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1E563" w14:textId="2064DDB7" w:rsidR="00FB1617" w:rsidRPr="00B847D1" w:rsidRDefault="00FB1617" w:rsidP="00F540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114BED">
        <w:rPr>
          <w:rFonts w:ascii="Angsana New" w:hAnsi="Angsana New"/>
          <w:b/>
          <w:bCs/>
          <w:sz w:val="52"/>
          <w:szCs w:val="52"/>
        </w:rPr>
        <w:t>(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114BED">
        <w:rPr>
          <w:rFonts w:ascii="Angsana New" w:hAnsi="Angsana New"/>
          <w:b/>
          <w:bCs/>
          <w:sz w:val="52"/>
          <w:szCs w:val="52"/>
        </w:rPr>
        <w:t>)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79E561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0B61689F" w14:textId="7DFF57DA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62006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C65C7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4525C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32F75FF3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728ABFE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E5B0A63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AA4D03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15925C9" w14:textId="77777777" w:rsidR="003401C6" w:rsidRDefault="00FF622A" w:rsidP="003401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  <w:sectPr w:rsidR="003401C6" w:rsidSect="0081305C">
          <w:headerReference w:type="default" r:id="rId11"/>
          <w:footerReference w:type="default" r:id="rId12"/>
          <w:headerReference w:type="first" r:id="rId13"/>
          <w:pgSz w:w="11906" w:h="16838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14:paraId="64050EC0" w14:textId="77777777" w:rsidR="009A1F96" w:rsidRDefault="009A1F9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A5CDF7" w14:textId="77777777" w:rsidR="009A1F96" w:rsidRDefault="009A1F9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B43844" w14:textId="77777777" w:rsidR="009A1F96" w:rsidRDefault="009A1F9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C532ED" w14:textId="77777777" w:rsidR="009A1F96" w:rsidRDefault="009A1F9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468B44" w14:textId="77777777" w:rsidR="009A1F96" w:rsidRDefault="009A1F9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79AE97" w14:textId="77777777" w:rsidR="009A1F96" w:rsidRDefault="009A1F9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E5BBD1" w14:textId="75599A19" w:rsidR="004C5FC5" w:rsidRPr="00A1056B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20068" w:rsidRPr="00A1056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1056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16333A4" w14:textId="77777777" w:rsidR="00FE1D44" w:rsidRPr="00A1056B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C0F7F0" w14:textId="5A5B1DEF" w:rsidR="00620A24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E7201A" w:rsidRPr="00A1056B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</w:t>
      </w:r>
      <w:r w:rsidR="006F25C3" w:rsidRPr="00A1056B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14BED">
        <w:rPr>
          <w:rFonts w:ascii="Angsana New" w:hAnsi="Angsana New"/>
          <w:b/>
          <w:bCs/>
          <w:sz w:val="30"/>
          <w:szCs w:val="30"/>
        </w:rPr>
        <w:t>(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114BED">
        <w:rPr>
          <w:rFonts w:ascii="Angsana New" w:hAnsi="Angsana New"/>
          <w:b/>
          <w:bCs/>
          <w:sz w:val="30"/>
          <w:szCs w:val="30"/>
        </w:rPr>
        <w:t>)</w:t>
      </w:r>
    </w:p>
    <w:p w14:paraId="36F49877" w14:textId="77777777" w:rsid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9E4BF" w14:textId="77777777" w:rsidR="00D951F6" w:rsidRP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5195339" w14:textId="77777777" w:rsidR="00AE4707" w:rsidRDefault="00AE4707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79A7165" w14:textId="1939467F" w:rsidR="00AE4707" w:rsidRDefault="00A17240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7240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ซีลิค คอร์พ จำกัด </w:t>
      </w:r>
      <w:r w:rsidR="00114BED">
        <w:rPr>
          <w:rFonts w:ascii="Angsana New" w:hAnsi="Angsana New"/>
          <w:sz w:val="30"/>
          <w:szCs w:val="30"/>
        </w:rPr>
        <w:t>(</w:t>
      </w:r>
      <w:r w:rsidRPr="00A17240">
        <w:rPr>
          <w:rFonts w:ascii="Angsana New" w:hAnsi="Angsana New"/>
          <w:sz w:val="30"/>
          <w:szCs w:val="30"/>
          <w:cs/>
        </w:rPr>
        <w:t>มหาชน</w:t>
      </w:r>
      <w:r w:rsidR="00114BED">
        <w:rPr>
          <w:rFonts w:ascii="Angsana New" w:hAnsi="Angsana New"/>
          <w:sz w:val="30"/>
          <w:szCs w:val="30"/>
        </w:rPr>
        <w:t>)</w:t>
      </w:r>
      <w:r w:rsidRPr="00A17240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114BED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114BED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และของเฉพาะบริษัท ซีลิค คอร์พ จำกัด </w:t>
      </w:r>
      <w:r w:rsidR="00114BED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114BED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14BED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114BED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ตามลำดับ ซึ่งประกอบด้วย</w:t>
      </w:r>
      <w:r w:rsidR="00535D8C">
        <w:rPr>
          <w:rFonts w:ascii="Angsana New" w:hAnsi="Angsana New"/>
          <w:spacing w:val="-4"/>
          <w:sz w:val="30"/>
          <w:szCs w:val="30"/>
          <w:cs/>
        </w:rPr>
        <w:t>งบฐานะการเงิน</w:t>
      </w:r>
      <w:r w:rsidRPr="002B722D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A17240">
        <w:rPr>
          <w:rFonts w:ascii="Angsana New" w:hAnsi="Angsana New"/>
          <w:sz w:val="30"/>
          <w:szCs w:val="30"/>
          <w:cs/>
        </w:rPr>
        <w:t>และ</w:t>
      </w:r>
      <w:r w:rsidR="00535D8C">
        <w:rPr>
          <w:rFonts w:ascii="Angsana New" w:hAnsi="Angsana New"/>
          <w:sz w:val="30"/>
          <w:szCs w:val="30"/>
          <w:cs/>
        </w:rPr>
        <w:t>งบฐานะการเงิน</w:t>
      </w:r>
      <w:r w:rsidRPr="00A17240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A172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44525C">
        <w:rPr>
          <w:rFonts w:ascii="Angsana New" w:hAnsi="Angsana New"/>
          <w:sz w:val="30"/>
          <w:szCs w:val="30"/>
        </w:rPr>
        <w:t>8</w:t>
      </w:r>
      <w:r w:rsidRPr="00A17240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535D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A17240">
        <w:rPr>
          <w:rFonts w:ascii="Angsana New" w:hAnsi="Angsana New"/>
          <w:sz w:val="30"/>
          <w:szCs w:val="30"/>
          <w:cs/>
        </w:rPr>
        <w:t>รวมและ</w:t>
      </w:r>
      <w:r w:rsidR="00535D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A17240">
        <w:rPr>
          <w:rFonts w:ascii="Angsana New" w:hAnsi="Angsana New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F540E9" w:rsidRPr="00F540E9">
        <w:rPr>
          <w:rFonts w:ascii="Angsana New" w:hAnsi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5AFD18AA" w14:textId="77777777" w:rsidR="006D5DEC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81DF4" w14:textId="41A10277" w:rsidR="006D5DEC" w:rsidRPr="00A17240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D5DEC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</w:t>
      </w:r>
      <w:r w:rsidR="00D65821">
        <w:rPr>
          <w:rFonts w:ascii="Angsana New" w:hAnsi="Angsana New" w:hint="cs"/>
          <w:sz w:val="30"/>
          <w:szCs w:val="30"/>
          <w:cs/>
        </w:rPr>
        <w:t>แสดง</w:t>
      </w:r>
      <w:r w:rsidRPr="006D5DEC">
        <w:rPr>
          <w:rFonts w:ascii="Angsana New" w:hAnsi="Angsana New"/>
          <w:sz w:val="30"/>
          <w:szCs w:val="30"/>
          <w:cs/>
        </w:rPr>
        <w:t xml:space="preserve">ฐานะการเงินรวมและฐานะการเงินเฉพาะกิจการของกลุ่มบริษัทและบริษัท ตามลำดับ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6D5D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5B5412">
        <w:rPr>
          <w:rFonts w:ascii="Angsana New" w:hAnsi="Angsana New"/>
          <w:sz w:val="30"/>
          <w:szCs w:val="30"/>
        </w:rPr>
        <w:t>8</w:t>
      </w:r>
      <w:r w:rsidRPr="006D5DEC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9135FD1" w14:textId="77777777" w:rsidR="00EB1DFB" w:rsidRDefault="006B1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  <w:sectPr w:rsidR="00EB1DFB" w:rsidSect="009A1F96">
          <w:headerReference w:type="default" r:id="rId14"/>
          <w:footerReference w:type="default" r:id="rId15"/>
          <w:pgSz w:w="11909" w:h="16834" w:code="9"/>
          <w:pgMar w:top="691" w:right="1199" w:bottom="576" w:left="1152" w:header="720" w:footer="720" w:gutter="0"/>
          <w:paperSrc w:first="7" w:other="7"/>
          <w:pgNumType w:start="19"/>
          <w:cols w:space="720"/>
          <w:docGrid w:linePitch="360"/>
        </w:sect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21DFF438" w14:textId="77777777" w:rsidR="00B40AA2" w:rsidRPr="00D951F6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27A8BF45" w14:textId="77777777" w:rsidR="00B40AA2" w:rsidRP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BE7304" w14:textId="7E74B91F" w:rsid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0AA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37474">
        <w:rPr>
          <w:rFonts w:ascii="Angsana New" w:hAnsi="Angsana New"/>
          <w:sz w:val="30"/>
          <w:szCs w:val="30"/>
          <w:cs/>
        </w:rPr>
        <w:t>วรรค</w:t>
      </w:r>
      <w:r w:rsidR="00637474">
        <w:rPr>
          <w:rFonts w:ascii="Angsana New" w:hAnsi="Angsana New"/>
          <w:sz w:val="30"/>
          <w:szCs w:val="30"/>
        </w:rPr>
        <w:br/>
      </w:r>
      <w:r w:rsidRPr="00B40A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40AA2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="00114BED">
        <w:rPr>
          <w:rFonts w:asciiTheme="majorBidi" w:hAnsiTheme="majorBidi" w:cstheme="majorBidi"/>
          <w:sz w:val="30"/>
          <w:szCs w:val="30"/>
        </w:rPr>
        <w:t>(</w:t>
      </w:r>
      <w:r w:rsidR="00164039" w:rsidRPr="00164039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114BED">
        <w:rPr>
          <w:rFonts w:asciiTheme="majorBidi" w:hAnsiTheme="majorBidi" w:cstheme="majorBidi"/>
          <w:sz w:val="30"/>
          <w:szCs w:val="30"/>
        </w:rPr>
        <w:t>)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Pr="00164039">
        <w:rPr>
          <w:rFonts w:ascii="Angsana New" w:hAnsi="Angsana New"/>
          <w:sz w:val="30"/>
          <w:szCs w:val="30"/>
          <w:cs/>
        </w:rPr>
        <w:t>ในส่วนที่เกี่ยวข้อง</w:t>
      </w:r>
      <w:r w:rsidRPr="00135E1C">
        <w:rPr>
          <w:rFonts w:ascii="Angsana New" w:hAnsi="Angsana New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</w:t>
      </w:r>
      <w:r w:rsidRPr="00164039">
        <w:rPr>
          <w:rFonts w:ascii="Angsana New" w:hAnsi="Angsana New"/>
          <w:sz w:val="30"/>
          <w:szCs w:val="30"/>
          <w:cs/>
        </w:rPr>
        <w:t xml:space="preserve"> </w:t>
      </w:r>
      <w:r w:rsidR="00164039" w:rsidRPr="00164039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164039">
        <w:rPr>
          <w:rFonts w:ascii="Angsana New" w:hAnsi="Angsana New"/>
          <w:sz w:val="30"/>
          <w:szCs w:val="30"/>
          <w:cs/>
        </w:rPr>
        <w:t xml:space="preserve"> ข้าพเจ้า</w:t>
      </w:r>
      <w:r w:rsidRPr="00B40AA2">
        <w:rPr>
          <w:rFonts w:ascii="Angsana New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4F15BB" w14:textId="5EFA08F1" w:rsidR="00F70E62" w:rsidRDefault="00F70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016008" w14:textId="77777777" w:rsidR="00F70E62" w:rsidRPr="00D951F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8CDD61E" w14:textId="77777777" w:rsidR="00F70E62" w:rsidRPr="006B113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9C141D" w14:textId="33CD9691" w:rsidR="00F70E62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0E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7E2E51">
        <w:rPr>
          <w:rFonts w:ascii="Angsana New" w:hAnsi="Angsana New" w:hint="cs"/>
          <w:sz w:val="30"/>
          <w:szCs w:val="30"/>
          <w:cs/>
        </w:rPr>
        <w:t xml:space="preserve"> </w:t>
      </w:r>
      <w:r w:rsidRPr="00F70E62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43A025B" w14:textId="77777777" w:rsidR="00EB1DFB" w:rsidRDefault="006B1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  <w:sectPr w:rsidR="00EB1DFB" w:rsidSect="009A1F96">
          <w:footerReference w:type="default" r:id="rId16"/>
          <w:pgSz w:w="11909" w:h="16834" w:code="9"/>
          <w:pgMar w:top="691" w:right="1199" w:bottom="576" w:left="1152" w:header="720" w:footer="720" w:gutter="0"/>
          <w:paperSrc w:first="7" w:other="7"/>
          <w:pgNumType w:start="19"/>
          <w:cols w:space="720"/>
          <w:docGrid w:linePitch="360"/>
        </w:sectPr>
      </w:pPr>
      <w:r>
        <w:rPr>
          <w:rFonts w:ascii="Angsana New" w:hAnsi="Angsana New"/>
          <w:sz w:val="14"/>
          <w:szCs w:val="14"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A1056B" w:rsidRPr="007616B3" w14:paraId="58583E10" w14:textId="77777777" w:rsidTr="00D951F6">
        <w:tc>
          <w:tcPr>
            <w:tcW w:w="9625" w:type="dxa"/>
            <w:gridSpan w:val="2"/>
          </w:tcPr>
          <w:p w14:paraId="348E762C" w14:textId="43A63E1F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  <w:r w:rsidRPr="004B0FC1">
              <w:rPr>
                <w:rFonts w:ascii="Angsana New" w:hAnsi="Angsana New"/>
                <w:sz w:val="30"/>
                <w:szCs w:val="30"/>
                <w:cs/>
              </w:rPr>
              <w:t>และสินทรัพย์ไม่มีตัวตนที่มีอายุการใช้ประโยชน์ไม่ทราบแน่นอน</w:t>
            </w:r>
            <w:r w:rsidR="00531A34" w:rsidRPr="00531A34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E867CD">
              <w:rPr>
                <w:rFonts w:ascii="Angsana New" w:hAnsi="Angsana New"/>
                <w:sz w:val="30"/>
                <w:szCs w:val="30"/>
              </w:rPr>
              <w:br/>
            </w:r>
            <w:r w:rsidR="00531A34" w:rsidRPr="00531A3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งบการเงินรวมและการทดสอบการด้อยค่าของเงินลงทุนในบริษัทย่อยในงบการเงินเฉพาะกิจการ</w:t>
            </w:r>
          </w:p>
        </w:tc>
      </w:tr>
      <w:tr w:rsidR="00A1056B" w:rsidRPr="007616B3" w14:paraId="7C56F874" w14:textId="77777777" w:rsidTr="00D951F6">
        <w:tc>
          <w:tcPr>
            <w:tcW w:w="9625" w:type="dxa"/>
            <w:gridSpan w:val="2"/>
          </w:tcPr>
          <w:p w14:paraId="4C51E1F9" w14:textId="77FFD686" w:rsidR="00A1056B" w:rsidRPr="005377A0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94256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A34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 </w:t>
            </w:r>
            <w:r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835B0D" w:rsidRPr="00537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EC" w:rsidRPr="005377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4B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1D6D">
              <w:rPr>
                <w:rFonts w:asciiTheme="majorBidi" w:hAnsiTheme="majorBidi" w:cstheme="majorBidi" w:hint="cs"/>
                <w:sz w:val="30"/>
                <w:szCs w:val="30"/>
                <w:cs/>
              </w:rPr>
              <w:t>ฑ</w:t>
            </w:r>
            <w:r w:rsidR="00114BE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835B0D"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867CD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="00835B0D"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B50AE" w:rsidRPr="005377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67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1056B" w:rsidRPr="007616B3" w14:paraId="4F7DBE63" w14:textId="77777777" w:rsidTr="00D951F6">
        <w:tc>
          <w:tcPr>
            <w:tcW w:w="4675" w:type="dxa"/>
          </w:tcPr>
          <w:p w14:paraId="2F8662AB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5183FC95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1056B" w:rsidRPr="00C101D5" w14:paraId="7B5519E9" w14:textId="77777777" w:rsidTr="00D951F6">
        <w:tc>
          <w:tcPr>
            <w:tcW w:w="4675" w:type="dxa"/>
          </w:tcPr>
          <w:p w14:paraId="2E4735D9" w14:textId="3D9DF911" w:rsidR="00A1056B" w:rsidRPr="00F32C58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0B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กลุ่มบริษัทมีค่าความนิยมและ สินทรัพย์ไม่มีตัวตนที่มีอายุการใช้ประโยชน์ไม่ทราบแน่นอนซึ่งเป็นเครื่องหมายการค้า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ซึ่ง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ได้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>มา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จากการซื้อธุรกิจ</w:t>
            </w:r>
            <w:r w:rsidRPr="00737A9F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การผลิตและจำหน่ายฉลากที่มีกาวในตัว</w:t>
            </w:r>
            <w:r w:rsidR="00B4472D" w:rsidRPr="00737A9F">
              <w:rPr>
                <w:rFonts w:asciiTheme="majorBidi" w:hAnsiTheme="majorBidi" w:cs="Angsana New"/>
                <w:spacing w:val="-2"/>
                <w:sz w:val="30"/>
                <w:szCs w:val="30"/>
              </w:rPr>
              <w:t xml:space="preserve"> </w:t>
            </w:r>
            <w:r w:rsidR="00B4472D" w:rsidRPr="00737A9F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และการซื้อธุรกิจ</w:t>
            </w:r>
            <w:r w:rsidR="00B4472D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ผลิตภัณฑ์เพื่อสุขภาพ</w:t>
            </w:r>
            <w:r w:rsidRPr="00B4472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ตามบัญชีของสินทรัพย์ดังกล่าวได้มีการปันส่วนให้กับแต่ละหน่วยสินทรัพย์ที่ก่อให้เกิดเงินสดสำหรับ</w:t>
            </w:r>
            <w:r w:rsidRPr="00292CD7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การทดสอบ</w:t>
            </w:r>
            <w:r w:rsidR="002A150A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br/>
            </w:r>
            <w:r w:rsidRPr="00292CD7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การด้อยค่า ซึ่งต้องทดสอบอย่างน้อยปีละครั้ง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และเมื่อมีข้อบ่งชี้ของการด้อยค่า</w:t>
            </w:r>
            <w:r w:rsidR="00204A05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204A05" w:rsidRPr="00204A05">
              <w:rPr>
                <w:rFonts w:asciiTheme="majorBidi" w:hAnsiTheme="majorBidi" w:cs="Angsana New"/>
                <w:sz w:val="30"/>
                <w:szCs w:val="30"/>
                <w:cs/>
              </w:rPr>
              <w:t>นอกจากนี้ เนื่องจากสภาวะเศรษฐกิจชะลอตัวส่งผลให้บริษัทย่อยบางแห่งมี</w:t>
            </w:r>
            <w:r w:rsidR="000B50E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204A05" w:rsidRPr="00204A05">
              <w:rPr>
                <w:rFonts w:asciiTheme="majorBidi" w:hAnsiTheme="majorBidi" w:cs="Angsana New"/>
                <w:sz w:val="30"/>
                <w:szCs w:val="30"/>
                <w:cs/>
              </w:rPr>
              <w:t>ผลการดำเนินงานลดลง ผู้บริหารจึงได้พิจารณาทดสอบ</w:t>
            </w:r>
            <w:r w:rsidR="002A150A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204A05" w:rsidRPr="00204A05">
              <w:rPr>
                <w:rFonts w:asciiTheme="majorBidi" w:hAnsiTheme="majorBidi" w:cs="Angsana New"/>
                <w:sz w:val="30"/>
                <w:szCs w:val="30"/>
                <w:cs/>
              </w:rPr>
              <w:t>การด้อยค่าของเงินลงทุนในบริษัทย่อยดังกล่าว</w:t>
            </w:r>
          </w:p>
          <w:p w14:paraId="7CE9A1D7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9F2B768" w14:textId="28CDDE3B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เนื่องจากความมีสาระสำคัญของยอดคงเหลือและมีการใช้ดุลยพินิจและการประมาณการที่สำคัญของผู้บริหารในการกำหนดมูลค่าที่คาดว่าจะได้รับคืนของหน่วยสินทรัพย์ที่ก่อให้เกิดเงินสด โดยเฉพาะอย่างยิ่ง ในการกำหนดอัตราการเติบโต การประมาณการกระแสเงินสดในอนาคต และอัตร</w:t>
            </w:r>
            <w:r w:rsidR="00292CD7">
              <w:rPr>
                <w:rFonts w:asciiTheme="majorBidi" w:hAnsiTheme="majorBidi" w:cs="Angsana New" w:hint="cs"/>
                <w:sz w:val="30"/>
                <w:szCs w:val="30"/>
                <w:cs/>
              </w:rPr>
              <w:t>า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คิดลดที่ใช้ ข้าพเจ้าจึงพิจารณาว่าเรื่องดังกล่าวเป็นเรื่องสำคัญในการตรวจสอบ</w:t>
            </w:r>
          </w:p>
          <w:p w14:paraId="5F72E5D3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A1968" w14:textId="28FAD49F" w:rsidR="00A1056B" w:rsidRPr="00DF4009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14:paraId="1DDD8CF1" w14:textId="77777777" w:rsidR="00A1056B" w:rsidRPr="00EB50AE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0A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BB72B7E" w14:textId="0D248E2B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การสอบถามผู้บริหารเพื่อทำความเข้าใจนโยบายและวิธีการที่กลุ่มบริษัทใช้ในการทดสอบการด้อยค่าของ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ค่าความนิยมและเครื่องหมายการค้า และประเมินความเหมาะสมของการระบุหน่วยสินทรัพย์ที่ก่อให้เกิด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เงินสด</w:t>
            </w:r>
            <w:r w:rsidR="00963B48"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="00963B48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รวมถึงกระบวนการประเมินข้อบ่งชี้การด้อยค่า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ของผู้บริหาร</w:t>
            </w:r>
          </w:p>
          <w:p w14:paraId="29B856EB" w14:textId="059B8357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การประเมินความสมเหตุสมผลของข้อสมมติและข้อมูล</w:t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 xml:space="preserve">ที่สำคัญที่ใช้ในการกำหนดมูลค่าที่คาดว่าจะได้รับคืน </w:t>
            </w:r>
            <w:r w:rsidR="00C33C30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ซึ่ง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เป็นมูลค่าจากการใช้ เช่น การประมาณการรายได้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และอัตราการเติบโตระยะ</w:t>
            </w:r>
            <w:r w:rsidRPr="00D21FE8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สั้น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และระยะยาว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โดยอ้างอิ</w:t>
            </w:r>
            <w:r w:rsidR="00963B48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ง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กับข้อมูลในอดีต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ความรู้</w:t>
            </w:r>
            <w:r w:rsidRPr="00D21FE8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ความเข้าใจต่อธุรกิ</w:t>
            </w:r>
            <w:r w:rsidR="00963B48">
              <w:rPr>
                <w:rFonts w:asciiTheme="majorBidi" w:eastAsia="Calibri" w:hAnsiTheme="majorBidi" w:hint="cs"/>
                <w:color w:val="000000"/>
                <w:spacing w:val="-2"/>
                <w:sz w:val="30"/>
                <w:szCs w:val="30"/>
                <w:cs/>
              </w:rPr>
              <w:t>จ</w:t>
            </w:r>
            <w:r w:rsidRPr="00D21FE8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อุตสาหกรรม และสภาวการณ์ตลาด</w:t>
            </w:r>
            <w:r w:rsidRPr="00D21FE8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ที่หน่วยสินทรัพย์ที่ก่อให้เกิดเงินสดนั้นดำเนินงานอยู่</w:t>
            </w:r>
          </w:p>
          <w:p w14:paraId="2A9C925E" w14:textId="5D0D2BF0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การประเมินความเหมาะสมของตัวแปรทางการเงิน</w:t>
            </w:r>
            <w:r w:rsid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</w:rPr>
              <w:br/>
            </w: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ที่สำคัญ</w:t>
            </w:r>
            <w:r w:rsidRPr="00347EBA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ที่ใช้กำหนดอัตราคิดลด โดยเปรียบเทียบกับข้อมูลที่มีอยู่ในตลาดและเปรียบเทียบกับบริษัทอื่นที่อยู่ในอุตสาหกรรมเดียวกัน</w:t>
            </w:r>
          </w:p>
          <w:p w14:paraId="48728D19" w14:textId="77777777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การประเมินความสมเหตุสมผลของประมาณการผลการดำเนินงานในอนาคตโดยเปรียบเทียบการประมาณการในอดีตกับผลการดำเนินงานที่เกิดขึ้นจริง</w:t>
            </w:r>
          </w:p>
          <w:p w14:paraId="5C0A1FE6" w14:textId="07CF570C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การประเมินผลกระทบที่มีต่อมูลค่าที่คาดว่าจะได้รับคืน</w:t>
            </w:r>
            <w:r w:rsidRPr="00523B1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จากการวิเคราะห์ความอ่อนไหวซึ่งจัดทำโดยผู้บริหาร โดย</w:t>
            </w:r>
            <w:r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การประมาณการผลกระทบของการเปลี่ยนแปลง</w:t>
            </w:r>
            <w:r w:rsidR="00023C4A"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br/>
            </w:r>
            <w:r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ข้อสมมติที่สำคัญเกี่ยวกับอัตราการเติบโตในระยะยาว</w:t>
            </w:r>
            <w:r w:rsidR="00FB3CE9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และอัตราคิดลด</w:t>
            </w:r>
            <w:r w:rsidR="003F54C9" w:rsidRPr="003F54C9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 xml:space="preserve"> และ</w:t>
            </w:r>
          </w:p>
          <w:p w14:paraId="16698B66" w14:textId="1255F890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0AD07CEC" w14:textId="77777777" w:rsidR="00A1056B" w:rsidRPr="00347EBA" w:rsidRDefault="00A1056B" w:rsidP="00A1056B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799D6A75" w14:textId="3A0A459F" w:rsidR="00D951F6" w:rsidRPr="00D951F6" w:rsidRDefault="00B0679A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951F6" w:rsidRPr="001B66EC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270A0A09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FB4BD" w14:textId="517B63F6" w:rsidR="00D951F6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7CA6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D951F6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</w:t>
      </w:r>
      <w:r w:rsidRPr="00C33C30">
        <w:rPr>
          <w:rFonts w:ascii="Angsana New" w:hAnsi="Angsana New"/>
          <w:sz w:val="30"/>
          <w:szCs w:val="30"/>
          <w:cs/>
        </w:rPr>
        <w:t>อบบัญชีที่อยู่ในรายงานนั้น</w:t>
      </w:r>
      <w:r w:rsidR="00B4472D" w:rsidRPr="00C33C30">
        <w:rPr>
          <w:rFonts w:ascii="Angsana New" w:hAnsi="Angsana New" w:hint="cs"/>
          <w:sz w:val="30"/>
          <w:szCs w:val="30"/>
          <w:cs/>
        </w:rPr>
        <w:t xml:space="preserve"> </w:t>
      </w:r>
      <w:r w:rsidR="00B4472D" w:rsidRPr="00C33C30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59CB7" w14:textId="77777777" w:rsidR="00D951F6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C9DB17" w14:textId="20EBBDFC" w:rsidR="00B40AA2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EE42472" w14:textId="6156F038" w:rsidR="00C33C30" w:rsidRPr="00C33C30" w:rsidRDefault="00C33C3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4A8722" w14:textId="1910FA9B" w:rsidR="00C33C30" w:rsidRPr="00C33C30" w:rsidRDefault="00C33C3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C33C30">
        <w:rPr>
          <w:rFonts w:ascii="Angsana New" w:hAnsi="Angsana New" w:hint="cs"/>
          <w:sz w:val="30"/>
          <w:szCs w:val="30"/>
          <w:cs/>
        </w:rPr>
        <w:t xml:space="preserve"> </w:t>
      </w:r>
      <w:r w:rsidRPr="00C33C30">
        <w:rPr>
          <w:rFonts w:ascii="Angsana New" w:hAnsi="Angsana New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DE6ED8C" w14:textId="77777777" w:rsidR="006D3FF0" w:rsidRPr="00C33C30" w:rsidRDefault="006D3FF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AB2F6D" w14:textId="77777777" w:rsidR="00C33C30" w:rsidRDefault="00C33C30" w:rsidP="00C33C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D9BE86C" w14:textId="77777777" w:rsidR="003401C6" w:rsidRPr="000511BC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5130352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008B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72E7D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33F292" w14:textId="77777777" w:rsidR="003F6F01" w:rsidRDefault="009008BF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08B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EDCD58" w14:textId="77777777" w:rsidR="00045EB6" w:rsidRDefault="00045EB6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4EB57A7" w14:textId="6F28E366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6F01">
        <w:rPr>
          <w:rFonts w:ascii="Angsana New" w:hAnsi="Angsana New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14BED">
        <w:rPr>
          <w:rFonts w:ascii="Angsana New" w:hAnsi="Angsana New"/>
          <w:sz w:val="30"/>
          <w:szCs w:val="30"/>
        </w:rPr>
        <w:t>(</w:t>
      </w:r>
      <w:r w:rsidRPr="003F6F01">
        <w:rPr>
          <w:rFonts w:ascii="Angsana New" w:hAnsi="Angsana New"/>
          <w:sz w:val="30"/>
          <w:szCs w:val="30"/>
          <w:cs/>
        </w:rPr>
        <w:t>ตามความเหมาะสม</w:t>
      </w:r>
      <w:r w:rsidR="00114BED">
        <w:rPr>
          <w:rFonts w:ascii="Angsana New" w:hAnsi="Angsana New"/>
          <w:sz w:val="30"/>
          <w:szCs w:val="30"/>
        </w:rPr>
        <w:t>)</w:t>
      </w:r>
      <w:r w:rsidRPr="003F6F01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38E5B5C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53D361" w14:textId="1F490970" w:rsid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F6F01">
        <w:rPr>
          <w:rFonts w:ascii="Angsana New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D65821">
        <w:rPr>
          <w:rFonts w:ascii="Angsana New" w:hAnsi="Angsana New" w:hint="cs"/>
          <w:spacing w:val="-4"/>
          <w:sz w:val="30"/>
          <w:szCs w:val="30"/>
          <w:cs/>
        </w:rPr>
        <w:t>กำกับ</w:t>
      </w:r>
      <w:r w:rsidRPr="003F6F01">
        <w:rPr>
          <w:rFonts w:ascii="Angsana New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5E10CED" w14:textId="5361BDFC" w:rsidR="00972BCC" w:rsidRDefault="0097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0BABE710" w14:textId="77777777" w:rsidR="001B66EC" w:rsidRDefault="001B6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45B9AE06" w14:textId="75CB19DB" w:rsidR="00385470" w:rsidRP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85470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55F26B" w14:textId="77777777" w:rsidR="00385470" w:rsidRPr="00267C69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F41F5B3" w14:textId="77777777" w:rsid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85470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972BCC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385470">
        <w:rPr>
          <w:rFonts w:ascii="Angsana New" w:hAnsi="Angsana New"/>
          <w:spacing w:val="-4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972BCC">
        <w:rPr>
          <w:rFonts w:ascii="Angsana New" w:hAnsi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972BCC">
        <w:rPr>
          <w:rFonts w:ascii="Angsana New" w:hAnsi="Angsana New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85470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14:paraId="407B8D33" w14:textId="77777777" w:rsidR="008B56BE" w:rsidRPr="00267C69" w:rsidRDefault="008B56BE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E4A7B4" w14:textId="77777777" w:rsidR="008B56BE" w:rsidRDefault="008B56BE" w:rsidP="008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B56BE">
        <w:rPr>
          <w:rFonts w:ascii="Angsana New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5029DDA" w14:textId="77777777" w:rsidR="008B56BE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06E7887" w14:textId="777777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912C60F" w14:textId="777777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0450052" w14:textId="0FDEA18C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972BCC">
        <w:rPr>
          <w:rFonts w:ascii="Angsana New" w:hAnsi="Angsana New"/>
          <w:spacing w:val="-6"/>
          <w:sz w:val="30"/>
          <w:szCs w:val="30"/>
          <w:cs/>
        </w:rPr>
        <w:t>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972BCC">
        <w:rPr>
          <w:rFonts w:ascii="Angsana New" w:hAnsi="Angsana New"/>
          <w:spacing w:val="-4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122A1F96" w14:textId="4FFBBE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50A7024" w14:textId="5C76E06A" w:rsidR="008B56BE" w:rsidRPr="00972BCC" w:rsidRDefault="007D505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D5058">
        <w:rPr>
          <w:rFonts w:ascii="Angsana New" w:hAnsi="Angsana New"/>
          <w:spacing w:val="-4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8B56BE" w:rsidRPr="00972BCC">
        <w:rPr>
          <w:rFonts w:ascii="Angsana New" w:hAnsi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7D5058">
        <w:rPr>
          <w:rFonts w:ascii="Angsana New" w:hAnsi="Angsana New"/>
          <w:spacing w:val="-4"/>
          <w:sz w:val="30"/>
          <w:szCs w:val="30"/>
          <w:cs/>
        </w:rPr>
        <w:t>หน่วย</w:t>
      </w:r>
      <w:r w:rsidR="008B56BE" w:rsidRPr="00972BCC">
        <w:rPr>
          <w:rFonts w:ascii="Angsana New" w:hAnsi="Angsana New"/>
          <w:spacing w:val="-4"/>
          <w:sz w:val="30"/>
          <w:szCs w:val="30"/>
          <w:cs/>
        </w:rPr>
        <w:t>กิจกรรมทางธุรกิจภายในกลุ่มบริษัทเพื่อ</w:t>
      </w:r>
      <w:r w:rsidRPr="007D5058">
        <w:rPr>
          <w:rFonts w:ascii="Angsana New" w:hAnsi="Angsana New"/>
          <w:spacing w:val="-4"/>
          <w:sz w:val="30"/>
          <w:szCs w:val="30"/>
          <w:cs/>
        </w:rPr>
        <w:t>ใช้เป็นเกณฑ์ในการ</w:t>
      </w:r>
      <w:r w:rsidR="008B56BE" w:rsidRPr="00972BCC">
        <w:rPr>
          <w:rFonts w:ascii="Angsana New" w:hAnsi="Angsana New"/>
          <w:spacing w:val="-4"/>
          <w:sz w:val="30"/>
          <w:szCs w:val="30"/>
          <w:cs/>
        </w:rPr>
        <w:t>แสดงความเห็นต่องบการเงินรวม</w:t>
      </w:r>
      <w:r w:rsidRPr="007D5058">
        <w:rPr>
          <w:rFonts w:ascii="Angsana New" w:hAnsi="Angsana New"/>
          <w:spacing w:val="-4"/>
          <w:sz w:val="30"/>
          <w:szCs w:val="30"/>
          <w:cs/>
        </w:rPr>
        <w:t>ของกลุ่มบริษั</w:t>
      </w:r>
      <w:r>
        <w:rPr>
          <w:rFonts w:ascii="Angsana New" w:hAnsi="Angsana New" w:hint="cs"/>
          <w:spacing w:val="-4"/>
          <w:sz w:val="30"/>
          <w:szCs w:val="30"/>
          <w:cs/>
        </w:rPr>
        <w:t>ท</w:t>
      </w:r>
      <w:r w:rsidR="008B56BE" w:rsidRPr="00972BCC">
        <w:rPr>
          <w:rFonts w:ascii="Angsana New" w:hAnsi="Angsana New"/>
          <w:spacing w:val="-4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7D5058">
        <w:rPr>
          <w:rFonts w:ascii="Angsana New" w:hAnsi="Angsana New"/>
          <w:spacing w:val="-4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8B56BE" w:rsidRPr="00972BCC">
        <w:rPr>
          <w:rFonts w:ascii="Angsana New" w:hAnsi="Angsana New"/>
          <w:spacing w:val="-4"/>
          <w:sz w:val="30"/>
          <w:szCs w:val="30"/>
          <w:cs/>
        </w:rPr>
        <w:t>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C7D0D31" w14:textId="77777777" w:rsidR="00536C0D" w:rsidRDefault="00536C0D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46FCADF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C69E15" w14:textId="77777777" w:rsidR="003401C6" w:rsidRDefault="00340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AB79FF" w14:textId="06692D22" w:rsidR="009317E3" w:rsidRPr="009317E3" w:rsidRDefault="009317E3" w:rsidP="00116E09">
      <w:pPr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116E09">
        <w:rPr>
          <w:rFonts w:ascii="Angsana New" w:hAnsi="Angsana New"/>
          <w:sz w:val="30"/>
          <w:szCs w:val="30"/>
          <w:cs/>
        </w:rPr>
        <w:t>อิสระ</w:t>
      </w:r>
      <w:r w:rsidR="00116E09" w:rsidRPr="00116E09">
        <w:rPr>
          <w:rFonts w:ascii="Angsana New" w:eastAsia="Calibri" w:hAnsi="Angsana New" w:hint="cs"/>
          <w:sz w:val="30"/>
          <w:szCs w:val="30"/>
          <w:cs/>
        </w:rPr>
        <w:t>และ</w:t>
      </w:r>
      <w:r w:rsidR="00116E09" w:rsidRPr="00116E0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A741AD5" w14:textId="1B74D490" w:rsidR="009D01D6" w:rsidRDefault="009D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362623" w14:textId="12A76627" w:rsidR="009317E3" w:rsidRPr="009008BF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9317E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D2FC8">
        <w:rPr>
          <w:rFonts w:ascii="Angsana New" w:hAnsi="Angsana New"/>
          <w:sz w:val="30"/>
          <w:szCs w:val="30"/>
        </w:rPr>
        <w:br/>
      </w:r>
      <w:r w:rsidRPr="009317E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6D2FC8">
        <w:rPr>
          <w:rFonts w:ascii="Angsana New" w:hAnsi="Angsana New"/>
          <w:sz w:val="30"/>
          <w:szCs w:val="30"/>
        </w:rPr>
        <w:br/>
      </w:r>
      <w:r w:rsidRPr="006D2FC8">
        <w:rPr>
          <w:rFonts w:ascii="Angsana New" w:hAnsi="Angsana New"/>
          <w:spacing w:val="-4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9317E3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61CE80" w14:textId="77777777" w:rsidR="00DF3132" w:rsidRPr="009F79D5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63BF0C6" w14:textId="77777777" w:rsidR="00C47B80" w:rsidRDefault="00C47B80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7A5D0711" w14:textId="77861C85" w:rsidR="00536C0D" w:rsidRPr="00C47B80" w:rsidRDefault="00114BE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B41A6C" w:rsidRPr="00C47B80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>
        <w:rPr>
          <w:rFonts w:ascii="Angsana New" w:hAnsi="Angsana New"/>
          <w:sz w:val="30"/>
          <w:szCs w:val="30"/>
        </w:rPr>
        <w:t>)</w:t>
      </w:r>
    </w:p>
    <w:p w14:paraId="5DE519B3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17D20D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47B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 w:rsidRPr="00C47B80">
        <w:rPr>
          <w:rFonts w:ascii="Angsana New" w:hAnsi="Angsana New"/>
          <w:sz w:val="30"/>
          <w:szCs w:val="30"/>
        </w:rPr>
        <w:t>10235</w:t>
      </w:r>
    </w:p>
    <w:p w14:paraId="61E21762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868498" w14:textId="12D588B8" w:rsidR="00383E54" w:rsidRDefault="00383E5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83E5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720BB" w14:textId="7DC13120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173B8B" w14:textId="5466C80C" w:rsidR="00463354" w:rsidRPr="006A2915" w:rsidRDefault="00963B48" w:rsidP="009A1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/>
          <w:sz w:val="30"/>
          <w:szCs w:val="30"/>
        </w:rPr>
        <w:t>26</w:t>
      </w:r>
      <w:r w:rsidR="00AA1473" w:rsidRPr="00A25864">
        <w:rPr>
          <w:rFonts w:ascii="Angsana New" w:hAnsi="Angsana New"/>
          <w:sz w:val="30"/>
          <w:szCs w:val="30"/>
        </w:rPr>
        <w:t xml:space="preserve"> </w:t>
      </w:r>
      <w:r w:rsidR="00AA1473" w:rsidRPr="00A2586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A1473" w:rsidRPr="00A25864">
        <w:rPr>
          <w:rFonts w:ascii="Angsana New" w:hAnsi="Angsana New"/>
          <w:sz w:val="30"/>
          <w:szCs w:val="30"/>
        </w:rPr>
        <w:t>256</w:t>
      </w:r>
      <w:r w:rsidR="0044525C">
        <w:rPr>
          <w:rFonts w:ascii="Angsana New" w:hAnsi="Angsana New"/>
          <w:sz w:val="30"/>
          <w:szCs w:val="30"/>
        </w:rPr>
        <w:t>9</w:t>
      </w:r>
    </w:p>
    <w:sectPr w:rsidR="00463354" w:rsidRPr="006A2915" w:rsidSect="00EB1DFB">
      <w:footerReference w:type="default" r:id="rId17"/>
      <w:pgSz w:w="11909" w:h="16834" w:code="9"/>
      <w:pgMar w:top="691" w:right="1199" w:bottom="576" w:left="1152" w:header="720" w:footer="720" w:gutter="0"/>
      <w:paperSrc w:first="7" w:other="7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AA531" w14:textId="77777777" w:rsidR="00ED2DB1" w:rsidRDefault="00ED2DB1">
      <w:r>
        <w:separator/>
      </w:r>
    </w:p>
  </w:endnote>
  <w:endnote w:type="continuationSeparator" w:id="0">
    <w:p w14:paraId="352C1A5A" w14:textId="77777777" w:rsidR="00ED2DB1" w:rsidRDefault="00ED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12767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057FF03" w14:textId="77777777" w:rsidR="000759AD" w:rsidRPr="006118B3" w:rsidRDefault="000759AD" w:rsidP="006118B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18B3">
          <w:rPr>
            <w:rFonts w:ascii="Angsana New" w:hAnsi="Angsana New" w:hint="cs"/>
            <w:sz w:val="30"/>
            <w:szCs w:val="30"/>
          </w:rPr>
          <w:fldChar w:fldCharType="begin"/>
        </w:r>
        <w:r w:rsidRPr="006118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18B3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</w:t>
        </w:r>
        <w:r w:rsidRPr="006118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3ED9" w14:textId="304D7D21" w:rsidR="009A1F96" w:rsidRPr="00BC0D8D" w:rsidRDefault="009A1F96" w:rsidP="00BC0D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6A61" w14:textId="77777777" w:rsidR="00BC0D8D" w:rsidRPr="00EB1DFB" w:rsidRDefault="00BC0D8D" w:rsidP="006118B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922100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CA7F078" w14:textId="73E9A981" w:rsidR="00EB1DFB" w:rsidRPr="00EB1DFB" w:rsidRDefault="00EB1DF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B1DF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1DF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1DF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1DF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1DF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4A8FC" w14:textId="77777777" w:rsidR="00ED2DB1" w:rsidRDefault="00ED2DB1">
      <w:r>
        <w:separator/>
      </w:r>
    </w:p>
  </w:footnote>
  <w:footnote w:type="continuationSeparator" w:id="0">
    <w:p w14:paraId="182548CE" w14:textId="77777777" w:rsidR="00ED2DB1" w:rsidRDefault="00ED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C32E" w14:textId="77777777" w:rsidR="000759AD" w:rsidRPr="00AC3A28" w:rsidRDefault="000759AD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0386DE" w14:textId="72D1C652" w:rsidR="000759AD" w:rsidRDefault="000759AD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4B23704" w14:textId="73F57EC6" w:rsidR="00AC3A28" w:rsidRDefault="00AC3A28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0D688B" w14:textId="77777777" w:rsidR="00AC3A28" w:rsidRPr="00AC3A28" w:rsidRDefault="00AC3A28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773A" w14:textId="17C99914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C025DC6" w14:textId="71D42FAC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435C2E8" w14:textId="353170F5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4C735C1" w14:textId="77777777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88893F" w14:textId="5D060828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73D14E" w14:textId="77777777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A1758" w14:textId="77777777" w:rsidR="000759AD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4D04E337" w14:textId="77777777" w:rsidR="009A1F96" w:rsidRDefault="009A1F9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3FAA7FC" w14:textId="77777777" w:rsidR="009A1F96" w:rsidRDefault="009A1F9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3E1FA921" w14:textId="77777777" w:rsidR="009A1F96" w:rsidRPr="00241A98" w:rsidRDefault="009A1F9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84BC99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9854A3B"/>
    <w:multiLevelType w:val="hybridMultilevel"/>
    <w:tmpl w:val="D66EBFF2"/>
    <w:lvl w:ilvl="0" w:tplc="8632B0FA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8" w15:restartNumberingAfterBreak="0">
    <w:nsid w:val="222D522B"/>
    <w:multiLevelType w:val="hybridMultilevel"/>
    <w:tmpl w:val="82DEE9BE"/>
    <w:lvl w:ilvl="0" w:tplc="AD74B3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311DDD"/>
    <w:multiLevelType w:val="multilevel"/>
    <w:tmpl w:val="16E24EAE"/>
    <w:lvl w:ilvl="0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40F0D"/>
    <w:multiLevelType w:val="hybridMultilevel"/>
    <w:tmpl w:val="07467A9E"/>
    <w:lvl w:ilvl="0" w:tplc="996AE60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AA46350"/>
    <w:multiLevelType w:val="hybridMultilevel"/>
    <w:tmpl w:val="8EF0F08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0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3A34920"/>
    <w:multiLevelType w:val="hybridMultilevel"/>
    <w:tmpl w:val="1C02CA02"/>
    <w:lvl w:ilvl="0" w:tplc="2B6C3562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3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F495B50"/>
    <w:multiLevelType w:val="singleLevel"/>
    <w:tmpl w:val="31A8446C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 w16cid:durableId="2134207944">
    <w:abstractNumId w:val="14"/>
  </w:num>
  <w:num w:numId="2" w16cid:durableId="1851947414">
    <w:abstractNumId w:val="9"/>
  </w:num>
  <w:num w:numId="3" w16cid:durableId="1415323361">
    <w:abstractNumId w:val="24"/>
  </w:num>
  <w:num w:numId="4" w16cid:durableId="734553558">
    <w:abstractNumId w:val="11"/>
  </w:num>
  <w:num w:numId="5" w16cid:durableId="1904753767">
    <w:abstractNumId w:val="16"/>
  </w:num>
  <w:num w:numId="6" w16cid:durableId="429938233">
    <w:abstractNumId w:val="10"/>
  </w:num>
  <w:num w:numId="7" w16cid:durableId="1513958620">
    <w:abstractNumId w:val="25"/>
  </w:num>
  <w:num w:numId="8" w16cid:durableId="14250294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5196358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68452">
    <w:abstractNumId w:val="19"/>
  </w:num>
  <w:num w:numId="11" w16cid:durableId="1509519405">
    <w:abstractNumId w:val="1"/>
  </w:num>
  <w:num w:numId="12" w16cid:durableId="1185024537">
    <w:abstractNumId w:val="26"/>
  </w:num>
  <w:num w:numId="13" w16cid:durableId="22815394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5463160">
    <w:abstractNumId w:val="22"/>
  </w:num>
  <w:num w:numId="15" w16cid:durableId="439105215">
    <w:abstractNumId w:val="17"/>
  </w:num>
  <w:num w:numId="16" w16cid:durableId="428428662">
    <w:abstractNumId w:val="7"/>
  </w:num>
  <w:num w:numId="17" w16cid:durableId="2029453490">
    <w:abstractNumId w:val="3"/>
  </w:num>
  <w:num w:numId="18" w16cid:durableId="1494759565">
    <w:abstractNumId w:val="13"/>
  </w:num>
  <w:num w:numId="19" w16cid:durableId="712995779">
    <w:abstractNumId w:val="20"/>
  </w:num>
  <w:num w:numId="20" w16cid:durableId="1817531595">
    <w:abstractNumId w:val="21"/>
  </w:num>
  <w:num w:numId="21" w16cid:durableId="1524126002">
    <w:abstractNumId w:val="15"/>
  </w:num>
  <w:num w:numId="22" w16cid:durableId="920530274">
    <w:abstractNumId w:val="12"/>
  </w:num>
  <w:num w:numId="23" w16cid:durableId="737900510">
    <w:abstractNumId w:val="6"/>
  </w:num>
  <w:num w:numId="24" w16cid:durableId="1682315460">
    <w:abstractNumId w:val="8"/>
  </w:num>
  <w:num w:numId="25" w16cid:durableId="951211061">
    <w:abstractNumId w:val="11"/>
  </w:num>
  <w:num w:numId="26" w16cid:durableId="798381169">
    <w:abstractNumId w:val="11"/>
  </w:num>
  <w:num w:numId="27" w16cid:durableId="697589313">
    <w:abstractNumId w:val="11"/>
  </w:num>
  <w:num w:numId="28" w16cid:durableId="1110393963">
    <w:abstractNumId w:val="2"/>
  </w:num>
  <w:num w:numId="29" w16cid:durableId="1222403637">
    <w:abstractNumId w:val="11"/>
  </w:num>
  <w:num w:numId="30" w16cid:durableId="1124692445">
    <w:abstractNumId w:val="23"/>
  </w:num>
  <w:num w:numId="31" w16cid:durableId="915239752">
    <w:abstractNumId w:val="11"/>
  </w:num>
  <w:num w:numId="32" w16cid:durableId="1920821529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572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920"/>
    <w:rsid w:val="00003B47"/>
    <w:rsid w:val="00003B59"/>
    <w:rsid w:val="00003DEE"/>
    <w:rsid w:val="00003EA6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59B"/>
    <w:rsid w:val="00005801"/>
    <w:rsid w:val="00005805"/>
    <w:rsid w:val="00005C53"/>
    <w:rsid w:val="00005D76"/>
    <w:rsid w:val="00006166"/>
    <w:rsid w:val="000065D6"/>
    <w:rsid w:val="00006A49"/>
    <w:rsid w:val="00006EFA"/>
    <w:rsid w:val="00007000"/>
    <w:rsid w:val="00007365"/>
    <w:rsid w:val="000073A2"/>
    <w:rsid w:val="000073B5"/>
    <w:rsid w:val="000076C1"/>
    <w:rsid w:val="0000770B"/>
    <w:rsid w:val="000078C2"/>
    <w:rsid w:val="000079BE"/>
    <w:rsid w:val="00007C0C"/>
    <w:rsid w:val="00007F50"/>
    <w:rsid w:val="000100A8"/>
    <w:rsid w:val="00010280"/>
    <w:rsid w:val="000106B5"/>
    <w:rsid w:val="0001074B"/>
    <w:rsid w:val="000107A4"/>
    <w:rsid w:val="000107D7"/>
    <w:rsid w:val="00010B5B"/>
    <w:rsid w:val="00010E17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513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27F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ACB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745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08F"/>
    <w:rsid w:val="00027713"/>
    <w:rsid w:val="000277CE"/>
    <w:rsid w:val="00027BE0"/>
    <w:rsid w:val="00027FA1"/>
    <w:rsid w:val="0003013C"/>
    <w:rsid w:val="000301AF"/>
    <w:rsid w:val="0003032E"/>
    <w:rsid w:val="000304F9"/>
    <w:rsid w:val="0003062D"/>
    <w:rsid w:val="00030B84"/>
    <w:rsid w:val="00030DE2"/>
    <w:rsid w:val="000310A6"/>
    <w:rsid w:val="00031441"/>
    <w:rsid w:val="000316F9"/>
    <w:rsid w:val="000320AF"/>
    <w:rsid w:val="000325DD"/>
    <w:rsid w:val="0003274C"/>
    <w:rsid w:val="000327D2"/>
    <w:rsid w:val="000329A5"/>
    <w:rsid w:val="000329FC"/>
    <w:rsid w:val="00032ADE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6CC4"/>
    <w:rsid w:val="0003704C"/>
    <w:rsid w:val="00037138"/>
    <w:rsid w:val="0003772C"/>
    <w:rsid w:val="00037A02"/>
    <w:rsid w:val="00037BE6"/>
    <w:rsid w:val="000407C5"/>
    <w:rsid w:val="00040DEB"/>
    <w:rsid w:val="00040FE3"/>
    <w:rsid w:val="00041093"/>
    <w:rsid w:val="000413E4"/>
    <w:rsid w:val="0004149F"/>
    <w:rsid w:val="00041522"/>
    <w:rsid w:val="000417C8"/>
    <w:rsid w:val="00041CEF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42A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102"/>
    <w:rsid w:val="00045509"/>
    <w:rsid w:val="00045804"/>
    <w:rsid w:val="00045829"/>
    <w:rsid w:val="0004582E"/>
    <w:rsid w:val="00045879"/>
    <w:rsid w:val="000458BF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6E90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592"/>
    <w:rsid w:val="00050C8F"/>
    <w:rsid w:val="00050CD7"/>
    <w:rsid w:val="00050D4E"/>
    <w:rsid w:val="000511BC"/>
    <w:rsid w:val="00051274"/>
    <w:rsid w:val="00051307"/>
    <w:rsid w:val="000513AE"/>
    <w:rsid w:val="0005172E"/>
    <w:rsid w:val="0005178E"/>
    <w:rsid w:val="000517F8"/>
    <w:rsid w:val="00051E2A"/>
    <w:rsid w:val="00051FA9"/>
    <w:rsid w:val="00052019"/>
    <w:rsid w:val="00052038"/>
    <w:rsid w:val="0005209A"/>
    <w:rsid w:val="000527AF"/>
    <w:rsid w:val="00052B1B"/>
    <w:rsid w:val="00052CB0"/>
    <w:rsid w:val="00052E6E"/>
    <w:rsid w:val="0005300C"/>
    <w:rsid w:val="00053036"/>
    <w:rsid w:val="0005306B"/>
    <w:rsid w:val="0005354B"/>
    <w:rsid w:val="00053925"/>
    <w:rsid w:val="00053982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DD1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6F0E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13"/>
    <w:rsid w:val="00061533"/>
    <w:rsid w:val="000615C5"/>
    <w:rsid w:val="000617DE"/>
    <w:rsid w:val="0006187A"/>
    <w:rsid w:val="000619EA"/>
    <w:rsid w:val="00061AE7"/>
    <w:rsid w:val="00061BD1"/>
    <w:rsid w:val="00061CB6"/>
    <w:rsid w:val="00061D16"/>
    <w:rsid w:val="00062166"/>
    <w:rsid w:val="00062386"/>
    <w:rsid w:val="00062593"/>
    <w:rsid w:val="00062CA6"/>
    <w:rsid w:val="00062D04"/>
    <w:rsid w:val="00062E19"/>
    <w:rsid w:val="00062E95"/>
    <w:rsid w:val="00062F05"/>
    <w:rsid w:val="00062F15"/>
    <w:rsid w:val="000631F7"/>
    <w:rsid w:val="000636D2"/>
    <w:rsid w:val="0006372E"/>
    <w:rsid w:val="000637C2"/>
    <w:rsid w:val="00063B9E"/>
    <w:rsid w:val="00063CC0"/>
    <w:rsid w:val="000642DB"/>
    <w:rsid w:val="0006437D"/>
    <w:rsid w:val="0006439B"/>
    <w:rsid w:val="000643EC"/>
    <w:rsid w:val="00064497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8CD"/>
    <w:rsid w:val="00070964"/>
    <w:rsid w:val="00070A3F"/>
    <w:rsid w:val="00070B0D"/>
    <w:rsid w:val="00070C71"/>
    <w:rsid w:val="00070CA2"/>
    <w:rsid w:val="00070EBA"/>
    <w:rsid w:val="00070FDD"/>
    <w:rsid w:val="00071022"/>
    <w:rsid w:val="0007111B"/>
    <w:rsid w:val="00071254"/>
    <w:rsid w:val="000712F0"/>
    <w:rsid w:val="00071462"/>
    <w:rsid w:val="0007163A"/>
    <w:rsid w:val="00071770"/>
    <w:rsid w:val="00071822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2D67"/>
    <w:rsid w:val="000734AE"/>
    <w:rsid w:val="0007374E"/>
    <w:rsid w:val="00073903"/>
    <w:rsid w:val="00073B1B"/>
    <w:rsid w:val="000742B6"/>
    <w:rsid w:val="000743BC"/>
    <w:rsid w:val="000743FA"/>
    <w:rsid w:val="000746AA"/>
    <w:rsid w:val="000746C7"/>
    <w:rsid w:val="000747FC"/>
    <w:rsid w:val="000748A9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09F"/>
    <w:rsid w:val="00077215"/>
    <w:rsid w:val="00077C2B"/>
    <w:rsid w:val="00077C6B"/>
    <w:rsid w:val="0008027A"/>
    <w:rsid w:val="000809DA"/>
    <w:rsid w:val="00080A22"/>
    <w:rsid w:val="00080C4B"/>
    <w:rsid w:val="00081021"/>
    <w:rsid w:val="00081146"/>
    <w:rsid w:val="000812A3"/>
    <w:rsid w:val="000815B0"/>
    <w:rsid w:val="000817D3"/>
    <w:rsid w:val="0008197C"/>
    <w:rsid w:val="00081A53"/>
    <w:rsid w:val="00081F42"/>
    <w:rsid w:val="00082099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156"/>
    <w:rsid w:val="000843FE"/>
    <w:rsid w:val="000844CE"/>
    <w:rsid w:val="000849B1"/>
    <w:rsid w:val="00084B2C"/>
    <w:rsid w:val="00084D50"/>
    <w:rsid w:val="00084DB3"/>
    <w:rsid w:val="00084DCE"/>
    <w:rsid w:val="00084E80"/>
    <w:rsid w:val="00084E8E"/>
    <w:rsid w:val="00084EF2"/>
    <w:rsid w:val="00085156"/>
    <w:rsid w:val="00085160"/>
    <w:rsid w:val="000852D7"/>
    <w:rsid w:val="00085339"/>
    <w:rsid w:val="000858E2"/>
    <w:rsid w:val="0008596E"/>
    <w:rsid w:val="00085AAC"/>
    <w:rsid w:val="00085AB6"/>
    <w:rsid w:val="00085D56"/>
    <w:rsid w:val="00086304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68B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C31"/>
    <w:rsid w:val="00092DBF"/>
    <w:rsid w:val="00092DC5"/>
    <w:rsid w:val="00093400"/>
    <w:rsid w:val="00093771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48"/>
    <w:rsid w:val="00096BA5"/>
    <w:rsid w:val="00096D54"/>
    <w:rsid w:val="00096E25"/>
    <w:rsid w:val="00097160"/>
    <w:rsid w:val="0009722D"/>
    <w:rsid w:val="00097457"/>
    <w:rsid w:val="0009755E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3C"/>
    <w:rsid w:val="000A1467"/>
    <w:rsid w:val="000A16AC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4AF"/>
    <w:rsid w:val="000A3666"/>
    <w:rsid w:val="000A3E83"/>
    <w:rsid w:val="000A3E9F"/>
    <w:rsid w:val="000A3F32"/>
    <w:rsid w:val="000A4176"/>
    <w:rsid w:val="000A4216"/>
    <w:rsid w:val="000A434C"/>
    <w:rsid w:val="000A45A7"/>
    <w:rsid w:val="000A467B"/>
    <w:rsid w:val="000A46EC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5EB8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42"/>
    <w:rsid w:val="000B0681"/>
    <w:rsid w:val="000B07DD"/>
    <w:rsid w:val="000B0A23"/>
    <w:rsid w:val="000B0B54"/>
    <w:rsid w:val="000B0B73"/>
    <w:rsid w:val="000B0C6F"/>
    <w:rsid w:val="000B0EB1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338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AB"/>
    <w:rsid w:val="000B49D8"/>
    <w:rsid w:val="000B49E5"/>
    <w:rsid w:val="000B4A43"/>
    <w:rsid w:val="000B4B7F"/>
    <w:rsid w:val="000B4B90"/>
    <w:rsid w:val="000B4E8C"/>
    <w:rsid w:val="000B4EC0"/>
    <w:rsid w:val="000B50EB"/>
    <w:rsid w:val="000B510E"/>
    <w:rsid w:val="000B518C"/>
    <w:rsid w:val="000B52C7"/>
    <w:rsid w:val="000B54CF"/>
    <w:rsid w:val="000B5853"/>
    <w:rsid w:val="000B5CB6"/>
    <w:rsid w:val="000B6070"/>
    <w:rsid w:val="000B6083"/>
    <w:rsid w:val="000B626F"/>
    <w:rsid w:val="000B634F"/>
    <w:rsid w:val="000B6388"/>
    <w:rsid w:val="000B6638"/>
    <w:rsid w:val="000B70C9"/>
    <w:rsid w:val="000B72FB"/>
    <w:rsid w:val="000B73B0"/>
    <w:rsid w:val="000B7612"/>
    <w:rsid w:val="000B7627"/>
    <w:rsid w:val="000B76E4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314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32D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17"/>
    <w:rsid w:val="000C63BD"/>
    <w:rsid w:val="000C65FE"/>
    <w:rsid w:val="000C6742"/>
    <w:rsid w:val="000C6813"/>
    <w:rsid w:val="000C6C96"/>
    <w:rsid w:val="000C7179"/>
    <w:rsid w:val="000C72C9"/>
    <w:rsid w:val="000C72CA"/>
    <w:rsid w:val="000C7436"/>
    <w:rsid w:val="000C7714"/>
    <w:rsid w:val="000C7818"/>
    <w:rsid w:val="000C79D7"/>
    <w:rsid w:val="000C7BEC"/>
    <w:rsid w:val="000C7CB6"/>
    <w:rsid w:val="000C7CC2"/>
    <w:rsid w:val="000D01FF"/>
    <w:rsid w:val="000D021A"/>
    <w:rsid w:val="000D02BA"/>
    <w:rsid w:val="000D03CE"/>
    <w:rsid w:val="000D03D9"/>
    <w:rsid w:val="000D0559"/>
    <w:rsid w:val="000D0589"/>
    <w:rsid w:val="000D0647"/>
    <w:rsid w:val="000D07E0"/>
    <w:rsid w:val="000D0CB9"/>
    <w:rsid w:val="000D0DBF"/>
    <w:rsid w:val="000D16FA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2F17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5F87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710"/>
    <w:rsid w:val="000D7BC8"/>
    <w:rsid w:val="000D7C38"/>
    <w:rsid w:val="000D7DA0"/>
    <w:rsid w:val="000E02C9"/>
    <w:rsid w:val="000E03A0"/>
    <w:rsid w:val="000E06FD"/>
    <w:rsid w:val="000E0789"/>
    <w:rsid w:val="000E0846"/>
    <w:rsid w:val="000E0D34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D7D"/>
    <w:rsid w:val="000E1F9E"/>
    <w:rsid w:val="000E2602"/>
    <w:rsid w:val="000E289F"/>
    <w:rsid w:val="000E293D"/>
    <w:rsid w:val="000E2A77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B35"/>
    <w:rsid w:val="000E4B70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3D"/>
    <w:rsid w:val="000E704C"/>
    <w:rsid w:val="000E7169"/>
    <w:rsid w:val="000E73A3"/>
    <w:rsid w:val="000E759E"/>
    <w:rsid w:val="000E78FC"/>
    <w:rsid w:val="000E79A5"/>
    <w:rsid w:val="000E7FBF"/>
    <w:rsid w:val="000F00D3"/>
    <w:rsid w:val="000F05BC"/>
    <w:rsid w:val="000F0745"/>
    <w:rsid w:val="000F0780"/>
    <w:rsid w:val="000F0824"/>
    <w:rsid w:val="000F0B6D"/>
    <w:rsid w:val="000F0D5E"/>
    <w:rsid w:val="000F112A"/>
    <w:rsid w:val="000F12E6"/>
    <w:rsid w:val="000F13C8"/>
    <w:rsid w:val="000F1A62"/>
    <w:rsid w:val="000F1B78"/>
    <w:rsid w:val="000F1C6C"/>
    <w:rsid w:val="000F1CB0"/>
    <w:rsid w:val="000F1DA0"/>
    <w:rsid w:val="000F2275"/>
    <w:rsid w:val="000F23B9"/>
    <w:rsid w:val="000F23BF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3C57"/>
    <w:rsid w:val="000F42B3"/>
    <w:rsid w:val="000F4610"/>
    <w:rsid w:val="000F46F2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3B4"/>
    <w:rsid w:val="00101A46"/>
    <w:rsid w:val="00101B71"/>
    <w:rsid w:val="00101BF5"/>
    <w:rsid w:val="00101F45"/>
    <w:rsid w:val="001021F6"/>
    <w:rsid w:val="001022DA"/>
    <w:rsid w:val="00102505"/>
    <w:rsid w:val="00102C76"/>
    <w:rsid w:val="00102D9E"/>
    <w:rsid w:val="0010314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2DB"/>
    <w:rsid w:val="001063F9"/>
    <w:rsid w:val="0010648E"/>
    <w:rsid w:val="00106573"/>
    <w:rsid w:val="001066AA"/>
    <w:rsid w:val="00106821"/>
    <w:rsid w:val="0010694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90F"/>
    <w:rsid w:val="00111BB0"/>
    <w:rsid w:val="00111BD3"/>
    <w:rsid w:val="00111CDD"/>
    <w:rsid w:val="00111FB1"/>
    <w:rsid w:val="00112288"/>
    <w:rsid w:val="001126A1"/>
    <w:rsid w:val="001129E4"/>
    <w:rsid w:val="00112AF0"/>
    <w:rsid w:val="00112C7D"/>
    <w:rsid w:val="0011324C"/>
    <w:rsid w:val="001133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BED"/>
    <w:rsid w:val="00114C40"/>
    <w:rsid w:val="001152EA"/>
    <w:rsid w:val="0011548B"/>
    <w:rsid w:val="00115539"/>
    <w:rsid w:val="001155B7"/>
    <w:rsid w:val="00115833"/>
    <w:rsid w:val="00115872"/>
    <w:rsid w:val="00115B79"/>
    <w:rsid w:val="00115DB2"/>
    <w:rsid w:val="00115F41"/>
    <w:rsid w:val="00116202"/>
    <w:rsid w:val="001163D9"/>
    <w:rsid w:val="001164FE"/>
    <w:rsid w:val="0011685B"/>
    <w:rsid w:val="00116CAC"/>
    <w:rsid w:val="00116E09"/>
    <w:rsid w:val="00116F1E"/>
    <w:rsid w:val="001170AA"/>
    <w:rsid w:val="001173FE"/>
    <w:rsid w:val="00117B34"/>
    <w:rsid w:val="00117D51"/>
    <w:rsid w:val="0012016F"/>
    <w:rsid w:val="0012024D"/>
    <w:rsid w:val="00120258"/>
    <w:rsid w:val="00120814"/>
    <w:rsid w:val="00120927"/>
    <w:rsid w:val="00120A9B"/>
    <w:rsid w:val="00120B17"/>
    <w:rsid w:val="00120C03"/>
    <w:rsid w:val="00120D65"/>
    <w:rsid w:val="00120EB9"/>
    <w:rsid w:val="0012114F"/>
    <w:rsid w:val="001214BF"/>
    <w:rsid w:val="001214C8"/>
    <w:rsid w:val="00121667"/>
    <w:rsid w:val="001217D5"/>
    <w:rsid w:val="001218DB"/>
    <w:rsid w:val="00121AAA"/>
    <w:rsid w:val="00121C75"/>
    <w:rsid w:val="00121C93"/>
    <w:rsid w:val="00121CF3"/>
    <w:rsid w:val="00121D34"/>
    <w:rsid w:val="00122024"/>
    <w:rsid w:val="001221CA"/>
    <w:rsid w:val="001223E7"/>
    <w:rsid w:val="001223F3"/>
    <w:rsid w:val="00122611"/>
    <w:rsid w:val="001227DB"/>
    <w:rsid w:val="001228CE"/>
    <w:rsid w:val="00122B50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86F"/>
    <w:rsid w:val="00125A38"/>
    <w:rsid w:val="00125BC3"/>
    <w:rsid w:val="00126295"/>
    <w:rsid w:val="00126429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08E"/>
    <w:rsid w:val="001300BF"/>
    <w:rsid w:val="001301A0"/>
    <w:rsid w:val="00130341"/>
    <w:rsid w:val="001304CD"/>
    <w:rsid w:val="001308A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3F1"/>
    <w:rsid w:val="0013260D"/>
    <w:rsid w:val="0013262F"/>
    <w:rsid w:val="001326B9"/>
    <w:rsid w:val="001326F3"/>
    <w:rsid w:val="0013286C"/>
    <w:rsid w:val="00132876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B0C"/>
    <w:rsid w:val="00134DB5"/>
    <w:rsid w:val="00135191"/>
    <w:rsid w:val="001352C5"/>
    <w:rsid w:val="0013532C"/>
    <w:rsid w:val="00135566"/>
    <w:rsid w:val="001355C9"/>
    <w:rsid w:val="00135656"/>
    <w:rsid w:val="001359A9"/>
    <w:rsid w:val="00135D94"/>
    <w:rsid w:val="00135E1C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1A7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4A"/>
    <w:rsid w:val="00141ECA"/>
    <w:rsid w:val="001420CC"/>
    <w:rsid w:val="00142307"/>
    <w:rsid w:val="00142597"/>
    <w:rsid w:val="00142608"/>
    <w:rsid w:val="00142641"/>
    <w:rsid w:val="00142C90"/>
    <w:rsid w:val="00142E73"/>
    <w:rsid w:val="00142FC6"/>
    <w:rsid w:val="0014335B"/>
    <w:rsid w:val="001434F6"/>
    <w:rsid w:val="00143514"/>
    <w:rsid w:val="001436A6"/>
    <w:rsid w:val="001439C2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4FC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E85"/>
    <w:rsid w:val="00151F2B"/>
    <w:rsid w:val="0015203C"/>
    <w:rsid w:val="0015237F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CA"/>
    <w:rsid w:val="00153CDC"/>
    <w:rsid w:val="00153CE8"/>
    <w:rsid w:val="00153EB4"/>
    <w:rsid w:val="00153FE5"/>
    <w:rsid w:val="00154006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094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406"/>
    <w:rsid w:val="001605BD"/>
    <w:rsid w:val="00160A01"/>
    <w:rsid w:val="00160A93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93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0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0B"/>
    <w:rsid w:val="00167DA2"/>
    <w:rsid w:val="00170073"/>
    <w:rsid w:val="001706CD"/>
    <w:rsid w:val="00170781"/>
    <w:rsid w:val="001707C3"/>
    <w:rsid w:val="0017112F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591"/>
    <w:rsid w:val="00173793"/>
    <w:rsid w:val="0017398D"/>
    <w:rsid w:val="001739EE"/>
    <w:rsid w:val="00173A9C"/>
    <w:rsid w:val="00173C16"/>
    <w:rsid w:val="00173C2E"/>
    <w:rsid w:val="0017415C"/>
    <w:rsid w:val="0017418C"/>
    <w:rsid w:val="00174448"/>
    <w:rsid w:val="00174457"/>
    <w:rsid w:val="0017445E"/>
    <w:rsid w:val="00174A21"/>
    <w:rsid w:val="00174A43"/>
    <w:rsid w:val="00174ACD"/>
    <w:rsid w:val="00174AE5"/>
    <w:rsid w:val="00174C20"/>
    <w:rsid w:val="0017502B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086"/>
    <w:rsid w:val="001770B3"/>
    <w:rsid w:val="00177164"/>
    <w:rsid w:val="001771CB"/>
    <w:rsid w:val="0017730D"/>
    <w:rsid w:val="001777F9"/>
    <w:rsid w:val="001778BA"/>
    <w:rsid w:val="001779C5"/>
    <w:rsid w:val="00177B46"/>
    <w:rsid w:val="00177C13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73C"/>
    <w:rsid w:val="00183B3B"/>
    <w:rsid w:val="00183DB0"/>
    <w:rsid w:val="001840A3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C03"/>
    <w:rsid w:val="00191C4D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B3F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817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15C"/>
    <w:rsid w:val="001A0292"/>
    <w:rsid w:val="001A02E8"/>
    <w:rsid w:val="001A0487"/>
    <w:rsid w:val="001A0490"/>
    <w:rsid w:val="001A0597"/>
    <w:rsid w:val="001A05AA"/>
    <w:rsid w:val="001A063D"/>
    <w:rsid w:val="001A0961"/>
    <w:rsid w:val="001A0976"/>
    <w:rsid w:val="001A0B8E"/>
    <w:rsid w:val="001A0C55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4B"/>
    <w:rsid w:val="001A2A9F"/>
    <w:rsid w:val="001A2DDF"/>
    <w:rsid w:val="001A2E4B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585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94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EB6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5DE9"/>
    <w:rsid w:val="001B60BA"/>
    <w:rsid w:val="001B621F"/>
    <w:rsid w:val="001B625C"/>
    <w:rsid w:val="001B63CC"/>
    <w:rsid w:val="001B647D"/>
    <w:rsid w:val="001B654D"/>
    <w:rsid w:val="001B66EC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843"/>
    <w:rsid w:val="001B7C01"/>
    <w:rsid w:val="001C0194"/>
    <w:rsid w:val="001C0234"/>
    <w:rsid w:val="001C0303"/>
    <w:rsid w:val="001C0A21"/>
    <w:rsid w:val="001C0B96"/>
    <w:rsid w:val="001C0DA8"/>
    <w:rsid w:val="001C0EF4"/>
    <w:rsid w:val="001C0F66"/>
    <w:rsid w:val="001C13FC"/>
    <w:rsid w:val="001C169E"/>
    <w:rsid w:val="001C16BC"/>
    <w:rsid w:val="001C170E"/>
    <w:rsid w:val="001C1965"/>
    <w:rsid w:val="001C1C0B"/>
    <w:rsid w:val="001C1CAF"/>
    <w:rsid w:val="001C254B"/>
    <w:rsid w:val="001C2A00"/>
    <w:rsid w:val="001C2AB1"/>
    <w:rsid w:val="001C2C4E"/>
    <w:rsid w:val="001C326E"/>
    <w:rsid w:val="001C32EF"/>
    <w:rsid w:val="001C3706"/>
    <w:rsid w:val="001C3925"/>
    <w:rsid w:val="001C3AE8"/>
    <w:rsid w:val="001C3D4C"/>
    <w:rsid w:val="001C3DA2"/>
    <w:rsid w:val="001C44C8"/>
    <w:rsid w:val="001C4550"/>
    <w:rsid w:val="001C4680"/>
    <w:rsid w:val="001C49C9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A78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0F72"/>
    <w:rsid w:val="001D1135"/>
    <w:rsid w:val="001D121A"/>
    <w:rsid w:val="001D1673"/>
    <w:rsid w:val="001D1786"/>
    <w:rsid w:val="001D190D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995"/>
    <w:rsid w:val="001D2A12"/>
    <w:rsid w:val="001D2C41"/>
    <w:rsid w:val="001D2F2D"/>
    <w:rsid w:val="001D3CF8"/>
    <w:rsid w:val="001D4018"/>
    <w:rsid w:val="001D4032"/>
    <w:rsid w:val="001D43FF"/>
    <w:rsid w:val="001D4647"/>
    <w:rsid w:val="001D49C6"/>
    <w:rsid w:val="001D5319"/>
    <w:rsid w:val="001D53E3"/>
    <w:rsid w:val="001D5578"/>
    <w:rsid w:val="001D5694"/>
    <w:rsid w:val="001D5AFB"/>
    <w:rsid w:val="001D5DA3"/>
    <w:rsid w:val="001D6038"/>
    <w:rsid w:val="001D6340"/>
    <w:rsid w:val="001D6547"/>
    <w:rsid w:val="001D66D3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905"/>
    <w:rsid w:val="001E2DC5"/>
    <w:rsid w:val="001E3184"/>
    <w:rsid w:val="001E329F"/>
    <w:rsid w:val="001E34F6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463"/>
    <w:rsid w:val="001E55B5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CE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2C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03B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3FAD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10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58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5E"/>
    <w:rsid w:val="00201B9A"/>
    <w:rsid w:val="00201D5B"/>
    <w:rsid w:val="00202209"/>
    <w:rsid w:val="0020243A"/>
    <w:rsid w:val="0020264E"/>
    <w:rsid w:val="0020292F"/>
    <w:rsid w:val="00202E11"/>
    <w:rsid w:val="00202E40"/>
    <w:rsid w:val="002030A8"/>
    <w:rsid w:val="0020316D"/>
    <w:rsid w:val="002034FF"/>
    <w:rsid w:val="0020393D"/>
    <w:rsid w:val="00203995"/>
    <w:rsid w:val="002039DB"/>
    <w:rsid w:val="00204372"/>
    <w:rsid w:val="002043C4"/>
    <w:rsid w:val="00204628"/>
    <w:rsid w:val="0020465E"/>
    <w:rsid w:val="00204A05"/>
    <w:rsid w:val="00204B41"/>
    <w:rsid w:val="00204C05"/>
    <w:rsid w:val="00204CB4"/>
    <w:rsid w:val="00204EBD"/>
    <w:rsid w:val="002054E9"/>
    <w:rsid w:val="0020559F"/>
    <w:rsid w:val="0020575D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305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7B5"/>
    <w:rsid w:val="00210835"/>
    <w:rsid w:val="00210A0A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05C"/>
    <w:rsid w:val="00212149"/>
    <w:rsid w:val="00212186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AA3"/>
    <w:rsid w:val="00214B74"/>
    <w:rsid w:val="00214BD6"/>
    <w:rsid w:val="00214E2A"/>
    <w:rsid w:val="002151EE"/>
    <w:rsid w:val="00215253"/>
    <w:rsid w:val="002152F0"/>
    <w:rsid w:val="0021560D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00"/>
    <w:rsid w:val="0022234A"/>
    <w:rsid w:val="0022258C"/>
    <w:rsid w:val="00223213"/>
    <w:rsid w:val="002232F9"/>
    <w:rsid w:val="002233FC"/>
    <w:rsid w:val="002237D2"/>
    <w:rsid w:val="00223965"/>
    <w:rsid w:val="00223C59"/>
    <w:rsid w:val="00223F8A"/>
    <w:rsid w:val="00224373"/>
    <w:rsid w:val="002243B9"/>
    <w:rsid w:val="002243C9"/>
    <w:rsid w:val="00224796"/>
    <w:rsid w:val="002249C1"/>
    <w:rsid w:val="00224F69"/>
    <w:rsid w:val="00224F9C"/>
    <w:rsid w:val="002251EB"/>
    <w:rsid w:val="00225562"/>
    <w:rsid w:val="002255E6"/>
    <w:rsid w:val="00225822"/>
    <w:rsid w:val="00225987"/>
    <w:rsid w:val="00225A3A"/>
    <w:rsid w:val="00225C73"/>
    <w:rsid w:val="00225E02"/>
    <w:rsid w:val="00225E0E"/>
    <w:rsid w:val="00225EB9"/>
    <w:rsid w:val="00226545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A9E"/>
    <w:rsid w:val="00227C14"/>
    <w:rsid w:val="00227E32"/>
    <w:rsid w:val="00227F0D"/>
    <w:rsid w:val="00227FDE"/>
    <w:rsid w:val="002301B2"/>
    <w:rsid w:val="00230246"/>
    <w:rsid w:val="002303B1"/>
    <w:rsid w:val="00230407"/>
    <w:rsid w:val="0023051B"/>
    <w:rsid w:val="002306D7"/>
    <w:rsid w:val="0023082C"/>
    <w:rsid w:val="002309D1"/>
    <w:rsid w:val="00230DFC"/>
    <w:rsid w:val="0023102E"/>
    <w:rsid w:val="0023122A"/>
    <w:rsid w:val="00231233"/>
    <w:rsid w:val="002312D2"/>
    <w:rsid w:val="002315F5"/>
    <w:rsid w:val="00231CAF"/>
    <w:rsid w:val="002321AC"/>
    <w:rsid w:val="00232625"/>
    <w:rsid w:val="00232746"/>
    <w:rsid w:val="0023288B"/>
    <w:rsid w:val="00232942"/>
    <w:rsid w:val="00232D8B"/>
    <w:rsid w:val="00233225"/>
    <w:rsid w:val="002333C0"/>
    <w:rsid w:val="00233606"/>
    <w:rsid w:val="00233A42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0F"/>
    <w:rsid w:val="0023514B"/>
    <w:rsid w:val="002353E4"/>
    <w:rsid w:val="00235CD5"/>
    <w:rsid w:val="00235E57"/>
    <w:rsid w:val="00236327"/>
    <w:rsid w:val="00236386"/>
    <w:rsid w:val="002366DB"/>
    <w:rsid w:val="002367EC"/>
    <w:rsid w:val="002368DC"/>
    <w:rsid w:val="00236B8A"/>
    <w:rsid w:val="002371FE"/>
    <w:rsid w:val="00237226"/>
    <w:rsid w:val="00237290"/>
    <w:rsid w:val="00237543"/>
    <w:rsid w:val="002376A2"/>
    <w:rsid w:val="00237EEA"/>
    <w:rsid w:val="00237F46"/>
    <w:rsid w:val="00240004"/>
    <w:rsid w:val="002400BD"/>
    <w:rsid w:val="002401A8"/>
    <w:rsid w:val="00240276"/>
    <w:rsid w:val="002404D8"/>
    <w:rsid w:val="00240662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1C"/>
    <w:rsid w:val="00241A8B"/>
    <w:rsid w:val="00241A98"/>
    <w:rsid w:val="00242019"/>
    <w:rsid w:val="00242283"/>
    <w:rsid w:val="00242691"/>
    <w:rsid w:val="0024278B"/>
    <w:rsid w:val="0024294C"/>
    <w:rsid w:val="00242B89"/>
    <w:rsid w:val="00242C0E"/>
    <w:rsid w:val="00242E45"/>
    <w:rsid w:val="00243040"/>
    <w:rsid w:val="00243471"/>
    <w:rsid w:val="00243663"/>
    <w:rsid w:val="00243692"/>
    <w:rsid w:val="002438FD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2EB"/>
    <w:rsid w:val="002467B0"/>
    <w:rsid w:val="002467B3"/>
    <w:rsid w:val="002468C1"/>
    <w:rsid w:val="00246BAF"/>
    <w:rsid w:val="00246BDA"/>
    <w:rsid w:val="00246BDB"/>
    <w:rsid w:val="00246EDE"/>
    <w:rsid w:val="0024708F"/>
    <w:rsid w:val="002473FC"/>
    <w:rsid w:val="0024773D"/>
    <w:rsid w:val="002478BB"/>
    <w:rsid w:val="0024791E"/>
    <w:rsid w:val="00247B14"/>
    <w:rsid w:val="00247C05"/>
    <w:rsid w:val="00247C8C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1F0C"/>
    <w:rsid w:val="00252018"/>
    <w:rsid w:val="002525F1"/>
    <w:rsid w:val="002526AF"/>
    <w:rsid w:val="00252A25"/>
    <w:rsid w:val="00252C60"/>
    <w:rsid w:val="00252DF0"/>
    <w:rsid w:val="00252F47"/>
    <w:rsid w:val="002531C6"/>
    <w:rsid w:val="00253459"/>
    <w:rsid w:val="0025354C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D"/>
    <w:rsid w:val="00254A8F"/>
    <w:rsid w:val="00254C6A"/>
    <w:rsid w:val="00254D13"/>
    <w:rsid w:val="00254DC8"/>
    <w:rsid w:val="00255246"/>
    <w:rsid w:val="00255463"/>
    <w:rsid w:val="00255C2B"/>
    <w:rsid w:val="00255CA4"/>
    <w:rsid w:val="00255CE7"/>
    <w:rsid w:val="00255FD7"/>
    <w:rsid w:val="002563F0"/>
    <w:rsid w:val="002566E7"/>
    <w:rsid w:val="00256B3B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2F8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58B"/>
    <w:rsid w:val="0026164D"/>
    <w:rsid w:val="00261B3B"/>
    <w:rsid w:val="00261C4C"/>
    <w:rsid w:val="00261DB1"/>
    <w:rsid w:val="00261F82"/>
    <w:rsid w:val="00262128"/>
    <w:rsid w:val="00262228"/>
    <w:rsid w:val="00262357"/>
    <w:rsid w:val="00262463"/>
    <w:rsid w:val="00262494"/>
    <w:rsid w:val="002629FA"/>
    <w:rsid w:val="00262B96"/>
    <w:rsid w:val="00262C92"/>
    <w:rsid w:val="00262CF8"/>
    <w:rsid w:val="00262E81"/>
    <w:rsid w:val="002630A8"/>
    <w:rsid w:val="00263217"/>
    <w:rsid w:val="0026321F"/>
    <w:rsid w:val="002632F2"/>
    <w:rsid w:val="0026379A"/>
    <w:rsid w:val="00263974"/>
    <w:rsid w:val="00263B6E"/>
    <w:rsid w:val="0026405E"/>
    <w:rsid w:val="002644D7"/>
    <w:rsid w:val="00264B26"/>
    <w:rsid w:val="00264D42"/>
    <w:rsid w:val="00265254"/>
    <w:rsid w:val="00265283"/>
    <w:rsid w:val="002656C6"/>
    <w:rsid w:val="002656FF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2AA"/>
    <w:rsid w:val="00270A37"/>
    <w:rsid w:val="00270DA4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1E"/>
    <w:rsid w:val="00272324"/>
    <w:rsid w:val="002728D3"/>
    <w:rsid w:val="0027293D"/>
    <w:rsid w:val="00272956"/>
    <w:rsid w:val="00272C6B"/>
    <w:rsid w:val="00272D5F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5E3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65F"/>
    <w:rsid w:val="002809B0"/>
    <w:rsid w:val="002809F5"/>
    <w:rsid w:val="00280AFE"/>
    <w:rsid w:val="00281036"/>
    <w:rsid w:val="0028116F"/>
    <w:rsid w:val="00281284"/>
    <w:rsid w:val="002813C3"/>
    <w:rsid w:val="0028179B"/>
    <w:rsid w:val="0028183A"/>
    <w:rsid w:val="00281896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1D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3FB5"/>
    <w:rsid w:val="002840C8"/>
    <w:rsid w:val="002840D2"/>
    <w:rsid w:val="00284499"/>
    <w:rsid w:val="002847A7"/>
    <w:rsid w:val="002847BD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B7"/>
    <w:rsid w:val="00287CE6"/>
    <w:rsid w:val="00287F4B"/>
    <w:rsid w:val="00287FBF"/>
    <w:rsid w:val="00287FDD"/>
    <w:rsid w:val="00290537"/>
    <w:rsid w:val="002906B0"/>
    <w:rsid w:val="0029091C"/>
    <w:rsid w:val="0029099E"/>
    <w:rsid w:val="00290CE0"/>
    <w:rsid w:val="00290E9E"/>
    <w:rsid w:val="0029104D"/>
    <w:rsid w:val="002911EC"/>
    <w:rsid w:val="00291262"/>
    <w:rsid w:val="002914DA"/>
    <w:rsid w:val="002918B0"/>
    <w:rsid w:val="002919AF"/>
    <w:rsid w:val="00291A61"/>
    <w:rsid w:val="00291AA8"/>
    <w:rsid w:val="00291DA1"/>
    <w:rsid w:val="00291F67"/>
    <w:rsid w:val="00292174"/>
    <w:rsid w:val="002923E5"/>
    <w:rsid w:val="00292404"/>
    <w:rsid w:val="00292793"/>
    <w:rsid w:val="00292895"/>
    <w:rsid w:val="00292930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30"/>
    <w:rsid w:val="00296247"/>
    <w:rsid w:val="00296279"/>
    <w:rsid w:val="00296506"/>
    <w:rsid w:val="0029658D"/>
    <w:rsid w:val="002965E6"/>
    <w:rsid w:val="002969BA"/>
    <w:rsid w:val="002969EE"/>
    <w:rsid w:val="00296F4B"/>
    <w:rsid w:val="002972FD"/>
    <w:rsid w:val="00297382"/>
    <w:rsid w:val="002974CC"/>
    <w:rsid w:val="00297C0A"/>
    <w:rsid w:val="00297C74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50A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827"/>
    <w:rsid w:val="002A2D24"/>
    <w:rsid w:val="002A2D86"/>
    <w:rsid w:val="002A2F1C"/>
    <w:rsid w:val="002A2FEB"/>
    <w:rsid w:val="002A39DF"/>
    <w:rsid w:val="002A3B4E"/>
    <w:rsid w:val="002A3FF2"/>
    <w:rsid w:val="002A445B"/>
    <w:rsid w:val="002A45A3"/>
    <w:rsid w:val="002A471E"/>
    <w:rsid w:val="002A47E9"/>
    <w:rsid w:val="002A4924"/>
    <w:rsid w:val="002A4AC5"/>
    <w:rsid w:val="002A4BA1"/>
    <w:rsid w:val="002A4F6C"/>
    <w:rsid w:val="002A4F8F"/>
    <w:rsid w:val="002A50E0"/>
    <w:rsid w:val="002A51E2"/>
    <w:rsid w:val="002A56C0"/>
    <w:rsid w:val="002A5915"/>
    <w:rsid w:val="002A5F98"/>
    <w:rsid w:val="002A6310"/>
    <w:rsid w:val="002A640E"/>
    <w:rsid w:val="002A6639"/>
    <w:rsid w:val="002A6958"/>
    <w:rsid w:val="002A6F25"/>
    <w:rsid w:val="002A71C0"/>
    <w:rsid w:val="002A72DD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3D"/>
    <w:rsid w:val="002B1BCF"/>
    <w:rsid w:val="002B1E1D"/>
    <w:rsid w:val="002B1EEC"/>
    <w:rsid w:val="002B1FEB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10"/>
    <w:rsid w:val="002C0122"/>
    <w:rsid w:val="002C034B"/>
    <w:rsid w:val="002C05FE"/>
    <w:rsid w:val="002C060F"/>
    <w:rsid w:val="002C0FD5"/>
    <w:rsid w:val="002C121A"/>
    <w:rsid w:val="002C15ED"/>
    <w:rsid w:val="002C1B5E"/>
    <w:rsid w:val="002C1EC4"/>
    <w:rsid w:val="002C1FD5"/>
    <w:rsid w:val="002C20D2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333"/>
    <w:rsid w:val="002C5900"/>
    <w:rsid w:val="002C5E6F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60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84F"/>
    <w:rsid w:val="002D1EAC"/>
    <w:rsid w:val="002D203E"/>
    <w:rsid w:val="002D22B4"/>
    <w:rsid w:val="002D2ABB"/>
    <w:rsid w:val="002D2D97"/>
    <w:rsid w:val="002D2E3B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261"/>
    <w:rsid w:val="002D44C9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5CE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1EE"/>
    <w:rsid w:val="002E039F"/>
    <w:rsid w:val="002E0511"/>
    <w:rsid w:val="002E06FC"/>
    <w:rsid w:val="002E0894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1A23"/>
    <w:rsid w:val="002E20CF"/>
    <w:rsid w:val="002E2520"/>
    <w:rsid w:val="002E2569"/>
    <w:rsid w:val="002E25A4"/>
    <w:rsid w:val="002E2795"/>
    <w:rsid w:val="002E2B39"/>
    <w:rsid w:val="002E2DA4"/>
    <w:rsid w:val="002E30D0"/>
    <w:rsid w:val="002E35F3"/>
    <w:rsid w:val="002E3AC8"/>
    <w:rsid w:val="002E3C96"/>
    <w:rsid w:val="002E4042"/>
    <w:rsid w:val="002E4220"/>
    <w:rsid w:val="002E444F"/>
    <w:rsid w:val="002E46B4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930"/>
    <w:rsid w:val="002E6AE0"/>
    <w:rsid w:val="002E6C8B"/>
    <w:rsid w:val="002E6CB6"/>
    <w:rsid w:val="002E6D8B"/>
    <w:rsid w:val="002E6F3C"/>
    <w:rsid w:val="002E7189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B14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26B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3EF0"/>
    <w:rsid w:val="002F40B4"/>
    <w:rsid w:val="002F40BE"/>
    <w:rsid w:val="002F43B9"/>
    <w:rsid w:val="002F43CA"/>
    <w:rsid w:val="002F4563"/>
    <w:rsid w:val="002F4951"/>
    <w:rsid w:val="002F49BF"/>
    <w:rsid w:val="002F4ADF"/>
    <w:rsid w:val="002F4D8F"/>
    <w:rsid w:val="002F4FB9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67A"/>
    <w:rsid w:val="002F78CD"/>
    <w:rsid w:val="002F79D7"/>
    <w:rsid w:val="002F7EC0"/>
    <w:rsid w:val="003006D3"/>
    <w:rsid w:val="003008FE"/>
    <w:rsid w:val="00300BE5"/>
    <w:rsid w:val="00300DFC"/>
    <w:rsid w:val="003013B3"/>
    <w:rsid w:val="0030171F"/>
    <w:rsid w:val="003018D8"/>
    <w:rsid w:val="00301CA6"/>
    <w:rsid w:val="00301E9B"/>
    <w:rsid w:val="0030221A"/>
    <w:rsid w:val="00302604"/>
    <w:rsid w:val="00302ACB"/>
    <w:rsid w:val="00302D7F"/>
    <w:rsid w:val="00302E29"/>
    <w:rsid w:val="00302F1B"/>
    <w:rsid w:val="003030CD"/>
    <w:rsid w:val="00303224"/>
    <w:rsid w:val="003033FE"/>
    <w:rsid w:val="003038DA"/>
    <w:rsid w:val="00303C4E"/>
    <w:rsid w:val="00303DD1"/>
    <w:rsid w:val="00303E58"/>
    <w:rsid w:val="003040A0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4C85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AA5"/>
    <w:rsid w:val="00306DAF"/>
    <w:rsid w:val="00306E9F"/>
    <w:rsid w:val="00306ED3"/>
    <w:rsid w:val="00307012"/>
    <w:rsid w:val="003071F3"/>
    <w:rsid w:val="00307587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3E2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13"/>
    <w:rsid w:val="003130B5"/>
    <w:rsid w:val="003131F5"/>
    <w:rsid w:val="003133E7"/>
    <w:rsid w:val="003134B2"/>
    <w:rsid w:val="003138A9"/>
    <w:rsid w:val="00313A70"/>
    <w:rsid w:val="00313CB2"/>
    <w:rsid w:val="00313D24"/>
    <w:rsid w:val="00313EB1"/>
    <w:rsid w:val="00313ECB"/>
    <w:rsid w:val="0031431B"/>
    <w:rsid w:val="0031459E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AE6"/>
    <w:rsid w:val="00315B6B"/>
    <w:rsid w:val="0031637C"/>
    <w:rsid w:val="00316564"/>
    <w:rsid w:val="003168FE"/>
    <w:rsid w:val="00316CD3"/>
    <w:rsid w:val="00316F8B"/>
    <w:rsid w:val="00317102"/>
    <w:rsid w:val="00317461"/>
    <w:rsid w:val="00317C09"/>
    <w:rsid w:val="00317C4F"/>
    <w:rsid w:val="00317DC2"/>
    <w:rsid w:val="00317F62"/>
    <w:rsid w:val="0032076C"/>
    <w:rsid w:val="003207F9"/>
    <w:rsid w:val="003209CC"/>
    <w:rsid w:val="00320D5D"/>
    <w:rsid w:val="00320E25"/>
    <w:rsid w:val="00320ECE"/>
    <w:rsid w:val="00320F26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2D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63"/>
    <w:rsid w:val="003251F9"/>
    <w:rsid w:val="00325690"/>
    <w:rsid w:val="00325708"/>
    <w:rsid w:val="00325B37"/>
    <w:rsid w:val="00325C6A"/>
    <w:rsid w:val="00325DA3"/>
    <w:rsid w:val="00325DCB"/>
    <w:rsid w:val="00325DF9"/>
    <w:rsid w:val="00325E49"/>
    <w:rsid w:val="0032615E"/>
    <w:rsid w:val="00326617"/>
    <w:rsid w:val="003266AA"/>
    <w:rsid w:val="0032678D"/>
    <w:rsid w:val="003267B9"/>
    <w:rsid w:val="0032681D"/>
    <w:rsid w:val="00326AE8"/>
    <w:rsid w:val="00326C9D"/>
    <w:rsid w:val="00326CE7"/>
    <w:rsid w:val="00326CED"/>
    <w:rsid w:val="00326D8E"/>
    <w:rsid w:val="0032716E"/>
    <w:rsid w:val="003271C5"/>
    <w:rsid w:val="00327607"/>
    <w:rsid w:val="0032794E"/>
    <w:rsid w:val="00327B3B"/>
    <w:rsid w:val="00327BE9"/>
    <w:rsid w:val="00327E6C"/>
    <w:rsid w:val="00327F90"/>
    <w:rsid w:val="00327FCD"/>
    <w:rsid w:val="00330456"/>
    <w:rsid w:val="003307BA"/>
    <w:rsid w:val="003307E3"/>
    <w:rsid w:val="003308A1"/>
    <w:rsid w:val="003308F6"/>
    <w:rsid w:val="00330E03"/>
    <w:rsid w:val="00330ED7"/>
    <w:rsid w:val="0033113E"/>
    <w:rsid w:val="0033118D"/>
    <w:rsid w:val="00331205"/>
    <w:rsid w:val="00331564"/>
    <w:rsid w:val="003319D9"/>
    <w:rsid w:val="00331B60"/>
    <w:rsid w:val="00331BD1"/>
    <w:rsid w:val="00331C41"/>
    <w:rsid w:val="00331CD3"/>
    <w:rsid w:val="00331D1E"/>
    <w:rsid w:val="00331FDC"/>
    <w:rsid w:val="0033225E"/>
    <w:rsid w:val="00332403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ABB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120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92C"/>
    <w:rsid w:val="00342C6E"/>
    <w:rsid w:val="00342E0A"/>
    <w:rsid w:val="00342F3A"/>
    <w:rsid w:val="00342F88"/>
    <w:rsid w:val="0034335A"/>
    <w:rsid w:val="00343848"/>
    <w:rsid w:val="00343893"/>
    <w:rsid w:val="00343ABF"/>
    <w:rsid w:val="00343C88"/>
    <w:rsid w:val="003440BC"/>
    <w:rsid w:val="00344136"/>
    <w:rsid w:val="0034420B"/>
    <w:rsid w:val="003443CF"/>
    <w:rsid w:val="00344565"/>
    <w:rsid w:val="003445A6"/>
    <w:rsid w:val="0034478C"/>
    <w:rsid w:val="0034484D"/>
    <w:rsid w:val="003448B0"/>
    <w:rsid w:val="00344B44"/>
    <w:rsid w:val="00344C3D"/>
    <w:rsid w:val="00344DE6"/>
    <w:rsid w:val="00344FA9"/>
    <w:rsid w:val="00344FAB"/>
    <w:rsid w:val="00345806"/>
    <w:rsid w:val="00345854"/>
    <w:rsid w:val="00345915"/>
    <w:rsid w:val="00345B4C"/>
    <w:rsid w:val="00345BA1"/>
    <w:rsid w:val="00345CA8"/>
    <w:rsid w:val="00345F27"/>
    <w:rsid w:val="0034609E"/>
    <w:rsid w:val="003468AC"/>
    <w:rsid w:val="00346B87"/>
    <w:rsid w:val="00346C7E"/>
    <w:rsid w:val="00347085"/>
    <w:rsid w:val="0034785A"/>
    <w:rsid w:val="00347EBA"/>
    <w:rsid w:val="003505DB"/>
    <w:rsid w:val="0035070D"/>
    <w:rsid w:val="003508A1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2FA8"/>
    <w:rsid w:val="00352FF5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824"/>
    <w:rsid w:val="00354996"/>
    <w:rsid w:val="00354999"/>
    <w:rsid w:val="003549D9"/>
    <w:rsid w:val="00354AA6"/>
    <w:rsid w:val="00354B7C"/>
    <w:rsid w:val="00354CC4"/>
    <w:rsid w:val="00354D36"/>
    <w:rsid w:val="003552B2"/>
    <w:rsid w:val="003553AB"/>
    <w:rsid w:val="0035545C"/>
    <w:rsid w:val="003554B4"/>
    <w:rsid w:val="00355630"/>
    <w:rsid w:val="003557C1"/>
    <w:rsid w:val="00355B0A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9A2"/>
    <w:rsid w:val="00357CEE"/>
    <w:rsid w:val="003601DC"/>
    <w:rsid w:val="00360335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2B1"/>
    <w:rsid w:val="00361358"/>
    <w:rsid w:val="0036154E"/>
    <w:rsid w:val="00361578"/>
    <w:rsid w:val="003617D2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054"/>
    <w:rsid w:val="003663EB"/>
    <w:rsid w:val="0036668B"/>
    <w:rsid w:val="0036687B"/>
    <w:rsid w:val="00366B87"/>
    <w:rsid w:val="00366BB8"/>
    <w:rsid w:val="00366C56"/>
    <w:rsid w:val="00366D5A"/>
    <w:rsid w:val="00366F65"/>
    <w:rsid w:val="00366FBD"/>
    <w:rsid w:val="00367037"/>
    <w:rsid w:val="00367291"/>
    <w:rsid w:val="00367315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41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0E4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D27"/>
    <w:rsid w:val="00376E3A"/>
    <w:rsid w:val="00377440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9B"/>
    <w:rsid w:val="003819E7"/>
    <w:rsid w:val="00381E62"/>
    <w:rsid w:val="00382064"/>
    <w:rsid w:val="0038248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3FDC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39"/>
    <w:rsid w:val="00386549"/>
    <w:rsid w:val="00386679"/>
    <w:rsid w:val="0038668C"/>
    <w:rsid w:val="003867E5"/>
    <w:rsid w:val="00386864"/>
    <w:rsid w:val="00386945"/>
    <w:rsid w:val="00386E23"/>
    <w:rsid w:val="00386E2F"/>
    <w:rsid w:val="0038724C"/>
    <w:rsid w:val="003872DB"/>
    <w:rsid w:val="00387559"/>
    <w:rsid w:val="0038757B"/>
    <w:rsid w:val="00387859"/>
    <w:rsid w:val="003878AA"/>
    <w:rsid w:val="00387983"/>
    <w:rsid w:val="00387A64"/>
    <w:rsid w:val="00387CEB"/>
    <w:rsid w:val="00387D54"/>
    <w:rsid w:val="00390270"/>
    <w:rsid w:val="003902C4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AEE"/>
    <w:rsid w:val="00392B7B"/>
    <w:rsid w:val="00392BC1"/>
    <w:rsid w:val="00392E0C"/>
    <w:rsid w:val="00392EF8"/>
    <w:rsid w:val="0039301D"/>
    <w:rsid w:val="00393123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E1F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442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462"/>
    <w:rsid w:val="003A164E"/>
    <w:rsid w:val="003A188D"/>
    <w:rsid w:val="003A1BE4"/>
    <w:rsid w:val="003A1C77"/>
    <w:rsid w:val="003A1DAF"/>
    <w:rsid w:val="003A1FFB"/>
    <w:rsid w:val="003A20FF"/>
    <w:rsid w:val="003A2147"/>
    <w:rsid w:val="003A24E7"/>
    <w:rsid w:val="003A2547"/>
    <w:rsid w:val="003A25BE"/>
    <w:rsid w:val="003A2A37"/>
    <w:rsid w:val="003A2B97"/>
    <w:rsid w:val="003A2CF3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907"/>
    <w:rsid w:val="003A49AE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0DD8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BE1"/>
    <w:rsid w:val="003B2C22"/>
    <w:rsid w:val="003B2C96"/>
    <w:rsid w:val="003B2D0A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8F6"/>
    <w:rsid w:val="003B4981"/>
    <w:rsid w:val="003B4EA9"/>
    <w:rsid w:val="003B5048"/>
    <w:rsid w:val="003B507D"/>
    <w:rsid w:val="003B564C"/>
    <w:rsid w:val="003B5795"/>
    <w:rsid w:val="003B5838"/>
    <w:rsid w:val="003B5A19"/>
    <w:rsid w:val="003B5B1B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5AF"/>
    <w:rsid w:val="003B760D"/>
    <w:rsid w:val="003B7710"/>
    <w:rsid w:val="003B78E4"/>
    <w:rsid w:val="003B7A45"/>
    <w:rsid w:val="003B7A7B"/>
    <w:rsid w:val="003B7ABC"/>
    <w:rsid w:val="003B7B22"/>
    <w:rsid w:val="003B7C4B"/>
    <w:rsid w:val="003B7DB6"/>
    <w:rsid w:val="003B7E14"/>
    <w:rsid w:val="003C0000"/>
    <w:rsid w:val="003C0039"/>
    <w:rsid w:val="003C00DC"/>
    <w:rsid w:val="003C02BF"/>
    <w:rsid w:val="003C0615"/>
    <w:rsid w:val="003C0617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9D7"/>
    <w:rsid w:val="003C1E46"/>
    <w:rsid w:val="003C2000"/>
    <w:rsid w:val="003C2102"/>
    <w:rsid w:val="003C217C"/>
    <w:rsid w:val="003C254B"/>
    <w:rsid w:val="003C287C"/>
    <w:rsid w:val="003C2890"/>
    <w:rsid w:val="003C28E3"/>
    <w:rsid w:val="003C29E6"/>
    <w:rsid w:val="003C2B61"/>
    <w:rsid w:val="003C2BB0"/>
    <w:rsid w:val="003C30CB"/>
    <w:rsid w:val="003C31AA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C27"/>
    <w:rsid w:val="003C5E30"/>
    <w:rsid w:val="003C676F"/>
    <w:rsid w:val="003C681B"/>
    <w:rsid w:val="003C699B"/>
    <w:rsid w:val="003C6CC7"/>
    <w:rsid w:val="003C6D1E"/>
    <w:rsid w:val="003C6E78"/>
    <w:rsid w:val="003C7176"/>
    <w:rsid w:val="003C7349"/>
    <w:rsid w:val="003C7679"/>
    <w:rsid w:val="003C784A"/>
    <w:rsid w:val="003C789A"/>
    <w:rsid w:val="003C79A4"/>
    <w:rsid w:val="003C7C98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456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427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211"/>
    <w:rsid w:val="003D7441"/>
    <w:rsid w:val="003D77F3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475"/>
    <w:rsid w:val="003E278E"/>
    <w:rsid w:val="003E2ABF"/>
    <w:rsid w:val="003E2C91"/>
    <w:rsid w:val="003E2F2A"/>
    <w:rsid w:val="003E2F74"/>
    <w:rsid w:val="003E2FA4"/>
    <w:rsid w:val="003E309D"/>
    <w:rsid w:val="003E328E"/>
    <w:rsid w:val="003E3406"/>
    <w:rsid w:val="003E34DD"/>
    <w:rsid w:val="003E36A0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6C0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84D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1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18C"/>
    <w:rsid w:val="003F2316"/>
    <w:rsid w:val="003F2525"/>
    <w:rsid w:val="003F292E"/>
    <w:rsid w:val="003F2BA6"/>
    <w:rsid w:val="003F2F0B"/>
    <w:rsid w:val="003F3085"/>
    <w:rsid w:val="003F30BA"/>
    <w:rsid w:val="003F32BA"/>
    <w:rsid w:val="003F32F8"/>
    <w:rsid w:val="003F3324"/>
    <w:rsid w:val="003F3348"/>
    <w:rsid w:val="003F3406"/>
    <w:rsid w:val="003F3689"/>
    <w:rsid w:val="003F3707"/>
    <w:rsid w:val="003F3780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4C9"/>
    <w:rsid w:val="003F562C"/>
    <w:rsid w:val="003F567E"/>
    <w:rsid w:val="003F58C8"/>
    <w:rsid w:val="003F5958"/>
    <w:rsid w:val="003F59E1"/>
    <w:rsid w:val="003F5A3A"/>
    <w:rsid w:val="003F5A90"/>
    <w:rsid w:val="003F5CF3"/>
    <w:rsid w:val="003F5F34"/>
    <w:rsid w:val="003F5F90"/>
    <w:rsid w:val="003F6117"/>
    <w:rsid w:val="003F63DD"/>
    <w:rsid w:val="003F65E3"/>
    <w:rsid w:val="003F6639"/>
    <w:rsid w:val="003F67A8"/>
    <w:rsid w:val="003F69A4"/>
    <w:rsid w:val="003F69B5"/>
    <w:rsid w:val="003F6AD5"/>
    <w:rsid w:val="003F6AE8"/>
    <w:rsid w:val="003F6B8F"/>
    <w:rsid w:val="003F6DA5"/>
    <w:rsid w:val="003F6ED4"/>
    <w:rsid w:val="003F6F01"/>
    <w:rsid w:val="003F6FE5"/>
    <w:rsid w:val="003F7309"/>
    <w:rsid w:val="003F7353"/>
    <w:rsid w:val="003F73BA"/>
    <w:rsid w:val="003F7603"/>
    <w:rsid w:val="003F76F3"/>
    <w:rsid w:val="003F78B7"/>
    <w:rsid w:val="003F78F9"/>
    <w:rsid w:val="003F7B13"/>
    <w:rsid w:val="003F7B30"/>
    <w:rsid w:val="003F7BAA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8DE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2E5D"/>
    <w:rsid w:val="00403489"/>
    <w:rsid w:val="004034B6"/>
    <w:rsid w:val="0040350B"/>
    <w:rsid w:val="00403878"/>
    <w:rsid w:val="0040396C"/>
    <w:rsid w:val="00403994"/>
    <w:rsid w:val="00403A67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47B"/>
    <w:rsid w:val="00405527"/>
    <w:rsid w:val="00405912"/>
    <w:rsid w:val="00405AA7"/>
    <w:rsid w:val="00405AAD"/>
    <w:rsid w:val="00405B64"/>
    <w:rsid w:val="00405D83"/>
    <w:rsid w:val="00405DC1"/>
    <w:rsid w:val="00405F09"/>
    <w:rsid w:val="00405F43"/>
    <w:rsid w:val="004060C4"/>
    <w:rsid w:val="00406183"/>
    <w:rsid w:val="004062E2"/>
    <w:rsid w:val="00406355"/>
    <w:rsid w:val="004064A6"/>
    <w:rsid w:val="00406649"/>
    <w:rsid w:val="004067AD"/>
    <w:rsid w:val="00406974"/>
    <w:rsid w:val="00406CB7"/>
    <w:rsid w:val="00406E45"/>
    <w:rsid w:val="00406E77"/>
    <w:rsid w:val="00406EA0"/>
    <w:rsid w:val="004070E8"/>
    <w:rsid w:val="00407293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BFD"/>
    <w:rsid w:val="00410E70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9F2"/>
    <w:rsid w:val="00414D6D"/>
    <w:rsid w:val="00414E93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5B58"/>
    <w:rsid w:val="00415CEB"/>
    <w:rsid w:val="00415FA6"/>
    <w:rsid w:val="00416081"/>
    <w:rsid w:val="004162D7"/>
    <w:rsid w:val="00416364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583"/>
    <w:rsid w:val="00420719"/>
    <w:rsid w:val="00420BCC"/>
    <w:rsid w:val="00420CE3"/>
    <w:rsid w:val="00420F76"/>
    <w:rsid w:val="00420FF9"/>
    <w:rsid w:val="00421051"/>
    <w:rsid w:val="00421272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477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3AF"/>
    <w:rsid w:val="00426400"/>
    <w:rsid w:val="004265BC"/>
    <w:rsid w:val="004269B1"/>
    <w:rsid w:val="004270C5"/>
    <w:rsid w:val="00427215"/>
    <w:rsid w:val="00427223"/>
    <w:rsid w:val="00427247"/>
    <w:rsid w:val="004278B3"/>
    <w:rsid w:val="00427A0D"/>
    <w:rsid w:val="00427C65"/>
    <w:rsid w:val="00427DAD"/>
    <w:rsid w:val="0043042B"/>
    <w:rsid w:val="00430697"/>
    <w:rsid w:val="00430FC7"/>
    <w:rsid w:val="004311AC"/>
    <w:rsid w:val="004313F8"/>
    <w:rsid w:val="00431628"/>
    <w:rsid w:val="0043165C"/>
    <w:rsid w:val="004317A4"/>
    <w:rsid w:val="004318C0"/>
    <w:rsid w:val="00431910"/>
    <w:rsid w:val="004319EC"/>
    <w:rsid w:val="00431DF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6B6"/>
    <w:rsid w:val="004338A3"/>
    <w:rsid w:val="0043397D"/>
    <w:rsid w:val="00433C19"/>
    <w:rsid w:val="00433F4B"/>
    <w:rsid w:val="00433F77"/>
    <w:rsid w:val="004340BC"/>
    <w:rsid w:val="00434238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996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6E42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642"/>
    <w:rsid w:val="00442884"/>
    <w:rsid w:val="00442958"/>
    <w:rsid w:val="00442ECE"/>
    <w:rsid w:val="00443202"/>
    <w:rsid w:val="004432B9"/>
    <w:rsid w:val="0044343B"/>
    <w:rsid w:val="00443567"/>
    <w:rsid w:val="0044395D"/>
    <w:rsid w:val="00443B35"/>
    <w:rsid w:val="00443E11"/>
    <w:rsid w:val="004442F3"/>
    <w:rsid w:val="004443A1"/>
    <w:rsid w:val="0044450C"/>
    <w:rsid w:val="00444BDB"/>
    <w:rsid w:val="0044525B"/>
    <w:rsid w:val="0044525C"/>
    <w:rsid w:val="004455CC"/>
    <w:rsid w:val="0044591E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66E"/>
    <w:rsid w:val="00446780"/>
    <w:rsid w:val="00446932"/>
    <w:rsid w:val="0044696D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937"/>
    <w:rsid w:val="00450A61"/>
    <w:rsid w:val="00450A9D"/>
    <w:rsid w:val="00450C28"/>
    <w:rsid w:val="00450EE1"/>
    <w:rsid w:val="0045112A"/>
    <w:rsid w:val="0045148B"/>
    <w:rsid w:val="004516E2"/>
    <w:rsid w:val="004519C6"/>
    <w:rsid w:val="00451CF9"/>
    <w:rsid w:val="00451FD1"/>
    <w:rsid w:val="004520E1"/>
    <w:rsid w:val="00452105"/>
    <w:rsid w:val="0045256C"/>
    <w:rsid w:val="004527F2"/>
    <w:rsid w:val="00452C2C"/>
    <w:rsid w:val="0045304C"/>
    <w:rsid w:val="004532B0"/>
    <w:rsid w:val="00453818"/>
    <w:rsid w:val="00453921"/>
    <w:rsid w:val="00453B43"/>
    <w:rsid w:val="00453C12"/>
    <w:rsid w:val="00453E07"/>
    <w:rsid w:val="00453E12"/>
    <w:rsid w:val="00453F7C"/>
    <w:rsid w:val="0045450D"/>
    <w:rsid w:val="00454599"/>
    <w:rsid w:val="00454BB6"/>
    <w:rsid w:val="00454BCB"/>
    <w:rsid w:val="00454BFA"/>
    <w:rsid w:val="00454C81"/>
    <w:rsid w:val="00454D05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0E0"/>
    <w:rsid w:val="0045612B"/>
    <w:rsid w:val="00456226"/>
    <w:rsid w:val="00456386"/>
    <w:rsid w:val="00456392"/>
    <w:rsid w:val="0045645A"/>
    <w:rsid w:val="0045666F"/>
    <w:rsid w:val="004566F5"/>
    <w:rsid w:val="00456732"/>
    <w:rsid w:val="0045675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57B92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354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1E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3CF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6"/>
    <w:rsid w:val="00477138"/>
    <w:rsid w:val="00477141"/>
    <w:rsid w:val="004771D0"/>
    <w:rsid w:val="004773AF"/>
    <w:rsid w:val="00477948"/>
    <w:rsid w:val="00477954"/>
    <w:rsid w:val="0047798E"/>
    <w:rsid w:val="00477A69"/>
    <w:rsid w:val="00477CD1"/>
    <w:rsid w:val="00477D74"/>
    <w:rsid w:val="00480088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310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684"/>
    <w:rsid w:val="0048378D"/>
    <w:rsid w:val="00483837"/>
    <w:rsid w:val="00483AC1"/>
    <w:rsid w:val="00483B74"/>
    <w:rsid w:val="00483F88"/>
    <w:rsid w:val="00484110"/>
    <w:rsid w:val="00484245"/>
    <w:rsid w:val="00484275"/>
    <w:rsid w:val="004845F7"/>
    <w:rsid w:val="00484C0E"/>
    <w:rsid w:val="00484CAF"/>
    <w:rsid w:val="00484DE0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1C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7D8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287"/>
    <w:rsid w:val="00492366"/>
    <w:rsid w:val="00492440"/>
    <w:rsid w:val="0049257F"/>
    <w:rsid w:val="00492A2F"/>
    <w:rsid w:val="00492AA8"/>
    <w:rsid w:val="00492ABA"/>
    <w:rsid w:val="00492DCA"/>
    <w:rsid w:val="00493062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1B"/>
    <w:rsid w:val="00495075"/>
    <w:rsid w:val="00495115"/>
    <w:rsid w:val="00495271"/>
    <w:rsid w:val="00495281"/>
    <w:rsid w:val="00495482"/>
    <w:rsid w:val="00495527"/>
    <w:rsid w:val="00495737"/>
    <w:rsid w:val="004957B3"/>
    <w:rsid w:val="00495818"/>
    <w:rsid w:val="00495825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0B5"/>
    <w:rsid w:val="00497306"/>
    <w:rsid w:val="004973A8"/>
    <w:rsid w:val="004973FA"/>
    <w:rsid w:val="00497727"/>
    <w:rsid w:val="00497744"/>
    <w:rsid w:val="0049784D"/>
    <w:rsid w:val="004A058F"/>
    <w:rsid w:val="004A05FA"/>
    <w:rsid w:val="004A06F3"/>
    <w:rsid w:val="004A0AEE"/>
    <w:rsid w:val="004A0C7A"/>
    <w:rsid w:val="004A0EC1"/>
    <w:rsid w:val="004A0FCA"/>
    <w:rsid w:val="004A113F"/>
    <w:rsid w:val="004A12EC"/>
    <w:rsid w:val="004A13D3"/>
    <w:rsid w:val="004A13D8"/>
    <w:rsid w:val="004A16D2"/>
    <w:rsid w:val="004A18EF"/>
    <w:rsid w:val="004A1AA7"/>
    <w:rsid w:val="004A1DA9"/>
    <w:rsid w:val="004A2142"/>
    <w:rsid w:val="004A2476"/>
    <w:rsid w:val="004A27EF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6BF"/>
    <w:rsid w:val="004A384E"/>
    <w:rsid w:val="004A39BC"/>
    <w:rsid w:val="004A3B99"/>
    <w:rsid w:val="004A3F1D"/>
    <w:rsid w:val="004A3FF7"/>
    <w:rsid w:val="004A4117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1A9"/>
    <w:rsid w:val="004B2201"/>
    <w:rsid w:val="004B226C"/>
    <w:rsid w:val="004B2610"/>
    <w:rsid w:val="004B2649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EC5"/>
    <w:rsid w:val="004B5B84"/>
    <w:rsid w:val="004B5C44"/>
    <w:rsid w:val="004B5FF0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4F1"/>
    <w:rsid w:val="004C1819"/>
    <w:rsid w:val="004C18E3"/>
    <w:rsid w:val="004C1A57"/>
    <w:rsid w:val="004C1CAD"/>
    <w:rsid w:val="004C1F35"/>
    <w:rsid w:val="004C24D3"/>
    <w:rsid w:val="004C29D8"/>
    <w:rsid w:val="004C29E1"/>
    <w:rsid w:val="004C2B0E"/>
    <w:rsid w:val="004C2BFE"/>
    <w:rsid w:val="004C31CE"/>
    <w:rsid w:val="004C3346"/>
    <w:rsid w:val="004C339C"/>
    <w:rsid w:val="004C34CB"/>
    <w:rsid w:val="004C3697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4F60"/>
    <w:rsid w:val="004C507B"/>
    <w:rsid w:val="004C513B"/>
    <w:rsid w:val="004C5241"/>
    <w:rsid w:val="004C5344"/>
    <w:rsid w:val="004C53AB"/>
    <w:rsid w:val="004C58ED"/>
    <w:rsid w:val="004C59A8"/>
    <w:rsid w:val="004C5A21"/>
    <w:rsid w:val="004C5A56"/>
    <w:rsid w:val="004C5A84"/>
    <w:rsid w:val="004C5B0A"/>
    <w:rsid w:val="004C5EC7"/>
    <w:rsid w:val="004C5FC5"/>
    <w:rsid w:val="004C60D9"/>
    <w:rsid w:val="004C64EE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9D6"/>
    <w:rsid w:val="004C7DC6"/>
    <w:rsid w:val="004C7E58"/>
    <w:rsid w:val="004C7E84"/>
    <w:rsid w:val="004C7EBF"/>
    <w:rsid w:val="004D00CF"/>
    <w:rsid w:val="004D01D6"/>
    <w:rsid w:val="004D0267"/>
    <w:rsid w:val="004D06DA"/>
    <w:rsid w:val="004D07AC"/>
    <w:rsid w:val="004D0898"/>
    <w:rsid w:val="004D0907"/>
    <w:rsid w:val="004D0E93"/>
    <w:rsid w:val="004D0E98"/>
    <w:rsid w:val="004D0FB0"/>
    <w:rsid w:val="004D1259"/>
    <w:rsid w:val="004D1337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3AD0"/>
    <w:rsid w:val="004D4037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962"/>
    <w:rsid w:val="004D5C95"/>
    <w:rsid w:val="004D5CD0"/>
    <w:rsid w:val="004D5D90"/>
    <w:rsid w:val="004D613E"/>
    <w:rsid w:val="004D67BB"/>
    <w:rsid w:val="004D6DDF"/>
    <w:rsid w:val="004D6E1C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0E42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8D5"/>
    <w:rsid w:val="004E5A59"/>
    <w:rsid w:val="004E5C05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E7CAB"/>
    <w:rsid w:val="004E7D9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0F38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173"/>
    <w:rsid w:val="004F34CB"/>
    <w:rsid w:val="004F3643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82"/>
    <w:rsid w:val="004F52AB"/>
    <w:rsid w:val="004F563E"/>
    <w:rsid w:val="004F5654"/>
    <w:rsid w:val="004F5E79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5C8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DB8"/>
    <w:rsid w:val="00500FAC"/>
    <w:rsid w:val="00500FEA"/>
    <w:rsid w:val="005010A3"/>
    <w:rsid w:val="00501B3D"/>
    <w:rsid w:val="00501F22"/>
    <w:rsid w:val="00502467"/>
    <w:rsid w:val="00502618"/>
    <w:rsid w:val="00502724"/>
    <w:rsid w:val="0050286C"/>
    <w:rsid w:val="00502C20"/>
    <w:rsid w:val="00502C79"/>
    <w:rsid w:val="00502CB1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284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659"/>
    <w:rsid w:val="00507893"/>
    <w:rsid w:val="00507B38"/>
    <w:rsid w:val="00507CE0"/>
    <w:rsid w:val="0051022C"/>
    <w:rsid w:val="0051032F"/>
    <w:rsid w:val="00510373"/>
    <w:rsid w:val="00510517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646"/>
    <w:rsid w:val="0051270C"/>
    <w:rsid w:val="0051274C"/>
    <w:rsid w:val="00512793"/>
    <w:rsid w:val="005129B6"/>
    <w:rsid w:val="00512C44"/>
    <w:rsid w:val="00512D2C"/>
    <w:rsid w:val="00513082"/>
    <w:rsid w:val="00513388"/>
    <w:rsid w:val="005138CB"/>
    <w:rsid w:val="0051396E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C81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4AB"/>
    <w:rsid w:val="00517670"/>
    <w:rsid w:val="005177EC"/>
    <w:rsid w:val="00517A61"/>
    <w:rsid w:val="00517B90"/>
    <w:rsid w:val="00517C07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7FF"/>
    <w:rsid w:val="00520932"/>
    <w:rsid w:val="00520BCA"/>
    <w:rsid w:val="00520CBB"/>
    <w:rsid w:val="00520CD1"/>
    <w:rsid w:val="00520DF9"/>
    <w:rsid w:val="005210F9"/>
    <w:rsid w:val="0052120C"/>
    <w:rsid w:val="00521217"/>
    <w:rsid w:val="005217DF"/>
    <w:rsid w:val="00521931"/>
    <w:rsid w:val="0052196D"/>
    <w:rsid w:val="00521A5E"/>
    <w:rsid w:val="00521DD4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B1C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08E"/>
    <w:rsid w:val="005302A0"/>
    <w:rsid w:val="00530763"/>
    <w:rsid w:val="0053076D"/>
    <w:rsid w:val="00530773"/>
    <w:rsid w:val="00530ACD"/>
    <w:rsid w:val="00530B1C"/>
    <w:rsid w:val="00530C58"/>
    <w:rsid w:val="00530CEB"/>
    <w:rsid w:val="0053102E"/>
    <w:rsid w:val="005310DA"/>
    <w:rsid w:val="005313D3"/>
    <w:rsid w:val="0053187E"/>
    <w:rsid w:val="005319D6"/>
    <w:rsid w:val="00531A34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401"/>
    <w:rsid w:val="005358F9"/>
    <w:rsid w:val="00535A55"/>
    <w:rsid w:val="00535CB6"/>
    <w:rsid w:val="00535D8C"/>
    <w:rsid w:val="00535F19"/>
    <w:rsid w:val="00535FDB"/>
    <w:rsid w:val="005360F9"/>
    <w:rsid w:val="0053645A"/>
    <w:rsid w:val="0053660C"/>
    <w:rsid w:val="00536814"/>
    <w:rsid w:val="005369D0"/>
    <w:rsid w:val="005369D4"/>
    <w:rsid w:val="00536C0D"/>
    <w:rsid w:val="00536D89"/>
    <w:rsid w:val="0053727D"/>
    <w:rsid w:val="00537334"/>
    <w:rsid w:val="005373D0"/>
    <w:rsid w:val="0053750F"/>
    <w:rsid w:val="005377A0"/>
    <w:rsid w:val="00537817"/>
    <w:rsid w:val="00537C7A"/>
    <w:rsid w:val="0054013B"/>
    <w:rsid w:val="00540391"/>
    <w:rsid w:val="0054053B"/>
    <w:rsid w:val="005405AB"/>
    <w:rsid w:val="005405DC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381"/>
    <w:rsid w:val="00543458"/>
    <w:rsid w:val="005434CF"/>
    <w:rsid w:val="0054357B"/>
    <w:rsid w:val="00543735"/>
    <w:rsid w:val="00543736"/>
    <w:rsid w:val="00543829"/>
    <w:rsid w:val="005439F6"/>
    <w:rsid w:val="00543A98"/>
    <w:rsid w:val="00543EB0"/>
    <w:rsid w:val="00544034"/>
    <w:rsid w:val="0054415A"/>
    <w:rsid w:val="0054417D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6F4A"/>
    <w:rsid w:val="0054705F"/>
    <w:rsid w:val="00547084"/>
    <w:rsid w:val="00547280"/>
    <w:rsid w:val="005473C3"/>
    <w:rsid w:val="0054768D"/>
    <w:rsid w:val="00547AA1"/>
    <w:rsid w:val="00547CBB"/>
    <w:rsid w:val="005500F7"/>
    <w:rsid w:val="005501BB"/>
    <w:rsid w:val="0055038D"/>
    <w:rsid w:val="005505F0"/>
    <w:rsid w:val="00550C39"/>
    <w:rsid w:val="00550E4D"/>
    <w:rsid w:val="00551132"/>
    <w:rsid w:val="005511A4"/>
    <w:rsid w:val="0055146E"/>
    <w:rsid w:val="00551670"/>
    <w:rsid w:val="0055189D"/>
    <w:rsid w:val="005518DD"/>
    <w:rsid w:val="00551939"/>
    <w:rsid w:val="00551A20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0C5"/>
    <w:rsid w:val="005534BF"/>
    <w:rsid w:val="0055372B"/>
    <w:rsid w:val="005537A3"/>
    <w:rsid w:val="00553948"/>
    <w:rsid w:val="00553C6D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5D88"/>
    <w:rsid w:val="00555FCE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10A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3EA0"/>
    <w:rsid w:val="005643E4"/>
    <w:rsid w:val="00564409"/>
    <w:rsid w:val="00564461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610"/>
    <w:rsid w:val="00565767"/>
    <w:rsid w:val="00565780"/>
    <w:rsid w:val="00565A78"/>
    <w:rsid w:val="00565AAB"/>
    <w:rsid w:val="00565CCA"/>
    <w:rsid w:val="00565CCE"/>
    <w:rsid w:val="00565CFA"/>
    <w:rsid w:val="0056626C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78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9D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8F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17"/>
    <w:rsid w:val="0057302B"/>
    <w:rsid w:val="005730A1"/>
    <w:rsid w:val="00573275"/>
    <w:rsid w:val="00573298"/>
    <w:rsid w:val="0057350C"/>
    <w:rsid w:val="00573738"/>
    <w:rsid w:val="00573A77"/>
    <w:rsid w:val="00573AF0"/>
    <w:rsid w:val="00573B30"/>
    <w:rsid w:val="00573FAB"/>
    <w:rsid w:val="005744D2"/>
    <w:rsid w:val="0057457F"/>
    <w:rsid w:val="00574D62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5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5DA"/>
    <w:rsid w:val="00586A7F"/>
    <w:rsid w:val="00586A88"/>
    <w:rsid w:val="00586AB4"/>
    <w:rsid w:val="00586BD7"/>
    <w:rsid w:val="00586CBC"/>
    <w:rsid w:val="00586D9F"/>
    <w:rsid w:val="00586EAA"/>
    <w:rsid w:val="00586EC4"/>
    <w:rsid w:val="0058702E"/>
    <w:rsid w:val="005870DF"/>
    <w:rsid w:val="005873E1"/>
    <w:rsid w:val="005874CB"/>
    <w:rsid w:val="005876A0"/>
    <w:rsid w:val="005876C7"/>
    <w:rsid w:val="0058773F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8F2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AFF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9DB"/>
    <w:rsid w:val="00594AFA"/>
    <w:rsid w:val="00594BD0"/>
    <w:rsid w:val="00594C33"/>
    <w:rsid w:val="00594C3D"/>
    <w:rsid w:val="00594C79"/>
    <w:rsid w:val="00594DFB"/>
    <w:rsid w:val="00594EEF"/>
    <w:rsid w:val="00594F61"/>
    <w:rsid w:val="0059547E"/>
    <w:rsid w:val="00595A25"/>
    <w:rsid w:val="00595A9C"/>
    <w:rsid w:val="00595D3C"/>
    <w:rsid w:val="00595D48"/>
    <w:rsid w:val="00595E3C"/>
    <w:rsid w:val="005961A9"/>
    <w:rsid w:val="005964D5"/>
    <w:rsid w:val="00596A60"/>
    <w:rsid w:val="00596C74"/>
    <w:rsid w:val="00597576"/>
    <w:rsid w:val="005976B3"/>
    <w:rsid w:val="00597721"/>
    <w:rsid w:val="00597865"/>
    <w:rsid w:val="00597A9E"/>
    <w:rsid w:val="005A011D"/>
    <w:rsid w:val="005A018D"/>
    <w:rsid w:val="005A01DF"/>
    <w:rsid w:val="005A097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EB1"/>
    <w:rsid w:val="005A2F4D"/>
    <w:rsid w:val="005A31B0"/>
    <w:rsid w:val="005A38BB"/>
    <w:rsid w:val="005A3B58"/>
    <w:rsid w:val="005A3C22"/>
    <w:rsid w:val="005A3FEB"/>
    <w:rsid w:val="005A4010"/>
    <w:rsid w:val="005A4132"/>
    <w:rsid w:val="005A4281"/>
    <w:rsid w:val="005A4573"/>
    <w:rsid w:val="005A46BD"/>
    <w:rsid w:val="005A49D6"/>
    <w:rsid w:val="005A4AE3"/>
    <w:rsid w:val="005A4B36"/>
    <w:rsid w:val="005A4B93"/>
    <w:rsid w:val="005A4D34"/>
    <w:rsid w:val="005A4F75"/>
    <w:rsid w:val="005A4FAA"/>
    <w:rsid w:val="005A5195"/>
    <w:rsid w:val="005A52B6"/>
    <w:rsid w:val="005A53CF"/>
    <w:rsid w:val="005A54AF"/>
    <w:rsid w:val="005A57F4"/>
    <w:rsid w:val="005A58AA"/>
    <w:rsid w:val="005A59A6"/>
    <w:rsid w:val="005A59EA"/>
    <w:rsid w:val="005A5E8E"/>
    <w:rsid w:val="005A5EC6"/>
    <w:rsid w:val="005A6213"/>
    <w:rsid w:val="005A6321"/>
    <w:rsid w:val="005A65F6"/>
    <w:rsid w:val="005A68D5"/>
    <w:rsid w:val="005A690A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22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BFE"/>
    <w:rsid w:val="005B3E46"/>
    <w:rsid w:val="005B3F6B"/>
    <w:rsid w:val="005B3F94"/>
    <w:rsid w:val="005B40CD"/>
    <w:rsid w:val="005B41C6"/>
    <w:rsid w:val="005B4311"/>
    <w:rsid w:val="005B43E0"/>
    <w:rsid w:val="005B4506"/>
    <w:rsid w:val="005B4590"/>
    <w:rsid w:val="005B45D5"/>
    <w:rsid w:val="005B462B"/>
    <w:rsid w:val="005B47A6"/>
    <w:rsid w:val="005B4B40"/>
    <w:rsid w:val="005B4C62"/>
    <w:rsid w:val="005B4EBF"/>
    <w:rsid w:val="005B5008"/>
    <w:rsid w:val="005B50D5"/>
    <w:rsid w:val="005B512B"/>
    <w:rsid w:val="005B529B"/>
    <w:rsid w:val="005B5408"/>
    <w:rsid w:val="005B5412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6D1B"/>
    <w:rsid w:val="005B72B8"/>
    <w:rsid w:val="005B733A"/>
    <w:rsid w:val="005B739A"/>
    <w:rsid w:val="005B74B8"/>
    <w:rsid w:val="005B7538"/>
    <w:rsid w:val="005B777C"/>
    <w:rsid w:val="005B7966"/>
    <w:rsid w:val="005B7A44"/>
    <w:rsid w:val="005B7B57"/>
    <w:rsid w:val="005B7D18"/>
    <w:rsid w:val="005B7D90"/>
    <w:rsid w:val="005B7E62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B52"/>
    <w:rsid w:val="005C2D54"/>
    <w:rsid w:val="005C2F8C"/>
    <w:rsid w:val="005C2FDE"/>
    <w:rsid w:val="005C3064"/>
    <w:rsid w:val="005C3357"/>
    <w:rsid w:val="005C3675"/>
    <w:rsid w:val="005C36B7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C3F"/>
    <w:rsid w:val="005C4ED6"/>
    <w:rsid w:val="005C5212"/>
    <w:rsid w:val="005C5501"/>
    <w:rsid w:val="005C559F"/>
    <w:rsid w:val="005C5C55"/>
    <w:rsid w:val="005C5DC5"/>
    <w:rsid w:val="005C5EAE"/>
    <w:rsid w:val="005C636B"/>
    <w:rsid w:val="005C66F7"/>
    <w:rsid w:val="005C6BB9"/>
    <w:rsid w:val="005C6CAB"/>
    <w:rsid w:val="005C6E2C"/>
    <w:rsid w:val="005C7187"/>
    <w:rsid w:val="005C71AC"/>
    <w:rsid w:val="005C7557"/>
    <w:rsid w:val="005C758E"/>
    <w:rsid w:val="005C7996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3F7"/>
    <w:rsid w:val="005D27A5"/>
    <w:rsid w:val="005D2907"/>
    <w:rsid w:val="005D29F5"/>
    <w:rsid w:val="005D2D16"/>
    <w:rsid w:val="005D35C3"/>
    <w:rsid w:val="005D37BA"/>
    <w:rsid w:val="005D3AE3"/>
    <w:rsid w:val="005D3B20"/>
    <w:rsid w:val="005D3CEE"/>
    <w:rsid w:val="005D3FDB"/>
    <w:rsid w:val="005D45E5"/>
    <w:rsid w:val="005D470C"/>
    <w:rsid w:val="005D4930"/>
    <w:rsid w:val="005D4C5F"/>
    <w:rsid w:val="005D4EA1"/>
    <w:rsid w:val="005D4F1A"/>
    <w:rsid w:val="005D4F71"/>
    <w:rsid w:val="005D5356"/>
    <w:rsid w:val="005D62DE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2D"/>
    <w:rsid w:val="005D78CA"/>
    <w:rsid w:val="005D7C09"/>
    <w:rsid w:val="005D7C35"/>
    <w:rsid w:val="005D7DD2"/>
    <w:rsid w:val="005D7E58"/>
    <w:rsid w:val="005D7F3A"/>
    <w:rsid w:val="005E00C2"/>
    <w:rsid w:val="005E0718"/>
    <w:rsid w:val="005E093D"/>
    <w:rsid w:val="005E0C42"/>
    <w:rsid w:val="005E0E56"/>
    <w:rsid w:val="005E0FA3"/>
    <w:rsid w:val="005E12CF"/>
    <w:rsid w:val="005E15BB"/>
    <w:rsid w:val="005E17F9"/>
    <w:rsid w:val="005E1997"/>
    <w:rsid w:val="005E19F4"/>
    <w:rsid w:val="005E1C16"/>
    <w:rsid w:val="005E1DA1"/>
    <w:rsid w:val="005E203E"/>
    <w:rsid w:val="005E210D"/>
    <w:rsid w:val="005E2154"/>
    <w:rsid w:val="005E21B0"/>
    <w:rsid w:val="005E253A"/>
    <w:rsid w:val="005E27B2"/>
    <w:rsid w:val="005E281F"/>
    <w:rsid w:val="005E2949"/>
    <w:rsid w:val="005E29F8"/>
    <w:rsid w:val="005E2A8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4EE2"/>
    <w:rsid w:val="005E529F"/>
    <w:rsid w:val="005E52BC"/>
    <w:rsid w:val="005E53A0"/>
    <w:rsid w:val="005E5535"/>
    <w:rsid w:val="005E59C3"/>
    <w:rsid w:val="005E5DF9"/>
    <w:rsid w:val="005E614A"/>
    <w:rsid w:val="005E6153"/>
    <w:rsid w:val="005E6172"/>
    <w:rsid w:val="005E648E"/>
    <w:rsid w:val="005E664B"/>
    <w:rsid w:val="005E6697"/>
    <w:rsid w:val="005E6E3D"/>
    <w:rsid w:val="005E6F49"/>
    <w:rsid w:val="005E7371"/>
    <w:rsid w:val="005F026E"/>
    <w:rsid w:val="005F0353"/>
    <w:rsid w:val="005F0366"/>
    <w:rsid w:val="005F03CA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088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4E5A"/>
    <w:rsid w:val="005F50AE"/>
    <w:rsid w:val="005F51A3"/>
    <w:rsid w:val="005F51AF"/>
    <w:rsid w:val="005F51DD"/>
    <w:rsid w:val="005F5279"/>
    <w:rsid w:val="005F5338"/>
    <w:rsid w:val="005F53AC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67E"/>
    <w:rsid w:val="005F79A4"/>
    <w:rsid w:val="005F7B18"/>
    <w:rsid w:val="0060008F"/>
    <w:rsid w:val="00600135"/>
    <w:rsid w:val="0060035A"/>
    <w:rsid w:val="00600464"/>
    <w:rsid w:val="006007E9"/>
    <w:rsid w:val="00600B5A"/>
    <w:rsid w:val="00600D1C"/>
    <w:rsid w:val="00600D8F"/>
    <w:rsid w:val="00600E0D"/>
    <w:rsid w:val="0060117D"/>
    <w:rsid w:val="00601255"/>
    <w:rsid w:val="006012C0"/>
    <w:rsid w:val="006013A0"/>
    <w:rsid w:val="00601E1A"/>
    <w:rsid w:val="00601EF1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3D6"/>
    <w:rsid w:val="00603599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8F0"/>
    <w:rsid w:val="00604B76"/>
    <w:rsid w:val="00604CB8"/>
    <w:rsid w:val="00604E88"/>
    <w:rsid w:val="00604F6E"/>
    <w:rsid w:val="00604FFF"/>
    <w:rsid w:val="00605409"/>
    <w:rsid w:val="006054A2"/>
    <w:rsid w:val="0060566B"/>
    <w:rsid w:val="0060578C"/>
    <w:rsid w:val="0060587B"/>
    <w:rsid w:val="00605A75"/>
    <w:rsid w:val="00605B2D"/>
    <w:rsid w:val="00605EAF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7DB"/>
    <w:rsid w:val="00610840"/>
    <w:rsid w:val="00610846"/>
    <w:rsid w:val="006109C5"/>
    <w:rsid w:val="00610B1A"/>
    <w:rsid w:val="00610C30"/>
    <w:rsid w:val="0061113C"/>
    <w:rsid w:val="0061117C"/>
    <w:rsid w:val="0061125A"/>
    <w:rsid w:val="00611352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C1C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656"/>
    <w:rsid w:val="00615797"/>
    <w:rsid w:val="006159BF"/>
    <w:rsid w:val="00615B7F"/>
    <w:rsid w:val="00615BA8"/>
    <w:rsid w:val="006163D2"/>
    <w:rsid w:val="006165AD"/>
    <w:rsid w:val="006167B1"/>
    <w:rsid w:val="00616834"/>
    <w:rsid w:val="00616ACE"/>
    <w:rsid w:val="00616B22"/>
    <w:rsid w:val="00616CD8"/>
    <w:rsid w:val="006171FA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A7A"/>
    <w:rsid w:val="00621EA8"/>
    <w:rsid w:val="0062200D"/>
    <w:rsid w:val="0062216C"/>
    <w:rsid w:val="006222EB"/>
    <w:rsid w:val="00622749"/>
    <w:rsid w:val="0062280F"/>
    <w:rsid w:val="006228F0"/>
    <w:rsid w:val="00622F02"/>
    <w:rsid w:val="00622F2D"/>
    <w:rsid w:val="00623387"/>
    <w:rsid w:val="0062347D"/>
    <w:rsid w:val="00623525"/>
    <w:rsid w:val="00623755"/>
    <w:rsid w:val="0062387A"/>
    <w:rsid w:val="00623B43"/>
    <w:rsid w:val="00623BE2"/>
    <w:rsid w:val="00623BF0"/>
    <w:rsid w:val="00623D0A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CEF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ECF"/>
    <w:rsid w:val="00630FDF"/>
    <w:rsid w:val="00630FF4"/>
    <w:rsid w:val="00631037"/>
    <w:rsid w:val="006310DA"/>
    <w:rsid w:val="00631302"/>
    <w:rsid w:val="0063134B"/>
    <w:rsid w:val="006315A9"/>
    <w:rsid w:val="006316DC"/>
    <w:rsid w:val="00631921"/>
    <w:rsid w:val="00631B0C"/>
    <w:rsid w:val="00631E5E"/>
    <w:rsid w:val="006320BF"/>
    <w:rsid w:val="00632271"/>
    <w:rsid w:val="00632398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3E4"/>
    <w:rsid w:val="00634634"/>
    <w:rsid w:val="0063471F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5D65"/>
    <w:rsid w:val="006363EB"/>
    <w:rsid w:val="006369FF"/>
    <w:rsid w:val="00636C4C"/>
    <w:rsid w:val="00636E61"/>
    <w:rsid w:val="00636F79"/>
    <w:rsid w:val="006370E4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4C"/>
    <w:rsid w:val="006409D3"/>
    <w:rsid w:val="00640A7E"/>
    <w:rsid w:val="00640D2E"/>
    <w:rsid w:val="00640D79"/>
    <w:rsid w:val="00640E2D"/>
    <w:rsid w:val="00640E33"/>
    <w:rsid w:val="00640E62"/>
    <w:rsid w:val="00640E72"/>
    <w:rsid w:val="0064139C"/>
    <w:rsid w:val="00641424"/>
    <w:rsid w:val="0064150B"/>
    <w:rsid w:val="00641692"/>
    <w:rsid w:val="00641C2E"/>
    <w:rsid w:val="00641F30"/>
    <w:rsid w:val="006421DD"/>
    <w:rsid w:val="00642444"/>
    <w:rsid w:val="006425FD"/>
    <w:rsid w:val="00642728"/>
    <w:rsid w:val="00642765"/>
    <w:rsid w:val="006427D6"/>
    <w:rsid w:val="00642935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2A5"/>
    <w:rsid w:val="00647385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47F73"/>
    <w:rsid w:val="006500C3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596"/>
    <w:rsid w:val="00651652"/>
    <w:rsid w:val="0065171E"/>
    <w:rsid w:val="00651EEB"/>
    <w:rsid w:val="006523DA"/>
    <w:rsid w:val="00652557"/>
    <w:rsid w:val="0065270A"/>
    <w:rsid w:val="00652C68"/>
    <w:rsid w:val="006531C0"/>
    <w:rsid w:val="00653AAD"/>
    <w:rsid w:val="00653C06"/>
    <w:rsid w:val="00653E53"/>
    <w:rsid w:val="006544A6"/>
    <w:rsid w:val="00654519"/>
    <w:rsid w:val="0065488F"/>
    <w:rsid w:val="00654A01"/>
    <w:rsid w:val="00654A28"/>
    <w:rsid w:val="00654A66"/>
    <w:rsid w:val="00654B17"/>
    <w:rsid w:val="00654E18"/>
    <w:rsid w:val="00654F2F"/>
    <w:rsid w:val="00655058"/>
    <w:rsid w:val="006555AF"/>
    <w:rsid w:val="0065589B"/>
    <w:rsid w:val="00655F4E"/>
    <w:rsid w:val="00655FB7"/>
    <w:rsid w:val="00656154"/>
    <w:rsid w:val="006561BF"/>
    <w:rsid w:val="00656462"/>
    <w:rsid w:val="00656821"/>
    <w:rsid w:val="00656B1C"/>
    <w:rsid w:val="00656B4C"/>
    <w:rsid w:val="00657072"/>
    <w:rsid w:val="00657082"/>
    <w:rsid w:val="00657129"/>
    <w:rsid w:val="0065720D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73E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436"/>
    <w:rsid w:val="00663687"/>
    <w:rsid w:val="0066369F"/>
    <w:rsid w:val="006638CD"/>
    <w:rsid w:val="00663A4F"/>
    <w:rsid w:val="00663B2F"/>
    <w:rsid w:val="006640BE"/>
    <w:rsid w:val="0066424E"/>
    <w:rsid w:val="00664600"/>
    <w:rsid w:val="00664742"/>
    <w:rsid w:val="00664911"/>
    <w:rsid w:val="00664963"/>
    <w:rsid w:val="00664A30"/>
    <w:rsid w:val="00664BFB"/>
    <w:rsid w:val="00664D28"/>
    <w:rsid w:val="00664FC9"/>
    <w:rsid w:val="00665451"/>
    <w:rsid w:val="006656A8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B0E"/>
    <w:rsid w:val="00666C15"/>
    <w:rsid w:val="00666D3E"/>
    <w:rsid w:val="00666E28"/>
    <w:rsid w:val="006671CC"/>
    <w:rsid w:val="00667395"/>
    <w:rsid w:val="00667445"/>
    <w:rsid w:val="00667844"/>
    <w:rsid w:val="0066788C"/>
    <w:rsid w:val="00667994"/>
    <w:rsid w:val="00667B2F"/>
    <w:rsid w:val="00667B71"/>
    <w:rsid w:val="00670095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3BA"/>
    <w:rsid w:val="006714CE"/>
    <w:rsid w:val="0067174F"/>
    <w:rsid w:val="00671BD8"/>
    <w:rsid w:val="00671D13"/>
    <w:rsid w:val="00671E9A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49"/>
    <w:rsid w:val="00673C50"/>
    <w:rsid w:val="00674192"/>
    <w:rsid w:val="006741B3"/>
    <w:rsid w:val="006741FF"/>
    <w:rsid w:val="006743CF"/>
    <w:rsid w:val="00674489"/>
    <w:rsid w:val="00674681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6AC"/>
    <w:rsid w:val="00676BCB"/>
    <w:rsid w:val="00676D51"/>
    <w:rsid w:val="00676E34"/>
    <w:rsid w:val="00676FC6"/>
    <w:rsid w:val="006770A2"/>
    <w:rsid w:val="0067737D"/>
    <w:rsid w:val="006774B3"/>
    <w:rsid w:val="00677730"/>
    <w:rsid w:val="00677803"/>
    <w:rsid w:val="00677898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9B7"/>
    <w:rsid w:val="006809D2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1C6F"/>
    <w:rsid w:val="00682494"/>
    <w:rsid w:val="006825D7"/>
    <w:rsid w:val="006829A7"/>
    <w:rsid w:val="00682A41"/>
    <w:rsid w:val="00682A50"/>
    <w:rsid w:val="00682C04"/>
    <w:rsid w:val="00682CAB"/>
    <w:rsid w:val="00682E98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01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55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E15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572"/>
    <w:rsid w:val="00693631"/>
    <w:rsid w:val="00693BF0"/>
    <w:rsid w:val="00693BFB"/>
    <w:rsid w:val="00693EE4"/>
    <w:rsid w:val="00693F1D"/>
    <w:rsid w:val="006941ED"/>
    <w:rsid w:val="00694412"/>
    <w:rsid w:val="00694444"/>
    <w:rsid w:val="00694541"/>
    <w:rsid w:val="006947BE"/>
    <w:rsid w:val="0069497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3E3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6C95"/>
    <w:rsid w:val="0069716D"/>
    <w:rsid w:val="0069723E"/>
    <w:rsid w:val="00697277"/>
    <w:rsid w:val="006973D3"/>
    <w:rsid w:val="00697580"/>
    <w:rsid w:val="006975AC"/>
    <w:rsid w:val="00697886"/>
    <w:rsid w:val="0069791B"/>
    <w:rsid w:val="006A0036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15"/>
    <w:rsid w:val="006A295C"/>
    <w:rsid w:val="006A299C"/>
    <w:rsid w:val="006A29D1"/>
    <w:rsid w:val="006A2D7C"/>
    <w:rsid w:val="006A2DBE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4B"/>
    <w:rsid w:val="006B0BD9"/>
    <w:rsid w:val="006B0BDE"/>
    <w:rsid w:val="006B0C8F"/>
    <w:rsid w:val="006B0D01"/>
    <w:rsid w:val="006B0D0E"/>
    <w:rsid w:val="006B0D7C"/>
    <w:rsid w:val="006B0E7F"/>
    <w:rsid w:val="006B100D"/>
    <w:rsid w:val="006B1136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4FB"/>
    <w:rsid w:val="006B3586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268"/>
    <w:rsid w:val="006B54C3"/>
    <w:rsid w:val="006B5570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240"/>
    <w:rsid w:val="006B6686"/>
    <w:rsid w:val="006B6BA2"/>
    <w:rsid w:val="006B6C6F"/>
    <w:rsid w:val="006B6DAD"/>
    <w:rsid w:val="006B71C0"/>
    <w:rsid w:val="006B7396"/>
    <w:rsid w:val="006B74CB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56A"/>
    <w:rsid w:val="006C3679"/>
    <w:rsid w:val="006C3BF7"/>
    <w:rsid w:val="006C3C5D"/>
    <w:rsid w:val="006C3D52"/>
    <w:rsid w:val="006C40DB"/>
    <w:rsid w:val="006C43C1"/>
    <w:rsid w:val="006C4407"/>
    <w:rsid w:val="006C478E"/>
    <w:rsid w:val="006C47D9"/>
    <w:rsid w:val="006C49B8"/>
    <w:rsid w:val="006C4A3A"/>
    <w:rsid w:val="006C4B98"/>
    <w:rsid w:val="006C4C27"/>
    <w:rsid w:val="006C4CD3"/>
    <w:rsid w:val="006C4D11"/>
    <w:rsid w:val="006C4DF9"/>
    <w:rsid w:val="006C4EB0"/>
    <w:rsid w:val="006C4ED3"/>
    <w:rsid w:val="006C504E"/>
    <w:rsid w:val="006C55F3"/>
    <w:rsid w:val="006C56EC"/>
    <w:rsid w:val="006C5877"/>
    <w:rsid w:val="006C5A66"/>
    <w:rsid w:val="006C5AC5"/>
    <w:rsid w:val="006C5C51"/>
    <w:rsid w:val="006C6283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C7BB4"/>
    <w:rsid w:val="006D0076"/>
    <w:rsid w:val="006D012D"/>
    <w:rsid w:val="006D03E6"/>
    <w:rsid w:val="006D061A"/>
    <w:rsid w:val="006D0B16"/>
    <w:rsid w:val="006D0F50"/>
    <w:rsid w:val="006D1072"/>
    <w:rsid w:val="006D12A8"/>
    <w:rsid w:val="006D19B5"/>
    <w:rsid w:val="006D19D7"/>
    <w:rsid w:val="006D1A27"/>
    <w:rsid w:val="006D1AFF"/>
    <w:rsid w:val="006D1BD0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4E4"/>
    <w:rsid w:val="006D3919"/>
    <w:rsid w:val="006D3C7A"/>
    <w:rsid w:val="006D3FF0"/>
    <w:rsid w:val="006D43AE"/>
    <w:rsid w:val="006D4478"/>
    <w:rsid w:val="006D45B2"/>
    <w:rsid w:val="006D46D8"/>
    <w:rsid w:val="006D4E8D"/>
    <w:rsid w:val="006D520C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D7D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2FD3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4E86"/>
    <w:rsid w:val="006E508D"/>
    <w:rsid w:val="006E509F"/>
    <w:rsid w:val="006E5BA1"/>
    <w:rsid w:val="006E5BD7"/>
    <w:rsid w:val="006E6234"/>
    <w:rsid w:val="006E62D7"/>
    <w:rsid w:val="006E63C5"/>
    <w:rsid w:val="006E6440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B6A"/>
    <w:rsid w:val="006F0C8C"/>
    <w:rsid w:val="006F11A1"/>
    <w:rsid w:val="006F14C7"/>
    <w:rsid w:val="006F17CB"/>
    <w:rsid w:val="006F1926"/>
    <w:rsid w:val="006F1984"/>
    <w:rsid w:val="006F19ED"/>
    <w:rsid w:val="006F1CB5"/>
    <w:rsid w:val="006F1D18"/>
    <w:rsid w:val="006F1D5A"/>
    <w:rsid w:val="006F1E02"/>
    <w:rsid w:val="006F1E95"/>
    <w:rsid w:val="006F1ECB"/>
    <w:rsid w:val="006F20F6"/>
    <w:rsid w:val="006F240E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7E2"/>
    <w:rsid w:val="006F38EC"/>
    <w:rsid w:val="006F3909"/>
    <w:rsid w:val="006F403E"/>
    <w:rsid w:val="006F4C36"/>
    <w:rsid w:val="006F4D32"/>
    <w:rsid w:val="006F4D68"/>
    <w:rsid w:val="006F5142"/>
    <w:rsid w:val="006F519A"/>
    <w:rsid w:val="006F524E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173"/>
    <w:rsid w:val="006F6361"/>
    <w:rsid w:val="006F6375"/>
    <w:rsid w:val="006F674B"/>
    <w:rsid w:val="006F683A"/>
    <w:rsid w:val="006F6DD5"/>
    <w:rsid w:val="006F6FA7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DC6"/>
    <w:rsid w:val="006F7EA7"/>
    <w:rsid w:val="006F7EAF"/>
    <w:rsid w:val="0070001E"/>
    <w:rsid w:val="00700576"/>
    <w:rsid w:val="007006F9"/>
    <w:rsid w:val="00700E62"/>
    <w:rsid w:val="00700EB1"/>
    <w:rsid w:val="00700F21"/>
    <w:rsid w:val="00701028"/>
    <w:rsid w:val="007013D3"/>
    <w:rsid w:val="00701462"/>
    <w:rsid w:val="00701762"/>
    <w:rsid w:val="00701775"/>
    <w:rsid w:val="00701E9D"/>
    <w:rsid w:val="00701FC2"/>
    <w:rsid w:val="00702071"/>
    <w:rsid w:val="00702578"/>
    <w:rsid w:val="00702F93"/>
    <w:rsid w:val="007030C2"/>
    <w:rsid w:val="00703110"/>
    <w:rsid w:val="007035C6"/>
    <w:rsid w:val="00703920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4DF0"/>
    <w:rsid w:val="00704E51"/>
    <w:rsid w:val="0070512B"/>
    <w:rsid w:val="0070524C"/>
    <w:rsid w:val="007056CD"/>
    <w:rsid w:val="00705ADE"/>
    <w:rsid w:val="00705B44"/>
    <w:rsid w:val="00705BCB"/>
    <w:rsid w:val="007061DB"/>
    <w:rsid w:val="00706226"/>
    <w:rsid w:val="00706398"/>
    <w:rsid w:val="007068AD"/>
    <w:rsid w:val="00706A30"/>
    <w:rsid w:val="00706B34"/>
    <w:rsid w:val="00706C27"/>
    <w:rsid w:val="00706E7E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DF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60"/>
    <w:rsid w:val="007127D4"/>
    <w:rsid w:val="00712D83"/>
    <w:rsid w:val="00712F07"/>
    <w:rsid w:val="00712FD4"/>
    <w:rsid w:val="0071339D"/>
    <w:rsid w:val="0071351B"/>
    <w:rsid w:val="0071354D"/>
    <w:rsid w:val="00713679"/>
    <w:rsid w:val="00713DCF"/>
    <w:rsid w:val="00713F16"/>
    <w:rsid w:val="007140DF"/>
    <w:rsid w:val="0071423E"/>
    <w:rsid w:val="00714659"/>
    <w:rsid w:val="007147BA"/>
    <w:rsid w:val="00714A8E"/>
    <w:rsid w:val="00714D2A"/>
    <w:rsid w:val="00715190"/>
    <w:rsid w:val="00715500"/>
    <w:rsid w:val="00715508"/>
    <w:rsid w:val="007155A5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8F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5B5"/>
    <w:rsid w:val="007227EE"/>
    <w:rsid w:val="00722B5E"/>
    <w:rsid w:val="00722F21"/>
    <w:rsid w:val="00723019"/>
    <w:rsid w:val="007230F2"/>
    <w:rsid w:val="00723152"/>
    <w:rsid w:val="00723194"/>
    <w:rsid w:val="00723479"/>
    <w:rsid w:val="00723570"/>
    <w:rsid w:val="007235D1"/>
    <w:rsid w:val="00723810"/>
    <w:rsid w:val="0072390A"/>
    <w:rsid w:val="00723C74"/>
    <w:rsid w:val="00723E3F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AFF"/>
    <w:rsid w:val="00725B21"/>
    <w:rsid w:val="00725CB5"/>
    <w:rsid w:val="00725CFB"/>
    <w:rsid w:val="00726060"/>
    <w:rsid w:val="00726266"/>
    <w:rsid w:val="007264AE"/>
    <w:rsid w:val="00726512"/>
    <w:rsid w:val="007265EC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0FFC"/>
    <w:rsid w:val="0073111D"/>
    <w:rsid w:val="00731204"/>
    <w:rsid w:val="00731258"/>
    <w:rsid w:val="0073138A"/>
    <w:rsid w:val="00731393"/>
    <w:rsid w:val="007314E1"/>
    <w:rsid w:val="007316D2"/>
    <w:rsid w:val="00731A48"/>
    <w:rsid w:val="00731E73"/>
    <w:rsid w:val="0073239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58E"/>
    <w:rsid w:val="007356E4"/>
    <w:rsid w:val="0073589D"/>
    <w:rsid w:val="0073591F"/>
    <w:rsid w:val="00735AEA"/>
    <w:rsid w:val="00735BC8"/>
    <w:rsid w:val="00735CC5"/>
    <w:rsid w:val="00735ED2"/>
    <w:rsid w:val="0073609D"/>
    <w:rsid w:val="00736374"/>
    <w:rsid w:val="00736C81"/>
    <w:rsid w:val="00736D04"/>
    <w:rsid w:val="00736D85"/>
    <w:rsid w:val="00737171"/>
    <w:rsid w:val="007371AC"/>
    <w:rsid w:val="007371E3"/>
    <w:rsid w:val="007372D7"/>
    <w:rsid w:val="00737A9F"/>
    <w:rsid w:val="00737B58"/>
    <w:rsid w:val="00737DAA"/>
    <w:rsid w:val="00737E32"/>
    <w:rsid w:val="00737E4B"/>
    <w:rsid w:val="00737FC7"/>
    <w:rsid w:val="0074002D"/>
    <w:rsid w:val="00740243"/>
    <w:rsid w:val="007404BC"/>
    <w:rsid w:val="00740663"/>
    <w:rsid w:val="00740745"/>
    <w:rsid w:val="00740A11"/>
    <w:rsid w:val="00740A6A"/>
    <w:rsid w:val="00740D56"/>
    <w:rsid w:val="00740E62"/>
    <w:rsid w:val="00740E83"/>
    <w:rsid w:val="007410C7"/>
    <w:rsid w:val="00741125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174"/>
    <w:rsid w:val="007432A0"/>
    <w:rsid w:val="007432FD"/>
    <w:rsid w:val="007434B6"/>
    <w:rsid w:val="007436F2"/>
    <w:rsid w:val="00743704"/>
    <w:rsid w:val="00743A42"/>
    <w:rsid w:val="00743A4A"/>
    <w:rsid w:val="00743AA2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496"/>
    <w:rsid w:val="0074651F"/>
    <w:rsid w:val="007466C5"/>
    <w:rsid w:val="007466DB"/>
    <w:rsid w:val="007467A0"/>
    <w:rsid w:val="007467C6"/>
    <w:rsid w:val="007468A4"/>
    <w:rsid w:val="00746A7C"/>
    <w:rsid w:val="00746DDF"/>
    <w:rsid w:val="00746FBD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2B"/>
    <w:rsid w:val="00750866"/>
    <w:rsid w:val="007508D2"/>
    <w:rsid w:val="00750913"/>
    <w:rsid w:val="0075098D"/>
    <w:rsid w:val="007509A1"/>
    <w:rsid w:val="00750D75"/>
    <w:rsid w:val="00750EB3"/>
    <w:rsid w:val="00750F7E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DCD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680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0305"/>
    <w:rsid w:val="007613AF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451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0E8"/>
    <w:rsid w:val="00764109"/>
    <w:rsid w:val="00764144"/>
    <w:rsid w:val="00764254"/>
    <w:rsid w:val="00764325"/>
    <w:rsid w:val="00764870"/>
    <w:rsid w:val="00764AFB"/>
    <w:rsid w:val="00764B42"/>
    <w:rsid w:val="00764D6C"/>
    <w:rsid w:val="00765020"/>
    <w:rsid w:val="007653E5"/>
    <w:rsid w:val="00765569"/>
    <w:rsid w:val="007655C4"/>
    <w:rsid w:val="00765661"/>
    <w:rsid w:val="00765702"/>
    <w:rsid w:val="007658E4"/>
    <w:rsid w:val="00765A29"/>
    <w:rsid w:val="00765AB0"/>
    <w:rsid w:val="00765CDF"/>
    <w:rsid w:val="00765DD1"/>
    <w:rsid w:val="00765DE7"/>
    <w:rsid w:val="007661E1"/>
    <w:rsid w:val="007661ED"/>
    <w:rsid w:val="00766462"/>
    <w:rsid w:val="00766888"/>
    <w:rsid w:val="00766A28"/>
    <w:rsid w:val="00766A71"/>
    <w:rsid w:val="00766A9E"/>
    <w:rsid w:val="00766AB2"/>
    <w:rsid w:val="00766AD1"/>
    <w:rsid w:val="00766B21"/>
    <w:rsid w:val="00766D46"/>
    <w:rsid w:val="00766E02"/>
    <w:rsid w:val="00767156"/>
    <w:rsid w:val="007671B6"/>
    <w:rsid w:val="00767242"/>
    <w:rsid w:val="0076726E"/>
    <w:rsid w:val="00767519"/>
    <w:rsid w:val="0076759C"/>
    <w:rsid w:val="0076764C"/>
    <w:rsid w:val="0076773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AE3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4D"/>
    <w:rsid w:val="00772A6A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3FE3"/>
    <w:rsid w:val="00774180"/>
    <w:rsid w:val="007747DC"/>
    <w:rsid w:val="00774848"/>
    <w:rsid w:val="007748D8"/>
    <w:rsid w:val="007748F4"/>
    <w:rsid w:val="00774928"/>
    <w:rsid w:val="00774DD8"/>
    <w:rsid w:val="0077502F"/>
    <w:rsid w:val="00775473"/>
    <w:rsid w:val="007756EA"/>
    <w:rsid w:val="007758B5"/>
    <w:rsid w:val="00775BFA"/>
    <w:rsid w:val="00775C02"/>
    <w:rsid w:val="00775F10"/>
    <w:rsid w:val="00775F4F"/>
    <w:rsid w:val="0077609A"/>
    <w:rsid w:val="00776103"/>
    <w:rsid w:val="00776126"/>
    <w:rsid w:val="0077627C"/>
    <w:rsid w:val="007762D2"/>
    <w:rsid w:val="0077688A"/>
    <w:rsid w:val="007768C5"/>
    <w:rsid w:val="00776B1E"/>
    <w:rsid w:val="00776B48"/>
    <w:rsid w:val="00776B82"/>
    <w:rsid w:val="0077710C"/>
    <w:rsid w:val="00777247"/>
    <w:rsid w:val="007772B8"/>
    <w:rsid w:val="007772D8"/>
    <w:rsid w:val="007777B8"/>
    <w:rsid w:val="007777D5"/>
    <w:rsid w:val="0077780A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5CE"/>
    <w:rsid w:val="007818AE"/>
    <w:rsid w:val="00781BB3"/>
    <w:rsid w:val="00781F22"/>
    <w:rsid w:val="00782038"/>
    <w:rsid w:val="00782205"/>
    <w:rsid w:val="0078223B"/>
    <w:rsid w:val="00782429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51"/>
    <w:rsid w:val="0078526C"/>
    <w:rsid w:val="0078543F"/>
    <w:rsid w:val="00785484"/>
    <w:rsid w:val="007855ED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947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1F4C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AA6"/>
    <w:rsid w:val="00793DCA"/>
    <w:rsid w:val="007941B0"/>
    <w:rsid w:val="00794350"/>
    <w:rsid w:val="007946AF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BE4"/>
    <w:rsid w:val="00796C7F"/>
    <w:rsid w:val="00796D17"/>
    <w:rsid w:val="00797046"/>
    <w:rsid w:val="00797203"/>
    <w:rsid w:val="00797576"/>
    <w:rsid w:val="00797740"/>
    <w:rsid w:val="007978BE"/>
    <w:rsid w:val="00797DC2"/>
    <w:rsid w:val="007A00C6"/>
    <w:rsid w:val="007A00E6"/>
    <w:rsid w:val="007A013F"/>
    <w:rsid w:val="007A03F9"/>
    <w:rsid w:val="007A056A"/>
    <w:rsid w:val="007A05CB"/>
    <w:rsid w:val="007A061A"/>
    <w:rsid w:val="007A0777"/>
    <w:rsid w:val="007A077F"/>
    <w:rsid w:val="007A0B31"/>
    <w:rsid w:val="007A0B36"/>
    <w:rsid w:val="007A0C58"/>
    <w:rsid w:val="007A0C92"/>
    <w:rsid w:val="007A0E4E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29E0"/>
    <w:rsid w:val="007A3214"/>
    <w:rsid w:val="007A327A"/>
    <w:rsid w:val="007A345A"/>
    <w:rsid w:val="007A3563"/>
    <w:rsid w:val="007A3852"/>
    <w:rsid w:val="007A3943"/>
    <w:rsid w:val="007A3ABD"/>
    <w:rsid w:val="007A3AD8"/>
    <w:rsid w:val="007A3BB7"/>
    <w:rsid w:val="007A3C2B"/>
    <w:rsid w:val="007A3E3E"/>
    <w:rsid w:val="007A3EA5"/>
    <w:rsid w:val="007A3FF4"/>
    <w:rsid w:val="007A433C"/>
    <w:rsid w:val="007A43A5"/>
    <w:rsid w:val="007A4540"/>
    <w:rsid w:val="007A48DE"/>
    <w:rsid w:val="007A4ECA"/>
    <w:rsid w:val="007A4ECD"/>
    <w:rsid w:val="007A526A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E6F"/>
    <w:rsid w:val="007A5F49"/>
    <w:rsid w:val="007A5FD3"/>
    <w:rsid w:val="007A69DF"/>
    <w:rsid w:val="007A6CEA"/>
    <w:rsid w:val="007A6FE2"/>
    <w:rsid w:val="007A7223"/>
    <w:rsid w:val="007A775F"/>
    <w:rsid w:val="007A7BB3"/>
    <w:rsid w:val="007A7F61"/>
    <w:rsid w:val="007B025A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06"/>
    <w:rsid w:val="007B2770"/>
    <w:rsid w:val="007B2821"/>
    <w:rsid w:val="007B295A"/>
    <w:rsid w:val="007B2C91"/>
    <w:rsid w:val="007B2E81"/>
    <w:rsid w:val="007B2F72"/>
    <w:rsid w:val="007B3094"/>
    <w:rsid w:val="007B3305"/>
    <w:rsid w:val="007B346D"/>
    <w:rsid w:val="007B35F9"/>
    <w:rsid w:val="007B36E4"/>
    <w:rsid w:val="007B3D4F"/>
    <w:rsid w:val="007B3F98"/>
    <w:rsid w:val="007B4161"/>
    <w:rsid w:val="007B46E9"/>
    <w:rsid w:val="007B4733"/>
    <w:rsid w:val="007B5212"/>
    <w:rsid w:val="007B546E"/>
    <w:rsid w:val="007B556A"/>
    <w:rsid w:val="007B5581"/>
    <w:rsid w:val="007B57B3"/>
    <w:rsid w:val="007B5C18"/>
    <w:rsid w:val="007B5F48"/>
    <w:rsid w:val="007B5FD8"/>
    <w:rsid w:val="007B634D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18B"/>
    <w:rsid w:val="007C1461"/>
    <w:rsid w:val="007C1523"/>
    <w:rsid w:val="007C176E"/>
    <w:rsid w:val="007C17A7"/>
    <w:rsid w:val="007C18E7"/>
    <w:rsid w:val="007C1AA6"/>
    <w:rsid w:val="007C28A5"/>
    <w:rsid w:val="007C28B7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05"/>
    <w:rsid w:val="007C4A34"/>
    <w:rsid w:val="007C4B7B"/>
    <w:rsid w:val="007C4E90"/>
    <w:rsid w:val="007C54F1"/>
    <w:rsid w:val="007C5658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6F9"/>
    <w:rsid w:val="007C687A"/>
    <w:rsid w:val="007C69A3"/>
    <w:rsid w:val="007C6A65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6B5"/>
    <w:rsid w:val="007D186D"/>
    <w:rsid w:val="007D1891"/>
    <w:rsid w:val="007D1AA7"/>
    <w:rsid w:val="007D1C1B"/>
    <w:rsid w:val="007D201F"/>
    <w:rsid w:val="007D24D9"/>
    <w:rsid w:val="007D2687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08"/>
    <w:rsid w:val="007D4A12"/>
    <w:rsid w:val="007D4A77"/>
    <w:rsid w:val="007D4B2A"/>
    <w:rsid w:val="007D4DCF"/>
    <w:rsid w:val="007D4DDB"/>
    <w:rsid w:val="007D4F08"/>
    <w:rsid w:val="007D4F25"/>
    <w:rsid w:val="007D5058"/>
    <w:rsid w:val="007D51ED"/>
    <w:rsid w:val="007D520C"/>
    <w:rsid w:val="007D547B"/>
    <w:rsid w:val="007D5C90"/>
    <w:rsid w:val="007D5D3C"/>
    <w:rsid w:val="007D5D72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40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66B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830"/>
    <w:rsid w:val="007E7946"/>
    <w:rsid w:val="007E7A53"/>
    <w:rsid w:val="007F0310"/>
    <w:rsid w:val="007F0359"/>
    <w:rsid w:val="007F0395"/>
    <w:rsid w:val="007F039D"/>
    <w:rsid w:val="007F059D"/>
    <w:rsid w:val="007F07ED"/>
    <w:rsid w:val="007F0A23"/>
    <w:rsid w:val="007F0AB3"/>
    <w:rsid w:val="007F0BE8"/>
    <w:rsid w:val="007F0BED"/>
    <w:rsid w:val="007F0C01"/>
    <w:rsid w:val="007F0C15"/>
    <w:rsid w:val="007F0D66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34B"/>
    <w:rsid w:val="007F2D36"/>
    <w:rsid w:val="007F3318"/>
    <w:rsid w:val="007F339E"/>
    <w:rsid w:val="007F3437"/>
    <w:rsid w:val="007F3668"/>
    <w:rsid w:val="007F3803"/>
    <w:rsid w:val="007F3AEA"/>
    <w:rsid w:val="007F3C2D"/>
    <w:rsid w:val="007F3D1F"/>
    <w:rsid w:val="007F3E38"/>
    <w:rsid w:val="007F3F1E"/>
    <w:rsid w:val="007F3F4C"/>
    <w:rsid w:val="007F42A2"/>
    <w:rsid w:val="007F4434"/>
    <w:rsid w:val="007F4642"/>
    <w:rsid w:val="007F48AE"/>
    <w:rsid w:val="007F4CF9"/>
    <w:rsid w:val="007F4EAB"/>
    <w:rsid w:val="007F4EF0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9D5"/>
    <w:rsid w:val="007F7CD6"/>
    <w:rsid w:val="007F7D42"/>
    <w:rsid w:val="007F7F09"/>
    <w:rsid w:val="007F7F46"/>
    <w:rsid w:val="007F7F54"/>
    <w:rsid w:val="0080015D"/>
    <w:rsid w:val="008002FD"/>
    <w:rsid w:val="00800508"/>
    <w:rsid w:val="00800A91"/>
    <w:rsid w:val="008012A1"/>
    <w:rsid w:val="00801326"/>
    <w:rsid w:val="00801340"/>
    <w:rsid w:val="00801502"/>
    <w:rsid w:val="008016FC"/>
    <w:rsid w:val="008018E4"/>
    <w:rsid w:val="00801D40"/>
    <w:rsid w:val="00802336"/>
    <w:rsid w:val="008024A3"/>
    <w:rsid w:val="00802688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968"/>
    <w:rsid w:val="00813AC4"/>
    <w:rsid w:val="00813ACF"/>
    <w:rsid w:val="00813AFD"/>
    <w:rsid w:val="00813B1B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914"/>
    <w:rsid w:val="00817A9C"/>
    <w:rsid w:val="00817AC2"/>
    <w:rsid w:val="00817FEC"/>
    <w:rsid w:val="00820056"/>
    <w:rsid w:val="0082014B"/>
    <w:rsid w:val="00820272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2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571"/>
    <w:rsid w:val="0082373F"/>
    <w:rsid w:val="00823A20"/>
    <w:rsid w:val="00823BCD"/>
    <w:rsid w:val="00823C01"/>
    <w:rsid w:val="00823CD5"/>
    <w:rsid w:val="00824060"/>
    <w:rsid w:val="00824085"/>
    <w:rsid w:val="0082456B"/>
    <w:rsid w:val="00824614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740"/>
    <w:rsid w:val="00826B2B"/>
    <w:rsid w:val="00827031"/>
    <w:rsid w:val="0082704A"/>
    <w:rsid w:val="00827066"/>
    <w:rsid w:val="008270CA"/>
    <w:rsid w:val="00827502"/>
    <w:rsid w:val="00827510"/>
    <w:rsid w:val="00827513"/>
    <w:rsid w:val="00827613"/>
    <w:rsid w:val="008276B0"/>
    <w:rsid w:val="0082797E"/>
    <w:rsid w:val="00827999"/>
    <w:rsid w:val="00827D4A"/>
    <w:rsid w:val="00827DF5"/>
    <w:rsid w:val="00827FD1"/>
    <w:rsid w:val="0083001C"/>
    <w:rsid w:val="0083011D"/>
    <w:rsid w:val="00830406"/>
    <w:rsid w:val="00830648"/>
    <w:rsid w:val="00830726"/>
    <w:rsid w:val="00830738"/>
    <w:rsid w:val="0083077D"/>
    <w:rsid w:val="0083085B"/>
    <w:rsid w:val="00830C84"/>
    <w:rsid w:val="00830CB6"/>
    <w:rsid w:val="00830E9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57"/>
    <w:rsid w:val="008343E7"/>
    <w:rsid w:val="008345C3"/>
    <w:rsid w:val="008346DC"/>
    <w:rsid w:val="00834824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0BC7"/>
    <w:rsid w:val="00841233"/>
    <w:rsid w:val="00841472"/>
    <w:rsid w:val="00841603"/>
    <w:rsid w:val="0084164E"/>
    <w:rsid w:val="00841D03"/>
    <w:rsid w:val="00841D0B"/>
    <w:rsid w:val="00841DAD"/>
    <w:rsid w:val="00842033"/>
    <w:rsid w:val="00842073"/>
    <w:rsid w:val="00842465"/>
    <w:rsid w:val="008424F8"/>
    <w:rsid w:val="008428E5"/>
    <w:rsid w:val="00842A94"/>
    <w:rsid w:val="00842AB6"/>
    <w:rsid w:val="00842C2F"/>
    <w:rsid w:val="00842C82"/>
    <w:rsid w:val="00843A7E"/>
    <w:rsid w:val="00843B8F"/>
    <w:rsid w:val="00843D84"/>
    <w:rsid w:val="00843EFD"/>
    <w:rsid w:val="00844066"/>
    <w:rsid w:val="008441DE"/>
    <w:rsid w:val="008448A1"/>
    <w:rsid w:val="00844998"/>
    <w:rsid w:val="00844A4E"/>
    <w:rsid w:val="00844D16"/>
    <w:rsid w:val="00844D8D"/>
    <w:rsid w:val="00844E00"/>
    <w:rsid w:val="00845324"/>
    <w:rsid w:val="00845575"/>
    <w:rsid w:val="00845DA8"/>
    <w:rsid w:val="00845DB5"/>
    <w:rsid w:val="008461F4"/>
    <w:rsid w:val="00846536"/>
    <w:rsid w:val="0084663E"/>
    <w:rsid w:val="008468B7"/>
    <w:rsid w:val="00846D19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53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258"/>
    <w:rsid w:val="008604CA"/>
    <w:rsid w:val="0086057E"/>
    <w:rsid w:val="00860ADA"/>
    <w:rsid w:val="00860B10"/>
    <w:rsid w:val="00860CAC"/>
    <w:rsid w:val="00860EE2"/>
    <w:rsid w:val="00861149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1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9F6"/>
    <w:rsid w:val="00865B7F"/>
    <w:rsid w:val="00865D87"/>
    <w:rsid w:val="00865F97"/>
    <w:rsid w:val="00865FE3"/>
    <w:rsid w:val="0086683F"/>
    <w:rsid w:val="00866CBB"/>
    <w:rsid w:val="00866CF1"/>
    <w:rsid w:val="0086706A"/>
    <w:rsid w:val="008670F1"/>
    <w:rsid w:val="0086719C"/>
    <w:rsid w:val="008676E2"/>
    <w:rsid w:val="00867760"/>
    <w:rsid w:val="00867903"/>
    <w:rsid w:val="00867E67"/>
    <w:rsid w:val="008700DF"/>
    <w:rsid w:val="0087035A"/>
    <w:rsid w:val="008706D0"/>
    <w:rsid w:val="008706F9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8C"/>
    <w:rsid w:val="00872DB9"/>
    <w:rsid w:val="00872FCB"/>
    <w:rsid w:val="00873147"/>
    <w:rsid w:val="008732BF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211"/>
    <w:rsid w:val="0087470E"/>
    <w:rsid w:val="00874A7D"/>
    <w:rsid w:val="00874CF7"/>
    <w:rsid w:val="00874F53"/>
    <w:rsid w:val="00875156"/>
    <w:rsid w:val="008754D8"/>
    <w:rsid w:val="0087555F"/>
    <w:rsid w:val="008755D1"/>
    <w:rsid w:val="008756E4"/>
    <w:rsid w:val="008757B7"/>
    <w:rsid w:val="00875842"/>
    <w:rsid w:val="00875D1F"/>
    <w:rsid w:val="00875F90"/>
    <w:rsid w:val="008762A5"/>
    <w:rsid w:val="00876422"/>
    <w:rsid w:val="008764D1"/>
    <w:rsid w:val="00876B9A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52E"/>
    <w:rsid w:val="008805E5"/>
    <w:rsid w:val="0088063F"/>
    <w:rsid w:val="00880FFA"/>
    <w:rsid w:val="008812EA"/>
    <w:rsid w:val="0088156D"/>
    <w:rsid w:val="0088164F"/>
    <w:rsid w:val="0088182B"/>
    <w:rsid w:val="00881DFA"/>
    <w:rsid w:val="00881FD8"/>
    <w:rsid w:val="0088208C"/>
    <w:rsid w:val="008820D2"/>
    <w:rsid w:val="00882120"/>
    <w:rsid w:val="008823EF"/>
    <w:rsid w:val="008824C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1B3"/>
    <w:rsid w:val="008843D7"/>
    <w:rsid w:val="00884540"/>
    <w:rsid w:val="00884935"/>
    <w:rsid w:val="00884A45"/>
    <w:rsid w:val="00884A6E"/>
    <w:rsid w:val="00884B9A"/>
    <w:rsid w:val="00884C7C"/>
    <w:rsid w:val="00884E12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1B4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87E01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6DB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9E"/>
    <w:rsid w:val="00893EBA"/>
    <w:rsid w:val="00893F7D"/>
    <w:rsid w:val="0089446C"/>
    <w:rsid w:val="008946E9"/>
    <w:rsid w:val="008947E9"/>
    <w:rsid w:val="00894B66"/>
    <w:rsid w:val="008950A4"/>
    <w:rsid w:val="008954C2"/>
    <w:rsid w:val="00895507"/>
    <w:rsid w:val="008956FD"/>
    <w:rsid w:val="00895B78"/>
    <w:rsid w:val="00895C77"/>
    <w:rsid w:val="00895D52"/>
    <w:rsid w:val="00895E3F"/>
    <w:rsid w:val="00895E53"/>
    <w:rsid w:val="00895E5E"/>
    <w:rsid w:val="00896192"/>
    <w:rsid w:val="008961C6"/>
    <w:rsid w:val="00896572"/>
    <w:rsid w:val="00896604"/>
    <w:rsid w:val="00896799"/>
    <w:rsid w:val="008967A1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DF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D80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857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D7E"/>
    <w:rsid w:val="008A7DF2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832"/>
    <w:rsid w:val="008B29FD"/>
    <w:rsid w:val="008B2C28"/>
    <w:rsid w:val="008B2D6E"/>
    <w:rsid w:val="008B2D85"/>
    <w:rsid w:val="008B2E83"/>
    <w:rsid w:val="008B2FA7"/>
    <w:rsid w:val="008B2FAB"/>
    <w:rsid w:val="008B3084"/>
    <w:rsid w:val="008B31C2"/>
    <w:rsid w:val="008B330E"/>
    <w:rsid w:val="008B35C9"/>
    <w:rsid w:val="008B37C9"/>
    <w:rsid w:val="008B3868"/>
    <w:rsid w:val="008B3ABE"/>
    <w:rsid w:val="008B4059"/>
    <w:rsid w:val="008B422D"/>
    <w:rsid w:val="008B43B4"/>
    <w:rsid w:val="008B4BB3"/>
    <w:rsid w:val="008B4F31"/>
    <w:rsid w:val="008B56BE"/>
    <w:rsid w:val="008B5957"/>
    <w:rsid w:val="008B5AF0"/>
    <w:rsid w:val="008B5CA4"/>
    <w:rsid w:val="008B5D7D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B7DBF"/>
    <w:rsid w:val="008C000E"/>
    <w:rsid w:val="008C003E"/>
    <w:rsid w:val="008C014C"/>
    <w:rsid w:val="008C047E"/>
    <w:rsid w:val="008C0633"/>
    <w:rsid w:val="008C07C9"/>
    <w:rsid w:val="008C07CF"/>
    <w:rsid w:val="008C0DA0"/>
    <w:rsid w:val="008C115E"/>
    <w:rsid w:val="008C126B"/>
    <w:rsid w:val="008C1956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282"/>
    <w:rsid w:val="008C4428"/>
    <w:rsid w:val="008C46E0"/>
    <w:rsid w:val="008C4A6B"/>
    <w:rsid w:val="008C4E67"/>
    <w:rsid w:val="008C509E"/>
    <w:rsid w:val="008C518D"/>
    <w:rsid w:val="008C5199"/>
    <w:rsid w:val="008C5286"/>
    <w:rsid w:val="008C569F"/>
    <w:rsid w:val="008C579F"/>
    <w:rsid w:val="008C57A5"/>
    <w:rsid w:val="008C59C5"/>
    <w:rsid w:val="008C59CB"/>
    <w:rsid w:val="008C5B07"/>
    <w:rsid w:val="008C5B95"/>
    <w:rsid w:val="008C5BF5"/>
    <w:rsid w:val="008C5C2F"/>
    <w:rsid w:val="008C5ED6"/>
    <w:rsid w:val="008C5F1C"/>
    <w:rsid w:val="008C6004"/>
    <w:rsid w:val="008C604D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1AA"/>
    <w:rsid w:val="008C73B6"/>
    <w:rsid w:val="008C7575"/>
    <w:rsid w:val="008C76D8"/>
    <w:rsid w:val="008C7896"/>
    <w:rsid w:val="008C7B85"/>
    <w:rsid w:val="008C7C1C"/>
    <w:rsid w:val="008C7D77"/>
    <w:rsid w:val="008C7DF7"/>
    <w:rsid w:val="008C7EC9"/>
    <w:rsid w:val="008D0084"/>
    <w:rsid w:val="008D0221"/>
    <w:rsid w:val="008D05D7"/>
    <w:rsid w:val="008D08FB"/>
    <w:rsid w:val="008D090D"/>
    <w:rsid w:val="008D0DE6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A1"/>
    <w:rsid w:val="008D3CFC"/>
    <w:rsid w:val="008D3E06"/>
    <w:rsid w:val="008D42EF"/>
    <w:rsid w:val="008D42F8"/>
    <w:rsid w:val="008D47EE"/>
    <w:rsid w:val="008D49FD"/>
    <w:rsid w:val="008D4AD8"/>
    <w:rsid w:val="008D4C1A"/>
    <w:rsid w:val="008D4D51"/>
    <w:rsid w:val="008D50AE"/>
    <w:rsid w:val="008D5149"/>
    <w:rsid w:val="008D536C"/>
    <w:rsid w:val="008D5495"/>
    <w:rsid w:val="008D5766"/>
    <w:rsid w:val="008D581A"/>
    <w:rsid w:val="008D6038"/>
    <w:rsid w:val="008D657B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8E5"/>
    <w:rsid w:val="008E3A22"/>
    <w:rsid w:val="008E3A90"/>
    <w:rsid w:val="008E3B9A"/>
    <w:rsid w:val="008E403E"/>
    <w:rsid w:val="008E40CE"/>
    <w:rsid w:val="008E416D"/>
    <w:rsid w:val="008E4372"/>
    <w:rsid w:val="008E4455"/>
    <w:rsid w:val="008E4528"/>
    <w:rsid w:val="008E477C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92A"/>
    <w:rsid w:val="008E5ABF"/>
    <w:rsid w:val="008E5AD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666"/>
    <w:rsid w:val="008F0BB2"/>
    <w:rsid w:val="008F0C7A"/>
    <w:rsid w:val="008F0CD4"/>
    <w:rsid w:val="008F0E46"/>
    <w:rsid w:val="008F0EB3"/>
    <w:rsid w:val="008F0EEB"/>
    <w:rsid w:val="008F0FD6"/>
    <w:rsid w:val="008F10FE"/>
    <w:rsid w:val="008F11A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5C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26B"/>
    <w:rsid w:val="008F473C"/>
    <w:rsid w:val="008F486F"/>
    <w:rsid w:val="008F48F0"/>
    <w:rsid w:val="008F4927"/>
    <w:rsid w:val="008F49F1"/>
    <w:rsid w:val="008F5096"/>
    <w:rsid w:val="008F56B6"/>
    <w:rsid w:val="008F59D2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596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9FB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115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5F9B"/>
    <w:rsid w:val="0090654B"/>
    <w:rsid w:val="0090661D"/>
    <w:rsid w:val="00906634"/>
    <w:rsid w:val="0090667F"/>
    <w:rsid w:val="009068BC"/>
    <w:rsid w:val="00906A6F"/>
    <w:rsid w:val="00906F86"/>
    <w:rsid w:val="00906FD7"/>
    <w:rsid w:val="0090711D"/>
    <w:rsid w:val="009077A0"/>
    <w:rsid w:val="00907B0F"/>
    <w:rsid w:val="00907E42"/>
    <w:rsid w:val="00907F9E"/>
    <w:rsid w:val="0091009F"/>
    <w:rsid w:val="009105B4"/>
    <w:rsid w:val="0091090A"/>
    <w:rsid w:val="009109EB"/>
    <w:rsid w:val="00910A49"/>
    <w:rsid w:val="00910CAD"/>
    <w:rsid w:val="00910F93"/>
    <w:rsid w:val="00910FF6"/>
    <w:rsid w:val="00911631"/>
    <w:rsid w:val="00911840"/>
    <w:rsid w:val="009119C3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CBF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5851"/>
    <w:rsid w:val="00915861"/>
    <w:rsid w:val="009160AD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26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1FC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4ED"/>
    <w:rsid w:val="00923A2B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766"/>
    <w:rsid w:val="00927827"/>
    <w:rsid w:val="0092799A"/>
    <w:rsid w:val="00927B12"/>
    <w:rsid w:val="00927B14"/>
    <w:rsid w:val="00927CC9"/>
    <w:rsid w:val="00927E96"/>
    <w:rsid w:val="00927F0E"/>
    <w:rsid w:val="009304E6"/>
    <w:rsid w:val="009305D3"/>
    <w:rsid w:val="0093078A"/>
    <w:rsid w:val="009308EC"/>
    <w:rsid w:val="009309EF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3F"/>
    <w:rsid w:val="00931E4A"/>
    <w:rsid w:val="00932050"/>
    <w:rsid w:val="00932A47"/>
    <w:rsid w:val="00932A80"/>
    <w:rsid w:val="00932B00"/>
    <w:rsid w:val="00932F91"/>
    <w:rsid w:val="00933061"/>
    <w:rsid w:val="00933099"/>
    <w:rsid w:val="009333C1"/>
    <w:rsid w:val="00933460"/>
    <w:rsid w:val="00933732"/>
    <w:rsid w:val="0093378E"/>
    <w:rsid w:val="00933A46"/>
    <w:rsid w:val="00933AA5"/>
    <w:rsid w:val="00933C40"/>
    <w:rsid w:val="00933CB2"/>
    <w:rsid w:val="00934004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4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B78"/>
    <w:rsid w:val="00936D73"/>
    <w:rsid w:val="00937197"/>
    <w:rsid w:val="0093722D"/>
    <w:rsid w:val="0093723E"/>
    <w:rsid w:val="0093786D"/>
    <w:rsid w:val="00937950"/>
    <w:rsid w:val="00937A2C"/>
    <w:rsid w:val="00937A4B"/>
    <w:rsid w:val="00937ADB"/>
    <w:rsid w:val="00937BCD"/>
    <w:rsid w:val="00937BF9"/>
    <w:rsid w:val="00937F7E"/>
    <w:rsid w:val="00937FB0"/>
    <w:rsid w:val="00940496"/>
    <w:rsid w:val="009406A0"/>
    <w:rsid w:val="0094070C"/>
    <w:rsid w:val="00940BBA"/>
    <w:rsid w:val="00940C5F"/>
    <w:rsid w:val="009410A2"/>
    <w:rsid w:val="009411C3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7B"/>
    <w:rsid w:val="009425FA"/>
    <w:rsid w:val="00942E39"/>
    <w:rsid w:val="009431E6"/>
    <w:rsid w:val="009435E8"/>
    <w:rsid w:val="009436FE"/>
    <w:rsid w:val="00943825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95B"/>
    <w:rsid w:val="00944B39"/>
    <w:rsid w:val="00944D94"/>
    <w:rsid w:val="00944F8A"/>
    <w:rsid w:val="00945728"/>
    <w:rsid w:val="00945811"/>
    <w:rsid w:val="00945A19"/>
    <w:rsid w:val="00945AE1"/>
    <w:rsid w:val="00945DA6"/>
    <w:rsid w:val="009460D1"/>
    <w:rsid w:val="00946276"/>
    <w:rsid w:val="0094635B"/>
    <w:rsid w:val="009464B5"/>
    <w:rsid w:val="00946766"/>
    <w:rsid w:val="00946888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187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17B"/>
    <w:rsid w:val="009541CF"/>
    <w:rsid w:val="0095427E"/>
    <w:rsid w:val="00954346"/>
    <w:rsid w:val="0095434B"/>
    <w:rsid w:val="00954574"/>
    <w:rsid w:val="009545A2"/>
    <w:rsid w:val="00954818"/>
    <w:rsid w:val="00954E26"/>
    <w:rsid w:val="00955371"/>
    <w:rsid w:val="00955E1A"/>
    <w:rsid w:val="0095652B"/>
    <w:rsid w:val="0095656A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03B"/>
    <w:rsid w:val="00960291"/>
    <w:rsid w:val="00960357"/>
    <w:rsid w:val="00960576"/>
    <w:rsid w:val="009605DE"/>
    <w:rsid w:val="0096063E"/>
    <w:rsid w:val="009607A1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48"/>
    <w:rsid w:val="00963B99"/>
    <w:rsid w:val="00963CD5"/>
    <w:rsid w:val="0096460D"/>
    <w:rsid w:val="009648CB"/>
    <w:rsid w:val="0096512A"/>
    <w:rsid w:val="0096523B"/>
    <w:rsid w:val="00965291"/>
    <w:rsid w:val="00965331"/>
    <w:rsid w:val="00965544"/>
    <w:rsid w:val="00965C20"/>
    <w:rsid w:val="00965D24"/>
    <w:rsid w:val="00965EE3"/>
    <w:rsid w:val="00965EE7"/>
    <w:rsid w:val="009662C2"/>
    <w:rsid w:val="00966378"/>
    <w:rsid w:val="0096644F"/>
    <w:rsid w:val="00966540"/>
    <w:rsid w:val="009666EF"/>
    <w:rsid w:val="00966ED5"/>
    <w:rsid w:val="00967065"/>
    <w:rsid w:val="00967220"/>
    <w:rsid w:val="00967279"/>
    <w:rsid w:val="009672BA"/>
    <w:rsid w:val="00967709"/>
    <w:rsid w:val="00967721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73"/>
    <w:rsid w:val="00970581"/>
    <w:rsid w:val="009705D9"/>
    <w:rsid w:val="009708E6"/>
    <w:rsid w:val="00970997"/>
    <w:rsid w:val="00970BA8"/>
    <w:rsid w:val="00970EB5"/>
    <w:rsid w:val="00971150"/>
    <w:rsid w:val="0097159E"/>
    <w:rsid w:val="0097169F"/>
    <w:rsid w:val="00971E25"/>
    <w:rsid w:val="00971FE4"/>
    <w:rsid w:val="0097209F"/>
    <w:rsid w:val="009722F9"/>
    <w:rsid w:val="0097242E"/>
    <w:rsid w:val="00972776"/>
    <w:rsid w:val="0097283C"/>
    <w:rsid w:val="00972BCC"/>
    <w:rsid w:val="00973057"/>
    <w:rsid w:val="009730D4"/>
    <w:rsid w:val="0097329C"/>
    <w:rsid w:val="009732B1"/>
    <w:rsid w:val="0097352F"/>
    <w:rsid w:val="0097359D"/>
    <w:rsid w:val="009735B4"/>
    <w:rsid w:val="009735F3"/>
    <w:rsid w:val="009737C7"/>
    <w:rsid w:val="00973C62"/>
    <w:rsid w:val="0097401A"/>
    <w:rsid w:val="0097449A"/>
    <w:rsid w:val="00974764"/>
    <w:rsid w:val="00974A43"/>
    <w:rsid w:val="00974A66"/>
    <w:rsid w:val="00975771"/>
    <w:rsid w:val="00975973"/>
    <w:rsid w:val="00976149"/>
    <w:rsid w:val="0097632C"/>
    <w:rsid w:val="009763E2"/>
    <w:rsid w:val="00976602"/>
    <w:rsid w:val="00976934"/>
    <w:rsid w:val="00976A5B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0B"/>
    <w:rsid w:val="00981461"/>
    <w:rsid w:val="009815F0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319"/>
    <w:rsid w:val="00983410"/>
    <w:rsid w:val="00983552"/>
    <w:rsid w:val="00983686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D1E"/>
    <w:rsid w:val="00985F04"/>
    <w:rsid w:val="00985F99"/>
    <w:rsid w:val="00986189"/>
    <w:rsid w:val="009863E4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01D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4C"/>
    <w:rsid w:val="00992A7D"/>
    <w:rsid w:val="00992E23"/>
    <w:rsid w:val="00992E5C"/>
    <w:rsid w:val="009938D6"/>
    <w:rsid w:val="00993940"/>
    <w:rsid w:val="00993A63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D3"/>
    <w:rsid w:val="00996411"/>
    <w:rsid w:val="009965E3"/>
    <w:rsid w:val="009967E2"/>
    <w:rsid w:val="00996942"/>
    <w:rsid w:val="00996B08"/>
    <w:rsid w:val="00996C0F"/>
    <w:rsid w:val="00996D0D"/>
    <w:rsid w:val="00996E64"/>
    <w:rsid w:val="009971D9"/>
    <w:rsid w:val="0099754C"/>
    <w:rsid w:val="0099772E"/>
    <w:rsid w:val="0099774D"/>
    <w:rsid w:val="0099774F"/>
    <w:rsid w:val="00997905"/>
    <w:rsid w:val="009979E5"/>
    <w:rsid w:val="009A0030"/>
    <w:rsid w:val="009A0284"/>
    <w:rsid w:val="009A0452"/>
    <w:rsid w:val="009A0624"/>
    <w:rsid w:val="009A0769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10"/>
    <w:rsid w:val="009A1F55"/>
    <w:rsid w:val="009A1F96"/>
    <w:rsid w:val="009A20DD"/>
    <w:rsid w:val="009A22F3"/>
    <w:rsid w:val="009A2A17"/>
    <w:rsid w:val="009A2AA5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67E"/>
    <w:rsid w:val="009A5863"/>
    <w:rsid w:val="009A5905"/>
    <w:rsid w:val="009A59F8"/>
    <w:rsid w:val="009A5A85"/>
    <w:rsid w:val="009A5D3E"/>
    <w:rsid w:val="009A5D82"/>
    <w:rsid w:val="009A600B"/>
    <w:rsid w:val="009A60E6"/>
    <w:rsid w:val="009A6271"/>
    <w:rsid w:val="009A630F"/>
    <w:rsid w:val="009A662A"/>
    <w:rsid w:val="009A6CBF"/>
    <w:rsid w:val="009A716E"/>
    <w:rsid w:val="009A720B"/>
    <w:rsid w:val="009A72C5"/>
    <w:rsid w:val="009A7406"/>
    <w:rsid w:val="009A799D"/>
    <w:rsid w:val="009A79A4"/>
    <w:rsid w:val="009A7A6D"/>
    <w:rsid w:val="009A7BBF"/>
    <w:rsid w:val="009A7E70"/>
    <w:rsid w:val="009B0060"/>
    <w:rsid w:val="009B02E7"/>
    <w:rsid w:val="009B0841"/>
    <w:rsid w:val="009B08B8"/>
    <w:rsid w:val="009B09DE"/>
    <w:rsid w:val="009B0AD4"/>
    <w:rsid w:val="009B0C87"/>
    <w:rsid w:val="009B0EC4"/>
    <w:rsid w:val="009B0EF8"/>
    <w:rsid w:val="009B10A0"/>
    <w:rsid w:val="009B10BF"/>
    <w:rsid w:val="009B11D7"/>
    <w:rsid w:val="009B136F"/>
    <w:rsid w:val="009B13CF"/>
    <w:rsid w:val="009B161A"/>
    <w:rsid w:val="009B1800"/>
    <w:rsid w:val="009B1811"/>
    <w:rsid w:val="009B1888"/>
    <w:rsid w:val="009B1ADB"/>
    <w:rsid w:val="009B1D87"/>
    <w:rsid w:val="009B1F3F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38"/>
    <w:rsid w:val="009B3165"/>
    <w:rsid w:val="009B31DA"/>
    <w:rsid w:val="009B36FE"/>
    <w:rsid w:val="009B3AB0"/>
    <w:rsid w:val="009B3C5C"/>
    <w:rsid w:val="009B3E52"/>
    <w:rsid w:val="009B3FCE"/>
    <w:rsid w:val="009B414A"/>
    <w:rsid w:val="009B4596"/>
    <w:rsid w:val="009B466D"/>
    <w:rsid w:val="009B4775"/>
    <w:rsid w:val="009B490A"/>
    <w:rsid w:val="009B4C60"/>
    <w:rsid w:val="009B4CD5"/>
    <w:rsid w:val="009B4E2D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AC4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6A7"/>
    <w:rsid w:val="009C2929"/>
    <w:rsid w:val="009C2D32"/>
    <w:rsid w:val="009C31BE"/>
    <w:rsid w:val="009C322C"/>
    <w:rsid w:val="009C35E9"/>
    <w:rsid w:val="009C379E"/>
    <w:rsid w:val="009C3A20"/>
    <w:rsid w:val="009C3AFB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058"/>
    <w:rsid w:val="009C522B"/>
    <w:rsid w:val="009C538D"/>
    <w:rsid w:val="009C5476"/>
    <w:rsid w:val="009C5528"/>
    <w:rsid w:val="009C55A5"/>
    <w:rsid w:val="009C5BBD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C7C76"/>
    <w:rsid w:val="009D01B6"/>
    <w:rsid w:val="009D01D6"/>
    <w:rsid w:val="009D02C5"/>
    <w:rsid w:val="009D0304"/>
    <w:rsid w:val="009D06D9"/>
    <w:rsid w:val="009D0976"/>
    <w:rsid w:val="009D09D5"/>
    <w:rsid w:val="009D0ED9"/>
    <w:rsid w:val="009D0F15"/>
    <w:rsid w:val="009D10F8"/>
    <w:rsid w:val="009D1443"/>
    <w:rsid w:val="009D195D"/>
    <w:rsid w:val="009D1B86"/>
    <w:rsid w:val="009D2125"/>
    <w:rsid w:val="009D2A34"/>
    <w:rsid w:val="009D2E9E"/>
    <w:rsid w:val="009D2E9F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73"/>
    <w:rsid w:val="009D49CD"/>
    <w:rsid w:val="009D4B41"/>
    <w:rsid w:val="009D4E17"/>
    <w:rsid w:val="009D4F26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AB"/>
    <w:rsid w:val="009D68EF"/>
    <w:rsid w:val="009D69D1"/>
    <w:rsid w:val="009D6B1D"/>
    <w:rsid w:val="009D6BBD"/>
    <w:rsid w:val="009D6D26"/>
    <w:rsid w:val="009D6E20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A0D"/>
    <w:rsid w:val="009E4B88"/>
    <w:rsid w:val="009E4C50"/>
    <w:rsid w:val="009E4CED"/>
    <w:rsid w:val="009E5158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809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164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ED1"/>
    <w:rsid w:val="009F4F50"/>
    <w:rsid w:val="009F5173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1A8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8F4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29"/>
    <w:rsid w:val="00A03445"/>
    <w:rsid w:val="00A034F3"/>
    <w:rsid w:val="00A03C61"/>
    <w:rsid w:val="00A042B0"/>
    <w:rsid w:val="00A04323"/>
    <w:rsid w:val="00A043DE"/>
    <w:rsid w:val="00A04422"/>
    <w:rsid w:val="00A04451"/>
    <w:rsid w:val="00A044CF"/>
    <w:rsid w:val="00A0471A"/>
    <w:rsid w:val="00A04FB0"/>
    <w:rsid w:val="00A05015"/>
    <w:rsid w:val="00A0501B"/>
    <w:rsid w:val="00A0519D"/>
    <w:rsid w:val="00A052D7"/>
    <w:rsid w:val="00A05418"/>
    <w:rsid w:val="00A057AF"/>
    <w:rsid w:val="00A0594A"/>
    <w:rsid w:val="00A0614C"/>
    <w:rsid w:val="00A06416"/>
    <w:rsid w:val="00A06B49"/>
    <w:rsid w:val="00A06B82"/>
    <w:rsid w:val="00A06C1A"/>
    <w:rsid w:val="00A06CC6"/>
    <w:rsid w:val="00A06E29"/>
    <w:rsid w:val="00A06F4A"/>
    <w:rsid w:val="00A072D9"/>
    <w:rsid w:val="00A07401"/>
    <w:rsid w:val="00A07737"/>
    <w:rsid w:val="00A077EC"/>
    <w:rsid w:val="00A078C6"/>
    <w:rsid w:val="00A07A47"/>
    <w:rsid w:val="00A07A80"/>
    <w:rsid w:val="00A07CAF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0F1"/>
    <w:rsid w:val="00A113CF"/>
    <w:rsid w:val="00A1153E"/>
    <w:rsid w:val="00A11702"/>
    <w:rsid w:val="00A11A88"/>
    <w:rsid w:val="00A11C1B"/>
    <w:rsid w:val="00A11FEA"/>
    <w:rsid w:val="00A121B9"/>
    <w:rsid w:val="00A121DA"/>
    <w:rsid w:val="00A121EA"/>
    <w:rsid w:val="00A12208"/>
    <w:rsid w:val="00A123D1"/>
    <w:rsid w:val="00A125BA"/>
    <w:rsid w:val="00A128D0"/>
    <w:rsid w:val="00A12972"/>
    <w:rsid w:val="00A12A6E"/>
    <w:rsid w:val="00A12AFA"/>
    <w:rsid w:val="00A12BC2"/>
    <w:rsid w:val="00A13227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65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5FC"/>
    <w:rsid w:val="00A2285F"/>
    <w:rsid w:val="00A229B6"/>
    <w:rsid w:val="00A22A13"/>
    <w:rsid w:val="00A22A45"/>
    <w:rsid w:val="00A22A4C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3F7F"/>
    <w:rsid w:val="00A24415"/>
    <w:rsid w:val="00A2448E"/>
    <w:rsid w:val="00A244C3"/>
    <w:rsid w:val="00A2458E"/>
    <w:rsid w:val="00A24C95"/>
    <w:rsid w:val="00A24D38"/>
    <w:rsid w:val="00A25062"/>
    <w:rsid w:val="00A250CF"/>
    <w:rsid w:val="00A252C8"/>
    <w:rsid w:val="00A252CF"/>
    <w:rsid w:val="00A2564F"/>
    <w:rsid w:val="00A2576C"/>
    <w:rsid w:val="00A25789"/>
    <w:rsid w:val="00A25842"/>
    <w:rsid w:val="00A25864"/>
    <w:rsid w:val="00A25FE4"/>
    <w:rsid w:val="00A26144"/>
    <w:rsid w:val="00A2640E"/>
    <w:rsid w:val="00A26E0E"/>
    <w:rsid w:val="00A26F1C"/>
    <w:rsid w:val="00A2704A"/>
    <w:rsid w:val="00A2707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29C"/>
    <w:rsid w:val="00A3035E"/>
    <w:rsid w:val="00A30667"/>
    <w:rsid w:val="00A30779"/>
    <w:rsid w:val="00A30BD6"/>
    <w:rsid w:val="00A30BFC"/>
    <w:rsid w:val="00A30C14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A38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25E"/>
    <w:rsid w:val="00A34587"/>
    <w:rsid w:val="00A3466F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2D6"/>
    <w:rsid w:val="00A36406"/>
    <w:rsid w:val="00A366F8"/>
    <w:rsid w:val="00A367A9"/>
    <w:rsid w:val="00A36855"/>
    <w:rsid w:val="00A36A2D"/>
    <w:rsid w:val="00A36BC8"/>
    <w:rsid w:val="00A36BE1"/>
    <w:rsid w:val="00A36CF6"/>
    <w:rsid w:val="00A36D02"/>
    <w:rsid w:val="00A36E01"/>
    <w:rsid w:val="00A36F58"/>
    <w:rsid w:val="00A36F5A"/>
    <w:rsid w:val="00A37046"/>
    <w:rsid w:val="00A3704A"/>
    <w:rsid w:val="00A371A1"/>
    <w:rsid w:val="00A372B7"/>
    <w:rsid w:val="00A373E4"/>
    <w:rsid w:val="00A37433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18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166"/>
    <w:rsid w:val="00A421FB"/>
    <w:rsid w:val="00A4230F"/>
    <w:rsid w:val="00A42372"/>
    <w:rsid w:val="00A425E9"/>
    <w:rsid w:val="00A4290D"/>
    <w:rsid w:val="00A42AF3"/>
    <w:rsid w:val="00A42E1C"/>
    <w:rsid w:val="00A4306C"/>
    <w:rsid w:val="00A43176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4D14"/>
    <w:rsid w:val="00A45217"/>
    <w:rsid w:val="00A45230"/>
    <w:rsid w:val="00A455CA"/>
    <w:rsid w:val="00A459B0"/>
    <w:rsid w:val="00A45BE0"/>
    <w:rsid w:val="00A45F49"/>
    <w:rsid w:val="00A46107"/>
    <w:rsid w:val="00A461CC"/>
    <w:rsid w:val="00A461D8"/>
    <w:rsid w:val="00A462D5"/>
    <w:rsid w:val="00A4655B"/>
    <w:rsid w:val="00A4676D"/>
    <w:rsid w:val="00A467A5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5A4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9FA"/>
    <w:rsid w:val="00A52DF4"/>
    <w:rsid w:val="00A52E22"/>
    <w:rsid w:val="00A52E94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4D"/>
    <w:rsid w:val="00A54255"/>
    <w:rsid w:val="00A543F5"/>
    <w:rsid w:val="00A54431"/>
    <w:rsid w:val="00A54540"/>
    <w:rsid w:val="00A5484D"/>
    <w:rsid w:val="00A54A42"/>
    <w:rsid w:val="00A54C2B"/>
    <w:rsid w:val="00A54D1D"/>
    <w:rsid w:val="00A55576"/>
    <w:rsid w:val="00A55820"/>
    <w:rsid w:val="00A55B0A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7A8"/>
    <w:rsid w:val="00A56EB8"/>
    <w:rsid w:val="00A5726F"/>
    <w:rsid w:val="00A57318"/>
    <w:rsid w:val="00A574EE"/>
    <w:rsid w:val="00A57549"/>
    <w:rsid w:val="00A57695"/>
    <w:rsid w:val="00A57722"/>
    <w:rsid w:val="00A577F4"/>
    <w:rsid w:val="00A57A01"/>
    <w:rsid w:val="00A57A71"/>
    <w:rsid w:val="00A57FA3"/>
    <w:rsid w:val="00A60305"/>
    <w:rsid w:val="00A6035A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058"/>
    <w:rsid w:val="00A6422F"/>
    <w:rsid w:val="00A643C9"/>
    <w:rsid w:val="00A64559"/>
    <w:rsid w:val="00A6489D"/>
    <w:rsid w:val="00A64A43"/>
    <w:rsid w:val="00A64A84"/>
    <w:rsid w:val="00A64C3D"/>
    <w:rsid w:val="00A64FEE"/>
    <w:rsid w:val="00A6525B"/>
    <w:rsid w:val="00A65312"/>
    <w:rsid w:val="00A65556"/>
    <w:rsid w:val="00A65A1A"/>
    <w:rsid w:val="00A65B9D"/>
    <w:rsid w:val="00A65BB9"/>
    <w:rsid w:val="00A65D24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AB3"/>
    <w:rsid w:val="00A70B3F"/>
    <w:rsid w:val="00A7100A"/>
    <w:rsid w:val="00A71509"/>
    <w:rsid w:val="00A716D1"/>
    <w:rsid w:val="00A71735"/>
    <w:rsid w:val="00A7180E"/>
    <w:rsid w:val="00A71D93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5E29"/>
    <w:rsid w:val="00A760D5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51F"/>
    <w:rsid w:val="00A776F7"/>
    <w:rsid w:val="00A77795"/>
    <w:rsid w:val="00A7783A"/>
    <w:rsid w:val="00A77BC6"/>
    <w:rsid w:val="00A77F5B"/>
    <w:rsid w:val="00A80233"/>
    <w:rsid w:val="00A8028B"/>
    <w:rsid w:val="00A80486"/>
    <w:rsid w:val="00A805BF"/>
    <w:rsid w:val="00A80841"/>
    <w:rsid w:val="00A808F9"/>
    <w:rsid w:val="00A80909"/>
    <w:rsid w:val="00A80BE4"/>
    <w:rsid w:val="00A80C81"/>
    <w:rsid w:val="00A80EE2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3E8"/>
    <w:rsid w:val="00A83407"/>
    <w:rsid w:val="00A83486"/>
    <w:rsid w:val="00A83725"/>
    <w:rsid w:val="00A8373B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70B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ABF"/>
    <w:rsid w:val="00A87C64"/>
    <w:rsid w:val="00A90242"/>
    <w:rsid w:val="00A90279"/>
    <w:rsid w:val="00A904F4"/>
    <w:rsid w:val="00A9055F"/>
    <w:rsid w:val="00A90C71"/>
    <w:rsid w:val="00A90CB8"/>
    <w:rsid w:val="00A90E0C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022"/>
    <w:rsid w:val="00A922D3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0D5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97FD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7D4"/>
    <w:rsid w:val="00AA1869"/>
    <w:rsid w:val="00AA1C78"/>
    <w:rsid w:val="00AA1DD4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708"/>
    <w:rsid w:val="00AA5A61"/>
    <w:rsid w:val="00AA5F01"/>
    <w:rsid w:val="00AA5F46"/>
    <w:rsid w:val="00AA5FFD"/>
    <w:rsid w:val="00AA616A"/>
    <w:rsid w:val="00AA634D"/>
    <w:rsid w:val="00AA640E"/>
    <w:rsid w:val="00AA69F4"/>
    <w:rsid w:val="00AA6AEB"/>
    <w:rsid w:val="00AA6DBC"/>
    <w:rsid w:val="00AA705B"/>
    <w:rsid w:val="00AA7896"/>
    <w:rsid w:val="00AA7B29"/>
    <w:rsid w:val="00AA7B7B"/>
    <w:rsid w:val="00AA7E39"/>
    <w:rsid w:val="00AB0338"/>
    <w:rsid w:val="00AB03C4"/>
    <w:rsid w:val="00AB0551"/>
    <w:rsid w:val="00AB0640"/>
    <w:rsid w:val="00AB06C8"/>
    <w:rsid w:val="00AB0769"/>
    <w:rsid w:val="00AB0BBB"/>
    <w:rsid w:val="00AB0C69"/>
    <w:rsid w:val="00AB0C9F"/>
    <w:rsid w:val="00AB0E6C"/>
    <w:rsid w:val="00AB0F68"/>
    <w:rsid w:val="00AB0FC8"/>
    <w:rsid w:val="00AB123F"/>
    <w:rsid w:val="00AB12C8"/>
    <w:rsid w:val="00AB1329"/>
    <w:rsid w:val="00AB1840"/>
    <w:rsid w:val="00AB189D"/>
    <w:rsid w:val="00AB1914"/>
    <w:rsid w:val="00AB1931"/>
    <w:rsid w:val="00AB1A59"/>
    <w:rsid w:val="00AB1A86"/>
    <w:rsid w:val="00AB1B7E"/>
    <w:rsid w:val="00AB1C13"/>
    <w:rsid w:val="00AB1D06"/>
    <w:rsid w:val="00AB1EA2"/>
    <w:rsid w:val="00AB1FB5"/>
    <w:rsid w:val="00AB2249"/>
    <w:rsid w:val="00AB22F0"/>
    <w:rsid w:val="00AB2352"/>
    <w:rsid w:val="00AB2426"/>
    <w:rsid w:val="00AB245D"/>
    <w:rsid w:val="00AB2713"/>
    <w:rsid w:val="00AB2809"/>
    <w:rsid w:val="00AB2848"/>
    <w:rsid w:val="00AB2AE4"/>
    <w:rsid w:val="00AB3096"/>
    <w:rsid w:val="00AB30AE"/>
    <w:rsid w:val="00AB31C2"/>
    <w:rsid w:val="00AB31E2"/>
    <w:rsid w:val="00AB32EB"/>
    <w:rsid w:val="00AB33A5"/>
    <w:rsid w:val="00AB33A7"/>
    <w:rsid w:val="00AB34D4"/>
    <w:rsid w:val="00AB350B"/>
    <w:rsid w:val="00AB366F"/>
    <w:rsid w:val="00AB3688"/>
    <w:rsid w:val="00AB3794"/>
    <w:rsid w:val="00AB37F2"/>
    <w:rsid w:val="00AB3AC4"/>
    <w:rsid w:val="00AB3D15"/>
    <w:rsid w:val="00AB4464"/>
    <w:rsid w:val="00AB453C"/>
    <w:rsid w:val="00AB47C6"/>
    <w:rsid w:val="00AB4898"/>
    <w:rsid w:val="00AB4909"/>
    <w:rsid w:val="00AB4A0F"/>
    <w:rsid w:val="00AB508C"/>
    <w:rsid w:val="00AB5134"/>
    <w:rsid w:val="00AB533E"/>
    <w:rsid w:val="00AB54DA"/>
    <w:rsid w:val="00AB54FB"/>
    <w:rsid w:val="00AB55D7"/>
    <w:rsid w:val="00AB5610"/>
    <w:rsid w:val="00AB577D"/>
    <w:rsid w:val="00AB57AB"/>
    <w:rsid w:val="00AB5D93"/>
    <w:rsid w:val="00AB5EA2"/>
    <w:rsid w:val="00AB6019"/>
    <w:rsid w:val="00AB6508"/>
    <w:rsid w:val="00AB6A25"/>
    <w:rsid w:val="00AB6C30"/>
    <w:rsid w:val="00AB6D33"/>
    <w:rsid w:val="00AB6D46"/>
    <w:rsid w:val="00AB6D66"/>
    <w:rsid w:val="00AB6EB5"/>
    <w:rsid w:val="00AB7442"/>
    <w:rsid w:val="00AB74F0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0FA7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2DBC"/>
    <w:rsid w:val="00AC3098"/>
    <w:rsid w:val="00AC325B"/>
    <w:rsid w:val="00AC389B"/>
    <w:rsid w:val="00AC38BC"/>
    <w:rsid w:val="00AC38CE"/>
    <w:rsid w:val="00AC3A28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C20"/>
    <w:rsid w:val="00AC4DA6"/>
    <w:rsid w:val="00AC5045"/>
    <w:rsid w:val="00AC50AF"/>
    <w:rsid w:val="00AC52E5"/>
    <w:rsid w:val="00AC534D"/>
    <w:rsid w:val="00AC549E"/>
    <w:rsid w:val="00AC54DE"/>
    <w:rsid w:val="00AC5706"/>
    <w:rsid w:val="00AC5BB8"/>
    <w:rsid w:val="00AC5BD5"/>
    <w:rsid w:val="00AC5C0A"/>
    <w:rsid w:val="00AC5E10"/>
    <w:rsid w:val="00AC5E58"/>
    <w:rsid w:val="00AC5E9B"/>
    <w:rsid w:val="00AC623F"/>
    <w:rsid w:val="00AC63EF"/>
    <w:rsid w:val="00AC6678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E9"/>
    <w:rsid w:val="00AC7EF2"/>
    <w:rsid w:val="00AD01A9"/>
    <w:rsid w:val="00AD0293"/>
    <w:rsid w:val="00AD03A2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3CF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5D"/>
    <w:rsid w:val="00AD367F"/>
    <w:rsid w:val="00AD370C"/>
    <w:rsid w:val="00AD382B"/>
    <w:rsid w:val="00AD39CC"/>
    <w:rsid w:val="00AD39E9"/>
    <w:rsid w:val="00AD3DB0"/>
    <w:rsid w:val="00AD3EBE"/>
    <w:rsid w:val="00AD4036"/>
    <w:rsid w:val="00AD44F5"/>
    <w:rsid w:val="00AD492D"/>
    <w:rsid w:val="00AD4C1D"/>
    <w:rsid w:val="00AD4C41"/>
    <w:rsid w:val="00AD5120"/>
    <w:rsid w:val="00AD53DF"/>
    <w:rsid w:val="00AD56DF"/>
    <w:rsid w:val="00AD58CC"/>
    <w:rsid w:val="00AD58F0"/>
    <w:rsid w:val="00AD5B27"/>
    <w:rsid w:val="00AD5FB5"/>
    <w:rsid w:val="00AD65B6"/>
    <w:rsid w:val="00AD6691"/>
    <w:rsid w:val="00AD68BA"/>
    <w:rsid w:val="00AD6B33"/>
    <w:rsid w:val="00AD6C10"/>
    <w:rsid w:val="00AD6C3B"/>
    <w:rsid w:val="00AD6D5E"/>
    <w:rsid w:val="00AD6ED1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83E"/>
    <w:rsid w:val="00AE0C52"/>
    <w:rsid w:val="00AE143A"/>
    <w:rsid w:val="00AE1538"/>
    <w:rsid w:val="00AE17D6"/>
    <w:rsid w:val="00AE18D9"/>
    <w:rsid w:val="00AE1B28"/>
    <w:rsid w:val="00AE1B37"/>
    <w:rsid w:val="00AE1B98"/>
    <w:rsid w:val="00AE1ED1"/>
    <w:rsid w:val="00AE1F63"/>
    <w:rsid w:val="00AE20FC"/>
    <w:rsid w:val="00AE2139"/>
    <w:rsid w:val="00AE21B0"/>
    <w:rsid w:val="00AE21BE"/>
    <w:rsid w:val="00AE2258"/>
    <w:rsid w:val="00AE2E2A"/>
    <w:rsid w:val="00AE300A"/>
    <w:rsid w:val="00AE303A"/>
    <w:rsid w:val="00AE32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065"/>
    <w:rsid w:val="00AE52C6"/>
    <w:rsid w:val="00AE52C9"/>
    <w:rsid w:val="00AE531D"/>
    <w:rsid w:val="00AE5472"/>
    <w:rsid w:val="00AE54BF"/>
    <w:rsid w:val="00AE57C8"/>
    <w:rsid w:val="00AE5980"/>
    <w:rsid w:val="00AE59A5"/>
    <w:rsid w:val="00AE5A94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6EA4"/>
    <w:rsid w:val="00AE7247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359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27"/>
    <w:rsid w:val="00AF44CD"/>
    <w:rsid w:val="00AF4827"/>
    <w:rsid w:val="00AF4941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3F1"/>
    <w:rsid w:val="00AF76FC"/>
    <w:rsid w:val="00AF7A3D"/>
    <w:rsid w:val="00AF7D31"/>
    <w:rsid w:val="00B00028"/>
    <w:rsid w:val="00B00286"/>
    <w:rsid w:val="00B003C2"/>
    <w:rsid w:val="00B0069A"/>
    <w:rsid w:val="00B006EE"/>
    <w:rsid w:val="00B008A6"/>
    <w:rsid w:val="00B00903"/>
    <w:rsid w:val="00B00A3E"/>
    <w:rsid w:val="00B00B44"/>
    <w:rsid w:val="00B00CFA"/>
    <w:rsid w:val="00B00E8F"/>
    <w:rsid w:val="00B01064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2BE6"/>
    <w:rsid w:val="00B03374"/>
    <w:rsid w:val="00B0338E"/>
    <w:rsid w:val="00B0384A"/>
    <w:rsid w:val="00B039B6"/>
    <w:rsid w:val="00B03BAA"/>
    <w:rsid w:val="00B04178"/>
    <w:rsid w:val="00B042CE"/>
    <w:rsid w:val="00B046F0"/>
    <w:rsid w:val="00B04890"/>
    <w:rsid w:val="00B049CE"/>
    <w:rsid w:val="00B04A79"/>
    <w:rsid w:val="00B04C26"/>
    <w:rsid w:val="00B04FC0"/>
    <w:rsid w:val="00B05604"/>
    <w:rsid w:val="00B05752"/>
    <w:rsid w:val="00B058FE"/>
    <w:rsid w:val="00B05CA8"/>
    <w:rsid w:val="00B05E07"/>
    <w:rsid w:val="00B060B1"/>
    <w:rsid w:val="00B06379"/>
    <w:rsid w:val="00B0646B"/>
    <w:rsid w:val="00B0679A"/>
    <w:rsid w:val="00B06851"/>
    <w:rsid w:val="00B06CA7"/>
    <w:rsid w:val="00B06F07"/>
    <w:rsid w:val="00B07100"/>
    <w:rsid w:val="00B07249"/>
    <w:rsid w:val="00B072DD"/>
    <w:rsid w:val="00B07428"/>
    <w:rsid w:val="00B0744C"/>
    <w:rsid w:val="00B0745E"/>
    <w:rsid w:val="00B07632"/>
    <w:rsid w:val="00B077B0"/>
    <w:rsid w:val="00B07822"/>
    <w:rsid w:val="00B07843"/>
    <w:rsid w:val="00B078EB"/>
    <w:rsid w:val="00B07933"/>
    <w:rsid w:val="00B07A9C"/>
    <w:rsid w:val="00B07BA8"/>
    <w:rsid w:val="00B07BB7"/>
    <w:rsid w:val="00B07F12"/>
    <w:rsid w:val="00B100A2"/>
    <w:rsid w:val="00B100CE"/>
    <w:rsid w:val="00B101F5"/>
    <w:rsid w:val="00B10388"/>
    <w:rsid w:val="00B104A5"/>
    <w:rsid w:val="00B1081E"/>
    <w:rsid w:val="00B10995"/>
    <w:rsid w:val="00B10ACA"/>
    <w:rsid w:val="00B10C8B"/>
    <w:rsid w:val="00B10FEC"/>
    <w:rsid w:val="00B111B5"/>
    <w:rsid w:val="00B111FE"/>
    <w:rsid w:val="00B112B2"/>
    <w:rsid w:val="00B1154B"/>
    <w:rsid w:val="00B11804"/>
    <w:rsid w:val="00B118EC"/>
    <w:rsid w:val="00B11B16"/>
    <w:rsid w:val="00B11C3B"/>
    <w:rsid w:val="00B11CCA"/>
    <w:rsid w:val="00B11D34"/>
    <w:rsid w:val="00B11F0F"/>
    <w:rsid w:val="00B1204A"/>
    <w:rsid w:val="00B128B5"/>
    <w:rsid w:val="00B12B5B"/>
    <w:rsid w:val="00B12BBE"/>
    <w:rsid w:val="00B12C44"/>
    <w:rsid w:val="00B12C99"/>
    <w:rsid w:val="00B12E7F"/>
    <w:rsid w:val="00B13461"/>
    <w:rsid w:val="00B13559"/>
    <w:rsid w:val="00B140D5"/>
    <w:rsid w:val="00B141CF"/>
    <w:rsid w:val="00B1438E"/>
    <w:rsid w:val="00B143C6"/>
    <w:rsid w:val="00B14A48"/>
    <w:rsid w:val="00B14C1B"/>
    <w:rsid w:val="00B14F88"/>
    <w:rsid w:val="00B15330"/>
    <w:rsid w:val="00B15798"/>
    <w:rsid w:val="00B1592E"/>
    <w:rsid w:val="00B15954"/>
    <w:rsid w:val="00B15D91"/>
    <w:rsid w:val="00B16200"/>
    <w:rsid w:val="00B162F0"/>
    <w:rsid w:val="00B168AB"/>
    <w:rsid w:val="00B169E6"/>
    <w:rsid w:val="00B16D75"/>
    <w:rsid w:val="00B16F7F"/>
    <w:rsid w:val="00B172B7"/>
    <w:rsid w:val="00B17368"/>
    <w:rsid w:val="00B1788D"/>
    <w:rsid w:val="00B178F7"/>
    <w:rsid w:val="00B1795F"/>
    <w:rsid w:val="00B1799D"/>
    <w:rsid w:val="00B20498"/>
    <w:rsid w:val="00B205A2"/>
    <w:rsid w:val="00B205DD"/>
    <w:rsid w:val="00B206B7"/>
    <w:rsid w:val="00B209AB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0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3FD2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587"/>
    <w:rsid w:val="00B25849"/>
    <w:rsid w:val="00B25A37"/>
    <w:rsid w:val="00B25F06"/>
    <w:rsid w:val="00B266D1"/>
    <w:rsid w:val="00B267A1"/>
    <w:rsid w:val="00B267C4"/>
    <w:rsid w:val="00B26A14"/>
    <w:rsid w:val="00B26C67"/>
    <w:rsid w:val="00B26FA1"/>
    <w:rsid w:val="00B27014"/>
    <w:rsid w:val="00B27331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839"/>
    <w:rsid w:val="00B32E4A"/>
    <w:rsid w:val="00B32F09"/>
    <w:rsid w:val="00B33090"/>
    <w:rsid w:val="00B335A6"/>
    <w:rsid w:val="00B335C2"/>
    <w:rsid w:val="00B3389C"/>
    <w:rsid w:val="00B33DDA"/>
    <w:rsid w:val="00B33EC6"/>
    <w:rsid w:val="00B33EFF"/>
    <w:rsid w:val="00B33F18"/>
    <w:rsid w:val="00B33FAC"/>
    <w:rsid w:val="00B34018"/>
    <w:rsid w:val="00B340D6"/>
    <w:rsid w:val="00B34367"/>
    <w:rsid w:val="00B344BC"/>
    <w:rsid w:val="00B346C6"/>
    <w:rsid w:val="00B34700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13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C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29F"/>
    <w:rsid w:val="00B37388"/>
    <w:rsid w:val="00B37413"/>
    <w:rsid w:val="00B374A0"/>
    <w:rsid w:val="00B37C13"/>
    <w:rsid w:val="00B37D06"/>
    <w:rsid w:val="00B37EC9"/>
    <w:rsid w:val="00B40198"/>
    <w:rsid w:val="00B401ED"/>
    <w:rsid w:val="00B402EC"/>
    <w:rsid w:val="00B40331"/>
    <w:rsid w:val="00B40928"/>
    <w:rsid w:val="00B40A16"/>
    <w:rsid w:val="00B40A44"/>
    <w:rsid w:val="00B40AA2"/>
    <w:rsid w:val="00B40BA3"/>
    <w:rsid w:val="00B40EED"/>
    <w:rsid w:val="00B40FFE"/>
    <w:rsid w:val="00B4144B"/>
    <w:rsid w:val="00B41489"/>
    <w:rsid w:val="00B415AC"/>
    <w:rsid w:val="00B418E3"/>
    <w:rsid w:val="00B41A6C"/>
    <w:rsid w:val="00B41AAD"/>
    <w:rsid w:val="00B41BB7"/>
    <w:rsid w:val="00B41BEE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2D"/>
    <w:rsid w:val="00B4479B"/>
    <w:rsid w:val="00B44A7A"/>
    <w:rsid w:val="00B44CC4"/>
    <w:rsid w:val="00B44D5E"/>
    <w:rsid w:val="00B44DC2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68F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163"/>
    <w:rsid w:val="00B503A9"/>
    <w:rsid w:val="00B506BD"/>
    <w:rsid w:val="00B50A85"/>
    <w:rsid w:val="00B50D46"/>
    <w:rsid w:val="00B50DA9"/>
    <w:rsid w:val="00B50EF2"/>
    <w:rsid w:val="00B50F4B"/>
    <w:rsid w:val="00B50FA8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02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5FC0"/>
    <w:rsid w:val="00B56333"/>
    <w:rsid w:val="00B56839"/>
    <w:rsid w:val="00B56923"/>
    <w:rsid w:val="00B569BB"/>
    <w:rsid w:val="00B569CB"/>
    <w:rsid w:val="00B56B10"/>
    <w:rsid w:val="00B56DAA"/>
    <w:rsid w:val="00B5712A"/>
    <w:rsid w:val="00B57382"/>
    <w:rsid w:val="00B573BA"/>
    <w:rsid w:val="00B57529"/>
    <w:rsid w:val="00B5759F"/>
    <w:rsid w:val="00B579EA"/>
    <w:rsid w:val="00B57FBF"/>
    <w:rsid w:val="00B6026D"/>
    <w:rsid w:val="00B609B1"/>
    <w:rsid w:val="00B609F7"/>
    <w:rsid w:val="00B60BCC"/>
    <w:rsid w:val="00B60DFE"/>
    <w:rsid w:val="00B60E25"/>
    <w:rsid w:val="00B6105C"/>
    <w:rsid w:val="00B610D6"/>
    <w:rsid w:val="00B619B2"/>
    <w:rsid w:val="00B61B71"/>
    <w:rsid w:val="00B61DFD"/>
    <w:rsid w:val="00B62038"/>
    <w:rsid w:val="00B62242"/>
    <w:rsid w:val="00B624B7"/>
    <w:rsid w:val="00B62693"/>
    <w:rsid w:val="00B628A8"/>
    <w:rsid w:val="00B62F9D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6F1"/>
    <w:rsid w:val="00B65956"/>
    <w:rsid w:val="00B65DE6"/>
    <w:rsid w:val="00B65EDB"/>
    <w:rsid w:val="00B66018"/>
    <w:rsid w:val="00B66026"/>
    <w:rsid w:val="00B662A3"/>
    <w:rsid w:val="00B66518"/>
    <w:rsid w:val="00B66529"/>
    <w:rsid w:val="00B66680"/>
    <w:rsid w:val="00B6670B"/>
    <w:rsid w:val="00B66769"/>
    <w:rsid w:val="00B66C08"/>
    <w:rsid w:val="00B671BC"/>
    <w:rsid w:val="00B67246"/>
    <w:rsid w:val="00B675BF"/>
    <w:rsid w:val="00B67762"/>
    <w:rsid w:val="00B67A05"/>
    <w:rsid w:val="00B67CD5"/>
    <w:rsid w:val="00B70111"/>
    <w:rsid w:val="00B701D4"/>
    <w:rsid w:val="00B70394"/>
    <w:rsid w:val="00B708FA"/>
    <w:rsid w:val="00B70927"/>
    <w:rsid w:val="00B7099A"/>
    <w:rsid w:val="00B70BEC"/>
    <w:rsid w:val="00B70C89"/>
    <w:rsid w:val="00B70D8C"/>
    <w:rsid w:val="00B70ED0"/>
    <w:rsid w:val="00B71112"/>
    <w:rsid w:val="00B711D3"/>
    <w:rsid w:val="00B71415"/>
    <w:rsid w:val="00B714CE"/>
    <w:rsid w:val="00B717B1"/>
    <w:rsid w:val="00B71A5B"/>
    <w:rsid w:val="00B71F82"/>
    <w:rsid w:val="00B72243"/>
    <w:rsid w:val="00B7243A"/>
    <w:rsid w:val="00B7246C"/>
    <w:rsid w:val="00B725F9"/>
    <w:rsid w:val="00B72883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21A"/>
    <w:rsid w:val="00B75597"/>
    <w:rsid w:val="00B755D3"/>
    <w:rsid w:val="00B757ED"/>
    <w:rsid w:val="00B75D91"/>
    <w:rsid w:val="00B75DCA"/>
    <w:rsid w:val="00B760D3"/>
    <w:rsid w:val="00B760FD"/>
    <w:rsid w:val="00B763FA"/>
    <w:rsid w:val="00B7645F"/>
    <w:rsid w:val="00B76504"/>
    <w:rsid w:val="00B769F2"/>
    <w:rsid w:val="00B76CD9"/>
    <w:rsid w:val="00B76D2C"/>
    <w:rsid w:val="00B76ED5"/>
    <w:rsid w:val="00B77382"/>
    <w:rsid w:val="00B77612"/>
    <w:rsid w:val="00B7769A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1CEC"/>
    <w:rsid w:val="00B82144"/>
    <w:rsid w:val="00B82223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2EEE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30A"/>
    <w:rsid w:val="00B8547A"/>
    <w:rsid w:val="00B85612"/>
    <w:rsid w:val="00B85757"/>
    <w:rsid w:val="00B859D8"/>
    <w:rsid w:val="00B85C8A"/>
    <w:rsid w:val="00B85EB2"/>
    <w:rsid w:val="00B86045"/>
    <w:rsid w:val="00B8623A"/>
    <w:rsid w:val="00B8624F"/>
    <w:rsid w:val="00B86292"/>
    <w:rsid w:val="00B8648A"/>
    <w:rsid w:val="00B86847"/>
    <w:rsid w:val="00B86957"/>
    <w:rsid w:val="00B87168"/>
    <w:rsid w:val="00B872C6"/>
    <w:rsid w:val="00B873E0"/>
    <w:rsid w:val="00B8762A"/>
    <w:rsid w:val="00B8768E"/>
    <w:rsid w:val="00B87829"/>
    <w:rsid w:val="00B8782A"/>
    <w:rsid w:val="00B87A00"/>
    <w:rsid w:val="00B87A92"/>
    <w:rsid w:val="00B87DFA"/>
    <w:rsid w:val="00B87FAE"/>
    <w:rsid w:val="00B90261"/>
    <w:rsid w:val="00B9027E"/>
    <w:rsid w:val="00B90369"/>
    <w:rsid w:val="00B904FA"/>
    <w:rsid w:val="00B9058D"/>
    <w:rsid w:val="00B9060B"/>
    <w:rsid w:val="00B9069B"/>
    <w:rsid w:val="00B907E1"/>
    <w:rsid w:val="00B9082D"/>
    <w:rsid w:val="00B90844"/>
    <w:rsid w:val="00B90A16"/>
    <w:rsid w:val="00B90BF1"/>
    <w:rsid w:val="00B90D0C"/>
    <w:rsid w:val="00B90FD6"/>
    <w:rsid w:val="00B9124F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C61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616"/>
    <w:rsid w:val="00B96732"/>
    <w:rsid w:val="00B9674C"/>
    <w:rsid w:val="00B96BC3"/>
    <w:rsid w:val="00B96C3F"/>
    <w:rsid w:val="00B96D2A"/>
    <w:rsid w:val="00B97052"/>
    <w:rsid w:val="00B970D7"/>
    <w:rsid w:val="00B971D6"/>
    <w:rsid w:val="00B973BF"/>
    <w:rsid w:val="00B97444"/>
    <w:rsid w:val="00B975DD"/>
    <w:rsid w:val="00B979D6"/>
    <w:rsid w:val="00B97A86"/>
    <w:rsid w:val="00B97DF6"/>
    <w:rsid w:val="00B97E15"/>
    <w:rsid w:val="00B97E77"/>
    <w:rsid w:val="00B97F1F"/>
    <w:rsid w:val="00BA00C7"/>
    <w:rsid w:val="00BA00C8"/>
    <w:rsid w:val="00BA0205"/>
    <w:rsid w:val="00BA0616"/>
    <w:rsid w:val="00BA0811"/>
    <w:rsid w:val="00BA0AA9"/>
    <w:rsid w:val="00BA0B82"/>
    <w:rsid w:val="00BA1207"/>
    <w:rsid w:val="00BA12F6"/>
    <w:rsid w:val="00BA142C"/>
    <w:rsid w:val="00BA156C"/>
    <w:rsid w:val="00BA168E"/>
    <w:rsid w:val="00BA169E"/>
    <w:rsid w:val="00BA1836"/>
    <w:rsid w:val="00BA186F"/>
    <w:rsid w:val="00BA1A99"/>
    <w:rsid w:val="00BA1CD8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BAD"/>
    <w:rsid w:val="00BA2D05"/>
    <w:rsid w:val="00BA2DE9"/>
    <w:rsid w:val="00BA302D"/>
    <w:rsid w:val="00BA3289"/>
    <w:rsid w:val="00BA331D"/>
    <w:rsid w:val="00BA3357"/>
    <w:rsid w:val="00BA337B"/>
    <w:rsid w:val="00BA341E"/>
    <w:rsid w:val="00BA3CA0"/>
    <w:rsid w:val="00BA3ED5"/>
    <w:rsid w:val="00BA41F9"/>
    <w:rsid w:val="00BA4378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A9"/>
    <w:rsid w:val="00BB13BF"/>
    <w:rsid w:val="00BB172F"/>
    <w:rsid w:val="00BB1C45"/>
    <w:rsid w:val="00BB1F96"/>
    <w:rsid w:val="00BB1F9C"/>
    <w:rsid w:val="00BB2015"/>
    <w:rsid w:val="00BB215A"/>
    <w:rsid w:val="00BB219C"/>
    <w:rsid w:val="00BB2335"/>
    <w:rsid w:val="00BB253C"/>
    <w:rsid w:val="00BB2707"/>
    <w:rsid w:val="00BB279B"/>
    <w:rsid w:val="00BB27F0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38"/>
    <w:rsid w:val="00BB3762"/>
    <w:rsid w:val="00BB3840"/>
    <w:rsid w:val="00BB38B6"/>
    <w:rsid w:val="00BB38B8"/>
    <w:rsid w:val="00BB3A08"/>
    <w:rsid w:val="00BB3B34"/>
    <w:rsid w:val="00BB3C8A"/>
    <w:rsid w:val="00BB3CBA"/>
    <w:rsid w:val="00BB3F2D"/>
    <w:rsid w:val="00BB4039"/>
    <w:rsid w:val="00BB4365"/>
    <w:rsid w:val="00BB443F"/>
    <w:rsid w:val="00BB457E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BC2"/>
    <w:rsid w:val="00BB5D2E"/>
    <w:rsid w:val="00BB603A"/>
    <w:rsid w:val="00BB67C1"/>
    <w:rsid w:val="00BB67CD"/>
    <w:rsid w:val="00BB6918"/>
    <w:rsid w:val="00BB69DE"/>
    <w:rsid w:val="00BB6CB4"/>
    <w:rsid w:val="00BB6DAD"/>
    <w:rsid w:val="00BB6FE7"/>
    <w:rsid w:val="00BB75F0"/>
    <w:rsid w:val="00BB7654"/>
    <w:rsid w:val="00BB7673"/>
    <w:rsid w:val="00BB788F"/>
    <w:rsid w:val="00BB78A5"/>
    <w:rsid w:val="00BB7D7D"/>
    <w:rsid w:val="00BC0093"/>
    <w:rsid w:val="00BC009E"/>
    <w:rsid w:val="00BC0903"/>
    <w:rsid w:val="00BC09B1"/>
    <w:rsid w:val="00BC0A12"/>
    <w:rsid w:val="00BC0CB3"/>
    <w:rsid w:val="00BC0D8D"/>
    <w:rsid w:val="00BC0E90"/>
    <w:rsid w:val="00BC0EDA"/>
    <w:rsid w:val="00BC0FF3"/>
    <w:rsid w:val="00BC10EC"/>
    <w:rsid w:val="00BC13B9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168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9C3"/>
    <w:rsid w:val="00BC6A95"/>
    <w:rsid w:val="00BC6C57"/>
    <w:rsid w:val="00BC6E2A"/>
    <w:rsid w:val="00BC6FE0"/>
    <w:rsid w:val="00BC7191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A38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544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2C"/>
    <w:rsid w:val="00BD6DB1"/>
    <w:rsid w:val="00BD6EC5"/>
    <w:rsid w:val="00BD6F2C"/>
    <w:rsid w:val="00BD6F65"/>
    <w:rsid w:val="00BD6FC3"/>
    <w:rsid w:val="00BD708C"/>
    <w:rsid w:val="00BD70B5"/>
    <w:rsid w:val="00BD7181"/>
    <w:rsid w:val="00BD723D"/>
    <w:rsid w:val="00BD77DB"/>
    <w:rsid w:val="00BD793D"/>
    <w:rsid w:val="00BD7B1B"/>
    <w:rsid w:val="00BD7B3E"/>
    <w:rsid w:val="00BD7E95"/>
    <w:rsid w:val="00BD7F90"/>
    <w:rsid w:val="00BE01A8"/>
    <w:rsid w:val="00BE045D"/>
    <w:rsid w:val="00BE0585"/>
    <w:rsid w:val="00BE099B"/>
    <w:rsid w:val="00BE09A0"/>
    <w:rsid w:val="00BE09AA"/>
    <w:rsid w:val="00BE0A00"/>
    <w:rsid w:val="00BE0A2B"/>
    <w:rsid w:val="00BE0A7D"/>
    <w:rsid w:val="00BE0AA8"/>
    <w:rsid w:val="00BE0B32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942"/>
    <w:rsid w:val="00BE499B"/>
    <w:rsid w:val="00BE4BAE"/>
    <w:rsid w:val="00BE4C7A"/>
    <w:rsid w:val="00BE4E5B"/>
    <w:rsid w:val="00BE503C"/>
    <w:rsid w:val="00BE53C2"/>
    <w:rsid w:val="00BE56B3"/>
    <w:rsid w:val="00BE5978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47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9C3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044"/>
    <w:rsid w:val="00C010BF"/>
    <w:rsid w:val="00C010FC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694"/>
    <w:rsid w:val="00C027F4"/>
    <w:rsid w:val="00C02865"/>
    <w:rsid w:val="00C029F4"/>
    <w:rsid w:val="00C02AAA"/>
    <w:rsid w:val="00C02D60"/>
    <w:rsid w:val="00C02D8D"/>
    <w:rsid w:val="00C02E38"/>
    <w:rsid w:val="00C0329B"/>
    <w:rsid w:val="00C0347B"/>
    <w:rsid w:val="00C0357B"/>
    <w:rsid w:val="00C036B4"/>
    <w:rsid w:val="00C03703"/>
    <w:rsid w:val="00C039FF"/>
    <w:rsid w:val="00C03F08"/>
    <w:rsid w:val="00C03FE8"/>
    <w:rsid w:val="00C04504"/>
    <w:rsid w:val="00C04564"/>
    <w:rsid w:val="00C0468C"/>
    <w:rsid w:val="00C04786"/>
    <w:rsid w:val="00C04958"/>
    <w:rsid w:val="00C04BE4"/>
    <w:rsid w:val="00C04DE0"/>
    <w:rsid w:val="00C050B5"/>
    <w:rsid w:val="00C05309"/>
    <w:rsid w:val="00C0531F"/>
    <w:rsid w:val="00C053AB"/>
    <w:rsid w:val="00C05541"/>
    <w:rsid w:val="00C055F1"/>
    <w:rsid w:val="00C05682"/>
    <w:rsid w:val="00C056AB"/>
    <w:rsid w:val="00C057F7"/>
    <w:rsid w:val="00C05D39"/>
    <w:rsid w:val="00C05E05"/>
    <w:rsid w:val="00C05E3C"/>
    <w:rsid w:val="00C05ED6"/>
    <w:rsid w:val="00C05F4B"/>
    <w:rsid w:val="00C06001"/>
    <w:rsid w:val="00C0616E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07E70"/>
    <w:rsid w:val="00C101CD"/>
    <w:rsid w:val="00C103D8"/>
    <w:rsid w:val="00C106AF"/>
    <w:rsid w:val="00C107B6"/>
    <w:rsid w:val="00C109C6"/>
    <w:rsid w:val="00C10A19"/>
    <w:rsid w:val="00C10AC5"/>
    <w:rsid w:val="00C10AED"/>
    <w:rsid w:val="00C10DB3"/>
    <w:rsid w:val="00C10E3C"/>
    <w:rsid w:val="00C110FF"/>
    <w:rsid w:val="00C115FA"/>
    <w:rsid w:val="00C11859"/>
    <w:rsid w:val="00C11B19"/>
    <w:rsid w:val="00C11D0E"/>
    <w:rsid w:val="00C11D15"/>
    <w:rsid w:val="00C12288"/>
    <w:rsid w:val="00C123F9"/>
    <w:rsid w:val="00C125C2"/>
    <w:rsid w:val="00C1269E"/>
    <w:rsid w:val="00C128C1"/>
    <w:rsid w:val="00C12F37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99F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7A4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09F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B95"/>
    <w:rsid w:val="00C26C3B"/>
    <w:rsid w:val="00C26C97"/>
    <w:rsid w:val="00C26D3E"/>
    <w:rsid w:val="00C270B3"/>
    <w:rsid w:val="00C27172"/>
    <w:rsid w:val="00C27224"/>
    <w:rsid w:val="00C27CF7"/>
    <w:rsid w:val="00C27E58"/>
    <w:rsid w:val="00C27E9E"/>
    <w:rsid w:val="00C303B4"/>
    <w:rsid w:val="00C304EE"/>
    <w:rsid w:val="00C305E6"/>
    <w:rsid w:val="00C307BD"/>
    <w:rsid w:val="00C3085C"/>
    <w:rsid w:val="00C30CE4"/>
    <w:rsid w:val="00C31496"/>
    <w:rsid w:val="00C32686"/>
    <w:rsid w:val="00C326F5"/>
    <w:rsid w:val="00C32F1F"/>
    <w:rsid w:val="00C330CB"/>
    <w:rsid w:val="00C33313"/>
    <w:rsid w:val="00C33C30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756"/>
    <w:rsid w:val="00C377E2"/>
    <w:rsid w:val="00C378E4"/>
    <w:rsid w:val="00C37F8B"/>
    <w:rsid w:val="00C40228"/>
    <w:rsid w:val="00C402B9"/>
    <w:rsid w:val="00C405F0"/>
    <w:rsid w:val="00C40638"/>
    <w:rsid w:val="00C4081B"/>
    <w:rsid w:val="00C40925"/>
    <w:rsid w:val="00C40FF2"/>
    <w:rsid w:val="00C41127"/>
    <w:rsid w:val="00C41533"/>
    <w:rsid w:val="00C41891"/>
    <w:rsid w:val="00C41899"/>
    <w:rsid w:val="00C41981"/>
    <w:rsid w:val="00C41A82"/>
    <w:rsid w:val="00C41CA9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6A9"/>
    <w:rsid w:val="00C44924"/>
    <w:rsid w:val="00C44C84"/>
    <w:rsid w:val="00C44E70"/>
    <w:rsid w:val="00C451FD"/>
    <w:rsid w:val="00C45308"/>
    <w:rsid w:val="00C45486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25D"/>
    <w:rsid w:val="00C545F3"/>
    <w:rsid w:val="00C54646"/>
    <w:rsid w:val="00C54818"/>
    <w:rsid w:val="00C54820"/>
    <w:rsid w:val="00C54E26"/>
    <w:rsid w:val="00C54F4A"/>
    <w:rsid w:val="00C54FA4"/>
    <w:rsid w:val="00C553AE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9F1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C95"/>
    <w:rsid w:val="00C63E72"/>
    <w:rsid w:val="00C63FAA"/>
    <w:rsid w:val="00C6422D"/>
    <w:rsid w:val="00C642F2"/>
    <w:rsid w:val="00C642FC"/>
    <w:rsid w:val="00C647F6"/>
    <w:rsid w:val="00C649FC"/>
    <w:rsid w:val="00C64AC2"/>
    <w:rsid w:val="00C64C10"/>
    <w:rsid w:val="00C64CC9"/>
    <w:rsid w:val="00C64DEC"/>
    <w:rsid w:val="00C6547C"/>
    <w:rsid w:val="00C654C9"/>
    <w:rsid w:val="00C65543"/>
    <w:rsid w:val="00C65566"/>
    <w:rsid w:val="00C65854"/>
    <w:rsid w:val="00C65C75"/>
    <w:rsid w:val="00C65E07"/>
    <w:rsid w:val="00C65ED4"/>
    <w:rsid w:val="00C6650F"/>
    <w:rsid w:val="00C6653D"/>
    <w:rsid w:val="00C66956"/>
    <w:rsid w:val="00C66A70"/>
    <w:rsid w:val="00C66A76"/>
    <w:rsid w:val="00C66B1E"/>
    <w:rsid w:val="00C66E09"/>
    <w:rsid w:val="00C671E3"/>
    <w:rsid w:val="00C67294"/>
    <w:rsid w:val="00C675CB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3F6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03"/>
    <w:rsid w:val="00C72F76"/>
    <w:rsid w:val="00C730F7"/>
    <w:rsid w:val="00C7336A"/>
    <w:rsid w:val="00C734D3"/>
    <w:rsid w:val="00C736D7"/>
    <w:rsid w:val="00C7372D"/>
    <w:rsid w:val="00C7387A"/>
    <w:rsid w:val="00C73989"/>
    <w:rsid w:val="00C73A22"/>
    <w:rsid w:val="00C73D15"/>
    <w:rsid w:val="00C73DF3"/>
    <w:rsid w:val="00C74600"/>
    <w:rsid w:val="00C74615"/>
    <w:rsid w:val="00C74740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55A2"/>
    <w:rsid w:val="00C768EB"/>
    <w:rsid w:val="00C76968"/>
    <w:rsid w:val="00C76B30"/>
    <w:rsid w:val="00C76E13"/>
    <w:rsid w:val="00C77074"/>
    <w:rsid w:val="00C772BD"/>
    <w:rsid w:val="00C7736C"/>
    <w:rsid w:val="00C773ED"/>
    <w:rsid w:val="00C77627"/>
    <w:rsid w:val="00C77A5A"/>
    <w:rsid w:val="00C77C76"/>
    <w:rsid w:val="00C77D10"/>
    <w:rsid w:val="00C77D1F"/>
    <w:rsid w:val="00C77E04"/>
    <w:rsid w:val="00C80056"/>
    <w:rsid w:val="00C8006A"/>
    <w:rsid w:val="00C807E6"/>
    <w:rsid w:val="00C80801"/>
    <w:rsid w:val="00C80896"/>
    <w:rsid w:val="00C80B9B"/>
    <w:rsid w:val="00C80BA5"/>
    <w:rsid w:val="00C80DDC"/>
    <w:rsid w:val="00C80E34"/>
    <w:rsid w:val="00C80EC1"/>
    <w:rsid w:val="00C81183"/>
    <w:rsid w:val="00C81193"/>
    <w:rsid w:val="00C81585"/>
    <w:rsid w:val="00C815BD"/>
    <w:rsid w:val="00C81ABC"/>
    <w:rsid w:val="00C81E77"/>
    <w:rsid w:val="00C81EE4"/>
    <w:rsid w:val="00C81F2C"/>
    <w:rsid w:val="00C82108"/>
    <w:rsid w:val="00C8257F"/>
    <w:rsid w:val="00C826E3"/>
    <w:rsid w:val="00C82728"/>
    <w:rsid w:val="00C82A00"/>
    <w:rsid w:val="00C82DE9"/>
    <w:rsid w:val="00C82E31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64F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1EC4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108"/>
    <w:rsid w:val="00C952EB"/>
    <w:rsid w:val="00C9544F"/>
    <w:rsid w:val="00C954C0"/>
    <w:rsid w:val="00C95653"/>
    <w:rsid w:val="00C96023"/>
    <w:rsid w:val="00C960FA"/>
    <w:rsid w:val="00C96211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B24"/>
    <w:rsid w:val="00C97B38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AB3"/>
    <w:rsid w:val="00CA3BBA"/>
    <w:rsid w:val="00CA3E94"/>
    <w:rsid w:val="00CA3F46"/>
    <w:rsid w:val="00CA3FE3"/>
    <w:rsid w:val="00CA42F8"/>
    <w:rsid w:val="00CA4305"/>
    <w:rsid w:val="00CA45A1"/>
    <w:rsid w:val="00CA46FF"/>
    <w:rsid w:val="00CA4705"/>
    <w:rsid w:val="00CA47F2"/>
    <w:rsid w:val="00CA483E"/>
    <w:rsid w:val="00CA4840"/>
    <w:rsid w:val="00CA485E"/>
    <w:rsid w:val="00CA48BF"/>
    <w:rsid w:val="00CA5543"/>
    <w:rsid w:val="00CA554B"/>
    <w:rsid w:val="00CA5849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6D7"/>
    <w:rsid w:val="00CA7726"/>
    <w:rsid w:val="00CA78E7"/>
    <w:rsid w:val="00CB008B"/>
    <w:rsid w:val="00CB0854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9BD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3A"/>
    <w:rsid w:val="00CB4D48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08"/>
    <w:rsid w:val="00CB5A6F"/>
    <w:rsid w:val="00CB5E74"/>
    <w:rsid w:val="00CB606D"/>
    <w:rsid w:val="00CB623E"/>
    <w:rsid w:val="00CB630A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0F4A"/>
    <w:rsid w:val="00CC10AE"/>
    <w:rsid w:val="00CC110B"/>
    <w:rsid w:val="00CC11A3"/>
    <w:rsid w:val="00CC11CE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0B2"/>
    <w:rsid w:val="00CC4263"/>
    <w:rsid w:val="00CC475D"/>
    <w:rsid w:val="00CC4998"/>
    <w:rsid w:val="00CC49AA"/>
    <w:rsid w:val="00CC4B34"/>
    <w:rsid w:val="00CC4E98"/>
    <w:rsid w:val="00CC4EBC"/>
    <w:rsid w:val="00CC5137"/>
    <w:rsid w:val="00CC52BC"/>
    <w:rsid w:val="00CC52F4"/>
    <w:rsid w:val="00CC5BA4"/>
    <w:rsid w:val="00CC60EC"/>
    <w:rsid w:val="00CC6326"/>
    <w:rsid w:val="00CC64C5"/>
    <w:rsid w:val="00CC6581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45"/>
    <w:rsid w:val="00CC79E6"/>
    <w:rsid w:val="00CC7E57"/>
    <w:rsid w:val="00CD0373"/>
    <w:rsid w:val="00CD05F6"/>
    <w:rsid w:val="00CD0754"/>
    <w:rsid w:val="00CD075B"/>
    <w:rsid w:val="00CD0C7C"/>
    <w:rsid w:val="00CD11AB"/>
    <w:rsid w:val="00CD15DE"/>
    <w:rsid w:val="00CD1806"/>
    <w:rsid w:val="00CD1B89"/>
    <w:rsid w:val="00CD2032"/>
    <w:rsid w:val="00CD20E2"/>
    <w:rsid w:val="00CD24BD"/>
    <w:rsid w:val="00CD268C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3C5"/>
    <w:rsid w:val="00CD642A"/>
    <w:rsid w:val="00CD6618"/>
    <w:rsid w:val="00CD6B82"/>
    <w:rsid w:val="00CD6D9E"/>
    <w:rsid w:val="00CD6E5D"/>
    <w:rsid w:val="00CD712E"/>
    <w:rsid w:val="00CD7187"/>
    <w:rsid w:val="00CD7230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5A1"/>
    <w:rsid w:val="00CE0771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B4"/>
    <w:rsid w:val="00CE2FE2"/>
    <w:rsid w:val="00CE2FE8"/>
    <w:rsid w:val="00CE3638"/>
    <w:rsid w:val="00CE3682"/>
    <w:rsid w:val="00CE3698"/>
    <w:rsid w:val="00CE3CAB"/>
    <w:rsid w:val="00CE3E9C"/>
    <w:rsid w:val="00CE43E9"/>
    <w:rsid w:val="00CE453C"/>
    <w:rsid w:val="00CE4755"/>
    <w:rsid w:val="00CE47E7"/>
    <w:rsid w:val="00CE4BC8"/>
    <w:rsid w:val="00CE5171"/>
    <w:rsid w:val="00CE5513"/>
    <w:rsid w:val="00CE5969"/>
    <w:rsid w:val="00CE59CE"/>
    <w:rsid w:val="00CE5B9C"/>
    <w:rsid w:val="00CE5BBC"/>
    <w:rsid w:val="00CE5F7F"/>
    <w:rsid w:val="00CE624C"/>
    <w:rsid w:val="00CE6518"/>
    <w:rsid w:val="00CE6AD0"/>
    <w:rsid w:val="00CE6BCC"/>
    <w:rsid w:val="00CE6F52"/>
    <w:rsid w:val="00CE7214"/>
    <w:rsid w:val="00CE7339"/>
    <w:rsid w:val="00CE7340"/>
    <w:rsid w:val="00CE7423"/>
    <w:rsid w:val="00CE75AC"/>
    <w:rsid w:val="00CE76D0"/>
    <w:rsid w:val="00CE789C"/>
    <w:rsid w:val="00CE7A84"/>
    <w:rsid w:val="00CE7AE4"/>
    <w:rsid w:val="00CE7E84"/>
    <w:rsid w:val="00CF0101"/>
    <w:rsid w:val="00CF0110"/>
    <w:rsid w:val="00CF06AF"/>
    <w:rsid w:val="00CF0751"/>
    <w:rsid w:val="00CF0A92"/>
    <w:rsid w:val="00CF0BF7"/>
    <w:rsid w:val="00CF0CA9"/>
    <w:rsid w:val="00CF0DCF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58C"/>
    <w:rsid w:val="00CF397B"/>
    <w:rsid w:val="00CF3D78"/>
    <w:rsid w:val="00CF3E75"/>
    <w:rsid w:val="00CF3EB9"/>
    <w:rsid w:val="00CF40CC"/>
    <w:rsid w:val="00CF41A5"/>
    <w:rsid w:val="00CF4383"/>
    <w:rsid w:val="00CF43E8"/>
    <w:rsid w:val="00CF4494"/>
    <w:rsid w:val="00CF456C"/>
    <w:rsid w:val="00CF479F"/>
    <w:rsid w:val="00CF48FC"/>
    <w:rsid w:val="00CF4C7F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283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078"/>
    <w:rsid w:val="00D04155"/>
    <w:rsid w:val="00D041A0"/>
    <w:rsid w:val="00D04242"/>
    <w:rsid w:val="00D046DB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658"/>
    <w:rsid w:val="00D05952"/>
    <w:rsid w:val="00D05BE2"/>
    <w:rsid w:val="00D05CE2"/>
    <w:rsid w:val="00D05F25"/>
    <w:rsid w:val="00D06182"/>
    <w:rsid w:val="00D0620A"/>
    <w:rsid w:val="00D062C8"/>
    <w:rsid w:val="00D066F4"/>
    <w:rsid w:val="00D067FA"/>
    <w:rsid w:val="00D06925"/>
    <w:rsid w:val="00D06AAE"/>
    <w:rsid w:val="00D06D7E"/>
    <w:rsid w:val="00D07064"/>
    <w:rsid w:val="00D071D5"/>
    <w:rsid w:val="00D07320"/>
    <w:rsid w:val="00D0749E"/>
    <w:rsid w:val="00D076A6"/>
    <w:rsid w:val="00D079A7"/>
    <w:rsid w:val="00D07E9D"/>
    <w:rsid w:val="00D07F6A"/>
    <w:rsid w:val="00D1001E"/>
    <w:rsid w:val="00D1044C"/>
    <w:rsid w:val="00D1091E"/>
    <w:rsid w:val="00D10A08"/>
    <w:rsid w:val="00D10A1F"/>
    <w:rsid w:val="00D10A2B"/>
    <w:rsid w:val="00D10C28"/>
    <w:rsid w:val="00D1108D"/>
    <w:rsid w:val="00D110D5"/>
    <w:rsid w:val="00D110F6"/>
    <w:rsid w:val="00D111CE"/>
    <w:rsid w:val="00D111F7"/>
    <w:rsid w:val="00D11299"/>
    <w:rsid w:val="00D11400"/>
    <w:rsid w:val="00D11553"/>
    <w:rsid w:val="00D115A8"/>
    <w:rsid w:val="00D11B99"/>
    <w:rsid w:val="00D11CBE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B4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4F7E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5A"/>
    <w:rsid w:val="00D16E7A"/>
    <w:rsid w:val="00D17236"/>
    <w:rsid w:val="00D173CB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D0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7FA"/>
    <w:rsid w:val="00D2198E"/>
    <w:rsid w:val="00D21AE1"/>
    <w:rsid w:val="00D21E82"/>
    <w:rsid w:val="00D21F1A"/>
    <w:rsid w:val="00D21FE8"/>
    <w:rsid w:val="00D2210E"/>
    <w:rsid w:val="00D221B5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05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867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00E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AE0"/>
    <w:rsid w:val="00D34F7B"/>
    <w:rsid w:val="00D3511D"/>
    <w:rsid w:val="00D3543E"/>
    <w:rsid w:val="00D355EC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BFD"/>
    <w:rsid w:val="00D36C52"/>
    <w:rsid w:val="00D36CDA"/>
    <w:rsid w:val="00D36DDB"/>
    <w:rsid w:val="00D36DE4"/>
    <w:rsid w:val="00D37648"/>
    <w:rsid w:val="00D376F4"/>
    <w:rsid w:val="00D3774C"/>
    <w:rsid w:val="00D37AB7"/>
    <w:rsid w:val="00D37E43"/>
    <w:rsid w:val="00D40179"/>
    <w:rsid w:val="00D40222"/>
    <w:rsid w:val="00D40983"/>
    <w:rsid w:val="00D40BAF"/>
    <w:rsid w:val="00D410B2"/>
    <w:rsid w:val="00D41205"/>
    <w:rsid w:val="00D41299"/>
    <w:rsid w:val="00D4182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9D"/>
    <w:rsid w:val="00D432D4"/>
    <w:rsid w:val="00D434C3"/>
    <w:rsid w:val="00D439C7"/>
    <w:rsid w:val="00D43A36"/>
    <w:rsid w:val="00D43ADB"/>
    <w:rsid w:val="00D43BE8"/>
    <w:rsid w:val="00D4408C"/>
    <w:rsid w:val="00D4410E"/>
    <w:rsid w:val="00D44187"/>
    <w:rsid w:val="00D4421C"/>
    <w:rsid w:val="00D44495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7B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0F0D"/>
    <w:rsid w:val="00D5130B"/>
    <w:rsid w:val="00D5176D"/>
    <w:rsid w:val="00D51846"/>
    <w:rsid w:val="00D51A3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24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60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D0A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19"/>
    <w:rsid w:val="00D57B32"/>
    <w:rsid w:val="00D57B8C"/>
    <w:rsid w:val="00D57D83"/>
    <w:rsid w:val="00D57E7D"/>
    <w:rsid w:val="00D57FE3"/>
    <w:rsid w:val="00D60031"/>
    <w:rsid w:val="00D600B5"/>
    <w:rsid w:val="00D601CB"/>
    <w:rsid w:val="00D604A8"/>
    <w:rsid w:val="00D60B6E"/>
    <w:rsid w:val="00D60F6B"/>
    <w:rsid w:val="00D61466"/>
    <w:rsid w:val="00D616D9"/>
    <w:rsid w:val="00D617F0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3FE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821"/>
    <w:rsid w:val="00D65AD7"/>
    <w:rsid w:val="00D65D87"/>
    <w:rsid w:val="00D65D8E"/>
    <w:rsid w:val="00D66023"/>
    <w:rsid w:val="00D6668D"/>
    <w:rsid w:val="00D66743"/>
    <w:rsid w:val="00D6691E"/>
    <w:rsid w:val="00D66C41"/>
    <w:rsid w:val="00D66E87"/>
    <w:rsid w:val="00D66F27"/>
    <w:rsid w:val="00D66FBB"/>
    <w:rsid w:val="00D6722A"/>
    <w:rsid w:val="00D67317"/>
    <w:rsid w:val="00D67362"/>
    <w:rsid w:val="00D67382"/>
    <w:rsid w:val="00D678DC"/>
    <w:rsid w:val="00D70145"/>
    <w:rsid w:val="00D706AA"/>
    <w:rsid w:val="00D7097D"/>
    <w:rsid w:val="00D70C02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11F"/>
    <w:rsid w:val="00D73285"/>
    <w:rsid w:val="00D73387"/>
    <w:rsid w:val="00D7340B"/>
    <w:rsid w:val="00D73606"/>
    <w:rsid w:val="00D7364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65E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5A"/>
    <w:rsid w:val="00D762F1"/>
    <w:rsid w:val="00D76855"/>
    <w:rsid w:val="00D768AE"/>
    <w:rsid w:val="00D76A1E"/>
    <w:rsid w:val="00D76BCD"/>
    <w:rsid w:val="00D76FAE"/>
    <w:rsid w:val="00D771E0"/>
    <w:rsid w:val="00D775A9"/>
    <w:rsid w:val="00D77A5A"/>
    <w:rsid w:val="00D77AD7"/>
    <w:rsid w:val="00D77BA9"/>
    <w:rsid w:val="00D77BCF"/>
    <w:rsid w:val="00D77CDA"/>
    <w:rsid w:val="00D77E8D"/>
    <w:rsid w:val="00D77EE9"/>
    <w:rsid w:val="00D77F1A"/>
    <w:rsid w:val="00D80056"/>
    <w:rsid w:val="00D80281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511"/>
    <w:rsid w:val="00D836BD"/>
    <w:rsid w:val="00D83701"/>
    <w:rsid w:val="00D83725"/>
    <w:rsid w:val="00D83A87"/>
    <w:rsid w:val="00D83BA5"/>
    <w:rsid w:val="00D83C43"/>
    <w:rsid w:val="00D84244"/>
    <w:rsid w:val="00D84C3A"/>
    <w:rsid w:val="00D84D38"/>
    <w:rsid w:val="00D84DDC"/>
    <w:rsid w:val="00D851F2"/>
    <w:rsid w:val="00D85216"/>
    <w:rsid w:val="00D854BD"/>
    <w:rsid w:val="00D8577E"/>
    <w:rsid w:val="00D8589E"/>
    <w:rsid w:val="00D859AD"/>
    <w:rsid w:val="00D85EDC"/>
    <w:rsid w:val="00D86066"/>
    <w:rsid w:val="00D86492"/>
    <w:rsid w:val="00D866AB"/>
    <w:rsid w:val="00D86AB0"/>
    <w:rsid w:val="00D86CF5"/>
    <w:rsid w:val="00D871ED"/>
    <w:rsid w:val="00D8721F"/>
    <w:rsid w:val="00D87418"/>
    <w:rsid w:val="00D876F6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1F9F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C14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0FA1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2BD3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7CC"/>
    <w:rsid w:val="00DA4823"/>
    <w:rsid w:val="00DA4C22"/>
    <w:rsid w:val="00DA4EF5"/>
    <w:rsid w:val="00DA520A"/>
    <w:rsid w:val="00DA5252"/>
    <w:rsid w:val="00DA5277"/>
    <w:rsid w:val="00DA5994"/>
    <w:rsid w:val="00DA5BFA"/>
    <w:rsid w:val="00DA623E"/>
    <w:rsid w:val="00DA6318"/>
    <w:rsid w:val="00DA68A7"/>
    <w:rsid w:val="00DA68ED"/>
    <w:rsid w:val="00DA68F3"/>
    <w:rsid w:val="00DA6A67"/>
    <w:rsid w:val="00DA6B6A"/>
    <w:rsid w:val="00DA6BED"/>
    <w:rsid w:val="00DA6C6A"/>
    <w:rsid w:val="00DA6CB9"/>
    <w:rsid w:val="00DA6E9A"/>
    <w:rsid w:val="00DA73A1"/>
    <w:rsid w:val="00DA75BC"/>
    <w:rsid w:val="00DA75CB"/>
    <w:rsid w:val="00DA782A"/>
    <w:rsid w:val="00DA7A91"/>
    <w:rsid w:val="00DA7B3C"/>
    <w:rsid w:val="00DB0301"/>
    <w:rsid w:val="00DB0716"/>
    <w:rsid w:val="00DB0912"/>
    <w:rsid w:val="00DB09B4"/>
    <w:rsid w:val="00DB0A36"/>
    <w:rsid w:val="00DB0A52"/>
    <w:rsid w:val="00DB0C9C"/>
    <w:rsid w:val="00DB0DF3"/>
    <w:rsid w:val="00DB0F36"/>
    <w:rsid w:val="00DB114D"/>
    <w:rsid w:val="00DB1297"/>
    <w:rsid w:val="00DB1501"/>
    <w:rsid w:val="00DB1854"/>
    <w:rsid w:val="00DB19BC"/>
    <w:rsid w:val="00DB1D02"/>
    <w:rsid w:val="00DB1E46"/>
    <w:rsid w:val="00DB1E85"/>
    <w:rsid w:val="00DB1F34"/>
    <w:rsid w:val="00DB2195"/>
    <w:rsid w:val="00DB232F"/>
    <w:rsid w:val="00DB234D"/>
    <w:rsid w:val="00DB2387"/>
    <w:rsid w:val="00DB28DF"/>
    <w:rsid w:val="00DB2A0B"/>
    <w:rsid w:val="00DB2A69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3EB8"/>
    <w:rsid w:val="00DB40BF"/>
    <w:rsid w:val="00DB41E0"/>
    <w:rsid w:val="00DB4226"/>
    <w:rsid w:val="00DB444B"/>
    <w:rsid w:val="00DB4454"/>
    <w:rsid w:val="00DB4C60"/>
    <w:rsid w:val="00DB4DB0"/>
    <w:rsid w:val="00DB4FB5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B81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99E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EE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5D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EF0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57"/>
    <w:rsid w:val="00DD1F60"/>
    <w:rsid w:val="00DD1F90"/>
    <w:rsid w:val="00DD212E"/>
    <w:rsid w:val="00DD23A4"/>
    <w:rsid w:val="00DD2917"/>
    <w:rsid w:val="00DD2A71"/>
    <w:rsid w:val="00DD2C92"/>
    <w:rsid w:val="00DD35E5"/>
    <w:rsid w:val="00DD392D"/>
    <w:rsid w:val="00DD3A74"/>
    <w:rsid w:val="00DD3BA9"/>
    <w:rsid w:val="00DD3CB5"/>
    <w:rsid w:val="00DD3DF6"/>
    <w:rsid w:val="00DD41FA"/>
    <w:rsid w:val="00DD43AD"/>
    <w:rsid w:val="00DD43E8"/>
    <w:rsid w:val="00DD4559"/>
    <w:rsid w:val="00DD45FC"/>
    <w:rsid w:val="00DD4656"/>
    <w:rsid w:val="00DD46B4"/>
    <w:rsid w:val="00DD480E"/>
    <w:rsid w:val="00DD4BFC"/>
    <w:rsid w:val="00DD4C09"/>
    <w:rsid w:val="00DD4CA6"/>
    <w:rsid w:val="00DD4D8B"/>
    <w:rsid w:val="00DD4EE2"/>
    <w:rsid w:val="00DD4EEA"/>
    <w:rsid w:val="00DD50C3"/>
    <w:rsid w:val="00DD50FF"/>
    <w:rsid w:val="00DD5482"/>
    <w:rsid w:val="00DD54A5"/>
    <w:rsid w:val="00DD56AD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0A8"/>
    <w:rsid w:val="00DD713E"/>
    <w:rsid w:val="00DD7855"/>
    <w:rsid w:val="00DD7867"/>
    <w:rsid w:val="00DD7CE7"/>
    <w:rsid w:val="00DE0124"/>
    <w:rsid w:val="00DE0564"/>
    <w:rsid w:val="00DE05E3"/>
    <w:rsid w:val="00DE09A1"/>
    <w:rsid w:val="00DE0A51"/>
    <w:rsid w:val="00DE0B0E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2F0"/>
    <w:rsid w:val="00DE2407"/>
    <w:rsid w:val="00DE25E5"/>
    <w:rsid w:val="00DE275C"/>
    <w:rsid w:val="00DE296F"/>
    <w:rsid w:val="00DE2C5A"/>
    <w:rsid w:val="00DE2EB7"/>
    <w:rsid w:val="00DE31B9"/>
    <w:rsid w:val="00DE32C3"/>
    <w:rsid w:val="00DE33DF"/>
    <w:rsid w:val="00DE355C"/>
    <w:rsid w:val="00DE3754"/>
    <w:rsid w:val="00DE39E4"/>
    <w:rsid w:val="00DE3CDD"/>
    <w:rsid w:val="00DE3CE9"/>
    <w:rsid w:val="00DE437D"/>
    <w:rsid w:val="00DE44D5"/>
    <w:rsid w:val="00DE4518"/>
    <w:rsid w:val="00DE471C"/>
    <w:rsid w:val="00DE4766"/>
    <w:rsid w:val="00DE483F"/>
    <w:rsid w:val="00DE494A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5CD8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367"/>
    <w:rsid w:val="00DE7427"/>
    <w:rsid w:val="00DE7484"/>
    <w:rsid w:val="00DE74FE"/>
    <w:rsid w:val="00DE7683"/>
    <w:rsid w:val="00DE7900"/>
    <w:rsid w:val="00DE7935"/>
    <w:rsid w:val="00DE7ADE"/>
    <w:rsid w:val="00DE7D4B"/>
    <w:rsid w:val="00DE7F41"/>
    <w:rsid w:val="00DE7F66"/>
    <w:rsid w:val="00DF0114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334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36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EA3"/>
    <w:rsid w:val="00DF5FEF"/>
    <w:rsid w:val="00DF637B"/>
    <w:rsid w:val="00DF64F0"/>
    <w:rsid w:val="00DF6764"/>
    <w:rsid w:val="00DF67E7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8FC"/>
    <w:rsid w:val="00E00957"/>
    <w:rsid w:val="00E009E8"/>
    <w:rsid w:val="00E00B17"/>
    <w:rsid w:val="00E00C2E"/>
    <w:rsid w:val="00E00C75"/>
    <w:rsid w:val="00E00C9F"/>
    <w:rsid w:val="00E01170"/>
    <w:rsid w:val="00E01228"/>
    <w:rsid w:val="00E0146F"/>
    <w:rsid w:val="00E01739"/>
    <w:rsid w:val="00E018C7"/>
    <w:rsid w:val="00E01D51"/>
    <w:rsid w:val="00E01D6D"/>
    <w:rsid w:val="00E02000"/>
    <w:rsid w:val="00E02068"/>
    <w:rsid w:val="00E02087"/>
    <w:rsid w:val="00E0208F"/>
    <w:rsid w:val="00E024CC"/>
    <w:rsid w:val="00E02619"/>
    <w:rsid w:val="00E02A32"/>
    <w:rsid w:val="00E02ABB"/>
    <w:rsid w:val="00E02B57"/>
    <w:rsid w:val="00E02D52"/>
    <w:rsid w:val="00E02D89"/>
    <w:rsid w:val="00E02E05"/>
    <w:rsid w:val="00E02FC5"/>
    <w:rsid w:val="00E03093"/>
    <w:rsid w:val="00E03286"/>
    <w:rsid w:val="00E032C1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4DF"/>
    <w:rsid w:val="00E07507"/>
    <w:rsid w:val="00E0759A"/>
    <w:rsid w:val="00E076E1"/>
    <w:rsid w:val="00E076F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1EDD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446"/>
    <w:rsid w:val="00E15626"/>
    <w:rsid w:val="00E156F2"/>
    <w:rsid w:val="00E1574B"/>
    <w:rsid w:val="00E15BDA"/>
    <w:rsid w:val="00E15F44"/>
    <w:rsid w:val="00E15F54"/>
    <w:rsid w:val="00E163AE"/>
    <w:rsid w:val="00E1671E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90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1EC"/>
    <w:rsid w:val="00E2121C"/>
    <w:rsid w:val="00E21296"/>
    <w:rsid w:val="00E214F0"/>
    <w:rsid w:val="00E21653"/>
    <w:rsid w:val="00E21671"/>
    <w:rsid w:val="00E216EC"/>
    <w:rsid w:val="00E2173C"/>
    <w:rsid w:val="00E218C8"/>
    <w:rsid w:val="00E21AC0"/>
    <w:rsid w:val="00E21CFC"/>
    <w:rsid w:val="00E21D72"/>
    <w:rsid w:val="00E21E1C"/>
    <w:rsid w:val="00E220AA"/>
    <w:rsid w:val="00E2210F"/>
    <w:rsid w:val="00E224AE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3C20"/>
    <w:rsid w:val="00E23D02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517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ACC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789"/>
    <w:rsid w:val="00E34AAE"/>
    <w:rsid w:val="00E35358"/>
    <w:rsid w:val="00E353EB"/>
    <w:rsid w:val="00E35514"/>
    <w:rsid w:val="00E3583A"/>
    <w:rsid w:val="00E3629E"/>
    <w:rsid w:val="00E364AB"/>
    <w:rsid w:val="00E36504"/>
    <w:rsid w:val="00E366C5"/>
    <w:rsid w:val="00E36862"/>
    <w:rsid w:val="00E36A18"/>
    <w:rsid w:val="00E36AAE"/>
    <w:rsid w:val="00E36BA1"/>
    <w:rsid w:val="00E36FA2"/>
    <w:rsid w:val="00E37156"/>
    <w:rsid w:val="00E373D0"/>
    <w:rsid w:val="00E374E4"/>
    <w:rsid w:val="00E37527"/>
    <w:rsid w:val="00E3766A"/>
    <w:rsid w:val="00E377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0B"/>
    <w:rsid w:val="00E42645"/>
    <w:rsid w:val="00E42846"/>
    <w:rsid w:val="00E4284C"/>
    <w:rsid w:val="00E4293A"/>
    <w:rsid w:val="00E42AB2"/>
    <w:rsid w:val="00E42BFE"/>
    <w:rsid w:val="00E43150"/>
    <w:rsid w:val="00E431CC"/>
    <w:rsid w:val="00E431F1"/>
    <w:rsid w:val="00E43391"/>
    <w:rsid w:val="00E43528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7B"/>
    <w:rsid w:val="00E44CC0"/>
    <w:rsid w:val="00E44F72"/>
    <w:rsid w:val="00E450A8"/>
    <w:rsid w:val="00E450CF"/>
    <w:rsid w:val="00E4539A"/>
    <w:rsid w:val="00E4545C"/>
    <w:rsid w:val="00E457BB"/>
    <w:rsid w:val="00E45BD5"/>
    <w:rsid w:val="00E45E07"/>
    <w:rsid w:val="00E45F05"/>
    <w:rsid w:val="00E45FD9"/>
    <w:rsid w:val="00E460F7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C48"/>
    <w:rsid w:val="00E47E33"/>
    <w:rsid w:val="00E5003F"/>
    <w:rsid w:val="00E500A7"/>
    <w:rsid w:val="00E50138"/>
    <w:rsid w:val="00E506CC"/>
    <w:rsid w:val="00E50832"/>
    <w:rsid w:val="00E50A5F"/>
    <w:rsid w:val="00E50BF9"/>
    <w:rsid w:val="00E511D5"/>
    <w:rsid w:val="00E51673"/>
    <w:rsid w:val="00E519E8"/>
    <w:rsid w:val="00E51A26"/>
    <w:rsid w:val="00E51C04"/>
    <w:rsid w:val="00E51D0B"/>
    <w:rsid w:val="00E51EB4"/>
    <w:rsid w:val="00E5217E"/>
    <w:rsid w:val="00E52215"/>
    <w:rsid w:val="00E52413"/>
    <w:rsid w:val="00E5244A"/>
    <w:rsid w:val="00E524A7"/>
    <w:rsid w:val="00E524BA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624B"/>
    <w:rsid w:val="00E5668E"/>
    <w:rsid w:val="00E5701A"/>
    <w:rsid w:val="00E5721B"/>
    <w:rsid w:val="00E576B0"/>
    <w:rsid w:val="00E577BD"/>
    <w:rsid w:val="00E57A2D"/>
    <w:rsid w:val="00E57D01"/>
    <w:rsid w:val="00E57E23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AA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42F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1C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3B"/>
    <w:rsid w:val="00E717C1"/>
    <w:rsid w:val="00E71935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DDA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19"/>
    <w:rsid w:val="00E7603E"/>
    <w:rsid w:val="00E76062"/>
    <w:rsid w:val="00E7638D"/>
    <w:rsid w:val="00E763D5"/>
    <w:rsid w:val="00E764FA"/>
    <w:rsid w:val="00E7661D"/>
    <w:rsid w:val="00E76F61"/>
    <w:rsid w:val="00E77012"/>
    <w:rsid w:val="00E77152"/>
    <w:rsid w:val="00E77287"/>
    <w:rsid w:val="00E772C9"/>
    <w:rsid w:val="00E7737D"/>
    <w:rsid w:val="00E77445"/>
    <w:rsid w:val="00E77464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707"/>
    <w:rsid w:val="00E82A9E"/>
    <w:rsid w:val="00E82E97"/>
    <w:rsid w:val="00E82F63"/>
    <w:rsid w:val="00E8332A"/>
    <w:rsid w:val="00E83362"/>
    <w:rsid w:val="00E834D4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346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CA9"/>
    <w:rsid w:val="00E85F3B"/>
    <w:rsid w:val="00E86150"/>
    <w:rsid w:val="00E86251"/>
    <w:rsid w:val="00E8666B"/>
    <w:rsid w:val="00E8670F"/>
    <w:rsid w:val="00E867CD"/>
    <w:rsid w:val="00E86880"/>
    <w:rsid w:val="00E86A55"/>
    <w:rsid w:val="00E86C0F"/>
    <w:rsid w:val="00E870DE"/>
    <w:rsid w:val="00E87118"/>
    <w:rsid w:val="00E87119"/>
    <w:rsid w:val="00E874F0"/>
    <w:rsid w:val="00E8769F"/>
    <w:rsid w:val="00E87701"/>
    <w:rsid w:val="00E87769"/>
    <w:rsid w:val="00E878D4"/>
    <w:rsid w:val="00E87A8D"/>
    <w:rsid w:val="00E87F39"/>
    <w:rsid w:val="00E90355"/>
    <w:rsid w:val="00E9058A"/>
    <w:rsid w:val="00E90732"/>
    <w:rsid w:val="00E9074C"/>
    <w:rsid w:val="00E908F0"/>
    <w:rsid w:val="00E90D27"/>
    <w:rsid w:val="00E90EB5"/>
    <w:rsid w:val="00E90FD2"/>
    <w:rsid w:val="00E910E4"/>
    <w:rsid w:val="00E9123F"/>
    <w:rsid w:val="00E9162F"/>
    <w:rsid w:val="00E916D6"/>
    <w:rsid w:val="00E9176C"/>
    <w:rsid w:val="00E91C38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53F"/>
    <w:rsid w:val="00E946FD"/>
    <w:rsid w:val="00E94BAA"/>
    <w:rsid w:val="00E94F3A"/>
    <w:rsid w:val="00E950C9"/>
    <w:rsid w:val="00E95637"/>
    <w:rsid w:val="00E9576C"/>
    <w:rsid w:val="00E95A9E"/>
    <w:rsid w:val="00E95D02"/>
    <w:rsid w:val="00E95FBA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5B3"/>
    <w:rsid w:val="00E977B4"/>
    <w:rsid w:val="00E9781B"/>
    <w:rsid w:val="00EA008E"/>
    <w:rsid w:val="00EA00AB"/>
    <w:rsid w:val="00EA0547"/>
    <w:rsid w:val="00EA0594"/>
    <w:rsid w:val="00EA0737"/>
    <w:rsid w:val="00EA0772"/>
    <w:rsid w:val="00EA0805"/>
    <w:rsid w:val="00EA092D"/>
    <w:rsid w:val="00EA0B79"/>
    <w:rsid w:val="00EA0BAF"/>
    <w:rsid w:val="00EA0EC1"/>
    <w:rsid w:val="00EA0EEE"/>
    <w:rsid w:val="00EA0F8C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4C6"/>
    <w:rsid w:val="00EA4506"/>
    <w:rsid w:val="00EA47A3"/>
    <w:rsid w:val="00EA4CE4"/>
    <w:rsid w:val="00EA4D80"/>
    <w:rsid w:val="00EA5109"/>
    <w:rsid w:val="00EA518F"/>
    <w:rsid w:val="00EA5563"/>
    <w:rsid w:val="00EA568B"/>
    <w:rsid w:val="00EA5E1D"/>
    <w:rsid w:val="00EA5FD1"/>
    <w:rsid w:val="00EA60A0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371"/>
    <w:rsid w:val="00EB15C0"/>
    <w:rsid w:val="00EB1707"/>
    <w:rsid w:val="00EB1DFB"/>
    <w:rsid w:val="00EB1FF9"/>
    <w:rsid w:val="00EB233C"/>
    <w:rsid w:val="00EB2422"/>
    <w:rsid w:val="00EB24C7"/>
    <w:rsid w:val="00EB25A9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5F7"/>
    <w:rsid w:val="00EB3743"/>
    <w:rsid w:val="00EB3A7A"/>
    <w:rsid w:val="00EB3BB6"/>
    <w:rsid w:val="00EB3BEC"/>
    <w:rsid w:val="00EB437E"/>
    <w:rsid w:val="00EB4420"/>
    <w:rsid w:val="00EB4462"/>
    <w:rsid w:val="00EB4708"/>
    <w:rsid w:val="00EB499D"/>
    <w:rsid w:val="00EB4B1F"/>
    <w:rsid w:val="00EB4CF0"/>
    <w:rsid w:val="00EB50AE"/>
    <w:rsid w:val="00EB525E"/>
    <w:rsid w:val="00EB5489"/>
    <w:rsid w:val="00EB560D"/>
    <w:rsid w:val="00EB5726"/>
    <w:rsid w:val="00EB58EC"/>
    <w:rsid w:val="00EB5B8F"/>
    <w:rsid w:val="00EB5D78"/>
    <w:rsid w:val="00EB5DF7"/>
    <w:rsid w:val="00EB5F53"/>
    <w:rsid w:val="00EB627C"/>
    <w:rsid w:val="00EB6328"/>
    <w:rsid w:val="00EB65C2"/>
    <w:rsid w:val="00EB65EC"/>
    <w:rsid w:val="00EB66A7"/>
    <w:rsid w:val="00EB66E5"/>
    <w:rsid w:val="00EB684C"/>
    <w:rsid w:val="00EB695A"/>
    <w:rsid w:val="00EB6C16"/>
    <w:rsid w:val="00EB6F13"/>
    <w:rsid w:val="00EB6F47"/>
    <w:rsid w:val="00EB7141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0DF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18"/>
    <w:rsid w:val="00EC2C6D"/>
    <w:rsid w:val="00EC3A78"/>
    <w:rsid w:val="00EC3F85"/>
    <w:rsid w:val="00EC4215"/>
    <w:rsid w:val="00EC48E8"/>
    <w:rsid w:val="00EC4AD5"/>
    <w:rsid w:val="00EC4C2B"/>
    <w:rsid w:val="00EC50AE"/>
    <w:rsid w:val="00EC5350"/>
    <w:rsid w:val="00EC5601"/>
    <w:rsid w:val="00EC56FA"/>
    <w:rsid w:val="00EC5BF0"/>
    <w:rsid w:val="00EC5C6A"/>
    <w:rsid w:val="00EC5C7C"/>
    <w:rsid w:val="00EC5C82"/>
    <w:rsid w:val="00EC5D63"/>
    <w:rsid w:val="00EC5DFF"/>
    <w:rsid w:val="00EC5FFC"/>
    <w:rsid w:val="00EC62EE"/>
    <w:rsid w:val="00EC6327"/>
    <w:rsid w:val="00EC65E3"/>
    <w:rsid w:val="00EC66F4"/>
    <w:rsid w:val="00EC6756"/>
    <w:rsid w:val="00EC68A7"/>
    <w:rsid w:val="00EC6F73"/>
    <w:rsid w:val="00EC7625"/>
    <w:rsid w:val="00EC79B2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DB1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CD2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4B0"/>
    <w:rsid w:val="00EE1623"/>
    <w:rsid w:val="00EE18D2"/>
    <w:rsid w:val="00EE1D3E"/>
    <w:rsid w:val="00EE1E57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09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9E2"/>
    <w:rsid w:val="00EE6B54"/>
    <w:rsid w:val="00EE6E34"/>
    <w:rsid w:val="00EE6E77"/>
    <w:rsid w:val="00EE6ED9"/>
    <w:rsid w:val="00EE6F21"/>
    <w:rsid w:val="00EE6F5C"/>
    <w:rsid w:val="00EE71F9"/>
    <w:rsid w:val="00EE7351"/>
    <w:rsid w:val="00EE742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66C"/>
    <w:rsid w:val="00EF2B64"/>
    <w:rsid w:val="00EF2C9D"/>
    <w:rsid w:val="00EF2DB3"/>
    <w:rsid w:val="00EF2E5B"/>
    <w:rsid w:val="00EF30B9"/>
    <w:rsid w:val="00EF3215"/>
    <w:rsid w:val="00EF36B9"/>
    <w:rsid w:val="00EF3ACB"/>
    <w:rsid w:val="00EF3E2C"/>
    <w:rsid w:val="00EF3E7F"/>
    <w:rsid w:val="00EF3EF8"/>
    <w:rsid w:val="00EF3F16"/>
    <w:rsid w:val="00EF3FB1"/>
    <w:rsid w:val="00EF3FE4"/>
    <w:rsid w:val="00EF3FF5"/>
    <w:rsid w:val="00EF4045"/>
    <w:rsid w:val="00EF4126"/>
    <w:rsid w:val="00EF4143"/>
    <w:rsid w:val="00EF43A1"/>
    <w:rsid w:val="00EF456F"/>
    <w:rsid w:val="00EF466A"/>
    <w:rsid w:val="00EF4779"/>
    <w:rsid w:val="00EF47DC"/>
    <w:rsid w:val="00EF4DAA"/>
    <w:rsid w:val="00EF5042"/>
    <w:rsid w:val="00EF5151"/>
    <w:rsid w:val="00EF532E"/>
    <w:rsid w:val="00EF5470"/>
    <w:rsid w:val="00EF547F"/>
    <w:rsid w:val="00EF5A3A"/>
    <w:rsid w:val="00EF5D13"/>
    <w:rsid w:val="00EF5D5B"/>
    <w:rsid w:val="00EF6542"/>
    <w:rsid w:val="00EF6565"/>
    <w:rsid w:val="00EF6B68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1AB"/>
    <w:rsid w:val="00F00460"/>
    <w:rsid w:val="00F00588"/>
    <w:rsid w:val="00F00595"/>
    <w:rsid w:val="00F0091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A8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5D74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07EF6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2B1"/>
    <w:rsid w:val="00F113F8"/>
    <w:rsid w:val="00F11741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7A7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8FB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5E5"/>
    <w:rsid w:val="00F22EFB"/>
    <w:rsid w:val="00F23334"/>
    <w:rsid w:val="00F233CC"/>
    <w:rsid w:val="00F2342C"/>
    <w:rsid w:val="00F23536"/>
    <w:rsid w:val="00F23833"/>
    <w:rsid w:val="00F23990"/>
    <w:rsid w:val="00F23AA3"/>
    <w:rsid w:val="00F23E8E"/>
    <w:rsid w:val="00F24150"/>
    <w:rsid w:val="00F242C2"/>
    <w:rsid w:val="00F2453D"/>
    <w:rsid w:val="00F24555"/>
    <w:rsid w:val="00F24A70"/>
    <w:rsid w:val="00F24EAF"/>
    <w:rsid w:val="00F253BA"/>
    <w:rsid w:val="00F259A3"/>
    <w:rsid w:val="00F2605B"/>
    <w:rsid w:val="00F26321"/>
    <w:rsid w:val="00F26585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DA6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C58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17"/>
    <w:rsid w:val="00F33DF9"/>
    <w:rsid w:val="00F34411"/>
    <w:rsid w:val="00F344FF"/>
    <w:rsid w:val="00F34527"/>
    <w:rsid w:val="00F34700"/>
    <w:rsid w:val="00F349D7"/>
    <w:rsid w:val="00F34A46"/>
    <w:rsid w:val="00F34EB6"/>
    <w:rsid w:val="00F34FEB"/>
    <w:rsid w:val="00F3526F"/>
    <w:rsid w:val="00F3549D"/>
    <w:rsid w:val="00F355AC"/>
    <w:rsid w:val="00F35BA3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47C"/>
    <w:rsid w:val="00F405AE"/>
    <w:rsid w:val="00F40779"/>
    <w:rsid w:val="00F4082B"/>
    <w:rsid w:val="00F40C5F"/>
    <w:rsid w:val="00F40CBD"/>
    <w:rsid w:val="00F40D50"/>
    <w:rsid w:val="00F40E6B"/>
    <w:rsid w:val="00F41699"/>
    <w:rsid w:val="00F41726"/>
    <w:rsid w:val="00F419A3"/>
    <w:rsid w:val="00F41B9E"/>
    <w:rsid w:val="00F41C05"/>
    <w:rsid w:val="00F42141"/>
    <w:rsid w:val="00F42254"/>
    <w:rsid w:val="00F42589"/>
    <w:rsid w:val="00F42613"/>
    <w:rsid w:val="00F42665"/>
    <w:rsid w:val="00F4272C"/>
    <w:rsid w:val="00F4290A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3FF2"/>
    <w:rsid w:val="00F440F4"/>
    <w:rsid w:val="00F4421F"/>
    <w:rsid w:val="00F4428A"/>
    <w:rsid w:val="00F4437E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9E4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16A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1E20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0E9"/>
    <w:rsid w:val="00F542EB"/>
    <w:rsid w:val="00F54659"/>
    <w:rsid w:val="00F5487F"/>
    <w:rsid w:val="00F54E55"/>
    <w:rsid w:val="00F551F1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1A7"/>
    <w:rsid w:val="00F602A8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1FE3"/>
    <w:rsid w:val="00F6264D"/>
    <w:rsid w:val="00F62A6E"/>
    <w:rsid w:val="00F62D27"/>
    <w:rsid w:val="00F63142"/>
    <w:rsid w:val="00F63318"/>
    <w:rsid w:val="00F63807"/>
    <w:rsid w:val="00F638F3"/>
    <w:rsid w:val="00F63BBE"/>
    <w:rsid w:val="00F63F87"/>
    <w:rsid w:val="00F63FA1"/>
    <w:rsid w:val="00F64026"/>
    <w:rsid w:val="00F6422E"/>
    <w:rsid w:val="00F64C63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04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34F"/>
    <w:rsid w:val="00F736F3"/>
    <w:rsid w:val="00F7373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9B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E51"/>
    <w:rsid w:val="00F76F87"/>
    <w:rsid w:val="00F76FFA"/>
    <w:rsid w:val="00F772ED"/>
    <w:rsid w:val="00F7735F"/>
    <w:rsid w:val="00F775F4"/>
    <w:rsid w:val="00F779AF"/>
    <w:rsid w:val="00F77F8A"/>
    <w:rsid w:val="00F80072"/>
    <w:rsid w:val="00F80283"/>
    <w:rsid w:val="00F804BF"/>
    <w:rsid w:val="00F805CB"/>
    <w:rsid w:val="00F80B9D"/>
    <w:rsid w:val="00F80BA9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D27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E6C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0FA"/>
    <w:rsid w:val="00F911C7"/>
    <w:rsid w:val="00F91244"/>
    <w:rsid w:val="00F9141C"/>
    <w:rsid w:val="00F91527"/>
    <w:rsid w:val="00F916E8"/>
    <w:rsid w:val="00F91DB2"/>
    <w:rsid w:val="00F922FE"/>
    <w:rsid w:val="00F924B0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634"/>
    <w:rsid w:val="00F95809"/>
    <w:rsid w:val="00F958F5"/>
    <w:rsid w:val="00F95B72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13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8A3"/>
    <w:rsid w:val="00FA1911"/>
    <w:rsid w:val="00FA198B"/>
    <w:rsid w:val="00FA1B71"/>
    <w:rsid w:val="00FA1D04"/>
    <w:rsid w:val="00FA1D9B"/>
    <w:rsid w:val="00FA1EF3"/>
    <w:rsid w:val="00FA2154"/>
    <w:rsid w:val="00FA235C"/>
    <w:rsid w:val="00FA2429"/>
    <w:rsid w:val="00FA270B"/>
    <w:rsid w:val="00FA2726"/>
    <w:rsid w:val="00FA2944"/>
    <w:rsid w:val="00FA299A"/>
    <w:rsid w:val="00FA2A80"/>
    <w:rsid w:val="00FA2B7E"/>
    <w:rsid w:val="00FA304F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64"/>
    <w:rsid w:val="00FA458A"/>
    <w:rsid w:val="00FA4C85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51B"/>
    <w:rsid w:val="00FA6AC9"/>
    <w:rsid w:val="00FA6B32"/>
    <w:rsid w:val="00FA6EB9"/>
    <w:rsid w:val="00FA7120"/>
    <w:rsid w:val="00FA72EC"/>
    <w:rsid w:val="00FA7510"/>
    <w:rsid w:val="00FA7622"/>
    <w:rsid w:val="00FA7747"/>
    <w:rsid w:val="00FA781A"/>
    <w:rsid w:val="00FA78B9"/>
    <w:rsid w:val="00FA7E48"/>
    <w:rsid w:val="00FA7ED9"/>
    <w:rsid w:val="00FA7F23"/>
    <w:rsid w:val="00FB0264"/>
    <w:rsid w:val="00FB026C"/>
    <w:rsid w:val="00FB0A67"/>
    <w:rsid w:val="00FB0D99"/>
    <w:rsid w:val="00FB0F5B"/>
    <w:rsid w:val="00FB1195"/>
    <w:rsid w:val="00FB11E6"/>
    <w:rsid w:val="00FB11FB"/>
    <w:rsid w:val="00FB1470"/>
    <w:rsid w:val="00FB1617"/>
    <w:rsid w:val="00FB1AC8"/>
    <w:rsid w:val="00FB1DD2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69"/>
    <w:rsid w:val="00FB3CE9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53"/>
    <w:rsid w:val="00FB53AF"/>
    <w:rsid w:val="00FB53D1"/>
    <w:rsid w:val="00FB540A"/>
    <w:rsid w:val="00FB59A8"/>
    <w:rsid w:val="00FB5C58"/>
    <w:rsid w:val="00FB5F2F"/>
    <w:rsid w:val="00FB5F94"/>
    <w:rsid w:val="00FB6083"/>
    <w:rsid w:val="00FB614D"/>
    <w:rsid w:val="00FB6538"/>
    <w:rsid w:val="00FB665D"/>
    <w:rsid w:val="00FB66B3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D45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1DC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744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9CE"/>
    <w:rsid w:val="00FC3C9A"/>
    <w:rsid w:val="00FC3F0E"/>
    <w:rsid w:val="00FC44B6"/>
    <w:rsid w:val="00FC4505"/>
    <w:rsid w:val="00FC4677"/>
    <w:rsid w:val="00FC4723"/>
    <w:rsid w:val="00FC472E"/>
    <w:rsid w:val="00FC4765"/>
    <w:rsid w:val="00FC47FA"/>
    <w:rsid w:val="00FC4BE6"/>
    <w:rsid w:val="00FC4C45"/>
    <w:rsid w:val="00FC4CC5"/>
    <w:rsid w:val="00FC5366"/>
    <w:rsid w:val="00FC5996"/>
    <w:rsid w:val="00FC59C7"/>
    <w:rsid w:val="00FC5BEE"/>
    <w:rsid w:val="00FC5BFB"/>
    <w:rsid w:val="00FC5C2C"/>
    <w:rsid w:val="00FC5CF0"/>
    <w:rsid w:val="00FC5E58"/>
    <w:rsid w:val="00FC5F3F"/>
    <w:rsid w:val="00FC5FE2"/>
    <w:rsid w:val="00FC60C6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DB3"/>
    <w:rsid w:val="00FC7FDC"/>
    <w:rsid w:val="00FD0062"/>
    <w:rsid w:val="00FD010C"/>
    <w:rsid w:val="00FD02F6"/>
    <w:rsid w:val="00FD0411"/>
    <w:rsid w:val="00FD0466"/>
    <w:rsid w:val="00FD0478"/>
    <w:rsid w:val="00FD0510"/>
    <w:rsid w:val="00FD0779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1B53"/>
    <w:rsid w:val="00FD2070"/>
    <w:rsid w:val="00FD261F"/>
    <w:rsid w:val="00FD26A6"/>
    <w:rsid w:val="00FD27E0"/>
    <w:rsid w:val="00FD2E8D"/>
    <w:rsid w:val="00FD2EF1"/>
    <w:rsid w:val="00FD2F01"/>
    <w:rsid w:val="00FD2F77"/>
    <w:rsid w:val="00FD32E6"/>
    <w:rsid w:val="00FD3354"/>
    <w:rsid w:val="00FD3371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03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26E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09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73B"/>
    <w:rsid w:val="00FE37FE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379"/>
    <w:rsid w:val="00FE5638"/>
    <w:rsid w:val="00FE592A"/>
    <w:rsid w:val="00FE5AE6"/>
    <w:rsid w:val="00FE5C72"/>
    <w:rsid w:val="00FE5D5B"/>
    <w:rsid w:val="00FE5DFF"/>
    <w:rsid w:val="00FE653B"/>
    <w:rsid w:val="00FE6727"/>
    <w:rsid w:val="00FE6B6B"/>
    <w:rsid w:val="00FE6DDA"/>
    <w:rsid w:val="00FE6E95"/>
    <w:rsid w:val="00FE7079"/>
    <w:rsid w:val="00FE72F5"/>
    <w:rsid w:val="00FE7408"/>
    <w:rsid w:val="00FE759C"/>
    <w:rsid w:val="00FE79A9"/>
    <w:rsid w:val="00FE7C86"/>
    <w:rsid w:val="00FE7D68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3CFB"/>
    <w:rsid w:val="00FF40EC"/>
    <w:rsid w:val="00FF416A"/>
    <w:rsid w:val="00FF416F"/>
    <w:rsid w:val="00FF4277"/>
    <w:rsid w:val="00FF43B1"/>
    <w:rsid w:val="00FF43B4"/>
    <w:rsid w:val="00FF466C"/>
    <w:rsid w:val="00FF5107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85F5353-54A2-4112-AA5B-30A8FAFA6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07D3E1-A1B9-4E92-8E07-4C5D61702E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C3D57F-2C45-4906-A401-CA97203F99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1620</TotalTime>
  <Pages>7</Pages>
  <Words>2303</Words>
  <Characters>10841</Characters>
  <Application>Microsoft Office Word</Application>
  <DocSecurity>0</DocSecurity>
  <Lines>206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485</cp:revision>
  <cp:lastPrinted>2026-02-23T10:57:00Z</cp:lastPrinted>
  <dcterms:created xsi:type="dcterms:W3CDTF">2025-02-18T03:10:00Z</dcterms:created>
  <dcterms:modified xsi:type="dcterms:W3CDTF">2026-02-26T10:16:00Z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