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4582A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1E36E7E6" w14:textId="77777777" w:rsidR="00FB1617" w:rsidRPr="003145B0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4"/>
          <w:szCs w:val="24"/>
        </w:rPr>
      </w:pPr>
    </w:p>
    <w:p w14:paraId="3B6B3593" w14:textId="77777777" w:rsidR="00AE3212" w:rsidRPr="009A0030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1AF32C22" w14:textId="34C79B28" w:rsidR="00AE3212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7DF0E51F" w14:textId="3E267B14" w:rsidR="002C6BD5" w:rsidRDefault="00AF4427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AF4427">
        <w:rPr>
          <w:rFonts w:ascii="Angsana New" w:hAnsi="Angsana New"/>
          <w:sz w:val="30"/>
          <w:szCs w:val="30"/>
          <w:cs/>
        </w:rPr>
        <w:t>นโยบายการบัญชีที่มีสาระสำคัญ</w:t>
      </w:r>
    </w:p>
    <w:p w14:paraId="2420B1A7" w14:textId="77777777" w:rsidR="0062551B" w:rsidRPr="009D4973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54C21E5" w14:textId="29F03683" w:rsidR="006222EB" w:rsidRPr="009D4973" w:rsidRDefault="006222E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7F68137D" w14:textId="4183DBCC" w:rsidR="00255FD7" w:rsidRPr="009D4973" w:rsidRDefault="00255FD7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56F30EC3" w14:textId="71651CAB" w:rsidR="00F4437E" w:rsidRPr="006713BA" w:rsidRDefault="006222EB" w:rsidP="006713BA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75A3681" w14:textId="04F3C566" w:rsidR="000511BC" w:rsidRPr="000511BC" w:rsidRDefault="000511B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3726C6F1" w14:textId="3E9EDF60" w:rsidR="00BA1207" w:rsidRDefault="00BA1207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14:paraId="47B25DA3" w14:textId="77777777" w:rsidR="005B5DB1" w:rsidRDefault="0008254F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20BF0BDC" w14:textId="77777777" w:rsidR="005B5DB1" w:rsidRPr="005B5DB1" w:rsidRDefault="0008254F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5B5DB1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5B5DB1" w:rsidRPr="005B5DB1">
        <w:rPr>
          <w:rFonts w:ascii="Angsana New" w:hAnsi="Angsana New" w:hint="cs"/>
          <w:sz w:val="30"/>
          <w:szCs w:val="30"/>
          <w:cs/>
        </w:rPr>
        <w:t>และ</w:t>
      </w:r>
      <w:r w:rsidR="005B5DB1" w:rsidRPr="005B5DB1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</w:p>
    <w:p w14:paraId="5C36C200" w14:textId="77777777" w:rsidR="00FD6D40" w:rsidRPr="00973057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3BBD53FD" w14:textId="77777777" w:rsidR="00FD6D40" w:rsidRPr="00973057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694BF084" w14:textId="213B7E1F" w:rsidR="00FE3874" w:rsidRDefault="00FE3874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F2D7735" w14:textId="14532D8E" w:rsidR="0068387C" w:rsidRPr="00255FD7" w:rsidRDefault="0068387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55FD7">
        <w:rPr>
          <w:rFonts w:ascii="Angsana New" w:hAnsi="Angsana New" w:hint="cs"/>
          <w:sz w:val="30"/>
          <w:szCs w:val="30"/>
          <w:cs/>
        </w:rPr>
        <w:t>สำรอง</w:t>
      </w:r>
      <w:r w:rsidR="00255FD7" w:rsidRPr="00255FD7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2E42F0F7" w14:textId="5236B7BE" w:rsidR="00FD6D40" w:rsidRPr="00973057" w:rsidRDefault="00506DCA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737E32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2E4B688D" w14:textId="73D98085" w:rsidR="00FD6D40" w:rsidRPr="001C3AE8" w:rsidRDefault="00AF4427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AF4427">
        <w:rPr>
          <w:rFonts w:ascii="Angsana New" w:hAnsi="Angsana New"/>
          <w:sz w:val="30"/>
          <w:szCs w:val="30"/>
          <w:cs/>
        </w:rPr>
        <w:t>ค่าใช้จ่ายตามธรรมชาติ</w:t>
      </w:r>
    </w:p>
    <w:p w14:paraId="1DF6C0E4" w14:textId="77777777" w:rsidR="00FD6D40" w:rsidRPr="001C3AE8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58C859B" w14:textId="77777777" w:rsidR="006A1E0A" w:rsidRPr="00973057" w:rsidRDefault="006A1E0A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AEE7508" w14:textId="5A1291CA" w:rsidR="00FD6D40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56FE301" w14:textId="7AE26CC4" w:rsidR="004516E2" w:rsidRPr="00973057" w:rsidRDefault="004516E2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090C9910" w14:textId="77777777" w:rsidR="00294B79" w:rsidRDefault="009D4435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4358B688" w14:textId="57686853" w:rsidR="00294B79" w:rsidRDefault="00294B79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94B79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42E76E33" w14:textId="0D36B8A6" w:rsidR="008B2FAB" w:rsidRPr="008B2FAB" w:rsidRDefault="00EA568B" w:rsidP="008B2FA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78DAE959" w14:textId="77777777" w:rsidR="00477138" w:rsidRPr="00684A1B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36E9B5" w14:textId="77777777" w:rsidR="00D574B5" w:rsidRPr="00201B5E" w:rsidRDefault="00D574B5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4"/>
          <w:szCs w:val="24"/>
        </w:rPr>
      </w:pPr>
    </w:p>
    <w:p w14:paraId="32B0674C" w14:textId="5BBC0B29" w:rsidR="00905CF4" w:rsidRPr="00684A1B" w:rsidRDefault="00EB5726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</w:t>
      </w:r>
      <w:r w:rsidR="00EF0F62" w:rsidRPr="00993940">
        <w:rPr>
          <w:rFonts w:ascii="Angsana New" w:hAnsi="Angsana New"/>
          <w:sz w:val="30"/>
          <w:szCs w:val="30"/>
          <w:cs/>
        </w:rPr>
        <w:t>จาก</w:t>
      </w:r>
      <w:r w:rsidR="006473DF" w:rsidRPr="00644888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44888">
        <w:rPr>
          <w:rFonts w:ascii="Angsana New" w:hAnsi="Angsana New"/>
          <w:sz w:val="30"/>
          <w:szCs w:val="30"/>
          <w:cs/>
        </w:rPr>
        <w:t>เมื่อ</w:t>
      </w:r>
      <w:r w:rsidR="00EF0F62" w:rsidRPr="00A25864">
        <w:rPr>
          <w:rFonts w:ascii="Angsana New" w:hAnsi="Angsana New"/>
          <w:sz w:val="30"/>
          <w:szCs w:val="30"/>
          <w:cs/>
        </w:rPr>
        <w:t>วันที่</w:t>
      </w:r>
      <w:r w:rsidR="00A767EC" w:rsidRPr="00A25864">
        <w:rPr>
          <w:rFonts w:ascii="Angsana New" w:hAnsi="Angsana New"/>
          <w:sz w:val="30"/>
          <w:szCs w:val="30"/>
        </w:rPr>
        <w:t xml:space="preserve"> </w:t>
      </w:r>
      <w:r w:rsidR="00A225FC">
        <w:rPr>
          <w:rFonts w:ascii="Angsana New" w:hAnsi="Angsana New"/>
          <w:sz w:val="30"/>
          <w:szCs w:val="30"/>
        </w:rPr>
        <w:t>26</w:t>
      </w:r>
      <w:r w:rsidR="005A65F6" w:rsidRPr="00A25864">
        <w:rPr>
          <w:rFonts w:ascii="Angsana New" w:hAnsi="Angsana New" w:hint="cs"/>
          <w:sz w:val="30"/>
          <w:szCs w:val="30"/>
          <w:cs/>
        </w:rPr>
        <w:t xml:space="preserve"> </w:t>
      </w:r>
      <w:r w:rsidR="005A65F6" w:rsidRPr="00A2586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A65F6" w:rsidRPr="00A25864">
        <w:rPr>
          <w:rFonts w:ascii="Angsana New" w:hAnsi="Angsana New"/>
          <w:sz w:val="30"/>
          <w:szCs w:val="30"/>
        </w:rPr>
        <w:t>256</w:t>
      </w:r>
      <w:r w:rsidR="0044525C">
        <w:rPr>
          <w:rFonts w:ascii="Angsana New" w:hAnsi="Angsana New"/>
          <w:sz w:val="30"/>
          <w:szCs w:val="30"/>
        </w:rPr>
        <w:t>9</w:t>
      </w:r>
    </w:p>
    <w:p w14:paraId="34779E56" w14:textId="77777777" w:rsidR="00FB1617" w:rsidRPr="00201B5E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14:paraId="6C021268" w14:textId="77777777" w:rsidR="00DE1932" w:rsidRPr="00F518E3" w:rsidRDefault="00EB5726" w:rsidP="00F518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518E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ข้อมูลทั่วไป </w:t>
      </w:r>
    </w:p>
    <w:p w14:paraId="26891B14" w14:textId="77777777" w:rsidR="00FB1617" w:rsidRPr="00201B5E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14:paraId="420A9FAB" w14:textId="56FC8D32" w:rsidR="004A79A3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 ซีลิค คอร์พ จำกัด </w:t>
      </w:r>
      <w:r w:rsidR="00114BED">
        <w:rPr>
          <w:rFonts w:ascii="Angsana New" w:hAnsi="Angsana New"/>
          <w:sz w:val="30"/>
          <w:szCs w:val="30"/>
          <w:lang w:eastAsia="x-none"/>
        </w:rPr>
        <w:t>(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>มหาชน</w:t>
      </w:r>
      <w:r w:rsidR="00114BED">
        <w:rPr>
          <w:rFonts w:ascii="Angsana New" w:hAnsi="Angsana New"/>
          <w:sz w:val="30"/>
          <w:szCs w:val="30"/>
          <w:lang w:eastAsia="x-none"/>
        </w:rPr>
        <w:t>)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114BED">
        <w:rPr>
          <w:rFonts w:ascii="Angsana New" w:hAnsi="Angsana New" w:hint="cs"/>
          <w:sz w:val="30"/>
          <w:szCs w:val="30"/>
          <w:cs/>
          <w:lang w:eastAsia="x-none"/>
        </w:rPr>
        <w:t>(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>“บริษัท”</w:t>
      </w:r>
      <w:r w:rsidR="00114BED">
        <w:rPr>
          <w:rFonts w:ascii="Angsana New" w:hAnsi="Angsana New" w:hint="cs"/>
          <w:sz w:val="30"/>
          <w:szCs w:val="30"/>
          <w:cs/>
          <w:lang w:val="x-none" w:eastAsia="x-none"/>
        </w:rPr>
        <w:t>)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 xml:space="preserve"> เป็นนิติบุคคลที่จัดตั้งขึ้น</w:t>
      </w:r>
      <w:r w:rsidR="009B1811" w:rsidRPr="00DE33DF">
        <w:rPr>
          <w:rFonts w:ascii="Angsana New" w:hAnsi="Angsana New"/>
          <w:sz w:val="30"/>
          <w:szCs w:val="30"/>
          <w:cs/>
          <w:lang w:val="x-none" w:eastAsia="x-none"/>
        </w:rPr>
        <w:t xml:space="preserve">ประเทศไทย 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>โดยมีที่อยู่จดทะเบียนของ</w:t>
      </w:r>
      <w:r w:rsidRPr="00DE33DF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บริษัทตั้งอยู่เลขที่ </w:t>
      </w:r>
      <w:r w:rsidRPr="00DE33DF">
        <w:rPr>
          <w:rFonts w:ascii="Angsana New" w:hAnsi="Angsana New"/>
          <w:spacing w:val="-2"/>
          <w:sz w:val="30"/>
          <w:szCs w:val="30"/>
          <w:lang w:val="x-none" w:eastAsia="x-none"/>
        </w:rPr>
        <w:t>270</w:t>
      </w:r>
      <w:r w:rsidRPr="00DE33DF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ถนนเลียบคลองภาษีเจริญฝั่งใต้ แขวงหนองแขม เขตหนองแขม กรุงเทพมหานคร ประเทศไทย</w:t>
      </w:r>
    </w:p>
    <w:p w14:paraId="56F435CB" w14:textId="77777777" w:rsidR="00B8530A" w:rsidRDefault="00B8530A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4C699D6" w14:textId="06F32F51" w:rsidR="00B8530A" w:rsidRPr="004A79A3" w:rsidRDefault="00A30C14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762451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x-none" w:eastAsia="x-none"/>
        </w:rPr>
        <w:t>18</w:t>
      </w:r>
      <w:r w:rsidRPr="00762451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>
        <w:rPr>
          <w:rFonts w:ascii="Angsana New" w:hAnsi="Angsana New"/>
          <w:sz w:val="30"/>
          <w:szCs w:val="30"/>
          <w:lang w:val="x-none" w:eastAsia="x-none"/>
        </w:rPr>
        <w:t>2559</w:t>
      </w:r>
      <w:r w:rsidRPr="00762451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62451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ได้</w:t>
      </w:r>
      <w:r w:rsidR="00762451" w:rsidRPr="00762451">
        <w:rPr>
          <w:rFonts w:ascii="Angsana New" w:hAnsi="Angsana New"/>
          <w:sz w:val="30"/>
          <w:szCs w:val="30"/>
          <w:cs/>
          <w:lang w:val="x-none" w:eastAsia="x-none"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และ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="00B8530A" w:rsidRPr="00A30C14">
        <w:rPr>
          <w:rFonts w:ascii="Angsana New" w:hAnsi="Angsana New"/>
          <w:sz w:val="30"/>
          <w:szCs w:val="30"/>
          <w:lang w:val="x-none" w:eastAsia="x-none"/>
        </w:rPr>
        <w:t xml:space="preserve">26 </w:t>
      </w:r>
      <w:r w:rsidR="00B8530A" w:rsidRPr="00A30C14">
        <w:rPr>
          <w:rFonts w:ascii="Angsana New" w:hAnsi="Angsana New" w:hint="cs"/>
          <w:sz w:val="30"/>
          <w:szCs w:val="30"/>
          <w:cs/>
          <w:lang w:val="x-none" w:eastAsia="x-none"/>
        </w:rPr>
        <w:t>พฤศจิกายน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B8530A" w:rsidRPr="00A30C14">
        <w:rPr>
          <w:rFonts w:ascii="Angsana New" w:hAnsi="Angsana New"/>
          <w:sz w:val="30"/>
          <w:szCs w:val="30"/>
          <w:lang w:eastAsia="x-none"/>
        </w:rPr>
        <w:t>2567</w:t>
      </w:r>
      <w:r w:rsidR="00B8530A" w:rsidRPr="00A30C1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>บริษัทได้จดทะเบียนย้ายจากตลาดหลักทรัพย์ เอ็ม</w:t>
      </w:r>
      <w:r w:rsidR="005B3BF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>เอ</w:t>
      </w:r>
      <w:r w:rsidR="005B3BF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>ไอ เป็นตลาดหลักทรัพย์แห่งประเทศไทย</w:t>
      </w:r>
    </w:p>
    <w:p w14:paraId="152EF7CC" w14:textId="77777777" w:rsidR="004A79A3" w:rsidRPr="00201B5E" w:rsidRDefault="004A79A3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3A86B57" w14:textId="7DBFD53E" w:rsidR="00F27548" w:rsidRPr="00502618" w:rsidRDefault="00F27548" w:rsidP="00502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ผู้ถือหุ้นรายใหญ่ในระหว่าง</w:t>
      </w:r>
      <w:r w:rsidR="00BC67B3" w:rsidRPr="00875D1F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ปี</w:t>
      </w: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ได้แก่ </w:t>
      </w:r>
      <w:r w:rsidR="00502618" w:rsidRPr="00875D1F">
        <w:rPr>
          <w:rFonts w:asciiTheme="majorBidi" w:hAnsiTheme="majorBidi"/>
          <w:sz w:val="30"/>
          <w:szCs w:val="30"/>
          <w:cs/>
          <w:lang w:eastAsia="x-none"/>
        </w:rPr>
        <w:t xml:space="preserve">นายณรงค์ สุวัฒนพิมพ์ </w:t>
      </w:r>
      <w:r w:rsidR="00502618" w:rsidRPr="00424477">
        <w:rPr>
          <w:rFonts w:asciiTheme="majorBidi" w:hAnsiTheme="majorBidi"/>
          <w:sz w:val="30"/>
          <w:szCs w:val="30"/>
          <w:cs/>
          <w:lang w:eastAsia="x-none"/>
        </w:rPr>
        <w:t xml:space="preserve">ถือหุ้นร้อยละ </w:t>
      </w:r>
      <w:r w:rsidR="00502618" w:rsidRPr="001B66EC">
        <w:rPr>
          <w:rFonts w:asciiTheme="majorBidi" w:hAnsiTheme="majorBidi"/>
          <w:sz w:val="30"/>
          <w:szCs w:val="30"/>
          <w:lang w:eastAsia="x-none"/>
        </w:rPr>
        <w:t>2</w:t>
      </w:r>
      <w:r w:rsidR="00270DA4" w:rsidRPr="001B66EC">
        <w:rPr>
          <w:rFonts w:asciiTheme="majorBidi" w:hAnsiTheme="majorBidi"/>
          <w:sz w:val="30"/>
          <w:szCs w:val="30"/>
          <w:lang w:eastAsia="x-none"/>
        </w:rPr>
        <w:t>3</w:t>
      </w:r>
      <w:r w:rsidR="00502618" w:rsidRPr="001B66EC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1B66EC" w:rsidRPr="001B66EC">
        <w:rPr>
          <w:rFonts w:asciiTheme="majorBidi" w:hAnsiTheme="majorBidi"/>
          <w:sz w:val="30"/>
          <w:szCs w:val="30"/>
          <w:lang w:eastAsia="x-none"/>
        </w:rPr>
        <w:t>7</w:t>
      </w:r>
      <w:r w:rsidR="00F7334F">
        <w:rPr>
          <w:rFonts w:asciiTheme="majorBidi" w:hAnsiTheme="majorBidi"/>
          <w:sz w:val="30"/>
          <w:szCs w:val="30"/>
          <w:lang w:eastAsia="x-none"/>
        </w:rPr>
        <w:t>6</w:t>
      </w:r>
      <w:r w:rsidR="00502618" w:rsidRPr="001B66EC">
        <w:rPr>
          <w:rFonts w:asciiTheme="majorBidi" w:hAnsiTheme="majorBidi"/>
          <w:sz w:val="30"/>
          <w:szCs w:val="30"/>
          <w:cs/>
          <w:lang w:eastAsia="x-none"/>
        </w:rPr>
        <w:t xml:space="preserve"> นายเอก สุวัฒนพิมพ์ ถือหุ้นร้อยละ</w:t>
      </w:r>
      <w:r w:rsidR="00502618" w:rsidRPr="001B66EC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</w:t>
      </w:r>
      <w:r w:rsidR="00875D1F" w:rsidRPr="001B66EC">
        <w:rPr>
          <w:rFonts w:asciiTheme="majorBidi" w:hAnsiTheme="majorBidi"/>
          <w:spacing w:val="-6"/>
          <w:sz w:val="30"/>
          <w:szCs w:val="30"/>
          <w:cs/>
          <w:lang w:eastAsia="x-none"/>
        </w:rPr>
        <w:br/>
      </w:r>
      <w:r w:rsidR="00270DA4" w:rsidRPr="001B66EC">
        <w:rPr>
          <w:rFonts w:asciiTheme="majorBidi" w:hAnsiTheme="majorBidi"/>
          <w:spacing w:val="-2"/>
          <w:sz w:val="30"/>
          <w:szCs w:val="30"/>
          <w:lang w:eastAsia="x-none"/>
        </w:rPr>
        <w:t>17</w:t>
      </w:r>
      <w:r w:rsidR="00502618" w:rsidRPr="001B66EC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="0029099E">
        <w:rPr>
          <w:rFonts w:asciiTheme="majorBidi" w:hAnsiTheme="majorBidi"/>
          <w:spacing w:val="-2"/>
          <w:sz w:val="30"/>
          <w:szCs w:val="30"/>
          <w:lang w:eastAsia="x-none"/>
        </w:rPr>
        <w:t>67</w:t>
      </w:r>
      <w:r w:rsidR="00502618" w:rsidRPr="001B66E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โดยบุคคลทั้งสองเป็นกรรมการของบริษัท และ</w:t>
      </w:r>
      <w:r w:rsidR="00A54D1D" w:rsidRPr="001B66EC">
        <w:rPr>
          <w:rFonts w:asciiTheme="majorBidi" w:hAnsiTheme="majorBidi"/>
          <w:sz w:val="30"/>
          <w:szCs w:val="30"/>
          <w:cs/>
          <w:lang w:eastAsia="x-none"/>
        </w:rPr>
        <w:t xml:space="preserve">นายวิฑูรย์ ว่องกุศลกิจ ถือหุ้นร้อยละ </w:t>
      </w:r>
      <w:r w:rsidR="00A54D1D" w:rsidRPr="001B66EC">
        <w:rPr>
          <w:rFonts w:asciiTheme="majorBidi" w:hAnsiTheme="majorBidi"/>
          <w:sz w:val="30"/>
          <w:szCs w:val="30"/>
          <w:lang w:eastAsia="x-none"/>
        </w:rPr>
        <w:t>15</w:t>
      </w:r>
      <w:r w:rsidR="00A54D1D" w:rsidRPr="001B66EC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A54D1D" w:rsidRPr="001B66EC">
        <w:rPr>
          <w:rFonts w:asciiTheme="majorBidi" w:hAnsiTheme="majorBidi"/>
          <w:sz w:val="30"/>
          <w:szCs w:val="30"/>
          <w:lang w:eastAsia="x-none"/>
        </w:rPr>
        <w:t>10</w:t>
      </w:r>
    </w:p>
    <w:p w14:paraId="6F2A9C9A" w14:textId="572C4C71" w:rsidR="00903490" w:rsidRPr="00201B5E" w:rsidRDefault="00903490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597D63EA" w14:textId="13C97361" w:rsidR="004A79A3" w:rsidRPr="002A5F98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บริษัทและบริษัทย่อย </w:t>
      </w:r>
      <w:r w:rsidR="00114BED">
        <w:rPr>
          <w:rFonts w:ascii="Angsana New" w:hAnsi="Angsana New"/>
          <w:sz w:val="30"/>
          <w:szCs w:val="30"/>
          <w:lang w:eastAsia="x-none"/>
        </w:rPr>
        <w:t>(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“กลุ่มบริษัท”</w:t>
      </w:r>
      <w:r w:rsidR="00114BED">
        <w:rPr>
          <w:rFonts w:ascii="Angsana New" w:hAnsi="Angsana New"/>
          <w:sz w:val="30"/>
          <w:szCs w:val="30"/>
          <w:lang w:eastAsia="x-none"/>
        </w:rPr>
        <w:t>)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 ดำเนินธุรกิจหลักเกี่ยวกับการผลิตและจำหน่ายกาวซึ่งใช้ในอุตสาหกรรมประเภทต่าง</w:t>
      </w:r>
      <w:r w:rsidR="004D01D6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ๆ รวมถึงฉลากที่มีกาว</w:t>
      </w:r>
      <w:r w:rsidRPr="00270DA4">
        <w:rPr>
          <w:rFonts w:ascii="Angsana New" w:hAnsi="Angsana New"/>
          <w:sz w:val="30"/>
          <w:szCs w:val="30"/>
          <w:cs/>
          <w:lang w:val="th-TH" w:eastAsia="x-none"/>
        </w:rPr>
        <w:t>ในตัว</w:t>
      </w:r>
      <w:r w:rsidR="00A54D1D" w:rsidRPr="00270DA4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และผลิตภัณฑ์เพื่อสุขภาพ</w:t>
      </w:r>
      <w:r w:rsidRPr="00270DA4">
        <w:rPr>
          <w:rFonts w:ascii="Angsana New" w:hAnsi="Angsana New"/>
          <w:sz w:val="30"/>
          <w:szCs w:val="30"/>
          <w:cs/>
          <w:lang w:val="th-TH" w:eastAsia="x-none"/>
        </w:rPr>
        <w:t xml:space="preserve"> สำหรับตลาด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ทั้งในและต่างประเทศ รายละเอียดของบริษัทย่อย ณ วันที่</w:t>
      </w:r>
      <w:r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4F608B" w:rsidRPr="00A54D1D">
        <w:rPr>
          <w:rFonts w:ascii="Angsana New" w:hAnsi="Angsana New"/>
          <w:sz w:val="30"/>
          <w:szCs w:val="30"/>
          <w:lang w:eastAsia="x-none"/>
        </w:rPr>
        <w:t>31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 ธันวาคม</w:t>
      </w:r>
      <w:r w:rsidR="002A5F98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647E94" w:rsidRPr="00A54D1D">
        <w:rPr>
          <w:rFonts w:ascii="Angsana New" w:hAnsi="Angsana New" w:hint="cs"/>
          <w:sz w:val="30"/>
          <w:szCs w:val="30"/>
          <w:lang w:eastAsia="x-none"/>
        </w:rPr>
        <w:t>256</w:t>
      </w:r>
      <w:r w:rsidR="0044525C">
        <w:rPr>
          <w:rFonts w:ascii="Angsana New" w:hAnsi="Angsana New"/>
          <w:sz w:val="30"/>
          <w:szCs w:val="30"/>
          <w:lang w:eastAsia="x-none"/>
        </w:rPr>
        <w:t>8</w:t>
      </w:r>
      <w:r w:rsidR="002A5F98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และ </w:t>
      </w:r>
      <w:r w:rsidR="002A5F98" w:rsidRPr="00A54D1D">
        <w:rPr>
          <w:rFonts w:ascii="Angsana New" w:hAnsi="Angsana New"/>
          <w:sz w:val="30"/>
          <w:szCs w:val="30"/>
          <w:lang w:eastAsia="x-none"/>
        </w:rPr>
        <w:t>256</w:t>
      </w:r>
      <w:r w:rsidR="0044525C">
        <w:rPr>
          <w:rFonts w:ascii="Angsana New" w:hAnsi="Angsana New"/>
          <w:sz w:val="30"/>
          <w:szCs w:val="30"/>
          <w:lang w:eastAsia="x-none"/>
        </w:rPr>
        <w:t>7</w:t>
      </w:r>
      <w:r w:rsidR="002A5F98" w:rsidRPr="00A54D1D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A5F98" w:rsidRPr="00A54D1D">
        <w:rPr>
          <w:rFonts w:ascii="Angsana New" w:hAnsi="Angsana New" w:hint="cs"/>
          <w:sz w:val="30"/>
          <w:szCs w:val="30"/>
          <w:cs/>
          <w:lang w:eastAsia="x-none"/>
        </w:rPr>
        <w:t xml:space="preserve">ได้เปิดเผยไว้ในหมายเหตุข้อ </w:t>
      </w:r>
      <w:r w:rsidR="00B3729F">
        <w:rPr>
          <w:rFonts w:ascii="Angsana New" w:hAnsi="Angsana New"/>
          <w:sz w:val="30"/>
          <w:szCs w:val="30"/>
          <w:lang w:eastAsia="x-none"/>
        </w:rPr>
        <w:t>8</w:t>
      </w:r>
    </w:p>
    <w:p w14:paraId="226DE32F" w14:textId="77777777" w:rsidR="00251835" w:rsidRPr="00201B5E" w:rsidRDefault="00251835" w:rsidP="004A79A3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03D027A6" w14:textId="77777777" w:rsidR="00DE1932" w:rsidRPr="00032D20" w:rsidRDefault="00B15330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032D20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ณฑ์การจัดทำงบการเงิน </w:t>
      </w:r>
    </w:p>
    <w:p w14:paraId="385A7C7A" w14:textId="77777777" w:rsidR="00B15330" w:rsidRPr="00201B5E" w:rsidRDefault="00B15330" w:rsidP="00D401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2630C70" w14:textId="444F6C2E" w:rsidR="00AF3563" w:rsidRDefault="00694AFD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D49C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C3AE8">
        <w:rPr>
          <w:rFonts w:ascii="Angsana New" w:hAnsi="Angsana New"/>
          <w:sz w:val="30"/>
          <w:szCs w:val="30"/>
        </w:rPr>
        <w:br/>
      </w:r>
      <w:r w:rsidRPr="009D49CD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94AFD">
        <w:rPr>
          <w:rFonts w:ascii="Angsana New" w:hAnsi="Angsana New"/>
          <w:sz w:val="30"/>
          <w:szCs w:val="30"/>
          <w:cs/>
        </w:rPr>
        <w:t xml:space="preserve"> </w:t>
      </w:r>
      <w:r w:rsidR="00D40179">
        <w:rPr>
          <w:rFonts w:ascii="Angsana New" w:hAnsi="Angsana New"/>
          <w:sz w:val="30"/>
          <w:szCs w:val="30"/>
        </w:rPr>
        <w:br/>
      </w:r>
      <w:r w:rsidR="00D40179" w:rsidRPr="00D40179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D40179" w:rsidRPr="001E5F87">
        <w:rPr>
          <w:rFonts w:ascii="Angsana New" w:hAnsi="Angsana New"/>
          <w:sz w:val="30"/>
          <w:szCs w:val="30"/>
          <w:cs/>
        </w:rPr>
        <w:t>บริษัท</w:t>
      </w:r>
      <w:r w:rsidR="00D40179" w:rsidRPr="001E5F87">
        <w:rPr>
          <w:rFonts w:ascii="Angsana New" w:hAnsi="Angsana New"/>
          <w:sz w:val="30"/>
          <w:szCs w:val="30"/>
        </w:rPr>
        <w:t xml:space="preserve"> </w:t>
      </w:r>
      <w:r w:rsidR="001B10A2" w:rsidRPr="001E5F87">
        <w:rPr>
          <w:rFonts w:ascii="Angsana New" w:hAnsi="Angsana New" w:hint="cs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1B10A2" w:rsidRPr="001E5F87">
        <w:rPr>
          <w:rFonts w:ascii="Angsana New" w:hAnsi="Angsana New"/>
          <w:sz w:val="30"/>
          <w:szCs w:val="30"/>
        </w:rPr>
        <w:t xml:space="preserve">3 </w:t>
      </w:r>
      <w:r w:rsidR="001B10A2" w:rsidRPr="001E5F8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5F5F707" w14:textId="3812AAF9" w:rsidR="00315AE6" w:rsidRPr="00201B5E" w:rsidRDefault="00315AE6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14:paraId="430E7E96" w14:textId="245958E9" w:rsidR="00315AE6" w:rsidRDefault="00201B5E" w:rsidP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290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Pr="00787947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</w:t>
      </w:r>
      <w:r w:rsidRPr="00787947">
        <w:rPr>
          <w:rFonts w:ascii="Angsana New" w:hAnsi="Angsana New"/>
          <w:spacing w:val="-2"/>
          <w:sz w:val="30"/>
          <w:szCs w:val="30"/>
        </w:rPr>
        <w:t xml:space="preserve"> </w:t>
      </w:r>
      <w:r w:rsidRPr="00787947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</w:t>
      </w:r>
      <w:r w:rsidRPr="005D2907">
        <w:rPr>
          <w:rFonts w:ascii="Angsana New" w:hAnsi="Angsana New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>
        <w:rPr>
          <w:rFonts w:ascii="Angsana New" w:hAnsi="Angsana New"/>
          <w:sz w:val="30"/>
          <w:szCs w:val="30"/>
        </w:rPr>
        <w:br/>
      </w:r>
      <w:r w:rsidRPr="005D2907">
        <w:rPr>
          <w:rFonts w:ascii="Angsana New" w:hAnsi="Angsana New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0F749260" w14:textId="3AD8C542" w:rsidR="0099101D" w:rsidRDefault="0099101D" w:rsidP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</w:p>
    <w:p w14:paraId="1A88A2BB" w14:textId="6585D55E" w:rsidR="0099101D" w:rsidRDefault="0099101D" w:rsidP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9101D">
        <w:rPr>
          <w:rFonts w:ascii="Angsana New" w:hAnsi="Angsana New"/>
          <w:sz w:val="30"/>
          <w:szCs w:val="30"/>
          <w:cs/>
        </w:rPr>
        <w:lastRenderedPageBreak/>
        <w:t>นอกจากนี้</w:t>
      </w:r>
      <w:r w:rsidR="00CE6518">
        <w:rPr>
          <w:rFonts w:ascii="Angsana New" w:hAnsi="Angsana New" w:hint="cs"/>
          <w:sz w:val="30"/>
          <w:szCs w:val="30"/>
          <w:cs/>
        </w:rPr>
        <w:t>กลุ่ม</w:t>
      </w:r>
      <w:r w:rsidRPr="0099101D">
        <w:rPr>
          <w:rFonts w:ascii="Angsana New" w:hAnsi="Angsana New"/>
          <w:sz w:val="30"/>
          <w:szCs w:val="30"/>
          <w:cs/>
        </w:rPr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="00CE6518">
        <w:rPr>
          <w:rFonts w:ascii="Angsana New" w:hAnsi="Angsana New" w:hint="cs"/>
          <w:sz w:val="30"/>
          <w:szCs w:val="30"/>
          <w:cs/>
        </w:rPr>
        <w:t>กลุ่ม</w:t>
      </w:r>
      <w:r w:rsidRPr="0099101D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F35EDB8" w14:textId="4423E8B2" w:rsidR="001B66EC" w:rsidRDefault="001B6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2653A64A" w14:textId="1E9C3747" w:rsidR="002C6BD5" w:rsidRPr="0089707F" w:rsidRDefault="00D17236" w:rsidP="0043498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630"/>
        </w:tabs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17236">
        <w:rPr>
          <w:rFonts w:ascii="Angsana New" w:hAnsi="Angsana New"/>
          <w:sz w:val="30"/>
          <w:szCs w:val="30"/>
          <w:u w:val="none"/>
          <w:cs/>
          <w:lang w:val="en-US"/>
        </w:rPr>
        <w:t>นโยบายการบัญชีที่มีสาระสำคัญ</w:t>
      </w:r>
    </w:p>
    <w:p w14:paraId="39E23A79" w14:textId="77777777" w:rsidR="004A79A3" w:rsidRPr="00BB172F" w:rsidRDefault="004A79A3" w:rsidP="009D0F15">
      <w:pPr>
        <w:rPr>
          <w:rFonts w:asciiTheme="majorBidi" w:hAnsiTheme="majorBidi" w:cstheme="majorBidi"/>
          <w:sz w:val="20"/>
          <w:szCs w:val="20"/>
          <w:lang w:val="x-none" w:eastAsia="x-none"/>
        </w:rPr>
      </w:pPr>
      <w:bookmarkStart w:id="0" w:name="_Hlk24130185"/>
    </w:p>
    <w:bookmarkEnd w:id="0"/>
    <w:p w14:paraId="7120284E" w14:textId="77777777" w:rsidR="009D0F15" w:rsidRPr="009D0F15" w:rsidRDefault="009D0F15">
      <w:pPr>
        <w:widowControl w:val="0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D0F1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F4879F4" w14:textId="1B63BA59" w:rsidR="00C057F7" w:rsidRPr="00BB172F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BF0B8E1" w14:textId="005A6F4C" w:rsidR="00C057F7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C057F7">
        <w:rPr>
          <w:rFonts w:ascii="Angsana New" w:hAnsi="Angsana New"/>
          <w:sz w:val="30"/>
          <w:szCs w:val="30"/>
          <w:cs/>
          <w:lang w:val="en-US" w:eastAsia="en-US"/>
        </w:rPr>
        <w:t xml:space="preserve">งบการเงินรวมประกอบด้วยงบการเงินของบริษัท บริษัทย่อย </w:t>
      </w:r>
      <w:r w:rsidR="00114BED">
        <w:rPr>
          <w:rFonts w:ascii="Angsana New" w:hAnsi="Angsana New"/>
          <w:sz w:val="30"/>
          <w:szCs w:val="30"/>
          <w:lang w:val="en-US" w:eastAsia="en-US"/>
        </w:rPr>
        <w:t>(</w:t>
      </w:r>
      <w:r w:rsidRPr="00C057F7">
        <w:rPr>
          <w:rFonts w:ascii="Angsana New" w:hAnsi="Angsana New"/>
          <w:sz w:val="30"/>
          <w:szCs w:val="30"/>
          <w:cs/>
          <w:lang w:val="en-US" w:eastAsia="en-US"/>
        </w:rPr>
        <w:t>รวมกันเรียกว่า “กลุ่มบริษัท”</w:t>
      </w:r>
      <w:r w:rsidR="00114BED">
        <w:rPr>
          <w:rFonts w:ascii="Angsana New" w:hAnsi="Angsana New"/>
          <w:sz w:val="30"/>
          <w:szCs w:val="30"/>
          <w:lang w:val="en-US" w:eastAsia="en-US"/>
        </w:rPr>
        <w:t>)</w:t>
      </w:r>
      <w:r w:rsidR="00AB74F0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AB74F0" w:rsidRPr="005138CB">
        <w:rPr>
          <w:rFonts w:ascii="Angsana New" w:hAnsi="Angsana New" w:hint="cs"/>
          <w:sz w:val="30"/>
          <w:szCs w:val="30"/>
          <w:cs/>
          <w:lang w:val="en-US" w:eastAsia="en-US"/>
        </w:rPr>
        <w:t>และ</w:t>
      </w:r>
      <w:r w:rsidR="000511BC">
        <w:rPr>
          <w:rFonts w:ascii="Angsana New" w:hAnsi="Angsana New" w:hint="cs"/>
          <w:sz w:val="30"/>
          <w:szCs w:val="30"/>
          <w:cs/>
          <w:lang w:val="en-US" w:eastAsia="en-US"/>
        </w:rPr>
        <w:t>ส่วนได้เสียของกลุ่มบริษัทใน</w:t>
      </w:r>
      <w:r w:rsidR="00AB74F0" w:rsidRPr="005138CB">
        <w:rPr>
          <w:rFonts w:ascii="Angsana New" w:hAnsi="Angsana New" w:hint="cs"/>
          <w:sz w:val="30"/>
          <w:szCs w:val="30"/>
          <w:cs/>
          <w:lang w:val="en-US" w:eastAsia="en-US"/>
        </w:rPr>
        <w:t>การร่วมค้า</w:t>
      </w:r>
    </w:p>
    <w:p w14:paraId="5BF56E25" w14:textId="5A2DF451" w:rsidR="00AB74F0" w:rsidRPr="00BB172F" w:rsidRDefault="00AB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193E39EF" w14:textId="77777777" w:rsidR="006F1984" w:rsidRPr="006F1984" w:rsidRDefault="001B10A2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</w:rPr>
      </w:pPr>
      <w:r w:rsidRPr="00647E94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="003C29E6">
        <w:rPr>
          <w:rFonts w:asciiTheme="majorBidi" w:hAnsiTheme="majorBidi" w:cstheme="majorBidi"/>
          <w:sz w:val="30"/>
          <w:szCs w:val="30"/>
          <w:cs/>
        </w:rPr>
        <w:br/>
      </w:r>
    </w:p>
    <w:p w14:paraId="7C6612AA" w14:textId="2A3E62FD" w:rsidR="00842C2F" w:rsidRDefault="001B10A2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93572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</w:t>
      </w:r>
      <w:r w:rsidR="00693572" w:rsidRPr="00693572">
        <w:rPr>
          <w:rFonts w:asciiTheme="majorBidi" w:hAnsiTheme="majorBidi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CE6518">
        <w:rPr>
          <w:rFonts w:asciiTheme="majorBidi" w:hAnsiTheme="majorBidi" w:hint="cs"/>
          <w:sz w:val="30"/>
          <w:szCs w:val="30"/>
          <w:cs/>
        </w:rPr>
        <w:t xml:space="preserve"> (ต่ำกว่า)</w:t>
      </w:r>
      <w:r w:rsidR="00693572" w:rsidRPr="00693572">
        <w:rPr>
          <w:rFonts w:asciiTheme="majorBidi" w:hAnsiTheme="majorBidi"/>
          <w:sz w:val="30"/>
          <w:szCs w:val="30"/>
          <w:cs/>
        </w:rPr>
        <w:t>ทุนอื่นในส่วนของเจ้าของ</w:t>
      </w:r>
    </w:p>
    <w:p w14:paraId="6E3881E7" w14:textId="08DC7355" w:rsidR="00CB23C7" w:rsidRPr="00BB172F" w:rsidRDefault="00CB23C7" w:rsidP="002C6614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559C3F77" w14:textId="2E1824CC" w:rsidR="009D0F15" w:rsidRPr="00623946" w:rsidRDefault="009D0F15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663BA77F" w14:textId="77777777" w:rsidR="009D0F15" w:rsidRPr="00BB172F" w:rsidRDefault="009D0F15" w:rsidP="009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F2705B1" w14:textId="77777777" w:rsidR="00DB2A69" w:rsidRDefault="00DB2A69" w:rsidP="00DB2A69">
      <w:pPr>
        <w:tabs>
          <w:tab w:val="clear" w:pos="454"/>
          <w:tab w:val="clear" w:pos="680"/>
          <w:tab w:val="clear" w:pos="907"/>
          <w:tab w:val="left" w:pos="2340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052059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 w:rsidRPr="00052059">
        <w:rPr>
          <w:rFonts w:ascii="Angsana New" w:hAnsi="Angsana New"/>
          <w:sz w:val="30"/>
          <w:szCs w:val="30"/>
          <w:cs/>
        </w:rPr>
        <w:br/>
        <w:t>ที่ซื้อมานั้น</w:t>
      </w:r>
      <w:r>
        <w:rPr>
          <w:rFonts w:ascii="Angsana New" w:hAnsi="Angsana New" w:hint="cs"/>
          <w:sz w:val="30"/>
          <w:szCs w:val="30"/>
          <w:cs/>
        </w:rPr>
        <w:t>เข้านิยามธุรกิจและ</w:t>
      </w:r>
      <w:r w:rsidRPr="00052059">
        <w:rPr>
          <w:rFonts w:ascii="Angsana New" w:hAnsi="Angsana New"/>
          <w:sz w:val="30"/>
          <w:szCs w:val="30"/>
          <w:cs/>
        </w:rPr>
        <w:t>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66BC4BD7" w14:textId="77777777" w:rsidR="00AB4909" w:rsidRPr="00BB172F" w:rsidRDefault="00AB4909" w:rsidP="00C63FAA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C0BFD69" w14:textId="3F843CCA" w:rsidR="00DB2A69" w:rsidRPr="00052059" w:rsidRDefault="00DB2A69" w:rsidP="00DB2A69">
      <w:pPr>
        <w:tabs>
          <w:tab w:val="clear" w:pos="454"/>
          <w:tab w:val="clear" w:pos="680"/>
          <w:tab w:val="clear" w:pos="907"/>
          <w:tab w:val="left" w:pos="2340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1B66EC">
        <w:rPr>
          <w:rFonts w:ascii="Angsana New" w:hAnsi="Angsana New"/>
          <w:sz w:val="30"/>
          <w:szCs w:val="30"/>
          <w:cs/>
        </w:rPr>
        <w:t>สิ่งตอบแทนที่โอน</w:t>
      </w:r>
      <w:r w:rsidRPr="001B66EC">
        <w:rPr>
          <w:rFonts w:ascii="Angsana New" w:hAnsi="Angsana New" w:hint="cs"/>
          <w:sz w:val="30"/>
          <w:szCs w:val="30"/>
          <w:cs/>
        </w:rPr>
        <w:t>ให้</w:t>
      </w:r>
      <w:r w:rsidRPr="001B66EC">
        <w:rPr>
          <w:rFonts w:ascii="Angsana New" w:hAnsi="Angsana New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1B66EC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723479">
        <w:rPr>
          <w:rFonts w:ascii="Angsana New" w:hAnsi="Angsana New"/>
          <w:sz w:val="30"/>
          <w:szCs w:val="30"/>
        </w:rPr>
        <w:t>3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="00E01D6D">
        <w:rPr>
          <w:rFonts w:ascii="Angsana New" w:hAnsi="Angsana New" w:hint="cs"/>
          <w:sz w:val="30"/>
          <w:szCs w:val="30"/>
          <w:cs/>
        </w:rPr>
        <w:t>ฑ</w:t>
      </w:r>
      <w:r w:rsidR="00114BED">
        <w:rPr>
          <w:rFonts w:ascii="Angsana New" w:hAnsi="Angsana New"/>
          <w:sz w:val="30"/>
          <w:szCs w:val="30"/>
          <w:cs/>
        </w:rPr>
        <w:t>))</w:t>
      </w:r>
      <w:r w:rsidRPr="001B66EC">
        <w:rPr>
          <w:rFonts w:ascii="Angsana New" w:hAnsi="Angsana New"/>
          <w:sz w:val="30"/>
          <w:szCs w:val="30"/>
        </w:rPr>
        <w:t xml:space="preserve"> </w:t>
      </w:r>
      <w:r w:rsidRPr="001B66EC">
        <w:rPr>
          <w:rFonts w:ascii="Angsana New" w:hAnsi="Angsana New" w:hint="cs"/>
          <w:sz w:val="30"/>
          <w:szCs w:val="30"/>
          <w:cs/>
        </w:rPr>
        <w:t>กำไรจากการซื้อในราคา</w:t>
      </w:r>
      <w:r w:rsidRPr="001B66EC">
        <w:rPr>
          <w:rFonts w:ascii="Angsana New" w:hAnsi="Angsana New"/>
          <w:sz w:val="30"/>
          <w:szCs w:val="30"/>
          <w:cs/>
        </w:rPr>
        <w:t>ต่อรอง</w:t>
      </w:r>
      <w:r w:rsidRPr="001B66EC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รับรู้ในกำไรหรือขาดทุนทันที </w:t>
      </w:r>
      <w:r w:rsidRPr="001B66EC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3E130A2E" w14:textId="3F9FEF57" w:rsidR="00685EB2" w:rsidRPr="00BB172F" w:rsidRDefault="00685EB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153ACD75" w14:textId="381DEF17" w:rsidR="00C057F7" w:rsidRDefault="00C057F7" w:rsidP="0078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</w:t>
      </w:r>
      <w:r w:rsidRPr="00E009E8">
        <w:rPr>
          <w:rFonts w:asciiTheme="majorBidi" w:hAnsiTheme="majorBidi"/>
          <w:spacing w:val="-6"/>
          <w:sz w:val="30"/>
          <w:szCs w:val="30"/>
          <w:cs/>
        </w:rPr>
        <w:t>ปัจจุบัน</w:t>
      </w:r>
      <w:r w:rsidR="00E009E8" w:rsidRPr="00E009E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ซึ่งเกิดขึ้น</w:t>
      </w: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>จากเหตุการณ์ในอดีต และสามารถวัดมูลค่ายุติธรรมได้อย่างน่าเชื่อถือ</w:t>
      </w:r>
    </w:p>
    <w:p w14:paraId="536169C4" w14:textId="77777777" w:rsidR="001B66EC" w:rsidRPr="00BB172F" w:rsidRDefault="001B66EC" w:rsidP="0078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5484B0D7" w14:textId="52D326E9" w:rsidR="00E45E07" w:rsidRDefault="00E45E07" w:rsidP="00E4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93062">
        <w:rPr>
          <w:rFonts w:asciiTheme="majorBidi" w:hAnsi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C04786"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>
        <w:rPr>
          <w:rFonts w:asciiTheme="majorBidi" w:hAnsiTheme="majorBidi"/>
          <w:sz w:val="30"/>
          <w:szCs w:val="30"/>
        </w:rPr>
        <w:t xml:space="preserve"> </w:t>
      </w:r>
      <w:r w:rsidRPr="00493062">
        <w:rPr>
          <w:rFonts w:asciiTheme="majorBidi" w:hAnsiTheme="majorBidi"/>
          <w:sz w:val="30"/>
          <w:szCs w:val="30"/>
          <w:cs/>
        </w:rPr>
        <w:t>ๆ ที่เคยรับรู้ไว้ ณ วันที่ซื้อ</w:t>
      </w:r>
    </w:p>
    <w:p w14:paraId="039B22FF" w14:textId="29145350" w:rsidR="00693572" w:rsidRPr="0099101D" w:rsidRDefault="00693572" w:rsidP="0099101D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5263490A" w14:textId="4C14162C" w:rsidR="00512177" w:rsidRDefault="00512177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>
        <w:rPr>
          <w:rFonts w:ascii="Angsana New" w:hAnsi="Angsana New" w:hint="cs"/>
          <w:b/>
          <w:bCs/>
          <w:cs/>
          <w:lang w:val="th-TH"/>
        </w:rPr>
        <w:t>เงินลงทุนในบริษัทย่อย</w:t>
      </w:r>
      <w:r w:rsidR="00AB74F0">
        <w:rPr>
          <w:rFonts w:ascii="Angsana New" w:hAnsi="Angsana New" w:hint="cs"/>
          <w:b/>
          <w:bCs/>
          <w:cs/>
          <w:lang w:val="th-TH"/>
        </w:rPr>
        <w:t>และการร่วมค้า</w:t>
      </w:r>
    </w:p>
    <w:p w14:paraId="4EF59739" w14:textId="27F169A7" w:rsidR="00512177" w:rsidRPr="00693572" w:rsidRDefault="00512177" w:rsidP="00512177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0A028C89" w14:textId="2D20C16B" w:rsidR="00512177" w:rsidRDefault="0051217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เงินลงทุนในบริษัท</w:t>
      </w:r>
      <w:r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ย่อย</w:t>
      </w:r>
      <w:r w:rsidR="00AB74F0"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และการร่วมค้า</w:t>
      </w: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ค่าเผื่อ</w:t>
      </w: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การด้อยค่า</w:t>
      </w:r>
      <w:r w:rsidRPr="00AB74F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6460D" w:rsidRPr="00AB74F0">
        <w:rPr>
          <w:rFonts w:asciiTheme="majorBidi" w:hAnsiTheme="majorBidi"/>
          <w:spacing w:val="-6"/>
          <w:sz w:val="30"/>
          <w:szCs w:val="30"/>
          <w:cs/>
        </w:rPr>
        <w:t>เงินปันผลรับ</w:t>
      </w:r>
      <w:r w:rsidR="0096460D" w:rsidRPr="0096460D">
        <w:rPr>
          <w:rFonts w:asciiTheme="majorBidi" w:hAnsiTheme="majorBidi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</w:t>
      </w:r>
      <w:r w:rsidR="00493062">
        <w:rPr>
          <w:rFonts w:asciiTheme="majorBidi" w:hAnsiTheme="majorBidi" w:hint="cs"/>
          <w:sz w:val="30"/>
          <w:szCs w:val="30"/>
          <w:cs/>
        </w:rPr>
        <w:t xml:space="preserve"> กรณีที่บริษัทจำหน่ายเงินลงทุน กำไรหรือขาดทุนจากการขายเงินลงทุนบันทึกในกำไรหรือขาดทุน</w:t>
      </w:r>
    </w:p>
    <w:p w14:paraId="2AF64593" w14:textId="77777777" w:rsidR="00693572" w:rsidRPr="00693572" w:rsidRDefault="00693572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8"/>
          <w:szCs w:val="28"/>
        </w:rPr>
      </w:pPr>
    </w:p>
    <w:p w14:paraId="68CDBBC7" w14:textId="0AE37099" w:rsidR="0052067D" w:rsidRPr="00D61999" w:rsidRDefault="0052067D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 w:rsidRPr="00D61999">
        <w:rPr>
          <w:rFonts w:ascii="Angsana New" w:hAnsi="Angsana New" w:hint="cs"/>
          <w:b/>
          <w:bCs/>
          <w:cs/>
          <w:lang w:val="th-TH"/>
        </w:rPr>
        <w:t xml:space="preserve">เงินตราต่างประเทศ </w:t>
      </w:r>
    </w:p>
    <w:p w14:paraId="1EAC58D3" w14:textId="77777777" w:rsidR="004516E2" w:rsidRPr="00693572" w:rsidRDefault="004516E2" w:rsidP="004516E2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058B9ACC" w14:textId="6DA3A617" w:rsidR="0052067D" w:rsidRDefault="00936B5F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D641FB">
        <w:rPr>
          <w:rFonts w:asciiTheme="majorBidi" w:hAnsiTheme="majorBidi"/>
          <w:spacing w:val="-4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</w:t>
      </w:r>
      <w:r w:rsidRPr="00936B5F">
        <w:rPr>
          <w:rFonts w:asciiTheme="majorBidi" w:hAnsiTheme="majorBidi"/>
          <w:sz w:val="30"/>
          <w:szCs w:val="30"/>
          <w:cs/>
        </w:rPr>
        <w:t>ต่างประเทศ แปลงค่าเป็นสกุลเงินที่ใช้ในการดำเนินงานของแต่ละบริษัทในกลุ่มบริษัท</w:t>
      </w:r>
      <w:r w:rsidR="0032103B">
        <w:rPr>
          <w:rFonts w:asciiTheme="majorBidi" w:hAnsiTheme="majorBidi"/>
          <w:sz w:val="30"/>
          <w:szCs w:val="30"/>
        </w:rPr>
        <w:t xml:space="preserve"> </w:t>
      </w:r>
      <w:r w:rsidRPr="00936B5F">
        <w:rPr>
          <w:rFonts w:asciiTheme="majorBidi" w:hAnsiTheme="majorBidi"/>
          <w:sz w:val="30"/>
          <w:szCs w:val="30"/>
          <w:cs/>
        </w:rPr>
        <w:t xml:space="preserve">โดยใช้อัตราแลกเปลี่ยน ณ </w:t>
      </w:r>
      <w:r w:rsidRPr="00D641FB">
        <w:rPr>
          <w:rFonts w:asciiTheme="majorBidi" w:hAnsiTheme="majorBidi"/>
          <w:spacing w:val="-4"/>
          <w:sz w:val="30"/>
          <w:szCs w:val="30"/>
          <w:cs/>
        </w:rPr>
        <w:t>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936B5F">
        <w:rPr>
          <w:rFonts w:asciiTheme="majorBidi" w:hAnsiTheme="majorBidi"/>
          <w:sz w:val="30"/>
          <w:szCs w:val="30"/>
          <w:cs/>
        </w:rPr>
        <w:t xml:space="preserve">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D7FCCEA" w14:textId="77777777" w:rsidR="00594F61" w:rsidRPr="00693572" w:rsidRDefault="00594F61" w:rsidP="009B6BE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844A6B1" w14:textId="3DB5C779" w:rsidR="005138CB" w:rsidRPr="005138CB" w:rsidRDefault="005138CB" w:rsidP="0051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38CB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ยกเว้นเงินลงทุน</w:t>
      </w:r>
      <w:r w:rsidRPr="005138CB">
        <w:rPr>
          <w:rFonts w:asciiTheme="majorBidi" w:hAnsiTheme="majorBidi" w:cstheme="majorBidi"/>
          <w:color w:val="000000"/>
          <w:sz w:val="30"/>
          <w:szCs w:val="30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 จะรับรู้</w:t>
      </w:r>
      <w:r w:rsidRPr="005138CB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5138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ของอัตราแลกเปลี่ยนที่เกิดขึ้นจากการแปลงค่าในกำไรขาดทุนเบ็ดเสร็จอื่น </w:t>
      </w:r>
      <w:r w:rsidR="00114BED">
        <w:rPr>
          <w:rFonts w:asciiTheme="majorBidi" w:hAnsiTheme="majorBidi" w:cstheme="majorBidi"/>
          <w:color w:val="000000"/>
          <w:spacing w:val="-2"/>
          <w:sz w:val="30"/>
          <w:szCs w:val="30"/>
        </w:rPr>
        <w:t>(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เว้นแต่การด้อยค่า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ผลต่างดังกล่าวจะถูกจัดประเภทใหม่ไปเข้ากำไรหรือขาดทุน</w:t>
      </w:r>
      <w:r w:rsidR="00114BED">
        <w:rPr>
          <w:rFonts w:asciiTheme="majorBidi" w:hAnsiTheme="majorBidi" w:cstheme="majorBidi"/>
          <w:color w:val="000000"/>
          <w:spacing w:val="-2"/>
          <w:sz w:val="30"/>
          <w:szCs w:val="30"/>
        </w:rPr>
        <w:t>)</w:t>
      </w:r>
    </w:p>
    <w:p w14:paraId="312D547A" w14:textId="5D2274DE" w:rsidR="00E62AAA" w:rsidRPr="00693572" w:rsidRDefault="00E6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</w:pPr>
    </w:p>
    <w:p w14:paraId="163C3AC5" w14:textId="7410522C"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1FA76186" w14:textId="77777777" w:rsidR="00C43CAD" w:rsidRPr="00693572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BCFD04B" w14:textId="7D4BD619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1527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61618706" w14:textId="77777777" w:rsidR="009A2A17" w:rsidRPr="00693572" w:rsidRDefault="009A2A1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F02231B" w14:textId="6BFFFE90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493062">
        <w:rPr>
          <w:rFonts w:asciiTheme="majorBidi" w:hAnsiTheme="majorBidi" w:cstheme="majorBidi"/>
          <w:sz w:val="30"/>
          <w:szCs w:val="30"/>
          <w:cs/>
        </w:rPr>
        <w:lastRenderedPageBreak/>
        <w:t>ผลต่างจากอัตราแลกเปลี่ยนที่เกิดจากการแปลงค่า</w:t>
      </w:r>
      <w:r w:rsidR="00854862" w:rsidRPr="00493062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493062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="00854862" w:rsidRPr="00493062">
        <w:rPr>
          <w:rFonts w:asciiTheme="majorBidi" w:hAnsiTheme="majorBidi"/>
          <w:sz w:val="30"/>
          <w:szCs w:val="30"/>
          <w:cs/>
        </w:rPr>
        <w:t>สำรองการแปลงค่างบการเงิน</w:t>
      </w:r>
      <w:r w:rsidRPr="00493062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</w:t>
      </w:r>
      <w:r w:rsidR="00493062" w:rsidRPr="00493062">
        <w:rPr>
          <w:rFonts w:asciiTheme="majorBidi" w:hAnsiTheme="majorBidi" w:cstheme="majorBidi"/>
          <w:sz w:val="30"/>
          <w:szCs w:val="30"/>
        </w:rPr>
        <w:br/>
      </w:r>
      <w:r w:rsidRPr="00493062">
        <w:rPr>
          <w:rFonts w:asciiTheme="majorBidi" w:hAnsiTheme="majorBidi" w:cstheme="majorBidi"/>
          <w:sz w:val="30"/>
          <w:szCs w:val="30"/>
          <w:cs/>
        </w:rPr>
        <w:t>ถูกปันส่วนให้ส่วนได้เสียที่ไม่มีอำนาจควบคุม</w:t>
      </w:r>
    </w:p>
    <w:p w14:paraId="3EA2EED0" w14:textId="3FB59CE8" w:rsidR="00693572" w:rsidRDefault="00693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97D1EB" w14:textId="2C5CE077" w:rsidR="00B111FE" w:rsidRDefault="00B111FE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t>เครื่องมือทางการเงิน</w:t>
      </w:r>
    </w:p>
    <w:p w14:paraId="1738159A" w14:textId="0474C3F5" w:rsidR="002720B0" w:rsidRPr="00693572" w:rsidRDefault="002720B0" w:rsidP="0085486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A018F" w14:textId="307DC455" w:rsidR="00B111FE" w:rsidRPr="009C0FC1" w:rsidRDefault="00114BED" w:rsidP="00B111F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(</w:t>
      </w:r>
      <w:r w:rsidR="00B111FE" w:rsidRPr="009C0FC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ง.</w:t>
      </w:r>
      <w:r w:rsidR="00B111FE" w:rsidRPr="009C0FC1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111FE" w:rsidRPr="009C0F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11FE" w:rsidRPr="009C0FC1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="00854862">
        <w:rPr>
          <w:rFonts w:asciiTheme="majorBidi" w:hAnsiTheme="majorBidi" w:hint="cs"/>
          <w:i/>
          <w:iCs/>
          <w:sz w:val="30"/>
          <w:szCs w:val="30"/>
          <w:cs/>
        </w:rPr>
        <w:t>จัดประเภทและการวั</w:t>
      </w:r>
      <w:r w:rsidR="00AB74F0">
        <w:rPr>
          <w:rFonts w:asciiTheme="majorBidi" w:hAnsiTheme="majorBidi" w:hint="cs"/>
          <w:i/>
          <w:iCs/>
          <w:sz w:val="30"/>
          <w:szCs w:val="30"/>
          <w:cs/>
        </w:rPr>
        <w:t>ด</w:t>
      </w:r>
      <w:r w:rsidR="00854862">
        <w:rPr>
          <w:rFonts w:asciiTheme="majorBidi" w:hAnsiTheme="majorBidi" w:hint="cs"/>
          <w:i/>
          <w:iCs/>
          <w:sz w:val="30"/>
          <w:szCs w:val="30"/>
          <w:cs/>
        </w:rPr>
        <w:t>มูลค่า</w:t>
      </w:r>
      <w:r w:rsidR="00B111FE" w:rsidRPr="009C0FC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57A8A09" w14:textId="77777777" w:rsidR="00B111FE" w:rsidRPr="00693572" w:rsidRDefault="00B111FE" w:rsidP="00B111F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6794E7" w14:textId="6E097A91" w:rsidR="00C63FAA" w:rsidRDefault="00B111FE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9C0FC1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สินทรัพย์ทางการเงินและหนี้สินทางการเงินอื่น 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ๆ 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 xml:space="preserve">นอกเหนือจากลูกหนี้การค้า </w:t>
      </w:r>
      <w:r w:rsidR="00114BED">
        <w:rPr>
          <w:rFonts w:asciiTheme="majorBidi" w:hAnsiTheme="majorBidi"/>
          <w:sz w:val="30"/>
          <w:szCs w:val="30"/>
          <w:lang w:val="en-US"/>
        </w:rPr>
        <w:t>(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 xml:space="preserve">ดูหมายเหตุข้อ </w:t>
      </w:r>
      <w:r w:rsidR="009A2A17">
        <w:rPr>
          <w:rFonts w:asciiTheme="majorBidi" w:hAnsiTheme="majorBidi"/>
          <w:sz w:val="30"/>
          <w:szCs w:val="30"/>
          <w:lang w:val="en-US"/>
        </w:rPr>
        <w:t>3</w:t>
      </w:r>
      <w:r w:rsidR="00114BED">
        <w:rPr>
          <w:rFonts w:asciiTheme="majorBidi" w:hAnsiTheme="majorBidi"/>
          <w:sz w:val="30"/>
          <w:szCs w:val="30"/>
          <w:lang w:val="en-US"/>
        </w:rPr>
        <w:t>(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>ฉ</w:t>
      </w:r>
      <w:r w:rsidR="00114BED">
        <w:rPr>
          <w:rFonts w:asciiTheme="majorBidi" w:hAnsiTheme="majorBidi"/>
          <w:sz w:val="30"/>
          <w:szCs w:val="30"/>
          <w:lang w:val="en-US"/>
        </w:rPr>
        <w:t>)</w:t>
      </w:r>
      <w:r w:rsidR="00114BED">
        <w:rPr>
          <w:rFonts w:asciiTheme="majorBidi" w:hAnsiTheme="majorBidi" w:hint="cs"/>
          <w:sz w:val="30"/>
          <w:szCs w:val="30"/>
          <w:lang w:val="en-US"/>
        </w:rPr>
        <w:t>)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FC1">
        <w:rPr>
          <w:rFonts w:asciiTheme="majorBidi" w:hAnsiTheme="majorBidi"/>
          <w:sz w:val="30"/>
          <w:szCs w:val="30"/>
          <w:cs/>
        </w:rPr>
        <w:t>รับรู้</w:t>
      </w:r>
      <w:r w:rsidRPr="005138CB">
        <w:rPr>
          <w:rFonts w:asciiTheme="majorBidi" w:hAnsiTheme="majorBidi"/>
          <w:sz w:val="30"/>
          <w:szCs w:val="30"/>
          <w:cs/>
        </w:rPr>
        <w:t xml:space="preserve">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C8372F" w:rsidRPr="005138CB">
        <w:rPr>
          <w:rFonts w:asciiTheme="majorBidi" w:hAnsiTheme="majorBidi"/>
          <w:sz w:val="30"/>
          <w:szCs w:val="30"/>
          <w:cs/>
        </w:rPr>
        <w:t>และวัดมูลค่า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="00C8372F" w:rsidRPr="005138CB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A42166" w:rsidRPr="005138CB">
        <w:rPr>
          <w:rFonts w:asciiTheme="majorBidi" w:hAnsiTheme="majorBidi" w:hint="cs"/>
          <w:sz w:val="30"/>
          <w:szCs w:val="30"/>
          <w:cs/>
        </w:rPr>
        <w:t xml:space="preserve"> ทั้งนี้ </w:t>
      </w:r>
      <w:r w:rsidR="00C8372F" w:rsidRPr="005138CB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ไม่ได้</w:t>
      </w:r>
      <w:r w:rsidR="00C8372F" w:rsidRPr="005138CB">
        <w:rPr>
          <w:rFonts w:asciiTheme="majorBidi" w:hAnsiTheme="majorBidi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รวมหรือหัก</w:t>
      </w:r>
      <w:r w:rsidR="00C8372F" w:rsidRPr="005138CB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ด้วย</w:t>
      </w:r>
    </w:p>
    <w:p w14:paraId="542476B9" w14:textId="15EB6F7A" w:rsidR="00C8372F" w:rsidRPr="00EB4708" w:rsidRDefault="00C8372F" w:rsidP="00CB23C7">
      <w:pPr>
        <w:pStyle w:val="BodyText2"/>
        <w:tabs>
          <w:tab w:val="left" w:pos="720"/>
          <w:tab w:val="left" w:pos="810"/>
        </w:tabs>
        <w:ind w:left="99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04204DC0" w14:textId="49370628" w:rsidR="00C8372F" w:rsidRDefault="00C8372F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C8372F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</w:t>
      </w:r>
      <w:r w:rsidRPr="00D641FB">
        <w:rPr>
          <w:rFonts w:asciiTheme="majorBidi" w:hAnsiTheme="majorBidi"/>
          <w:spacing w:val="-8"/>
          <w:sz w:val="30"/>
          <w:szCs w:val="30"/>
          <w:cs/>
        </w:rPr>
        <w:t>ขาดทุน 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="004D5962">
        <w:rPr>
          <w:rFonts w:asciiTheme="majorBidi" w:hAnsiTheme="majorBidi"/>
          <w:spacing w:val="-8"/>
          <w:sz w:val="30"/>
          <w:szCs w:val="30"/>
          <w:lang w:val="en-US"/>
        </w:rPr>
        <w:t xml:space="preserve"> </w:t>
      </w:r>
      <w:r w:rsidRPr="00D641FB">
        <w:rPr>
          <w:rFonts w:asciiTheme="majorBidi" w:hAnsiTheme="majorBidi"/>
          <w:spacing w:val="-8"/>
          <w:sz w:val="30"/>
          <w:szCs w:val="30"/>
          <w:cs/>
        </w:rPr>
        <w:t>เว้นแต่</w:t>
      </w:r>
      <w:r w:rsidR="004D5962">
        <w:rPr>
          <w:rFonts w:asciiTheme="majorBidi" w:hAnsiTheme="majorBidi"/>
          <w:spacing w:val="-8"/>
          <w:sz w:val="30"/>
          <w:szCs w:val="30"/>
        </w:rPr>
        <w:br/>
      </w:r>
      <w:r w:rsidRPr="00D641FB">
        <w:rPr>
          <w:rFonts w:asciiTheme="majorBidi" w:hAnsiTheme="majorBidi"/>
          <w:spacing w:val="-8"/>
          <w:sz w:val="30"/>
          <w:szCs w:val="30"/>
          <w:cs/>
        </w:rPr>
        <w:t>กลุ่มบริษัท</w:t>
      </w:r>
      <w:r w:rsidRPr="00C8372F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4D5962">
        <w:rPr>
          <w:rFonts w:asciiTheme="majorBidi" w:hAnsiTheme="majorBidi"/>
          <w:sz w:val="30"/>
          <w:szCs w:val="30"/>
        </w:rPr>
        <w:br/>
      </w:r>
      <w:r w:rsidRPr="00C8372F">
        <w:rPr>
          <w:rFonts w:asciiTheme="majorBidi" w:hAnsi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4D5962">
        <w:rPr>
          <w:rFonts w:asciiTheme="majorBidi" w:hAnsiTheme="majorBidi"/>
          <w:sz w:val="30"/>
          <w:szCs w:val="30"/>
        </w:rPr>
        <w:br/>
      </w:r>
      <w:r w:rsidRPr="00C8372F">
        <w:rPr>
          <w:rFonts w:asciiTheme="majorBidi" w:hAnsiTheme="majorBidi"/>
          <w:sz w:val="30"/>
          <w:szCs w:val="30"/>
          <w:cs/>
        </w:rPr>
        <w:t>การเปลี่ยนแปลงการจัดประเภท</w:t>
      </w:r>
    </w:p>
    <w:p w14:paraId="2673AF2B" w14:textId="77777777" w:rsidR="009A2A17" w:rsidRPr="00BB172F" w:rsidRDefault="009A2A17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0B4582" w14:textId="2D2266A2" w:rsidR="003F3085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</w:t>
      </w:r>
      <w:r w:rsidRPr="00E009E8">
        <w:rPr>
          <w:rFonts w:asciiTheme="majorBidi" w:hAnsiTheme="majorBidi"/>
          <w:sz w:val="30"/>
          <w:szCs w:val="30"/>
          <w:cs/>
        </w:rPr>
        <w:t>ขาดทุน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5EA8E60" w14:textId="45AC95B2" w:rsidR="003071F3" w:rsidRPr="00BB172F" w:rsidRDefault="00307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185C8413" w14:textId="4C4BE059" w:rsidR="002105AD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</w:t>
      </w:r>
      <w:r w:rsidR="005138CB">
        <w:rPr>
          <w:rFonts w:asciiTheme="majorBidi" w:hAnsiTheme="majorBidi" w:hint="cs"/>
          <w:spacing w:val="-4"/>
          <w:sz w:val="30"/>
          <w:szCs w:val="30"/>
          <w:cs/>
          <w:lang w:val="en-US" w:eastAsia="en-US"/>
        </w:rPr>
        <w:t xml:space="preserve">ทั้งนี้ 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>รายได้ดอกเบี้ย กำไรและ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ขาดทุนจากอัตราแลกเปลี่ยน ผลขาดทุนด้านเครดิตที่คาดว่าจะเกิดขึ้น </w:t>
      </w:r>
      <w:r w:rsidR="005138CB">
        <w:rPr>
          <w:rFonts w:asciiTheme="majorBidi" w:hAnsiTheme="majorBidi" w:hint="cs"/>
          <w:spacing w:val="-2"/>
          <w:sz w:val="30"/>
          <w:szCs w:val="30"/>
          <w:cs/>
          <w:lang w:val="en-US" w:eastAsia="en-US"/>
        </w:rPr>
        <w:t>และ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กำไรหรือขาดทุนที่เกิดจากการตัดรายการ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ออกจากบัญชีรับรู้ในกำไรหรือขาดทุน</w:t>
      </w:r>
    </w:p>
    <w:p w14:paraId="184CF830" w14:textId="5BDA0FDE" w:rsidR="00F0612B" w:rsidRPr="00BB172F" w:rsidRDefault="00F0612B" w:rsidP="00F0612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  <w:lang w:val="en-US" w:eastAsia="en-US"/>
        </w:rPr>
      </w:pPr>
    </w:p>
    <w:p w14:paraId="4DAA4E0B" w14:textId="4215AEAA" w:rsidR="003071F3" w:rsidRDefault="003071F3" w:rsidP="003071F3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ซึ่งจัดเป็นมูลค่ายุติธรรมระดับ </w:t>
      </w:r>
      <w:r w:rsidRPr="003071F3">
        <w:rPr>
          <w:rFonts w:asciiTheme="majorBidi" w:hAnsiTheme="majorBidi"/>
          <w:sz w:val="30"/>
          <w:szCs w:val="30"/>
          <w:lang w:val="en-US" w:eastAsia="en-US"/>
        </w:rPr>
        <w:t>3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>เงินลงทุนดังกล่าวของกลุ่มบริษัทเป็นการลงทุนในหลักทรัพย์ที่ไม่อยู่ในความต้องการของตลาด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>ซึ่งวัดมูลค่ายุติธรรมโดยใช้ราคาทุนซึ่งถือเป็นมูลค่ายุติธรรมโดยประมาณ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โดยพิจารณาว่าไม่มีการเปลี่ยนแปลงอย่างมีนัยสำคัญในการดำเนินงานของกิจการที่ไปลงทุนนับจากวันที่ซื้อ 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lastRenderedPageBreak/>
        <w:t>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</w:t>
      </w:r>
      <w:r>
        <w:rPr>
          <w:rFonts w:asciiTheme="majorBidi" w:hAnsiTheme="majorBidi"/>
          <w:sz w:val="30"/>
          <w:szCs w:val="30"/>
          <w:cs/>
          <w:lang w:val="en-US" w:eastAsia="en-US"/>
        </w:rPr>
        <w:br/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>ถูกจัดประเภทรายการใหม่ไปยังกำไรหรือขาดทุน</w:t>
      </w:r>
    </w:p>
    <w:p w14:paraId="6D0F459C" w14:textId="77777777" w:rsidR="00BB172F" w:rsidRPr="00BB172F" w:rsidRDefault="00BB172F" w:rsidP="003071F3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28"/>
          <w:szCs w:val="28"/>
          <w:lang w:val="en-US" w:eastAsia="en-US"/>
        </w:rPr>
      </w:pPr>
    </w:p>
    <w:p w14:paraId="3236CD15" w14:textId="04A9766E" w:rsidR="00113F92" w:rsidRPr="00F0612B" w:rsidRDefault="00114BED" w:rsidP="007B6AE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113F92" w:rsidRPr="00860EE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113F92"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0612B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113F92"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113F92" w:rsidRPr="00860EE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F0612B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และการหักกลบ</w:t>
      </w:r>
    </w:p>
    <w:p w14:paraId="6CEB37BC" w14:textId="77777777" w:rsidR="00113F92" w:rsidRPr="00693572" w:rsidRDefault="00113F92" w:rsidP="00F0612B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18"/>
          <w:szCs w:val="18"/>
        </w:rPr>
      </w:pPr>
    </w:p>
    <w:p w14:paraId="16C6148C" w14:textId="1DAE1B0C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105AD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</w:t>
      </w: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สด</w:t>
      </w:r>
      <w:r w:rsidRPr="002105AD">
        <w:rPr>
          <w:rFonts w:asciiTheme="majorBidi" w:hAnsiTheme="majorBidi" w:cstheme="majorBidi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D641FB">
        <w:rPr>
          <w:rFonts w:asciiTheme="majorBidi" w:hAnsiTheme="majorBidi" w:cstheme="majorBidi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2105AD">
        <w:rPr>
          <w:rFonts w:asciiTheme="majorBidi" w:hAnsiTheme="majorBidi" w:cstheme="majorBidi"/>
          <w:sz w:val="30"/>
          <w:szCs w:val="30"/>
          <w:cs/>
        </w:rPr>
        <w:t>ไม่ได้โอนหรือ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2105AD">
        <w:rPr>
          <w:rFonts w:asciiTheme="majorBidi" w:hAnsiTheme="majorBidi" w:cstheme="majorBidi"/>
          <w:sz w:val="30"/>
          <w:szCs w:val="30"/>
          <w:cs/>
        </w:rPr>
        <w:t>คงไว้ซึ่งความเสี่ยงและผลตอบแทนของความเป็นเจ้าของเกือบทั้งหมด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แต่</w:t>
      </w:r>
      <w:r w:rsidRPr="002105AD">
        <w:rPr>
          <w:rFonts w:asciiTheme="majorBidi" w:hAnsiTheme="majorBidi" w:cstheme="majorBidi"/>
          <w:sz w:val="30"/>
          <w:szCs w:val="30"/>
          <w:cs/>
        </w:rPr>
        <w:t>ไม่ได้คงไว้ซึ่งการควบคุมในสินทรัพย์ทางการเงิน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นั้น</w:t>
      </w:r>
    </w:p>
    <w:p w14:paraId="5104F5C8" w14:textId="77777777" w:rsidR="00113F92" w:rsidRPr="00693572" w:rsidRDefault="00113F92" w:rsidP="008F76B0">
      <w:pPr>
        <w:pStyle w:val="BodyText2"/>
        <w:tabs>
          <w:tab w:val="left" w:pos="126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4655EC5F" w14:textId="28D3C41B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กลุ่ม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บริษัท</w:t>
      </w: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กลุ่มบริษัทตัดรายการหนี้สินทางการเงิน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ออกจากบัญชี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หากมีการเปลี่ยนแปลง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เงื่อนไข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และกระแสเงินสด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จากการเปลี่ยนแปลง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มีความ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แตกต่างอย่างมีนัยสำคัญ โดย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รับรู้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หนี้สินทางการเงินใหม่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ด้วย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มูลค่า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ยุติ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ธรรม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ที่สะท้อน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เงื่อนไขที่เปลี่ยนแปลงแล้ว</w:t>
      </w:r>
      <w:r w:rsidRPr="002105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</w:p>
    <w:p w14:paraId="6959D5DF" w14:textId="77777777" w:rsidR="00113F92" w:rsidRPr="00693572" w:rsidRDefault="00113F92" w:rsidP="00113F92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55424C2D" w14:textId="692EC02E" w:rsidR="002105AD" w:rsidRPr="00CF6527" w:rsidRDefault="001A1F28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ผลต่าง</w:t>
      </w:r>
      <w:r w:rsidRPr="001A1F28">
        <w:rPr>
          <w:rFonts w:asciiTheme="majorBidi" w:hAnsiTheme="majorBidi" w:cstheme="majorBidi"/>
          <w:sz w:val="30"/>
          <w:szCs w:val="30"/>
          <w:cs/>
          <w:lang w:val="en-US" w:eastAsia="en-US"/>
        </w:rPr>
        <w:t>ระหว่าง</w:t>
      </w: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7AB8CF1" w14:textId="77777777" w:rsidR="00605409" w:rsidRPr="00693572" w:rsidRDefault="00605409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18"/>
          <w:szCs w:val="18"/>
          <w:lang w:val="en-US" w:eastAsia="en-US"/>
        </w:rPr>
      </w:pPr>
    </w:p>
    <w:p w14:paraId="0A12FA4C" w14:textId="0AA2BA94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สินทรัพย์</w:t>
      </w:r>
      <w:r w:rsidRPr="001A1F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535D8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งบฐานะการเงิน</w:t>
      </w:r>
      <w:r w:rsidRPr="001A1F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ด้วยจำนวนสุทธิ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641F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641F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2105AD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B106794" w14:textId="62E918F7" w:rsidR="00315AE6" w:rsidRPr="00693572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x-none"/>
        </w:rPr>
      </w:pPr>
    </w:p>
    <w:p w14:paraId="1518F42D" w14:textId="17286705" w:rsidR="00113F92" w:rsidRPr="007B546E" w:rsidRDefault="00114BED" w:rsidP="002105AD">
      <w:pPr>
        <w:pStyle w:val="BodyText2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113F92" w:rsidRPr="007B54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113F92"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A1F2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113F92"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113F92" w:rsidRPr="007B54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95C2F85" w14:textId="77777777" w:rsidR="00113F92" w:rsidRPr="00693572" w:rsidRDefault="00113F92" w:rsidP="00113F9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1B28C9EB" w14:textId="002FD759" w:rsidR="00647E94" w:rsidRDefault="00113F92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อนุพันธ์</w:t>
      </w:r>
      <w:r w:rsidRPr="007B546E">
        <w:rPr>
          <w:rFonts w:asciiTheme="majorBidi" w:hAnsiTheme="majorBidi"/>
          <w:sz w:val="30"/>
          <w:szCs w:val="30"/>
          <w:cs/>
        </w:rPr>
        <w:t>รับรู้ด้วยมูลค่ายุติธรรม และวัดมูลค่ายุติธรรม</w:t>
      </w:r>
      <w:r w:rsidRPr="007B546E">
        <w:rPr>
          <w:rFonts w:asciiTheme="majorBidi" w:hAnsiTheme="majorBidi" w:hint="cs"/>
          <w:sz w:val="30"/>
          <w:szCs w:val="30"/>
          <w:cs/>
        </w:rPr>
        <w:t>ทุ</w:t>
      </w:r>
      <w:r w:rsidRPr="007B546E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7866D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กลุ่มบริษัทถืออนุพันธ์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เพื่อ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ป้องกันความเสี่ยง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จากเงินตราต่างประเทศ</w:t>
      </w:r>
    </w:p>
    <w:p w14:paraId="4665202A" w14:textId="77777777" w:rsidR="001E5F87" w:rsidRPr="00693572" w:rsidRDefault="001E5F87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98BD8D9" w14:textId="4BA81FB5" w:rsidR="00214BD6" w:rsidRPr="00E329CD" w:rsidRDefault="00114BED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214BD6"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214BD6"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214BD6"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214BD6" w:rsidRPr="001A1F28">
        <w:rPr>
          <w:rFonts w:asciiTheme="majorBidi" w:eastAsia="EucrosiaUPCBold" w:hAnsiTheme="majorBidi"/>
          <w:i/>
          <w:iCs/>
          <w:sz w:val="30"/>
          <w:szCs w:val="30"/>
          <w:cs/>
        </w:rPr>
        <w:t>การ</w:t>
      </w:r>
      <w:r w:rsidR="00214BD6">
        <w:rPr>
          <w:rFonts w:asciiTheme="majorBidi" w:eastAsia="EucrosiaUPCBold" w:hAnsiTheme="majorBidi" w:hint="cs"/>
          <w:i/>
          <w:iCs/>
          <w:sz w:val="30"/>
          <w:szCs w:val="30"/>
          <w:cs/>
        </w:rPr>
        <w:t>ตัดจำหน่าย</w:t>
      </w:r>
    </w:p>
    <w:p w14:paraId="73E09AB6" w14:textId="1C48E118" w:rsidR="00214BD6" w:rsidRPr="00693572" w:rsidRDefault="00214BD6" w:rsidP="00CF652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32F018DB" w14:textId="596AA188" w:rsid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C774" w14:textId="35513C1C" w:rsidR="009A2A17" w:rsidRPr="00693572" w:rsidRDefault="00991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  <w:cs/>
        </w:rPr>
        <w:br/>
      </w:r>
    </w:p>
    <w:p w14:paraId="5A29DB09" w14:textId="10A48C52" w:rsidR="00214BD6" w:rsidRPr="00E329CD" w:rsidRDefault="00114BED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214BD6"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214BD6"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214BD6"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214BD6">
        <w:rPr>
          <w:rFonts w:asciiTheme="majorBidi" w:eastAsia="EucrosiaUPCBold" w:hAnsiTheme="majorBidi" w:hint="cs"/>
          <w:i/>
          <w:iCs/>
          <w:sz w:val="30"/>
          <w:szCs w:val="30"/>
          <w:cs/>
        </w:rPr>
        <w:t>ดอกเบี้ย</w:t>
      </w:r>
    </w:p>
    <w:p w14:paraId="4C5DB125" w14:textId="1E98051F" w:rsidR="00214BD6" w:rsidRPr="00693572" w:rsidRDefault="00214BD6" w:rsidP="0021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490942D7" w14:textId="111248AA" w:rsid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114BED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Pr="00214BD6">
        <w:rPr>
          <w:rFonts w:ascii="Angsana New" w:hAnsi="Angsana New"/>
          <w:color w:val="000000"/>
          <w:sz w:val="30"/>
          <w:szCs w:val="30"/>
          <w:cs/>
        </w:rPr>
        <w:t>เมื่อสินทรัพย์ไม่มีการ</w:t>
      </w:r>
      <w:r w:rsidRPr="00061AE7">
        <w:rPr>
          <w:rFonts w:ascii="Angsana New" w:hAnsi="Angsana New"/>
          <w:color w:val="000000"/>
          <w:spacing w:val="-4"/>
          <w:sz w:val="30"/>
          <w:szCs w:val="30"/>
          <w:cs/>
        </w:rPr>
        <w:t>ด้อยค่าด้านเครดิต</w:t>
      </w:r>
      <w:r w:rsidR="00114BE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)</w:t>
      </w:r>
      <w:r w:rsidRPr="00061AE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หรือราคาทุนตัดจำหน่ายของหนี้สิน</w:t>
      </w:r>
    </w:p>
    <w:p w14:paraId="4066F901" w14:textId="77777777" w:rsidR="0099101D" w:rsidRPr="00EC50AE" w:rsidRDefault="0099101D" w:rsidP="00EC50AE">
      <w:pPr>
        <w:rPr>
          <w:rFonts w:asciiTheme="majorBidi" w:hAnsiTheme="majorBidi" w:cstheme="majorBidi"/>
          <w:highlight w:val="yellow"/>
          <w:lang w:eastAsia="x-none"/>
        </w:rPr>
      </w:pPr>
    </w:p>
    <w:p w14:paraId="5DA16DBD" w14:textId="4206AEAA" w:rsidR="00AE2139" w:rsidRPr="00F80472" w:rsidRDefault="00AE213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>เงินสดและรายการเทียบเท่าเงินสด</w:t>
      </w:r>
    </w:p>
    <w:p w14:paraId="755D75BE" w14:textId="77777777" w:rsidR="004516E2" w:rsidRPr="00693572" w:rsidRDefault="004516E2" w:rsidP="004516E2">
      <w:pPr>
        <w:rPr>
          <w:rFonts w:asciiTheme="majorBidi" w:hAnsiTheme="majorBidi" w:cstheme="majorBidi"/>
          <w:cs/>
          <w:lang w:val="th-TH" w:eastAsia="x-none"/>
        </w:rPr>
      </w:pPr>
    </w:p>
    <w:p w14:paraId="1DC2A3E9" w14:textId="3B81D26A" w:rsidR="00AE2139" w:rsidRPr="00061AE7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</w:t>
      </w:r>
      <w:r w:rsidR="00DE6339" w:rsidRPr="00061AE7">
        <w:rPr>
          <w:rFonts w:asciiTheme="majorBidi" w:hAnsiTheme="majorBidi" w:cstheme="majorBidi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z w:val="30"/>
          <w:szCs w:val="30"/>
          <w:cs/>
        </w:rPr>
        <w:t>ยอดเงินสด ยอดเงินฝากธนาคารและเงินลงทุนระยะสั้นที่มี</w:t>
      </w:r>
      <w:r w:rsidR="00061AE7">
        <w:rPr>
          <w:rFonts w:asciiTheme="majorBidi" w:hAnsiTheme="majorBidi" w:cstheme="majorBidi"/>
          <w:sz w:val="30"/>
          <w:szCs w:val="30"/>
          <w:cs/>
        </w:rPr>
        <w:br/>
      </w:r>
      <w:r w:rsidRPr="00F26321">
        <w:rPr>
          <w:rFonts w:asciiTheme="majorBidi" w:hAnsiTheme="majorBidi" w:cstheme="majorBidi"/>
          <w:sz w:val="30"/>
          <w:szCs w:val="30"/>
          <w:cs/>
        </w:rPr>
        <w:t xml:space="preserve">สภาพคล่องสูง </w:t>
      </w:r>
      <w:r w:rsidR="00214BD6" w:rsidRPr="00F26321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210278B" w14:textId="77777777" w:rsidR="007042D4" w:rsidRPr="00693572" w:rsidRDefault="007042D4" w:rsidP="009D0F15">
      <w:pPr>
        <w:rPr>
          <w:rFonts w:asciiTheme="majorBidi" w:hAnsiTheme="majorBidi" w:cstheme="majorBidi"/>
          <w:highlight w:val="yellow"/>
          <w:lang w:eastAsia="x-none"/>
        </w:rPr>
      </w:pPr>
    </w:p>
    <w:p w14:paraId="3C39BE12" w14:textId="7D97301D" w:rsidR="00AE2139" w:rsidRPr="00624AB6" w:rsidRDefault="00AE213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624AB6">
        <w:rPr>
          <w:rFonts w:asciiTheme="majorBidi" w:hAnsiTheme="majorBidi" w:cstheme="majorBidi"/>
          <w:b/>
          <w:bCs/>
          <w:cs/>
          <w:lang w:val="th-TH"/>
        </w:rPr>
        <w:t>ลูกหนี้การค้า</w:t>
      </w:r>
    </w:p>
    <w:p w14:paraId="0E3D7F5A" w14:textId="77777777" w:rsidR="00AE2139" w:rsidRPr="00693572" w:rsidRDefault="00AE2139" w:rsidP="00AE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AC007CF" w14:textId="698A821E" w:rsidR="00A379BD" w:rsidRPr="00C053AB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4446" w:rsidRPr="003763B8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D64446" w:rsidRPr="003763B8">
        <w:rPr>
          <w:rFonts w:asciiTheme="majorBidi" w:hAnsiTheme="majorBidi"/>
          <w:spacing w:val="-2"/>
          <w:sz w:val="30"/>
          <w:szCs w:val="30"/>
          <w:cs/>
        </w:rPr>
        <w:t>ลูกหนี้การค้า</w:t>
      </w:r>
      <w:r w:rsidR="004D5962">
        <w:rPr>
          <w:rFonts w:asciiTheme="majorBidi" w:hAnsiTheme="majorBidi"/>
          <w:spacing w:val="-2"/>
          <w:sz w:val="30"/>
          <w:szCs w:val="30"/>
        </w:rPr>
        <w:br/>
      </w:r>
      <w:r w:rsidR="00D64446" w:rsidRPr="003763B8">
        <w:rPr>
          <w:rFonts w:asciiTheme="majorBidi" w:hAnsiTheme="majorBidi"/>
          <w:spacing w:val="-2"/>
          <w:sz w:val="30"/>
          <w:szCs w:val="30"/>
          <w:cs/>
        </w:rPr>
        <w:t>วัดมูลค่า</w:t>
      </w:r>
      <w:r w:rsidR="00D64446" w:rsidRPr="00D64446">
        <w:rPr>
          <w:rFonts w:asciiTheme="majorBidi" w:hAnsiTheme="majorBidi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BB172F">
        <w:rPr>
          <w:rFonts w:asciiTheme="majorBidi" w:hAnsiTheme="majorBidi"/>
          <w:sz w:val="30"/>
          <w:szCs w:val="30"/>
        </w:rPr>
        <w:br/>
      </w:r>
      <w:r w:rsidR="003B564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B564C" w:rsidRPr="001E6978">
        <w:rPr>
          <w:rFonts w:ascii="Angsana New" w:hAnsi="Angsana New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02676CBC" w14:textId="2894B727" w:rsidR="00C053AB" w:rsidRPr="00693572" w:rsidRDefault="00C053AB" w:rsidP="00C053AB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6C431E8B" w14:textId="1C3D7545" w:rsidR="001126A1" w:rsidRDefault="001126A1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24"/>
          <w:szCs w:val="24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t>กลุ่มบริ</w:t>
      </w:r>
      <w:r w:rsidRPr="00061AE7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061AE7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B70C89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772A6A">
        <w:rPr>
          <w:rFonts w:asciiTheme="majorBidi" w:hAnsiTheme="majorBidi" w:cstheme="majorBidi"/>
          <w:sz w:val="30"/>
          <w:szCs w:val="30"/>
        </w:rPr>
        <w:br/>
      </w:r>
      <w:r w:rsidRPr="00B70C89">
        <w:rPr>
          <w:rFonts w:asciiTheme="majorBidi" w:hAnsiTheme="majorBidi" w:cstheme="majorBidi"/>
          <w:sz w:val="30"/>
          <w:szCs w:val="30"/>
          <w:cs/>
        </w:rPr>
        <w:t>ด้าน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เครดิตที่มีลักษณะร่วมกันและตามระยะเวลาที่เกินกำหนดชำระ</w:t>
      </w:r>
      <w:r w:rsidR="00B70C89" w:rsidRPr="00061A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772A6A">
        <w:rPr>
          <w:rFonts w:asciiTheme="majorBidi" w:hAnsiTheme="majorBidi" w:cstheme="majorBidi"/>
          <w:spacing w:val="-2"/>
          <w:sz w:val="30"/>
          <w:szCs w:val="30"/>
        </w:rPr>
        <w:br/>
      </w:r>
      <w:r w:rsidRPr="00772A6A">
        <w:rPr>
          <w:rFonts w:asciiTheme="majorBidi" w:hAnsiTheme="majorBidi" w:cstheme="majorBidi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</w:t>
      </w:r>
      <w:r w:rsidRPr="001126A1">
        <w:rPr>
          <w:rFonts w:asciiTheme="majorBidi" w:hAnsiTheme="majorBidi" w:cstheme="majorBidi"/>
          <w:sz w:val="30"/>
          <w:szCs w:val="30"/>
          <w:cs/>
        </w:rPr>
        <w:t>และข้อมูลคาดการณ์สภาวการณ์เศรษฐกิจทั่วไปในอนาคต ณ วันที่รายงาน</w:t>
      </w:r>
    </w:p>
    <w:p w14:paraId="6A35889E" w14:textId="21D9E089" w:rsidR="00315AE6" w:rsidRPr="00693572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</w:rPr>
      </w:pPr>
    </w:p>
    <w:p w14:paraId="0D535293" w14:textId="77777777" w:rsidR="00623387" w:rsidRPr="00062E19" w:rsidRDefault="00623387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062E19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50937C7C" w14:textId="77777777" w:rsidR="00623387" w:rsidRPr="00693572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DCDD968" w14:textId="3293B8CA" w:rsidR="00B039B6" w:rsidRDefault="00B039B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" w:name="_Hlk186402372"/>
      <w:r w:rsidRPr="00B039B6">
        <w:rPr>
          <w:rFonts w:asciiTheme="majorBidi" w:hAnsiTheme="majorBidi" w:cstheme="majorBidi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ต้นทุนของสินค้าคำนวณโดยใช้วิธีเข้าก่อนออกก่อน 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bookmarkEnd w:id="1"/>
    <w:p w14:paraId="6B330C83" w14:textId="183D38C5" w:rsidR="006A540A" w:rsidRPr="00693572" w:rsidRDefault="006A540A" w:rsidP="00526A6B">
      <w:pPr>
        <w:rPr>
          <w:rFonts w:asciiTheme="majorBidi" w:hAnsiTheme="majorBidi" w:cstheme="majorBidi"/>
          <w:lang w:val="x-none" w:eastAsia="x-none"/>
        </w:rPr>
      </w:pPr>
    </w:p>
    <w:p w14:paraId="05F0D0BD" w14:textId="32B9691F" w:rsidR="009C3AFB" w:rsidRDefault="009C3AF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 w:rsidRPr="009A60E6">
        <w:rPr>
          <w:rFonts w:asciiTheme="majorBidi" w:hAnsiTheme="majorBidi" w:hint="cs"/>
          <w:b/>
          <w:bCs/>
          <w:cs/>
          <w:lang w:val="th-TH"/>
        </w:rPr>
        <w:t>อสังหาริมทรัพย์เพื่อการลงทุน</w:t>
      </w:r>
    </w:p>
    <w:p w14:paraId="0E028934" w14:textId="1256598C" w:rsidR="009C3AFB" w:rsidRPr="00693572" w:rsidRDefault="009C3AFB" w:rsidP="009C3AFB">
      <w:pPr>
        <w:rPr>
          <w:rFonts w:asciiTheme="majorBidi" w:hAnsiTheme="majorBidi" w:cstheme="majorBidi"/>
          <w:lang w:val="th-TH" w:eastAsia="x-none"/>
        </w:rPr>
      </w:pPr>
    </w:p>
    <w:p w14:paraId="1EBE38F2" w14:textId="6C763F19" w:rsidR="009C3AFB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A058F">
        <w:rPr>
          <w:rFonts w:asciiTheme="majorBidi" w:hAnsiTheme="majorBidi"/>
          <w:spacing w:val="-4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B039B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>หักค่าเสื่อมราคาสะสม</w:t>
      </w:r>
      <w:r w:rsidR="00D10C28">
        <w:rPr>
          <w:rFonts w:asciiTheme="majorBidi" w:hAnsiTheme="majorBidi" w:hint="cs"/>
          <w:spacing w:val="-4"/>
          <w:sz w:val="30"/>
          <w:szCs w:val="30"/>
          <w:cs/>
        </w:rPr>
        <w:t>และขาดทุนจากการด้อยค่า</w:t>
      </w:r>
    </w:p>
    <w:p w14:paraId="6AA4275F" w14:textId="3687634B" w:rsidR="004A058F" w:rsidRPr="00693572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</w:rPr>
      </w:pPr>
    </w:p>
    <w:p w14:paraId="02F910C9" w14:textId="60073A8E" w:rsidR="004A058F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A058F">
        <w:rPr>
          <w:rFonts w:asciiTheme="majorBidi" w:hAnsiTheme="majorBidi"/>
          <w:spacing w:val="-4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>
        <w:rPr>
          <w:rFonts w:asciiTheme="majorBidi" w:hAnsiTheme="majorBidi" w:hint="cs"/>
          <w:spacing w:val="-4"/>
          <w:sz w:val="30"/>
          <w:szCs w:val="30"/>
          <w:cs/>
        </w:rPr>
        <w:t>ชุด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pacing w:val="-4"/>
          <w:sz w:val="30"/>
          <w:szCs w:val="30"/>
        </w:rPr>
        <w:t>20</w:t>
      </w:r>
      <w:r w:rsidRPr="004A058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>ปีและรับรู้ในกำไรหรือขาดทุน</w:t>
      </w:r>
      <w:r w:rsidR="00D10C28">
        <w:rPr>
          <w:rFonts w:asciiTheme="majorBidi" w:hAnsiTheme="majorBidi" w:hint="cs"/>
          <w:spacing w:val="-4"/>
          <w:sz w:val="30"/>
          <w:szCs w:val="30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4118D34F" w14:textId="706F4B66" w:rsidR="009C3AFB" w:rsidRPr="00693572" w:rsidRDefault="009C3AFB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</w:rPr>
      </w:pPr>
    </w:p>
    <w:p w14:paraId="78AC6FC1" w14:textId="516FC326" w:rsidR="00B039B6" w:rsidRDefault="009C3AFB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492287">
        <w:rPr>
          <w:rFonts w:asciiTheme="majorBidi" w:hAnsiTheme="majorBidi"/>
          <w:spacing w:val="-4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</w:t>
      </w:r>
      <w:r w:rsidR="00492287">
        <w:rPr>
          <w:rFonts w:asciiTheme="majorBidi" w:hAnsiTheme="majorBidi"/>
          <w:spacing w:val="-4"/>
          <w:sz w:val="30"/>
          <w:szCs w:val="30"/>
          <w:cs/>
        </w:rPr>
        <w:br/>
      </w:r>
      <w:r w:rsidRPr="00492287">
        <w:rPr>
          <w:rFonts w:asciiTheme="majorBidi" w:hAnsiTheme="majorBidi"/>
          <w:spacing w:val="-4"/>
          <w:sz w:val="30"/>
          <w:szCs w:val="30"/>
          <w:cs/>
        </w:rPr>
        <w:t>ในกำไรหรือขาดทุน</w:t>
      </w:r>
    </w:p>
    <w:p w14:paraId="479E686A" w14:textId="785DF3B9" w:rsidR="00B039B6" w:rsidRPr="00693572" w:rsidRDefault="00B0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cs/>
        </w:rPr>
      </w:pPr>
    </w:p>
    <w:p w14:paraId="2073FB3F" w14:textId="5EFC08F7" w:rsidR="00526A6B" w:rsidRDefault="00526A6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5835EE">
        <w:rPr>
          <w:rFonts w:asciiTheme="majorBidi" w:hAnsiTheme="majorBidi" w:cstheme="majorBidi"/>
          <w:b/>
          <w:bCs/>
          <w:cs/>
          <w:lang w:val="th-TH"/>
        </w:rPr>
        <w:t>ที่ดิน อาคารและอุปกรณ์</w:t>
      </w:r>
    </w:p>
    <w:p w14:paraId="0B24F27E" w14:textId="77777777" w:rsidR="007C6EE9" w:rsidRPr="00693572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23777EBA" w14:textId="6108F4E5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6E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</w:t>
      </w:r>
      <w:r w:rsidR="00E87769">
        <w:rPr>
          <w:rFonts w:asciiTheme="majorBidi" w:hAnsiTheme="majorBidi" w:hint="cs"/>
          <w:spacing w:val="-4"/>
          <w:sz w:val="30"/>
          <w:szCs w:val="30"/>
          <w:cs/>
        </w:rPr>
        <w:t>และขาดทุนจากการด้อยค่า</w:t>
      </w:r>
    </w:p>
    <w:p w14:paraId="3A456CD4" w14:textId="77777777" w:rsidR="007C6EE9" w:rsidRPr="00BB172F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D96866F" w14:textId="000B14A4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bookmarkStart w:id="2" w:name="_Hlk186402545"/>
      <w:r w:rsidRPr="003763B8">
        <w:rPr>
          <w:rFonts w:asciiTheme="majorBidi" w:hAnsiTheme="majorBidi" w:cstheme="majorBidi"/>
          <w:sz w:val="30"/>
          <w:szCs w:val="30"/>
          <w:cs/>
        </w:rPr>
        <w:t>ราคา</w:t>
      </w:r>
      <w:r w:rsidRPr="00C66A76">
        <w:rPr>
          <w:rFonts w:asciiTheme="majorBidi" w:hAnsiTheme="majorBidi"/>
          <w:sz w:val="30"/>
          <w:szCs w:val="30"/>
          <w:cs/>
        </w:rPr>
        <w:t>ทุนรวมถึง</w:t>
      </w:r>
      <w:r w:rsidR="005F3088">
        <w:rPr>
          <w:rFonts w:asciiTheme="majorBidi" w:hAnsiTheme="majorBidi" w:hint="cs"/>
          <w:sz w:val="30"/>
          <w:szCs w:val="30"/>
          <w:cs/>
        </w:rPr>
        <w:t>ต้นทุนการกู้ยืม และ</w:t>
      </w:r>
      <w:r w:rsidRPr="00C66A76">
        <w:rPr>
          <w:rFonts w:asciiTheme="majorBidi" w:hAnsiTheme="majorBidi"/>
          <w:sz w:val="30"/>
          <w:szCs w:val="30"/>
          <w:cs/>
        </w:rPr>
        <w:t>ต้นทุน</w:t>
      </w:r>
      <w:r w:rsidR="001E5F87" w:rsidRPr="001E5F87">
        <w:rPr>
          <w:rFonts w:asciiTheme="majorBidi" w:hAnsiTheme="majorBidi"/>
          <w:sz w:val="30"/>
          <w:szCs w:val="30"/>
          <w:cs/>
        </w:rPr>
        <w:t>ในการรื้อถอน การขนย้าย การบูรณะสถานที่ตั้งของสินทรัพย์</w:t>
      </w:r>
    </w:p>
    <w:bookmarkEnd w:id="2"/>
    <w:p w14:paraId="3723EEE9" w14:textId="77777777" w:rsidR="007C6EE9" w:rsidRPr="00693572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B7D7961" w14:textId="4D5091EF" w:rsidR="005D658E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C66A76">
        <w:rPr>
          <w:rFonts w:asciiTheme="majorBidi" w:hAnsiTheme="majorBidi"/>
          <w:spacing w:val="-4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4E3B3B" w14:textId="77777777" w:rsidR="00693572" w:rsidRPr="00693572" w:rsidRDefault="0069357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24"/>
          <w:szCs w:val="24"/>
        </w:rPr>
      </w:pPr>
    </w:p>
    <w:p w14:paraId="6B356341" w14:textId="75E8C05C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840C8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2840C8">
        <w:rPr>
          <w:rFonts w:asciiTheme="majorBidi" w:hAnsiTheme="majorBidi"/>
          <w:sz w:val="30"/>
          <w:szCs w:val="30"/>
          <w:cs/>
        </w:rPr>
        <w:t xml:space="preserve">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2840C8">
        <w:rPr>
          <w:rFonts w:asciiTheme="majorBidi" w:hAnsiTheme="majorBidi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2840C8">
        <w:rPr>
          <w:rFonts w:asciiTheme="majorBidi" w:hAnsiTheme="majorBidi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581930E" w14:textId="77777777" w:rsidR="007C6EE9" w:rsidRPr="00693572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EA5C39A" w14:textId="3BA5548F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eastAsia="Calibri" w:hAnsiTheme="majorBidi"/>
          <w:color w:val="000000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ค่า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เสื่อมราคาคำนวณโดยวิธีเส้นตรงตามเกณฑ์อายุการใ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ช้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ประโยชน์โดยประมาณของแต่ละส่วนประกอบของสินทรัพย์ และรับรู้ในกำไรหรือขาดทุน ทั้งนี้ กลุ่มบริษัท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ไม่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14:paraId="50A9BFA6" w14:textId="77777777" w:rsidR="009C3AFB" w:rsidRPr="00693572" w:rsidRDefault="009C3AFB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eastAsia="Calibri" w:hAnsiTheme="majorBidi"/>
          <w:color w:val="000000"/>
          <w:sz w:val="24"/>
          <w:szCs w:val="24"/>
        </w:rPr>
      </w:pPr>
    </w:p>
    <w:p w14:paraId="084DB5F4" w14:textId="276EFA23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64903361"/>
      <w:r w:rsidRPr="00960291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B74ADC" w:rsidRPr="00960291">
        <w:rPr>
          <w:rFonts w:asciiTheme="majorBidi" w:hAnsiTheme="majorBidi" w:cstheme="majorBidi" w:hint="cs"/>
          <w:sz w:val="30"/>
          <w:szCs w:val="30"/>
          <w:cs/>
        </w:rPr>
        <w:t>ใ</w:t>
      </w:r>
      <w:r w:rsidR="005F3088">
        <w:rPr>
          <w:rFonts w:asciiTheme="majorBidi" w:hAnsiTheme="majorBidi" w:cstheme="majorBidi" w:hint="cs"/>
          <w:sz w:val="30"/>
          <w:szCs w:val="30"/>
          <w:cs/>
        </w:rPr>
        <w:t>ห้</w:t>
      </w:r>
      <w:r w:rsidRPr="00960291">
        <w:rPr>
          <w:rFonts w:asciiTheme="majorBidi" w:hAnsiTheme="majorBidi" w:cstheme="majorBidi"/>
          <w:sz w:val="30"/>
          <w:szCs w:val="30"/>
          <w:cs/>
        </w:rPr>
        <w:t>ประโยชน์</w:t>
      </w:r>
      <w:r w:rsidR="005F3088">
        <w:rPr>
          <w:rFonts w:asciiTheme="majorBidi" w:hAnsiTheme="majorBidi" w:cstheme="majorBidi" w:hint="cs"/>
          <w:sz w:val="30"/>
          <w:szCs w:val="30"/>
          <w:cs/>
        </w:rPr>
        <w:t>ของสินทรัพย์</w:t>
      </w:r>
      <w:r w:rsidRPr="00960291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bookmarkEnd w:id="3"/>
    <w:p w14:paraId="2849FE4D" w14:textId="77777777" w:rsidR="004B2610" w:rsidRPr="00693572" w:rsidRDefault="004B2610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87"/>
        <w:gridCol w:w="1198"/>
        <w:gridCol w:w="675"/>
      </w:tblGrid>
      <w:tr w:rsidR="00DF2334" w:rsidRPr="0000013F" w14:paraId="057CA11C" w14:textId="77777777" w:rsidTr="009965E3">
        <w:tc>
          <w:tcPr>
            <w:tcW w:w="5390" w:type="dxa"/>
            <w:vAlign w:val="bottom"/>
          </w:tcPr>
          <w:p w14:paraId="3D42B24F" w14:textId="651C68E7" w:rsidR="00DF2334" w:rsidRPr="0000013F" w:rsidRDefault="00DF2334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42BF6853" w14:textId="51F730C2" w:rsidR="00DF2334" w:rsidRPr="00DF2EE8" w:rsidRDefault="00DF2334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4121A02" w14:textId="7E1EA501" w:rsidR="00DF2334" w:rsidRPr="0000013F" w:rsidRDefault="00DF2334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464FF9C" w14:textId="77777777" w:rsidTr="009965E3">
        <w:tc>
          <w:tcPr>
            <w:tcW w:w="5390" w:type="dxa"/>
            <w:vAlign w:val="bottom"/>
          </w:tcPr>
          <w:p w14:paraId="39AD8D57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52141361" w14:textId="50B14881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9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675" w:type="dxa"/>
          </w:tcPr>
          <w:p w14:paraId="673842BB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67980694" w14:textId="77777777" w:rsidTr="009965E3">
        <w:tc>
          <w:tcPr>
            <w:tcW w:w="5390" w:type="dxa"/>
            <w:vAlign w:val="bottom"/>
          </w:tcPr>
          <w:p w14:paraId="61AEF14A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4C5A21"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</w:tcPr>
          <w:p w14:paraId="0F6B9A33" w14:textId="0F3B9BA6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E0742BD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362DA01" w14:textId="77777777" w:rsidTr="009965E3">
        <w:tc>
          <w:tcPr>
            <w:tcW w:w="5390" w:type="dxa"/>
            <w:vAlign w:val="bottom"/>
          </w:tcPr>
          <w:p w14:paraId="4E414544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90B11F4" w14:textId="223A4423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9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8BC85B8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623946" w14:paraId="3EB34F25" w14:textId="77777777" w:rsidTr="009965E3">
        <w:tc>
          <w:tcPr>
            <w:tcW w:w="5390" w:type="dxa"/>
            <w:vAlign w:val="bottom"/>
          </w:tcPr>
          <w:p w14:paraId="32524370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8F1E8E5" w14:textId="77777777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3805E6E" w14:textId="77777777" w:rsidR="004B2610" w:rsidRPr="00623946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E9987C0" w14:textId="02F991B8" w:rsidR="00B11804" w:rsidRPr="00693572" w:rsidRDefault="00B11804" w:rsidP="00B11804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p w14:paraId="67D615ED" w14:textId="7FEF9755" w:rsidR="004973A8" w:rsidRPr="004973A8" w:rsidRDefault="004973A8" w:rsidP="004973A8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4973A8">
        <w:rPr>
          <w:rFonts w:asciiTheme="majorBidi" w:hAnsiTheme="majorBidi" w:cstheme="majorBidi"/>
          <w:b/>
          <w:bCs/>
          <w:cs/>
          <w:lang w:val="th-TH"/>
        </w:rPr>
        <w:t>ค่าความนิยม</w:t>
      </w:r>
    </w:p>
    <w:p w14:paraId="7A032C67" w14:textId="77777777" w:rsidR="004973A8" w:rsidRPr="00693572" w:rsidRDefault="004973A8" w:rsidP="00B11804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p w14:paraId="3B57DF77" w14:textId="040F187D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lang w:val="th-TH"/>
        </w:rPr>
      </w:pPr>
      <w:r w:rsidRPr="00B1180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</w:p>
    <w:p w14:paraId="59D09C3C" w14:textId="65A4205B" w:rsidR="00BE0A7D" w:rsidRPr="00693572" w:rsidRDefault="00991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  <w:r>
        <w:rPr>
          <w:rFonts w:asciiTheme="majorBidi" w:hAnsiTheme="majorBidi" w:cstheme="majorBidi"/>
          <w:sz w:val="24"/>
          <w:szCs w:val="24"/>
          <w:cs/>
          <w:lang w:eastAsia="x-none"/>
        </w:rPr>
        <w:br/>
      </w:r>
      <w:r>
        <w:rPr>
          <w:rFonts w:asciiTheme="majorBidi" w:hAnsiTheme="majorBidi" w:cstheme="majorBidi"/>
          <w:sz w:val="24"/>
          <w:szCs w:val="24"/>
          <w:cs/>
          <w:lang w:eastAsia="x-none"/>
        </w:rPr>
        <w:br/>
      </w:r>
    </w:p>
    <w:p w14:paraId="2431ACFE" w14:textId="363BDA26" w:rsidR="004973A8" w:rsidRPr="004973A8" w:rsidRDefault="004973A8" w:rsidP="004973A8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4973A8">
        <w:rPr>
          <w:rFonts w:asciiTheme="majorBidi" w:hAnsiTheme="majorBidi" w:cstheme="majorBidi"/>
          <w:b/>
          <w:bCs/>
          <w:cs/>
          <w:lang w:val="th-TH"/>
        </w:rPr>
        <w:lastRenderedPageBreak/>
        <w:t>รายจ่ายในการวิจัยและพัฒนา</w:t>
      </w:r>
    </w:p>
    <w:p w14:paraId="46106939" w14:textId="77777777" w:rsidR="00BD2544" w:rsidRPr="00693572" w:rsidRDefault="00BD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lang w:val="th-TH"/>
        </w:rPr>
      </w:pPr>
    </w:p>
    <w:p w14:paraId="6CE5A783" w14:textId="77777777" w:rsidR="007F234B" w:rsidRDefault="00BD2544" w:rsidP="00BD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D2544">
        <w:rPr>
          <w:rFonts w:asciiTheme="majorBid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0789C65C" w14:textId="02DC6C77" w:rsidR="00BD2544" w:rsidRPr="00693572" w:rsidRDefault="00BD2544" w:rsidP="007F2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/>
          <w:b/>
          <w:bCs/>
          <w:i/>
          <w:iCs/>
          <w:sz w:val="24"/>
          <w:szCs w:val="24"/>
          <w:cs/>
          <w:lang w:val="th-TH" w:eastAsia="x-none"/>
        </w:rPr>
      </w:pPr>
    </w:p>
    <w:p w14:paraId="446EA369" w14:textId="1E143033" w:rsidR="00526A6B" w:rsidRPr="00BE370F" w:rsidRDefault="00062E1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BE370F">
        <w:rPr>
          <w:rFonts w:asciiTheme="majorBidi" w:hAnsiTheme="majorBidi" w:cstheme="majorBidi"/>
          <w:b/>
          <w:bCs/>
          <w:cs/>
          <w:lang w:val="th-TH"/>
        </w:rPr>
        <w:t>สินทรัพย์ไม่มีตัวตน</w:t>
      </w:r>
      <w:r w:rsidR="00B11804">
        <w:rPr>
          <w:rFonts w:asciiTheme="majorBidi" w:hAnsiTheme="majorBidi" w:cstheme="majorBidi" w:hint="cs"/>
          <w:b/>
          <w:bCs/>
          <w:cs/>
          <w:lang w:val="th-TH"/>
        </w:rPr>
        <w:t>อื่น</w:t>
      </w:r>
    </w:p>
    <w:p w14:paraId="583B667E" w14:textId="77777777" w:rsidR="00EE6F5C" w:rsidRPr="00693572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43F13B43" w14:textId="61284C2F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B11804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ๆ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8B2EFD1" w14:textId="77777777" w:rsidR="00C97B38" w:rsidRDefault="00C97B38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778D0" w14:textId="2A6EC365" w:rsidR="00FC5CF0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F67A6">
        <w:rPr>
          <w:rFonts w:asciiTheme="majorBidi" w:hAnsiTheme="majorBidi"/>
          <w:sz w:val="30"/>
          <w:szCs w:val="30"/>
          <w:cs/>
        </w:rPr>
        <w:t>ประมาณการ</w:t>
      </w:r>
      <w:r w:rsidR="00BB13A9">
        <w:rPr>
          <w:rFonts w:asciiTheme="majorBidi" w:hAnsiTheme="majorBidi" w:hint="cs"/>
          <w:sz w:val="30"/>
          <w:szCs w:val="30"/>
          <w:cs/>
        </w:rPr>
        <w:t>ระยะเวลาที่คาดว่าจะได้รับ</w:t>
      </w:r>
      <w:r w:rsidRPr="004F67A6">
        <w:rPr>
          <w:rFonts w:asciiTheme="majorBidi" w:hAnsiTheme="majorBidi"/>
          <w:sz w:val="30"/>
          <w:szCs w:val="30"/>
          <w:cs/>
        </w:rPr>
        <w:t>ประโยชน์แสดงได้ดังนี้</w:t>
      </w:r>
    </w:p>
    <w:p w14:paraId="5240FA8F" w14:textId="77777777" w:rsidR="004F67A6" w:rsidRPr="00693572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76B82" w:rsidRPr="0000013F" w14:paraId="7182063D" w14:textId="77777777" w:rsidTr="00607FD6">
        <w:tc>
          <w:tcPr>
            <w:tcW w:w="5390" w:type="dxa"/>
          </w:tcPr>
          <w:p w14:paraId="4EFE121D" w14:textId="1EAE4AA6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195" w:type="dxa"/>
          </w:tcPr>
          <w:p w14:paraId="0409CA17" w14:textId="3818A4B2" w:rsidR="00776B82" w:rsidRPr="00DF2EE8" w:rsidRDefault="00DF2EE8" w:rsidP="0028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69A88E2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6B82" w:rsidRPr="0000013F" w14:paraId="41D033C7" w14:textId="77777777" w:rsidTr="00607FD6">
        <w:tc>
          <w:tcPr>
            <w:tcW w:w="5390" w:type="dxa"/>
          </w:tcPr>
          <w:p w14:paraId="24363E95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95" w:type="dxa"/>
          </w:tcPr>
          <w:p w14:paraId="500BADAC" w14:textId="0962050C" w:rsidR="00776B82" w:rsidRPr="00DF2EE8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6B128DA0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54EA581E" w14:textId="0BB97B04" w:rsidR="00492287" w:rsidRPr="00693572" w:rsidRDefault="00492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  <w:lang w:val="th-TH" w:eastAsia="x-none"/>
        </w:rPr>
      </w:pPr>
    </w:p>
    <w:p w14:paraId="1EAE7539" w14:textId="65504EC2" w:rsidR="00FC5CF0" w:rsidRPr="009946D6" w:rsidRDefault="00FC5CF0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946D6">
        <w:rPr>
          <w:rFonts w:asciiTheme="majorBidi" w:hAnsiTheme="majorBidi" w:cstheme="majorBidi" w:hint="cs"/>
          <w:b/>
          <w:bCs/>
          <w:cs/>
          <w:lang w:val="th-TH"/>
        </w:rPr>
        <w:t>สัญญาเช่า</w:t>
      </w:r>
    </w:p>
    <w:p w14:paraId="6049E43B" w14:textId="2E00F56E" w:rsidR="00B1799D" w:rsidRPr="00693572" w:rsidRDefault="00B1799D" w:rsidP="00FC5CF0">
      <w:pPr>
        <w:ind w:left="540"/>
        <w:rPr>
          <w:rFonts w:asciiTheme="majorBidi" w:hAnsiTheme="majorBidi" w:cstheme="majorBidi"/>
          <w:bCs/>
          <w:sz w:val="24"/>
          <w:szCs w:val="24"/>
          <w:cs/>
          <w:lang w:val="th-TH" w:eastAsia="x-none"/>
        </w:rPr>
      </w:pPr>
    </w:p>
    <w:p w14:paraId="3AF6C3DB" w14:textId="49BC1F50" w:rsidR="005D658E" w:rsidRDefault="0034456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44565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07400A2" w14:textId="5C484528" w:rsidR="00315AE6" w:rsidRPr="00693572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05E8FB36" w14:textId="23B42173" w:rsidR="00B1799D" w:rsidRPr="00B1799D" w:rsidRDefault="00B1799D" w:rsidP="00B1799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55FA0901" w14:textId="737EA5F6" w:rsidR="00B1799D" w:rsidRPr="00693572" w:rsidRDefault="00B1799D" w:rsidP="00B1799D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5CB1D037" w14:textId="0B85051C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28B5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กลุ่มบริษัทปันส่วนสิ่งตอบแทนที่ต้องจ่ายตาม</w:t>
      </w:r>
      <w:r w:rsidRPr="00B128B5">
        <w:rPr>
          <w:rFonts w:ascii="Angsana New" w:hAnsi="Angsana New"/>
          <w:spacing w:val="-2"/>
          <w:sz w:val="30"/>
          <w:szCs w:val="30"/>
          <w:cs/>
        </w:rPr>
        <w:t>สัญญาให้กับแต่ละส่วนประกอบของสัญญาเช่าตามราคาเอกเทศของแต่ละ</w:t>
      </w:r>
      <w:r w:rsidRPr="007061DB">
        <w:rPr>
          <w:rFonts w:ascii="Angsana New" w:hAnsi="Angsana New"/>
          <w:spacing w:val="-2"/>
          <w:sz w:val="30"/>
          <w:szCs w:val="30"/>
          <w:cs/>
        </w:rPr>
        <w:t>ส่วนประกอบ สำหรับสัญญาเช่าสินทรัพย์บางประเภท</w:t>
      </w:r>
      <w:r w:rsidR="004922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061DB">
        <w:rPr>
          <w:rFonts w:ascii="Angsana New" w:hAnsi="Angsana New"/>
          <w:spacing w:val="-2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</w:t>
      </w:r>
      <w:r w:rsidRPr="007061DB">
        <w:rPr>
          <w:rFonts w:ascii="Angsana New" w:hAnsi="Angsana New"/>
          <w:sz w:val="30"/>
          <w:szCs w:val="30"/>
          <w:cs/>
        </w:rPr>
        <w:t>การเช่าเป็นสัญญาเช่าทั้งหมด</w:t>
      </w:r>
    </w:p>
    <w:p w14:paraId="10E87A8C" w14:textId="77777777" w:rsidR="00934A37" w:rsidRPr="00693572" w:rsidRDefault="00934A37" w:rsidP="00B128B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40CD1844" w14:textId="647A32ED" w:rsidR="00C053AB" w:rsidRPr="0099101D" w:rsidRDefault="00B1799D" w:rsidP="00991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799D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</w:t>
      </w:r>
      <w:r w:rsidR="00254567" w:rsidRPr="00254567">
        <w:rPr>
          <w:rFonts w:ascii="Angsana New" w:hAnsi="Angsana New"/>
          <w:sz w:val="30"/>
          <w:szCs w:val="30"/>
          <w:cs/>
        </w:rPr>
        <w:t>ซึ่งแสดงเป็นส่วนหนึ่งของรายการที่ดิน อาคาร และอุปกรณ์</w:t>
      </w:r>
      <w:r w:rsidR="00254567">
        <w:rPr>
          <w:rFonts w:ascii="Angsana New" w:hAnsi="Angsana New"/>
          <w:sz w:val="30"/>
          <w:szCs w:val="30"/>
        </w:rPr>
        <w:t xml:space="preserve"> </w:t>
      </w:r>
      <w:r w:rsidRPr="00B1799D">
        <w:rPr>
          <w:rFonts w:ascii="Angsana New" w:hAnsi="Angsana New"/>
          <w:sz w:val="30"/>
          <w:szCs w:val="30"/>
          <w:cs/>
        </w:rPr>
        <w:t>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26A92DA" w14:textId="7BED0FB8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lastRenderedPageBreak/>
        <w:t>สินทรัพย์</w:t>
      </w:r>
      <w:r w:rsidRPr="00B128B5">
        <w:rPr>
          <w:rFonts w:asciiTheme="majorBidi" w:hAnsiTheme="majorBidi"/>
          <w:b/>
          <w:sz w:val="30"/>
          <w:szCs w:val="30"/>
          <w:cs/>
        </w:rPr>
        <w:t>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</w:t>
      </w:r>
      <w:r w:rsidR="00376587">
        <w:rPr>
          <w:rFonts w:asciiTheme="majorBidi" w:hAnsiTheme="majorBidi"/>
          <w:b/>
          <w:spacing w:val="-4"/>
          <w:sz w:val="30"/>
          <w:szCs w:val="30"/>
        </w:rPr>
        <w:t xml:space="preserve"> </w:t>
      </w:r>
      <w:r w:rsidR="00376587">
        <w:rPr>
          <w:rFonts w:asciiTheme="majorBidi" w:hAnsiTheme="majorBidi" w:hint="cs"/>
          <w:b/>
          <w:spacing w:val="-4"/>
          <w:sz w:val="30"/>
          <w:szCs w:val="30"/>
          <w:cs/>
        </w:rPr>
        <w:t>และ</w:t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ประมาณการต้นทุนใน</w:t>
      </w:r>
      <w:r w:rsidR="00376587">
        <w:rPr>
          <w:rFonts w:asciiTheme="majorBidi" w:hAnsiTheme="majorBidi"/>
          <w:b/>
          <w:spacing w:val="-4"/>
          <w:sz w:val="30"/>
          <w:szCs w:val="30"/>
          <w:cs/>
        </w:rPr>
        <w:br/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การบูรณะ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</w:t>
      </w:r>
      <w:r w:rsidRPr="00B128B5">
        <w:rPr>
          <w:rFonts w:asciiTheme="majorBidi" w:hAnsiTheme="majorBidi"/>
          <w:b/>
          <w:sz w:val="30"/>
          <w:szCs w:val="30"/>
          <w:cs/>
        </w:rPr>
        <w:t xml:space="preserve">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="00376587">
        <w:rPr>
          <w:rFonts w:asciiTheme="majorBidi" w:hAnsiTheme="majorBidi"/>
          <w:b/>
          <w:sz w:val="30"/>
          <w:szCs w:val="30"/>
          <w:cs/>
        </w:rPr>
        <w:br/>
      </w:r>
      <w:r w:rsidRPr="00B128B5">
        <w:rPr>
          <w:rFonts w:asciiTheme="majorBidi" w:hAnsiTheme="majorBidi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1CBBA994" w14:textId="77777777" w:rsidR="00B1438E" w:rsidRPr="00AE303A" w:rsidRDefault="00B1438E" w:rsidP="00AE303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59CD1D30" w14:textId="62DAF3F0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หนี้สิน</w:t>
      </w:r>
      <w:r w:rsidRPr="00B128B5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="00A53B89">
        <w:rPr>
          <w:rFonts w:asciiTheme="majorBidi" w:hAnsiTheme="majorBidi" w:hint="cs"/>
          <w:b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 กลุ่มบริษัทใช้</w:t>
      </w:r>
      <w:r w:rsidRPr="00B128B5">
        <w:rPr>
          <w:rFonts w:asciiTheme="majorBidi" w:hAnsi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B9D6E8" w14:textId="7D3C4C39" w:rsidR="00B1799D" w:rsidRPr="00C10E3C" w:rsidRDefault="00B1799D" w:rsidP="00B1799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0D45238A" w14:textId="68E8A2B8" w:rsidR="005A59A6" w:rsidRP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หนี้สิน</w:t>
      </w:r>
      <w:r w:rsidRPr="005A59A6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1073A4E" w14:textId="1C0C1076" w:rsidR="000D3AAA" w:rsidRPr="00C10E3C" w:rsidRDefault="000D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0"/>
          <w:szCs w:val="20"/>
          <w:lang w:val="x-none" w:eastAsia="x-none"/>
        </w:rPr>
      </w:pPr>
    </w:p>
    <w:p w14:paraId="541EF766" w14:textId="0A257FC1" w:rsidR="005A59A6" w:rsidRPr="00B1799D" w:rsidRDefault="005A59A6" w:rsidP="005A59A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</w:t>
      </w:r>
      <w:r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B1799D">
        <w:rPr>
          <w:rFonts w:ascii="Angsana New" w:hAnsi="Angsana New"/>
          <w:i/>
          <w:iCs/>
          <w:sz w:val="30"/>
          <w:szCs w:val="30"/>
          <w:cs/>
        </w:rPr>
        <w:t>เช่า</w:t>
      </w:r>
    </w:p>
    <w:p w14:paraId="15E02CAF" w14:textId="5BA2B387" w:rsidR="005A59A6" w:rsidRPr="00C10E3C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0"/>
          <w:szCs w:val="20"/>
          <w:lang w:val="x-none" w:eastAsia="x-none"/>
        </w:rPr>
      </w:pPr>
    </w:p>
    <w:p w14:paraId="0BCE2686" w14:textId="63DDA7A6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val="x-none" w:eastAsia="x-none"/>
        </w:rPr>
        <w:t>ณ วันเริ่มต้นของสัญญาเช่า กลุ่มบริษัท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97582F7" w14:textId="77777777" w:rsidR="00B23FD2" w:rsidRPr="00C10E3C" w:rsidRDefault="00B23FD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20"/>
          <w:szCs w:val="20"/>
          <w:lang w:val="x-none" w:eastAsia="x-none"/>
        </w:rPr>
      </w:pPr>
    </w:p>
    <w:p w14:paraId="55B7F144" w14:textId="6AC5DC49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 xml:space="preserve"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  <w:r w:rsidR="00492287">
        <w:rPr>
          <w:rFonts w:asciiTheme="majorBidi" w:hAnsiTheme="majorBidi" w:hint="cs"/>
          <w:b/>
          <w:sz w:val="30"/>
          <w:szCs w:val="30"/>
          <w:cs/>
          <w:lang w:eastAsia="x-none"/>
        </w:rPr>
        <w:t>และจัดประเภท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สัญญาที่ไม่เข้าเงื่อนไขดังกล่าวเป็นสัญญาเช่าดำเนินงาน</w:t>
      </w:r>
    </w:p>
    <w:p w14:paraId="546215E1" w14:textId="171466B8" w:rsidR="005A59A6" w:rsidRPr="00C10E3C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49D0E1F2" w14:textId="16FBF9AB" w:rsidR="009A2A17" w:rsidRDefault="005A59A6" w:rsidP="00A53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กลุ่มบริษัทรับรู้</w:t>
      </w:r>
      <w:r w:rsidR="005F026E" w:rsidRPr="004B1FAC">
        <w:rPr>
          <w:rFonts w:asciiTheme="majorBidi" w:hAnsiTheme="majorBidi"/>
          <w:b/>
          <w:sz w:val="30"/>
          <w:szCs w:val="30"/>
          <w:cs/>
          <w:lang w:eastAsia="x-none"/>
        </w:rPr>
        <w:t>รายได้</w:t>
      </w:r>
      <w:r w:rsidR="005F026E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จากสัญญาเช่าดำเนินงานในกำไรหรือขาดทุนด้วยวิธีเส้นตรงตลอดอายุสัญญาเช่า</w:t>
      </w:r>
      <w:r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 xml:space="preserve"> </w:t>
      </w:r>
      <w:r w:rsidR="005F026E">
        <w:rPr>
          <w:rFonts w:asciiTheme="majorBidi" w:hAnsiTheme="majorBidi"/>
          <w:b/>
          <w:sz w:val="30"/>
          <w:szCs w:val="30"/>
          <w:lang w:eastAsia="x-none"/>
        </w:rPr>
        <w:br/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ค่าเช่าที่อาจเกิดขึ้นรับรู้เป็นรายได้</w:t>
      </w:r>
      <w:r w:rsidR="004B1FAC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ในรอบ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ระยะเวลาบัญชีที่ได้รับ</w:t>
      </w:r>
    </w:p>
    <w:p w14:paraId="2A069E9C" w14:textId="187FC547" w:rsidR="009C3AFB" w:rsidRPr="00C10E3C" w:rsidRDefault="0099101D" w:rsidP="00A53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  <w:r>
        <w:rPr>
          <w:rFonts w:asciiTheme="majorBidi" w:hAnsiTheme="majorBidi" w:cstheme="majorBidi"/>
          <w:sz w:val="20"/>
          <w:szCs w:val="20"/>
          <w:cs/>
          <w:lang w:val="th-TH" w:eastAsia="x-none"/>
        </w:rPr>
        <w:br/>
      </w:r>
      <w:r>
        <w:rPr>
          <w:rFonts w:asciiTheme="majorBidi" w:hAnsiTheme="majorBidi" w:cstheme="majorBidi"/>
          <w:sz w:val="20"/>
          <w:szCs w:val="20"/>
          <w:cs/>
          <w:lang w:val="th-TH" w:eastAsia="x-none"/>
        </w:rPr>
        <w:br/>
      </w:r>
      <w:r>
        <w:rPr>
          <w:rFonts w:asciiTheme="majorBidi" w:hAnsiTheme="majorBidi" w:cstheme="majorBidi"/>
          <w:sz w:val="20"/>
          <w:szCs w:val="20"/>
          <w:cs/>
          <w:lang w:val="th-TH" w:eastAsia="x-none"/>
        </w:rPr>
        <w:br/>
      </w:r>
      <w:r>
        <w:rPr>
          <w:rFonts w:asciiTheme="majorBidi" w:hAnsiTheme="majorBidi" w:cstheme="majorBidi"/>
          <w:sz w:val="20"/>
          <w:szCs w:val="20"/>
          <w:cs/>
          <w:lang w:val="th-TH" w:eastAsia="x-none"/>
        </w:rPr>
        <w:br/>
      </w:r>
      <w:r>
        <w:rPr>
          <w:rFonts w:asciiTheme="majorBidi" w:hAnsiTheme="majorBidi" w:cstheme="majorBidi"/>
          <w:sz w:val="20"/>
          <w:szCs w:val="20"/>
          <w:cs/>
          <w:lang w:val="th-TH" w:eastAsia="x-none"/>
        </w:rPr>
        <w:br/>
      </w:r>
    </w:p>
    <w:p w14:paraId="3F865EB1" w14:textId="0C32C30C" w:rsidR="007C6EE9" w:rsidRDefault="00757A4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757A4B">
        <w:rPr>
          <w:rFonts w:asciiTheme="majorBidi" w:hAnsiTheme="majorBidi" w:cstheme="majorBidi"/>
          <w:b/>
          <w:bCs/>
          <w:cs/>
          <w:lang w:val="th-TH"/>
        </w:rPr>
        <w:lastRenderedPageBreak/>
        <w:t>การด้อยค่า</w:t>
      </w:r>
      <w:r w:rsidR="001505F3" w:rsidRPr="001505F3">
        <w:rPr>
          <w:rFonts w:asciiTheme="majorBidi" w:hAnsiTheme="majorBidi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20EB9295" w14:textId="77777777" w:rsidR="00D913AD" w:rsidRPr="00C10E3C" w:rsidRDefault="00D913AD" w:rsidP="00D913AD">
      <w:pPr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08630F49" w14:textId="72D0F684" w:rsidR="0033118D" w:rsidRDefault="00D913A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t>ยอด</w:t>
      </w:r>
      <w:r w:rsidRPr="00D913AD">
        <w:rPr>
          <w:rFonts w:asciiTheme="majorBidi" w:hAnsiTheme="majorBidi" w:cstheme="majorBidi"/>
          <w:sz w:val="30"/>
          <w:szCs w:val="30"/>
          <w:cs/>
        </w:rPr>
        <w:t>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913A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91757" w:rsidRPr="0039175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สำหรับค่าความนิยมและสินทรัพย์ไม่มีตัวตน</w:t>
      </w:r>
      <w:r w:rsidRPr="00D913AD">
        <w:rPr>
          <w:rFonts w:asciiTheme="majorBidi" w:hAnsiTheme="majorBidi" w:cstheme="majorBidi"/>
          <w:sz w:val="30"/>
          <w:szCs w:val="30"/>
          <w:cs/>
        </w:rPr>
        <w:t>ที่มีอายุการใ</w:t>
      </w:r>
      <w:r w:rsidR="003355C9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D913AD">
        <w:rPr>
          <w:rFonts w:asciiTheme="majorBidi" w:hAnsiTheme="majorBidi" w:cstheme="majorBidi"/>
          <w:sz w:val="30"/>
          <w:szCs w:val="30"/>
          <w:cs/>
        </w:rPr>
        <w:t>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B4E1CFD" w14:textId="77777777" w:rsidR="007466C5" w:rsidRPr="00C10E3C" w:rsidRDefault="007466C5" w:rsidP="007466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F8FB66" w14:textId="677D895B" w:rsidR="00434ADF" w:rsidRDefault="00BB172F" w:rsidP="00BB1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BB172F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BB172F">
        <w:rPr>
          <w:rFonts w:asciiTheme="majorBidi" w:hAnsiTheme="majorBidi"/>
          <w:b/>
          <w:sz w:val="30"/>
          <w:szCs w:val="30"/>
          <w:cs/>
          <w:lang w:eastAsia="x-none"/>
        </w:rPr>
        <w:t>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BB172F">
        <w:rPr>
          <w:rFonts w:asciiTheme="majorBidi" w:hAnsiTheme="majorBidi"/>
          <w:b/>
          <w:sz w:val="30"/>
          <w:szCs w:val="30"/>
          <w:lang w:eastAsia="x-none"/>
        </w:rPr>
        <w:t xml:space="preserve"> </w:t>
      </w:r>
      <w:r w:rsidRPr="00BB172F">
        <w:rPr>
          <w:rFonts w:asciiTheme="majorBidi" w:hAnsiTheme="majorBidi"/>
          <w:b/>
          <w:sz w:val="30"/>
          <w:szCs w:val="30"/>
          <w:cs/>
          <w:lang w:eastAsia="x-none"/>
        </w:rPr>
        <w:t>มูลค่าที่คาดว่าจะได้รับคืนคำนวณโดยใช้ประมาณการ</w:t>
      </w:r>
      <w:r>
        <w:rPr>
          <w:rFonts w:asciiTheme="majorBidi" w:hAnsiTheme="majorBidi"/>
          <w:b/>
          <w:sz w:val="30"/>
          <w:szCs w:val="30"/>
          <w:lang w:eastAsia="x-none"/>
        </w:rPr>
        <w:br/>
      </w:r>
      <w:r w:rsidRPr="00BB172F">
        <w:rPr>
          <w:rFonts w:asciiTheme="majorBidi" w:hAnsiTheme="majorBidi"/>
          <w:b/>
          <w:sz w:val="30"/>
          <w:szCs w:val="30"/>
          <w:cs/>
          <w:lang w:eastAsia="x-none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C10E3C" w:rsidRPr="00C10E3C">
        <w:rPr>
          <w:rFonts w:asciiTheme="majorBidi" w:hAnsiTheme="majorBidi"/>
          <w:b/>
          <w:sz w:val="30"/>
          <w:szCs w:val="30"/>
          <w:cs/>
          <w:lang w:eastAsia="x-none"/>
        </w:rPr>
        <w:t>หรือมูลค่าตามบัญชีของหน่วยสินทรัพย์ที่ก่อให้เกิดเงินสด</w:t>
      </w:r>
    </w:p>
    <w:p w14:paraId="0F025C71" w14:textId="77777777" w:rsidR="00AD03A2" w:rsidRPr="00AD03A2" w:rsidRDefault="00AD03A2" w:rsidP="00AD0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40E562" w14:textId="51C42D2C" w:rsidR="007D2985" w:rsidRDefault="0025436C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5436C">
        <w:rPr>
          <w:rFonts w:asciiTheme="majorBidi" w:hAnsi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</w:t>
      </w:r>
      <w:r w:rsidR="00884E12">
        <w:rPr>
          <w:rFonts w:asciiTheme="majorBidi" w:hAnsiTheme="majorBidi"/>
          <w:sz w:val="30"/>
          <w:szCs w:val="30"/>
        </w:rPr>
        <w:br/>
      </w:r>
      <w:r w:rsidRPr="0025436C">
        <w:rPr>
          <w:rFonts w:asciiTheme="majorBidi" w:hAnsiTheme="majorBidi"/>
          <w:sz w:val="30"/>
          <w:szCs w:val="30"/>
          <w:cs/>
        </w:rPr>
        <w:t>กลับรายการ</w:t>
      </w:r>
      <w:r w:rsidR="00AC5E9B">
        <w:rPr>
          <w:rFonts w:asciiTheme="majorBidi" w:hAnsiTheme="majorBidi"/>
          <w:sz w:val="30"/>
          <w:szCs w:val="30"/>
        </w:rPr>
        <w:t xml:space="preserve"> </w:t>
      </w:r>
      <w:r w:rsidRPr="0025436C">
        <w:rPr>
          <w:rFonts w:asciiTheme="majorBidi" w:hAnsi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="00884E12">
        <w:rPr>
          <w:rFonts w:asciiTheme="majorBidi" w:hAnsiTheme="majorBidi"/>
          <w:sz w:val="30"/>
          <w:szCs w:val="30"/>
        </w:rPr>
        <w:br/>
      </w:r>
      <w:r w:rsidRPr="0025436C">
        <w:rPr>
          <w:rFonts w:asciiTheme="majorBidi" w:hAnsiTheme="majorBidi"/>
          <w:sz w:val="30"/>
          <w:szCs w:val="30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E51AB2D" w14:textId="404D19B3" w:rsidR="00315AE6" w:rsidRPr="00693572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8BBF0F4" w14:textId="77777777" w:rsidR="004052F2" w:rsidRPr="004052F2" w:rsidRDefault="004052F2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4052F2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14:paraId="2239BDE9" w14:textId="77777777" w:rsidR="005964D5" w:rsidRPr="007F234B" w:rsidRDefault="005964D5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4CD0F3EB" w14:textId="04E00C05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72A67A6" w14:textId="77777777" w:rsidR="004052F2" w:rsidRPr="007F234B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6733C5D" w14:textId="20EC2373" w:rsidR="003355C9" w:rsidRDefault="00F151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30"/>
          <w:szCs w:val="30"/>
        </w:rPr>
      </w:pPr>
      <w:r w:rsidRPr="00F151C6">
        <w:rPr>
          <w:rFonts w:asciiTheme="majorBidi" w:hAnsi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>
        <w:rPr>
          <w:rFonts w:asciiTheme="majorBidi" w:hAnsiTheme="majorBidi"/>
          <w:i/>
          <w:sz w:val="30"/>
          <w:szCs w:val="30"/>
          <w:cs/>
        </w:rPr>
        <w:br/>
      </w:r>
      <w:r w:rsidRPr="00F151C6">
        <w:rPr>
          <w:rFonts w:asciiTheme="majorBidi" w:hAnsi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>
        <w:rPr>
          <w:rFonts w:asciiTheme="majorBidi" w:hAnsiTheme="majorBidi" w:hint="cs"/>
          <w:i/>
          <w:sz w:val="30"/>
          <w:szCs w:val="30"/>
          <w:cs/>
        </w:rPr>
        <w:t xml:space="preserve"> </w:t>
      </w:r>
      <w:r w:rsidRPr="00F151C6">
        <w:rPr>
          <w:rFonts w:asciiTheme="majorBidi" w:hAnsi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="005F026E">
        <w:rPr>
          <w:rFonts w:asciiTheme="majorBidi" w:hAnsiTheme="majorBidi" w:hint="cs"/>
          <w:i/>
          <w:sz w:val="30"/>
          <w:szCs w:val="30"/>
          <w:cs/>
        </w:rPr>
        <w:t>หนึ่งและ</w:t>
      </w:r>
      <w:r>
        <w:rPr>
          <w:rFonts w:asciiTheme="majorBidi" w:hAnsiTheme="majorBidi" w:hint="cs"/>
          <w:i/>
          <w:sz w:val="30"/>
          <w:szCs w:val="30"/>
          <w:cs/>
        </w:rPr>
        <w:t>สาม</w:t>
      </w:r>
      <w:r w:rsidRPr="00F151C6">
        <w:rPr>
          <w:rFonts w:asciiTheme="majorBidi" w:hAnsiTheme="majorBidi"/>
          <w:i/>
          <w:sz w:val="30"/>
          <w:szCs w:val="30"/>
          <w:cs/>
        </w:rPr>
        <w:t>ปี โดยวิธีคิดลดแต่ละหน่วยที่ประมาณการไว้</w:t>
      </w:r>
    </w:p>
    <w:p w14:paraId="66D867F8" w14:textId="77777777" w:rsidR="007F234B" w:rsidRPr="007F234B" w:rsidRDefault="007F234B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</w:rPr>
      </w:pPr>
    </w:p>
    <w:p w14:paraId="070CEA17" w14:textId="3F3AF8D4" w:rsidR="004052F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763B8">
        <w:rPr>
          <w:rFonts w:asciiTheme="majorBidi" w:hAnsiTheme="majorBidi"/>
          <w:i/>
          <w:sz w:val="30"/>
          <w:szCs w:val="30"/>
          <w:cs/>
        </w:rPr>
        <w:t>ใน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</w:t>
      </w:r>
      <w:r w:rsidR="003763B8" w:rsidRPr="003763B8">
        <w:rPr>
          <w:rFonts w:asciiTheme="majorBidi" w:hAnsiTheme="majorBidi" w:cstheme="majorBidi" w:hint="cs"/>
          <w:i/>
          <w:sz w:val="30"/>
          <w:szCs w:val="30"/>
          <w:cs/>
        </w:rPr>
        <w:t>ก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Pr="003763B8">
        <w:rPr>
          <w:rFonts w:asciiTheme="majorBidi" w:hAnsiTheme="majorBidi" w:cstheme="majorBidi" w:hint="cs"/>
          <w:i/>
          <w:sz w:val="30"/>
          <w:szCs w:val="30"/>
          <w:cs/>
        </w:rPr>
        <w:t>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ปี โดยคำนึงถึงการเปลี่ยนแปลงใด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5468A6AC" w14:textId="77777777" w:rsidR="004B1FAC" w:rsidRPr="007F234B" w:rsidRDefault="004B1FAC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color w:val="0000FF"/>
        </w:rPr>
      </w:pPr>
    </w:p>
    <w:p w14:paraId="765A1099" w14:textId="558E1F90" w:rsidR="007466C5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783BAC66" w14:textId="40B76E62" w:rsidR="004052F2" w:rsidRPr="004052F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052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ผลประโยชน์ระยะยาวอื่น</w:t>
      </w:r>
    </w:p>
    <w:p w14:paraId="2451B7C6" w14:textId="77777777" w:rsidR="004052F2" w:rsidRPr="007F234B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E03DE00" w14:textId="33A5ED3F" w:rsidR="004052F2" w:rsidRPr="00623946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การทำงานของพนักงานในงวดปัจจุบันและงวดก่อน</w:t>
      </w:r>
      <w:r w:rsidR="004D01D6">
        <w:rPr>
          <w:rFonts w:asciiTheme="majorBidi" w:hAnsiTheme="majorBidi" w:cstheme="majorBidi" w:hint="cs"/>
          <w:i/>
          <w:spacing w:val="-8"/>
          <w:sz w:val="30"/>
          <w:szCs w:val="30"/>
          <w:cs/>
        </w:rPr>
        <w:t xml:space="preserve"> </w:t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6FD738B3" w14:textId="77777777" w:rsidR="00BB172F" w:rsidRPr="007F234B" w:rsidRDefault="00BB172F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37E5AB6F" w14:textId="6ED155D8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00EE891C" w14:textId="77777777" w:rsidR="004052F2" w:rsidRPr="007F234B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A07C8B5" w14:textId="5A0FC3F2" w:rsidR="00BE09AA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23946">
        <w:rPr>
          <w:rFonts w:asciiTheme="majorBidi" w:hAnsiTheme="majorBidi" w:cstheme="majorBidi"/>
          <w:iCs/>
          <w:sz w:val="30"/>
          <w:szCs w:val="30"/>
        </w:rPr>
        <w:t>12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9DD0CA8" w14:textId="77777777" w:rsidR="00A805BF" w:rsidRPr="00691E15" w:rsidRDefault="00A805BF" w:rsidP="00691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4D59E06" w14:textId="0462E85D" w:rsidR="004052F2" w:rsidRPr="00623946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121BEE46" w14:textId="77777777" w:rsidR="004052F2" w:rsidRPr="00691E15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0175925" w14:textId="7D142A52" w:rsidR="00D234E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3BB481E" w14:textId="77777777" w:rsidR="00693572" w:rsidRPr="00691E15" w:rsidRDefault="0069357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</w:rPr>
      </w:pPr>
    </w:p>
    <w:p w14:paraId="4D6A5C47" w14:textId="7BB5D586" w:rsidR="009C3AFB" w:rsidRPr="00EB58EC" w:rsidRDefault="009C3AF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 w:rsidRPr="00EB58EC">
        <w:rPr>
          <w:rFonts w:asciiTheme="majorBidi" w:hAnsiTheme="majorBidi" w:hint="cs"/>
          <w:b/>
          <w:bCs/>
          <w:cs/>
          <w:lang w:val="th-TH"/>
        </w:rPr>
        <w:t>การจ่ายโดยใช้หุ้นเป็นเกณฑ์</w:t>
      </w:r>
    </w:p>
    <w:p w14:paraId="09CD7476" w14:textId="29F9933B" w:rsidR="009C3AFB" w:rsidRPr="00691E15" w:rsidRDefault="009C3AFB" w:rsidP="009C3AFB">
      <w:pPr>
        <w:rPr>
          <w:rFonts w:asciiTheme="majorBidi" w:hAnsiTheme="majorBidi" w:cstheme="majorBidi"/>
          <w:lang w:val="th-TH" w:eastAsia="x-none"/>
        </w:rPr>
      </w:pPr>
    </w:p>
    <w:p w14:paraId="066364D0" w14:textId="2772F9A7" w:rsidR="00315AE6" w:rsidRPr="00421CFB" w:rsidRDefault="009C3AFB" w:rsidP="004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sz w:val="30"/>
          <w:szCs w:val="30"/>
        </w:rPr>
      </w:pPr>
      <w:r w:rsidRPr="009C3AFB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มูลค่ายุติธรรมของ</w:t>
      </w:r>
      <w:r w:rsidR="00731393">
        <w:rPr>
          <w:rFonts w:asciiTheme="majorBidi" w:hAnsiTheme="majorBidi" w:cstheme="majorBidi" w:hint="cs"/>
          <w:i/>
          <w:sz w:val="30"/>
          <w:szCs w:val="30"/>
          <w:cs/>
        </w:rPr>
        <w:t>หุ้นของบริษัทที่บริษัทซื้อให้แก่พนักงาน</w:t>
      </w:r>
      <w:r w:rsidR="00731393">
        <w:rPr>
          <w:rFonts w:ascii="Angsana New" w:hAnsi="Angsana New" w:hint="cs"/>
          <w:i/>
          <w:sz w:val="30"/>
          <w:szCs w:val="30"/>
          <w:cs/>
        </w:rPr>
        <w:t xml:space="preserve">ภายใต้โครงการร่วมลงทุนระหว่างนายจ้างและลูกจ้าง </w:t>
      </w:r>
      <w:r w:rsidR="00114BED">
        <w:rPr>
          <w:rFonts w:ascii="Angsana New" w:hAnsi="Angsana New"/>
          <w:iCs/>
          <w:sz w:val="30"/>
          <w:szCs w:val="30"/>
        </w:rPr>
        <w:t>(</w:t>
      </w:r>
      <w:r w:rsidR="00731393">
        <w:rPr>
          <w:rFonts w:ascii="Angsana New" w:hAnsi="Angsana New"/>
          <w:iCs/>
          <w:sz w:val="30"/>
          <w:szCs w:val="30"/>
        </w:rPr>
        <w:t xml:space="preserve">Employee Joint Investment Program </w:t>
      </w:r>
      <w:r w:rsidR="00114BED">
        <w:rPr>
          <w:rFonts w:ascii="Angsana New" w:hAnsi="Angsana New"/>
          <w:iCs/>
          <w:sz w:val="30"/>
          <w:szCs w:val="30"/>
        </w:rPr>
        <w:t>(</w:t>
      </w:r>
      <w:r w:rsidR="00731393">
        <w:rPr>
          <w:rFonts w:ascii="Angsana New" w:hAnsi="Angsana New"/>
          <w:iCs/>
          <w:sz w:val="30"/>
          <w:szCs w:val="30"/>
        </w:rPr>
        <w:t>EJIP</w:t>
      </w:r>
      <w:r w:rsidR="00114BED">
        <w:rPr>
          <w:rFonts w:ascii="Angsana New" w:hAnsi="Angsana New"/>
          <w:iCs/>
          <w:sz w:val="30"/>
          <w:szCs w:val="30"/>
        </w:rPr>
        <w:t>))</w:t>
      </w:r>
      <w:r w:rsidR="00731393" w:rsidRPr="00421CFB">
        <w:rPr>
          <w:rFonts w:ascii="Angsana New" w:hAnsi="Angsana New"/>
          <w:i/>
          <w:sz w:val="30"/>
          <w:szCs w:val="30"/>
          <w:cs/>
        </w:rPr>
        <w:t xml:space="preserve"> ณ วันที่ให้สิทธิแก่พนักงาน รับรู้เป็นค่าใช้จ่าย</w:t>
      </w:r>
      <w:r w:rsidR="00731393">
        <w:rPr>
          <w:rFonts w:ascii="Angsana New" w:hAnsi="Angsana New" w:hint="cs"/>
          <w:i/>
          <w:sz w:val="30"/>
          <w:szCs w:val="30"/>
          <w:cs/>
        </w:rPr>
        <w:t>และ</w:t>
      </w:r>
      <w:r w:rsidR="00731393" w:rsidRPr="00421CFB">
        <w:rPr>
          <w:rFonts w:ascii="Angsana New" w:hAnsi="Angsana New"/>
          <w:i/>
          <w:sz w:val="30"/>
          <w:szCs w:val="30"/>
          <w:cs/>
        </w:rPr>
        <w:t>การเพิ่มขึ้นในส่วนของ</w:t>
      </w:r>
      <w:r w:rsidR="00731393">
        <w:rPr>
          <w:rFonts w:ascii="Angsana New" w:hAnsi="Angsana New" w:hint="cs"/>
          <w:i/>
          <w:sz w:val="30"/>
          <w:szCs w:val="30"/>
          <w:cs/>
        </w:rPr>
        <w:t>ผู้ถือหุ้น</w:t>
      </w:r>
      <w:r w:rsidR="00731393" w:rsidRPr="00421CFB">
        <w:rPr>
          <w:rFonts w:ascii="Angsana New" w:hAnsi="Angsana New"/>
          <w:i/>
          <w:sz w:val="30"/>
          <w:szCs w:val="30"/>
          <w:cs/>
        </w:rPr>
        <w:t xml:space="preserve"> ตลอดระยะเวลาที่พนักงาน</w:t>
      </w:r>
      <w:r w:rsidR="00731393">
        <w:rPr>
          <w:rFonts w:ascii="Angsana New" w:hAnsi="Angsana New" w:hint="cs"/>
          <w:i/>
          <w:sz w:val="30"/>
          <w:szCs w:val="30"/>
          <w:cs/>
        </w:rPr>
        <w:t>เข้าร่วมโครงการ</w:t>
      </w:r>
      <w:r w:rsidR="00731393" w:rsidRPr="00421CFB">
        <w:rPr>
          <w:rFonts w:ascii="Angsana New" w:hAnsi="Angsana New"/>
          <w:i/>
          <w:sz w:val="30"/>
          <w:szCs w:val="30"/>
          <w:cs/>
        </w:rPr>
        <w:t xml:space="preserve"> </w:t>
      </w:r>
      <w:r w:rsidR="004263AF">
        <w:rPr>
          <w:rFonts w:ascii="Angsana New" w:hAnsi="Angsana New" w:hint="cs"/>
          <w:i/>
          <w:sz w:val="30"/>
          <w:szCs w:val="30"/>
          <w:cs/>
        </w:rPr>
        <w:t>ส่วน</w:t>
      </w:r>
      <w:r w:rsidR="00315AE6" w:rsidRPr="00421CFB">
        <w:rPr>
          <w:rFonts w:ascii="Angsana New" w:hAnsi="Angsana New"/>
          <w:i/>
          <w:sz w:val="30"/>
          <w:szCs w:val="30"/>
          <w:cs/>
        </w:rPr>
        <w:t>มูลค่ายุติธรรมของ</w:t>
      </w:r>
      <w:r w:rsidR="00315AE6">
        <w:rPr>
          <w:rFonts w:ascii="Angsana New" w:hAnsi="Angsana New" w:hint="cs"/>
          <w:i/>
          <w:sz w:val="30"/>
          <w:szCs w:val="30"/>
          <w:cs/>
        </w:rPr>
        <w:t>หุ้นของบริษัทที่</w:t>
      </w:r>
      <w:r w:rsidR="00315AE6" w:rsidRPr="00315AE6">
        <w:rPr>
          <w:rFonts w:ascii="Angsana New" w:hAnsi="Angsana New"/>
          <w:i/>
          <w:sz w:val="30"/>
          <w:szCs w:val="30"/>
          <w:cs/>
        </w:rPr>
        <w:t>บริษัทย่อย</w:t>
      </w:r>
      <w:r w:rsidR="00315AE6">
        <w:rPr>
          <w:rFonts w:ascii="Angsana New" w:hAnsi="Angsana New" w:hint="cs"/>
          <w:i/>
          <w:sz w:val="30"/>
          <w:szCs w:val="30"/>
          <w:cs/>
        </w:rPr>
        <w:t>ซื้อให้แก่พนักงาน</w:t>
      </w:r>
      <w:r w:rsidR="004263AF">
        <w:rPr>
          <w:rFonts w:ascii="Angsana New" w:hAnsi="Angsana New" w:hint="cs"/>
          <w:i/>
          <w:sz w:val="30"/>
          <w:szCs w:val="30"/>
          <w:cs/>
        </w:rPr>
        <w:t>ของบร</w:t>
      </w:r>
      <w:r w:rsidR="004E7CAB">
        <w:rPr>
          <w:rFonts w:ascii="Angsana New" w:hAnsi="Angsana New" w:hint="cs"/>
          <w:i/>
          <w:sz w:val="30"/>
          <w:szCs w:val="30"/>
          <w:cs/>
        </w:rPr>
        <w:t>ิษั</w:t>
      </w:r>
      <w:r w:rsidR="004263AF">
        <w:rPr>
          <w:rFonts w:ascii="Angsana New" w:hAnsi="Angsana New" w:hint="cs"/>
          <w:i/>
          <w:sz w:val="30"/>
          <w:szCs w:val="30"/>
          <w:cs/>
        </w:rPr>
        <w:t>ทย่อย</w:t>
      </w:r>
      <w:r w:rsidR="00315AE6">
        <w:rPr>
          <w:rFonts w:ascii="Angsana New" w:hAnsi="Angsana New" w:hint="cs"/>
          <w:i/>
          <w:sz w:val="30"/>
          <w:szCs w:val="30"/>
          <w:cs/>
        </w:rPr>
        <w:t>ภายใต้โครงการ</w:t>
      </w:r>
      <w:r w:rsidR="004263AF">
        <w:rPr>
          <w:rFonts w:ascii="Angsana New" w:hAnsi="Angsana New"/>
          <w:iCs/>
          <w:sz w:val="30"/>
          <w:szCs w:val="30"/>
        </w:rPr>
        <w:t xml:space="preserve"> </w:t>
      </w:r>
      <w:r w:rsidR="00315AE6">
        <w:rPr>
          <w:rFonts w:ascii="Angsana New" w:hAnsi="Angsana New"/>
          <w:iCs/>
          <w:sz w:val="30"/>
          <w:szCs w:val="30"/>
        </w:rPr>
        <w:t>EJIP</w:t>
      </w:r>
      <w:r w:rsidR="00315AE6" w:rsidRPr="00421CFB">
        <w:rPr>
          <w:rFonts w:ascii="Angsana New" w:hAnsi="Angsana New"/>
          <w:i/>
          <w:sz w:val="30"/>
          <w:szCs w:val="30"/>
          <w:cs/>
        </w:rPr>
        <w:t xml:space="preserve"> ณ วันที่ให้สิทธิแก่พนักงาน รับรู้เป็นค่าใช้จ่าย</w:t>
      </w:r>
      <w:r w:rsidR="00315AE6">
        <w:rPr>
          <w:rFonts w:ascii="Angsana New" w:hAnsi="Angsana New" w:hint="cs"/>
          <w:i/>
          <w:sz w:val="30"/>
          <w:szCs w:val="30"/>
          <w:cs/>
        </w:rPr>
        <w:t>และ</w:t>
      </w:r>
      <w:r w:rsidR="00315AE6" w:rsidRPr="00421CFB">
        <w:rPr>
          <w:rFonts w:ascii="Angsana New" w:hAnsi="Angsana New"/>
          <w:i/>
          <w:sz w:val="30"/>
          <w:szCs w:val="30"/>
          <w:cs/>
        </w:rPr>
        <w:t>การเพิ่มขึ้นในส่วนของ</w:t>
      </w:r>
      <w:r w:rsidR="00315AE6">
        <w:rPr>
          <w:rFonts w:ascii="Angsana New" w:hAnsi="Angsana New" w:hint="cs"/>
          <w:i/>
          <w:sz w:val="30"/>
          <w:szCs w:val="30"/>
          <w:cs/>
        </w:rPr>
        <w:t>หนี้สิน</w:t>
      </w:r>
      <w:r w:rsidR="00315AE6" w:rsidRPr="00421CFB">
        <w:rPr>
          <w:rFonts w:ascii="Angsana New" w:hAnsi="Angsana New"/>
          <w:i/>
          <w:sz w:val="30"/>
          <w:szCs w:val="30"/>
          <w:cs/>
        </w:rPr>
        <w:t xml:space="preserve"> ตลอดระยะเวลาที่พนักงาน</w:t>
      </w:r>
      <w:r w:rsidR="00315AE6">
        <w:rPr>
          <w:rFonts w:ascii="Angsana New" w:hAnsi="Angsana New" w:hint="cs"/>
          <w:i/>
          <w:sz w:val="30"/>
          <w:szCs w:val="30"/>
          <w:cs/>
        </w:rPr>
        <w:t>เข้าร่วมโครงการ</w:t>
      </w:r>
      <w:r w:rsidR="00315AE6" w:rsidRPr="00421CFB">
        <w:rPr>
          <w:rFonts w:ascii="Angsana New" w:hAnsi="Angsana New"/>
          <w:i/>
          <w:sz w:val="30"/>
          <w:szCs w:val="30"/>
          <w:cs/>
        </w:rPr>
        <w:t xml:space="preserve">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 สำหรับเงื่อนไขการ</w:t>
      </w:r>
      <w:r w:rsidR="00315AE6" w:rsidRPr="003E39BF">
        <w:rPr>
          <w:rFonts w:ascii="Angsana New" w:hAnsi="Angsana New"/>
          <w:i/>
          <w:spacing w:val="-4"/>
          <w:sz w:val="30"/>
          <w:szCs w:val="30"/>
          <w:cs/>
        </w:rPr>
        <w:t>ได้รับสิทธิที่ไม่ใช่เงื่อนไขการบริการหรือผลงาน มูลค่ายุติธรรมของสิทธิ ณ วันที่ให้สิทธิจะถูกวัดค่าเพื่อให้สะท้อนถึง</w:t>
      </w:r>
      <w:r w:rsidR="00315AE6" w:rsidRPr="00421CFB">
        <w:rPr>
          <w:rFonts w:ascii="Angsana New" w:hAnsi="Angsana New"/>
          <w:i/>
          <w:sz w:val="30"/>
          <w:szCs w:val="30"/>
          <w:cs/>
        </w:rPr>
        <w:t>เงื่อนไขนั้นและ</w:t>
      </w:r>
      <w:r w:rsidR="00731393">
        <w:rPr>
          <w:rFonts w:ascii="Angsana New" w:hAnsi="Angsana New"/>
          <w:i/>
          <w:sz w:val="30"/>
          <w:szCs w:val="30"/>
          <w:cs/>
        </w:rPr>
        <w:br/>
      </w:r>
      <w:r w:rsidR="00315AE6" w:rsidRPr="00421CFB">
        <w:rPr>
          <w:rFonts w:ascii="Angsana New" w:hAnsi="Angsana New"/>
          <w:i/>
          <w:sz w:val="30"/>
          <w:szCs w:val="30"/>
          <w:cs/>
        </w:rPr>
        <w:t>ไม่มีการปรับปรุงสำหรับผลต่างระหว่างจำนวนที่คาดไว้กับผลที่เกิดขึ้นจริง</w:t>
      </w:r>
      <w:r w:rsidR="00315AE6">
        <w:rPr>
          <w:rFonts w:ascii="Angsana New" w:hAnsi="Angsana New" w:hint="cs"/>
          <w:i/>
          <w:sz w:val="30"/>
          <w:szCs w:val="30"/>
          <w:cs/>
        </w:rPr>
        <w:t xml:space="preserve"> หนี้สินถูกวัดมูลค่าใหม่ทุก ๆ วันที่</w:t>
      </w:r>
      <w:r w:rsidR="00731393">
        <w:rPr>
          <w:rFonts w:ascii="Angsana New" w:hAnsi="Angsana New"/>
          <w:i/>
          <w:sz w:val="30"/>
          <w:szCs w:val="30"/>
          <w:cs/>
        </w:rPr>
        <w:br/>
      </w:r>
      <w:r w:rsidR="00315AE6">
        <w:rPr>
          <w:rFonts w:ascii="Angsana New" w:hAnsi="Angsana New" w:hint="cs"/>
          <w:i/>
          <w:sz w:val="30"/>
          <w:szCs w:val="30"/>
          <w:cs/>
        </w:rPr>
        <w:t>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ACF7E32" w14:textId="26872F0A" w:rsidR="00A805BF" w:rsidRPr="00693572" w:rsidRDefault="00991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  <w:r>
        <w:rPr>
          <w:rFonts w:asciiTheme="majorBidi" w:hAnsiTheme="majorBidi" w:cstheme="majorBidi"/>
          <w:sz w:val="24"/>
          <w:szCs w:val="24"/>
          <w:cs/>
          <w:lang w:eastAsia="x-none"/>
        </w:rPr>
        <w:br/>
      </w:r>
      <w:r>
        <w:rPr>
          <w:rFonts w:asciiTheme="majorBidi" w:hAnsiTheme="majorBidi" w:cstheme="majorBidi"/>
          <w:sz w:val="24"/>
          <w:szCs w:val="24"/>
          <w:cs/>
          <w:lang w:eastAsia="x-none"/>
        </w:rPr>
        <w:br/>
      </w:r>
      <w:r w:rsidR="00691E15">
        <w:rPr>
          <w:rFonts w:asciiTheme="majorBidi" w:hAnsiTheme="majorBidi" w:cstheme="majorBidi"/>
          <w:sz w:val="24"/>
          <w:szCs w:val="24"/>
          <w:cs/>
          <w:lang w:eastAsia="x-none"/>
        </w:rPr>
        <w:br/>
      </w:r>
      <w:r>
        <w:rPr>
          <w:rFonts w:asciiTheme="majorBidi" w:hAnsiTheme="majorBidi" w:cstheme="majorBidi"/>
          <w:sz w:val="24"/>
          <w:szCs w:val="24"/>
          <w:cs/>
          <w:lang w:eastAsia="x-none"/>
        </w:rPr>
        <w:br/>
      </w:r>
    </w:p>
    <w:p w14:paraId="2AC3CAD7" w14:textId="49446EFB" w:rsidR="00D234E2" w:rsidRPr="00D234E2" w:rsidRDefault="00D234E2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D234E2">
        <w:rPr>
          <w:rFonts w:asciiTheme="majorBidi" w:hAnsiTheme="majorBidi" w:cstheme="majorBidi"/>
          <w:b/>
          <w:bCs/>
          <w:cs/>
          <w:lang w:val="th-TH"/>
        </w:rPr>
        <w:lastRenderedPageBreak/>
        <w:t>การวัดมูลค่ายุติธรรม</w:t>
      </w:r>
    </w:p>
    <w:p w14:paraId="34497140" w14:textId="67A235D3" w:rsidR="00D234E2" w:rsidRPr="00693572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3B9A74" w14:textId="3651E2C1" w:rsidR="00514A39" w:rsidRDefault="001505F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61AE7">
        <w:rPr>
          <w:rFonts w:asciiTheme="majorBidi" w:hAnsiTheme="majorBidi" w:cstheme="majorBidi" w:hint="cs"/>
          <w:spacing w:val="-2"/>
          <w:sz w:val="30"/>
          <w:szCs w:val="30"/>
          <w:cs/>
        </w:rPr>
        <w:t>ชำระ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114BED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หากไม่มีตลาดหลัก</w:t>
      </w:r>
      <w:r w:rsidR="00114BED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ที่กลุ่มบริษัท</w:t>
      </w:r>
      <w:r w:rsidRPr="009A20DD">
        <w:rPr>
          <w:rFonts w:asciiTheme="majorBidi" w:hAnsiTheme="majorBidi" w:cstheme="majorBidi"/>
          <w:sz w:val="30"/>
          <w:szCs w:val="30"/>
        </w:rPr>
        <w:t xml:space="preserve"> </w:t>
      </w:r>
      <w:r w:rsidRPr="009A20DD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B4BB645" w14:textId="14399FA6" w:rsidR="009C3AFB" w:rsidRPr="00693572" w:rsidRDefault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23183E97" w14:textId="0FCE6029" w:rsidR="00D234E2" w:rsidRPr="00370ECE" w:rsidRDefault="00D234E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425FC0C" w14:textId="77777777" w:rsidR="00D234E2" w:rsidRPr="00693572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43465A" w14:textId="7D286D39" w:rsidR="00D234E2" w:rsidRPr="00370ECE" w:rsidRDefault="00D234E2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929E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70EC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EEDD69" w14:textId="12F321D0" w:rsidR="00D234E2" w:rsidRPr="00370ECE" w:rsidRDefault="00D234E2">
      <w:pPr>
        <w:pStyle w:val="block"/>
        <w:numPr>
          <w:ilvl w:val="0"/>
          <w:numId w:val="15"/>
        </w:numPr>
        <w:spacing w:after="0" w:line="240" w:lineRule="atLeast"/>
        <w:ind w:left="900" w:right="-7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2</w:t>
      </w:r>
      <w:r w:rsidRPr="00D77AD7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7AD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D77AD7" w:rsidRPr="00D77AD7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9B0E294" w14:textId="1464F704" w:rsidR="00D234E2" w:rsidRDefault="00D234E2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17CA431" w14:textId="77777777" w:rsidR="006033D6" w:rsidRPr="006033D6" w:rsidRDefault="006033D6" w:rsidP="006033D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4FFFD0" w14:textId="3B6046DB" w:rsidR="004052F2" w:rsidRPr="005F026E" w:rsidRDefault="005A58AA" w:rsidP="005F0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A58AA">
        <w:rPr>
          <w:rFonts w:asciiTheme="majorBidi" w:hAnsiTheme="majorBidi" w:cstheme="majorBidi"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F026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A58AA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กลุ่มบริษัทวัดมูลค่าสินทรัพย์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และสถานะการเป็นสินทรัพย์ด้วยราคาเสนอซื้อ และวัดมูลค่าหนี้สินและ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สถาน</w:t>
      </w:r>
      <w:r w:rsidR="00A60BA1">
        <w:rPr>
          <w:rFonts w:asciiTheme="majorBidi" w:hAnsiTheme="majorBidi" w:cstheme="majorBidi" w:hint="cs"/>
          <w:spacing w:val="-2"/>
          <w:sz w:val="30"/>
          <w:szCs w:val="30"/>
          <w:cs/>
        </w:rPr>
        <w:t>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เป็นหนี้สินด้วยราคาเสนอขาย</w:t>
      </w:r>
      <w:r w:rsidR="00C36A8A" w:rsidRPr="00061AE7">
        <w:rPr>
          <w:rFonts w:asciiTheme="majorBidi" w:hAnsiTheme="majorBidi"/>
          <w:sz w:val="30"/>
          <w:szCs w:val="30"/>
          <w:cs/>
          <w:lang w:val="x-none" w:eastAsia="x-none"/>
        </w:rPr>
        <w:t>หลักฐานที่ดีที่สุดสำหรับมูลค่ายุติธรรมของเครื่องมือทางการเงิน ณ วันที่รับรู้รายการ</w:t>
      </w:r>
      <w:r w:rsidR="00C36A8A" w:rsidRPr="00061AE7">
        <w:rPr>
          <w:rFonts w:asciiTheme="majorBidi" w:hAnsiTheme="majorBidi" w:cstheme="majorBidi"/>
          <w:sz w:val="30"/>
          <w:szCs w:val="30"/>
          <w:cs/>
        </w:rPr>
        <w:t>เมื่อ</w:t>
      </w:r>
      <w:r w:rsidR="00C36A8A" w:rsidRPr="00061AE7">
        <w:rPr>
          <w:rFonts w:asciiTheme="majorBidi" w:hAnsiTheme="majorBidi"/>
          <w:sz w:val="30"/>
          <w:szCs w:val="30"/>
          <w:cs/>
          <w:lang w:val="x-none" w:eastAsia="x-none"/>
        </w:rPr>
        <w:t>เริ่มแรกคือราคาของการทำรายการ</w:t>
      </w:r>
      <w:r w:rsidR="00C36A8A" w:rsidRPr="00C36A8A">
        <w:rPr>
          <w:rFonts w:asciiTheme="majorBidi" w:hAnsiTheme="majorBidi"/>
          <w:sz w:val="30"/>
          <w:szCs w:val="30"/>
          <w:cs/>
          <w:lang w:val="x-none" w:eastAsia="x-none"/>
        </w:rPr>
        <w:t xml:space="preserve"> เช่น มูลค่ายุติธรรมของผลตอบแทนที่ให้หรือได้รับ</w:t>
      </w:r>
    </w:p>
    <w:p w14:paraId="1EB9FEAD" w14:textId="312B66ED" w:rsidR="00A34587" w:rsidRPr="00693572" w:rsidRDefault="00A34587" w:rsidP="000B49A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i/>
          <w:sz w:val="16"/>
          <w:szCs w:val="16"/>
          <w:cs/>
        </w:rPr>
      </w:pPr>
    </w:p>
    <w:p w14:paraId="6EAC64DE" w14:textId="7C5E150D" w:rsidR="009F6166" w:rsidRDefault="009F6166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F6166">
        <w:rPr>
          <w:rFonts w:asciiTheme="majorBidi" w:hAnsiTheme="majorBidi" w:cstheme="majorBidi"/>
          <w:b/>
          <w:bCs/>
          <w:cs/>
          <w:lang w:val="th-TH"/>
        </w:rPr>
        <w:t>รายได้</w:t>
      </w:r>
      <w:r w:rsidR="005B5534" w:rsidRPr="005B5534">
        <w:rPr>
          <w:rFonts w:asciiTheme="majorBidi" w:hAnsiTheme="majorBidi"/>
          <w:b/>
          <w:bCs/>
          <w:cs/>
          <w:lang w:val="th-TH"/>
        </w:rPr>
        <w:t>จากสัญญาที่ทำกับลูกค้า</w:t>
      </w:r>
    </w:p>
    <w:p w14:paraId="069280F3" w14:textId="77777777" w:rsidR="00901641" w:rsidRPr="00693572" w:rsidRDefault="00901641" w:rsidP="00A40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6A209311" w14:textId="29E21EFD" w:rsidR="00647E94" w:rsidRDefault="009F29D6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353EB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 xml:space="preserve">ได้รับซึ่งไม่รวมจำนวนเงินที่เก็บแทนบุคคลที่สาม </w:t>
      </w:r>
      <w:r w:rsidR="003F6AD5" w:rsidRPr="00E353EB">
        <w:rPr>
          <w:rFonts w:asciiTheme="majorBidi" w:hAnsiTheme="majorBidi" w:hint="cs"/>
          <w:spacing w:val="-4"/>
          <w:sz w:val="30"/>
          <w:szCs w:val="30"/>
          <w:cs/>
        </w:rPr>
        <w:t>รายได้ที่รับรู้ไม่รวม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>ภาษีมูลค่าเพิ่มและแสดงสุทธิจากส่วนลดการค้า</w:t>
      </w:r>
      <w:r w:rsidRPr="00901641">
        <w:rPr>
          <w:rFonts w:asciiTheme="majorBidi" w:hAnsiTheme="majorBidi"/>
          <w:sz w:val="30"/>
          <w:szCs w:val="30"/>
          <w:cs/>
        </w:rPr>
        <w:t>และส่วนลดตาม</w:t>
      </w:r>
      <w:r w:rsidRPr="004B1FAC">
        <w:rPr>
          <w:rFonts w:asciiTheme="majorBidi" w:hAnsiTheme="majorBidi"/>
          <w:sz w:val="30"/>
          <w:szCs w:val="30"/>
          <w:cs/>
        </w:rPr>
        <w:t>ปริมาณ</w:t>
      </w:r>
      <w:r w:rsidR="00D96061" w:rsidRPr="004B1FAC">
        <w:rPr>
          <w:rFonts w:asciiTheme="majorBidi" w:hAnsiTheme="majorBidi"/>
          <w:sz w:val="30"/>
          <w:szCs w:val="30"/>
        </w:rPr>
        <w:t xml:space="preserve"> </w:t>
      </w:r>
      <w:r w:rsidR="00E47AC5" w:rsidRPr="004B1FAC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4263AF">
        <w:rPr>
          <w:rFonts w:asciiTheme="majorBidi" w:hAnsiTheme="majorBidi" w:hint="cs"/>
          <w:sz w:val="30"/>
          <w:szCs w:val="30"/>
          <w:cs/>
        </w:rPr>
        <w:t xml:space="preserve"> สำหรับการขายที่ให้สิทธิ</w:t>
      </w:r>
      <w:r w:rsidR="008D0084">
        <w:rPr>
          <w:rFonts w:asciiTheme="majorBidi" w:hAnsiTheme="majorBidi" w:hint="cs"/>
          <w:sz w:val="30"/>
          <w:szCs w:val="30"/>
          <w:cs/>
        </w:rPr>
        <w:t>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และต้นทุนขายสำหรับสินค้าที่คาดว่าจะได้รับคืน</w:t>
      </w:r>
    </w:p>
    <w:p w14:paraId="00B06608" w14:textId="77777777" w:rsidR="00D066F4" w:rsidRPr="000B49AB" w:rsidRDefault="00D066F4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4"/>
          <w:szCs w:val="24"/>
        </w:rPr>
      </w:pPr>
    </w:p>
    <w:p w14:paraId="1CDCAC0A" w14:textId="77777777" w:rsidR="00BD2544" w:rsidRDefault="00E47AC5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47AC5">
        <w:rPr>
          <w:rFonts w:asciiTheme="majorBidi" w:hAnsiTheme="majorBidi"/>
          <w:sz w:val="30"/>
          <w:szCs w:val="30"/>
          <w:cs/>
        </w:rPr>
        <w:t>หนี้สินที่เกิดจากสัญญา</w:t>
      </w:r>
      <w:r w:rsidR="00EB58EC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E47AC5">
        <w:rPr>
          <w:rFonts w:asciiTheme="majorBidi" w:hAnsi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EB58EC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E47AC5">
        <w:rPr>
          <w:rFonts w:asciiTheme="majorBidi" w:hAnsi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4B1FAC">
        <w:rPr>
          <w:rFonts w:asciiTheme="majorBidi" w:hAnsiTheme="majorBidi"/>
          <w:sz w:val="30"/>
          <w:szCs w:val="30"/>
        </w:rPr>
        <w:t xml:space="preserve"> </w:t>
      </w:r>
      <w:r w:rsidR="004B1FAC">
        <w:rPr>
          <w:rFonts w:asciiTheme="majorBidi" w:hAnsiTheme="majorBidi" w:hint="cs"/>
          <w:sz w:val="30"/>
          <w:szCs w:val="30"/>
          <w:cs/>
        </w:rPr>
        <w:t>โดยกลุ่มบริษัทแสดงหนี้สินที่เกิดจากสัญญาเป็นส่วนหนึ่งของเจ้าหนี้</w:t>
      </w:r>
      <w:r w:rsidR="00424477">
        <w:rPr>
          <w:rFonts w:asciiTheme="majorBidi" w:hAnsiTheme="majorBidi" w:hint="cs"/>
          <w:sz w:val="30"/>
          <w:szCs w:val="30"/>
          <w:cs/>
        </w:rPr>
        <w:t>หมุนเวียน</w:t>
      </w:r>
      <w:r w:rsidR="004B1FAC">
        <w:rPr>
          <w:rFonts w:asciiTheme="majorBidi" w:hAnsiTheme="majorBidi" w:hint="cs"/>
          <w:sz w:val="30"/>
          <w:szCs w:val="30"/>
          <w:cs/>
        </w:rPr>
        <w:t>อื่น</w:t>
      </w:r>
      <w:r w:rsidR="00BD254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301F73B" w14:textId="77777777" w:rsidR="00BD2544" w:rsidRPr="00693572" w:rsidRDefault="00BD2544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16"/>
          <w:szCs w:val="16"/>
        </w:rPr>
      </w:pPr>
    </w:p>
    <w:p w14:paraId="552245FE" w14:textId="58C0AEE2" w:rsidR="00E47AC5" w:rsidRDefault="00BD2544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BD2544">
        <w:rPr>
          <w:rFonts w:asciiTheme="majorBidi" w:hAnsiTheme="majorBidi"/>
          <w:sz w:val="30"/>
          <w:szCs w:val="30"/>
          <w:cs/>
        </w:rPr>
        <w:lastRenderedPageBreak/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604644D6" w14:textId="4FC3F6C5" w:rsidR="00366C56" w:rsidRPr="00693572" w:rsidRDefault="00366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eastAsia="x-none"/>
        </w:rPr>
      </w:pPr>
    </w:p>
    <w:p w14:paraId="12F0FFDB" w14:textId="50F05D77" w:rsidR="00F61342" w:rsidRPr="00F61342" w:rsidRDefault="00F61342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6134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14:paraId="429439DE" w14:textId="77777777" w:rsidR="00F61342" w:rsidRPr="00693572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0EE412EC" w14:textId="3DE9E82D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 w:cstheme="majorBidi"/>
          <w:i/>
          <w:spacing w:val="-2"/>
          <w:sz w:val="30"/>
          <w:szCs w:val="30"/>
          <w:cs/>
        </w:rPr>
        <w:t>ค่าใช้จ่าย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44FD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623946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1EF631A" w14:textId="77777777" w:rsidR="00144FD7" w:rsidRPr="00693572" w:rsidRDefault="00144FD7" w:rsidP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EB69C08" w14:textId="78144C55" w:rsidR="00F61342" w:rsidRPr="00144FD7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ภาษีเงินได้ของงวดปัจจุบัน</w:t>
      </w:r>
      <w:r w:rsidR="00144FD7" w:rsidRPr="00B97A86">
        <w:rPr>
          <w:rFonts w:asciiTheme="majorBidi" w:hAnsiTheme="majorBidi" w:cstheme="majorBidi" w:hint="cs"/>
          <w:spacing w:val="-6"/>
          <w:sz w:val="30"/>
          <w:szCs w:val="30"/>
          <w:cs/>
        </w:rPr>
        <w:t>บันทึก</w:t>
      </w: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</w:t>
      </w:r>
      <w:r w:rsidRPr="00144FD7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D01D6" w:rsidRPr="00144F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4FD7">
        <w:rPr>
          <w:rFonts w:asciiTheme="majorBidi" w:hAnsiTheme="majorBidi" w:cstheme="majorBidi"/>
          <w:sz w:val="30"/>
          <w:szCs w:val="30"/>
          <w:cs/>
        </w:rPr>
        <w:t>ๆ</w:t>
      </w:r>
    </w:p>
    <w:p w14:paraId="1E8CD6DE" w14:textId="77777777" w:rsidR="00F61342" w:rsidRPr="00693572" w:rsidRDefault="00F61342" w:rsidP="00F61342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C1BD512" w14:textId="4A4E51EB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BB13A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สำหรับ</w:t>
      </w: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</w:t>
      </w: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รวมธุรกิจ</w:t>
      </w:r>
      <w:r w:rsidR="00212186" w:rsidRPr="00212186">
        <w:rPr>
          <w:rFonts w:asciiTheme="majorBidi" w:hAnsiTheme="majorBidi"/>
          <w:spacing w:val="-4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2316FFC7" w14:textId="77777777" w:rsidR="00B87168" w:rsidRPr="00B87168" w:rsidRDefault="00B87168" w:rsidP="00B87168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68500D8" w14:textId="08696495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5F026E">
        <w:rPr>
          <w:rFonts w:asciiTheme="majorBidi" w:hAnsiTheme="majorBidi" w:cstheme="majorBidi"/>
          <w:spacing w:val="-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144FD7" w:rsidRPr="00144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144FD7" w:rsidRPr="00144FD7">
        <w:rPr>
          <w:rFonts w:asciiTheme="majorBidi" w:hAnsiTheme="majorBidi"/>
          <w:spacing w:val="-6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144FD7" w:rsidRPr="00144FD7">
        <w:rPr>
          <w:rFonts w:asciiTheme="majorBidi" w:hAnsiTheme="majorBidi"/>
          <w:sz w:val="30"/>
          <w:szCs w:val="30"/>
          <w:cs/>
        </w:rPr>
        <w:t>ของงวดปัจจุบัน</w:t>
      </w:r>
      <w:r w:rsidR="005F026E">
        <w:rPr>
          <w:rFonts w:asciiTheme="majorBidi" w:hAnsiTheme="majorBidi"/>
          <w:sz w:val="30"/>
          <w:szCs w:val="30"/>
          <w:cs/>
        </w:rPr>
        <w:br/>
      </w:r>
      <w:r w:rsidR="00144FD7" w:rsidRPr="00144FD7">
        <w:rPr>
          <w:rFonts w:asciiTheme="majorBidi" w:hAnsiTheme="majorBidi"/>
          <w:sz w:val="30"/>
          <w:szCs w:val="30"/>
          <w:cs/>
        </w:rPr>
        <w:t>จะหักกลบกับหนี้สินภาษีเงินได้ของงวดปัจจุบันในงบการเงินเฉพาะกิจการ</w:t>
      </w:r>
    </w:p>
    <w:p w14:paraId="5E2272A5" w14:textId="77777777" w:rsidR="00645788" w:rsidRPr="00BB172F" w:rsidRDefault="00645788" w:rsidP="00E8666B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12"/>
          <w:szCs w:val="12"/>
        </w:rPr>
      </w:pPr>
    </w:p>
    <w:p w14:paraId="3D3541EA" w14:textId="7E9E4B66" w:rsidR="007157F7" w:rsidRDefault="00CF25A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B97A86">
        <w:rPr>
          <w:rFonts w:asciiTheme="majorBidi" w:hAnsiTheme="majorBidi" w:cstheme="majorBid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ณ ทุกวันที่รายงานและจะถูกปรับลดลงเท่าที่ประโยชน์ทางภาษีจะมีโอกาสถูกใช้จริง</w:t>
      </w:r>
    </w:p>
    <w:p w14:paraId="55D895DE" w14:textId="212F7FA9" w:rsidR="0099101D" w:rsidRDefault="0099101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  <w:cs/>
        </w:rPr>
        <w:br/>
      </w:r>
    </w:p>
    <w:p w14:paraId="50D83C44" w14:textId="34306852" w:rsidR="00EF3FE4" w:rsidRPr="00B40FFE" w:rsidRDefault="00560375" w:rsidP="005C19D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B40FFE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บุคคลหรือกิจการที่เกี่ยวข้องกัน</w:t>
      </w:r>
    </w:p>
    <w:p w14:paraId="128CCDDB" w14:textId="77777777" w:rsidR="009F3A9A" w:rsidRPr="00BB172F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p w14:paraId="06480E6C" w14:textId="20F8405E" w:rsidR="007C2DA3" w:rsidRPr="009B71E7" w:rsidRDefault="007C2DA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B71E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ผู้ถือหุ้นรายใหญ่</w:t>
      </w:r>
      <w:r w:rsidR="003579A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บริษัทย่อยได้เปิดเผยในหมายเหตุ</w:t>
      </w:r>
      <w:r w:rsidRPr="00D43BE8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D43BE8" w:rsidRP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43BE8" w:rsidRPr="00D43BE8">
        <w:rPr>
          <w:rFonts w:asciiTheme="majorBidi" w:hAnsiTheme="majorBidi" w:cstheme="majorBidi"/>
          <w:bCs/>
          <w:sz w:val="30"/>
          <w:szCs w:val="30"/>
        </w:rPr>
        <w:t>1</w:t>
      </w:r>
      <w:r w:rsidR="00303C4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C5A78">
        <w:rPr>
          <w:rFonts w:asciiTheme="majorBidi" w:hAnsiTheme="majorBidi" w:cstheme="majorBidi"/>
          <w:bCs/>
          <w:sz w:val="30"/>
          <w:szCs w:val="30"/>
        </w:rPr>
        <w:t>8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ตามลำดับ </w:t>
      </w:r>
      <w:r w:rsidR="00BB13A9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บุคค</w:t>
      </w:r>
      <w:r w:rsidR="003579A2">
        <w:rPr>
          <w:rFonts w:asciiTheme="majorBidi" w:hAnsiTheme="majorBidi" w:cstheme="majorBidi" w:hint="cs"/>
          <w:b/>
          <w:sz w:val="30"/>
          <w:szCs w:val="30"/>
          <w:cs/>
        </w:rPr>
        <w:t>ล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หรือกิจการอื่นที่เกี่ยวข้องกัน</w:t>
      </w:r>
      <w:r w:rsidR="00BB13A9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F719F2" w:rsidRPr="009B71E7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BB13A9">
        <w:rPr>
          <w:rFonts w:asciiTheme="majorBidi" w:hAnsiTheme="majorBidi" w:cstheme="majorBidi" w:hint="cs"/>
          <w:b/>
          <w:sz w:val="30"/>
          <w:szCs w:val="30"/>
          <w:cs/>
        </w:rPr>
        <w:t>มีรายการระหว่างกันในระหว่างปี</w:t>
      </w:r>
      <w:r w:rsidR="00F719F2" w:rsidRPr="009B71E7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319AA3B2" w14:textId="77777777" w:rsidR="006479C8" w:rsidRPr="00BB172F" w:rsidRDefault="006479C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960"/>
      </w:tblGrid>
      <w:tr w:rsidR="00A36D02" w:rsidRPr="00BA2043" w14:paraId="5EB4D9E7" w14:textId="77777777" w:rsidTr="00724F53">
        <w:trPr>
          <w:tblHeader/>
        </w:trPr>
        <w:tc>
          <w:tcPr>
            <w:tcW w:w="4050" w:type="dxa"/>
          </w:tcPr>
          <w:p w14:paraId="1486ACCC" w14:textId="77777777" w:rsidR="00A36D02" w:rsidRPr="00082099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60" w:type="dxa"/>
          </w:tcPr>
          <w:p w14:paraId="0D9FCC61" w14:textId="77777777" w:rsidR="00A36D02" w:rsidRPr="00082099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4670568B" w14:textId="77777777" w:rsidR="00A36D02" w:rsidRPr="00082099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2450E623" w14:textId="77777777" w:rsidTr="00724F53">
        <w:trPr>
          <w:tblHeader/>
        </w:trPr>
        <w:tc>
          <w:tcPr>
            <w:tcW w:w="4050" w:type="dxa"/>
          </w:tcPr>
          <w:p w14:paraId="5B1850BA" w14:textId="77777777" w:rsidR="00A36D02" w:rsidRPr="00082099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DDD94B" w14:textId="77777777" w:rsidR="00A36D02" w:rsidRPr="00082099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2FE5F767" w14:textId="77777777" w:rsidR="00A36D02" w:rsidRPr="00082099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3718" w:rsidRPr="00BA2043" w14:paraId="0C1552A8" w14:textId="77777777" w:rsidTr="00724F53">
        <w:tc>
          <w:tcPr>
            <w:tcW w:w="4050" w:type="dxa"/>
          </w:tcPr>
          <w:p w14:paraId="523E707C" w14:textId="0BBCA617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</w:tc>
        <w:tc>
          <w:tcPr>
            <w:tcW w:w="1260" w:type="dxa"/>
          </w:tcPr>
          <w:p w14:paraId="406E1E83" w14:textId="0F6A10F0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B955CC8" w14:textId="2654490C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มีสมาชิกในครอบครัวของกรรมการ</w:t>
            </w:r>
            <w:r w:rsidR="008002FD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F53718" w:rsidRPr="00BA2043" w14:paraId="6F94828D" w14:textId="77777777" w:rsidTr="00724F53">
        <w:tc>
          <w:tcPr>
            <w:tcW w:w="4050" w:type="dxa"/>
          </w:tcPr>
          <w:p w14:paraId="728933FE" w14:textId="77777777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260" w:type="dxa"/>
          </w:tcPr>
          <w:p w14:paraId="149C80DA" w14:textId="77777777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307DC1F" w14:textId="0138E225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4D1259" w:rsidRPr="0008209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ผู้ถือหุ้นรายใหญ่และกรรมการของบริษัท</w:t>
            </w:r>
            <w:r w:rsidR="004D1259" w:rsidRPr="0008209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D1259" w:rsidRPr="00082099">
              <w:rPr>
                <w:rFonts w:ascii="Angsana New" w:hAnsi="Angsana New" w:hint="cs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F53718" w:rsidRPr="00BA2043" w14:paraId="2E1F48FD" w14:textId="77777777" w:rsidTr="004D1259">
        <w:trPr>
          <w:trHeight w:val="245"/>
        </w:trPr>
        <w:tc>
          <w:tcPr>
            <w:tcW w:w="4050" w:type="dxa"/>
          </w:tcPr>
          <w:p w14:paraId="099C789F" w14:textId="4884A10E" w:rsidR="00F53718" w:rsidRPr="00082099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ฮิวแมนิก้า จำกัด </w:t>
            </w:r>
            <w:r w:rsidR="00114BED">
              <w:rPr>
                <w:rFonts w:ascii="Angsana New" w:hAnsi="Angsana New"/>
                <w:sz w:val="30"/>
                <w:szCs w:val="30"/>
              </w:rPr>
              <w:t>(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114B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2CC1F16" w14:textId="103FF9BD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BD17916" w14:textId="60FAA84D" w:rsidR="00F53718" w:rsidRPr="00082099" w:rsidRDefault="004D1259" w:rsidP="004D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7EC016DA" w14:textId="77777777" w:rsidTr="00724F53">
        <w:trPr>
          <w:trHeight w:val="1685"/>
        </w:trPr>
        <w:tc>
          <w:tcPr>
            <w:tcW w:w="4050" w:type="dxa"/>
          </w:tcPr>
          <w:p w14:paraId="166A5212" w14:textId="77777777" w:rsidR="00F53718" w:rsidRPr="00082099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7DB4560" w14:textId="77777777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EFD4BB8" w14:textId="5C9168B3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082099">
              <w:rPr>
                <w:rFonts w:ascii="Angsana New" w:hAnsi="Angsana New"/>
                <w:spacing w:val="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  <w:p w14:paraId="02011645" w14:textId="1FEBBB65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Pr="000820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ทั้งนี้</w:t>
            </w:r>
            <w:r w:rsidRPr="0008209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รวมถึงกรรมการของ</w:t>
            </w:r>
            <w:r w:rsidRPr="0008209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กลุ่ม</w:t>
            </w:r>
            <w:r w:rsidRPr="0008209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114BED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082099">
              <w:rPr>
                <w:rFonts w:ascii="Angsana New" w:hAnsi="Angsana New"/>
                <w:spacing w:val="-2"/>
                <w:sz w:val="30"/>
                <w:szCs w:val="30"/>
                <w:cs/>
              </w:rPr>
              <w:t>ไม่ว่าจะทำหน้าที่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ในระดับบริหารหรือไม่</w:t>
            </w:r>
            <w:r w:rsidR="00114B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EA4065F" w14:textId="55FC66C9" w:rsidR="00A805BF" w:rsidRPr="00BB172F" w:rsidRDefault="00A8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6"/>
        <w:gridCol w:w="1073"/>
        <w:gridCol w:w="265"/>
        <w:gridCol w:w="1083"/>
        <w:gridCol w:w="265"/>
        <w:gridCol w:w="1088"/>
      </w:tblGrid>
      <w:tr w:rsidR="00CF55E4" w:rsidRPr="00BA2043" w14:paraId="06EE2B13" w14:textId="77777777" w:rsidTr="00724F53">
        <w:trPr>
          <w:tblHeader/>
        </w:trPr>
        <w:tc>
          <w:tcPr>
            <w:tcW w:w="2233" w:type="pct"/>
          </w:tcPr>
          <w:p w14:paraId="6FB3E950" w14:textId="1EFCE184" w:rsidR="00A1049F" w:rsidRPr="00BA2043" w:rsidRDefault="009B71E7" w:rsidP="009B71E7">
            <w:pPr>
              <w:pStyle w:val="a"/>
              <w:widowControl w:val="0"/>
              <w:tabs>
                <w:tab w:val="clear" w:pos="1080"/>
              </w:tabs>
              <w:ind w:right="-110"/>
              <w:rPr>
                <w:rFonts w:ascii="Angsana New" w:hAnsi="Angsana New"/>
              </w:rPr>
            </w:pPr>
            <w:r w:rsidRPr="009B71E7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640A887D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32308F1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721ABDBF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412" w:rsidRPr="00BA2043" w14:paraId="3AE31F8A" w14:textId="77777777" w:rsidTr="00724F53">
        <w:trPr>
          <w:tblHeader/>
        </w:trPr>
        <w:tc>
          <w:tcPr>
            <w:tcW w:w="2233" w:type="pct"/>
          </w:tcPr>
          <w:p w14:paraId="79F7247B" w14:textId="14CEDC78" w:rsidR="005B5412" w:rsidRPr="00666356" w:rsidRDefault="005B5412" w:rsidP="005B541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ปี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สิ้นสุดวันที่ </w:t>
            </w:r>
            <w:r w:rsidRPr="004F608B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 xml:space="preserve"> ธันวาคม</w:t>
            </w:r>
          </w:p>
        </w:tc>
        <w:tc>
          <w:tcPr>
            <w:tcW w:w="582" w:type="pct"/>
            <w:vAlign w:val="bottom"/>
          </w:tcPr>
          <w:p w14:paraId="193F85D0" w14:textId="4BBA76A9" w:rsidR="005B5412" w:rsidRPr="00724F53" w:rsidRDefault="005B5412" w:rsidP="005B54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34FD2B3E" w14:textId="77777777" w:rsidR="005B5412" w:rsidRPr="00724F53" w:rsidRDefault="005B5412" w:rsidP="005B54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70C994" w14:textId="4A46988E" w:rsidR="005B5412" w:rsidRPr="00724F53" w:rsidRDefault="005B5412" w:rsidP="005B54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54F22DB9" w14:textId="77777777" w:rsidR="005B5412" w:rsidRPr="00724F53" w:rsidRDefault="005B5412" w:rsidP="005B54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9D0EEE4" w14:textId="1F4DAFC8" w:rsidR="005B5412" w:rsidRPr="00724F53" w:rsidRDefault="005B5412" w:rsidP="005B54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F69951F" w14:textId="77777777" w:rsidR="005B5412" w:rsidRPr="00BA2043" w:rsidRDefault="005B5412" w:rsidP="005B54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8A7624" w14:textId="511D4C90" w:rsidR="005B5412" w:rsidRPr="00BA2043" w:rsidRDefault="005B5412" w:rsidP="005B541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B5412" w:rsidRPr="00BA2043" w14:paraId="38545B4A" w14:textId="77777777" w:rsidTr="00724F53">
        <w:trPr>
          <w:trHeight w:val="353"/>
          <w:tblHeader/>
        </w:trPr>
        <w:tc>
          <w:tcPr>
            <w:tcW w:w="2233" w:type="pct"/>
          </w:tcPr>
          <w:p w14:paraId="363DD084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14:paraId="7C753A8E" w14:textId="36B97608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B5412" w:rsidRPr="00BA2043" w14:paraId="33E1CF66" w14:textId="77777777" w:rsidTr="00724F53">
        <w:tc>
          <w:tcPr>
            <w:tcW w:w="2233" w:type="pct"/>
          </w:tcPr>
          <w:p w14:paraId="173EE98C" w14:textId="77777777" w:rsidR="005B5412" w:rsidRPr="00BA2043" w:rsidRDefault="005B5412" w:rsidP="005B541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3925428" w14:textId="77777777" w:rsidR="005B5412" w:rsidRPr="00BA2043" w:rsidDel="008D2C41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FB37A7D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6F0632" w14:textId="77777777" w:rsidR="005B5412" w:rsidRPr="00BA2043" w:rsidDel="008D2C41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54D7E82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8FB32F8" w14:textId="77777777" w:rsidR="005B5412" w:rsidRPr="00BA2043" w:rsidDel="008D2C41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7DF23BF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66B0D15" w14:textId="77777777" w:rsidR="005B5412" w:rsidRPr="00BA2043" w:rsidDel="008D2C41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412" w:rsidRPr="00BA2043" w14:paraId="443AF23F" w14:textId="77777777" w:rsidTr="00724F53">
        <w:trPr>
          <w:trHeight w:val="435"/>
        </w:trPr>
        <w:tc>
          <w:tcPr>
            <w:tcW w:w="2233" w:type="pct"/>
          </w:tcPr>
          <w:p w14:paraId="78DE3DB0" w14:textId="77777777" w:rsidR="005B5412" w:rsidRPr="00BA2043" w:rsidRDefault="005B5412" w:rsidP="005B541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00F18DA4" w14:textId="4DC20E8A" w:rsidR="005B5412" w:rsidRPr="00BA2043" w:rsidDel="008D2C41" w:rsidRDefault="008861B4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DD37411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4187F73" w14:textId="3AD7A9B6" w:rsidR="005B5412" w:rsidRPr="00BA2043" w:rsidDel="008D2C41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ADE4AD2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CE957A5" w14:textId="7A7125BF" w:rsidR="005B5412" w:rsidRPr="00BA2043" w:rsidDel="008D2C41" w:rsidRDefault="008861B4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34,663</w:t>
            </w:r>
          </w:p>
        </w:tc>
        <w:tc>
          <w:tcPr>
            <w:tcW w:w="143" w:type="pct"/>
          </w:tcPr>
          <w:p w14:paraId="5ED42A6F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6CC7D5" w14:textId="24A5AFC5" w:rsidR="005B5412" w:rsidRPr="00BA2043" w:rsidDel="008D2C41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21,231</w:t>
            </w:r>
          </w:p>
        </w:tc>
      </w:tr>
      <w:tr w:rsidR="005B5412" w:rsidRPr="00BA2043" w14:paraId="24FF7302" w14:textId="77777777" w:rsidTr="00724F53">
        <w:trPr>
          <w:trHeight w:val="435"/>
        </w:trPr>
        <w:tc>
          <w:tcPr>
            <w:tcW w:w="2233" w:type="pct"/>
          </w:tcPr>
          <w:p w14:paraId="4710DD60" w14:textId="52C784DE" w:rsidR="005B5412" w:rsidRPr="00BA2043" w:rsidRDefault="005B5412" w:rsidP="005B541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2" w:type="pct"/>
          </w:tcPr>
          <w:p w14:paraId="6D09967F" w14:textId="28B499A1" w:rsidR="005B5412" w:rsidRPr="00BA2043" w:rsidDel="008D2C41" w:rsidRDefault="008861B4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3DF722F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E2C4C37" w14:textId="5EDA4542" w:rsidR="005B5412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474BD57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D906089" w14:textId="64221E1A" w:rsidR="005B5412" w:rsidRPr="00BA2043" w:rsidDel="008D2C41" w:rsidRDefault="008861B4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24,889</w:t>
            </w:r>
          </w:p>
        </w:tc>
        <w:tc>
          <w:tcPr>
            <w:tcW w:w="143" w:type="pct"/>
          </w:tcPr>
          <w:p w14:paraId="06D44EE0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9E29875" w14:textId="68E21F9F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</w:tr>
      <w:tr w:rsidR="005B5412" w:rsidRPr="00BA2043" w14:paraId="70E47C8C" w14:textId="77777777" w:rsidTr="00724F53">
        <w:trPr>
          <w:trHeight w:val="435"/>
        </w:trPr>
        <w:tc>
          <w:tcPr>
            <w:tcW w:w="2233" w:type="pct"/>
          </w:tcPr>
          <w:p w14:paraId="0F7CD5BA" w14:textId="1C575DA9" w:rsidR="005B5412" w:rsidRPr="001476BE" w:rsidRDefault="005B5412" w:rsidP="005B541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313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43200189" w14:textId="337672A2" w:rsidR="005B5412" w:rsidRPr="00BA2043" w:rsidDel="008D2C41" w:rsidRDefault="008861B4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DE7AAC1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B8E7A9D" w14:textId="5EB0E380" w:rsidR="005B5412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2C456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932CEEB" w14:textId="02065185" w:rsidR="005B5412" w:rsidRPr="00BA2043" w:rsidDel="008D2C41" w:rsidRDefault="008861B4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11,517</w:t>
            </w:r>
          </w:p>
        </w:tc>
        <w:tc>
          <w:tcPr>
            <w:tcW w:w="143" w:type="pct"/>
          </w:tcPr>
          <w:p w14:paraId="4D38BF46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50EB939" w14:textId="5683763F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13,908</w:t>
            </w:r>
          </w:p>
        </w:tc>
      </w:tr>
      <w:tr w:rsidR="005B5412" w:rsidRPr="00BA2043" w14:paraId="36A2F849" w14:textId="77777777" w:rsidTr="00724F53">
        <w:trPr>
          <w:trHeight w:val="435"/>
        </w:trPr>
        <w:tc>
          <w:tcPr>
            <w:tcW w:w="2233" w:type="pct"/>
          </w:tcPr>
          <w:p w14:paraId="5249E738" w14:textId="77777777" w:rsidR="005B5412" w:rsidRPr="00BA2043" w:rsidRDefault="005B5412" w:rsidP="005B541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476BE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582" w:type="pct"/>
          </w:tcPr>
          <w:p w14:paraId="78382E6D" w14:textId="62186CB8" w:rsidR="005B5412" w:rsidRPr="00BA2043" w:rsidDel="008D2C41" w:rsidRDefault="008861B4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E59F8B2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CA68A1F" w14:textId="1A5CB37D" w:rsidR="005B5412" w:rsidRPr="00BA2043" w:rsidDel="008D2C41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C0DAFB7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41ABB0C" w14:textId="7B7DCCA3" w:rsidR="005B5412" w:rsidRPr="00BA2043" w:rsidDel="008D2C41" w:rsidRDefault="008861B4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3" w:type="pct"/>
          </w:tcPr>
          <w:p w14:paraId="2086A4B6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8699C6D" w14:textId="478A6E1F" w:rsidR="005B5412" w:rsidRPr="00BA2043" w:rsidDel="008D2C41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3A49AE" w:rsidRPr="00BA2043" w14:paraId="5B2BD17F" w14:textId="77777777" w:rsidTr="00724F53">
        <w:trPr>
          <w:trHeight w:val="435"/>
        </w:trPr>
        <w:tc>
          <w:tcPr>
            <w:tcW w:w="2233" w:type="pct"/>
          </w:tcPr>
          <w:p w14:paraId="09FA5094" w14:textId="2250361C" w:rsidR="003A49AE" w:rsidRPr="001476BE" w:rsidRDefault="003A49AE" w:rsidP="005B541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62F1FFDA" w14:textId="3D6F6DA3" w:rsidR="003A49AE" w:rsidRDefault="003A49A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8F12FF9" w14:textId="77777777" w:rsidR="003A49AE" w:rsidRPr="00BA2043" w:rsidRDefault="003A49A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7CA653B" w14:textId="76CDE0CD" w:rsidR="003A49AE" w:rsidRDefault="003A49A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A9A795B" w14:textId="77777777" w:rsidR="003A49AE" w:rsidRPr="00BA2043" w:rsidRDefault="003A49A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32E4144" w14:textId="53360977" w:rsidR="003A49AE" w:rsidRDefault="003A49A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3" w:type="pct"/>
          </w:tcPr>
          <w:p w14:paraId="008ACA2A" w14:textId="77777777" w:rsidR="003A49AE" w:rsidRPr="00BA2043" w:rsidRDefault="003A49A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77A556B" w14:textId="5B15F0C5" w:rsidR="003A49AE" w:rsidRDefault="003A49AE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3793" w:rsidRPr="00BA2043" w14:paraId="06C8D911" w14:textId="77777777" w:rsidTr="00173793">
        <w:trPr>
          <w:trHeight w:val="254"/>
        </w:trPr>
        <w:tc>
          <w:tcPr>
            <w:tcW w:w="2233" w:type="pct"/>
          </w:tcPr>
          <w:p w14:paraId="2F4423FF" w14:textId="77777777" w:rsidR="00173793" w:rsidRPr="00173793" w:rsidRDefault="00173793" w:rsidP="005B541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82" w:type="pct"/>
          </w:tcPr>
          <w:p w14:paraId="6425A78E" w14:textId="77777777" w:rsidR="00173793" w:rsidRPr="00173793" w:rsidRDefault="0017379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1399DC17" w14:textId="77777777" w:rsidR="00173793" w:rsidRPr="00173793" w:rsidRDefault="0017379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</w:tcPr>
          <w:p w14:paraId="109D083E" w14:textId="77777777" w:rsidR="00173793" w:rsidRPr="00173793" w:rsidRDefault="0017379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7351FA9A" w14:textId="77777777" w:rsidR="00173793" w:rsidRPr="00173793" w:rsidRDefault="0017379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</w:tcPr>
          <w:p w14:paraId="2B07DC1C" w14:textId="77777777" w:rsidR="00173793" w:rsidRPr="00173793" w:rsidRDefault="0017379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6793E2E1" w14:textId="77777777" w:rsidR="00173793" w:rsidRPr="00173793" w:rsidRDefault="0017379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</w:tcPr>
          <w:p w14:paraId="2F73C13C" w14:textId="77777777" w:rsidR="00173793" w:rsidRPr="00173793" w:rsidRDefault="00173793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3793" w:rsidRPr="00BA2043" w14:paraId="7D0CAC3B" w14:textId="77777777" w:rsidTr="00724F53">
        <w:trPr>
          <w:trHeight w:val="435"/>
        </w:trPr>
        <w:tc>
          <w:tcPr>
            <w:tcW w:w="2233" w:type="pct"/>
          </w:tcPr>
          <w:p w14:paraId="11DFAAB8" w14:textId="04404941" w:rsidR="00173793" w:rsidRDefault="00173793" w:rsidP="0017379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4550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การร่วมค้า</w:t>
            </w:r>
          </w:p>
        </w:tc>
        <w:tc>
          <w:tcPr>
            <w:tcW w:w="582" w:type="pct"/>
          </w:tcPr>
          <w:p w14:paraId="4CA51DAC" w14:textId="77777777" w:rsid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5703E9A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E1E8218" w14:textId="77777777" w:rsid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371BF24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DBE9B9F" w14:textId="77777777" w:rsid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46510E7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4466E91" w14:textId="77777777" w:rsidR="00173793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793" w:rsidRPr="00BA2043" w14:paraId="5B8E4BC1" w14:textId="77777777" w:rsidTr="00724F53">
        <w:trPr>
          <w:trHeight w:val="435"/>
        </w:trPr>
        <w:tc>
          <w:tcPr>
            <w:tcW w:w="2233" w:type="pct"/>
          </w:tcPr>
          <w:p w14:paraId="73DAAA8F" w14:textId="314703E1" w:rsidR="00173793" w:rsidRDefault="00173793" w:rsidP="0017379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45509">
              <w:rPr>
                <w:rFonts w:asciiTheme="majorBidi" w:hAnsiTheme="majorBidi" w:cstheme="majorBidi" w:hint="cs"/>
                <w:cs/>
                <w:lang w:val="en-US"/>
              </w:rPr>
              <w:t>รายได้อื่น</w:t>
            </w:r>
          </w:p>
        </w:tc>
        <w:tc>
          <w:tcPr>
            <w:tcW w:w="582" w:type="pct"/>
          </w:tcPr>
          <w:p w14:paraId="26CE21B1" w14:textId="0C6C8A3C" w:rsid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49" w:type="pct"/>
          </w:tcPr>
          <w:p w14:paraId="4CEF52F3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44E1157" w14:textId="3AFFDBD1" w:rsid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1FC0103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BBF91BB" w14:textId="04A0A75D" w:rsid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43" w:type="pct"/>
          </w:tcPr>
          <w:p w14:paraId="4F466AE8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B80140E" w14:textId="2241445F" w:rsidR="00173793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793" w:rsidRPr="00BA2043" w14:paraId="1E370A53" w14:textId="77777777" w:rsidTr="00173793">
        <w:trPr>
          <w:trHeight w:val="299"/>
        </w:trPr>
        <w:tc>
          <w:tcPr>
            <w:tcW w:w="2233" w:type="pct"/>
          </w:tcPr>
          <w:p w14:paraId="77E64F07" w14:textId="77777777" w:rsidR="00173793" w:rsidRPr="00173793" w:rsidRDefault="00173793" w:rsidP="0017379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82" w:type="pct"/>
          </w:tcPr>
          <w:p w14:paraId="5972AB10" w14:textId="77777777" w:rsidR="00173793" w:rsidRP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1F1977D4" w14:textId="77777777" w:rsidR="00173793" w:rsidRP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</w:tcPr>
          <w:p w14:paraId="2F16D2E3" w14:textId="77777777" w:rsidR="00173793" w:rsidRP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19A52443" w14:textId="77777777" w:rsidR="00173793" w:rsidRP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</w:tcPr>
          <w:p w14:paraId="6F6CD0FD" w14:textId="77777777" w:rsidR="00173793" w:rsidRP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3C9A7205" w14:textId="77777777" w:rsidR="00173793" w:rsidRP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</w:tcPr>
          <w:p w14:paraId="0C150A41" w14:textId="77777777" w:rsidR="00173793" w:rsidRPr="00173793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3793" w:rsidRPr="00BA2043" w14:paraId="53921F7B" w14:textId="77777777" w:rsidTr="00724F53">
        <w:tc>
          <w:tcPr>
            <w:tcW w:w="2233" w:type="pct"/>
          </w:tcPr>
          <w:p w14:paraId="3D196674" w14:textId="77777777" w:rsidR="00173793" w:rsidRPr="002602F8" w:rsidRDefault="00173793" w:rsidP="0017379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602F8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127C50BA" w14:textId="77777777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631A837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A0F2C1B" w14:textId="77777777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1BF7C1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FC68F9" w14:textId="77777777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8540BB3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B519371" w14:textId="77777777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73793" w:rsidRPr="00BA2043" w14:paraId="5E469886" w14:textId="77777777" w:rsidTr="00724F53">
        <w:tc>
          <w:tcPr>
            <w:tcW w:w="2233" w:type="pct"/>
          </w:tcPr>
          <w:p w14:paraId="2DA6BF04" w14:textId="77777777" w:rsidR="00173793" w:rsidRPr="002602F8" w:rsidRDefault="00173793" w:rsidP="0017379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602F8">
              <w:rPr>
                <w:rFonts w:asciiTheme="majorBidi" w:hAnsiTheme="majorBidi" w:cstheme="majorBidi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70FAC50E" w14:textId="2889FE7E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4,704</w:t>
            </w:r>
          </w:p>
        </w:tc>
        <w:tc>
          <w:tcPr>
            <w:tcW w:w="149" w:type="pct"/>
          </w:tcPr>
          <w:p w14:paraId="5F66AAA9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0AE09EA" w14:textId="3BA45116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5,213</w:t>
            </w:r>
          </w:p>
        </w:tc>
        <w:tc>
          <w:tcPr>
            <w:tcW w:w="143" w:type="pct"/>
          </w:tcPr>
          <w:p w14:paraId="2FBEF46E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BB3F00F" w14:textId="2A3C7A2D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2,023</w:t>
            </w:r>
          </w:p>
        </w:tc>
        <w:tc>
          <w:tcPr>
            <w:tcW w:w="143" w:type="pct"/>
          </w:tcPr>
          <w:p w14:paraId="510D5B75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7A7E29" w14:textId="2844945B" w:rsidR="00173793" w:rsidRPr="002602F8" w:rsidDel="008D2C41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</w:tr>
      <w:tr w:rsidR="00173793" w:rsidRPr="00BA2043" w14:paraId="3FFEEF77" w14:textId="77777777" w:rsidTr="00724F53">
        <w:tc>
          <w:tcPr>
            <w:tcW w:w="2233" w:type="pct"/>
          </w:tcPr>
          <w:p w14:paraId="7A93154D" w14:textId="3A6C0535" w:rsidR="00173793" w:rsidRPr="002602F8" w:rsidRDefault="00173793" w:rsidP="0017379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602F8">
              <w:rPr>
                <w:rFonts w:asciiTheme="majorBidi" w:hAnsiTheme="majorBidi" w:cstheme="majorBidi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2" w:type="pct"/>
          </w:tcPr>
          <w:p w14:paraId="77A52DDF" w14:textId="2C47E80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6DDAA71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0E07037" w14:textId="69C5D6A0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3" w:type="pct"/>
          </w:tcPr>
          <w:p w14:paraId="4D3DCC8A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6DCACD0" w14:textId="6D27D5F4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ADE89DE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5BEF79" w14:textId="07E347D3" w:rsidR="00173793" w:rsidRPr="002602F8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793" w:rsidRPr="00BA2043" w14:paraId="454530A9" w14:textId="77777777" w:rsidTr="00724F53">
        <w:tc>
          <w:tcPr>
            <w:tcW w:w="2233" w:type="pct"/>
          </w:tcPr>
          <w:p w14:paraId="0579C412" w14:textId="77777777" w:rsidR="00173793" w:rsidRPr="002602F8" w:rsidRDefault="00173793" w:rsidP="0017379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602F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82" w:type="pct"/>
          </w:tcPr>
          <w:p w14:paraId="2B63A0E9" w14:textId="77777777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820D13B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E077BF5" w14:textId="77777777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02B3055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3EA0DEA" w14:textId="77777777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5248619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3960D9" w14:textId="77777777" w:rsidR="00173793" w:rsidRPr="002602F8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73793" w:rsidRPr="00BA2043" w14:paraId="7A8FB7D5" w14:textId="77777777" w:rsidTr="00724F53">
        <w:tc>
          <w:tcPr>
            <w:tcW w:w="2233" w:type="pct"/>
          </w:tcPr>
          <w:p w14:paraId="0EC8F67A" w14:textId="77777777" w:rsidR="00173793" w:rsidRPr="002602F8" w:rsidRDefault="00173793" w:rsidP="0017379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602F8">
              <w:rPr>
                <w:rFonts w:asciiTheme="majorBidi" w:hAnsiTheme="majorBidi" w:cstheme="majorBidi"/>
                <w:cs/>
              </w:rPr>
              <w:t>ค่าที่ปรึกษา</w:t>
            </w:r>
          </w:p>
        </w:tc>
        <w:tc>
          <w:tcPr>
            <w:tcW w:w="582" w:type="pct"/>
          </w:tcPr>
          <w:p w14:paraId="4EA46CAD" w14:textId="7392A7C9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1,880</w:t>
            </w:r>
          </w:p>
        </w:tc>
        <w:tc>
          <w:tcPr>
            <w:tcW w:w="149" w:type="pct"/>
          </w:tcPr>
          <w:p w14:paraId="14EA1832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3AEE67D" w14:textId="36344B83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1,854</w:t>
            </w:r>
          </w:p>
        </w:tc>
        <w:tc>
          <w:tcPr>
            <w:tcW w:w="143" w:type="pct"/>
          </w:tcPr>
          <w:p w14:paraId="17CD4FAF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A76B33B" w14:textId="3E22A2C1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3" w:type="pct"/>
          </w:tcPr>
          <w:p w14:paraId="76C6C349" w14:textId="77777777" w:rsidR="00173793" w:rsidRPr="002602F8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3EB417" w14:textId="04188DF5" w:rsidR="00173793" w:rsidRPr="002602F8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1,713</w:t>
            </w:r>
          </w:p>
        </w:tc>
      </w:tr>
      <w:tr w:rsidR="00173793" w:rsidRPr="00BA2043" w14:paraId="787F95F0" w14:textId="77777777" w:rsidTr="00724F53">
        <w:tc>
          <w:tcPr>
            <w:tcW w:w="2233" w:type="pct"/>
          </w:tcPr>
          <w:p w14:paraId="768C72A4" w14:textId="77777777" w:rsidR="00173793" w:rsidRPr="00BA2043" w:rsidRDefault="00173793" w:rsidP="0017379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0516FEFC" w14:textId="77777777" w:rsidR="00173793" w:rsidRPr="00BA2043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E40B155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2DFF506" w14:textId="77777777" w:rsidR="00173793" w:rsidRPr="00BA2043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4C7DDA5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8EBD29" w14:textId="77777777" w:rsidR="00173793" w:rsidRPr="00BA2043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8FBACE7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A25000B" w14:textId="77777777" w:rsidR="00173793" w:rsidRPr="00BA2043" w:rsidDel="008D2C41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793" w:rsidRPr="00BA2043" w14:paraId="0B0AE8F0" w14:textId="77777777" w:rsidTr="00724F53">
        <w:tc>
          <w:tcPr>
            <w:tcW w:w="2233" w:type="pct"/>
          </w:tcPr>
          <w:p w14:paraId="51A80069" w14:textId="77777777" w:rsidR="00173793" w:rsidRPr="00215C9B" w:rsidRDefault="00173793" w:rsidP="00173793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D33E1D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3524AF76" w14:textId="49B4DCB0" w:rsidR="00173793" w:rsidRPr="00897E6D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51,199</w:t>
            </w:r>
          </w:p>
        </w:tc>
        <w:tc>
          <w:tcPr>
            <w:tcW w:w="149" w:type="pct"/>
          </w:tcPr>
          <w:p w14:paraId="5B6C0A3F" w14:textId="77777777" w:rsidR="00173793" w:rsidRPr="00215C9B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9" w:type="pct"/>
          </w:tcPr>
          <w:p w14:paraId="5AD1FE8F" w14:textId="67748150" w:rsidR="00173793" w:rsidRPr="00897E6D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58,010</w:t>
            </w:r>
          </w:p>
        </w:tc>
        <w:tc>
          <w:tcPr>
            <w:tcW w:w="143" w:type="pct"/>
          </w:tcPr>
          <w:p w14:paraId="451F8E76" w14:textId="77777777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6A92EE4" w14:textId="757DE0E3" w:rsidR="00173793" w:rsidRPr="00897E6D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18,372</w:t>
            </w:r>
          </w:p>
        </w:tc>
        <w:tc>
          <w:tcPr>
            <w:tcW w:w="143" w:type="pct"/>
          </w:tcPr>
          <w:p w14:paraId="0378BB7F" w14:textId="77777777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9BDA25F" w14:textId="5C8A7337" w:rsidR="00173793" w:rsidRPr="00897E6D" w:rsidDel="008D2C41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17,677</w:t>
            </w:r>
          </w:p>
        </w:tc>
      </w:tr>
      <w:tr w:rsidR="00173793" w:rsidRPr="00BA2043" w14:paraId="7B0AA254" w14:textId="77777777" w:rsidTr="00724F53">
        <w:tc>
          <w:tcPr>
            <w:tcW w:w="2233" w:type="pct"/>
          </w:tcPr>
          <w:p w14:paraId="45466D15" w14:textId="100A72DB" w:rsidR="00173793" w:rsidRPr="00D33E1D" w:rsidRDefault="00173793" w:rsidP="00173793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39D3A31C" w14:textId="54C83BE4" w:rsid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2,873</w:t>
            </w:r>
          </w:p>
        </w:tc>
        <w:tc>
          <w:tcPr>
            <w:tcW w:w="149" w:type="pct"/>
          </w:tcPr>
          <w:p w14:paraId="072532E8" w14:textId="77777777" w:rsidR="00173793" w:rsidRPr="00215C9B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9" w:type="pct"/>
          </w:tcPr>
          <w:p w14:paraId="391E9791" w14:textId="21E5BD1D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3,418</w:t>
            </w:r>
          </w:p>
        </w:tc>
        <w:tc>
          <w:tcPr>
            <w:tcW w:w="143" w:type="pct"/>
          </w:tcPr>
          <w:p w14:paraId="65A972BC" w14:textId="77777777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0A38711" w14:textId="483D1334" w:rsidR="0017379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613</w:t>
            </w:r>
          </w:p>
        </w:tc>
        <w:tc>
          <w:tcPr>
            <w:tcW w:w="143" w:type="pct"/>
          </w:tcPr>
          <w:p w14:paraId="0C8158D1" w14:textId="77777777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93901E5" w14:textId="43058B7E" w:rsidR="00173793" w:rsidRPr="00897E6D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173793" w:rsidRPr="00BA2043" w14:paraId="54890D8E" w14:textId="77777777" w:rsidTr="00724F53">
        <w:tc>
          <w:tcPr>
            <w:tcW w:w="2233" w:type="pct"/>
          </w:tcPr>
          <w:p w14:paraId="3C96EB2C" w14:textId="129FFE7C" w:rsidR="00173793" w:rsidRPr="00BA2043" w:rsidRDefault="00173793" w:rsidP="00173793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2" w:type="pct"/>
          </w:tcPr>
          <w:p w14:paraId="04C8C25E" w14:textId="3258B7AA" w:rsidR="00173793" w:rsidRPr="005A6F7A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2,781</w:t>
            </w:r>
          </w:p>
        </w:tc>
        <w:tc>
          <w:tcPr>
            <w:tcW w:w="149" w:type="pct"/>
          </w:tcPr>
          <w:p w14:paraId="24D53949" w14:textId="77777777" w:rsidR="00173793" w:rsidRPr="00BA2043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0374A5" w14:textId="39B3CEEE" w:rsidR="00173793" w:rsidRPr="00897E6D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3,440</w:t>
            </w:r>
          </w:p>
        </w:tc>
        <w:tc>
          <w:tcPr>
            <w:tcW w:w="143" w:type="pct"/>
          </w:tcPr>
          <w:p w14:paraId="569EB096" w14:textId="77777777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0E951BF" w14:textId="5D0828B8" w:rsidR="00173793" w:rsidRPr="00897E6D" w:rsidDel="008D2C41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1,157</w:t>
            </w:r>
          </w:p>
        </w:tc>
        <w:tc>
          <w:tcPr>
            <w:tcW w:w="143" w:type="pct"/>
          </w:tcPr>
          <w:p w14:paraId="31F1CB67" w14:textId="77777777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414FF0B" w14:textId="15A5FEE2" w:rsidR="00173793" w:rsidRPr="00897E6D" w:rsidDel="008D2C41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</w:tr>
      <w:tr w:rsidR="00173793" w:rsidRPr="00004074" w14:paraId="45573459" w14:textId="77777777" w:rsidTr="00724F53">
        <w:trPr>
          <w:trHeight w:val="280"/>
        </w:trPr>
        <w:tc>
          <w:tcPr>
            <w:tcW w:w="2233" w:type="pct"/>
          </w:tcPr>
          <w:p w14:paraId="610CF8DD" w14:textId="77777777" w:rsidR="00173793" w:rsidRPr="00724F53" w:rsidRDefault="00173793" w:rsidP="00173793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724F53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B4282D" w14:textId="2769CF03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56,853</w:t>
            </w:r>
          </w:p>
        </w:tc>
        <w:tc>
          <w:tcPr>
            <w:tcW w:w="149" w:type="pct"/>
          </w:tcPr>
          <w:p w14:paraId="1F7623C9" w14:textId="77777777" w:rsidR="00173793" w:rsidRPr="00004074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2479CE8" w14:textId="6B5CF2A1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64,868</w:t>
            </w:r>
          </w:p>
        </w:tc>
        <w:tc>
          <w:tcPr>
            <w:tcW w:w="143" w:type="pct"/>
          </w:tcPr>
          <w:p w14:paraId="605B1D50" w14:textId="77777777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2806646" w14:textId="066ED548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20,142</w:t>
            </w:r>
          </w:p>
        </w:tc>
        <w:tc>
          <w:tcPr>
            <w:tcW w:w="143" w:type="pct"/>
          </w:tcPr>
          <w:p w14:paraId="32E04799" w14:textId="77777777" w:rsidR="00173793" w:rsidRPr="00897E6D" w:rsidRDefault="00173793" w:rsidP="00173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1278CF3" w14:textId="76B82908" w:rsidR="00173793" w:rsidRPr="00897E6D" w:rsidRDefault="00173793" w:rsidP="00173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21,077</w:t>
            </w:r>
          </w:p>
        </w:tc>
      </w:tr>
    </w:tbl>
    <w:p w14:paraId="2F8C0EB0" w14:textId="19080C97" w:rsidR="002602F8" w:rsidRPr="007640E8" w:rsidRDefault="0026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09"/>
        <w:gridCol w:w="1169"/>
        <w:gridCol w:w="6"/>
        <w:gridCol w:w="271"/>
        <w:gridCol w:w="6"/>
        <w:gridCol w:w="1159"/>
        <w:gridCol w:w="7"/>
        <w:gridCol w:w="6"/>
        <w:gridCol w:w="273"/>
        <w:gridCol w:w="6"/>
        <w:gridCol w:w="1168"/>
        <w:gridCol w:w="26"/>
        <w:gridCol w:w="243"/>
        <w:gridCol w:w="19"/>
        <w:gridCol w:w="1136"/>
      </w:tblGrid>
      <w:tr w:rsidR="00EB002E" w:rsidRPr="00BA2043" w14:paraId="4963D916" w14:textId="77777777" w:rsidTr="002656FF">
        <w:trPr>
          <w:trHeight w:val="427"/>
          <w:tblHeader/>
        </w:trPr>
        <w:tc>
          <w:tcPr>
            <w:tcW w:w="1551" w:type="pct"/>
          </w:tcPr>
          <w:p w14:paraId="7B201382" w14:textId="13DE3F81" w:rsidR="00EB002E" w:rsidRPr="00222300" w:rsidRDefault="00222300" w:rsidP="0022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98" w:hanging="2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22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222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0" w:type="pct"/>
          </w:tcPr>
          <w:p w14:paraId="05F55868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6"/>
          </w:tcPr>
          <w:p w14:paraId="3D8BF557" w14:textId="77777777" w:rsidR="00222300" w:rsidRDefault="0022230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995372" w14:textId="23603989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gridSpan w:val="2"/>
          </w:tcPr>
          <w:p w14:paraId="4D230193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9" w:type="pct"/>
            <w:gridSpan w:val="6"/>
          </w:tcPr>
          <w:p w14:paraId="3DC7D1E7" w14:textId="77777777" w:rsidR="00222300" w:rsidRDefault="0022230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0030FA" w14:textId="3D4FE9C4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5412" w:rsidRPr="00BA2043" w14:paraId="4F21222E" w14:textId="77777777" w:rsidTr="002656FF">
        <w:trPr>
          <w:trHeight w:val="427"/>
          <w:tblHeader/>
        </w:trPr>
        <w:tc>
          <w:tcPr>
            <w:tcW w:w="1551" w:type="pct"/>
          </w:tcPr>
          <w:p w14:paraId="168BFAE9" w14:textId="703AE56C" w:rsidR="005B5412" w:rsidRPr="00222300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0" w:type="pct"/>
          </w:tcPr>
          <w:p w14:paraId="1DC4DE8C" w14:textId="64185A4F" w:rsidR="005B5412" w:rsidRPr="005377A0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7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0" w:type="pct"/>
          </w:tcPr>
          <w:p w14:paraId="13256EED" w14:textId="67DFB95A" w:rsidR="005B5412" w:rsidRPr="0076773C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9" w:type="pct"/>
            <w:gridSpan w:val="2"/>
          </w:tcPr>
          <w:p w14:paraId="1E1D2901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FBAD9F6" w14:textId="2A786729" w:rsidR="005B5412" w:rsidRPr="0076773C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  <w:gridSpan w:val="2"/>
          </w:tcPr>
          <w:p w14:paraId="1E48A0F7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353DB1A" w14:textId="5C8D66C9" w:rsidR="005B5412" w:rsidRPr="002656F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  <w:gridSpan w:val="2"/>
          </w:tcPr>
          <w:p w14:paraId="23095734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386328CD" w14:textId="03E1781D" w:rsidR="005B5412" w:rsidRPr="002656F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B5412" w:rsidRPr="00BA2043" w14:paraId="089E2475" w14:textId="77777777" w:rsidTr="002656FF">
        <w:trPr>
          <w:trHeight w:val="427"/>
          <w:tblHeader/>
        </w:trPr>
        <w:tc>
          <w:tcPr>
            <w:tcW w:w="1551" w:type="pct"/>
          </w:tcPr>
          <w:p w14:paraId="45291328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4A43F3C" w14:textId="359D06BD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14"/>
          </w:tcPr>
          <w:p w14:paraId="53D0B434" w14:textId="71ECFCE2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B5412" w:rsidRPr="00BA2043" w14:paraId="101BB533" w14:textId="77777777" w:rsidTr="002656FF">
        <w:trPr>
          <w:trHeight w:val="258"/>
        </w:trPr>
        <w:tc>
          <w:tcPr>
            <w:tcW w:w="1551" w:type="pct"/>
          </w:tcPr>
          <w:p w14:paraId="6EB762B4" w14:textId="4CA7681F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90" w:type="pct"/>
          </w:tcPr>
          <w:p w14:paraId="0C528DE7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61A89CB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53251766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FF780C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3AD55F3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BC73334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4042956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EB27ABF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5412" w:rsidRPr="00BA2043" w14:paraId="09B491C8" w14:textId="77777777" w:rsidTr="002656FF">
        <w:trPr>
          <w:trHeight w:val="258"/>
        </w:trPr>
        <w:tc>
          <w:tcPr>
            <w:tcW w:w="1551" w:type="pct"/>
          </w:tcPr>
          <w:p w14:paraId="35E94FC1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0" w:type="pct"/>
          </w:tcPr>
          <w:p w14:paraId="68E9CBB6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2A5823E" w14:textId="3C1ABDA2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2826A47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33F2E5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3FA1182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B7E8BA8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0C0875F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5160B1A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5412" w:rsidRPr="00BA2043" w14:paraId="35599F7E" w14:textId="77777777" w:rsidTr="002656FF">
        <w:trPr>
          <w:trHeight w:val="258"/>
        </w:trPr>
        <w:tc>
          <w:tcPr>
            <w:tcW w:w="1551" w:type="pct"/>
          </w:tcPr>
          <w:p w14:paraId="7238C311" w14:textId="0189F7D1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64AE">
              <w:rPr>
                <w:rFonts w:ascii="Angsana New" w:hAnsi="Angsana New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490" w:type="pct"/>
          </w:tcPr>
          <w:p w14:paraId="06A047F5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DF54151" w14:textId="661059F1" w:rsidR="005B5412" w:rsidRPr="00BA2043" w:rsidRDefault="0008197C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54D7ACEC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7111B42C" w14:textId="3F382491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4F39DF0A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7A2E6190" w14:textId="506F2C61" w:rsidR="005B5412" w:rsidRPr="00BA2043" w:rsidRDefault="0008197C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  <w:tc>
          <w:tcPr>
            <w:tcW w:w="145" w:type="pct"/>
            <w:gridSpan w:val="2"/>
          </w:tcPr>
          <w:p w14:paraId="6061D6D5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47B9D98" w14:textId="21B570B9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  <w:tr w:rsidR="005B5412" w:rsidRPr="00BA2043" w14:paraId="70B826FC" w14:textId="77777777" w:rsidTr="002656FF">
        <w:trPr>
          <w:trHeight w:val="258"/>
        </w:trPr>
        <w:tc>
          <w:tcPr>
            <w:tcW w:w="1551" w:type="pct"/>
          </w:tcPr>
          <w:p w14:paraId="6F495502" w14:textId="773CD813" w:rsidR="005B5412" w:rsidRPr="00BA2043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490" w:type="pct"/>
          </w:tcPr>
          <w:p w14:paraId="60C7C0E5" w14:textId="77777777" w:rsidR="005B5412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6B4F2622" w14:textId="1C575502" w:rsidR="005B5412" w:rsidRPr="00BA2043" w:rsidRDefault="0008197C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5676E2A8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9E22E0F" w14:textId="7FB04EB1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650DC5EC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C6ECBB8" w14:textId="1648FA07" w:rsidR="005B5412" w:rsidRPr="00BA2043" w:rsidRDefault="0008197C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2,449</w:t>
            </w:r>
          </w:p>
        </w:tc>
        <w:tc>
          <w:tcPr>
            <w:tcW w:w="145" w:type="pct"/>
            <w:gridSpan w:val="2"/>
          </w:tcPr>
          <w:p w14:paraId="218A3BA5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4F1EEEB3" w14:textId="7459735D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5412" w:rsidRPr="00BA2043" w14:paraId="0C3BF306" w14:textId="77777777" w:rsidTr="002656FF">
        <w:trPr>
          <w:trHeight w:val="258"/>
        </w:trPr>
        <w:tc>
          <w:tcPr>
            <w:tcW w:w="1551" w:type="pct"/>
          </w:tcPr>
          <w:p w14:paraId="1D516264" w14:textId="78A38396" w:rsidR="005B5412" w:rsidRPr="00B308AC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0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223E5DA8" w14:textId="22D07EA4" w:rsidR="005B5412" w:rsidRPr="00A34587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6384DD9" w14:textId="7C16A7C5" w:rsidR="005B5412" w:rsidRPr="00113B48" w:rsidRDefault="0008197C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90F6E86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0FEBB6" w14:textId="52C30FB5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DD28793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A7DFF5" w14:textId="04F9E4E1" w:rsidR="005B5412" w:rsidRPr="00BA2043" w:rsidRDefault="0008197C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6,810</w:t>
            </w:r>
          </w:p>
        </w:tc>
        <w:tc>
          <w:tcPr>
            <w:tcW w:w="145" w:type="pct"/>
            <w:gridSpan w:val="2"/>
          </w:tcPr>
          <w:p w14:paraId="43476D68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3CF97D" w14:textId="472BDA2C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3,949</w:t>
            </w:r>
          </w:p>
        </w:tc>
      </w:tr>
      <w:tr w:rsidR="005B5412" w:rsidRPr="00335AA5" w14:paraId="6E7443CF" w14:textId="77777777" w:rsidTr="002656FF">
        <w:trPr>
          <w:trHeight w:val="258"/>
        </w:trPr>
        <w:tc>
          <w:tcPr>
            <w:tcW w:w="2040" w:type="pct"/>
            <w:gridSpan w:val="2"/>
          </w:tcPr>
          <w:p w14:paraId="2AED4667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14:paraId="6BB29DEE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3E619C5C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gridSpan w:val="3"/>
          </w:tcPr>
          <w:p w14:paraId="41B85AA6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" w:type="pct"/>
            <w:gridSpan w:val="2"/>
          </w:tcPr>
          <w:p w14:paraId="587A7B5A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gridSpan w:val="2"/>
          </w:tcPr>
          <w:p w14:paraId="6DDB1EDC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0A3BBEBC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gridSpan w:val="2"/>
          </w:tcPr>
          <w:p w14:paraId="3110D97C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5412" w:rsidRPr="00335AA5" w14:paraId="3D77B7D2" w14:textId="77777777" w:rsidTr="002656FF">
        <w:trPr>
          <w:trHeight w:val="258"/>
        </w:trPr>
        <w:tc>
          <w:tcPr>
            <w:tcW w:w="2040" w:type="pct"/>
            <w:gridSpan w:val="2"/>
          </w:tcPr>
          <w:p w14:paraId="33EE1FEA" w14:textId="5997130D" w:rsidR="005B5412" w:rsidRPr="00395F75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95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33" w:type="pct"/>
            <w:gridSpan w:val="2"/>
          </w:tcPr>
          <w:p w14:paraId="514B2C46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4BEE5238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10D5118D" w14:textId="77777777" w:rsidR="005B5412" w:rsidRPr="00E07FCB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590F1494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3295611C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7BB45DE" w14:textId="77777777" w:rsidR="005B5412" w:rsidRPr="006C6F9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56740F31" w14:textId="77777777" w:rsidR="005B5412" w:rsidRPr="006C6F9F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412" w:rsidRPr="00335AA5" w14:paraId="6F4DD3D1" w14:textId="77777777" w:rsidTr="002656FF">
        <w:trPr>
          <w:trHeight w:val="258"/>
        </w:trPr>
        <w:tc>
          <w:tcPr>
            <w:tcW w:w="2040" w:type="pct"/>
            <w:gridSpan w:val="2"/>
          </w:tcPr>
          <w:p w14:paraId="1D16427A" w14:textId="2B9C3285" w:rsidR="005B5412" w:rsidRPr="00335AA5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3" w:type="pct"/>
            <w:gridSpan w:val="2"/>
          </w:tcPr>
          <w:p w14:paraId="7A00F365" w14:textId="04E8F951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18668EC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6C73E9B1" w14:textId="672D8BD1" w:rsidR="005B5412" w:rsidRPr="00E07FCB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5D921D7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65F3F65E" w14:textId="5959B9AD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3F5601" w14:textId="77777777" w:rsidR="005B5412" w:rsidRPr="006C6F9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7D346BF" w14:textId="6234F923" w:rsidR="005B5412" w:rsidRPr="006C6F9F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412" w:rsidRPr="00335AA5" w14:paraId="167EB1AB" w14:textId="77777777" w:rsidTr="002656FF">
        <w:trPr>
          <w:trHeight w:val="258"/>
        </w:trPr>
        <w:tc>
          <w:tcPr>
            <w:tcW w:w="2040" w:type="pct"/>
            <w:gridSpan w:val="2"/>
          </w:tcPr>
          <w:p w14:paraId="2C6093A0" w14:textId="341F810E" w:rsidR="005B5412" w:rsidRPr="000D2F17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3" w:type="pct"/>
            <w:gridSpan w:val="2"/>
          </w:tcPr>
          <w:p w14:paraId="100C3C04" w14:textId="20F5E2E4" w:rsidR="005B5412" w:rsidRPr="00E07FCB" w:rsidRDefault="0066496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0672598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19FE47" w14:textId="08B099FA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03CBD44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5359A85" w14:textId="287A3852" w:rsidR="005B5412" w:rsidRDefault="0066496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3,721</w:t>
            </w:r>
          </w:p>
        </w:tc>
        <w:tc>
          <w:tcPr>
            <w:tcW w:w="131" w:type="pct"/>
          </w:tcPr>
          <w:p w14:paraId="7475985C" w14:textId="77777777" w:rsidR="005B5412" w:rsidRPr="006C6F9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5E62FC87" w14:textId="6A27D570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3,718</w:t>
            </w:r>
          </w:p>
        </w:tc>
      </w:tr>
      <w:tr w:rsidR="005B5412" w:rsidRPr="00335AA5" w14:paraId="043B4330" w14:textId="77777777" w:rsidTr="002656FF">
        <w:trPr>
          <w:trHeight w:val="258"/>
        </w:trPr>
        <w:tc>
          <w:tcPr>
            <w:tcW w:w="2040" w:type="pct"/>
            <w:gridSpan w:val="2"/>
          </w:tcPr>
          <w:p w14:paraId="433D149E" w14:textId="3FC9CF17" w:rsidR="005B5412" w:rsidRPr="00567E63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27D4A">
              <w:rPr>
                <w:rFonts w:ascii="Angsana New" w:hAnsi="Angsana New"/>
                <w:sz w:val="30"/>
                <w:szCs w:val="30"/>
                <w:cs/>
              </w:rPr>
              <w:t>บริษัท เทวกรรมโอสถ จำกัด</w:t>
            </w:r>
          </w:p>
        </w:tc>
        <w:tc>
          <w:tcPr>
            <w:tcW w:w="633" w:type="pct"/>
            <w:gridSpan w:val="2"/>
          </w:tcPr>
          <w:p w14:paraId="194CCD6A" w14:textId="140E177A" w:rsidR="005B5412" w:rsidRPr="00E07FCB" w:rsidRDefault="0066496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32711115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36A92799" w14:textId="3C1A72AF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260F1AD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2C242C33" w14:textId="4879E8B0" w:rsidR="005B5412" w:rsidRDefault="0066496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131" w:type="pct"/>
          </w:tcPr>
          <w:p w14:paraId="02C07CC5" w14:textId="77777777" w:rsidR="005B5412" w:rsidRPr="006C6F9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D7F35AF" w14:textId="0C9CA87D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</w:tr>
      <w:tr w:rsidR="005B5412" w:rsidRPr="00335AA5" w14:paraId="102A0D16" w14:textId="77777777" w:rsidTr="002656FF">
        <w:trPr>
          <w:trHeight w:val="258"/>
        </w:trPr>
        <w:tc>
          <w:tcPr>
            <w:tcW w:w="2040" w:type="pct"/>
            <w:gridSpan w:val="2"/>
          </w:tcPr>
          <w:p w14:paraId="1830485B" w14:textId="15FEB4B5" w:rsidR="005B5412" w:rsidRPr="00567E63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264AE">
              <w:rPr>
                <w:rFonts w:ascii="Angsana New" w:hAnsi="Angsana New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633" w:type="pct"/>
            <w:gridSpan w:val="2"/>
          </w:tcPr>
          <w:p w14:paraId="0F54965D" w14:textId="7BA76434" w:rsidR="005B5412" w:rsidRDefault="0066496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3B193651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14594AC" w14:textId="00E0A007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5655CC1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4CA442E3" w14:textId="779594FD" w:rsidR="005B5412" w:rsidRDefault="00664963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131" w:type="pct"/>
          </w:tcPr>
          <w:p w14:paraId="54A6D229" w14:textId="77777777" w:rsidR="005B5412" w:rsidRPr="006C6F9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ED9449D" w14:textId="05BF421C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7F0310" w:rsidRPr="00335AA5" w14:paraId="626EAA8C" w14:textId="77777777" w:rsidTr="002656FF">
        <w:trPr>
          <w:trHeight w:val="258"/>
        </w:trPr>
        <w:tc>
          <w:tcPr>
            <w:tcW w:w="2040" w:type="pct"/>
            <w:gridSpan w:val="2"/>
          </w:tcPr>
          <w:p w14:paraId="46B51E27" w14:textId="77777777" w:rsidR="007F0310" w:rsidRPr="007640E8" w:rsidRDefault="007F0310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14:paraId="2D52A9C4" w14:textId="77777777" w:rsidR="007F0310" w:rsidRPr="007640E8" w:rsidRDefault="007F0310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574797BF" w14:textId="77777777" w:rsidR="007F0310" w:rsidRPr="007640E8" w:rsidRDefault="007F0310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gridSpan w:val="3"/>
          </w:tcPr>
          <w:p w14:paraId="70956887" w14:textId="77777777" w:rsidR="007F0310" w:rsidRPr="007640E8" w:rsidRDefault="007F0310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" w:type="pct"/>
            <w:gridSpan w:val="2"/>
          </w:tcPr>
          <w:p w14:paraId="2ED803B2" w14:textId="77777777" w:rsidR="007F0310" w:rsidRPr="007640E8" w:rsidRDefault="007F0310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gridSpan w:val="2"/>
          </w:tcPr>
          <w:p w14:paraId="301298DC" w14:textId="77777777" w:rsidR="007F0310" w:rsidRPr="007640E8" w:rsidRDefault="007F0310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547EF78D" w14:textId="77777777" w:rsidR="007F0310" w:rsidRPr="007640E8" w:rsidRDefault="007F0310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gridSpan w:val="2"/>
          </w:tcPr>
          <w:p w14:paraId="25EBCEF1" w14:textId="77777777" w:rsidR="007F0310" w:rsidRPr="007640E8" w:rsidRDefault="007F0310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5412" w:rsidRPr="00335AA5" w14:paraId="0C34199B" w14:textId="77777777" w:rsidTr="002656FF">
        <w:trPr>
          <w:trHeight w:val="258"/>
        </w:trPr>
        <w:tc>
          <w:tcPr>
            <w:tcW w:w="2040" w:type="pct"/>
            <w:gridSpan w:val="2"/>
          </w:tcPr>
          <w:p w14:paraId="08819659" w14:textId="2A7779AF" w:rsidR="005B5412" w:rsidRPr="00007F50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  <w:gridSpan w:val="2"/>
          </w:tcPr>
          <w:p w14:paraId="6E718A6E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4D87D59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4D7BA6" w14:textId="77777777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78D719C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184C5381" w14:textId="77777777" w:rsidR="005B5412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32C2992" w14:textId="77777777" w:rsidR="005B5412" w:rsidRPr="006C6F9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043983D" w14:textId="77777777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412" w:rsidRPr="00335AA5" w14:paraId="2E4C14C6" w14:textId="77777777" w:rsidTr="002656FF">
        <w:trPr>
          <w:trHeight w:val="258"/>
        </w:trPr>
        <w:tc>
          <w:tcPr>
            <w:tcW w:w="2040" w:type="pct"/>
            <w:gridSpan w:val="2"/>
          </w:tcPr>
          <w:p w14:paraId="45C700B0" w14:textId="72DC361C" w:rsidR="005B5412" w:rsidRPr="00DD70A8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DD70A8">
              <w:rPr>
                <w:rFonts w:ascii="Angsana New" w:hAnsi="Angsana New" w:hint="cs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633" w:type="pct"/>
            <w:gridSpan w:val="2"/>
          </w:tcPr>
          <w:p w14:paraId="7E722E4F" w14:textId="502C4D3B" w:rsidR="005B5412" w:rsidRPr="00E07FCB" w:rsidRDefault="007F0310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9" w:type="pct"/>
            <w:gridSpan w:val="2"/>
          </w:tcPr>
          <w:p w14:paraId="7D678CC0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88F8BED" w14:textId="3A05895D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50" w:type="pct"/>
            <w:gridSpan w:val="2"/>
          </w:tcPr>
          <w:p w14:paraId="05F7C56A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D5D1D79" w14:textId="45C606C1" w:rsidR="005B5412" w:rsidRDefault="007F0310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31" w:type="pct"/>
          </w:tcPr>
          <w:p w14:paraId="484053A5" w14:textId="77777777" w:rsidR="005B5412" w:rsidRPr="006C6F9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6D5AC9E" w14:textId="20A7805C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5B5412" w:rsidRPr="00335AA5" w14:paraId="6AC36D55" w14:textId="77777777" w:rsidTr="002656FF">
        <w:trPr>
          <w:trHeight w:val="258"/>
        </w:trPr>
        <w:tc>
          <w:tcPr>
            <w:tcW w:w="2040" w:type="pct"/>
            <w:gridSpan w:val="2"/>
          </w:tcPr>
          <w:p w14:paraId="39D45AD8" w14:textId="77777777" w:rsidR="005B5412" w:rsidRPr="007640E8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14:paraId="22ADE357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03F75667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gridSpan w:val="3"/>
          </w:tcPr>
          <w:p w14:paraId="42BA6012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" w:type="pct"/>
            <w:gridSpan w:val="2"/>
          </w:tcPr>
          <w:p w14:paraId="0304644A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gridSpan w:val="2"/>
          </w:tcPr>
          <w:p w14:paraId="5A8824E0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33FB95D9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gridSpan w:val="2"/>
          </w:tcPr>
          <w:p w14:paraId="55B06299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0E8" w:rsidRPr="00335AA5" w14:paraId="656A9664" w14:textId="77777777" w:rsidTr="002656FF">
        <w:trPr>
          <w:trHeight w:val="258"/>
        </w:trPr>
        <w:tc>
          <w:tcPr>
            <w:tcW w:w="2040" w:type="pct"/>
            <w:gridSpan w:val="2"/>
          </w:tcPr>
          <w:p w14:paraId="68013369" w14:textId="77777777" w:rsidR="007640E8" w:rsidRPr="007640E8" w:rsidRDefault="007640E8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14:paraId="111E3317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4E9ABB11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gridSpan w:val="3"/>
          </w:tcPr>
          <w:p w14:paraId="2107607B" w14:textId="77777777" w:rsidR="007640E8" w:rsidRPr="007640E8" w:rsidRDefault="007640E8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" w:type="pct"/>
            <w:gridSpan w:val="2"/>
          </w:tcPr>
          <w:p w14:paraId="330D1857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gridSpan w:val="2"/>
          </w:tcPr>
          <w:p w14:paraId="186B8A4A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70A4F3B3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gridSpan w:val="2"/>
          </w:tcPr>
          <w:p w14:paraId="03260A6C" w14:textId="77777777" w:rsidR="007640E8" w:rsidRPr="007640E8" w:rsidRDefault="007640E8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0E8" w:rsidRPr="00335AA5" w14:paraId="1DDE71F4" w14:textId="77777777" w:rsidTr="002656FF">
        <w:trPr>
          <w:trHeight w:val="258"/>
        </w:trPr>
        <w:tc>
          <w:tcPr>
            <w:tcW w:w="2040" w:type="pct"/>
            <w:gridSpan w:val="2"/>
          </w:tcPr>
          <w:p w14:paraId="0493F472" w14:textId="77777777" w:rsidR="007640E8" w:rsidRPr="007640E8" w:rsidRDefault="007640E8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14:paraId="3B15615A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3E448C6B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gridSpan w:val="3"/>
          </w:tcPr>
          <w:p w14:paraId="66CBACBA" w14:textId="77777777" w:rsidR="007640E8" w:rsidRPr="007640E8" w:rsidRDefault="007640E8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" w:type="pct"/>
            <w:gridSpan w:val="2"/>
          </w:tcPr>
          <w:p w14:paraId="2EAE3CD4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gridSpan w:val="2"/>
          </w:tcPr>
          <w:p w14:paraId="6D606203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259CF47E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gridSpan w:val="2"/>
          </w:tcPr>
          <w:p w14:paraId="115C52BA" w14:textId="77777777" w:rsidR="007640E8" w:rsidRPr="007640E8" w:rsidRDefault="007640E8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0E8" w:rsidRPr="00335AA5" w14:paraId="13A7F514" w14:textId="77777777" w:rsidTr="002656FF">
        <w:trPr>
          <w:trHeight w:val="258"/>
        </w:trPr>
        <w:tc>
          <w:tcPr>
            <w:tcW w:w="2040" w:type="pct"/>
            <w:gridSpan w:val="2"/>
          </w:tcPr>
          <w:p w14:paraId="1BF9363E" w14:textId="77777777" w:rsidR="007640E8" w:rsidRPr="007640E8" w:rsidRDefault="007640E8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14:paraId="42A2AF8E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635BBEA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gridSpan w:val="3"/>
          </w:tcPr>
          <w:p w14:paraId="0676FE57" w14:textId="77777777" w:rsidR="007640E8" w:rsidRPr="007640E8" w:rsidRDefault="007640E8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" w:type="pct"/>
            <w:gridSpan w:val="2"/>
          </w:tcPr>
          <w:p w14:paraId="1E080CAD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gridSpan w:val="2"/>
          </w:tcPr>
          <w:p w14:paraId="35DAFDBF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2D456B5E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gridSpan w:val="2"/>
          </w:tcPr>
          <w:p w14:paraId="5B34CCF7" w14:textId="77777777" w:rsidR="007640E8" w:rsidRPr="007640E8" w:rsidRDefault="007640E8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0E8" w:rsidRPr="00335AA5" w14:paraId="207BD0E5" w14:textId="77777777" w:rsidTr="002656FF">
        <w:trPr>
          <w:trHeight w:val="258"/>
        </w:trPr>
        <w:tc>
          <w:tcPr>
            <w:tcW w:w="2040" w:type="pct"/>
            <w:gridSpan w:val="2"/>
          </w:tcPr>
          <w:p w14:paraId="316F2DD2" w14:textId="77777777" w:rsidR="007640E8" w:rsidRPr="007640E8" w:rsidRDefault="007640E8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14:paraId="113D8D3C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015FF644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gridSpan w:val="3"/>
          </w:tcPr>
          <w:p w14:paraId="59773C68" w14:textId="77777777" w:rsidR="007640E8" w:rsidRPr="007640E8" w:rsidRDefault="007640E8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" w:type="pct"/>
            <w:gridSpan w:val="2"/>
          </w:tcPr>
          <w:p w14:paraId="4E555A57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gridSpan w:val="2"/>
          </w:tcPr>
          <w:p w14:paraId="3B77AAE0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78E32318" w14:textId="77777777" w:rsidR="007640E8" w:rsidRPr="007640E8" w:rsidRDefault="007640E8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gridSpan w:val="2"/>
          </w:tcPr>
          <w:p w14:paraId="3CC65A1D" w14:textId="77777777" w:rsidR="007640E8" w:rsidRPr="007640E8" w:rsidRDefault="007640E8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5412" w:rsidRPr="00335AA5" w14:paraId="587008B5" w14:textId="77777777" w:rsidTr="002656FF">
        <w:trPr>
          <w:trHeight w:val="258"/>
        </w:trPr>
        <w:tc>
          <w:tcPr>
            <w:tcW w:w="2040" w:type="pct"/>
            <w:gridSpan w:val="2"/>
          </w:tcPr>
          <w:p w14:paraId="37C5AE92" w14:textId="16F52393" w:rsidR="005B5412" w:rsidRPr="007264AE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33" w:type="pct"/>
            <w:gridSpan w:val="2"/>
          </w:tcPr>
          <w:p w14:paraId="35C6EB2F" w14:textId="77777777" w:rsidR="005B5412" w:rsidRPr="007264AE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B39433E" w14:textId="77777777" w:rsidR="005B5412" w:rsidRPr="007264AE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4ED55AD8" w14:textId="77777777" w:rsidR="005B5412" w:rsidRPr="007264AE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6A0AE895" w14:textId="77777777" w:rsidR="005B5412" w:rsidRPr="007264AE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3F898D59" w14:textId="77777777" w:rsidR="005B5412" w:rsidRPr="007264AE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1B00546B" w14:textId="77777777" w:rsidR="005B5412" w:rsidRPr="007264AE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76B3527A" w14:textId="77777777" w:rsidR="005B5412" w:rsidRPr="007264AE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5412" w:rsidRPr="00335AA5" w14:paraId="3C8FB7A8" w14:textId="77777777" w:rsidTr="002656FF">
        <w:trPr>
          <w:trHeight w:val="258"/>
        </w:trPr>
        <w:tc>
          <w:tcPr>
            <w:tcW w:w="2040" w:type="pct"/>
            <w:gridSpan w:val="2"/>
          </w:tcPr>
          <w:p w14:paraId="0EF41229" w14:textId="297318D5" w:rsidR="005B5412" w:rsidRPr="007264AE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  <w:cs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ฮิวแมนิก้า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08A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3" w:type="pct"/>
            <w:gridSpan w:val="2"/>
          </w:tcPr>
          <w:p w14:paraId="44695B2D" w14:textId="71743142" w:rsidR="005B5412" w:rsidRPr="006167B1" w:rsidRDefault="00B44D5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49" w:type="pct"/>
            <w:gridSpan w:val="2"/>
          </w:tcPr>
          <w:p w14:paraId="18DBB49A" w14:textId="77777777" w:rsidR="005B5412" w:rsidRPr="007264AE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3FAC36F6" w14:textId="48A96801" w:rsidR="005B5412" w:rsidRPr="007264AE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  <w:r w:rsidRPr="006167B1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50" w:type="pct"/>
            <w:gridSpan w:val="2"/>
          </w:tcPr>
          <w:p w14:paraId="4CC54BFD" w14:textId="77777777" w:rsidR="005B5412" w:rsidRPr="007264AE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480113D5" w14:textId="1192AC29" w:rsidR="005B5412" w:rsidRPr="006167B1" w:rsidRDefault="00B44D5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C62B3EF" w14:textId="77777777" w:rsidR="005B5412" w:rsidRPr="007264AE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219DC4B2" w14:textId="31C937BE" w:rsidR="005B5412" w:rsidRPr="007264AE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  <w:r w:rsidRPr="00616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5412" w:rsidRPr="00335AA5" w14:paraId="3F467C90" w14:textId="77777777" w:rsidTr="002656FF">
        <w:trPr>
          <w:trHeight w:val="258"/>
        </w:trPr>
        <w:tc>
          <w:tcPr>
            <w:tcW w:w="2040" w:type="pct"/>
            <w:gridSpan w:val="2"/>
          </w:tcPr>
          <w:p w14:paraId="4A36F037" w14:textId="77777777" w:rsidR="005B5412" w:rsidRPr="007640E8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14:paraId="38AA5588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9A01D4B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gridSpan w:val="3"/>
          </w:tcPr>
          <w:p w14:paraId="0E90ACC0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" w:type="pct"/>
            <w:gridSpan w:val="2"/>
          </w:tcPr>
          <w:p w14:paraId="5F4007CE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gridSpan w:val="2"/>
          </w:tcPr>
          <w:p w14:paraId="367863AC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43947E4C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gridSpan w:val="2"/>
          </w:tcPr>
          <w:p w14:paraId="32BE0805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5412" w:rsidRPr="00335AA5" w14:paraId="44A2C3FF" w14:textId="77777777" w:rsidTr="002656FF">
        <w:trPr>
          <w:trHeight w:val="258"/>
        </w:trPr>
        <w:tc>
          <w:tcPr>
            <w:tcW w:w="2040" w:type="pct"/>
            <w:gridSpan w:val="2"/>
          </w:tcPr>
          <w:p w14:paraId="259A9DED" w14:textId="680D1142" w:rsidR="005B5412" w:rsidRPr="00335AA5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37A95DA5" w14:textId="29B4E951" w:rsidR="005B5412" w:rsidRPr="00E07FCB" w:rsidRDefault="00B44D5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49" w:type="pct"/>
            <w:gridSpan w:val="2"/>
          </w:tcPr>
          <w:p w14:paraId="777A66E5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</w:tcPr>
          <w:p w14:paraId="2DCA44DF" w14:textId="146D0676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50" w:type="pct"/>
            <w:gridSpan w:val="2"/>
          </w:tcPr>
          <w:p w14:paraId="43C0E538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bottom w:val="single" w:sz="4" w:space="0" w:color="auto"/>
            </w:tcBorders>
          </w:tcPr>
          <w:p w14:paraId="5A2676C0" w14:textId="4F081987" w:rsidR="005B5412" w:rsidRDefault="00B44D5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31" w:type="pct"/>
          </w:tcPr>
          <w:p w14:paraId="10A682B0" w14:textId="77777777" w:rsidR="005B5412" w:rsidRPr="006C6F9F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14:paraId="5EF052BB" w14:textId="460E4A53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5B5412" w:rsidRPr="00335AA5" w14:paraId="112079CB" w14:textId="77777777" w:rsidTr="002656FF">
        <w:trPr>
          <w:trHeight w:val="258"/>
        </w:trPr>
        <w:tc>
          <w:tcPr>
            <w:tcW w:w="2040" w:type="pct"/>
            <w:gridSpan w:val="2"/>
          </w:tcPr>
          <w:p w14:paraId="17C3EF3E" w14:textId="77777777" w:rsidR="005B5412" w:rsidRPr="00335AA5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BDC9CE" w14:textId="79E08256" w:rsidR="005B5412" w:rsidRPr="00113B48" w:rsidRDefault="00B44D5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149" w:type="pct"/>
            <w:gridSpan w:val="2"/>
          </w:tcPr>
          <w:p w14:paraId="55F3CB16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4C2F060" w14:textId="77BD3CE4" w:rsidR="005B5412" w:rsidRPr="00E07FCB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50" w:type="pct"/>
            <w:gridSpan w:val="2"/>
          </w:tcPr>
          <w:p w14:paraId="458C3D22" w14:textId="77777777" w:rsidR="005B5412" w:rsidRPr="00E07FC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122C47" w14:textId="36E5A449" w:rsidR="005B5412" w:rsidRPr="00E07FCB" w:rsidRDefault="00B44D5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4,698</w:t>
            </w:r>
          </w:p>
        </w:tc>
        <w:tc>
          <w:tcPr>
            <w:tcW w:w="131" w:type="pct"/>
          </w:tcPr>
          <w:p w14:paraId="44395AFD" w14:textId="77777777" w:rsidR="005B5412" w:rsidRPr="00335AA5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64626A" w14:textId="765D949A" w:rsidR="005B5412" w:rsidRPr="00335AA5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5,989</w:t>
            </w:r>
          </w:p>
        </w:tc>
      </w:tr>
      <w:tr w:rsidR="005B5412" w:rsidRPr="00BA2043" w14:paraId="30432DC9" w14:textId="77777777" w:rsidTr="002656FF">
        <w:tc>
          <w:tcPr>
            <w:tcW w:w="2040" w:type="pct"/>
            <w:gridSpan w:val="2"/>
          </w:tcPr>
          <w:p w14:paraId="796A9D80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pct"/>
          </w:tcPr>
          <w:p w14:paraId="0A292D84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  <w:gridSpan w:val="2"/>
          </w:tcPr>
          <w:p w14:paraId="68C3D7B9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7" w:type="pct"/>
            <w:gridSpan w:val="2"/>
          </w:tcPr>
          <w:p w14:paraId="3C37CBF1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" w:type="pct"/>
            <w:gridSpan w:val="3"/>
          </w:tcPr>
          <w:p w14:paraId="4397C06E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pct"/>
            <w:gridSpan w:val="3"/>
          </w:tcPr>
          <w:p w14:paraId="2FBE1AAC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gridSpan w:val="2"/>
          </w:tcPr>
          <w:p w14:paraId="2B1202BD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pct"/>
          </w:tcPr>
          <w:p w14:paraId="6CFFE6B9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B5412" w:rsidRPr="00BA2043" w14:paraId="055ED405" w14:textId="77777777" w:rsidTr="002656FF">
        <w:trPr>
          <w:trHeight w:val="258"/>
        </w:trPr>
        <w:tc>
          <w:tcPr>
            <w:tcW w:w="2040" w:type="pct"/>
            <w:gridSpan w:val="2"/>
          </w:tcPr>
          <w:p w14:paraId="1286EE1B" w14:textId="00A43AAE" w:rsidR="005B5412" w:rsidRPr="00395F75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30" w:type="pct"/>
          </w:tcPr>
          <w:p w14:paraId="5D694159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9FCCE5F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285E096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4505BEAC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0870A0B5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3D1F986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95E653F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5412" w:rsidRPr="00BA2043" w14:paraId="7C665A86" w14:textId="77777777" w:rsidTr="002656FF">
        <w:trPr>
          <w:trHeight w:val="258"/>
        </w:trPr>
        <w:tc>
          <w:tcPr>
            <w:tcW w:w="2040" w:type="pct"/>
            <w:gridSpan w:val="2"/>
          </w:tcPr>
          <w:p w14:paraId="21F864C9" w14:textId="1209D381" w:rsidR="005B5412" w:rsidRPr="00395F75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0" w:type="pct"/>
          </w:tcPr>
          <w:p w14:paraId="513F49DC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4016AC5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569C5FB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05DD13CA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0D4CEB8D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AF5386B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C82438E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5412" w:rsidRPr="00BA2043" w14:paraId="727C12B3" w14:textId="77777777" w:rsidTr="002656FF">
        <w:trPr>
          <w:trHeight w:val="258"/>
        </w:trPr>
        <w:tc>
          <w:tcPr>
            <w:tcW w:w="2040" w:type="pct"/>
            <w:gridSpan w:val="2"/>
          </w:tcPr>
          <w:p w14:paraId="159E00C0" w14:textId="08B2E14A" w:rsidR="005B5412" w:rsidRPr="00567E63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พีเอ็มซี เลเบิล แมททีเรียลส์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30" w:type="pct"/>
          </w:tcPr>
          <w:p w14:paraId="2B931E60" w14:textId="77777777" w:rsidR="005B5412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8F79AC" w14:textId="1889210B" w:rsidR="005B5412" w:rsidRDefault="00DE74F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03BB6F7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749E8BD3" w14:textId="77777777" w:rsidR="005B5412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E708C2" w14:textId="01671D2F" w:rsidR="005B5412" w:rsidRPr="00A97FDB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3"/>
          </w:tcPr>
          <w:p w14:paraId="3347CAF3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64A5E5C3" w14:textId="77777777" w:rsidR="005B5412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441A943" w14:textId="4B6C65C5" w:rsidR="00DE74FE" w:rsidRDefault="00DE74F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46075923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FF4E8D1" w14:textId="77777777" w:rsidR="005B5412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2F37FD7" w14:textId="31946AED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B5412" w:rsidRPr="00BA2043" w14:paraId="3A50F025" w14:textId="77777777" w:rsidTr="002656FF">
        <w:trPr>
          <w:trHeight w:val="258"/>
        </w:trPr>
        <w:tc>
          <w:tcPr>
            <w:tcW w:w="2040" w:type="pct"/>
            <w:gridSpan w:val="2"/>
          </w:tcPr>
          <w:p w14:paraId="552F3DDF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pct"/>
          </w:tcPr>
          <w:p w14:paraId="106576D8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  <w:gridSpan w:val="2"/>
          </w:tcPr>
          <w:p w14:paraId="1F8D065A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7" w:type="pct"/>
            <w:gridSpan w:val="2"/>
          </w:tcPr>
          <w:p w14:paraId="003961EC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" w:type="pct"/>
            <w:gridSpan w:val="3"/>
          </w:tcPr>
          <w:p w14:paraId="346E4931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pct"/>
            <w:gridSpan w:val="3"/>
          </w:tcPr>
          <w:p w14:paraId="05FAA7F6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gridSpan w:val="2"/>
          </w:tcPr>
          <w:p w14:paraId="7C0A2AFB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pct"/>
          </w:tcPr>
          <w:p w14:paraId="2D1FDC3E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B5412" w:rsidRPr="00BA2043" w14:paraId="79D2DE80" w14:textId="77777777" w:rsidTr="002656FF">
        <w:trPr>
          <w:trHeight w:val="258"/>
        </w:trPr>
        <w:tc>
          <w:tcPr>
            <w:tcW w:w="2040" w:type="pct"/>
            <w:gridSpan w:val="2"/>
          </w:tcPr>
          <w:p w14:paraId="4640FD9D" w14:textId="218F22BB" w:rsidR="005B5412" w:rsidRPr="00395F75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95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464E5A95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6F5EB35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34D2B5D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22858A32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781359DB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96B2185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F1A1A4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5412" w:rsidRPr="00BA2043" w14:paraId="6C75DA04" w14:textId="77777777" w:rsidTr="002656FF">
        <w:trPr>
          <w:trHeight w:val="258"/>
        </w:trPr>
        <w:tc>
          <w:tcPr>
            <w:tcW w:w="2040" w:type="pct"/>
            <w:gridSpan w:val="2"/>
          </w:tcPr>
          <w:p w14:paraId="1A5190B7" w14:textId="4D72FC78" w:rsidR="005B5412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46298AA1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2B82DA3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EBB9651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6D825B91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3CFFC815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BAB9197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FFD1E07" w14:textId="77777777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5412" w:rsidRPr="00BA2043" w14:paraId="23A216FC" w14:textId="77777777" w:rsidTr="002656FF">
        <w:trPr>
          <w:trHeight w:val="258"/>
        </w:trPr>
        <w:tc>
          <w:tcPr>
            <w:tcW w:w="2040" w:type="pct"/>
            <w:gridSpan w:val="2"/>
          </w:tcPr>
          <w:p w14:paraId="07C37221" w14:textId="40E867F6" w:rsidR="005B5412" w:rsidRPr="00E657DC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 ฮิวแมนิก้า จำกัด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630" w:type="pct"/>
          </w:tcPr>
          <w:p w14:paraId="6FFE1096" w14:textId="27915AA6" w:rsidR="005B5412" w:rsidRDefault="00DE74F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149" w:type="pct"/>
            <w:gridSpan w:val="2"/>
          </w:tcPr>
          <w:p w14:paraId="00CF37F7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8A2C0BE" w14:textId="2EAA5191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54" w:type="pct"/>
            <w:gridSpan w:val="3"/>
          </w:tcPr>
          <w:p w14:paraId="06C913D7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6B0AE3C6" w14:textId="13AA8A85" w:rsidR="005B5412" w:rsidRDefault="00DE74F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41" w:type="pct"/>
            <w:gridSpan w:val="2"/>
          </w:tcPr>
          <w:p w14:paraId="1BD1221F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16D2CF" w14:textId="3F84E8D3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B5412" w:rsidRPr="00A01A01" w14:paraId="720DE9BC" w14:textId="77777777" w:rsidTr="002656FF">
        <w:trPr>
          <w:trHeight w:val="258"/>
        </w:trPr>
        <w:tc>
          <w:tcPr>
            <w:tcW w:w="2040" w:type="pct"/>
            <w:gridSpan w:val="2"/>
          </w:tcPr>
          <w:p w14:paraId="485D7C61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</w:tcPr>
          <w:p w14:paraId="45796796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5D87B0DE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7" w:type="pct"/>
            <w:gridSpan w:val="2"/>
          </w:tcPr>
          <w:p w14:paraId="39992A83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" w:type="pct"/>
            <w:gridSpan w:val="3"/>
          </w:tcPr>
          <w:p w14:paraId="4400B2B7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pct"/>
            <w:gridSpan w:val="3"/>
          </w:tcPr>
          <w:p w14:paraId="69D4E920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80057E1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pct"/>
          </w:tcPr>
          <w:p w14:paraId="303811C1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5412" w:rsidRPr="00BA2043" w14:paraId="3691BC90" w14:textId="77777777" w:rsidTr="002656FF">
        <w:trPr>
          <w:trHeight w:val="258"/>
        </w:trPr>
        <w:tc>
          <w:tcPr>
            <w:tcW w:w="2040" w:type="pct"/>
            <w:gridSpan w:val="2"/>
          </w:tcPr>
          <w:p w14:paraId="1ACCBC39" w14:textId="77777777" w:rsidR="005B5412" w:rsidRPr="007B2770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B5D91FA" w14:textId="6ECD1CF2" w:rsidR="005B5412" w:rsidRPr="00BA2043" w:rsidRDefault="00DE74F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9" w:type="pct"/>
            <w:gridSpan w:val="2"/>
          </w:tcPr>
          <w:p w14:paraId="0FB5F14D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14:paraId="51F6C368" w14:textId="68B63C0E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54" w:type="pct"/>
            <w:gridSpan w:val="3"/>
          </w:tcPr>
          <w:p w14:paraId="02B33B9C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bottom w:val="single" w:sz="4" w:space="0" w:color="auto"/>
            </w:tcBorders>
          </w:tcPr>
          <w:p w14:paraId="31028672" w14:textId="06EF6ED2" w:rsidR="005B5412" w:rsidRPr="00BA2043" w:rsidRDefault="00DE74F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1" w:type="pct"/>
            <w:gridSpan w:val="2"/>
          </w:tcPr>
          <w:p w14:paraId="48EC94CA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714DDE7" w14:textId="2B070FF5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5B5412" w:rsidRPr="00BA2043" w14:paraId="117DE8C8" w14:textId="77777777" w:rsidTr="002656FF">
        <w:trPr>
          <w:trHeight w:val="258"/>
        </w:trPr>
        <w:tc>
          <w:tcPr>
            <w:tcW w:w="1551" w:type="pct"/>
          </w:tcPr>
          <w:p w14:paraId="064798F9" w14:textId="77777777" w:rsidR="005B5412" w:rsidRPr="00BA2043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90" w:type="pct"/>
          </w:tcPr>
          <w:p w14:paraId="0FFBAB65" w14:textId="62348A85" w:rsidR="005B5412" w:rsidRPr="00BA2043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hanging="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FA2B7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4EAF551" w14:textId="763B507F" w:rsidR="005B5412" w:rsidRPr="00AE2258" w:rsidRDefault="00DE74F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340</w:t>
            </w:r>
          </w:p>
        </w:tc>
        <w:tc>
          <w:tcPr>
            <w:tcW w:w="149" w:type="pct"/>
            <w:gridSpan w:val="2"/>
          </w:tcPr>
          <w:p w14:paraId="04D2040A" w14:textId="77777777" w:rsidR="005B5412" w:rsidRPr="00AE225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F19E6C" w14:textId="689EE1A2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54" w:type="pct"/>
            <w:gridSpan w:val="3"/>
          </w:tcPr>
          <w:p w14:paraId="5B573DD8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EC728B" w14:textId="109313BA" w:rsidR="005B5412" w:rsidRPr="00BA2043" w:rsidRDefault="00DE74FE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4F75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  <w:gridSpan w:val="2"/>
          </w:tcPr>
          <w:p w14:paraId="55F307A0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77869C0" w14:textId="513E948A" w:rsidR="005B5412" w:rsidRPr="00BA2043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</w:tr>
      <w:tr w:rsidR="005B5412" w:rsidRPr="00BA2043" w14:paraId="19B23C75" w14:textId="77777777" w:rsidTr="002656FF">
        <w:trPr>
          <w:trHeight w:val="258"/>
        </w:trPr>
        <w:tc>
          <w:tcPr>
            <w:tcW w:w="2040" w:type="pct"/>
            <w:gridSpan w:val="2"/>
          </w:tcPr>
          <w:p w14:paraId="1F5925E3" w14:textId="77777777" w:rsidR="005B5412" w:rsidRPr="007640E8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A0F341B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44EC3F3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0CC040CF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4" w:type="pct"/>
            <w:gridSpan w:val="3"/>
          </w:tcPr>
          <w:p w14:paraId="4682FEAB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6" w:type="pct"/>
            <w:gridSpan w:val="3"/>
            <w:tcBorders>
              <w:top w:val="double" w:sz="4" w:space="0" w:color="auto"/>
            </w:tcBorders>
          </w:tcPr>
          <w:p w14:paraId="2A70CC2D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559CF5" w14:textId="77777777" w:rsidR="005B5412" w:rsidRPr="007640E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23734F34" w14:textId="77777777" w:rsidR="005B5412" w:rsidRPr="007640E8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B5412" w:rsidRPr="00BA2043" w14:paraId="7F132C2E" w14:textId="77777777" w:rsidTr="002656FF">
        <w:trPr>
          <w:trHeight w:val="258"/>
        </w:trPr>
        <w:tc>
          <w:tcPr>
            <w:tcW w:w="2040" w:type="pct"/>
            <w:gridSpan w:val="2"/>
          </w:tcPr>
          <w:p w14:paraId="1F249D18" w14:textId="43999EF0" w:rsidR="005B5412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0" w:type="pct"/>
          </w:tcPr>
          <w:p w14:paraId="5AAB52F2" w14:textId="77777777" w:rsidR="005B5412" w:rsidRPr="00AE225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999F4B6" w14:textId="77777777" w:rsidR="005B5412" w:rsidRPr="00AE225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24DF26A" w14:textId="77777777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23598F92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3DE59D52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CD11EFE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D9EC5B2" w14:textId="77777777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5412" w:rsidRPr="00BA2043" w14:paraId="79156C98" w14:textId="77777777" w:rsidTr="002656FF">
        <w:trPr>
          <w:trHeight w:val="258"/>
        </w:trPr>
        <w:tc>
          <w:tcPr>
            <w:tcW w:w="2040" w:type="pct"/>
            <w:gridSpan w:val="2"/>
          </w:tcPr>
          <w:p w14:paraId="1D92DDEB" w14:textId="77732C89" w:rsidR="005B5412" w:rsidRDefault="005B5412" w:rsidP="005B5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265847EE" w14:textId="77777777" w:rsidR="005B5412" w:rsidRPr="00AE225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3CC3AD9" w14:textId="77777777" w:rsidR="005B5412" w:rsidRPr="00AE2258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CFA51F3" w14:textId="77777777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5A26BD2E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1B3468C0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A35BD3" w14:textId="77777777" w:rsidR="005B5412" w:rsidRPr="00BA2043" w:rsidRDefault="005B5412" w:rsidP="005B5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A0691D5" w14:textId="77777777" w:rsidR="005B5412" w:rsidRDefault="005B5412" w:rsidP="005B54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6" w:rsidRPr="00BA2043" w14:paraId="5D7B1F49" w14:textId="77777777" w:rsidTr="002656FF">
        <w:trPr>
          <w:trHeight w:val="258"/>
        </w:trPr>
        <w:tc>
          <w:tcPr>
            <w:tcW w:w="2040" w:type="pct"/>
            <w:gridSpan w:val="2"/>
          </w:tcPr>
          <w:p w14:paraId="45F409B7" w14:textId="18806B53" w:rsidR="004A2476" w:rsidRDefault="004A2476" w:rsidP="004A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630" w:type="pct"/>
          </w:tcPr>
          <w:p w14:paraId="3E258D1E" w14:textId="1955E405" w:rsidR="004A2476" w:rsidRPr="00312A21" w:rsidRDefault="00E2551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13,627</w:t>
            </w:r>
          </w:p>
        </w:tc>
        <w:tc>
          <w:tcPr>
            <w:tcW w:w="149" w:type="pct"/>
            <w:gridSpan w:val="2"/>
          </w:tcPr>
          <w:p w14:paraId="41A3975B" w14:textId="77777777" w:rsidR="004A2476" w:rsidRPr="00AE2258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BF267A2" w14:textId="73F5E2E5" w:rsidR="004A2476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15,824</w:t>
            </w:r>
          </w:p>
        </w:tc>
        <w:tc>
          <w:tcPr>
            <w:tcW w:w="154" w:type="pct"/>
            <w:gridSpan w:val="3"/>
          </w:tcPr>
          <w:p w14:paraId="5D7E8911" w14:textId="77777777" w:rsidR="004A2476" w:rsidRPr="00BA2043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5A5D3B7F" w14:textId="385D1FE4" w:rsidR="004A2476" w:rsidRPr="00312A21" w:rsidRDefault="00E2551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13,627</w:t>
            </w:r>
          </w:p>
        </w:tc>
        <w:tc>
          <w:tcPr>
            <w:tcW w:w="141" w:type="pct"/>
            <w:gridSpan w:val="2"/>
          </w:tcPr>
          <w:p w14:paraId="45C06DAC" w14:textId="77777777" w:rsidR="004A2476" w:rsidRPr="00BA2043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23C46F7" w14:textId="083452A7" w:rsidR="004A2476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15,824</w:t>
            </w:r>
          </w:p>
        </w:tc>
      </w:tr>
    </w:tbl>
    <w:p w14:paraId="2695B83C" w14:textId="77777777" w:rsidR="007E7830" w:rsidRPr="007640E8" w:rsidRDefault="007E7830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20"/>
          <w:szCs w:val="20"/>
        </w:rPr>
      </w:pPr>
    </w:p>
    <w:p w14:paraId="3F6F7598" w14:textId="029844D8"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31FF28A7" w14:textId="77777777" w:rsidR="00441D59" w:rsidRPr="007640E8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</w:rPr>
      </w:pPr>
    </w:p>
    <w:p w14:paraId="24C75FBE" w14:textId="3E3CB2E1" w:rsidR="00441D59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C2016B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C2016B">
        <w:rPr>
          <w:rFonts w:ascii="Angsana New" w:hAnsi="Angsana New"/>
          <w:spacing w:val="-2"/>
          <w:sz w:val="30"/>
          <w:szCs w:val="30"/>
          <w:cs/>
        </w:rPr>
        <w:t>กับ</w:t>
      </w:r>
      <w:r w:rsidR="00D36DE4" w:rsidRPr="00D36DE4">
        <w:rPr>
          <w:rFonts w:ascii="Angsana New" w:hAnsi="Angsana New"/>
          <w:spacing w:val="-2"/>
          <w:sz w:val="30"/>
          <w:szCs w:val="30"/>
          <w:cs/>
        </w:rPr>
        <w:t>บริษัท ณรงค์วงศ์ กรุ๊ป จำกัด</w:t>
      </w:r>
      <w:r w:rsidR="00D36DE4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C2016B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C2016B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C2016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</w:rPr>
        <w:t>2</w:t>
      </w:r>
      <w:r w:rsidR="00243CA3" w:rsidRPr="00C2016B">
        <w:rPr>
          <w:rFonts w:ascii="Angsana New" w:hAnsi="Angsana New"/>
          <w:spacing w:val="-2"/>
          <w:sz w:val="30"/>
          <w:szCs w:val="30"/>
        </w:rPr>
        <w:t>574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โดยมี</w:t>
      </w:r>
      <w:r w:rsidR="0017445E">
        <w:rPr>
          <w:rFonts w:ascii="Angsana New" w:hAnsi="Angsana New" w:hint="cs"/>
          <w:spacing w:val="-2"/>
          <w:sz w:val="30"/>
          <w:szCs w:val="30"/>
          <w:cs/>
        </w:rPr>
        <w:t>การจ่ายค่าเช่า</w:t>
      </w:r>
      <w:r w:rsidR="00D36DE4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C65C75" w:rsidRPr="00C2016B">
        <w:rPr>
          <w:rFonts w:ascii="Angsana New" w:hAnsi="Angsana New"/>
          <w:spacing w:val="-2"/>
          <w:sz w:val="30"/>
          <w:szCs w:val="30"/>
        </w:rPr>
        <w:t>256</w:t>
      </w:r>
      <w:r w:rsidR="0094070C">
        <w:rPr>
          <w:rFonts w:ascii="Angsana New" w:hAnsi="Angsana New"/>
          <w:spacing w:val="-2"/>
          <w:sz w:val="30"/>
          <w:szCs w:val="30"/>
        </w:rPr>
        <w:t>8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เป็นจำนว</w:t>
      </w:r>
      <w:r w:rsidR="001C4BAE" w:rsidRPr="00C2016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F35C6">
        <w:rPr>
          <w:rFonts w:ascii="Angsana New" w:hAnsi="Angsana New"/>
          <w:spacing w:val="-2"/>
          <w:sz w:val="30"/>
          <w:szCs w:val="30"/>
        </w:rPr>
        <w:t>3</w:t>
      </w:r>
      <w:r w:rsidR="001B0338"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114BE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181A6B" w:rsidRPr="00C2016B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A2476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F162B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4A2476" w:rsidRPr="004A2476">
        <w:rPr>
          <w:rFonts w:ascii="Angsana New" w:hAnsi="Angsana New"/>
          <w:i/>
          <w:iCs/>
          <w:spacing w:val="-2"/>
          <w:sz w:val="30"/>
          <w:szCs w:val="30"/>
        </w:rPr>
        <w:t>3.0</w:t>
      </w:r>
      <w:r w:rsidR="00DA75BC"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C2016B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="00114BED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5 </w:t>
      </w:r>
      <w:r w:rsidRPr="00C2016B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4E408A31" w14:textId="241567DD" w:rsidR="00A805BF" w:rsidRPr="007E7830" w:rsidRDefault="007640E8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  <w:r>
        <w:rPr>
          <w:rFonts w:asciiTheme="majorBidi" w:hAnsiTheme="majorBidi" w:cstheme="majorBidi"/>
          <w:i/>
          <w:iCs/>
          <w:sz w:val="16"/>
          <w:szCs w:val="16"/>
        </w:rPr>
        <w:br/>
      </w:r>
      <w:r>
        <w:rPr>
          <w:rFonts w:asciiTheme="majorBidi" w:hAnsiTheme="majorBidi" w:cstheme="majorBidi"/>
          <w:i/>
          <w:iCs/>
          <w:sz w:val="16"/>
          <w:szCs w:val="16"/>
        </w:rPr>
        <w:br/>
      </w:r>
      <w:r>
        <w:rPr>
          <w:rFonts w:asciiTheme="majorBidi" w:hAnsiTheme="majorBidi" w:cstheme="majorBidi"/>
          <w:i/>
          <w:iCs/>
          <w:sz w:val="16"/>
          <w:szCs w:val="16"/>
        </w:rPr>
        <w:br/>
      </w:r>
      <w:r>
        <w:rPr>
          <w:rFonts w:asciiTheme="majorBidi" w:hAnsiTheme="majorBidi" w:cstheme="majorBidi"/>
          <w:i/>
          <w:iCs/>
          <w:sz w:val="16"/>
          <w:szCs w:val="16"/>
        </w:rPr>
        <w:br/>
      </w:r>
    </w:p>
    <w:p w14:paraId="6B1EDBE5" w14:textId="488FC334" w:rsidR="002656FF" w:rsidRPr="0027035E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035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</w:t>
      </w:r>
      <w:r w:rsidRPr="002703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ให้บริการงานด้านระบบสารสนเทศ</w:t>
      </w:r>
    </w:p>
    <w:p w14:paraId="11B1BFFC" w14:textId="4EF5D8EC" w:rsidR="00674681" w:rsidRPr="007E7830" w:rsidRDefault="0067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</w:p>
    <w:p w14:paraId="6F72B829" w14:textId="261F226A" w:rsidR="002656FF" w:rsidRDefault="0017445E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ในปี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4A2476">
        <w:rPr>
          <w:rFonts w:ascii="Angsana New" w:hAnsi="Angsana New"/>
          <w:spacing w:val="-2"/>
          <w:sz w:val="30"/>
          <w:szCs w:val="30"/>
        </w:rPr>
        <w:t>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4A2476">
        <w:rPr>
          <w:rFonts w:ascii="Angsana New" w:hAnsi="Angsana New"/>
          <w:spacing w:val="-2"/>
          <w:sz w:val="30"/>
          <w:szCs w:val="30"/>
        </w:rPr>
        <w:t>7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บริษัทมีสัญญาให้บริการงานด้านระบบสารสนเทศกับ</w:t>
      </w:r>
      <w:r w:rsidRPr="0017445E">
        <w:rPr>
          <w:rFonts w:ascii="Angsana New" w:hAnsi="Angsana New"/>
          <w:spacing w:val="-2"/>
          <w:sz w:val="30"/>
          <w:szCs w:val="30"/>
          <w:cs/>
        </w:rPr>
        <w:t>บริษัท เทวกรรมโอสถ จํากัด (</w:t>
      </w:r>
      <w:r w:rsidRPr="0017445E">
        <w:rPr>
          <w:rFonts w:ascii="Angsana New" w:hAnsi="Angsana New"/>
          <w:spacing w:val="-2"/>
          <w:sz w:val="30"/>
          <w:szCs w:val="30"/>
        </w:rPr>
        <w:t>DVK)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7445E">
        <w:rPr>
          <w:rFonts w:ascii="Angsana New" w:hAnsi="Angsana New"/>
          <w:spacing w:val="-2"/>
          <w:sz w:val="30"/>
          <w:szCs w:val="30"/>
          <w:cs/>
        </w:rPr>
        <w:t>บริษัท ดีวีเค เฮลท์แคร์ จํากัด (</w:t>
      </w:r>
      <w:r w:rsidRPr="0017445E">
        <w:rPr>
          <w:rFonts w:ascii="Angsana New" w:hAnsi="Angsana New"/>
          <w:spacing w:val="-2"/>
          <w:sz w:val="30"/>
          <w:szCs w:val="30"/>
        </w:rPr>
        <w:t>DHC)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ซึ่งมีผลบังคับใช้ตั้งแต่วันที่ที่กำหนดในสัญญา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โดยบริษัทจะเรียกเก็บค่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าบริการ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ดังกล่าวตามอัตราที่ระบุไว้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และสัญญาดังกล่าว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มีระยะเวลา </w:t>
      </w:r>
      <w:r w:rsidR="002656FF" w:rsidRPr="002656FF">
        <w:rPr>
          <w:rFonts w:ascii="Angsana New" w:hAnsi="Angsana New"/>
          <w:spacing w:val="-2"/>
          <w:sz w:val="30"/>
          <w:szCs w:val="30"/>
        </w:rPr>
        <w:t xml:space="preserve">3 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ปี ซึ่งจะ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ต่ออายุสัญญา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โดยอัตโนมัติ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 xml:space="preserve">คราวละ </w:t>
      </w:r>
      <w:r w:rsidR="002656FF" w:rsidRPr="002656FF">
        <w:rPr>
          <w:rFonts w:ascii="Angsana New" w:hAnsi="Angsana New"/>
          <w:spacing w:val="-2"/>
          <w:sz w:val="30"/>
          <w:szCs w:val="30"/>
        </w:rPr>
        <w:t>3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 xml:space="preserve"> ปี เว้นแต่</w:t>
      </w:r>
      <w:r w:rsidR="002656FF" w:rsidRPr="0017445E">
        <w:rPr>
          <w:rFonts w:ascii="Angsana New" w:hAnsi="Angsana New"/>
          <w:sz w:val="30"/>
          <w:szCs w:val="30"/>
          <w:cs/>
        </w:rPr>
        <w:t xml:space="preserve">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2656FF" w:rsidRPr="0017445E">
        <w:rPr>
          <w:rFonts w:ascii="Angsana New" w:hAnsi="Angsana New" w:hint="cs"/>
          <w:sz w:val="30"/>
          <w:szCs w:val="30"/>
        </w:rPr>
        <w:t>90</w:t>
      </w:r>
      <w:r w:rsidR="002656FF" w:rsidRPr="0017445E">
        <w:rPr>
          <w:rFonts w:ascii="Angsana New" w:hAnsi="Angsana New"/>
          <w:sz w:val="30"/>
          <w:szCs w:val="30"/>
          <w:cs/>
        </w:rPr>
        <w:t xml:space="preserve"> วัน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57DDA372" w14:textId="1BD85BB8" w:rsidR="00BA0AA9" w:rsidRPr="007E7830" w:rsidRDefault="00BA0AA9" w:rsidP="00BA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1004307" w14:textId="5CDAFB0A" w:rsidR="00BA0AA9" w:rsidRPr="00B224E5" w:rsidRDefault="00BA0AA9" w:rsidP="00BA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4E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B224E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บุคลากร</w:t>
      </w:r>
    </w:p>
    <w:p w14:paraId="42183225" w14:textId="77777777" w:rsidR="00BA0AA9" w:rsidRPr="007E7830" w:rsidRDefault="00BA0AA9" w:rsidP="00BA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0FFB79D0" w14:textId="45F16A97" w:rsidR="00910CAD" w:rsidRPr="00BA0AA9" w:rsidRDefault="00910CAD" w:rsidP="00BA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บริษัทได้ทำสัญญาให้บริการบุคลากรกับบริษัท เทวกรรมโอสถ จำกัด </w:t>
      </w:r>
      <w:r>
        <w:rPr>
          <w:rFonts w:ascii="Angsana New" w:hAnsi="Angsana New"/>
          <w:sz w:val="30"/>
          <w:szCs w:val="30"/>
        </w:rPr>
        <w:t>(DVK)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ซึ่งเป็นบริษัทย่อยทางอ้อม ซึ่งมีผลบังคับใช้ตั้งแต่วันที่ที่กำหนดในสัญญา โดยบริษัทจะเรียกเก็บค่าบริหารจัดการดังกล่าวตามอัตราที่ระบุไว้ และสัญญาดังกล่าวมีระยะเวลา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ปี ซึ่งจะต่ออายุสัญญาโดยอัตโนมัติคราวละ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>
        <w:rPr>
          <w:rFonts w:ascii="Angsana New" w:hAnsi="Angsana New"/>
          <w:sz w:val="30"/>
          <w:szCs w:val="30"/>
        </w:rPr>
        <w:t>90</w:t>
      </w:r>
      <w:r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0BA6F05D" w14:textId="77777777" w:rsidR="00BA0AA9" w:rsidRPr="007E7830" w:rsidRDefault="00BA0AA9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051E8856" w14:textId="7C21FC54" w:rsidR="002656FF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การค้ำประกันเงินกู้ยืม</w:t>
      </w:r>
    </w:p>
    <w:p w14:paraId="7E7E5F53" w14:textId="77777777" w:rsidR="002656FF" w:rsidRPr="007E7830" w:rsidRDefault="002656FF" w:rsidP="002656FF">
      <w:pPr>
        <w:pStyle w:val="a"/>
        <w:widowControl w:val="0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1BFA19" w14:textId="070B0F69" w:rsidR="002656FF" w:rsidRPr="002656FF" w:rsidRDefault="00F178FB" w:rsidP="00BA0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  <w:cs/>
        </w:rPr>
      </w:pPr>
      <w:bookmarkStart w:id="4" w:name="_Hlk190875814"/>
      <w:r w:rsidRPr="0017445E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17445E">
        <w:rPr>
          <w:rFonts w:ascii="Angsana New" w:hAnsi="Angsana New"/>
          <w:sz w:val="30"/>
          <w:szCs w:val="30"/>
        </w:rPr>
        <w:t>256</w:t>
      </w:r>
      <w:r w:rsidR="004A2476">
        <w:rPr>
          <w:rFonts w:ascii="Angsana New" w:hAnsi="Angsana New"/>
          <w:sz w:val="30"/>
          <w:szCs w:val="30"/>
        </w:rPr>
        <w:t>8</w:t>
      </w:r>
      <w:r w:rsidRPr="0017445E">
        <w:rPr>
          <w:rFonts w:ascii="Angsana New" w:hAnsi="Angsana New"/>
          <w:sz w:val="30"/>
          <w:szCs w:val="30"/>
        </w:rPr>
        <w:t xml:space="preserve"> </w:t>
      </w:r>
      <w:r w:rsidRPr="0017445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7445E">
        <w:rPr>
          <w:rFonts w:ascii="Angsana New" w:hAnsi="Angsana New"/>
          <w:sz w:val="30"/>
          <w:szCs w:val="30"/>
        </w:rPr>
        <w:t>256</w:t>
      </w:r>
      <w:r w:rsidR="004A2476">
        <w:rPr>
          <w:rFonts w:ascii="Angsana New" w:hAnsi="Angsana New"/>
          <w:sz w:val="30"/>
          <w:szCs w:val="30"/>
        </w:rPr>
        <w:t>7</w:t>
      </w:r>
      <w:r w:rsidRPr="0017445E">
        <w:rPr>
          <w:rFonts w:ascii="Angsana New" w:hAnsi="Angsana New"/>
          <w:sz w:val="30"/>
          <w:szCs w:val="30"/>
        </w:rPr>
        <w:t xml:space="preserve"> </w:t>
      </w:r>
      <w:r w:rsidR="002656FF" w:rsidRPr="002D184F">
        <w:rPr>
          <w:rFonts w:ascii="Angsana New" w:hAnsi="Angsana New"/>
          <w:spacing w:val="-6"/>
          <w:sz w:val="30"/>
          <w:szCs w:val="30"/>
        </w:rPr>
        <w:t xml:space="preserve">DHC </w:t>
      </w:r>
      <w:bookmarkEnd w:id="4"/>
      <w:r w:rsidR="002656FF" w:rsidRPr="002D184F">
        <w:rPr>
          <w:rFonts w:ascii="Angsana New" w:hAnsi="Angsana New"/>
          <w:spacing w:val="-6"/>
          <w:sz w:val="30"/>
          <w:szCs w:val="30"/>
          <w:cs/>
        </w:rPr>
        <w:t>ซ</w:t>
      </w:r>
      <w:r w:rsidR="002656FF" w:rsidRPr="002D184F">
        <w:rPr>
          <w:rFonts w:ascii="Angsana New" w:hAnsi="Angsana New" w:hint="cs"/>
          <w:spacing w:val="-6"/>
          <w:sz w:val="30"/>
          <w:szCs w:val="30"/>
          <w:cs/>
        </w:rPr>
        <w:t>ึ่</w:t>
      </w:r>
      <w:r w:rsidR="002656FF" w:rsidRPr="002D184F">
        <w:rPr>
          <w:rFonts w:ascii="Angsana New" w:hAnsi="Angsana New"/>
          <w:spacing w:val="-6"/>
          <w:sz w:val="30"/>
          <w:szCs w:val="30"/>
          <w:cs/>
        </w:rPr>
        <w:t>งเป็นบริษัทย่อย</w:t>
      </w:r>
      <w:r w:rsidR="002656FF" w:rsidRPr="002D184F">
        <w:rPr>
          <w:rFonts w:ascii="Angsana New" w:hAnsi="Angsana New" w:hint="cs"/>
          <w:spacing w:val="-6"/>
          <w:sz w:val="30"/>
          <w:szCs w:val="30"/>
          <w:cs/>
        </w:rPr>
        <w:t>ทางอ้อม</w:t>
      </w:r>
      <w:r w:rsidR="002656FF" w:rsidRPr="002D184F">
        <w:rPr>
          <w:rFonts w:ascii="Angsana New" w:hAnsi="Angsana New"/>
          <w:spacing w:val="-6"/>
          <w:sz w:val="30"/>
          <w:szCs w:val="30"/>
          <w:cs/>
        </w:rPr>
        <w:t xml:space="preserve"> ได้รับการค</w:t>
      </w:r>
      <w:r w:rsidR="002656FF" w:rsidRPr="002D184F">
        <w:rPr>
          <w:rFonts w:ascii="Angsana New" w:hAnsi="Angsana New" w:hint="cs"/>
          <w:spacing w:val="-6"/>
          <w:sz w:val="30"/>
          <w:szCs w:val="30"/>
          <w:cs/>
        </w:rPr>
        <w:t>้ำ</w:t>
      </w:r>
      <w:r w:rsidR="002656FF" w:rsidRPr="002D184F">
        <w:rPr>
          <w:rFonts w:ascii="Angsana New" w:hAnsi="Angsana New"/>
          <w:spacing w:val="-6"/>
          <w:sz w:val="30"/>
          <w:szCs w:val="30"/>
          <w:cs/>
        </w:rPr>
        <w:t>ประกันเงินกู้ยืมระยะยาวจากสถาบันการเงิน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ในประเทศไทยแห่งหน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ึ่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งจาก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bookmarkStart w:id="5" w:name="_Hlk190875827"/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2656FF">
        <w:rPr>
          <w:rFonts w:ascii="Angsana New" w:hAnsi="Angsana New"/>
          <w:spacing w:val="-2"/>
          <w:sz w:val="30"/>
          <w:szCs w:val="30"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</w:rPr>
        <w:t>DVK</w:t>
      </w:r>
      <w:bookmarkEnd w:id="5"/>
      <w:r w:rsidR="002656FF" w:rsidRPr="002656FF">
        <w:rPr>
          <w:rFonts w:ascii="Angsana New" w:hAnsi="Angsana New"/>
          <w:spacing w:val="-2"/>
          <w:sz w:val="30"/>
          <w:szCs w:val="30"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โดย</w:t>
      </w:r>
      <w:r w:rsidR="005B3BFE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และ </w:t>
      </w:r>
      <w:r w:rsidR="005B3BFE">
        <w:rPr>
          <w:rFonts w:ascii="Angsana New" w:hAnsi="Angsana New"/>
          <w:spacing w:val="-2"/>
          <w:sz w:val="30"/>
          <w:szCs w:val="30"/>
        </w:rPr>
        <w:t xml:space="preserve">DVK </w:t>
      </w:r>
      <w:r w:rsidR="005B3BFE">
        <w:rPr>
          <w:rFonts w:ascii="Angsana New" w:hAnsi="Angsana New" w:hint="cs"/>
          <w:spacing w:val="-2"/>
          <w:sz w:val="30"/>
          <w:szCs w:val="30"/>
          <w:cs/>
        </w:rPr>
        <w:t>ต้องปฏิบัติตามเงื่อนไขที่ระบุไว้ในสัญญาเงินกู้ยืม</w:t>
      </w:r>
    </w:p>
    <w:p w14:paraId="31F7D2AF" w14:textId="2C6EA106" w:rsidR="002438FD" w:rsidRPr="007E7830" w:rsidRDefault="0024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B440ADE" w14:textId="77777777" w:rsidR="006F1D18" w:rsidRPr="007F0BED" w:rsidRDefault="003A4C11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F0BED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เงินสดและรายการเทียบเท่าเงินสด</w:t>
      </w:r>
    </w:p>
    <w:p w14:paraId="2C61D611" w14:textId="77777777" w:rsidR="00504970" w:rsidRPr="007E7830" w:rsidRDefault="00504970" w:rsidP="00504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rPr>
          <w:rFonts w:asciiTheme="majorBidi" w:hAnsiTheme="majorBidi" w:cstheme="majorBidi"/>
          <w:sz w:val="28"/>
          <w:szCs w:val="28"/>
          <w:highlight w:val="yellow"/>
          <w:cs/>
          <w:lang w:val="th-TH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0"/>
        <w:gridCol w:w="991"/>
        <w:gridCol w:w="272"/>
        <w:gridCol w:w="988"/>
        <w:gridCol w:w="255"/>
        <w:gridCol w:w="1092"/>
      </w:tblGrid>
      <w:tr w:rsidR="002C6BD5" w:rsidRPr="002848D8" w14:paraId="48DBF106" w14:textId="77777777" w:rsidTr="002D184F">
        <w:trPr>
          <w:tblHeader/>
        </w:trPr>
        <w:tc>
          <w:tcPr>
            <w:tcW w:w="2304" w:type="pct"/>
          </w:tcPr>
          <w:p w14:paraId="405E27E9" w14:textId="77777777" w:rsidR="002C6BD5" w:rsidRPr="002D184F" w:rsidRDefault="002C6BD5" w:rsidP="0015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772DF866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99F4A54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2EF35A4C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6035A" w:rsidRPr="002848D8" w14:paraId="43E74DD0" w14:textId="77777777" w:rsidTr="002D184F">
        <w:trPr>
          <w:tblHeader/>
        </w:trPr>
        <w:tc>
          <w:tcPr>
            <w:tcW w:w="2304" w:type="pct"/>
          </w:tcPr>
          <w:p w14:paraId="38BA3DBC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BDF24DF" w14:textId="0FE2BD5E" w:rsidR="00A6035A" w:rsidRP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1A96551B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44BBB56" w14:textId="50D1E3F3" w:rsidR="00A6035A" w:rsidRP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385E9381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F4D9DB9" w14:textId="1362B4B6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</w:tcPr>
          <w:p w14:paraId="7FA87E39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FF3D80" w14:textId="4ACEA438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6035A" w:rsidRPr="002848D8" w14:paraId="5A7FA13D" w14:textId="77777777" w:rsidTr="002D184F">
        <w:trPr>
          <w:tblHeader/>
        </w:trPr>
        <w:tc>
          <w:tcPr>
            <w:tcW w:w="2304" w:type="pct"/>
          </w:tcPr>
          <w:p w14:paraId="1BA0F736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09389382" w14:textId="13D5275F" w:rsidR="00A6035A" w:rsidRPr="002D184F" w:rsidRDefault="00114BED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6035A" w:rsidRPr="002D18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A2476" w:rsidRPr="002848D8" w14:paraId="7659EECE" w14:textId="77777777" w:rsidTr="002D184F">
        <w:tc>
          <w:tcPr>
            <w:tcW w:w="2304" w:type="pct"/>
          </w:tcPr>
          <w:p w14:paraId="6D599825" w14:textId="77777777" w:rsidR="004A2476" w:rsidRPr="002D184F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9" w:type="pct"/>
          </w:tcPr>
          <w:p w14:paraId="212EAE5E" w14:textId="1774C8D4" w:rsidR="004A2476" w:rsidRPr="002D184F" w:rsidRDefault="00517C0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147" w:type="pct"/>
          </w:tcPr>
          <w:p w14:paraId="16E4076B" w14:textId="77777777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44FD6159" w14:textId="5C80AD41" w:rsidR="004A2476" w:rsidRPr="002D184F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148" w:type="pct"/>
          </w:tcPr>
          <w:p w14:paraId="478C6621" w14:textId="77777777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CECF" w14:textId="17F722A4" w:rsidR="004A2476" w:rsidRPr="002D184F" w:rsidRDefault="0030758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DEB4" w14:textId="77777777" w:rsidR="004A2476" w:rsidRPr="002D184F" w:rsidRDefault="004A2476" w:rsidP="004A2476">
            <w:pPr>
              <w:rPr>
                <w:rFonts w:cs="Arial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4A79" w14:textId="5F9BF635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</w:tr>
      <w:tr w:rsidR="004A2476" w:rsidRPr="002848D8" w14:paraId="0D149947" w14:textId="77777777" w:rsidTr="002D184F">
        <w:tc>
          <w:tcPr>
            <w:tcW w:w="2304" w:type="pct"/>
          </w:tcPr>
          <w:p w14:paraId="732B3AE3" w14:textId="27A7F8FB" w:rsidR="004A2476" w:rsidRPr="002D184F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FF96" w14:textId="7EB1836B" w:rsidR="004A2476" w:rsidRPr="002D184F" w:rsidRDefault="00517C0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321,703</w:t>
            </w:r>
          </w:p>
        </w:tc>
        <w:tc>
          <w:tcPr>
            <w:tcW w:w="147" w:type="pct"/>
          </w:tcPr>
          <w:p w14:paraId="0F2017B4" w14:textId="77777777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11AE" w14:textId="038EA083" w:rsidR="004A2476" w:rsidRPr="002D184F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288,688</w:t>
            </w:r>
          </w:p>
        </w:tc>
        <w:tc>
          <w:tcPr>
            <w:tcW w:w="148" w:type="pct"/>
          </w:tcPr>
          <w:p w14:paraId="17C53062" w14:textId="77777777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CFDC" w14:textId="670AA586" w:rsidR="004A2476" w:rsidRPr="002D184F" w:rsidRDefault="0030758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77,184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BDD80" w14:textId="77777777" w:rsidR="004A2476" w:rsidRPr="002D184F" w:rsidRDefault="004A2476" w:rsidP="004A2476">
            <w:pPr>
              <w:rPr>
                <w:rFonts w:cs="Arial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4248" w14:textId="49A9BA2E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67,389</w:t>
            </w:r>
          </w:p>
        </w:tc>
      </w:tr>
      <w:tr w:rsidR="004A2476" w:rsidRPr="002848D8" w14:paraId="45582C03" w14:textId="77777777" w:rsidTr="002D184F">
        <w:tc>
          <w:tcPr>
            <w:tcW w:w="2304" w:type="pct"/>
          </w:tcPr>
          <w:p w14:paraId="456EDE72" w14:textId="191CCCA1" w:rsidR="004A2476" w:rsidRPr="002D184F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891F5" w14:textId="34E3D3B4" w:rsidR="004A2476" w:rsidRPr="002D184F" w:rsidRDefault="00517C0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3,468</w:t>
            </w:r>
          </w:p>
        </w:tc>
        <w:tc>
          <w:tcPr>
            <w:tcW w:w="147" w:type="pct"/>
          </w:tcPr>
          <w:p w14:paraId="65E435F9" w14:textId="77777777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86B7" w14:textId="37969539" w:rsidR="004A2476" w:rsidRPr="002D184F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7,781</w:t>
            </w:r>
          </w:p>
        </w:tc>
        <w:tc>
          <w:tcPr>
            <w:tcW w:w="148" w:type="pct"/>
          </w:tcPr>
          <w:p w14:paraId="78F824F2" w14:textId="77777777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4B87" w14:textId="4C08389E" w:rsidR="004A2476" w:rsidRPr="002D184F" w:rsidRDefault="0030758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5E5F" w14:textId="77777777" w:rsidR="004A2476" w:rsidRPr="002D184F" w:rsidRDefault="004A2476" w:rsidP="004A2476">
            <w:pPr>
              <w:rPr>
                <w:rFonts w:cs="Arial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544AA" w14:textId="4C3EEA10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</w:tr>
      <w:tr w:rsidR="004A2476" w:rsidRPr="002848D8" w14:paraId="4E2928CB" w14:textId="77777777" w:rsidTr="002D184F">
        <w:tc>
          <w:tcPr>
            <w:tcW w:w="2304" w:type="pct"/>
          </w:tcPr>
          <w:p w14:paraId="47655FBC" w14:textId="7397E120" w:rsidR="004A2476" w:rsidRPr="002D184F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</w:pPr>
            <w:r w:rsidRPr="002D18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169607" w14:textId="1BA767EE" w:rsidR="004A2476" w:rsidRPr="002D184F" w:rsidRDefault="00517C0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325,892</w:t>
            </w:r>
          </w:p>
        </w:tc>
        <w:tc>
          <w:tcPr>
            <w:tcW w:w="147" w:type="pct"/>
          </w:tcPr>
          <w:p w14:paraId="58863F24" w14:textId="77777777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31358D" w14:textId="188599DB" w:rsidR="004A2476" w:rsidRPr="002D184F" w:rsidRDefault="004A2476" w:rsidP="004A24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297,248</w:t>
            </w:r>
          </w:p>
        </w:tc>
        <w:tc>
          <w:tcPr>
            <w:tcW w:w="148" w:type="pct"/>
          </w:tcPr>
          <w:p w14:paraId="47E02429" w14:textId="77777777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80CBC" w14:textId="431369DC" w:rsidR="004A2476" w:rsidRPr="002D184F" w:rsidRDefault="00307587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77,627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vAlign w:val="bottom"/>
          </w:tcPr>
          <w:p w14:paraId="076D9252" w14:textId="77777777" w:rsidR="004A2476" w:rsidRPr="002D184F" w:rsidRDefault="004A2476" w:rsidP="004A2476">
            <w:pPr>
              <w:rPr>
                <w:rFonts w:cs="Arial"/>
                <w:b/>
                <w:bCs/>
                <w:color w:val="000000"/>
                <w:sz w:val="30"/>
                <w:szCs w:val="30"/>
              </w:rPr>
            </w:pPr>
            <w:r w:rsidRPr="002D184F">
              <w:rPr>
                <w:rFonts w:cs="Arial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2F762" w14:textId="1B481D4A" w:rsidR="004A2476" w:rsidRPr="002D184F" w:rsidRDefault="004A2476" w:rsidP="004A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68,715</w:t>
            </w:r>
          </w:p>
        </w:tc>
      </w:tr>
    </w:tbl>
    <w:p w14:paraId="0563932C" w14:textId="085F61FA" w:rsidR="007F234B" w:rsidRDefault="007F2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eastAsia="x-none"/>
        </w:rPr>
      </w:pPr>
    </w:p>
    <w:p w14:paraId="4E3E79BA" w14:textId="77777777" w:rsidR="007F234B" w:rsidRDefault="007F2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eastAsia="x-none"/>
        </w:rPr>
      </w:pPr>
      <w:r>
        <w:rPr>
          <w:rFonts w:ascii="Angsana New" w:hAnsi="Angsana New"/>
          <w:sz w:val="16"/>
          <w:szCs w:val="16"/>
          <w:lang w:eastAsia="x-none"/>
        </w:rPr>
        <w:br w:type="page"/>
      </w:r>
    </w:p>
    <w:p w14:paraId="2457A9C3" w14:textId="35CACE90" w:rsidR="0001074B" w:rsidRPr="00B67246" w:rsidRDefault="0001074B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67246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ลูกหนี้การค้า</w:t>
      </w:r>
    </w:p>
    <w:p w14:paraId="38D46497" w14:textId="4723B96A" w:rsidR="0001074B" w:rsidRPr="005B41C6" w:rsidRDefault="0001074B" w:rsidP="005B41C6">
      <w:pPr>
        <w:spacing w:line="240" w:lineRule="auto"/>
        <w:rPr>
          <w:rFonts w:asciiTheme="majorBidi" w:hAnsiTheme="majorBidi" w:cstheme="majorBidi"/>
          <w:sz w:val="14"/>
          <w:szCs w:val="14"/>
          <w:lang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34"/>
        <w:gridCol w:w="237"/>
        <w:gridCol w:w="1081"/>
        <w:gridCol w:w="237"/>
        <w:gridCol w:w="1070"/>
        <w:gridCol w:w="13"/>
        <w:gridCol w:w="226"/>
        <w:gridCol w:w="15"/>
        <w:gridCol w:w="964"/>
        <w:gridCol w:w="264"/>
        <w:gridCol w:w="1079"/>
      </w:tblGrid>
      <w:tr w:rsidR="008E1157" w:rsidRPr="00970C9B" w14:paraId="771EE730" w14:textId="77777777" w:rsidTr="00A6035A">
        <w:trPr>
          <w:tblHeader/>
        </w:trPr>
        <w:tc>
          <w:tcPr>
            <w:tcW w:w="1666" w:type="pct"/>
            <w:vAlign w:val="bottom"/>
          </w:tcPr>
          <w:p w14:paraId="7E8B75C4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</w:tcPr>
          <w:p w14:paraId="4731D65D" w14:textId="77777777" w:rsidR="008E1157" w:rsidRPr="00003EA6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5DF998DB" w14:textId="77777777" w:rsidR="008E1157" w:rsidRPr="00003EA6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pct"/>
            <w:gridSpan w:val="4"/>
            <w:vAlign w:val="bottom"/>
          </w:tcPr>
          <w:p w14:paraId="4B69F90D" w14:textId="77777777" w:rsidR="008E1157" w:rsidRPr="00003EA6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gridSpan w:val="2"/>
          </w:tcPr>
          <w:p w14:paraId="3B844C5A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pct"/>
            <w:gridSpan w:val="3"/>
          </w:tcPr>
          <w:p w14:paraId="5D71F05C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10F" w:rsidRPr="00C7749C" w14:paraId="3BEDA2D1" w14:textId="77777777" w:rsidTr="00E13C9E">
        <w:trPr>
          <w:tblHeader/>
        </w:trPr>
        <w:tc>
          <w:tcPr>
            <w:tcW w:w="1666" w:type="pct"/>
          </w:tcPr>
          <w:p w14:paraId="41C3DF7F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1261D9E4" w14:textId="33EC8BA4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  <w:t>หมายเหตุ</w:t>
            </w:r>
          </w:p>
        </w:tc>
        <w:tc>
          <w:tcPr>
            <w:tcW w:w="129" w:type="pct"/>
          </w:tcPr>
          <w:p w14:paraId="4EF0AFA2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028EAF59" w14:textId="16D111C3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eastAsia="Calibri" w:hAnsiTheme="majorBidi" w:cstheme="majorBidi"/>
                <w:bCs/>
                <w:spacing w:val="-4"/>
                <w:sz w:val="28"/>
                <w:szCs w:val="28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36E9A679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</w:tcPr>
          <w:p w14:paraId="3CA45231" w14:textId="242354B4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gridSpan w:val="2"/>
          </w:tcPr>
          <w:p w14:paraId="06F1F14E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0AC2E61A" w14:textId="106C6C70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2021FBA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8" w:type="pct"/>
          </w:tcPr>
          <w:p w14:paraId="568809D2" w14:textId="59199FEC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6035A" w:rsidRPr="00454E91" w14:paraId="0B0BDFF7" w14:textId="77777777" w:rsidTr="00A6035A">
        <w:trPr>
          <w:tblHeader/>
        </w:trPr>
        <w:tc>
          <w:tcPr>
            <w:tcW w:w="1666" w:type="pct"/>
          </w:tcPr>
          <w:p w14:paraId="268C0A7D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657B19BA" w14:textId="14B5DEC8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3E96D6E0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96" w:type="pct"/>
            <w:gridSpan w:val="9"/>
          </w:tcPr>
          <w:p w14:paraId="3BBE3534" w14:textId="7E42BA91" w:rsidR="00A6035A" w:rsidRPr="00003EA6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A6035A"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6035A" w:rsidRPr="00D652B1" w14:paraId="016F0343" w14:textId="77777777" w:rsidTr="00A6035A">
        <w:tc>
          <w:tcPr>
            <w:tcW w:w="1666" w:type="pct"/>
          </w:tcPr>
          <w:p w14:paraId="619BB290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09" w:type="pct"/>
          </w:tcPr>
          <w:p w14:paraId="2D1E221E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780FB0A3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0CF851F5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" w:type="pct"/>
          </w:tcPr>
          <w:p w14:paraId="2D6CD77B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</w:tcPr>
          <w:p w14:paraId="43935B5B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" w:type="pct"/>
            <w:gridSpan w:val="2"/>
          </w:tcPr>
          <w:p w14:paraId="07248B74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20068901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" w:type="pct"/>
          </w:tcPr>
          <w:p w14:paraId="35C2B71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8" w:type="pct"/>
          </w:tcPr>
          <w:p w14:paraId="09F7C5E1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23510F" w:rsidRPr="00D652B1" w14:paraId="3C5731E9" w14:textId="77777777" w:rsidTr="00A6035A">
        <w:tc>
          <w:tcPr>
            <w:tcW w:w="1666" w:type="pct"/>
          </w:tcPr>
          <w:p w14:paraId="1ADCCF80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ยังไม่ครบกำหนดชำระ </w:t>
            </w:r>
          </w:p>
        </w:tc>
        <w:tc>
          <w:tcPr>
            <w:tcW w:w="509" w:type="pct"/>
          </w:tcPr>
          <w:p w14:paraId="241110C8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3DBD9F3D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2E92A970" w14:textId="2B18D384" w:rsidR="0023510F" w:rsidRPr="00003EA6" w:rsidRDefault="00B67246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4B7AE762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450B6F32" w14:textId="6C064DB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62B5ADC6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6ED8723F" w14:textId="32688942" w:rsidR="0023510F" w:rsidRPr="00003EA6" w:rsidRDefault="00B67246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  <w:tc>
          <w:tcPr>
            <w:tcW w:w="144" w:type="pct"/>
          </w:tcPr>
          <w:p w14:paraId="00A3DB9E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92CF246" w14:textId="74E282BA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3,949</w:t>
            </w:r>
          </w:p>
        </w:tc>
      </w:tr>
      <w:tr w:rsidR="0023510F" w:rsidRPr="00D652B1" w14:paraId="139F77F8" w14:textId="77777777" w:rsidTr="00A6035A">
        <w:tc>
          <w:tcPr>
            <w:tcW w:w="1666" w:type="pct"/>
          </w:tcPr>
          <w:p w14:paraId="78228BC0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509" w:type="pct"/>
          </w:tcPr>
          <w:p w14:paraId="60582DA6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1DC1E89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648C3074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712BC54D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373D2225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3F53B2FE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0906940B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C6A0E56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BB4D6C0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10F" w:rsidRPr="00D652B1" w14:paraId="487547DC" w14:textId="77777777" w:rsidTr="00A6035A">
        <w:trPr>
          <w:trHeight w:val="330"/>
        </w:trPr>
        <w:tc>
          <w:tcPr>
            <w:tcW w:w="1666" w:type="pct"/>
          </w:tcPr>
          <w:p w14:paraId="67CA0E14" w14:textId="77777777" w:rsidR="0023510F" w:rsidRPr="00003EA6" w:rsidRDefault="0023510F" w:rsidP="0023510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509" w:type="pct"/>
          </w:tcPr>
          <w:p w14:paraId="4D8AFCD1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6811B8D0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0AEBEA11" w14:textId="7277438B" w:rsidR="0023510F" w:rsidRPr="00003EA6" w:rsidRDefault="00B67246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177F543D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0ACF5545" w14:textId="633F612E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4F06F8E1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5986AE26" w14:textId="7969675F" w:rsidR="0023510F" w:rsidRPr="00003EA6" w:rsidRDefault="00B67246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  <w:tc>
          <w:tcPr>
            <w:tcW w:w="144" w:type="pct"/>
          </w:tcPr>
          <w:p w14:paraId="1ED3BC8D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BF53168" w14:textId="071DBC32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510F" w:rsidRPr="00D652B1" w14:paraId="4D62EF1F" w14:textId="77777777" w:rsidTr="00A6035A">
        <w:tc>
          <w:tcPr>
            <w:tcW w:w="1666" w:type="pct"/>
          </w:tcPr>
          <w:p w14:paraId="5B04835B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9" w:type="pct"/>
          </w:tcPr>
          <w:p w14:paraId="573031A5" w14:textId="31BC0CD3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9" w:type="pct"/>
          </w:tcPr>
          <w:p w14:paraId="6EED5CE2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2311310E" w14:textId="64672E78" w:rsidR="0023510F" w:rsidRPr="00003EA6" w:rsidRDefault="00B67246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6593AFBD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6DC9D4B4" w14:textId="77C22C4B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72F1DE92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47782" w14:textId="53F65B6B" w:rsidR="0023510F" w:rsidRPr="00003EA6" w:rsidRDefault="00B67246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6,810</w:t>
            </w:r>
          </w:p>
        </w:tc>
        <w:tc>
          <w:tcPr>
            <w:tcW w:w="144" w:type="pct"/>
          </w:tcPr>
          <w:p w14:paraId="1499826E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02D8562" w14:textId="40026172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3,949</w:t>
            </w:r>
          </w:p>
        </w:tc>
      </w:tr>
      <w:tr w:rsidR="0023510F" w:rsidRPr="00DB5171" w14:paraId="59DB2467" w14:textId="77777777" w:rsidTr="00A6035A">
        <w:tc>
          <w:tcPr>
            <w:tcW w:w="1666" w:type="pct"/>
          </w:tcPr>
          <w:p w14:paraId="677C4F07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509" w:type="pct"/>
          </w:tcPr>
          <w:p w14:paraId="26F0A66C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792D3FC4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7F44DCB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9" w:type="pct"/>
          </w:tcPr>
          <w:p w14:paraId="52594DDF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70D37C8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6121D057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69428DE4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4" w:type="pct"/>
          </w:tcPr>
          <w:p w14:paraId="394A606F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5625EC8" w14:textId="77777777" w:rsidR="0023510F" w:rsidRPr="005B41C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23510F" w:rsidRPr="00D652B1" w14:paraId="4520642E" w14:textId="77777777" w:rsidTr="00A6035A">
        <w:tc>
          <w:tcPr>
            <w:tcW w:w="1666" w:type="pct"/>
          </w:tcPr>
          <w:p w14:paraId="3F96A343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509" w:type="pct"/>
          </w:tcPr>
          <w:p w14:paraId="110229B8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1B072C4C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7D3B18C7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5F327AD5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2E9F36FD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2D0D5A2F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7449817B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2F945AB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FF27FDE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10F" w:rsidRPr="00D652B1" w14:paraId="6985FF6A" w14:textId="77777777" w:rsidTr="00A6035A">
        <w:tc>
          <w:tcPr>
            <w:tcW w:w="1666" w:type="pct"/>
          </w:tcPr>
          <w:p w14:paraId="06B00E5C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ยังไม่ครบกำหนดชำระ </w:t>
            </w:r>
          </w:p>
        </w:tc>
        <w:tc>
          <w:tcPr>
            <w:tcW w:w="509" w:type="pct"/>
          </w:tcPr>
          <w:p w14:paraId="2B238423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0C910CB5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33A13500" w14:textId="3A53B697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390,47</w:t>
            </w:r>
            <w:r w:rsidR="007F4C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" w:type="pct"/>
          </w:tcPr>
          <w:p w14:paraId="4A7B1226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6E740AC7" w14:textId="42329F3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415,367</w:t>
            </w:r>
          </w:p>
        </w:tc>
        <w:tc>
          <w:tcPr>
            <w:tcW w:w="130" w:type="pct"/>
            <w:gridSpan w:val="2"/>
          </w:tcPr>
          <w:p w14:paraId="74CE5F5D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2C2D625B" w14:textId="1B13D2AF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104,662</w:t>
            </w:r>
          </w:p>
        </w:tc>
        <w:tc>
          <w:tcPr>
            <w:tcW w:w="144" w:type="pct"/>
          </w:tcPr>
          <w:p w14:paraId="6423025E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E1EAAAA" w14:textId="4AF3D3E0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85,615</w:t>
            </w:r>
          </w:p>
        </w:tc>
      </w:tr>
      <w:tr w:rsidR="0023510F" w:rsidRPr="00D652B1" w14:paraId="6C4EB78D" w14:textId="77777777" w:rsidTr="00A6035A">
        <w:tc>
          <w:tcPr>
            <w:tcW w:w="1666" w:type="pct"/>
          </w:tcPr>
          <w:p w14:paraId="54A48689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09" w:type="pct"/>
          </w:tcPr>
          <w:p w14:paraId="46CA075E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4F897392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7237A62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571AF357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3FF64678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65FA38B7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4B5EBD7D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C984BAA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99B77C6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10F" w:rsidRPr="00D652B1" w14:paraId="3A887876" w14:textId="77777777" w:rsidTr="00A6035A">
        <w:tc>
          <w:tcPr>
            <w:tcW w:w="1666" w:type="pct"/>
          </w:tcPr>
          <w:p w14:paraId="22E48726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09" w:type="pct"/>
          </w:tcPr>
          <w:p w14:paraId="34217813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03083E62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E4DE208" w14:textId="45602D3A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84,849</w:t>
            </w:r>
          </w:p>
        </w:tc>
        <w:tc>
          <w:tcPr>
            <w:tcW w:w="129" w:type="pct"/>
          </w:tcPr>
          <w:p w14:paraId="3CE54219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422586EF" w14:textId="0F21E7CA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84,062</w:t>
            </w:r>
          </w:p>
        </w:tc>
        <w:tc>
          <w:tcPr>
            <w:tcW w:w="130" w:type="pct"/>
            <w:gridSpan w:val="2"/>
          </w:tcPr>
          <w:p w14:paraId="34B64E19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50DEF5AA" w14:textId="58DFF424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22,299</w:t>
            </w:r>
          </w:p>
        </w:tc>
        <w:tc>
          <w:tcPr>
            <w:tcW w:w="144" w:type="pct"/>
          </w:tcPr>
          <w:p w14:paraId="148359C5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E179A55" w14:textId="2B2D9592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24,450</w:t>
            </w:r>
          </w:p>
        </w:tc>
      </w:tr>
      <w:tr w:rsidR="0023510F" w:rsidRPr="00D652B1" w14:paraId="6D9D3CE4" w14:textId="77777777" w:rsidTr="00A6035A">
        <w:tc>
          <w:tcPr>
            <w:tcW w:w="1666" w:type="pct"/>
          </w:tcPr>
          <w:p w14:paraId="20820895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09" w:type="pct"/>
          </w:tcPr>
          <w:p w14:paraId="378FFB12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299FAB32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D7765D8" w14:textId="6800C171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6,284</w:t>
            </w:r>
          </w:p>
        </w:tc>
        <w:tc>
          <w:tcPr>
            <w:tcW w:w="129" w:type="pct"/>
          </w:tcPr>
          <w:p w14:paraId="188AF0A7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253F00C6" w14:textId="1E167156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</w:p>
        </w:tc>
        <w:tc>
          <w:tcPr>
            <w:tcW w:w="130" w:type="pct"/>
            <w:gridSpan w:val="2"/>
          </w:tcPr>
          <w:p w14:paraId="7D0D780E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08C39FE9" w14:textId="5346A8CA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44" w:type="pct"/>
          </w:tcPr>
          <w:p w14:paraId="53DA53A2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9C74B36" w14:textId="574CF73F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510F" w:rsidRPr="00D652B1" w14:paraId="00D9936A" w14:textId="77777777" w:rsidTr="00A6035A">
        <w:tc>
          <w:tcPr>
            <w:tcW w:w="1666" w:type="pct"/>
          </w:tcPr>
          <w:p w14:paraId="4435F4C8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09" w:type="pct"/>
          </w:tcPr>
          <w:p w14:paraId="64FC8388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464EE14E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5B265290" w14:textId="3E4812D4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29" w:type="pct"/>
          </w:tcPr>
          <w:p w14:paraId="683A475C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1ED08797" w14:textId="418F86D3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30" w:type="pct"/>
            <w:gridSpan w:val="2"/>
          </w:tcPr>
          <w:p w14:paraId="40EE664D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14D76587" w14:textId="58C62E30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65E9F72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717A31F" w14:textId="682620D1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510F" w:rsidRPr="00D652B1" w14:paraId="40F3F848" w14:textId="77777777" w:rsidTr="00A6035A">
        <w:tc>
          <w:tcPr>
            <w:tcW w:w="1666" w:type="pct"/>
          </w:tcPr>
          <w:p w14:paraId="35F8F0FF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09" w:type="pct"/>
          </w:tcPr>
          <w:p w14:paraId="2A4235EA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491B17B1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2F68B84B" w14:textId="3EB7BA47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  <w:tc>
          <w:tcPr>
            <w:tcW w:w="129" w:type="pct"/>
          </w:tcPr>
          <w:p w14:paraId="5F72EAAA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56A1584B" w14:textId="7C904EA2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5,976</w:t>
            </w:r>
          </w:p>
        </w:tc>
        <w:tc>
          <w:tcPr>
            <w:tcW w:w="130" w:type="pct"/>
            <w:gridSpan w:val="2"/>
          </w:tcPr>
          <w:p w14:paraId="06C51B9A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52C09B11" w14:textId="00806F14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1,034</w:t>
            </w:r>
          </w:p>
        </w:tc>
        <w:tc>
          <w:tcPr>
            <w:tcW w:w="144" w:type="pct"/>
          </w:tcPr>
          <w:p w14:paraId="4209B6E3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9BA08E5" w14:textId="58CA1A76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</w:tr>
      <w:tr w:rsidR="0023510F" w:rsidRPr="00D652B1" w14:paraId="2CDB5572" w14:textId="77777777" w:rsidTr="00A6035A">
        <w:tc>
          <w:tcPr>
            <w:tcW w:w="1666" w:type="pct"/>
          </w:tcPr>
          <w:p w14:paraId="6A88B9BF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" w:type="pct"/>
          </w:tcPr>
          <w:p w14:paraId="1A4ABB31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3FFC025E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1F3B97F" w14:textId="77C8E6D1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489,13</w:t>
            </w:r>
            <w:r w:rsidR="00CF48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9" w:type="pct"/>
          </w:tcPr>
          <w:p w14:paraId="3E2025D0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2576CE2" w14:textId="5677323B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507,862</w:t>
            </w:r>
          </w:p>
        </w:tc>
        <w:tc>
          <w:tcPr>
            <w:tcW w:w="130" w:type="pct"/>
            <w:gridSpan w:val="2"/>
          </w:tcPr>
          <w:p w14:paraId="1EF90F84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53D506B4" w14:textId="2EC8F079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128,092</w:t>
            </w:r>
          </w:p>
        </w:tc>
        <w:tc>
          <w:tcPr>
            <w:tcW w:w="144" w:type="pct"/>
          </w:tcPr>
          <w:p w14:paraId="2E6F19BC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73AFBD0" w14:textId="52E4BA2C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111,361</w:t>
            </w:r>
          </w:p>
        </w:tc>
      </w:tr>
      <w:tr w:rsidR="0023510F" w:rsidRPr="00D652B1" w14:paraId="7BDD68AB" w14:textId="77777777" w:rsidTr="00A6035A">
        <w:tc>
          <w:tcPr>
            <w:tcW w:w="1666" w:type="pct"/>
          </w:tcPr>
          <w:p w14:paraId="7569CC0E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9" w:type="pct"/>
          </w:tcPr>
          <w:p w14:paraId="76C62686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2AC0E32F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4D84955" w14:textId="082CB4F1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489,13</w:t>
            </w:r>
            <w:r w:rsidR="00CF48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9" w:type="pct"/>
          </w:tcPr>
          <w:p w14:paraId="388211C1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0EFE4B7" w14:textId="5D234E10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507,862</w:t>
            </w:r>
          </w:p>
        </w:tc>
        <w:tc>
          <w:tcPr>
            <w:tcW w:w="130" w:type="pct"/>
            <w:gridSpan w:val="2"/>
          </w:tcPr>
          <w:p w14:paraId="3E2624E3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5861DB3A" w14:textId="137EAB60" w:rsidR="0023510F" w:rsidRPr="00003EA6" w:rsidRDefault="002151EE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134,902</w:t>
            </w:r>
          </w:p>
        </w:tc>
        <w:tc>
          <w:tcPr>
            <w:tcW w:w="144" w:type="pct"/>
          </w:tcPr>
          <w:p w14:paraId="3D2413D7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C19FBCB" w14:textId="0B4F79D2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115,310</w:t>
            </w:r>
          </w:p>
        </w:tc>
      </w:tr>
      <w:tr w:rsidR="0023510F" w:rsidRPr="00D652B1" w14:paraId="591DE2F9" w14:textId="77777777" w:rsidTr="00A6035A">
        <w:tc>
          <w:tcPr>
            <w:tcW w:w="1666" w:type="pct"/>
          </w:tcPr>
          <w:p w14:paraId="780564B9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09" w:type="pct"/>
          </w:tcPr>
          <w:p w14:paraId="01F6101C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57D4C23C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E314867" w14:textId="77777777" w:rsidR="0023510F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024ED7" w14:textId="4609B4C0" w:rsidR="006F6361" w:rsidRPr="00003EA6" w:rsidRDefault="006F6361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(7,089)</w:t>
            </w:r>
          </w:p>
        </w:tc>
        <w:tc>
          <w:tcPr>
            <w:tcW w:w="129" w:type="pct"/>
          </w:tcPr>
          <w:p w14:paraId="68979234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A2F0D1D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24FE15" w14:textId="1A16CE9B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(5,673)</w:t>
            </w:r>
          </w:p>
        </w:tc>
        <w:tc>
          <w:tcPr>
            <w:tcW w:w="130" w:type="pct"/>
            <w:gridSpan w:val="2"/>
          </w:tcPr>
          <w:p w14:paraId="61346F93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285D926B" w14:textId="77777777" w:rsidR="0023510F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480685" w14:textId="3A136ED9" w:rsidR="006F6361" w:rsidRPr="00003EA6" w:rsidRDefault="006F6361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(1,286)</w:t>
            </w:r>
          </w:p>
        </w:tc>
        <w:tc>
          <w:tcPr>
            <w:tcW w:w="144" w:type="pct"/>
          </w:tcPr>
          <w:p w14:paraId="202ED2CB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F5559B9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434E3" w14:textId="68600531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(1,286)</w:t>
            </w:r>
          </w:p>
        </w:tc>
      </w:tr>
      <w:tr w:rsidR="0023510F" w:rsidRPr="00D652B1" w14:paraId="11A650F5" w14:textId="77777777" w:rsidTr="00A6035A">
        <w:tc>
          <w:tcPr>
            <w:tcW w:w="1666" w:type="pct"/>
          </w:tcPr>
          <w:p w14:paraId="6A99439F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09" w:type="pct"/>
          </w:tcPr>
          <w:p w14:paraId="14C40A73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FD18F88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57C1F42" w14:textId="3E7D48BD" w:rsidR="0023510F" w:rsidRPr="00003EA6" w:rsidDel="00C94F82" w:rsidRDefault="006F6361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482,0</w:t>
            </w:r>
            <w:r w:rsidR="007F4C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29" w:type="pct"/>
          </w:tcPr>
          <w:p w14:paraId="65C8126C" w14:textId="77777777" w:rsidR="0023510F" w:rsidRPr="00003EA6" w:rsidRDefault="0023510F" w:rsidP="00235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77A535" w14:textId="509A653C" w:rsidR="0023510F" w:rsidRPr="00003EA6" w:rsidDel="00C94F82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502,189</w:t>
            </w:r>
          </w:p>
        </w:tc>
        <w:tc>
          <w:tcPr>
            <w:tcW w:w="130" w:type="pct"/>
            <w:gridSpan w:val="2"/>
          </w:tcPr>
          <w:p w14:paraId="5409B247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092756" w14:textId="49EAB029" w:rsidR="0023510F" w:rsidRPr="00003EA6" w:rsidRDefault="006F6361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133,616</w:t>
            </w:r>
          </w:p>
        </w:tc>
        <w:tc>
          <w:tcPr>
            <w:tcW w:w="144" w:type="pct"/>
          </w:tcPr>
          <w:p w14:paraId="6136C40A" w14:textId="77777777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D0B9D83" w14:textId="08D7FA10" w:rsidR="0023510F" w:rsidRPr="00003EA6" w:rsidRDefault="0023510F" w:rsidP="0023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114,024</w:t>
            </w:r>
          </w:p>
        </w:tc>
      </w:tr>
    </w:tbl>
    <w:p w14:paraId="70D3645D" w14:textId="78BE2856" w:rsidR="00415B58" w:rsidRPr="005B41C6" w:rsidRDefault="00415B58" w:rsidP="005B41C6">
      <w:pPr>
        <w:spacing w:line="240" w:lineRule="auto"/>
        <w:rPr>
          <w:sz w:val="14"/>
          <w:szCs w:val="14"/>
        </w:rPr>
      </w:pPr>
    </w:p>
    <w:tbl>
      <w:tblPr>
        <w:tblW w:w="91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9"/>
        <w:gridCol w:w="271"/>
        <w:gridCol w:w="1077"/>
        <w:gridCol w:w="242"/>
        <w:gridCol w:w="1020"/>
        <w:gridCol w:w="271"/>
        <w:gridCol w:w="991"/>
        <w:gridCol w:w="251"/>
        <w:gridCol w:w="1090"/>
      </w:tblGrid>
      <w:tr w:rsidR="00415B58" w:rsidRPr="00847622" w14:paraId="7AC30D2C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E09F" w14:textId="4BA76B7C" w:rsidR="008E1157" w:rsidRPr="00386E23" w:rsidRDefault="005044AE" w:rsidP="005044AE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86E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3E2CFADE" w14:textId="77777777" w:rsidR="008E1157" w:rsidRPr="00003EA6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FEF2" w14:textId="77777777" w:rsidR="008E1157" w:rsidRPr="00003EA6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6161841F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67CEA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003EA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23510F" w:rsidRPr="00847622" w14:paraId="1D2715DA" w14:textId="77777777" w:rsidTr="003051AD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4E0B" w14:textId="7C693FD4" w:rsidR="0023510F" w:rsidRPr="00386E23" w:rsidRDefault="0023510F" w:rsidP="0023510F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left="166"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86E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007B59D" w14:textId="77777777" w:rsidR="0023510F" w:rsidRPr="00003EA6" w:rsidRDefault="0023510F" w:rsidP="0023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72CF3C05" w14:textId="1BDF536C" w:rsidR="0023510F" w:rsidRPr="00003EA6" w:rsidRDefault="0023510F" w:rsidP="0023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33E92EA" w14:textId="77777777" w:rsidR="0023510F" w:rsidRPr="00003EA6" w:rsidRDefault="0023510F" w:rsidP="0023510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6296E1AA" w14:textId="72188B83" w:rsidR="0023510F" w:rsidRPr="00003EA6" w:rsidRDefault="0023510F" w:rsidP="0023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15C1B9C" w14:textId="77777777" w:rsidR="0023510F" w:rsidRPr="00003EA6" w:rsidRDefault="0023510F" w:rsidP="0023510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559C1C3E" w14:textId="3728F98F" w:rsidR="0023510F" w:rsidRPr="00003EA6" w:rsidRDefault="0023510F" w:rsidP="0023510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60F457EE" w14:textId="77777777" w:rsidR="0023510F" w:rsidRPr="00003EA6" w:rsidRDefault="0023510F" w:rsidP="0023510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18DE2466" w14:textId="634901A1" w:rsidR="0023510F" w:rsidRPr="00003EA6" w:rsidRDefault="0023510F" w:rsidP="0023510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3510F" w:rsidRPr="00847622" w14:paraId="107B40EE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</w:tcPr>
          <w:p w14:paraId="7F7E19E4" w14:textId="77777777" w:rsidR="0023510F" w:rsidRPr="00003EA6" w:rsidRDefault="0023510F" w:rsidP="0023510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3B44DE5" w14:textId="77777777" w:rsidR="0023510F" w:rsidRPr="00003EA6" w:rsidRDefault="0023510F" w:rsidP="0023510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1D0CA7" w14:textId="1757EF1B" w:rsidR="0023510F" w:rsidRPr="00003EA6" w:rsidRDefault="0023510F" w:rsidP="0023510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813C3" w:rsidRPr="00847622" w14:paraId="57DFEB6B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</w:tcPr>
          <w:p w14:paraId="0B0C1C6F" w14:textId="0752C2D7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6AAB8D56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525A133A" w14:textId="10088C48" w:rsidR="002813C3" w:rsidRPr="002813C3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813C3">
              <w:rPr>
                <w:rFonts w:asciiTheme="majorBidi" w:hAnsiTheme="majorBidi" w:cstheme="majorBidi"/>
                <w:sz w:val="28"/>
                <w:szCs w:val="28"/>
              </w:rPr>
              <w:t>5,673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4A082FE" w14:textId="77777777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7CCE2BD4" w14:textId="508EF0C2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10,648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C7450E4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654FEB74" w14:textId="5A93A6C4" w:rsidR="002813C3" w:rsidRPr="002813C3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813C3">
              <w:rPr>
                <w:rFonts w:asciiTheme="majorBidi" w:hAnsiTheme="majorBidi" w:cstheme="majorBidi"/>
                <w:sz w:val="28"/>
                <w:szCs w:val="28"/>
              </w:rPr>
              <w:t>1,286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4608BCEC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58448645" w14:textId="3C13FCD0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</w:tr>
      <w:tr w:rsidR="002813C3" w:rsidRPr="00847622" w14:paraId="7DA40584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</w:tcPr>
          <w:p w14:paraId="6376B144" w14:textId="77777777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B7B707E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2997761B" w14:textId="60B04B89" w:rsidR="002813C3" w:rsidRPr="00003EA6" w:rsidRDefault="00983686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65610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29AA59A" w14:textId="77777777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71CFDCD5" w14:textId="093C274F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4E57DA0E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1B551C89" w14:textId="7FB42725" w:rsidR="002813C3" w:rsidRPr="00003EA6" w:rsidRDefault="00565610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2B347841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16F63034" w14:textId="74BA20E5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1,325</w:t>
            </w:r>
          </w:p>
        </w:tc>
      </w:tr>
      <w:tr w:rsidR="002813C3" w:rsidRPr="00847622" w14:paraId="621A519E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</w:tcPr>
          <w:p w14:paraId="14A782FC" w14:textId="6A6B5FB7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958C8B2" w14:textId="77777777" w:rsidR="002813C3" w:rsidRPr="00003EA6" w:rsidRDefault="002813C3" w:rsidP="0028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5E185BFC" w14:textId="2ACE1382" w:rsidR="002813C3" w:rsidRPr="00003EA6" w:rsidRDefault="007C6A65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78DAE2F" w14:textId="77777777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41602088" w14:textId="5A540773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FCCEAFC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135F7667" w14:textId="72CD1F36" w:rsidR="002813C3" w:rsidRPr="00003EA6" w:rsidRDefault="00CF48FC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504E1161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5DFD8669" w14:textId="71437F5E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13C3" w:rsidRPr="00847622" w14:paraId="06CD53FD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</w:tcPr>
          <w:p w14:paraId="31EB5339" w14:textId="2219C966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BE472E5" w14:textId="77777777" w:rsidR="002813C3" w:rsidRPr="00003EA6" w:rsidRDefault="002813C3" w:rsidP="0028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76189614" w14:textId="6D915440" w:rsidR="002813C3" w:rsidRPr="00003EA6" w:rsidRDefault="00565610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84263C5" w14:textId="77777777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15FA42A1" w14:textId="1A8E1C7D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(6,299)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3CDAC798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3027F965" w14:textId="14C72FDF" w:rsidR="002813C3" w:rsidRPr="00003EA6" w:rsidRDefault="00565610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0897761B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359A9831" w14:textId="79CF47DB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(2,722)</w:t>
            </w:r>
          </w:p>
        </w:tc>
      </w:tr>
      <w:tr w:rsidR="002813C3" w:rsidRPr="00847622" w14:paraId="3617A8E6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</w:tcPr>
          <w:p w14:paraId="5C5CE841" w14:textId="05721DED" w:rsidR="002813C3" w:rsidRPr="00003EA6" w:rsidRDefault="002813C3" w:rsidP="0028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ผลกระทบจากอัตราแลกเปลี่ยน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346E3A5" w14:textId="77777777" w:rsidR="002813C3" w:rsidRPr="00003EA6" w:rsidRDefault="002813C3" w:rsidP="0028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AF04D" w14:textId="77777777" w:rsidR="002813C3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982F93" w14:textId="45DA081B" w:rsidR="00983686" w:rsidRPr="00003EA6" w:rsidRDefault="00565610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4665CCFB" w14:textId="77777777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212BE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583F6" w14:textId="4CD5D512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9546450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E4A4A" w14:textId="77777777" w:rsidR="002813C3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9912C6" w14:textId="4DB49A60" w:rsidR="00CF48FC" w:rsidRPr="00003EA6" w:rsidRDefault="00CF48FC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6C721B3B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5754F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B9673" w14:textId="0E8250A3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13C3" w:rsidRPr="00847622" w14:paraId="5D6666B7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</w:tcPr>
          <w:p w14:paraId="4ACA13EB" w14:textId="3609695D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456AFC68" w14:textId="77777777" w:rsidR="002813C3" w:rsidRPr="00003EA6" w:rsidRDefault="002813C3" w:rsidP="0028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61FA0C" w14:textId="42DF24C5" w:rsidR="002813C3" w:rsidRPr="00003EA6" w:rsidRDefault="00983686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7,089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DC27727" w14:textId="77777777" w:rsidR="002813C3" w:rsidRPr="00003EA6" w:rsidRDefault="002813C3" w:rsidP="002813C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61D003" w14:textId="5B161AC3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B75C972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E09C1" w14:textId="17784BA8" w:rsidR="002813C3" w:rsidRPr="00003EA6" w:rsidRDefault="00CF48FC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45892E52" w14:textId="77777777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2C759" w14:textId="44BBFCDA" w:rsidR="002813C3" w:rsidRPr="00003EA6" w:rsidRDefault="002813C3" w:rsidP="0028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1,286</w:t>
            </w:r>
          </w:p>
        </w:tc>
      </w:tr>
    </w:tbl>
    <w:p w14:paraId="21073CA3" w14:textId="77777777" w:rsidR="00FB2CE5" w:rsidRPr="005B41C6" w:rsidRDefault="00FB2CE5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2BF92E5B" w14:textId="3FE7B68E" w:rsidR="008E1157" w:rsidRPr="008E1157" w:rsidRDefault="008E1157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8E1157">
        <w:rPr>
          <w:rFonts w:ascii="Angsana New" w:hAnsi="Angsana New"/>
          <w:spacing w:val="-2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8E1157">
        <w:rPr>
          <w:rFonts w:ascii="Angsana New" w:hAnsi="Angsana New"/>
          <w:spacing w:val="-2"/>
          <w:sz w:val="30"/>
          <w:szCs w:val="30"/>
          <w:cs/>
        </w:rPr>
        <w:t>ผยในหมายเหตุ</w:t>
      </w:r>
      <w:r w:rsidRPr="00C95108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Pr="00C95108">
        <w:rPr>
          <w:rFonts w:ascii="Angsana New" w:hAnsi="Angsana New"/>
          <w:spacing w:val="-2"/>
          <w:sz w:val="30"/>
          <w:szCs w:val="30"/>
        </w:rPr>
        <w:t>2</w:t>
      </w:r>
      <w:r w:rsidR="00EC0DF0">
        <w:rPr>
          <w:rFonts w:ascii="Angsana New" w:hAnsi="Angsana New"/>
          <w:spacing w:val="-2"/>
          <w:sz w:val="30"/>
          <w:szCs w:val="30"/>
        </w:rPr>
        <w:t>0</w:t>
      </w:r>
      <w:r w:rsidR="00114BED">
        <w:rPr>
          <w:rFonts w:ascii="Angsana New" w:hAnsi="Angsana New"/>
          <w:spacing w:val="-2"/>
          <w:sz w:val="30"/>
          <w:szCs w:val="30"/>
        </w:rPr>
        <w:t>(</w:t>
      </w:r>
      <w:r w:rsidRPr="00C95108">
        <w:rPr>
          <w:rFonts w:ascii="Angsana New" w:hAnsi="Angsana New"/>
          <w:spacing w:val="-2"/>
          <w:sz w:val="30"/>
          <w:szCs w:val="30"/>
          <w:cs/>
        </w:rPr>
        <w:t>ข.</w:t>
      </w:r>
      <w:r w:rsidRPr="00C95108">
        <w:rPr>
          <w:rFonts w:ascii="Angsana New" w:hAnsi="Angsana New"/>
          <w:spacing w:val="-2"/>
          <w:sz w:val="30"/>
          <w:szCs w:val="30"/>
        </w:rPr>
        <w:t>1</w:t>
      </w:r>
      <w:r w:rsidR="00114BED">
        <w:rPr>
          <w:rFonts w:ascii="Angsana New" w:hAnsi="Angsana New"/>
          <w:spacing w:val="-2"/>
          <w:sz w:val="30"/>
          <w:szCs w:val="30"/>
        </w:rPr>
        <w:t>)</w:t>
      </w:r>
    </w:p>
    <w:p w14:paraId="67EFB02A" w14:textId="72077D1D" w:rsidR="00504970" w:rsidRPr="00032D20" w:rsidRDefault="00504970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สินค้าคงเหลือ</w:t>
      </w:r>
    </w:p>
    <w:p w14:paraId="71462E6B" w14:textId="77777777" w:rsidR="00B5759F" w:rsidRPr="00F4437E" w:rsidRDefault="00B5759F" w:rsidP="00B57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1"/>
        <w:gridCol w:w="272"/>
        <w:gridCol w:w="1171"/>
        <w:gridCol w:w="255"/>
        <w:gridCol w:w="1181"/>
      </w:tblGrid>
      <w:tr w:rsidR="00B5759F" w:rsidRPr="002848D8" w14:paraId="79BE2F86" w14:textId="77777777" w:rsidTr="00AE7247">
        <w:trPr>
          <w:tblHeader/>
        </w:trPr>
        <w:tc>
          <w:tcPr>
            <w:tcW w:w="2010" w:type="pct"/>
          </w:tcPr>
          <w:p w14:paraId="2C6FC60B" w14:textId="77777777" w:rsidR="00B5759F" w:rsidRPr="002848D8" w:rsidRDefault="00B5759F" w:rsidP="00CE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70D618C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76411A0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1504F1D5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4B40" w:rsidRPr="002848D8" w14:paraId="4C9B1CA4" w14:textId="77777777" w:rsidTr="002D184F">
        <w:trPr>
          <w:tblHeader/>
        </w:trPr>
        <w:tc>
          <w:tcPr>
            <w:tcW w:w="2010" w:type="pct"/>
          </w:tcPr>
          <w:p w14:paraId="10321BE6" w14:textId="77777777" w:rsidR="005B4B40" w:rsidRPr="002848D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64EF8A" w14:textId="10ECFFF1" w:rsidR="005B4B40" w:rsidRPr="00A6035A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544668AF" w14:textId="77777777" w:rsidR="005B4B40" w:rsidRPr="002848D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2ADC9D" w14:textId="409F65C3" w:rsidR="005B4B40" w:rsidRPr="00A6035A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035E411D" w14:textId="77777777" w:rsidR="005B4B40" w:rsidRPr="002848D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F4B35A" w14:textId="7FE3A415" w:rsidR="005B4B40" w:rsidRPr="00EB695A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</w:tcPr>
          <w:p w14:paraId="339157EA" w14:textId="77777777" w:rsidR="005B4B40" w:rsidRPr="002848D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9E68C23" w14:textId="2C9FA362" w:rsidR="005B4B40" w:rsidRPr="00EB695A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B4B40" w:rsidRPr="002848D8" w14:paraId="01C88EDC" w14:textId="77777777" w:rsidTr="002D184F">
        <w:trPr>
          <w:tblHeader/>
        </w:trPr>
        <w:tc>
          <w:tcPr>
            <w:tcW w:w="2010" w:type="pct"/>
          </w:tcPr>
          <w:p w14:paraId="75A69811" w14:textId="77777777" w:rsidR="005B4B40" w:rsidRPr="002848D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1324B1E0" w14:textId="1E77A9B5" w:rsidR="005B4B40" w:rsidRPr="002848D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B4B40" w:rsidRPr="002848D8" w14:paraId="38AAEBEC" w14:textId="77777777" w:rsidTr="002D184F">
        <w:tc>
          <w:tcPr>
            <w:tcW w:w="2010" w:type="pct"/>
          </w:tcPr>
          <w:p w14:paraId="061D2F0B" w14:textId="77777777" w:rsidR="005B4B40" w:rsidRPr="0095147D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7" w:type="pct"/>
          </w:tcPr>
          <w:p w14:paraId="28A2776A" w14:textId="5BF0647D" w:rsidR="005B4B40" w:rsidRPr="00BF18E1" w:rsidRDefault="00BA183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74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4,075</w:t>
            </w:r>
          </w:p>
        </w:tc>
        <w:tc>
          <w:tcPr>
            <w:tcW w:w="147" w:type="pct"/>
          </w:tcPr>
          <w:p w14:paraId="7BCBF3BD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5A528D3C" w14:textId="3E627189" w:rsidR="005B4B40" w:rsidRPr="00FB2A8E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81,916</w:t>
            </w:r>
          </w:p>
        </w:tc>
        <w:tc>
          <w:tcPr>
            <w:tcW w:w="148" w:type="pct"/>
          </w:tcPr>
          <w:p w14:paraId="2C012ADD" w14:textId="77777777" w:rsidR="005B4B40" w:rsidRPr="00FB2A8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219F" w14:textId="6E006012" w:rsidR="005B4B40" w:rsidRPr="00FB2A8E" w:rsidRDefault="00F41B9E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17,620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B997" w14:textId="04D0FBA6" w:rsidR="005B4B40" w:rsidRPr="00FB2A8E" w:rsidRDefault="005B4B40" w:rsidP="005B4B4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8DC0" w14:textId="0CD5CEB5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12,526</w:t>
            </w:r>
          </w:p>
        </w:tc>
      </w:tr>
      <w:tr w:rsidR="005B4B40" w:rsidRPr="002848D8" w14:paraId="4C64D110" w14:textId="77777777" w:rsidTr="002D184F">
        <w:tc>
          <w:tcPr>
            <w:tcW w:w="2010" w:type="pct"/>
          </w:tcPr>
          <w:p w14:paraId="1029892A" w14:textId="06EAD33E" w:rsidR="005B4B40" w:rsidRPr="0095147D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FCE3A" w14:textId="0523C717" w:rsidR="005B4B40" w:rsidRPr="00BF18E1" w:rsidRDefault="0097401A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99,143</w:t>
            </w:r>
          </w:p>
        </w:tc>
        <w:tc>
          <w:tcPr>
            <w:tcW w:w="147" w:type="pct"/>
          </w:tcPr>
          <w:p w14:paraId="561742DD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F02D" w14:textId="61BB6FD8" w:rsidR="005B4B40" w:rsidRPr="00FB2A8E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83,974</w:t>
            </w:r>
          </w:p>
        </w:tc>
        <w:tc>
          <w:tcPr>
            <w:tcW w:w="148" w:type="pct"/>
          </w:tcPr>
          <w:p w14:paraId="4F46CAA9" w14:textId="77777777" w:rsidR="005B4B40" w:rsidRPr="00FB2A8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86D7" w14:textId="20469F8A" w:rsidR="005B4B40" w:rsidRPr="00FB2A8E" w:rsidRDefault="00F41B9E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6D0F4" w14:textId="77777777" w:rsidR="005B4B40" w:rsidRPr="00FB2A8E" w:rsidRDefault="005B4B40" w:rsidP="005B4B4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AFB3A" w14:textId="0426E7D4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</w:tr>
      <w:tr w:rsidR="005B4B40" w:rsidRPr="002848D8" w14:paraId="3B4D1621" w14:textId="77777777" w:rsidTr="002D184F">
        <w:tc>
          <w:tcPr>
            <w:tcW w:w="2010" w:type="pct"/>
          </w:tcPr>
          <w:p w14:paraId="52B5295B" w14:textId="4FD90C20" w:rsidR="005B4B40" w:rsidRPr="0095147D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vAlign w:val="bottom"/>
          </w:tcPr>
          <w:p w14:paraId="0B005A09" w14:textId="50DD4DA2" w:rsidR="005B4B40" w:rsidRPr="00BF18E1" w:rsidRDefault="00BA183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127,595</w:t>
            </w:r>
          </w:p>
        </w:tc>
        <w:tc>
          <w:tcPr>
            <w:tcW w:w="147" w:type="pct"/>
          </w:tcPr>
          <w:p w14:paraId="278AB3CF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0C9F2" w14:textId="203518E4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172,264</w:t>
            </w:r>
          </w:p>
        </w:tc>
        <w:tc>
          <w:tcPr>
            <w:tcW w:w="148" w:type="pct"/>
          </w:tcPr>
          <w:p w14:paraId="77EFEFCC" w14:textId="77777777" w:rsidR="005B4B40" w:rsidRPr="00FB2A8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vAlign w:val="bottom"/>
          </w:tcPr>
          <w:p w14:paraId="4ACF6FBA" w14:textId="75324062" w:rsidR="005B4B40" w:rsidRPr="00FB2A8E" w:rsidRDefault="00F41B9E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42,043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vAlign w:val="bottom"/>
          </w:tcPr>
          <w:p w14:paraId="12FE0DE9" w14:textId="77777777" w:rsidR="005B4B40" w:rsidRPr="00FB2A8E" w:rsidRDefault="005B4B40" w:rsidP="005B4B4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vAlign w:val="bottom"/>
          </w:tcPr>
          <w:p w14:paraId="3768673B" w14:textId="69476944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53,886</w:t>
            </w:r>
          </w:p>
        </w:tc>
      </w:tr>
      <w:tr w:rsidR="005B4B40" w:rsidRPr="002848D8" w14:paraId="0175B9B0" w14:textId="77777777" w:rsidTr="002D184F">
        <w:tc>
          <w:tcPr>
            <w:tcW w:w="2010" w:type="pct"/>
          </w:tcPr>
          <w:p w14:paraId="1756C5B6" w14:textId="77777777" w:rsidR="005B4B40" w:rsidRPr="0095147D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368F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vAlign w:val="bottom"/>
          </w:tcPr>
          <w:p w14:paraId="76EB82CC" w14:textId="094B230B" w:rsidR="005B4B40" w:rsidRPr="00BF18E1" w:rsidRDefault="00BA183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25,964</w:t>
            </w:r>
          </w:p>
        </w:tc>
        <w:tc>
          <w:tcPr>
            <w:tcW w:w="147" w:type="pct"/>
          </w:tcPr>
          <w:p w14:paraId="4405C857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91BD" w14:textId="54418298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27,794</w:t>
            </w:r>
          </w:p>
        </w:tc>
        <w:tc>
          <w:tcPr>
            <w:tcW w:w="148" w:type="pct"/>
          </w:tcPr>
          <w:p w14:paraId="315ADB39" w14:textId="77777777" w:rsidR="005B4B40" w:rsidRPr="00FB2A8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vAlign w:val="bottom"/>
          </w:tcPr>
          <w:p w14:paraId="0598F234" w14:textId="46AA7991" w:rsidR="005B4B40" w:rsidRPr="00FB2A8E" w:rsidRDefault="00F41B9E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55DC" w14:textId="77777777" w:rsidR="005B4B40" w:rsidRPr="00FB2A8E" w:rsidRDefault="005B4B40" w:rsidP="005B4B4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vAlign w:val="bottom"/>
          </w:tcPr>
          <w:p w14:paraId="573AAFC3" w14:textId="1A474E7E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3,889</w:t>
            </w:r>
          </w:p>
        </w:tc>
      </w:tr>
      <w:tr w:rsidR="005B4B40" w:rsidRPr="002848D8" w14:paraId="45DFE56A" w14:textId="77777777" w:rsidTr="002D184F">
        <w:tc>
          <w:tcPr>
            <w:tcW w:w="2010" w:type="pct"/>
          </w:tcPr>
          <w:p w14:paraId="1C61535B" w14:textId="77777777" w:rsidR="005B4B40" w:rsidRPr="0090368F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vAlign w:val="bottom"/>
          </w:tcPr>
          <w:p w14:paraId="5CC7894C" w14:textId="57326D7B" w:rsidR="005B4B40" w:rsidRPr="00BF18E1" w:rsidRDefault="00BA183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4,995</w:t>
            </w:r>
          </w:p>
        </w:tc>
        <w:tc>
          <w:tcPr>
            <w:tcW w:w="147" w:type="pct"/>
          </w:tcPr>
          <w:p w14:paraId="6DEB19A3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6F75" w14:textId="4418D711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4,110</w:t>
            </w:r>
          </w:p>
        </w:tc>
        <w:tc>
          <w:tcPr>
            <w:tcW w:w="148" w:type="pct"/>
          </w:tcPr>
          <w:p w14:paraId="0917D56A" w14:textId="77777777" w:rsidR="005B4B40" w:rsidRPr="00FB2A8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vAlign w:val="bottom"/>
          </w:tcPr>
          <w:p w14:paraId="72630B5C" w14:textId="1506785C" w:rsidR="005B4B40" w:rsidRPr="00FB2A8E" w:rsidRDefault="00F41B9E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D00A" w14:textId="77777777" w:rsidR="005B4B40" w:rsidRPr="00FB2A8E" w:rsidRDefault="005B4B40" w:rsidP="005B4B4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vAlign w:val="bottom"/>
          </w:tcPr>
          <w:p w14:paraId="12B50726" w14:textId="2159243B" w:rsidR="005B4B40" w:rsidRPr="00FB2A8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4B40" w:rsidRPr="002848D8" w14:paraId="0806E71B" w14:textId="77777777" w:rsidTr="002D184F">
        <w:tc>
          <w:tcPr>
            <w:tcW w:w="2010" w:type="pct"/>
          </w:tcPr>
          <w:p w14:paraId="3970FE95" w14:textId="77777777" w:rsidR="005B4B40" w:rsidRPr="0095147D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36342" w14:textId="41F1DFDF" w:rsidR="005B4B40" w:rsidRPr="00BF18E1" w:rsidRDefault="00BA183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32,303</w:t>
            </w:r>
          </w:p>
        </w:tc>
        <w:tc>
          <w:tcPr>
            <w:tcW w:w="147" w:type="pct"/>
          </w:tcPr>
          <w:p w14:paraId="3463BF9B" w14:textId="77777777" w:rsidR="005B4B40" w:rsidRPr="001A458D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74F9" w14:textId="72B72916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29,824</w:t>
            </w:r>
          </w:p>
        </w:tc>
        <w:tc>
          <w:tcPr>
            <w:tcW w:w="148" w:type="pct"/>
          </w:tcPr>
          <w:p w14:paraId="1926623B" w14:textId="77777777" w:rsidR="005B4B40" w:rsidRPr="00FB2A8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9328F4" w14:textId="59A45AC8" w:rsidR="005B4B40" w:rsidRPr="00FB2A8E" w:rsidRDefault="00F41B9E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6,403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vAlign w:val="bottom"/>
          </w:tcPr>
          <w:p w14:paraId="58970955" w14:textId="77777777" w:rsidR="005B4B40" w:rsidRPr="00FB2A8E" w:rsidRDefault="005B4B40" w:rsidP="005B4B4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4DE2E9" w14:textId="01044BD1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2,499</w:t>
            </w:r>
          </w:p>
        </w:tc>
      </w:tr>
      <w:tr w:rsidR="005B4B40" w:rsidRPr="002848D8" w14:paraId="402223E8" w14:textId="77777777" w:rsidTr="002D184F">
        <w:tc>
          <w:tcPr>
            <w:tcW w:w="2010" w:type="pct"/>
          </w:tcPr>
          <w:p w14:paraId="316113FD" w14:textId="7AD35BDD" w:rsidR="005B4B40" w:rsidRPr="00DC0404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8A607" w14:textId="11B3DB07" w:rsidR="005B4B40" w:rsidRPr="00BF18E1" w:rsidRDefault="00BA183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374,075</w:t>
            </w:r>
          </w:p>
        </w:tc>
        <w:tc>
          <w:tcPr>
            <w:tcW w:w="147" w:type="pct"/>
          </w:tcPr>
          <w:p w14:paraId="22164192" w14:textId="77777777" w:rsidR="005B4B40" w:rsidRPr="001A458D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E4E96" w14:textId="38CD116B" w:rsidR="005B4B40" w:rsidRPr="00FB2A8E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399,882</w:t>
            </w:r>
          </w:p>
        </w:tc>
        <w:tc>
          <w:tcPr>
            <w:tcW w:w="148" w:type="pct"/>
          </w:tcPr>
          <w:p w14:paraId="4D79B472" w14:textId="77777777" w:rsidR="005B4B40" w:rsidRPr="00FB2A8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C5F17" w14:textId="36C7C216" w:rsidR="005B4B40" w:rsidRPr="00FB2A8E" w:rsidRDefault="00F41B9E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70,840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vAlign w:val="bottom"/>
          </w:tcPr>
          <w:p w14:paraId="62A8E1DA" w14:textId="77777777" w:rsidR="005B4B40" w:rsidRPr="00FB2A8E" w:rsidRDefault="005B4B40" w:rsidP="005B4B4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ED42A3" w14:textId="714AE16E" w:rsidR="005B4B40" w:rsidRPr="00B82BD1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73,636</w:t>
            </w:r>
          </w:p>
        </w:tc>
      </w:tr>
      <w:tr w:rsidR="005B4B40" w:rsidRPr="002848D8" w14:paraId="0C94B395" w14:textId="77777777" w:rsidTr="002D184F">
        <w:tc>
          <w:tcPr>
            <w:tcW w:w="2010" w:type="pct"/>
          </w:tcPr>
          <w:p w14:paraId="78C85A10" w14:textId="77777777" w:rsidR="005B4B40" w:rsidRPr="00F4437E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340F66" w14:textId="77777777" w:rsidR="005B4B40" w:rsidRPr="00F4437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" w:type="pct"/>
          </w:tcPr>
          <w:p w14:paraId="1D3F9200" w14:textId="77777777" w:rsidR="005B4B40" w:rsidRPr="00F4437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D0CA97" w14:textId="77777777" w:rsidR="005B4B40" w:rsidRPr="00F4437E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</w:tcPr>
          <w:p w14:paraId="26F8CC5D" w14:textId="77777777" w:rsidR="005B4B40" w:rsidRPr="00F4437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4C688" w14:textId="77777777" w:rsidR="005B4B40" w:rsidRPr="00F4437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vAlign w:val="bottom"/>
          </w:tcPr>
          <w:p w14:paraId="65011277" w14:textId="77777777" w:rsidR="005B4B40" w:rsidRPr="00F4437E" w:rsidRDefault="005B4B40" w:rsidP="005B4B40">
            <w:pPr>
              <w:rPr>
                <w:rFonts w:cs="Arial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2E4EDF" w14:textId="77777777" w:rsidR="005B4B40" w:rsidRPr="00F4437E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B4B40" w:rsidRPr="002848D8" w14:paraId="0EB11C20" w14:textId="77777777" w:rsidTr="002D184F">
        <w:tc>
          <w:tcPr>
            <w:tcW w:w="2010" w:type="pct"/>
          </w:tcPr>
          <w:p w14:paraId="3FBA0444" w14:textId="77777777" w:rsidR="005B4B40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1A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ต้นทุนของสินค้าคงเหลือที่บั</w:t>
            </w:r>
            <w:r w:rsidRPr="00BE01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นทึก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8663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</w:p>
          <w:p w14:paraId="5E4273D3" w14:textId="77777777" w:rsidR="005B4B40" w:rsidRPr="00886637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5EAA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76D660A5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7F52" w14:textId="77777777" w:rsidR="005B4B40" w:rsidRPr="006C06F8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408F3D7D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AFF0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67A0" w14:textId="77777777" w:rsidR="005B4B40" w:rsidRPr="006C06F8" w:rsidRDefault="005B4B40" w:rsidP="005B4B40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2C02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B4B40" w:rsidRPr="002848D8" w14:paraId="2D469C98" w14:textId="77777777" w:rsidTr="002D184F">
        <w:tc>
          <w:tcPr>
            <w:tcW w:w="2010" w:type="pct"/>
          </w:tcPr>
          <w:p w14:paraId="3B90B178" w14:textId="77777777" w:rsidR="005B4B40" w:rsidRPr="00623946" w:rsidRDefault="005B4B40" w:rsidP="005B4B40">
            <w:pPr>
              <w:numPr>
                <w:ilvl w:val="0"/>
                <w:numId w:val="17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2B20" w14:textId="480374FE" w:rsidR="005B4B40" w:rsidRPr="00BF18E1" w:rsidRDefault="003B5795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1,365,422</w:t>
            </w:r>
          </w:p>
        </w:tc>
        <w:tc>
          <w:tcPr>
            <w:tcW w:w="147" w:type="pct"/>
          </w:tcPr>
          <w:p w14:paraId="30843EFF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8457" w14:textId="40F3244D" w:rsidR="005B4B40" w:rsidRPr="006C06F8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1,491,791</w:t>
            </w:r>
          </w:p>
        </w:tc>
        <w:tc>
          <w:tcPr>
            <w:tcW w:w="148" w:type="pct"/>
          </w:tcPr>
          <w:p w14:paraId="09EEF74B" w14:textId="77777777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AB20" w14:textId="18761B1F" w:rsidR="005B4B40" w:rsidRPr="00B82BD1" w:rsidRDefault="001C0B9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413,239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AAEB" w14:textId="77777777" w:rsidR="005B4B40" w:rsidRPr="006C06F8" w:rsidRDefault="005B4B40" w:rsidP="005B4B40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A702" w14:textId="28F37E2D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425,952</w:t>
            </w:r>
          </w:p>
        </w:tc>
      </w:tr>
      <w:tr w:rsidR="005B4B40" w:rsidRPr="002848D8" w14:paraId="5393EE6B" w14:textId="77777777" w:rsidTr="002D184F">
        <w:tc>
          <w:tcPr>
            <w:tcW w:w="2010" w:type="pct"/>
          </w:tcPr>
          <w:p w14:paraId="08F24BC7" w14:textId="0FAC2A1E" w:rsidR="005B4B40" w:rsidRPr="00623946" w:rsidRDefault="005B4B40" w:rsidP="005B4B40">
            <w:pPr>
              <w:numPr>
                <w:ilvl w:val="0"/>
                <w:numId w:val="17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vAlign w:val="bottom"/>
          </w:tcPr>
          <w:p w14:paraId="5251D058" w14:textId="4735F415" w:rsidR="005B4B40" w:rsidRPr="00BF18E1" w:rsidRDefault="003B5795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5,63</w:t>
            </w:r>
            <w:r w:rsidR="000F46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27B2A742" w14:textId="77777777" w:rsidR="005B4B40" w:rsidRPr="005C2D54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64B3" w14:textId="70547FCA" w:rsidR="005B4B40" w:rsidRPr="005C2D54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4,673</w:t>
            </w:r>
          </w:p>
        </w:tc>
        <w:tc>
          <w:tcPr>
            <w:tcW w:w="148" w:type="pct"/>
          </w:tcPr>
          <w:p w14:paraId="7B6ED2B5" w14:textId="77777777" w:rsidR="005B4B40" w:rsidRPr="005C2D54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65FC" w14:textId="5656B79F" w:rsidR="005B4B40" w:rsidRPr="00B82BD1" w:rsidRDefault="001C0B9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54AE" w14:textId="77777777" w:rsidR="005B4B40" w:rsidRPr="006C06F8" w:rsidRDefault="005B4B40" w:rsidP="005B4B40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72C6" w14:textId="43D42D31" w:rsidR="005B4B40" w:rsidRPr="006C06F8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5B4B40" w:rsidRPr="002848D8" w14:paraId="47919F56" w14:textId="77777777" w:rsidTr="00F4437E">
        <w:tc>
          <w:tcPr>
            <w:tcW w:w="2010" w:type="pct"/>
          </w:tcPr>
          <w:p w14:paraId="6D2E6C90" w14:textId="77777777" w:rsidR="005B4B40" w:rsidRPr="00623946" w:rsidRDefault="005B4B40" w:rsidP="005B4B40">
            <w:pPr>
              <w:numPr>
                <w:ilvl w:val="0"/>
                <w:numId w:val="17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07CD85" w14:textId="7F65EF41" w:rsidR="005B4B40" w:rsidRPr="00BF18E1" w:rsidRDefault="003B5795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(3,16</w:t>
            </w:r>
            <w:r w:rsidR="000F46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2B642EE0" w14:textId="77777777" w:rsidR="005B4B40" w:rsidRPr="005C2D54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70CC2" w14:textId="39654923" w:rsidR="005B4B40" w:rsidRPr="005C2D54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(3,466)</w:t>
            </w:r>
          </w:p>
        </w:tc>
        <w:tc>
          <w:tcPr>
            <w:tcW w:w="148" w:type="pct"/>
          </w:tcPr>
          <w:p w14:paraId="35614FF6" w14:textId="77777777" w:rsidR="005B4B40" w:rsidRPr="005C2D54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54FE7" w14:textId="33FEE8B5" w:rsidR="005B4B40" w:rsidRPr="00B82BD1" w:rsidRDefault="001C0B9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(1,117)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5253" w14:textId="77777777" w:rsidR="005B4B40" w:rsidRPr="005C2D54" w:rsidRDefault="005B4B40" w:rsidP="005B4B4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DE1F1" w14:textId="6A5529F7" w:rsidR="005B4B40" w:rsidRPr="005C2D54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(2,897)</w:t>
            </w:r>
          </w:p>
        </w:tc>
      </w:tr>
      <w:tr w:rsidR="005B4B40" w:rsidRPr="002848D8" w14:paraId="166757EB" w14:textId="77777777" w:rsidTr="00F4437E">
        <w:tc>
          <w:tcPr>
            <w:tcW w:w="2010" w:type="pct"/>
          </w:tcPr>
          <w:p w14:paraId="389A7657" w14:textId="77777777" w:rsidR="005B4B40" w:rsidRPr="00623946" w:rsidRDefault="005B4B40" w:rsidP="005B4B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AC81E" w14:textId="0A5C4087" w:rsidR="005B4B40" w:rsidRPr="00BF18E1" w:rsidRDefault="003B5795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1,367,894</w:t>
            </w:r>
          </w:p>
        </w:tc>
        <w:tc>
          <w:tcPr>
            <w:tcW w:w="147" w:type="pct"/>
          </w:tcPr>
          <w:p w14:paraId="509BD893" w14:textId="77777777" w:rsidR="005B4B40" w:rsidRPr="005C2D54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069A8" w14:textId="6CAAB989" w:rsidR="005B4B40" w:rsidRPr="005C2D54" w:rsidRDefault="005B4B40" w:rsidP="005B4B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1,492,998</w:t>
            </w:r>
          </w:p>
        </w:tc>
        <w:tc>
          <w:tcPr>
            <w:tcW w:w="148" w:type="pct"/>
          </w:tcPr>
          <w:p w14:paraId="2771F4E0" w14:textId="77777777" w:rsidR="005B4B40" w:rsidRPr="005C2D54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CBFA9C" w14:textId="1DC361B7" w:rsidR="005B4B40" w:rsidRPr="00B82BD1" w:rsidRDefault="001C0B96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413,205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A0639" w14:textId="77777777" w:rsidR="005B4B40" w:rsidRPr="005C2D54" w:rsidRDefault="005B4B40" w:rsidP="005B4B40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D5A1F" w14:textId="57977C8B" w:rsidR="005B4B40" w:rsidRPr="005C2D54" w:rsidRDefault="005B4B40" w:rsidP="005B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423,706</w:t>
            </w:r>
          </w:p>
        </w:tc>
      </w:tr>
    </w:tbl>
    <w:p w14:paraId="7A00EABA" w14:textId="4E741F4E" w:rsidR="00F4437E" w:rsidRPr="00F4437E" w:rsidRDefault="00F4437E">
      <w:pPr>
        <w:rPr>
          <w:sz w:val="28"/>
          <w:szCs w:val="28"/>
        </w:rPr>
      </w:pPr>
    </w:p>
    <w:p w14:paraId="14B336CF" w14:textId="77777777" w:rsidR="00F4437E" w:rsidRDefault="00F4437E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DC9AB5" w14:textId="58157C8D" w:rsidR="00F4437E" w:rsidRPr="008623A8" w:rsidRDefault="00F4437E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F4437E" w:rsidRPr="008623A8" w:rsidSect="003E36A0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9"/>
          <w:cols w:space="720"/>
          <w:docGrid w:linePitch="360"/>
        </w:sectPr>
      </w:pPr>
    </w:p>
    <w:p w14:paraId="6CE0E62F" w14:textId="77777777" w:rsidR="00EB4708" w:rsidRDefault="00EB4708" w:rsidP="00EB4708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</w:p>
    <w:p w14:paraId="70E9A9AA" w14:textId="77777777" w:rsidR="00EB4708" w:rsidRPr="00696C95" w:rsidRDefault="00EB470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</w:rPr>
      </w:pPr>
    </w:p>
    <w:p w14:paraId="20281687" w14:textId="575694B2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4F608B" w:rsidRPr="004F608B">
        <w:rPr>
          <w:rFonts w:ascii="Angsana New" w:hAnsi="Angsana New" w:hint="cs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ธันวาคม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="00FB2CE5">
        <w:rPr>
          <w:rFonts w:ascii="Angsana New" w:hAnsi="Angsana New"/>
          <w:sz w:val="30"/>
          <w:szCs w:val="30"/>
          <w:lang w:val="en-US"/>
        </w:rPr>
        <w:t>256</w:t>
      </w:r>
      <w:r w:rsidR="007F3D1F">
        <w:rPr>
          <w:rFonts w:ascii="Angsana New" w:hAnsi="Angsana New"/>
          <w:sz w:val="30"/>
          <w:szCs w:val="30"/>
          <w:lang w:val="en-US"/>
        </w:rPr>
        <w:t>8</w:t>
      </w:r>
      <w:r w:rsidR="00FB2CE5">
        <w:rPr>
          <w:rFonts w:ascii="Angsana New" w:hAnsi="Angsana New"/>
          <w:sz w:val="30"/>
          <w:szCs w:val="30"/>
          <w:lang w:val="en-US"/>
        </w:rPr>
        <w:t xml:space="preserve"> </w:t>
      </w:r>
      <w:r w:rsidR="00FB2CE5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B2CE5">
        <w:rPr>
          <w:rFonts w:ascii="Angsana New" w:hAnsi="Angsana New"/>
          <w:sz w:val="30"/>
          <w:szCs w:val="30"/>
          <w:lang w:val="en-US"/>
        </w:rPr>
        <w:t>256</w:t>
      </w:r>
      <w:r w:rsidR="007F3D1F">
        <w:rPr>
          <w:rFonts w:ascii="Angsana New" w:hAnsi="Angsana New"/>
          <w:sz w:val="30"/>
          <w:szCs w:val="30"/>
          <w:lang w:val="en-US"/>
        </w:rPr>
        <w:t>7</w:t>
      </w:r>
      <w:r w:rsidR="00FB2CE5">
        <w:rPr>
          <w:rFonts w:ascii="Angsana New" w:hAnsi="Angsana New"/>
          <w:sz w:val="30"/>
          <w:szCs w:val="30"/>
          <w:lang w:val="en-US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F6BFE">
        <w:rPr>
          <w:rFonts w:ascii="Angsana New" w:hAnsi="Angsana New" w:hint="cs"/>
          <w:sz w:val="30"/>
          <w:szCs w:val="30"/>
          <w:cs/>
        </w:rPr>
        <w:t>แต่ละปี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F6BFE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3CF50DCA" w14:textId="77777777" w:rsidR="00EE78BB" w:rsidRPr="00696C95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136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810"/>
        <w:gridCol w:w="182"/>
        <w:gridCol w:w="808"/>
        <w:gridCol w:w="180"/>
        <w:gridCol w:w="1170"/>
        <w:gridCol w:w="180"/>
        <w:gridCol w:w="117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AF5207" w:rsidRPr="00933732" w14:paraId="1CB54ED1" w14:textId="77777777" w:rsidTr="00A36BC8">
        <w:trPr>
          <w:cantSplit/>
          <w:tblHeader/>
        </w:trPr>
        <w:tc>
          <w:tcPr>
            <w:tcW w:w="2970" w:type="dxa"/>
          </w:tcPr>
          <w:p w14:paraId="60DDE68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12" w:type="dxa"/>
            <w:gridSpan w:val="19"/>
          </w:tcPr>
          <w:p w14:paraId="493F4E8D" w14:textId="52DB6C85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5207" w:rsidRPr="00933732" w14:paraId="3324E6D6" w14:textId="77777777" w:rsidTr="009815F0">
        <w:trPr>
          <w:cantSplit/>
          <w:tblHeader/>
        </w:trPr>
        <w:tc>
          <w:tcPr>
            <w:tcW w:w="2970" w:type="dxa"/>
          </w:tcPr>
          <w:p w14:paraId="3988721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2349F2B6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1E1510" w14:textId="394EE8E9" w:rsidR="00AF5207" w:rsidRPr="004F61E3" w:rsidRDefault="00AF5207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" w:type="dxa"/>
          </w:tcPr>
          <w:p w14:paraId="131AEF1E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08069A" w14:textId="77777777" w:rsidR="00AF5207" w:rsidRPr="00AF5207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  <w:p w14:paraId="68F0C875" w14:textId="26F21771" w:rsidR="00AF5207" w:rsidRPr="004F61E3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" w:type="dxa"/>
          </w:tcPr>
          <w:p w14:paraId="78471953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498CCADA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8EA298" w14:textId="28185BF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50075C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29B3A4C" w14:textId="77777777" w:rsidR="008623A8" w:rsidRDefault="008623A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DB4892D" w14:textId="3394129F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1FF4A4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9D26CB3" w14:textId="77777777" w:rsidR="00AF5207" w:rsidRPr="004F61E3" w:rsidRDefault="00AF5207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8A0EB1E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2918B001" w14:textId="057E90FF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7F3D1F" w:rsidRPr="00933732" w14:paraId="715814E9" w14:textId="77777777" w:rsidTr="009815F0">
        <w:trPr>
          <w:cantSplit/>
          <w:tblHeader/>
        </w:trPr>
        <w:tc>
          <w:tcPr>
            <w:tcW w:w="2970" w:type="dxa"/>
          </w:tcPr>
          <w:p w14:paraId="29B87CBB" w14:textId="77777777" w:rsidR="007F3D1F" w:rsidRPr="00412610" w:rsidRDefault="007F3D1F" w:rsidP="007F3D1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30790FE5" w14:textId="77777777" w:rsidR="007F3D1F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638DFF" w14:textId="77777777" w:rsidR="007F3D1F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EE95E40" w14:textId="0B53FF62" w:rsidR="007F3D1F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D1979C" w14:textId="77777777" w:rsidR="007F3D1F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595D55F" w14:textId="41AF1C40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82" w:type="dxa"/>
          </w:tcPr>
          <w:p w14:paraId="00276346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2182C08" w14:textId="03E73B63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45DD9D7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F7AF864" w14:textId="56125E69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80" w:type="dxa"/>
          </w:tcPr>
          <w:p w14:paraId="3B97F283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3F71CB" w14:textId="7CA094E2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FFD494B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1A633" w14:textId="66D3714F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80" w:type="dxa"/>
          </w:tcPr>
          <w:p w14:paraId="4B81D834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2F63" w14:textId="458A07B2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5236C367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BE2711" w14:textId="4417D386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80" w:type="dxa"/>
          </w:tcPr>
          <w:p w14:paraId="35ED8361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3D5EFA9" w14:textId="560068CE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</w:t>
            </w:r>
          </w:p>
        </w:tc>
      </w:tr>
      <w:tr w:rsidR="007F3D1F" w:rsidRPr="00933732" w14:paraId="27C978DA" w14:textId="77777777" w:rsidTr="00A36BC8">
        <w:trPr>
          <w:cantSplit/>
          <w:tblHeader/>
        </w:trPr>
        <w:tc>
          <w:tcPr>
            <w:tcW w:w="2970" w:type="dxa"/>
          </w:tcPr>
          <w:p w14:paraId="46556882" w14:textId="77777777" w:rsidR="007F3D1F" w:rsidRPr="00412610" w:rsidRDefault="007F3D1F" w:rsidP="007F3D1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77D3048D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562865D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060E2A" w14:textId="194B4642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85A5878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C87FECC" w14:textId="1393A7DF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</w:t>
            </w:r>
            <w:r w:rsidRPr="00744AC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8467CAC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6482" w:type="dxa"/>
            <w:gridSpan w:val="11"/>
          </w:tcPr>
          <w:p w14:paraId="11F60FD1" w14:textId="4D4E54ED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4F61E3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7F3D1F" w:rsidRPr="00933732" w14:paraId="71A3DB0F" w14:textId="77777777" w:rsidTr="009815F0">
        <w:trPr>
          <w:cantSplit/>
          <w:tblHeader/>
        </w:trPr>
        <w:tc>
          <w:tcPr>
            <w:tcW w:w="2970" w:type="dxa"/>
          </w:tcPr>
          <w:p w14:paraId="6FF5C2E5" w14:textId="0AB32EAE" w:rsidR="007F3D1F" w:rsidRPr="00412610" w:rsidRDefault="007F3D1F" w:rsidP="007F3D1F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7724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ทางตรง</w:t>
            </w:r>
          </w:p>
        </w:tc>
        <w:tc>
          <w:tcPr>
            <w:tcW w:w="900" w:type="dxa"/>
          </w:tcPr>
          <w:p w14:paraId="64B5CDA9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9FAE07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CDF7A8C" w14:textId="7CA518D0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6D3A2E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42B511" w14:textId="7DAF65C0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142919FB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7D66CA2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22A0A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BE39B65" w14:textId="77777777" w:rsidR="007F3D1F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5CD62C2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528A11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875CA1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F97E01" w14:textId="77777777" w:rsidR="007F3D1F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63CD52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89E46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6CDB50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405310F" w14:textId="77777777" w:rsidR="007F3D1F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637B642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257E974" w14:textId="77777777" w:rsidR="007F3D1F" w:rsidRPr="004F61E3" w:rsidRDefault="007F3D1F" w:rsidP="007F3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F3D1F" w:rsidRPr="00933732" w14:paraId="3F49D4D4" w14:textId="77777777" w:rsidTr="009815F0">
        <w:trPr>
          <w:cantSplit/>
          <w:trHeight w:val="270"/>
        </w:trPr>
        <w:tc>
          <w:tcPr>
            <w:tcW w:w="2970" w:type="dxa"/>
          </w:tcPr>
          <w:p w14:paraId="24182846" w14:textId="42B3A5FC" w:rsidR="007F3D1F" w:rsidRPr="002919AF" w:rsidRDefault="007F3D1F" w:rsidP="007F3D1F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E136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บริษัท เอส เวนเจอร์ส จำกัด</w:t>
            </w:r>
          </w:p>
        </w:tc>
        <w:tc>
          <w:tcPr>
            <w:tcW w:w="900" w:type="dxa"/>
          </w:tcPr>
          <w:p w14:paraId="0547629E" w14:textId="5E19EE94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80" w:type="dxa"/>
          </w:tcPr>
          <w:p w14:paraId="1E9EEFDD" w14:textId="77777777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732AA1FD" w14:textId="145DD844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59549D1" w14:textId="77777777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10" w:type="dxa"/>
          </w:tcPr>
          <w:p w14:paraId="4DCDBADA" w14:textId="3DDA49B7" w:rsidR="007F3D1F" w:rsidRPr="00D70D99" w:rsidRDefault="000A46EC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0A46EC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2" w:type="dxa"/>
          </w:tcPr>
          <w:p w14:paraId="68862A97" w14:textId="77777777" w:rsidR="007F3D1F" w:rsidRPr="004F61E3" w:rsidRDefault="007F3D1F" w:rsidP="007F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E1CC42F" w14:textId="6A3C8AA7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4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14:paraId="309F3D68" w14:textId="77777777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037BD8" w14:textId="6F220B3D" w:rsidR="007F3D1F" w:rsidRPr="00D70D99" w:rsidRDefault="003C19D7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3C19D7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68B30F18" w14:textId="77777777" w:rsidR="007F3D1F" w:rsidRPr="004F61E3" w:rsidRDefault="007F3D1F" w:rsidP="007F3D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56EEB3" w14:textId="45D73572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7A1020D7" w14:textId="77777777" w:rsidR="007F3D1F" w:rsidRPr="004F61E3" w:rsidRDefault="007F3D1F" w:rsidP="007F3D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C8D3D0" w14:textId="692F6332" w:rsidR="007F3D1F" w:rsidRPr="00D70D99" w:rsidRDefault="00D44495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D44495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</w:tcPr>
          <w:p w14:paraId="4E72A834" w14:textId="77777777" w:rsidR="007F3D1F" w:rsidRPr="004F61E3" w:rsidRDefault="007F3D1F" w:rsidP="007F3D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ABC456" w14:textId="2F65F166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</w:tcPr>
          <w:p w14:paraId="1B97CADF" w14:textId="77777777" w:rsidR="007F3D1F" w:rsidRPr="004F61E3" w:rsidRDefault="007F3D1F" w:rsidP="007F3D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7F935D" w14:textId="5AEB3E3E" w:rsidR="007F3D1F" w:rsidRPr="009815F0" w:rsidRDefault="008E592A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A451A84" w14:textId="77777777" w:rsidR="007F3D1F" w:rsidRPr="004F61E3" w:rsidRDefault="007F3D1F" w:rsidP="007F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481741F3" w14:textId="3D69972F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F3D1F" w:rsidRPr="00933732" w14:paraId="46443DEA" w14:textId="77777777" w:rsidTr="00132876">
        <w:trPr>
          <w:cantSplit/>
          <w:trHeight w:val="164"/>
        </w:trPr>
        <w:tc>
          <w:tcPr>
            <w:tcW w:w="2970" w:type="dxa"/>
          </w:tcPr>
          <w:p w14:paraId="0E76A2C8" w14:textId="46B989C9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58" w:right="-72" w:hanging="158"/>
              <w:rPr>
                <w:rFonts w:ascii="Angsana New" w:hAnsi="Angsana New"/>
                <w:sz w:val="24"/>
                <w:szCs w:val="24"/>
                <w:cs/>
              </w:rPr>
            </w:pPr>
            <w:r w:rsidRPr="008805E5">
              <w:rPr>
                <w:rFonts w:ascii="Angsana New" w:hAnsi="Angsana New"/>
                <w:sz w:val="24"/>
                <w:szCs w:val="24"/>
                <w:cs/>
              </w:rPr>
              <w:t xml:space="preserve">บริษัท พีเอ็มซี เลเบิล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805E5">
              <w:rPr>
                <w:rFonts w:ascii="Angsana New" w:hAnsi="Angsana New"/>
                <w:sz w:val="24"/>
                <w:szCs w:val="24"/>
                <w:cs/>
              </w:rPr>
              <w:t xml:space="preserve">แมททีเรียลส์ จำกัด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8805E5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</w:tcPr>
          <w:p w14:paraId="18B5A5D6" w14:textId="77777777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A9018D1" w14:textId="140C6B5B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80" w:type="dxa"/>
          </w:tcPr>
          <w:p w14:paraId="0515142C" w14:textId="77777777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B0AD8E" w14:textId="77777777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75A3065" w14:textId="69666EAC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39FF67E3" w14:textId="77777777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6774351" w14:textId="77777777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  <w:p w14:paraId="784F9D5B" w14:textId="75944938" w:rsidR="00FA7120" w:rsidRPr="00D70D99" w:rsidRDefault="00FA7120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FA7120"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182" w:type="dxa"/>
          </w:tcPr>
          <w:p w14:paraId="2154AFEF" w14:textId="77777777" w:rsidR="007F3D1F" w:rsidRPr="004F61E3" w:rsidRDefault="007F3D1F" w:rsidP="007F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9985ADF" w14:textId="77777777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8EE31AD" w14:textId="54E2F6C6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180" w:type="dxa"/>
          </w:tcPr>
          <w:p w14:paraId="74F4891E" w14:textId="77777777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D4AD8" w14:textId="282BB762" w:rsidR="007F3D1F" w:rsidRPr="00D70D99" w:rsidRDefault="003E2FA4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395,863</w:t>
            </w:r>
          </w:p>
        </w:tc>
        <w:tc>
          <w:tcPr>
            <w:tcW w:w="180" w:type="dxa"/>
          </w:tcPr>
          <w:p w14:paraId="1E6D1F8E" w14:textId="77777777" w:rsidR="007F3D1F" w:rsidRPr="004F61E3" w:rsidRDefault="007F3D1F" w:rsidP="007F3D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605151" w14:textId="26E24476" w:rsidR="007F3D1F" w:rsidRPr="004F61E3" w:rsidRDefault="003E2FA4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385,715</w:t>
            </w:r>
          </w:p>
        </w:tc>
        <w:tc>
          <w:tcPr>
            <w:tcW w:w="180" w:type="dxa"/>
          </w:tcPr>
          <w:p w14:paraId="191C7C40" w14:textId="77777777" w:rsidR="007F3D1F" w:rsidRPr="004F61E3" w:rsidRDefault="007F3D1F" w:rsidP="007F3D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D76555" w14:textId="4FD46311" w:rsidR="007F3D1F" w:rsidRPr="00D70D99" w:rsidRDefault="00D44495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1,097,000</w:t>
            </w:r>
          </w:p>
        </w:tc>
        <w:tc>
          <w:tcPr>
            <w:tcW w:w="180" w:type="dxa"/>
          </w:tcPr>
          <w:p w14:paraId="06577607" w14:textId="77777777" w:rsidR="007F3D1F" w:rsidRPr="004F61E3" w:rsidRDefault="007F3D1F" w:rsidP="007F3D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579FAA" w14:textId="6606C86D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1,097,000</w:t>
            </w:r>
          </w:p>
        </w:tc>
        <w:tc>
          <w:tcPr>
            <w:tcW w:w="180" w:type="dxa"/>
          </w:tcPr>
          <w:p w14:paraId="109534A5" w14:textId="77777777" w:rsidR="007F3D1F" w:rsidRPr="004F61E3" w:rsidRDefault="007F3D1F" w:rsidP="007F3D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E058FC" w14:textId="77777777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D6E66B5" w14:textId="05310922" w:rsidR="008E592A" w:rsidRPr="009815F0" w:rsidRDefault="00574D62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778</w:t>
            </w:r>
          </w:p>
        </w:tc>
        <w:tc>
          <w:tcPr>
            <w:tcW w:w="180" w:type="dxa"/>
          </w:tcPr>
          <w:p w14:paraId="3F672112" w14:textId="77777777" w:rsidR="007F3D1F" w:rsidRPr="004F61E3" w:rsidRDefault="007F3D1F" w:rsidP="007F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3CB25C66" w14:textId="77777777" w:rsidR="007F3D1F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26C77FE" w14:textId="218F96C3" w:rsidR="007F3D1F" w:rsidRPr="004F61E3" w:rsidRDefault="007F3D1F" w:rsidP="007F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1499F" w:rsidRPr="00933732" w14:paraId="088B98C8" w14:textId="77777777" w:rsidTr="00AE0DE1">
        <w:trPr>
          <w:cantSplit/>
          <w:trHeight w:val="164"/>
        </w:trPr>
        <w:tc>
          <w:tcPr>
            <w:tcW w:w="2970" w:type="dxa"/>
          </w:tcPr>
          <w:p w14:paraId="318041D3" w14:textId="0A943B83" w:rsidR="00C1499F" w:rsidRPr="008805E5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58" w:right="-72" w:hanging="158"/>
              <w:rPr>
                <w:rFonts w:ascii="Angsana New" w:hAnsi="Angsana New"/>
                <w:sz w:val="24"/>
                <w:szCs w:val="24"/>
                <w:cs/>
              </w:rPr>
            </w:pPr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เทวกรรมโอสถ จำกัด</w:t>
            </w:r>
          </w:p>
        </w:tc>
        <w:tc>
          <w:tcPr>
            <w:tcW w:w="900" w:type="dxa"/>
          </w:tcPr>
          <w:p w14:paraId="206A11BF" w14:textId="2A4E3E82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80" w:type="dxa"/>
          </w:tcPr>
          <w:p w14:paraId="20379AEA" w14:textId="77777777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3EC446" w14:textId="2AC89473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52FC6CEC" w14:textId="77777777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EB7C1E" w14:textId="0BBBC2E4" w:rsidR="00C1499F" w:rsidRDefault="00E77464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D055155" w14:textId="77777777" w:rsidR="00C1499F" w:rsidRPr="004F61E3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00DF9D5" w14:textId="4DF2A868" w:rsidR="00C1499F" w:rsidRPr="00E77464" w:rsidRDefault="00E77464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3360C97" w14:textId="77777777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8DB6C6" w14:textId="20B965C8" w:rsidR="00C1499F" w:rsidRPr="00D44495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16A9B36F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556A37" w14:textId="03828081" w:rsidR="00C1499F" w:rsidRPr="008805E5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72D87EFE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68CCD42" w14:textId="6125AB1B" w:rsidR="00C1499F" w:rsidRDefault="003E2FA4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2AB47E7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F22430" w14:textId="6B9F8106" w:rsidR="00C1499F" w:rsidRDefault="003E2FA4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76312EB" w14:textId="77777777" w:rsidR="00C1499F" w:rsidRPr="004F61E3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96DCE" w14:textId="00E36077" w:rsidR="00C1499F" w:rsidRDefault="00760305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65646AA" w14:textId="77777777" w:rsidR="00C1499F" w:rsidRPr="004F61E3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36E19E88" w14:textId="69B07D24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22,500</w:t>
            </w:r>
          </w:p>
        </w:tc>
      </w:tr>
      <w:tr w:rsidR="00C1499F" w:rsidRPr="00933732" w14:paraId="7F2D2608" w14:textId="77777777" w:rsidTr="009815F0">
        <w:trPr>
          <w:cantSplit/>
          <w:trHeight w:val="270"/>
        </w:trPr>
        <w:tc>
          <w:tcPr>
            <w:tcW w:w="2970" w:type="dxa"/>
          </w:tcPr>
          <w:p w14:paraId="2E049F1C" w14:textId="4147E8BB" w:rsidR="00C1499F" w:rsidRPr="00AF5207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ซีลิค โกลบอล เวนเจอร์ จำกัด</w:t>
            </w:r>
          </w:p>
        </w:tc>
        <w:tc>
          <w:tcPr>
            <w:tcW w:w="900" w:type="dxa"/>
          </w:tcPr>
          <w:p w14:paraId="0258C832" w14:textId="79BDE9E4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(4)</w:t>
            </w:r>
          </w:p>
        </w:tc>
        <w:tc>
          <w:tcPr>
            <w:tcW w:w="180" w:type="dxa"/>
          </w:tcPr>
          <w:p w14:paraId="2304E388" w14:textId="77777777" w:rsidR="00C1499F" w:rsidRPr="005C061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90" w:type="dxa"/>
          </w:tcPr>
          <w:p w14:paraId="0D99A92F" w14:textId="62EDC913" w:rsidR="00C1499F" w:rsidRPr="00AF5207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5AFC3335" w14:textId="77777777" w:rsidR="00C1499F" w:rsidRPr="005C061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456EDE" w14:textId="53538057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3ABB02BB" w14:textId="77777777" w:rsidR="00C1499F" w:rsidRPr="004F61E3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3648FBC" w14:textId="0CA6E627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3EAE3EF" w14:textId="77777777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3709FC" w14:textId="036E2345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451,560</w:t>
            </w:r>
          </w:p>
        </w:tc>
        <w:tc>
          <w:tcPr>
            <w:tcW w:w="180" w:type="dxa"/>
          </w:tcPr>
          <w:p w14:paraId="3B86F14C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E3C7E7" w14:textId="47246D6C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778B3D9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9857E3" w14:textId="29B6110B" w:rsidR="00C1499F" w:rsidRPr="00771A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451,559</w:t>
            </w:r>
          </w:p>
        </w:tc>
        <w:tc>
          <w:tcPr>
            <w:tcW w:w="180" w:type="dxa"/>
          </w:tcPr>
          <w:p w14:paraId="6B7060F3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44410A" w14:textId="2460F3AA" w:rsidR="00C1499F" w:rsidRPr="00776B48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A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27FF2BA" w14:textId="77777777" w:rsidR="00C1499F" w:rsidRPr="004F61E3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8F9818" w14:textId="52632C93" w:rsidR="00C1499F" w:rsidRPr="009815F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CCAB858" w14:textId="77777777" w:rsidR="00C1499F" w:rsidRPr="004F61E3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80EE9D3" w14:textId="317E5A9E" w:rsidR="00C1499F" w:rsidRPr="008623A8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1499F" w:rsidRPr="00933732" w14:paraId="6F0777FA" w14:textId="77777777" w:rsidTr="009815F0">
        <w:trPr>
          <w:cantSplit/>
          <w:trHeight w:val="270"/>
        </w:trPr>
        <w:tc>
          <w:tcPr>
            <w:tcW w:w="2970" w:type="dxa"/>
          </w:tcPr>
          <w:p w14:paraId="65C98221" w14:textId="786FA54A" w:rsidR="00C1499F" w:rsidRPr="00690755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B2BE1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ซีลิค เฮลท์แคร์ จำกัด</w:t>
            </w:r>
          </w:p>
        </w:tc>
        <w:tc>
          <w:tcPr>
            <w:tcW w:w="900" w:type="dxa"/>
          </w:tcPr>
          <w:p w14:paraId="7E920E4A" w14:textId="1C47A311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(4)</w:t>
            </w:r>
          </w:p>
        </w:tc>
        <w:tc>
          <w:tcPr>
            <w:tcW w:w="180" w:type="dxa"/>
          </w:tcPr>
          <w:p w14:paraId="443B3913" w14:textId="77777777" w:rsidR="00C1499F" w:rsidRPr="005C061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90" w:type="dxa"/>
          </w:tcPr>
          <w:p w14:paraId="2F09620C" w14:textId="15F51F50" w:rsidR="00C1499F" w:rsidRPr="00AF5207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16033F87" w14:textId="77777777" w:rsidR="00C1499F" w:rsidRPr="005C061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5A8D75E" w14:textId="1AE5FB9E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095AE2E8" w14:textId="77777777" w:rsidR="00C1499F" w:rsidRPr="004F61E3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EBF82C5" w14:textId="7090B54E" w:rsidR="00C1499F" w:rsidRPr="00764109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1408AB04" w14:textId="77777777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957E37" w14:textId="2D38B937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451,560</w:t>
            </w:r>
          </w:p>
        </w:tc>
        <w:tc>
          <w:tcPr>
            <w:tcW w:w="180" w:type="dxa"/>
          </w:tcPr>
          <w:p w14:paraId="2117BB94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83EE11" w14:textId="63F981F6" w:rsidR="00C1499F" w:rsidRPr="00764109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282,500</w:t>
            </w:r>
          </w:p>
        </w:tc>
        <w:tc>
          <w:tcPr>
            <w:tcW w:w="180" w:type="dxa"/>
          </w:tcPr>
          <w:p w14:paraId="2E50B8BA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CB7409" w14:textId="59FD5BF7" w:rsidR="00C1499F" w:rsidRPr="00771A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D2F6D83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89182C" w14:textId="158F17CC" w:rsidR="00C1499F" w:rsidRPr="00A36BC8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AE3">
              <w:rPr>
                <w:rFonts w:ascii="Angsana New" w:hAnsi="Angsana New"/>
                <w:sz w:val="24"/>
                <w:szCs w:val="24"/>
                <w:lang w:val="en-US"/>
              </w:rPr>
              <w:t>282,499</w:t>
            </w:r>
          </w:p>
        </w:tc>
        <w:tc>
          <w:tcPr>
            <w:tcW w:w="180" w:type="dxa"/>
          </w:tcPr>
          <w:p w14:paraId="29714B2B" w14:textId="77777777" w:rsidR="00C1499F" w:rsidRPr="004F61E3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5D7BC5" w14:textId="79411F85" w:rsidR="00C1499F" w:rsidRPr="009815F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24,111</w:t>
            </w:r>
          </w:p>
        </w:tc>
        <w:tc>
          <w:tcPr>
            <w:tcW w:w="180" w:type="dxa"/>
            <w:vAlign w:val="bottom"/>
          </w:tcPr>
          <w:p w14:paraId="6F623BE2" w14:textId="77777777" w:rsidR="00C1499F" w:rsidRPr="004F61E3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6A04F1B" w14:textId="481E7079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1499F" w:rsidRPr="00933732" w14:paraId="7BBCF96F" w14:textId="77777777" w:rsidTr="009815F0">
        <w:trPr>
          <w:cantSplit/>
          <w:trHeight w:val="270"/>
        </w:trPr>
        <w:tc>
          <w:tcPr>
            <w:tcW w:w="2970" w:type="dxa"/>
          </w:tcPr>
          <w:p w14:paraId="5487A1ED" w14:textId="52B27410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>S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elic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A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ustralia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ty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td</w:t>
            </w:r>
          </w:p>
        </w:tc>
        <w:tc>
          <w:tcPr>
            <w:tcW w:w="900" w:type="dxa"/>
          </w:tcPr>
          <w:p w14:paraId="34DC6E8A" w14:textId="68E1A7DA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(1)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(5)</w:t>
            </w:r>
          </w:p>
        </w:tc>
        <w:tc>
          <w:tcPr>
            <w:tcW w:w="180" w:type="dxa"/>
          </w:tcPr>
          <w:p w14:paraId="07896CD1" w14:textId="77777777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331AB6" w14:textId="34B61E7D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ออสเตรเลีย</w:t>
            </w:r>
          </w:p>
        </w:tc>
        <w:tc>
          <w:tcPr>
            <w:tcW w:w="180" w:type="dxa"/>
          </w:tcPr>
          <w:p w14:paraId="519497F3" w14:textId="77777777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5BDB15" w14:textId="7AC02E08" w:rsidR="00C1499F" w:rsidRPr="00D70D99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0A46EC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48F0BA9A" w14:textId="77777777" w:rsidR="00C1499F" w:rsidRPr="004F61E3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6337717" w14:textId="5AC14332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F6CA2B2" w14:textId="77777777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AA4B5F" w14:textId="616FA568" w:rsidR="00C1499F" w:rsidRPr="00D70D99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 xml:space="preserve">AUD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3,001</w:t>
            </w:r>
          </w:p>
        </w:tc>
        <w:tc>
          <w:tcPr>
            <w:tcW w:w="180" w:type="dxa"/>
          </w:tcPr>
          <w:p w14:paraId="011A6B02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87E9FD" w14:textId="50407D9D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 xml:space="preserve">AUD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3,001</w:t>
            </w:r>
          </w:p>
        </w:tc>
        <w:tc>
          <w:tcPr>
            <w:tcW w:w="180" w:type="dxa"/>
          </w:tcPr>
          <w:p w14:paraId="12288CF2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B3CC7F" w14:textId="3891D3F5" w:rsidR="00C1499F" w:rsidRPr="00A36BC8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14,645</w:t>
            </w:r>
          </w:p>
        </w:tc>
        <w:tc>
          <w:tcPr>
            <w:tcW w:w="180" w:type="dxa"/>
          </w:tcPr>
          <w:p w14:paraId="64B900E5" w14:textId="77777777" w:rsidR="00C1499F" w:rsidRPr="004F61E3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644C73" w14:textId="206D6C2B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14,645</w:t>
            </w:r>
          </w:p>
        </w:tc>
        <w:tc>
          <w:tcPr>
            <w:tcW w:w="180" w:type="dxa"/>
          </w:tcPr>
          <w:p w14:paraId="2AD5A9E6" w14:textId="77777777" w:rsidR="00C1499F" w:rsidRPr="004F61E3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2CDCC3" w14:textId="29D097D8" w:rsidR="00C1499F" w:rsidRPr="009815F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31E0F29" w14:textId="77777777" w:rsidR="00C1499F" w:rsidRPr="004F61E3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13388E6F" w14:textId="39B45DB9" w:rsidR="00C1499F" w:rsidRPr="004F61E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1499F" w:rsidRPr="00933732" w14:paraId="6159681F" w14:textId="77777777" w:rsidTr="009815F0">
        <w:trPr>
          <w:cantSplit/>
        </w:trPr>
        <w:tc>
          <w:tcPr>
            <w:tcW w:w="2970" w:type="dxa"/>
          </w:tcPr>
          <w:p w14:paraId="3C880F61" w14:textId="77777777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7793916A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3E7B07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91E7E" w14:textId="3E2048BF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E38D9B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2C465" w14:textId="4C962B54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CF52D76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DDC861" w14:textId="77777777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B5D1A23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1DC095F2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45279B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0D0BBE" w14:textId="77777777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87F33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47D1A" w14:textId="679756A8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1,573,201</w:t>
            </w:r>
          </w:p>
        </w:tc>
        <w:tc>
          <w:tcPr>
            <w:tcW w:w="180" w:type="dxa"/>
          </w:tcPr>
          <w:p w14:paraId="07C0236B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B7298" w14:textId="1B178E88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1,404,141</w:t>
            </w:r>
          </w:p>
        </w:tc>
        <w:tc>
          <w:tcPr>
            <w:tcW w:w="180" w:type="dxa"/>
          </w:tcPr>
          <w:p w14:paraId="4508304C" w14:textId="77777777" w:rsidR="00C1499F" w:rsidRPr="007C0F0A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399B47" w14:textId="145EF3C3" w:rsidR="00C1499F" w:rsidRPr="009815F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24,889</w:t>
            </w:r>
          </w:p>
        </w:tc>
        <w:tc>
          <w:tcPr>
            <w:tcW w:w="180" w:type="dxa"/>
          </w:tcPr>
          <w:p w14:paraId="3406DD0B" w14:textId="77777777" w:rsidR="00C1499F" w:rsidRPr="007C0F0A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65AB834" w14:textId="3447F135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22,500</w:t>
            </w:r>
          </w:p>
        </w:tc>
      </w:tr>
      <w:tr w:rsidR="00C1499F" w:rsidRPr="00933732" w14:paraId="258B8F4A" w14:textId="77777777" w:rsidTr="009815F0">
        <w:trPr>
          <w:cantSplit/>
          <w:trHeight w:val="91"/>
        </w:trPr>
        <w:tc>
          <w:tcPr>
            <w:tcW w:w="2970" w:type="dxa"/>
          </w:tcPr>
          <w:p w14:paraId="6CE1E5E9" w14:textId="77777777" w:rsidR="00C1499F" w:rsidRPr="00E3766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313E12C8" w14:textId="77777777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563554E" w14:textId="77777777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</w:tcPr>
          <w:p w14:paraId="3ECC5239" w14:textId="77777777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F7B3A16" w14:textId="77777777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</w:tcPr>
          <w:p w14:paraId="75702E9D" w14:textId="77777777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2" w:type="dxa"/>
          </w:tcPr>
          <w:p w14:paraId="6BB927F5" w14:textId="77777777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08" w:type="dxa"/>
          </w:tcPr>
          <w:p w14:paraId="393EC3A3" w14:textId="77777777" w:rsidR="00C1499F" w:rsidRPr="00E3766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</w:tcPr>
          <w:p w14:paraId="37E411C4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</w:tcPr>
          <w:p w14:paraId="438A65F8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0" w:type="dxa"/>
          </w:tcPr>
          <w:p w14:paraId="2F76A5CC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75C3609E" w14:textId="77777777" w:rsidR="00C1499F" w:rsidRPr="00E3766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35E819C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B9F3363" w14:textId="77777777" w:rsidR="00C1499F" w:rsidRPr="00E3766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65831E27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228990E" w14:textId="77777777" w:rsidR="00C1499F" w:rsidRPr="00E3766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1A849497" w14:textId="77777777" w:rsidR="00C1499F" w:rsidRPr="00E3766A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B452AE9" w14:textId="77777777" w:rsidR="00C1499F" w:rsidRPr="00E3766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78C267A" w14:textId="77777777" w:rsidR="00C1499F" w:rsidRPr="00E3766A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36ACFDA6" w14:textId="77777777" w:rsidR="00C1499F" w:rsidRPr="00E3766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C1499F" w:rsidRPr="00933732" w14:paraId="5C0CA9FB" w14:textId="77777777" w:rsidTr="009815F0">
        <w:trPr>
          <w:cantSplit/>
        </w:trPr>
        <w:tc>
          <w:tcPr>
            <w:tcW w:w="2970" w:type="dxa"/>
          </w:tcPr>
          <w:p w14:paraId="52E161D3" w14:textId="0D1C7A1E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77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อ้อม</w:t>
            </w:r>
          </w:p>
        </w:tc>
        <w:tc>
          <w:tcPr>
            <w:tcW w:w="900" w:type="dxa"/>
          </w:tcPr>
          <w:p w14:paraId="2B72CA2D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C2E7C0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1B4EC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C6AB76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AC8CA9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E9CEB1D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F48875" w14:textId="77777777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423D0F0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2D135843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A2DCA58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B8812A" w14:textId="77777777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3FF104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0DE83D" w14:textId="77777777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693586E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B45FF0" w14:textId="77777777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BD123EC" w14:textId="77777777" w:rsidR="00C1499F" w:rsidRPr="007C0F0A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5BF53F" w14:textId="77777777" w:rsidR="00C1499F" w:rsidRPr="00CE5513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3FDC2391" w14:textId="77777777" w:rsidR="00C1499F" w:rsidRPr="007C0F0A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B4D358F" w14:textId="77777777" w:rsidR="00C1499F" w:rsidRPr="0015732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499F" w:rsidRPr="00933732" w14:paraId="21BACBDB" w14:textId="77777777" w:rsidTr="00BE5D48">
        <w:trPr>
          <w:cantSplit/>
        </w:trPr>
        <w:tc>
          <w:tcPr>
            <w:tcW w:w="2970" w:type="dxa"/>
          </w:tcPr>
          <w:p w14:paraId="22420210" w14:textId="7AEE7986" w:rsidR="00C1499F" w:rsidRPr="00933732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64461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ซีลิค เฮลท์แคร์ จำกัด</w:t>
            </w:r>
          </w:p>
        </w:tc>
        <w:tc>
          <w:tcPr>
            <w:tcW w:w="900" w:type="dxa"/>
          </w:tcPr>
          <w:p w14:paraId="5955E6EB" w14:textId="35F7E24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4461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80" w:type="dxa"/>
          </w:tcPr>
          <w:p w14:paraId="4F88ADAC" w14:textId="77777777" w:rsidR="00C1499F" w:rsidRPr="00564461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7B7354" w14:textId="4470A401" w:rsidR="00C1499F" w:rsidRPr="00564461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4461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80" w:type="dxa"/>
          </w:tcPr>
          <w:p w14:paraId="2004412C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E44FECA" w14:textId="12D8F253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4461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</w:tcPr>
          <w:p w14:paraId="17EF6201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58F72F0" w14:textId="79980EFE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B395253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611844FE" w14:textId="694313EC" w:rsidR="00C1499F" w:rsidRPr="007815CE" w:rsidRDefault="00C1499F" w:rsidP="00C1499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815CE">
              <w:rPr>
                <w:rFonts w:ascii="Angsana New" w:hAnsi="Angsana New" w:cs="Angsana New"/>
                <w:sz w:val="24"/>
                <w:szCs w:val="24"/>
                <w:lang w:bidi="th-TH"/>
              </w:rPr>
              <w:t>451,560</w:t>
            </w:r>
          </w:p>
        </w:tc>
        <w:tc>
          <w:tcPr>
            <w:tcW w:w="180" w:type="dxa"/>
          </w:tcPr>
          <w:p w14:paraId="7B1BB470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E629AA" w14:textId="36B790BF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282,500</w:t>
            </w:r>
          </w:p>
        </w:tc>
        <w:tc>
          <w:tcPr>
            <w:tcW w:w="180" w:type="dxa"/>
          </w:tcPr>
          <w:p w14:paraId="48D95E10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5FA56AA" w14:textId="4D602FA8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FDBA334" w14:textId="77777777" w:rsidR="00C1499F" w:rsidRPr="00C1499F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810EDDD" w14:textId="7E112196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C820763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621B1D" w14:textId="7242645C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5B6D937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42B7D6DE" w14:textId="78111AC6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1499F" w:rsidRPr="00933732" w14:paraId="0AAE0235" w14:textId="77777777" w:rsidTr="00426F73">
        <w:trPr>
          <w:cantSplit/>
        </w:trPr>
        <w:tc>
          <w:tcPr>
            <w:tcW w:w="2970" w:type="dxa"/>
          </w:tcPr>
          <w:p w14:paraId="101E6BB2" w14:textId="6B164B66" w:rsidR="00C1499F" w:rsidRPr="00933732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6" w:name="_Hlk190372267"/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เทวกรรมโอสถ จำกัด</w:t>
            </w:r>
            <w:bookmarkEnd w:id="6"/>
          </w:p>
        </w:tc>
        <w:tc>
          <w:tcPr>
            <w:tcW w:w="900" w:type="dxa"/>
          </w:tcPr>
          <w:p w14:paraId="7A164714" w14:textId="41A2A1EA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43B1CC0B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ED8C8D" w14:textId="24E82B2D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80" w:type="dxa"/>
          </w:tcPr>
          <w:p w14:paraId="3235CCCC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FE8433" w14:textId="0219CEEF" w:rsidR="00C1499F" w:rsidRPr="00FA7120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7120">
              <w:rPr>
                <w:rFonts w:ascii="Angsana New" w:hAnsi="Angsana New"/>
                <w:sz w:val="24"/>
                <w:szCs w:val="24"/>
              </w:rPr>
              <w:t>59.39</w:t>
            </w:r>
          </w:p>
        </w:tc>
        <w:tc>
          <w:tcPr>
            <w:tcW w:w="182" w:type="dxa"/>
            <w:vAlign w:val="bottom"/>
          </w:tcPr>
          <w:p w14:paraId="43228D6A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F980323" w14:textId="655EF7E5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6410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25BD1136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14A00A2" w14:textId="0C6DA79E" w:rsidR="00C1499F" w:rsidRPr="007C0F0A" w:rsidRDefault="00C1499F" w:rsidP="00C1499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6F0733A5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553742" w14:textId="410BD6FA" w:rsidR="00C1499F" w:rsidRPr="007C0F0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1A358B43" w14:textId="77777777" w:rsidR="00C1499F" w:rsidRPr="007C0F0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2C4A3C" w14:textId="5B86A60B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5288F74" w14:textId="77777777" w:rsidR="00C1499F" w:rsidRPr="00C1499F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141CB3" w14:textId="7E22C7DE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E9DC469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584D1A0" w14:textId="433D19C9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6ACD08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3486096" w14:textId="65FADBBD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1499F" w:rsidRPr="00933732" w14:paraId="25758DFE" w14:textId="77777777" w:rsidTr="009815F0">
        <w:trPr>
          <w:cantSplit/>
        </w:trPr>
        <w:tc>
          <w:tcPr>
            <w:tcW w:w="2970" w:type="dxa"/>
          </w:tcPr>
          <w:p w14:paraId="2883B2AC" w14:textId="01FB6CBF" w:rsidR="00C1499F" w:rsidRPr="00AF5207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</w:t>
            </w:r>
            <w:r w:rsidRPr="0069075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ดีวีเค เฮลท์แคร์ จำกัด</w:t>
            </w:r>
          </w:p>
        </w:tc>
        <w:tc>
          <w:tcPr>
            <w:tcW w:w="900" w:type="dxa"/>
          </w:tcPr>
          <w:p w14:paraId="5F6A2F0C" w14:textId="51A238B5" w:rsidR="00C1499F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079BD2E7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F69ED6" w14:textId="5747CD9F" w:rsidR="00C1499F" w:rsidRPr="00AF5207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80" w:type="dxa"/>
          </w:tcPr>
          <w:p w14:paraId="33387D6A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02726" w14:textId="6B948560" w:rsidR="00C1499F" w:rsidRPr="00855DDC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59.39</w:t>
            </w:r>
          </w:p>
        </w:tc>
        <w:tc>
          <w:tcPr>
            <w:tcW w:w="182" w:type="dxa"/>
          </w:tcPr>
          <w:p w14:paraId="675A95E6" w14:textId="77777777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9358222" w14:textId="7901CCA0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80" w:type="dxa"/>
          </w:tcPr>
          <w:p w14:paraId="34CE0335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5DCC36" w14:textId="56F1B6FD" w:rsidR="00C1499F" w:rsidRDefault="00C1499F" w:rsidP="00C1499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80" w:type="dxa"/>
          </w:tcPr>
          <w:p w14:paraId="4F702A27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0E01A5" w14:textId="6C7C87BD" w:rsid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80" w:type="dxa"/>
          </w:tcPr>
          <w:p w14:paraId="3D61EADD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7BE48B" w14:textId="579CDDB8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BFB948B" w14:textId="77777777" w:rsidR="00C1499F" w:rsidRPr="00C1499F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7E6FA3" w14:textId="09616388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68DA392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C8EC56" w14:textId="1A13179A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11F5FFB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6BB1F79F" w14:textId="68FF3CF2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1499F" w:rsidRPr="00933732" w14:paraId="353CBB3A" w14:textId="77777777" w:rsidTr="009815F0">
        <w:trPr>
          <w:cantSplit/>
        </w:trPr>
        <w:tc>
          <w:tcPr>
            <w:tcW w:w="2970" w:type="dxa"/>
          </w:tcPr>
          <w:p w14:paraId="4560737A" w14:textId="4AD9F4CB" w:rsidR="00C1499F" w:rsidRPr="00FB2CE5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lang w:val="en-US"/>
              </w:rPr>
              <w:t>PMC Label Materials Pte. Ltd.</w:t>
            </w:r>
          </w:p>
        </w:tc>
        <w:tc>
          <w:tcPr>
            <w:tcW w:w="900" w:type="dxa"/>
          </w:tcPr>
          <w:p w14:paraId="203AF620" w14:textId="0F4318A1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1100E532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657226" w14:textId="5C0FA6F8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50D9047B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8DB302" w14:textId="407E0B04" w:rsidR="00C1499F" w:rsidRPr="00855DDC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</w:tcPr>
          <w:p w14:paraId="471922C7" w14:textId="77777777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A57F7F9" w14:textId="7EEE6328" w:rsidR="00C1499F" w:rsidRPr="00855DDC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BD0D078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DA4A3B" w14:textId="64A43A3E" w:rsidR="00C1499F" w:rsidRPr="00E3766A" w:rsidRDefault="00C1499F" w:rsidP="00C1499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200,000</w:t>
            </w:r>
          </w:p>
        </w:tc>
        <w:tc>
          <w:tcPr>
            <w:tcW w:w="180" w:type="dxa"/>
          </w:tcPr>
          <w:p w14:paraId="255EB3F1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29FDB7" w14:textId="6F04D91A" w:rsidR="00C1499F" w:rsidRPr="00E3766A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200,000</w:t>
            </w:r>
          </w:p>
        </w:tc>
        <w:tc>
          <w:tcPr>
            <w:tcW w:w="180" w:type="dxa"/>
          </w:tcPr>
          <w:p w14:paraId="0EF7352B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BF6460" w14:textId="37F2C0FF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57A81BB" w14:textId="77777777" w:rsidR="00C1499F" w:rsidRPr="00C1499F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CFA805" w14:textId="7EE6D836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46D8D6E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D75E9F" w14:textId="697D31C7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655D34D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05980D23" w14:textId="6C4EA845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1499F" w:rsidRPr="00933732" w14:paraId="032E1B0A" w14:textId="77777777" w:rsidTr="009815F0">
        <w:trPr>
          <w:cantSplit/>
        </w:trPr>
        <w:tc>
          <w:tcPr>
            <w:tcW w:w="2970" w:type="dxa"/>
          </w:tcPr>
          <w:p w14:paraId="5EB419DB" w14:textId="5D893A89" w:rsidR="00C1499F" w:rsidRPr="00AF5207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 xml:space="preserve">PMC Label Materials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Malaysia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Sdn</w:t>
            </w:r>
            <w:proofErr w:type="spellEnd"/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900" w:type="dxa"/>
          </w:tcPr>
          <w:p w14:paraId="3E50E15E" w14:textId="742097FA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3FE2A1D3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66EAD9" w14:textId="12EE911E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766A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80" w:type="dxa"/>
          </w:tcPr>
          <w:p w14:paraId="2B4C86D0" w14:textId="77777777" w:rsidR="00C1499F" w:rsidRPr="007C0F0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1DC9655" w14:textId="78FDBEE5" w:rsidR="00C1499F" w:rsidRPr="00855DDC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</w:tcPr>
          <w:p w14:paraId="767FFA44" w14:textId="77777777" w:rsidR="00C1499F" w:rsidRPr="00E3766A" w:rsidRDefault="00C1499F" w:rsidP="00C1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B0F62B" w14:textId="45AD3A26" w:rsidR="00C1499F" w:rsidRPr="00855DDC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6DE0A603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5E4DAB7D" w14:textId="0B5B5A55" w:rsidR="00C1499F" w:rsidRPr="009F0132" w:rsidRDefault="00C1499F" w:rsidP="00C1499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1,500,000</w:t>
            </w:r>
          </w:p>
        </w:tc>
        <w:tc>
          <w:tcPr>
            <w:tcW w:w="180" w:type="dxa"/>
          </w:tcPr>
          <w:p w14:paraId="64B8B18D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805194" w14:textId="17337C10" w:rsidR="00C1499F" w:rsidRPr="009F0132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1,500,000</w:t>
            </w:r>
          </w:p>
        </w:tc>
        <w:tc>
          <w:tcPr>
            <w:tcW w:w="180" w:type="dxa"/>
          </w:tcPr>
          <w:p w14:paraId="01C66F10" w14:textId="77777777" w:rsidR="00C1499F" w:rsidRPr="00E3766A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9F798D" w14:textId="76E2D8B7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506EDAA" w14:textId="77777777" w:rsidR="00C1499F" w:rsidRPr="00C1499F" w:rsidRDefault="00C1499F" w:rsidP="00C14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5D882A0" w14:textId="4B000828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E18153B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F361DC" w14:textId="02EBA066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FFDFE48" w14:textId="77777777" w:rsidR="00C1499F" w:rsidRPr="00C1499F" w:rsidRDefault="00C1499F" w:rsidP="00C149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1E10BCF7" w14:textId="5D14CE16" w:rsidR="00C1499F" w:rsidRPr="00C1499F" w:rsidRDefault="00C1499F" w:rsidP="00C14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499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49CF5CCC" w14:textId="3327E669" w:rsidR="00D2398A" w:rsidRPr="008E592A" w:rsidRDefault="00D2398A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57189ECC" w14:textId="369C1DF5" w:rsidR="00453921" w:rsidRPr="00E3238C" w:rsidRDefault="00453921" w:rsidP="0045392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  <w:sectPr w:rsidR="00453921" w:rsidRPr="00E3238C" w:rsidSect="00EB002E">
          <w:headerReference w:type="even" r:id="rId13"/>
          <w:footerReference w:type="default" r:id="rId14"/>
          <w:headerReference w:type="first" r:id="rId15"/>
          <w:pgSz w:w="16834" w:h="11909" w:orient="landscape" w:code="9"/>
          <w:pgMar w:top="691" w:right="724" w:bottom="576" w:left="1152" w:header="720" w:footer="720" w:gutter="0"/>
          <w:paperSrc w:first="7" w:other="7"/>
          <w:cols w:space="720"/>
          <w:docGrid w:linePitch="360"/>
        </w:sectPr>
      </w:pPr>
    </w:p>
    <w:p w14:paraId="5C6FF5BB" w14:textId="0CE12E75" w:rsidR="00453921" w:rsidRPr="00453921" w:rsidRDefault="00453921" w:rsidP="00453921">
      <w:pPr>
        <w:ind w:firstLine="540"/>
        <w:rPr>
          <w:rFonts w:ascii="Angsana New" w:hAnsi="Angsana New"/>
          <w:spacing w:val="-4"/>
          <w:sz w:val="30"/>
          <w:szCs w:val="30"/>
          <w:u w:val="single"/>
        </w:rPr>
      </w:pPr>
      <w:r w:rsidRPr="00453921">
        <w:rPr>
          <w:rFonts w:ascii="Angsana New" w:hAnsi="Angsana New" w:hint="cs"/>
          <w:spacing w:val="-4"/>
          <w:sz w:val="30"/>
          <w:szCs w:val="30"/>
          <w:u w:val="single"/>
          <w:cs/>
        </w:rPr>
        <w:lastRenderedPageBreak/>
        <w:t>ลักษณะธุรกิจ</w:t>
      </w:r>
    </w:p>
    <w:p w14:paraId="6AD8FA95" w14:textId="77777777" w:rsidR="00453921" w:rsidRPr="00453921" w:rsidRDefault="00453921" w:rsidP="00453921">
      <w:pPr>
        <w:ind w:firstLine="540"/>
        <w:rPr>
          <w:rFonts w:ascii="Angsana New" w:hAnsi="Angsana New"/>
          <w:spacing w:val="-4"/>
        </w:rPr>
      </w:pPr>
    </w:p>
    <w:p w14:paraId="0CE64B99" w14:textId="77777777" w:rsidR="00A12208" w:rsidRDefault="00453921" w:rsidP="0045392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53921">
        <w:rPr>
          <w:rFonts w:ascii="Angsana New" w:hAnsi="Angsana New"/>
          <w:spacing w:val="-4"/>
          <w:sz w:val="30"/>
          <w:szCs w:val="30"/>
          <w:cs/>
        </w:rPr>
        <w:t>(</w:t>
      </w:r>
      <w:r w:rsidR="00C952EB" w:rsidRPr="00C952EB">
        <w:rPr>
          <w:rFonts w:ascii="Angsana New" w:hAnsi="Angsana New"/>
          <w:spacing w:val="-4"/>
          <w:sz w:val="30"/>
          <w:szCs w:val="30"/>
        </w:rPr>
        <w:t>1</w:t>
      </w:r>
      <w:r w:rsidRPr="00453921">
        <w:rPr>
          <w:rFonts w:ascii="Angsana New" w:hAnsi="Angsana New"/>
          <w:spacing w:val="-4"/>
          <w:sz w:val="30"/>
          <w:szCs w:val="30"/>
          <w:cs/>
        </w:rPr>
        <w:t xml:space="preserve">) ขายส่งเคมีภัณฑ์ทางอุตสาหกรรม </w:t>
      </w:r>
    </w:p>
    <w:p w14:paraId="5F0D4EFA" w14:textId="77777777" w:rsidR="00A12208" w:rsidRDefault="00453921" w:rsidP="0045392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53921">
        <w:rPr>
          <w:rFonts w:ascii="Angsana New" w:hAnsi="Angsana New"/>
          <w:spacing w:val="-4"/>
          <w:sz w:val="30"/>
          <w:szCs w:val="30"/>
          <w:cs/>
        </w:rPr>
        <w:t>(</w:t>
      </w:r>
      <w:r w:rsidR="00C952EB" w:rsidRPr="00C952EB">
        <w:rPr>
          <w:rFonts w:ascii="Angsana New" w:hAnsi="Angsana New"/>
          <w:spacing w:val="-4"/>
          <w:sz w:val="30"/>
          <w:szCs w:val="30"/>
        </w:rPr>
        <w:t>2</w:t>
      </w:r>
      <w:r w:rsidRPr="00453921">
        <w:rPr>
          <w:rFonts w:ascii="Angsana New" w:hAnsi="Angsana New"/>
          <w:spacing w:val="-4"/>
          <w:sz w:val="30"/>
          <w:szCs w:val="30"/>
          <w:cs/>
        </w:rPr>
        <w:t xml:space="preserve">) ผลิตและจำหน่ายฉลากที่มีกาวในตัว </w:t>
      </w:r>
    </w:p>
    <w:p w14:paraId="1DF8C92B" w14:textId="77777777" w:rsidR="00A12208" w:rsidRDefault="00453921" w:rsidP="0045392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53921">
        <w:rPr>
          <w:rFonts w:ascii="Angsana New" w:hAnsi="Angsana New"/>
          <w:spacing w:val="-4"/>
          <w:sz w:val="30"/>
          <w:szCs w:val="30"/>
          <w:cs/>
        </w:rPr>
        <w:t>(</w:t>
      </w:r>
      <w:r w:rsidR="00C952EB" w:rsidRPr="00C952EB">
        <w:rPr>
          <w:rFonts w:ascii="Angsana New" w:hAnsi="Angsana New"/>
          <w:spacing w:val="-4"/>
          <w:sz w:val="30"/>
          <w:szCs w:val="30"/>
        </w:rPr>
        <w:t>3</w:t>
      </w:r>
      <w:r w:rsidRPr="00453921">
        <w:rPr>
          <w:rFonts w:ascii="Angsana New" w:hAnsi="Angsana New"/>
          <w:spacing w:val="-4"/>
          <w:sz w:val="30"/>
          <w:szCs w:val="30"/>
          <w:cs/>
        </w:rPr>
        <w:t xml:space="preserve">) ผลิตและจำหน่ายผลิตภัณฑ์เพื่อสุขภาพ </w:t>
      </w:r>
    </w:p>
    <w:p w14:paraId="754C0698" w14:textId="77777777" w:rsidR="00A12208" w:rsidRDefault="00453921" w:rsidP="0045392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53921">
        <w:rPr>
          <w:rFonts w:ascii="Angsana New" w:hAnsi="Angsana New"/>
          <w:spacing w:val="-4"/>
          <w:sz w:val="30"/>
          <w:szCs w:val="30"/>
          <w:cs/>
        </w:rPr>
        <w:t>(</w:t>
      </w:r>
      <w:r w:rsidR="00C952EB" w:rsidRPr="00C952EB">
        <w:rPr>
          <w:rFonts w:ascii="Angsana New" w:hAnsi="Angsana New"/>
          <w:spacing w:val="-4"/>
          <w:sz w:val="30"/>
          <w:szCs w:val="30"/>
        </w:rPr>
        <w:t>4</w:t>
      </w:r>
      <w:r w:rsidRPr="00453921">
        <w:rPr>
          <w:rFonts w:ascii="Angsana New" w:hAnsi="Angsana New"/>
          <w:spacing w:val="-4"/>
          <w:sz w:val="30"/>
          <w:szCs w:val="30"/>
          <w:cs/>
        </w:rPr>
        <w:t xml:space="preserve">) ลงทุนในบริษัทอื่น </w:t>
      </w:r>
    </w:p>
    <w:p w14:paraId="4B3F3749" w14:textId="6C4A3123" w:rsidR="00453921" w:rsidRDefault="00453921" w:rsidP="0045392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53921">
        <w:rPr>
          <w:rFonts w:ascii="Angsana New" w:hAnsi="Angsana New"/>
          <w:spacing w:val="-4"/>
          <w:sz w:val="30"/>
          <w:szCs w:val="30"/>
          <w:cs/>
        </w:rPr>
        <w:t>(</w:t>
      </w:r>
      <w:r w:rsidR="00C952EB" w:rsidRPr="00C952EB">
        <w:rPr>
          <w:rFonts w:ascii="Angsana New" w:hAnsi="Angsana New"/>
          <w:spacing w:val="-4"/>
          <w:sz w:val="30"/>
          <w:szCs w:val="30"/>
        </w:rPr>
        <w:t>5</w:t>
      </w:r>
      <w:r w:rsidRPr="00453921">
        <w:rPr>
          <w:rFonts w:ascii="Angsana New" w:hAnsi="Angsana New"/>
          <w:spacing w:val="-4"/>
          <w:sz w:val="30"/>
          <w:szCs w:val="30"/>
          <w:cs/>
        </w:rPr>
        <w:t>) จำหน่ายฉลากที่มีกาวในตัว</w:t>
      </w:r>
    </w:p>
    <w:p w14:paraId="1D09881A" w14:textId="77777777" w:rsidR="00453921" w:rsidRPr="00453921" w:rsidRDefault="00453921" w:rsidP="00453921">
      <w:pPr>
        <w:ind w:left="540"/>
        <w:jc w:val="thaiDistribute"/>
        <w:rPr>
          <w:rFonts w:ascii="Angsana New" w:hAnsi="Angsana New"/>
          <w:spacing w:val="-4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2"/>
        <w:gridCol w:w="988"/>
        <w:gridCol w:w="268"/>
        <w:gridCol w:w="1260"/>
        <w:gridCol w:w="268"/>
        <w:gridCol w:w="1267"/>
      </w:tblGrid>
      <w:tr w:rsidR="00453921" w:rsidRPr="00344B92" w14:paraId="0BD2A8D9" w14:textId="77777777" w:rsidTr="00073493">
        <w:tc>
          <w:tcPr>
            <w:tcW w:w="2794" w:type="pct"/>
          </w:tcPr>
          <w:p w14:paraId="53BAC0B7" w14:textId="13727BA7" w:rsidR="00453921" w:rsidRPr="0087555F" w:rsidRDefault="00453921" w:rsidP="0045392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55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38" w:type="pct"/>
          </w:tcPr>
          <w:p w14:paraId="3E801D19" w14:textId="77777777" w:rsidR="00453921" w:rsidRPr="00344B92" w:rsidRDefault="00453921" w:rsidP="00453921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3E92225" w14:textId="77777777" w:rsidR="00453921" w:rsidRPr="00344B92" w:rsidRDefault="00453921" w:rsidP="00453921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pct"/>
            <w:gridSpan w:val="3"/>
          </w:tcPr>
          <w:p w14:paraId="31CFCC05" w14:textId="29FE60AE" w:rsidR="00453921" w:rsidRPr="00344B92" w:rsidRDefault="00453921" w:rsidP="0045392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921" w:rsidRPr="00344B92" w14:paraId="0E91DBBE" w14:textId="77777777" w:rsidTr="00073493">
        <w:tc>
          <w:tcPr>
            <w:tcW w:w="2794" w:type="pct"/>
          </w:tcPr>
          <w:p w14:paraId="763ECD17" w14:textId="77777777" w:rsidR="00453921" w:rsidRPr="00777247" w:rsidRDefault="00453921" w:rsidP="00453921">
            <w:pPr>
              <w:ind w:left="2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7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</w:tcPr>
          <w:p w14:paraId="624ED4DA" w14:textId="77777777" w:rsidR="00453921" w:rsidRPr="006E0939" w:rsidRDefault="00453921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 w:firstLine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548A5D0" w14:textId="77777777" w:rsidR="00453921" w:rsidRPr="00344B92" w:rsidRDefault="00453921" w:rsidP="00453921">
            <w:pPr>
              <w:pStyle w:val="BodyText"/>
              <w:spacing w:after="0"/>
              <w:ind w:left="-467" w:right="-18" w:firstLine="3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6" w:type="pct"/>
          </w:tcPr>
          <w:p w14:paraId="4F0DBE48" w14:textId="2C88730F" w:rsidR="00453921" w:rsidRPr="00A6035A" w:rsidRDefault="00453921" w:rsidP="00453921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5D499FF4" w14:textId="77777777" w:rsidR="00453921" w:rsidRPr="00344B92" w:rsidRDefault="00453921" w:rsidP="0045392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6C8A3EA3" w14:textId="2E112B88" w:rsidR="00453921" w:rsidRPr="00344B92" w:rsidRDefault="00453921" w:rsidP="00453921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53921" w:rsidRPr="00344B92" w14:paraId="4F5D23FF" w14:textId="77777777" w:rsidTr="00073493">
        <w:tc>
          <w:tcPr>
            <w:tcW w:w="2794" w:type="pct"/>
          </w:tcPr>
          <w:p w14:paraId="0CA7CA7D" w14:textId="77777777" w:rsidR="00453921" w:rsidRPr="00344B92" w:rsidRDefault="00453921" w:rsidP="004539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14:paraId="1C0FD54F" w14:textId="77777777" w:rsidR="00453921" w:rsidRPr="00344B92" w:rsidRDefault="00453921" w:rsidP="004539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676FE82" w14:textId="77777777" w:rsidR="00453921" w:rsidRPr="00344B92" w:rsidRDefault="00453921" w:rsidP="004539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2" w:type="pct"/>
            <w:gridSpan w:val="3"/>
          </w:tcPr>
          <w:p w14:paraId="3E0E8DA7" w14:textId="53D03F67" w:rsidR="00453921" w:rsidRPr="00344B92" w:rsidRDefault="00453921" w:rsidP="004539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53921" w:rsidRPr="00344B92" w14:paraId="3704F44E" w14:textId="77777777" w:rsidTr="00453921">
        <w:trPr>
          <w:trHeight w:val="70"/>
        </w:trPr>
        <w:tc>
          <w:tcPr>
            <w:tcW w:w="2794" w:type="pct"/>
          </w:tcPr>
          <w:p w14:paraId="433ACFCB" w14:textId="77777777" w:rsidR="00453921" w:rsidRPr="00344B92" w:rsidRDefault="00453921" w:rsidP="0045392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8" w:type="pct"/>
          </w:tcPr>
          <w:p w14:paraId="424276A3" w14:textId="77777777" w:rsidR="00453921" w:rsidRPr="00344B92" w:rsidRDefault="00453921" w:rsidP="00453921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CE2788" w14:textId="77777777" w:rsidR="00453921" w:rsidRPr="00344B92" w:rsidRDefault="00453921" w:rsidP="00453921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1CF377E" w14:textId="262E4619" w:rsidR="00453921" w:rsidRPr="00A6035A" w:rsidRDefault="00453921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D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1,404,141</w:t>
            </w:r>
          </w:p>
        </w:tc>
        <w:tc>
          <w:tcPr>
            <w:tcW w:w="146" w:type="pct"/>
          </w:tcPr>
          <w:p w14:paraId="2590A143" w14:textId="77777777" w:rsidR="00453921" w:rsidRPr="00344B92" w:rsidRDefault="00453921" w:rsidP="00453921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38873B91" w14:textId="1FCA59C7" w:rsidR="00453921" w:rsidRPr="00344B92" w:rsidRDefault="00453921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1,401,642</w:t>
            </w:r>
          </w:p>
        </w:tc>
      </w:tr>
      <w:tr w:rsidR="00453921" w:rsidRPr="00344B92" w14:paraId="4D4D641F" w14:textId="77777777" w:rsidTr="00073493">
        <w:tc>
          <w:tcPr>
            <w:tcW w:w="2794" w:type="pct"/>
          </w:tcPr>
          <w:p w14:paraId="541D2AE1" w14:textId="77777777" w:rsidR="00453921" w:rsidRPr="00344B92" w:rsidRDefault="00453921" w:rsidP="004539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538" w:type="pct"/>
          </w:tcPr>
          <w:p w14:paraId="7E02CBB5" w14:textId="77777777" w:rsidR="00453921" w:rsidRPr="00344B92" w:rsidRDefault="00453921" w:rsidP="00453921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4DD404" w14:textId="77777777" w:rsidR="00453921" w:rsidRPr="00344B92" w:rsidRDefault="00453921" w:rsidP="00453921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0CB81A1" w14:textId="1DDC2853" w:rsidR="00453921" w:rsidRPr="00344B92" w:rsidRDefault="00696C95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451,560</w:t>
            </w:r>
          </w:p>
        </w:tc>
        <w:tc>
          <w:tcPr>
            <w:tcW w:w="146" w:type="pct"/>
          </w:tcPr>
          <w:p w14:paraId="7A38F811" w14:textId="77777777" w:rsidR="00453921" w:rsidRPr="00344B92" w:rsidRDefault="00453921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7691AAAB" w14:textId="0B9EB5D8" w:rsidR="00453921" w:rsidRPr="00344B92" w:rsidRDefault="00453921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282,499</w:t>
            </w:r>
          </w:p>
        </w:tc>
      </w:tr>
      <w:tr w:rsidR="00453921" w:rsidRPr="00344B92" w14:paraId="3CC85EBC" w14:textId="77777777" w:rsidTr="00073493">
        <w:tc>
          <w:tcPr>
            <w:tcW w:w="2794" w:type="pct"/>
          </w:tcPr>
          <w:p w14:paraId="6335C632" w14:textId="796C91F3" w:rsidR="00453921" w:rsidRPr="00344B92" w:rsidRDefault="00453921" w:rsidP="004539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ขายบริษัทย่อย</w:t>
            </w:r>
          </w:p>
        </w:tc>
        <w:tc>
          <w:tcPr>
            <w:tcW w:w="538" w:type="pct"/>
          </w:tcPr>
          <w:p w14:paraId="210167CC" w14:textId="77777777" w:rsidR="00453921" w:rsidRPr="00344B92" w:rsidRDefault="00453921" w:rsidP="00453921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F7CBB5" w14:textId="77777777" w:rsidR="00453921" w:rsidRPr="00344B92" w:rsidRDefault="00453921" w:rsidP="00453921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4ECD59" w14:textId="23234AC4" w:rsidR="00453921" w:rsidRPr="00344B92" w:rsidRDefault="00696C95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(282,500)</w:t>
            </w:r>
          </w:p>
        </w:tc>
        <w:tc>
          <w:tcPr>
            <w:tcW w:w="146" w:type="pct"/>
          </w:tcPr>
          <w:p w14:paraId="0828AD12" w14:textId="77777777" w:rsidR="00453921" w:rsidRPr="00344B92" w:rsidRDefault="00453921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1B8447EF" w14:textId="009B67DE" w:rsidR="00453921" w:rsidRDefault="00453921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(280,000)</w:t>
            </w:r>
          </w:p>
        </w:tc>
      </w:tr>
      <w:tr w:rsidR="00453921" w:rsidRPr="00344B92" w14:paraId="25A808D6" w14:textId="77777777" w:rsidTr="00073493">
        <w:tc>
          <w:tcPr>
            <w:tcW w:w="2794" w:type="pct"/>
          </w:tcPr>
          <w:p w14:paraId="30390244" w14:textId="77777777" w:rsidR="00453921" w:rsidRPr="00344B92" w:rsidRDefault="00453921" w:rsidP="004539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</w:tcPr>
          <w:p w14:paraId="1618CAD7" w14:textId="77777777" w:rsidR="00453921" w:rsidRPr="00344B92" w:rsidRDefault="00453921" w:rsidP="00453921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2A4F4E" w14:textId="77777777" w:rsidR="00453921" w:rsidRPr="00344B92" w:rsidRDefault="00453921" w:rsidP="00453921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2313BD5" w14:textId="16777C87" w:rsidR="00453921" w:rsidRPr="00344B92" w:rsidRDefault="00696C95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1,573,201</w:t>
            </w:r>
          </w:p>
        </w:tc>
        <w:tc>
          <w:tcPr>
            <w:tcW w:w="146" w:type="pct"/>
          </w:tcPr>
          <w:p w14:paraId="35D0FB59" w14:textId="77777777" w:rsidR="00453921" w:rsidRPr="00344B92" w:rsidRDefault="00453921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2D475C2D" w14:textId="5ADA5D59" w:rsidR="00453921" w:rsidRPr="00344B92" w:rsidRDefault="00453921" w:rsidP="0045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7E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1,404,141</w:t>
            </w:r>
          </w:p>
        </w:tc>
      </w:tr>
    </w:tbl>
    <w:p w14:paraId="3A67AF18" w14:textId="77777777" w:rsidR="00EB4708" w:rsidRPr="0044696D" w:rsidRDefault="00EB4708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</w:rPr>
      </w:pPr>
    </w:p>
    <w:p w14:paraId="73D4E61B" w14:textId="3A032207" w:rsidR="001022DA" w:rsidRDefault="001022DA" w:rsidP="00421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6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บริษัทได้จัดตั้งบริษัท ซีลิค เฮลท์แคร์ จำกัด </w:t>
      </w:r>
      <w:r>
        <w:rPr>
          <w:rFonts w:ascii="Angsana New" w:hAnsi="Angsana New"/>
          <w:spacing w:val="-4"/>
          <w:sz w:val="30"/>
          <w:szCs w:val="30"/>
        </w:rPr>
        <w:t xml:space="preserve">(SHC)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ในประเทศไทย ซึ่งมีทุนจดทะเบียนจำนวน </w:t>
      </w:r>
      <w:r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โดยมีวัตถุประสงค์เพื่อรองรับการขยายธุรกิจในอนาคต ซึ่งบริษัทถือหุ้นในสัดส่วนร้อยละ </w:t>
      </w:r>
      <w:r>
        <w:rPr>
          <w:rFonts w:ascii="Angsana New" w:hAnsi="Angsana New"/>
          <w:spacing w:val="-4"/>
          <w:sz w:val="30"/>
          <w:szCs w:val="30"/>
        </w:rPr>
        <w:t>99.98</w:t>
      </w:r>
      <w:r>
        <w:rPr>
          <w:rFonts w:ascii="Angsana New" w:hAnsi="Angsana New"/>
          <w:spacing w:val="-4"/>
          <w:sz w:val="30"/>
          <w:szCs w:val="30"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บริษัทลงทุนเพิ่มในหุ้นสามัญของบริษัท </w:t>
      </w:r>
      <w:r>
        <w:rPr>
          <w:rFonts w:ascii="Angsana New" w:hAnsi="Angsana New"/>
          <w:spacing w:val="-4"/>
          <w:sz w:val="30"/>
          <w:szCs w:val="30"/>
        </w:rPr>
        <w:t xml:space="preserve">SHC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pacing w:val="-4"/>
          <w:sz w:val="30"/>
          <w:szCs w:val="30"/>
        </w:rPr>
        <w:t xml:space="preserve">2.82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ซึ่งมีมูลค่าที่ตราไว้ </w:t>
      </w:r>
      <w:r>
        <w:rPr>
          <w:rFonts w:ascii="Angsana New" w:hAnsi="Angsana New"/>
          <w:spacing w:val="-4"/>
          <w:sz w:val="30"/>
          <w:szCs w:val="30"/>
        </w:rPr>
        <w:t xml:space="preserve">100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บาทต่อหุ้น เป็นจำนวนรวมทั้งสิ้น </w:t>
      </w:r>
      <w:r>
        <w:rPr>
          <w:rFonts w:ascii="Angsana New" w:hAnsi="Angsana New"/>
          <w:spacing w:val="-4"/>
          <w:sz w:val="30"/>
          <w:szCs w:val="30"/>
        </w:rPr>
        <w:t xml:space="preserve">282.50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>
        <w:rPr>
          <w:rFonts w:ascii="Angsana New" w:hAnsi="Angsana New"/>
          <w:spacing w:val="-4"/>
          <w:sz w:val="30"/>
          <w:szCs w:val="30"/>
        </w:rPr>
        <w:t xml:space="preserve">99.98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pacing w:val="-4"/>
          <w:sz w:val="30"/>
          <w:szCs w:val="30"/>
        </w:rPr>
        <w:t>100</w:t>
      </w:r>
    </w:p>
    <w:p w14:paraId="361BAC78" w14:textId="77777777" w:rsidR="001022DA" w:rsidRPr="001022DA" w:rsidRDefault="001022DA" w:rsidP="00421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</w:rPr>
      </w:pPr>
    </w:p>
    <w:p w14:paraId="45E169CA" w14:textId="68D93942" w:rsidR="001022DA" w:rsidRDefault="001022DA" w:rsidP="00421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บริษัทได้ทำสัญญาขายหุ้นสามัญทั้งหมดของบริษัท เทวกรรมโอสถ จำกัด ซึ่งเป็นบริษัทย่อยของบริษัท จำนวน</w:t>
      </w:r>
      <w:r>
        <w:rPr>
          <w:rFonts w:ascii="Angsana New" w:hAnsi="Angsana New"/>
          <w:spacing w:val="-4"/>
          <w:sz w:val="30"/>
          <w:szCs w:val="30"/>
        </w:rPr>
        <w:t xml:space="preserve"> 17.08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(ร้อยละ </w:t>
      </w:r>
      <w:r>
        <w:rPr>
          <w:rFonts w:ascii="Angsana New" w:hAnsi="Angsana New"/>
          <w:spacing w:val="-4"/>
          <w:sz w:val="30"/>
          <w:szCs w:val="30"/>
        </w:rPr>
        <w:t>50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) เป็นเงินจำนวน </w:t>
      </w:r>
      <w:r>
        <w:rPr>
          <w:rFonts w:ascii="Angsana New" w:hAnsi="Angsana New"/>
          <w:spacing w:val="-4"/>
          <w:sz w:val="30"/>
          <w:szCs w:val="30"/>
        </w:rPr>
        <w:t xml:space="preserve">282.50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ล้านบาทให้กับบริษัท </w:t>
      </w:r>
      <w:r>
        <w:rPr>
          <w:rFonts w:ascii="Angsana New" w:hAnsi="Angsana New"/>
          <w:spacing w:val="-4"/>
          <w:sz w:val="30"/>
          <w:szCs w:val="30"/>
        </w:rPr>
        <w:t xml:space="preserve">SHC </w:t>
      </w:r>
      <w:r>
        <w:rPr>
          <w:rFonts w:ascii="Angsana New" w:hAnsi="Angsana New" w:hint="cs"/>
          <w:spacing w:val="-4"/>
          <w:sz w:val="30"/>
          <w:szCs w:val="30"/>
          <w:cs/>
        </w:rPr>
        <w:t>โดยมีวัตถุประสงค์เพื่อปรับโครงสร้างกลุ่มธุรกิจผลิตภัณฑ์เพื่อสุขภาพภายในกลุ่มบริษัท</w:t>
      </w:r>
    </w:p>
    <w:p w14:paraId="0CCEBA34" w14:textId="77777777" w:rsidR="001022DA" w:rsidRPr="001022DA" w:rsidRDefault="001022DA" w:rsidP="00421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cs/>
        </w:rPr>
      </w:pPr>
    </w:p>
    <w:p w14:paraId="7EC8209A" w14:textId="36EE6CE9" w:rsidR="00A22A45" w:rsidRPr="00421272" w:rsidRDefault="00F225E5" w:rsidP="00421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C0E90">
        <w:rPr>
          <w:rFonts w:ascii="Angsana New" w:hAnsi="Angsana New"/>
          <w:spacing w:val="-4"/>
          <w:sz w:val="30"/>
          <w:szCs w:val="30"/>
          <w:cs/>
        </w:rPr>
        <w:t>เมื่อ</w:t>
      </w:r>
      <w:r w:rsidR="00DD7855" w:rsidRPr="00DD7855">
        <w:rPr>
          <w:rFonts w:ascii="Angsana New" w:hAnsi="Angsana New"/>
          <w:sz w:val="30"/>
          <w:szCs w:val="30"/>
          <w:cs/>
        </w:rPr>
        <w:t xml:space="preserve">วันที่ </w:t>
      </w:r>
      <w:r w:rsidR="00EB4CF0">
        <w:rPr>
          <w:rFonts w:ascii="Angsana New" w:hAnsi="Angsana New"/>
          <w:sz w:val="30"/>
          <w:szCs w:val="30"/>
        </w:rPr>
        <w:t>1</w:t>
      </w:r>
      <w:r w:rsidR="00DD7855" w:rsidRPr="00DD7855">
        <w:rPr>
          <w:rFonts w:ascii="Angsana New" w:hAnsi="Angsana New"/>
          <w:sz w:val="30"/>
          <w:szCs w:val="30"/>
          <w:cs/>
        </w:rPr>
        <w:t xml:space="preserve"> </w:t>
      </w:r>
      <w:r w:rsidR="00EB4CF0">
        <w:rPr>
          <w:rFonts w:ascii="Angsana New" w:hAnsi="Angsana New" w:hint="cs"/>
          <w:sz w:val="30"/>
          <w:szCs w:val="30"/>
          <w:cs/>
        </w:rPr>
        <w:t>กรกฎาคม</w:t>
      </w:r>
      <w:r w:rsidR="00DD7855" w:rsidRPr="00DD7855">
        <w:rPr>
          <w:rFonts w:ascii="Angsana New" w:hAnsi="Angsana New"/>
          <w:sz w:val="30"/>
          <w:szCs w:val="30"/>
          <w:cs/>
        </w:rPr>
        <w:t xml:space="preserve"> </w:t>
      </w:r>
      <w:r w:rsidR="00DD7855" w:rsidRPr="00DD7855">
        <w:rPr>
          <w:rFonts w:ascii="Angsana New" w:hAnsi="Angsana New"/>
          <w:sz w:val="30"/>
          <w:szCs w:val="30"/>
        </w:rPr>
        <w:t>256</w:t>
      </w:r>
      <w:r w:rsidR="00EB4CF0">
        <w:rPr>
          <w:rFonts w:ascii="Angsana New" w:hAnsi="Angsana New"/>
          <w:sz w:val="30"/>
          <w:szCs w:val="30"/>
        </w:rPr>
        <w:t>8</w:t>
      </w:r>
      <w:r w:rsidR="00DD7855" w:rsidRPr="00DD7855">
        <w:rPr>
          <w:rFonts w:ascii="Angsana New" w:hAnsi="Angsana New"/>
          <w:sz w:val="30"/>
          <w:szCs w:val="30"/>
          <w:cs/>
        </w:rPr>
        <w:t xml:space="preserve"> บริษัทได้จัดตั้งบริษัท ซีลิค </w:t>
      </w:r>
      <w:r w:rsidR="00EB4CF0">
        <w:rPr>
          <w:rFonts w:ascii="Angsana New" w:hAnsi="Angsana New" w:hint="cs"/>
          <w:sz w:val="30"/>
          <w:szCs w:val="30"/>
          <w:cs/>
        </w:rPr>
        <w:t>โกลบอล เวนเจอร์</w:t>
      </w:r>
      <w:r w:rsidR="00DD7855" w:rsidRPr="00DD7855">
        <w:rPr>
          <w:rFonts w:ascii="Angsana New" w:hAnsi="Angsana New"/>
          <w:sz w:val="30"/>
          <w:szCs w:val="30"/>
          <w:cs/>
        </w:rPr>
        <w:t xml:space="preserve"> จำกัด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="00DD7855" w:rsidRPr="00DD7855">
        <w:rPr>
          <w:rFonts w:ascii="Angsana New" w:hAnsi="Angsana New"/>
          <w:sz w:val="30"/>
          <w:szCs w:val="30"/>
        </w:rPr>
        <w:t>S</w:t>
      </w:r>
      <w:r w:rsidR="00EB4CF0">
        <w:rPr>
          <w:rFonts w:ascii="Angsana New" w:hAnsi="Angsana New"/>
          <w:sz w:val="30"/>
          <w:szCs w:val="30"/>
        </w:rPr>
        <w:t>GV</w:t>
      </w:r>
      <w:r w:rsidR="00114BED">
        <w:rPr>
          <w:rFonts w:ascii="Angsana New" w:hAnsi="Angsana New"/>
          <w:sz w:val="30"/>
          <w:szCs w:val="30"/>
        </w:rPr>
        <w:t>)</w:t>
      </w:r>
      <w:r w:rsidR="00DD7855" w:rsidRPr="00DD7855">
        <w:rPr>
          <w:rFonts w:ascii="Angsana New" w:hAnsi="Angsana New"/>
          <w:sz w:val="30"/>
          <w:szCs w:val="30"/>
        </w:rPr>
        <w:t xml:space="preserve"> </w:t>
      </w:r>
      <w:r w:rsidR="00DD7855" w:rsidRPr="00DD7855">
        <w:rPr>
          <w:rFonts w:ascii="Angsana New" w:hAnsi="Angsana New"/>
          <w:sz w:val="30"/>
          <w:szCs w:val="30"/>
          <w:cs/>
        </w:rPr>
        <w:t>ในประเทศไทย ซึ่งมีทุน</w:t>
      </w:r>
      <w:r w:rsidR="00EB4CF0">
        <w:rPr>
          <w:rFonts w:ascii="Angsana New" w:hAnsi="Angsana New"/>
          <w:sz w:val="30"/>
          <w:szCs w:val="30"/>
          <w:cs/>
        </w:rPr>
        <w:br/>
      </w:r>
      <w:r w:rsidR="00DD7855" w:rsidRPr="00DD7855">
        <w:rPr>
          <w:rFonts w:ascii="Angsana New" w:hAnsi="Angsana New"/>
          <w:sz w:val="30"/>
          <w:szCs w:val="30"/>
          <w:cs/>
        </w:rPr>
        <w:t xml:space="preserve">จดทะเบียนจำนวน </w:t>
      </w:r>
      <w:r w:rsidR="00DD7855" w:rsidRPr="00DD7855">
        <w:rPr>
          <w:rFonts w:ascii="Angsana New" w:hAnsi="Angsana New"/>
          <w:sz w:val="30"/>
          <w:szCs w:val="30"/>
        </w:rPr>
        <w:t>1</w:t>
      </w:r>
      <w:r w:rsidR="00DD7855" w:rsidRPr="00DD7855">
        <w:rPr>
          <w:rFonts w:ascii="Angsana New" w:hAnsi="Angsana New"/>
          <w:sz w:val="30"/>
          <w:szCs w:val="30"/>
          <w:cs/>
        </w:rPr>
        <w:t xml:space="preserve"> ล้านบาท โดยมีวัตถุประสงค์เพื่อรองรับการขยายธุรกิจในอนาคต ซึ่งบริษัทถือหุ้นในสัดส่วนร้อยละ </w:t>
      </w:r>
      <w:r w:rsidR="00DD7855">
        <w:rPr>
          <w:rFonts w:ascii="Angsana New" w:hAnsi="Angsana New"/>
          <w:sz w:val="30"/>
          <w:szCs w:val="30"/>
        </w:rPr>
        <w:t>99</w:t>
      </w:r>
      <w:r w:rsidR="00DD7855" w:rsidRPr="00DD7855">
        <w:rPr>
          <w:rFonts w:ascii="Angsana New" w:hAnsi="Angsana New"/>
          <w:sz w:val="30"/>
          <w:szCs w:val="30"/>
          <w:cs/>
        </w:rPr>
        <w:t>.</w:t>
      </w:r>
      <w:r w:rsidR="00DD7855">
        <w:rPr>
          <w:rFonts w:ascii="Angsana New" w:hAnsi="Angsana New"/>
          <w:sz w:val="30"/>
          <w:szCs w:val="30"/>
        </w:rPr>
        <w:t>98</w:t>
      </w:r>
      <w:r w:rsidR="005B3BFE">
        <w:rPr>
          <w:rFonts w:ascii="Angsana New" w:hAnsi="Angsana New"/>
          <w:sz w:val="30"/>
          <w:szCs w:val="30"/>
        </w:rPr>
        <w:t xml:space="preserve"> </w:t>
      </w:r>
      <w:r w:rsidR="005B3BFE">
        <w:rPr>
          <w:rFonts w:ascii="Angsana New" w:hAnsi="Angsana New" w:hint="cs"/>
          <w:sz w:val="30"/>
          <w:szCs w:val="30"/>
          <w:cs/>
        </w:rPr>
        <w:t>และ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B3BFE" w:rsidRPr="005B3BFE">
        <w:rPr>
          <w:rFonts w:ascii="Angsana New" w:hAnsi="Angsana New"/>
          <w:sz w:val="30"/>
          <w:szCs w:val="30"/>
        </w:rPr>
        <w:t>2</w:t>
      </w:r>
      <w:r w:rsidR="00EB4CF0">
        <w:rPr>
          <w:rFonts w:ascii="Angsana New" w:hAnsi="Angsana New"/>
          <w:sz w:val="30"/>
          <w:szCs w:val="30"/>
        </w:rPr>
        <w:t>3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</w:t>
      </w:r>
      <w:r w:rsidR="00EB4CF0">
        <w:rPr>
          <w:rFonts w:ascii="Angsana New" w:hAnsi="Angsana New" w:hint="cs"/>
          <w:sz w:val="30"/>
          <w:szCs w:val="30"/>
          <w:cs/>
        </w:rPr>
        <w:t>กรกฎาคม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</w:t>
      </w:r>
      <w:r w:rsidR="005B3BFE" w:rsidRPr="005B3BFE">
        <w:rPr>
          <w:rFonts w:ascii="Angsana New" w:hAnsi="Angsana New"/>
          <w:sz w:val="30"/>
          <w:szCs w:val="30"/>
        </w:rPr>
        <w:t>256</w:t>
      </w:r>
      <w:r w:rsidR="00EB4CF0">
        <w:rPr>
          <w:rFonts w:ascii="Angsana New" w:hAnsi="Angsana New"/>
          <w:sz w:val="30"/>
          <w:szCs w:val="30"/>
        </w:rPr>
        <w:t>8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บริษัทลงทุนเพิ่มในหุ้นสามัญของบริษัท </w:t>
      </w:r>
      <w:r w:rsidR="005B3BFE" w:rsidRPr="005B3BFE">
        <w:rPr>
          <w:rFonts w:ascii="Angsana New" w:hAnsi="Angsana New"/>
          <w:sz w:val="30"/>
          <w:szCs w:val="30"/>
        </w:rPr>
        <w:t>S</w:t>
      </w:r>
      <w:r w:rsidR="00EB4CF0">
        <w:rPr>
          <w:rFonts w:ascii="Angsana New" w:hAnsi="Angsana New"/>
          <w:sz w:val="30"/>
          <w:szCs w:val="30"/>
        </w:rPr>
        <w:t>GV</w:t>
      </w:r>
      <w:r w:rsidR="005B3BFE" w:rsidRPr="005B3BFE">
        <w:rPr>
          <w:rFonts w:ascii="Angsana New" w:hAnsi="Angsana New"/>
          <w:sz w:val="30"/>
          <w:szCs w:val="30"/>
        </w:rPr>
        <w:t xml:space="preserve"> 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5B3BFE" w:rsidRPr="005B3BFE">
        <w:rPr>
          <w:rFonts w:ascii="Angsana New" w:hAnsi="Angsana New"/>
          <w:sz w:val="30"/>
          <w:szCs w:val="30"/>
        </w:rPr>
        <w:t>2</w:t>
      </w:r>
      <w:r w:rsidR="005B3BFE" w:rsidRPr="005B3BFE">
        <w:rPr>
          <w:rFonts w:ascii="Angsana New" w:hAnsi="Angsana New"/>
          <w:sz w:val="30"/>
          <w:szCs w:val="30"/>
          <w:cs/>
        </w:rPr>
        <w:t>.</w:t>
      </w:r>
      <w:r w:rsidR="005B3BFE" w:rsidRPr="005B3BFE">
        <w:rPr>
          <w:rFonts w:ascii="Angsana New" w:hAnsi="Angsana New"/>
          <w:sz w:val="30"/>
          <w:szCs w:val="30"/>
        </w:rPr>
        <w:t>8</w:t>
      </w:r>
      <w:r w:rsidR="006F37E2">
        <w:rPr>
          <w:rFonts w:ascii="Angsana New" w:hAnsi="Angsana New"/>
          <w:sz w:val="30"/>
          <w:szCs w:val="30"/>
        </w:rPr>
        <w:t>15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ล้านหุ้น ซึ่งมีมูลค่าที่ตราไว้ </w:t>
      </w:r>
      <w:r w:rsidR="005B3BFE" w:rsidRPr="005B3BFE">
        <w:rPr>
          <w:rFonts w:ascii="Angsana New" w:hAnsi="Angsana New"/>
          <w:sz w:val="30"/>
          <w:szCs w:val="30"/>
        </w:rPr>
        <w:t>100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บาทต่อหุ้น เป็นจำนวนรวมทั้งสิ้น </w:t>
      </w:r>
      <w:r w:rsidR="005B3BFE" w:rsidRPr="005B3BFE">
        <w:rPr>
          <w:rFonts w:ascii="Angsana New" w:hAnsi="Angsana New"/>
          <w:sz w:val="30"/>
          <w:szCs w:val="30"/>
        </w:rPr>
        <w:t>28</w:t>
      </w:r>
      <w:r w:rsidR="006F37E2">
        <w:rPr>
          <w:rFonts w:ascii="Angsana New" w:hAnsi="Angsana New"/>
          <w:sz w:val="30"/>
          <w:szCs w:val="30"/>
        </w:rPr>
        <w:t>1</w:t>
      </w:r>
      <w:r w:rsidR="005B3BFE" w:rsidRPr="005B3BFE">
        <w:rPr>
          <w:rFonts w:ascii="Angsana New" w:hAnsi="Angsana New"/>
          <w:sz w:val="30"/>
          <w:szCs w:val="30"/>
          <w:cs/>
        </w:rPr>
        <w:t>.</w:t>
      </w:r>
      <w:r w:rsidR="005B3BFE" w:rsidRPr="005B3BFE">
        <w:rPr>
          <w:rFonts w:ascii="Angsana New" w:hAnsi="Angsana New"/>
          <w:sz w:val="30"/>
          <w:szCs w:val="30"/>
        </w:rPr>
        <w:t>50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="005B3BFE" w:rsidRPr="005B3BFE">
        <w:rPr>
          <w:rFonts w:ascii="Angsana New" w:hAnsi="Angsana New"/>
          <w:sz w:val="30"/>
          <w:szCs w:val="30"/>
        </w:rPr>
        <w:t>99</w:t>
      </w:r>
      <w:r w:rsidR="005B3BFE" w:rsidRPr="005B3BFE">
        <w:rPr>
          <w:rFonts w:ascii="Angsana New" w:hAnsi="Angsana New"/>
          <w:sz w:val="30"/>
          <w:szCs w:val="30"/>
          <w:cs/>
        </w:rPr>
        <w:t>.</w:t>
      </w:r>
      <w:r w:rsidR="005B3BFE" w:rsidRPr="005B3BFE">
        <w:rPr>
          <w:rFonts w:ascii="Angsana New" w:hAnsi="Angsana New"/>
          <w:sz w:val="30"/>
          <w:szCs w:val="30"/>
        </w:rPr>
        <w:t>98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="005B3BFE" w:rsidRPr="005B3BFE">
        <w:rPr>
          <w:rFonts w:ascii="Angsana New" w:hAnsi="Angsana New"/>
          <w:sz w:val="30"/>
          <w:szCs w:val="30"/>
        </w:rPr>
        <w:t>100</w:t>
      </w:r>
    </w:p>
    <w:p w14:paraId="0A59C2C9" w14:textId="77777777" w:rsidR="006F7DC6" w:rsidRPr="0044696D" w:rsidRDefault="006F7DC6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</w:rPr>
      </w:pPr>
    </w:p>
    <w:p w14:paraId="4AD97CC3" w14:textId="601ABEDA" w:rsidR="00B16F7F" w:rsidRDefault="00B16F7F" w:rsidP="00B1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 w:rsidR="00EB4CF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="00EB4CF0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121AAA">
        <w:rPr>
          <w:rFonts w:ascii="Angsana New" w:hAnsi="Angsana New"/>
          <w:sz w:val="30"/>
          <w:szCs w:val="30"/>
        </w:rPr>
        <w:t>256</w:t>
      </w:r>
      <w:r w:rsidR="00EB4CF0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1AAA">
        <w:rPr>
          <w:rFonts w:ascii="Angsana New" w:hAnsi="Angsana New"/>
          <w:sz w:val="30"/>
          <w:szCs w:val="30"/>
          <w:cs/>
        </w:rPr>
        <w:t xml:space="preserve">บริษัทได้ทำสัญญาขายหุ้นสามัญทั้งหมดของบริษัท </w:t>
      </w:r>
      <w:r w:rsidR="00EB4CF0">
        <w:rPr>
          <w:rFonts w:ascii="Angsana New" w:hAnsi="Angsana New" w:hint="cs"/>
          <w:sz w:val="30"/>
          <w:szCs w:val="30"/>
          <w:cs/>
        </w:rPr>
        <w:t>ซีลิค เฮลท์แคร์</w:t>
      </w:r>
      <w:r w:rsidRPr="00121AAA">
        <w:rPr>
          <w:rFonts w:ascii="Angsana New" w:hAnsi="Angsana New"/>
          <w:sz w:val="30"/>
          <w:szCs w:val="30"/>
          <w:cs/>
        </w:rPr>
        <w:t xml:space="preserve"> จำกัด</w:t>
      </w:r>
      <w:r w:rsidR="002E0894">
        <w:rPr>
          <w:rFonts w:ascii="Angsana New" w:hAnsi="Angsana New" w:hint="cs"/>
          <w:sz w:val="30"/>
          <w:szCs w:val="30"/>
          <w:cs/>
        </w:rPr>
        <w:t xml:space="preserve"> </w:t>
      </w:r>
      <w:r w:rsidR="002E0894">
        <w:rPr>
          <w:rFonts w:ascii="Angsana New" w:hAnsi="Angsana New"/>
          <w:sz w:val="30"/>
          <w:szCs w:val="30"/>
        </w:rPr>
        <w:t>(SHC)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1AAA">
        <w:rPr>
          <w:rFonts w:ascii="Angsana New" w:hAnsi="Angsana New"/>
          <w:sz w:val="30"/>
          <w:szCs w:val="30"/>
          <w:cs/>
        </w:rPr>
        <w:t>ซึ่งเป็นบริษัทย่อยของบริษัท 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EB4CF0">
        <w:rPr>
          <w:rFonts w:ascii="Angsana New" w:hAnsi="Angsana New"/>
          <w:sz w:val="30"/>
          <w:szCs w:val="30"/>
        </w:rPr>
        <w:t>2.82</w:t>
      </w:r>
      <w:r w:rsidRPr="00121A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121AAA">
        <w:rPr>
          <w:rFonts w:ascii="Angsana New" w:hAnsi="Angsana New"/>
          <w:sz w:val="30"/>
          <w:szCs w:val="30"/>
          <w:cs/>
        </w:rPr>
        <w:t xml:space="preserve">หุ้น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121AAA">
        <w:rPr>
          <w:rFonts w:ascii="Angsana New" w:hAnsi="Angsana New"/>
          <w:sz w:val="30"/>
          <w:szCs w:val="30"/>
          <w:cs/>
        </w:rPr>
        <w:t xml:space="preserve">ร้อยละ </w:t>
      </w:r>
      <w:r w:rsidR="00EB4CF0">
        <w:rPr>
          <w:rFonts w:ascii="Angsana New" w:hAnsi="Angsana New"/>
          <w:sz w:val="30"/>
          <w:szCs w:val="30"/>
        </w:rPr>
        <w:t>100</w:t>
      </w:r>
      <w:r w:rsidR="00114BED">
        <w:rPr>
          <w:rFonts w:ascii="Angsana New" w:hAnsi="Angsana New"/>
          <w:sz w:val="30"/>
          <w:szCs w:val="30"/>
          <w:cs/>
        </w:rPr>
        <w:t>)</w:t>
      </w:r>
      <w:r w:rsidRPr="00121AAA">
        <w:rPr>
          <w:rFonts w:ascii="Angsana New" w:hAnsi="Angsana New"/>
          <w:sz w:val="30"/>
          <w:szCs w:val="30"/>
          <w:cs/>
        </w:rPr>
        <w:t xml:space="preserve"> เป็นเงินจำนวน </w:t>
      </w:r>
      <w:r>
        <w:rPr>
          <w:rFonts w:ascii="Angsana New" w:hAnsi="Angsana New"/>
          <w:sz w:val="30"/>
          <w:szCs w:val="30"/>
        </w:rPr>
        <w:t>282</w:t>
      </w:r>
      <w:r w:rsidRPr="00121AAA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50</w:t>
      </w:r>
      <w:r w:rsidRPr="00121AAA">
        <w:rPr>
          <w:rFonts w:ascii="Angsana New" w:hAnsi="Angsana New"/>
          <w:sz w:val="30"/>
          <w:szCs w:val="30"/>
          <w:cs/>
        </w:rPr>
        <w:t xml:space="preserve"> ล้านบาทให้กับบริษัท </w:t>
      </w:r>
      <w:r w:rsidRPr="00121AAA">
        <w:rPr>
          <w:rFonts w:ascii="Angsana New" w:hAnsi="Angsana New"/>
          <w:sz w:val="30"/>
          <w:szCs w:val="30"/>
        </w:rPr>
        <w:t>S</w:t>
      </w:r>
      <w:r w:rsidR="00EB4CF0">
        <w:rPr>
          <w:rFonts w:ascii="Angsana New" w:hAnsi="Angsana New"/>
          <w:sz w:val="30"/>
          <w:szCs w:val="30"/>
        </w:rPr>
        <w:t>GV</w:t>
      </w:r>
      <w:r w:rsidRPr="00121AAA">
        <w:rPr>
          <w:rFonts w:ascii="Angsana New" w:hAnsi="Angsana New"/>
          <w:sz w:val="30"/>
          <w:szCs w:val="30"/>
          <w:cs/>
        </w:rPr>
        <w:t xml:space="preserve"> โดยมีวัตถุประสงค์เพื่อปรับโครงสร้างกลุ่ม</w:t>
      </w:r>
      <w:r w:rsidRPr="008B2832">
        <w:rPr>
          <w:rFonts w:ascii="Angsana New" w:hAnsi="Angsana New"/>
          <w:sz w:val="30"/>
          <w:szCs w:val="30"/>
          <w:cs/>
        </w:rPr>
        <w:t>ธุรกิจ</w:t>
      </w:r>
      <w:r w:rsidRPr="00121AAA">
        <w:rPr>
          <w:rFonts w:ascii="Angsana New" w:hAnsi="Angsana New"/>
          <w:sz w:val="30"/>
          <w:szCs w:val="30"/>
          <w:cs/>
        </w:rPr>
        <w:t>ในกลุ่มบริษัท</w:t>
      </w:r>
    </w:p>
    <w:p w14:paraId="09DB4B60" w14:textId="245AAE4A" w:rsidR="002E0894" w:rsidRPr="00785251" w:rsidRDefault="00B04FC0" w:rsidP="00B1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2E089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E0894" w:rsidRPr="00785251">
        <w:rPr>
          <w:rFonts w:ascii="Angsana New" w:hAnsi="Angsana New"/>
          <w:sz w:val="30"/>
          <w:szCs w:val="30"/>
        </w:rPr>
        <w:t>1</w:t>
      </w:r>
      <w:r w:rsidR="00785251" w:rsidRPr="00785251">
        <w:rPr>
          <w:rFonts w:ascii="Angsana New" w:hAnsi="Angsana New"/>
          <w:sz w:val="30"/>
          <w:szCs w:val="30"/>
        </w:rPr>
        <w:t>7</w:t>
      </w:r>
      <w:r w:rsidR="002E0894" w:rsidRPr="00785251">
        <w:rPr>
          <w:rFonts w:ascii="Angsana New" w:hAnsi="Angsana New"/>
          <w:sz w:val="30"/>
          <w:szCs w:val="30"/>
        </w:rPr>
        <w:t xml:space="preserve"> </w:t>
      </w:r>
      <w:r w:rsidR="00785251" w:rsidRPr="00785251">
        <w:rPr>
          <w:rFonts w:ascii="Angsana New" w:hAnsi="Angsana New" w:hint="cs"/>
          <w:sz w:val="30"/>
          <w:szCs w:val="30"/>
          <w:cs/>
        </w:rPr>
        <w:t>ธันวาคม</w:t>
      </w:r>
      <w:r w:rsidR="002E0894" w:rsidRPr="00785251">
        <w:rPr>
          <w:rFonts w:ascii="Angsana New" w:hAnsi="Angsana New" w:hint="cs"/>
          <w:sz w:val="30"/>
          <w:szCs w:val="30"/>
          <w:cs/>
        </w:rPr>
        <w:t xml:space="preserve"> </w:t>
      </w:r>
      <w:r w:rsidR="002E0894" w:rsidRPr="00785251">
        <w:rPr>
          <w:rFonts w:ascii="Angsana New" w:hAnsi="Angsana New"/>
          <w:sz w:val="30"/>
          <w:szCs w:val="30"/>
        </w:rPr>
        <w:t xml:space="preserve">2568 </w:t>
      </w:r>
      <w:r w:rsidR="002E0894" w:rsidRPr="00785251">
        <w:rPr>
          <w:rFonts w:ascii="Angsana New" w:hAnsi="Angsana New" w:hint="cs"/>
          <w:sz w:val="30"/>
          <w:szCs w:val="30"/>
          <w:cs/>
        </w:rPr>
        <w:t xml:space="preserve">บริษัทลงทุนเพิ่มในหุ้นสามัญของบริษัท </w:t>
      </w:r>
      <w:r w:rsidR="002E0894" w:rsidRPr="00785251">
        <w:rPr>
          <w:rFonts w:ascii="Angsana New" w:hAnsi="Angsana New"/>
          <w:sz w:val="30"/>
          <w:szCs w:val="30"/>
        </w:rPr>
        <w:t>SGV</w:t>
      </w:r>
      <w:r w:rsidR="002E0894" w:rsidRPr="00785251">
        <w:rPr>
          <w:rFonts w:ascii="Angsana New" w:hAnsi="Angsana New" w:hint="cs"/>
          <w:sz w:val="30"/>
          <w:szCs w:val="30"/>
          <w:cs/>
        </w:rPr>
        <w:t xml:space="preserve"> เป็นจำนวน </w:t>
      </w:r>
      <w:r w:rsidR="002E0894" w:rsidRPr="00785251">
        <w:rPr>
          <w:rFonts w:ascii="Angsana New" w:hAnsi="Angsana New"/>
          <w:sz w:val="30"/>
          <w:szCs w:val="30"/>
        </w:rPr>
        <w:t xml:space="preserve">1.69 </w:t>
      </w:r>
      <w:r w:rsidR="002E0894" w:rsidRPr="00785251">
        <w:rPr>
          <w:rFonts w:ascii="Angsana New" w:hAnsi="Angsana New" w:hint="cs"/>
          <w:sz w:val="30"/>
          <w:szCs w:val="30"/>
          <w:cs/>
        </w:rPr>
        <w:t xml:space="preserve">ล้านหุ้น ซึ่งมีมูลค่าที่ตราไว้ </w:t>
      </w:r>
      <w:r w:rsidR="002E0894" w:rsidRPr="00785251">
        <w:rPr>
          <w:rFonts w:ascii="Angsana New" w:hAnsi="Angsana New"/>
          <w:sz w:val="30"/>
          <w:szCs w:val="30"/>
        </w:rPr>
        <w:t xml:space="preserve">100 </w:t>
      </w:r>
      <w:r w:rsidR="002E0894" w:rsidRPr="00785251">
        <w:rPr>
          <w:rFonts w:ascii="Angsana New" w:hAnsi="Angsana New" w:hint="cs"/>
          <w:sz w:val="30"/>
          <w:szCs w:val="30"/>
          <w:cs/>
        </w:rPr>
        <w:t xml:space="preserve">บาทต่อหุ้น เป็นจำนวนรวมทั้งสิ้น </w:t>
      </w:r>
      <w:r w:rsidR="002E0894" w:rsidRPr="00785251">
        <w:rPr>
          <w:rFonts w:ascii="Angsana New" w:hAnsi="Angsana New"/>
          <w:sz w:val="30"/>
          <w:szCs w:val="30"/>
        </w:rPr>
        <w:t xml:space="preserve">169 </w:t>
      </w:r>
      <w:r w:rsidR="002E0894" w:rsidRPr="00785251">
        <w:rPr>
          <w:rFonts w:ascii="Angsana New" w:hAnsi="Angsana New" w:hint="cs"/>
          <w:sz w:val="30"/>
          <w:szCs w:val="30"/>
          <w:cs/>
        </w:rPr>
        <w:t>ล้านบาท</w:t>
      </w:r>
      <w:r w:rsidR="002E0894" w:rsidRPr="00785251">
        <w:rPr>
          <w:rFonts w:ascii="Angsana New" w:hAnsi="Angsana New"/>
          <w:sz w:val="30"/>
          <w:szCs w:val="30"/>
        </w:rPr>
        <w:t xml:space="preserve"> </w:t>
      </w:r>
      <w:r w:rsidR="002E0894" w:rsidRPr="00785251">
        <w:rPr>
          <w:rFonts w:ascii="Angsana New" w:hAnsi="Angsana New" w:hint="cs"/>
          <w:sz w:val="30"/>
          <w:szCs w:val="30"/>
          <w:cs/>
        </w:rPr>
        <w:t xml:space="preserve">ตามสัดส่วนความเป็นเจ้าของเดิม </w:t>
      </w:r>
      <w:r w:rsidR="002E0894" w:rsidRPr="00785251">
        <w:rPr>
          <w:rFonts w:ascii="Angsana New" w:hAnsi="Angsana New"/>
          <w:sz w:val="30"/>
          <w:szCs w:val="30"/>
        </w:rPr>
        <w:t>(</w:t>
      </w:r>
      <w:r w:rsidR="002E0894" w:rsidRPr="00785251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E0894" w:rsidRPr="00785251">
        <w:rPr>
          <w:rFonts w:ascii="Angsana New" w:hAnsi="Angsana New"/>
          <w:sz w:val="30"/>
          <w:szCs w:val="30"/>
        </w:rPr>
        <w:t xml:space="preserve">100) </w:t>
      </w:r>
      <w:r w:rsidR="002E0894" w:rsidRPr="00785251">
        <w:rPr>
          <w:rFonts w:ascii="Angsana New" w:hAnsi="Angsana New" w:hint="cs"/>
          <w:sz w:val="30"/>
          <w:szCs w:val="30"/>
          <w:cs/>
        </w:rPr>
        <w:t>และ</w:t>
      </w:r>
      <w:r w:rsidR="00785251" w:rsidRPr="0078525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85251" w:rsidRPr="00785251">
        <w:rPr>
          <w:rFonts w:ascii="Angsana New" w:hAnsi="Angsana New"/>
          <w:sz w:val="30"/>
          <w:szCs w:val="30"/>
        </w:rPr>
        <w:t xml:space="preserve">22 </w:t>
      </w:r>
      <w:r w:rsidR="00785251" w:rsidRPr="0078525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85251" w:rsidRPr="00785251">
        <w:rPr>
          <w:rFonts w:ascii="Angsana New" w:hAnsi="Angsana New"/>
          <w:sz w:val="30"/>
          <w:szCs w:val="30"/>
        </w:rPr>
        <w:t xml:space="preserve">2568 </w:t>
      </w:r>
      <w:r w:rsidR="002E0894" w:rsidRPr="00785251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2E0894" w:rsidRPr="00785251">
        <w:rPr>
          <w:rFonts w:ascii="Angsana New" w:hAnsi="Angsana New"/>
          <w:sz w:val="30"/>
          <w:szCs w:val="30"/>
        </w:rPr>
        <w:t xml:space="preserve">SGV </w:t>
      </w:r>
      <w:r w:rsidR="002E0894" w:rsidRPr="00785251">
        <w:rPr>
          <w:rFonts w:ascii="Angsana New" w:hAnsi="Angsana New" w:hint="cs"/>
          <w:sz w:val="30"/>
          <w:szCs w:val="30"/>
          <w:cs/>
        </w:rPr>
        <w:t xml:space="preserve">ลงทุนเพิ่มในหุ้นสามัญของบริษัท </w:t>
      </w:r>
      <w:r w:rsidR="002E0894" w:rsidRPr="00785251">
        <w:rPr>
          <w:rFonts w:ascii="Angsana New" w:hAnsi="Angsana New"/>
          <w:sz w:val="30"/>
          <w:szCs w:val="30"/>
        </w:rPr>
        <w:t>SHC</w:t>
      </w:r>
      <w:r w:rsidR="00732393" w:rsidRPr="00785251">
        <w:rPr>
          <w:rFonts w:ascii="Angsana New" w:hAnsi="Angsana New" w:hint="cs"/>
          <w:sz w:val="30"/>
          <w:szCs w:val="30"/>
          <w:cs/>
        </w:rPr>
        <w:t xml:space="preserve"> </w:t>
      </w:r>
      <w:r w:rsidR="00732393" w:rsidRPr="00785251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C952EB" w:rsidRPr="00C952EB">
        <w:rPr>
          <w:rFonts w:ascii="Angsana New" w:hAnsi="Angsana New"/>
          <w:sz w:val="30"/>
          <w:szCs w:val="30"/>
        </w:rPr>
        <w:t>1</w:t>
      </w:r>
      <w:r w:rsidR="00732393" w:rsidRPr="00785251">
        <w:rPr>
          <w:rFonts w:ascii="Angsana New" w:hAnsi="Angsana New"/>
          <w:sz w:val="30"/>
          <w:szCs w:val="30"/>
          <w:cs/>
        </w:rPr>
        <w:t>.</w:t>
      </w:r>
      <w:r w:rsidR="00C952EB" w:rsidRPr="00C952EB">
        <w:rPr>
          <w:rFonts w:ascii="Angsana New" w:hAnsi="Angsana New"/>
          <w:sz w:val="30"/>
          <w:szCs w:val="30"/>
        </w:rPr>
        <w:t>69</w:t>
      </w:r>
      <w:r w:rsidR="00732393" w:rsidRPr="00785251">
        <w:rPr>
          <w:rFonts w:ascii="Angsana New" w:hAnsi="Angsana New"/>
          <w:sz w:val="30"/>
          <w:szCs w:val="30"/>
          <w:cs/>
        </w:rPr>
        <w:t xml:space="preserve"> ล้านหุ้น ซึ่งมีมูลค่าที่ตราไว้ </w:t>
      </w:r>
      <w:r w:rsidR="00C952EB" w:rsidRPr="00C952EB">
        <w:rPr>
          <w:rFonts w:ascii="Angsana New" w:hAnsi="Angsana New"/>
          <w:sz w:val="30"/>
          <w:szCs w:val="30"/>
        </w:rPr>
        <w:t>100</w:t>
      </w:r>
      <w:r w:rsidR="00732393" w:rsidRPr="00785251">
        <w:rPr>
          <w:rFonts w:ascii="Angsana New" w:hAnsi="Angsana New"/>
          <w:sz w:val="30"/>
          <w:szCs w:val="30"/>
          <w:cs/>
        </w:rPr>
        <w:t xml:space="preserve"> บาทต่อหุ้น เป็นจำนวนรวมทั้งสิ้น </w:t>
      </w:r>
      <w:r w:rsidR="00C952EB" w:rsidRPr="00C952EB">
        <w:rPr>
          <w:rFonts w:ascii="Angsana New" w:hAnsi="Angsana New"/>
          <w:sz w:val="30"/>
          <w:szCs w:val="30"/>
        </w:rPr>
        <w:t>169</w:t>
      </w:r>
      <w:r w:rsidR="00732393" w:rsidRPr="00785251">
        <w:rPr>
          <w:rFonts w:ascii="Angsana New" w:hAnsi="Angsana New"/>
          <w:sz w:val="30"/>
          <w:szCs w:val="30"/>
          <w:cs/>
        </w:rPr>
        <w:t xml:space="preserve"> ล้านบาท ตามสัดส่วนความเป็นเจ้าของเดิม (ร้อยละ </w:t>
      </w:r>
      <w:r w:rsidR="00C952EB" w:rsidRPr="00C952EB">
        <w:rPr>
          <w:rFonts w:ascii="Angsana New" w:hAnsi="Angsana New"/>
          <w:sz w:val="30"/>
          <w:szCs w:val="30"/>
        </w:rPr>
        <w:t>100</w:t>
      </w:r>
      <w:r w:rsidR="00732393" w:rsidRPr="00785251">
        <w:rPr>
          <w:rFonts w:ascii="Angsana New" w:hAnsi="Angsana New"/>
          <w:sz w:val="30"/>
          <w:szCs w:val="30"/>
          <w:cs/>
        </w:rPr>
        <w:t>)</w:t>
      </w:r>
    </w:p>
    <w:p w14:paraId="40976CDB" w14:textId="77777777" w:rsidR="00732393" w:rsidRPr="00B04FC0" w:rsidRDefault="00732393" w:rsidP="00B1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4B2A863" w14:textId="6E1BF488" w:rsidR="00732393" w:rsidRDefault="00732393" w:rsidP="00B1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8525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85251">
        <w:rPr>
          <w:rFonts w:ascii="Angsana New" w:hAnsi="Angsana New"/>
          <w:sz w:val="30"/>
          <w:szCs w:val="30"/>
        </w:rPr>
        <w:t>2</w:t>
      </w:r>
      <w:r w:rsidR="00EA0594">
        <w:rPr>
          <w:rFonts w:ascii="Angsana New" w:hAnsi="Angsana New"/>
          <w:sz w:val="30"/>
          <w:szCs w:val="30"/>
        </w:rPr>
        <w:t>7</w:t>
      </w:r>
      <w:r w:rsidRPr="00785251">
        <w:rPr>
          <w:rFonts w:ascii="Angsana New" w:hAnsi="Angsana New"/>
          <w:sz w:val="30"/>
          <w:szCs w:val="30"/>
        </w:rPr>
        <w:t xml:space="preserve"> </w:t>
      </w:r>
      <w:r w:rsidRPr="0078525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85251">
        <w:rPr>
          <w:rFonts w:ascii="Angsana New" w:hAnsi="Angsana New"/>
          <w:sz w:val="30"/>
          <w:szCs w:val="30"/>
        </w:rPr>
        <w:t xml:space="preserve">2568 </w:t>
      </w:r>
      <w:r w:rsidRPr="00785251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785251">
        <w:rPr>
          <w:rFonts w:ascii="Angsana New" w:hAnsi="Angsana New"/>
          <w:sz w:val="30"/>
          <w:szCs w:val="30"/>
        </w:rPr>
        <w:t xml:space="preserve">SHC </w:t>
      </w:r>
      <w:r w:rsidR="00EA0594">
        <w:rPr>
          <w:rFonts w:ascii="Angsana New" w:hAnsi="Angsana New" w:hint="cs"/>
          <w:sz w:val="30"/>
          <w:szCs w:val="30"/>
          <w:cs/>
        </w:rPr>
        <w:t>ได้ทำสัญญา</w:t>
      </w:r>
      <w:r w:rsidR="009009FB">
        <w:rPr>
          <w:rFonts w:ascii="Angsana New" w:hAnsi="Angsana New" w:hint="cs"/>
          <w:sz w:val="30"/>
          <w:szCs w:val="30"/>
          <w:cs/>
        </w:rPr>
        <w:t>ซื้อ</w:t>
      </w:r>
      <w:r w:rsidRPr="00785251">
        <w:rPr>
          <w:rFonts w:ascii="Angsana New" w:hAnsi="Angsana New" w:hint="cs"/>
          <w:sz w:val="30"/>
          <w:szCs w:val="30"/>
          <w:cs/>
        </w:rPr>
        <w:t xml:space="preserve">หุ้นสามัญของบริษัท เทวกรรมโอสถ จำกัด </w:t>
      </w:r>
      <w:r w:rsidRPr="00785251">
        <w:rPr>
          <w:rFonts w:ascii="Angsana New" w:hAnsi="Angsana New"/>
          <w:sz w:val="30"/>
          <w:szCs w:val="30"/>
        </w:rPr>
        <w:t xml:space="preserve">(DVK) </w:t>
      </w:r>
      <w:r w:rsidRPr="00785251">
        <w:rPr>
          <w:rFonts w:ascii="Angsana New" w:hAnsi="Angsana New" w:hint="cs"/>
          <w:sz w:val="30"/>
          <w:szCs w:val="30"/>
          <w:cs/>
        </w:rPr>
        <w:t>ซึ่งเป็นบริษัทย่อยของ</w:t>
      </w:r>
      <w:r w:rsidRPr="00785251">
        <w:rPr>
          <w:rFonts w:ascii="Angsana New" w:hAnsi="Angsana New"/>
          <w:sz w:val="30"/>
          <w:szCs w:val="30"/>
        </w:rPr>
        <w:t xml:space="preserve"> SHC </w:t>
      </w:r>
      <w:r w:rsidRPr="00785251">
        <w:rPr>
          <w:rFonts w:ascii="Angsana New" w:hAnsi="Angsana New" w:hint="cs"/>
          <w:sz w:val="30"/>
          <w:szCs w:val="30"/>
          <w:cs/>
        </w:rPr>
        <w:t>จากผู้ถือหุ้นเดิม เป็นจำนวน</w:t>
      </w:r>
      <w:r w:rsidRPr="00785251">
        <w:rPr>
          <w:rFonts w:ascii="Angsana New" w:hAnsi="Angsana New"/>
          <w:sz w:val="30"/>
          <w:szCs w:val="30"/>
        </w:rPr>
        <w:t xml:space="preserve"> 3.2 </w:t>
      </w:r>
      <w:r w:rsidRPr="00785251">
        <w:rPr>
          <w:rFonts w:ascii="Angsana New" w:hAnsi="Angsana New" w:hint="cs"/>
          <w:sz w:val="30"/>
          <w:szCs w:val="30"/>
          <w:cs/>
        </w:rPr>
        <w:t xml:space="preserve">ล้านหุ้น ในราคา </w:t>
      </w:r>
      <w:r w:rsidRPr="00785251">
        <w:rPr>
          <w:rFonts w:ascii="Angsana New" w:hAnsi="Angsana New"/>
          <w:sz w:val="30"/>
          <w:szCs w:val="30"/>
        </w:rPr>
        <w:t xml:space="preserve">52.70 </w:t>
      </w:r>
      <w:r w:rsidRPr="00785251">
        <w:rPr>
          <w:rFonts w:ascii="Angsana New" w:hAnsi="Angsana New" w:hint="cs"/>
          <w:sz w:val="30"/>
          <w:szCs w:val="30"/>
          <w:cs/>
        </w:rPr>
        <w:t>บาทต่อ</w:t>
      </w:r>
      <w:r>
        <w:rPr>
          <w:rFonts w:ascii="Angsana New" w:hAnsi="Angsana New" w:hint="cs"/>
          <w:sz w:val="30"/>
          <w:szCs w:val="30"/>
          <w:cs/>
        </w:rPr>
        <w:t xml:space="preserve">หุ้น คิดเป็นจำนวนรวมทั้งสิ้น </w:t>
      </w:r>
      <w:r>
        <w:rPr>
          <w:rFonts w:ascii="Angsana New" w:hAnsi="Angsana New"/>
          <w:sz w:val="30"/>
          <w:szCs w:val="30"/>
        </w:rPr>
        <w:t xml:space="preserve">169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B4EB6">
        <w:rPr>
          <w:rFonts w:ascii="Angsana New" w:hAnsi="Angsana New" w:hint="cs"/>
          <w:sz w:val="30"/>
          <w:szCs w:val="30"/>
          <w:cs/>
        </w:rPr>
        <w:t xml:space="preserve">โดยได้ชำระค่าหุ้นทั้งจำนวนในวันที่ </w:t>
      </w:r>
      <w:r w:rsidR="001B4EB6">
        <w:rPr>
          <w:rFonts w:ascii="Angsana New" w:hAnsi="Angsana New"/>
          <w:sz w:val="30"/>
          <w:szCs w:val="30"/>
        </w:rPr>
        <w:t xml:space="preserve">23 </w:t>
      </w:r>
      <w:r w:rsidR="001B4EB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B4EB6"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 xml:space="preserve">ส่งผลให้สัดส่วนความเป็นเจ้าของเพิ่มขึ้นจากร้อยละ </w:t>
      </w:r>
      <w:r>
        <w:rPr>
          <w:rFonts w:ascii="Angsana New" w:hAnsi="Angsana New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z w:val="30"/>
          <w:szCs w:val="30"/>
        </w:rPr>
        <w:t xml:space="preserve">59.39 </w:t>
      </w:r>
      <w:r>
        <w:rPr>
          <w:rFonts w:ascii="Angsana New" w:hAnsi="Angsana New" w:hint="cs"/>
          <w:sz w:val="30"/>
          <w:szCs w:val="30"/>
          <w:cs/>
        </w:rPr>
        <w:t>โดยอำนาจควบคุมในบริษัทย่อยดังกล่าวไม่เปลี่ยนแปลง</w:t>
      </w:r>
    </w:p>
    <w:p w14:paraId="4915D84B" w14:textId="684F17C4" w:rsidR="006C356A" w:rsidRDefault="006C356A" w:rsidP="00B1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17F9A84" w14:textId="77777777" w:rsidR="006C356A" w:rsidRPr="006C356A" w:rsidRDefault="006C356A" w:rsidP="006C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6C356A">
        <w:rPr>
          <w:rFonts w:ascii="Angsana New" w:hAnsi="Angsana New"/>
          <w:i/>
          <w:iCs/>
          <w:sz w:val="30"/>
          <w:szCs w:val="30"/>
          <w:cs/>
        </w:rPr>
        <w:t>การทดสอบด้อยค่าของเงินลงทุนในบริษัทย่อย</w:t>
      </w:r>
    </w:p>
    <w:p w14:paraId="2757A507" w14:textId="77777777" w:rsidR="006C356A" w:rsidRPr="006C356A" w:rsidRDefault="006C356A" w:rsidP="006C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6862C6AC" w14:textId="2EFC2E6A" w:rsidR="006C356A" w:rsidRPr="006C356A" w:rsidRDefault="006C356A" w:rsidP="006C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C356A">
        <w:rPr>
          <w:rFonts w:ascii="Angsana New" w:hAnsi="Angsana New"/>
          <w:sz w:val="30"/>
          <w:szCs w:val="30"/>
          <w:cs/>
        </w:rPr>
        <w:t xml:space="preserve">ในปี </w:t>
      </w:r>
      <w:r w:rsidR="000B626F" w:rsidRPr="000B626F">
        <w:rPr>
          <w:rFonts w:ascii="Angsana New" w:hAnsi="Angsana New"/>
          <w:sz w:val="30"/>
          <w:szCs w:val="30"/>
        </w:rPr>
        <w:t>2568</w:t>
      </w:r>
      <w:r w:rsidRPr="006C356A">
        <w:rPr>
          <w:rFonts w:ascii="Angsana New" w:hAnsi="Angsana New"/>
          <w:sz w:val="30"/>
          <w:szCs w:val="30"/>
          <w:cs/>
        </w:rPr>
        <w:t xml:space="preserve"> ผู้บริหารพิจารณาว่าเงินลงทุนในบริษัทย่อย</w:t>
      </w:r>
      <w:r w:rsidR="00495281">
        <w:rPr>
          <w:rFonts w:ascii="Angsana New" w:hAnsi="Angsana New" w:hint="cs"/>
          <w:sz w:val="30"/>
          <w:szCs w:val="30"/>
          <w:cs/>
        </w:rPr>
        <w:t>บาง</w:t>
      </w:r>
      <w:r w:rsidRPr="006C356A">
        <w:rPr>
          <w:rFonts w:ascii="Angsana New" w:hAnsi="Angsana New"/>
          <w:sz w:val="30"/>
          <w:szCs w:val="30"/>
          <w:cs/>
        </w:rPr>
        <w:t xml:space="preserve">แห่งมีข้อบ่งชี้ของการด้อยค่า จึงได้ทำการทบทวนและทดสอบการด้อยค่าของเงินลงทุนดังกล่าว โดยประเมินมูลค่าที่คาดว่าจะได้รับคืนจากมูลค่าจากการใช้ โดยการคิดลดกระแสเงินสดในอนาคตที่คาดว่าจะได้รับ ซึ่งพบว่ามูลค่าที่คาดว่าจะได้รับคืนสูงกว่ามูลค่าตามบัญชี ดังนั้นจึงไม่มีผลขาดทุนจากการด้อยค่าที่ต้องรับรู้ในงบการเงินสำหรับปีสิ้นสุดวันที่ </w:t>
      </w:r>
      <w:r w:rsidR="000B626F" w:rsidRPr="000B626F">
        <w:rPr>
          <w:rFonts w:ascii="Angsana New" w:hAnsi="Angsana New"/>
          <w:sz w:val="30"/>
          <w:szCs w:val="30"/>
        </w:rPr>
        <w:t>31</w:t>
      </w:r>
      <w:r w:rsidRPr="006C356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B626F" w:rsidRPr="000B626F">
        <w:rPr>
          <w:rFonts w:ascii="Angsana New" w:hAnsi="Angsana New"/>
          <w:sz w:val="30"/>
          <w:szCs w:val="30"/>
        </w:rPr>
        <w:t>2568</w:t>
      </w:r>
    </w:p>
    <w:p w14:paraId="306C991D" w14:textId="77777777" w:rsidR="006C356A" w:rsidRPr="006C356A" w:rsidRDefault="006C356A" w:rsidP="006C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032582B" w14:textId="5558D3C0" w:rsidR="006C356A" w:rsidRDefault="006C356A" w:rsidP="006C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C356A">
        <w:rPr>
          <w:rFonts w:ascii="Angsana New" w:hAnsi="Angsana New"/>
          <w:sz w:val="30"/>
          <w:szCs w:val="30"/>
          <w:cs/>
        </w:rPr>
        <w:t>ทั้งนี้ ผู้บริหารได้ประมาณการกระแสเงินสดจากข้อมูลในอดีต แผนการดำเนินงาน และแนวโน้มในอนาคตที่เกี่ยวข้องกับธุรกิจ โดยข้อสมมติสำคัญที่ใช้ในการประเมินมูลค่าจากการใช้แสดงไว้ในตารางต่อไปนี้</w:t>
      </w:r>
    </w:p>
    <w:p w14:paraId="29164F67" w14:textId="77777777" w:rsidR="002306D7" w:rsidRPr="00121AAA" w:rsidRDefault="002306D7" w:rsidP="006C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9"/>
        <w:gridCol w:w="1261"/>
        <w:gridCol w:w="270"/>
        <w:gridCol w:w="1260"/>
        <w:gridCol w:w="270"/>
        <w:gridCol w:w="1260"/>
        <w:gridCol w:w="270"/>
        <w:gridCol w:w="1294"/>
      </w:tblGrid>
      <w:tr w:rsidR="002306D7" w:rsidRPr="002306D7" w14:paraId="22076D05" w14:textId="17F217EA" w:rsidTr="004F3643">
        <w:trPr>
          <w:tblHeader/>
        </w:trPr>
        <w:tc>
          <w:tcPr>
            <w:tcW w:w="3329" w:type="dxa"/>
            <w:vMerge w:val="restart"/>
            <w:vAlign w:val="center"/>
          </w:tcPr>
          <w:p w14:paraId="36EBCB8B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EEC598F" w14:textId="7BA4305D" w:rsidR="002306D7" w:rsidRPr="002306D7" w:rsidRDefault="004F3643" w:rsidP="000B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S Venture</w:t>
            </w:r>
          </w:p>
        </w:tc>
        <w:tc>
          <w:tcPr>
            <w:tcW w:w="270" w:type="dxa"/>
            <w:vAlign w:val="center"/>
          </w:tcPr>
          <w:p w14:paraId="1C34700F" w14:textId="77777777" w:rsidR="002306D7" w:rsidRPr="002306D7" w:rsidRDefault="002306D7" w:rsidP="000B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2BBB044" w14:textId="3D89B9DE" w:rsidR="002306D7" w:rsidRPr="002306D7" w:rsidRDefault="004F3643" w:rsidP="000B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Selic Aus</w:t>
            </w:r>
          </w:p>
        </w:tc>
        <w:tc>
          <w:tcPr>
            <w:tcW w:w="270" w:type="dxa"/>
          </w:tcPr>
          <w:p w14:paraId="1565D8C1" w14:textId="77777777" w:rsidR="002306D7" w:rsidRPr="002306D7" w:rsidRDefault="002306D7" w:rsidP="000B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F39127E" w14:textId="2373205D" w:rsidR="002306D7" w:rsidRPr="002306D7" w:rsidRDefault="004F3643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PMCS</w:t>
            </w:r>
          </w:p>
        </w:tc>
        <w:tc>
          <w:tcPr>
            <w:tcW w:w="270" w:type="dxa"/>
            <w:vAlign w:val="center"/>
          </w:tcPr>
          <w:p w14:paraId="4B875652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8C24E1" w14:textId="27A1341D" w:rsidR="002306D7" w:rsidRPr="002306D7" w:rsidRDefault="004F3643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PMCM</w:t>
            </w:r>
          </w:p>
        </w:tc>
      </w:tr>
      <w:tr w:rsidR="002306D7" w:rsidRPr="002306D7" w14:paraId="16D57899" w14:textId="446FA068" w:rsidTr="002306D7">
        <w:trPr>
          <w:tblHeader/>
        </w:trPr>
        <w:tc>
          <w:tcPr>
            <w:tcW w:w="3329" w:type="dxa"/>
            <w:vMerge/>
            <w:vAlign w:val="center"/>
            <w:hideMark/>
          </w:tcPr>
          <w:p w14:paraId="11EE1B81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5" w:type="dxa"/>
            <w:gridSpan w:val="7"/>
            <w:vAlign w:val="center"/>
          </w:tcPr>
          <w:p w14:paraId="0969995D" w14:textId="41A3F0EE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306D7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2306D7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2306D7" w:rsidRPr="004F3643" w14:paraId="221D12E0" w14:textId="332D479F" w:rsidTr="004F3643">
        <w:tc>
          <w:tcPr>
            <w:tcW w:w="3329" w:type="dxa"/>
            <w:hideMark/>
          </w:tcPr>
          <w:p w14:paraId="16804AAC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306D7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2306D7">
              <w:rPr>
                <w:rFonts w:ascii="Angsana New" w:eastAsia="MS Mincho" w:hAnsi="Angsana New"/>
                <w:sz w:val="30"/>
                <w:szCs w:val="30"/>
              </w:rPr>
              <w:t>(WACC)</w:t>
            </w:r>
          </w:p>
        </w:tc>
        <w:tc>
          <w:tcPr>
            <w:tcW w:w="1261" w:type="dxa"/>
            <w:vAlign w:val="bottom"/>
          </w:tcPr>
          <w:p w14:paraId="52BD5EBB" w14:textId="7964D15D" w:rsidR="002306D7" w:rsidRPr="002306D7" w:rsidRDefault="000107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7.55</w:t>
            </w:r>
          </w:p>
        </w:tc>
        <w:tc>
          <w:tcPr>
            <w:tcW w:w="270" w:type="dxa"/>
          </w:tcPr>
          <w:p w14:paraId="45E81941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41DACF9" w14:textId="59E6B045" w:rsidR="002306D7" w:rsidRPr="002306D7" w:rsidRDefault="000107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6.69</w:t>
            </w:r>
          </w:p>
        </w:tc>
        <w:tc>
          <w:tcPr>
            <w:tcW w:w="270" w:type="dxa"/>
          </w:tcPr>
          <w:p w14:paraId="3181CEE9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EB7D43" w14:textId="017AEBB3" w:rsidR="002306D7" w:rsidRPr="002306D7" w:rsidRDefault="004F3643" w:rsidP="004F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643">
              <w:rPr>
                <w:rFonts w:ascii="Angsana New" w:hAnsi="Angsana New"/>
                <w:sz w:val="30"/>
                <w:szCs w:val="30"/>
              </w:rPr>
              <w:t>6.49</w:t>
            </w:r>
          </w:p>
        </w:tc>
        <w:tc>
          <w:tcPr>
            <w:tcW w:w="270" w:type="dxa"/>
            <w:vAlign w:val="bottom"/>
          </w:tcPr>
          <w:p w14:paraId="74314B27" w14:textId="77777777" w:rsidR="002306D7" w:rsidRPr="002306D7" w:rsidRDefault="002306D7" w:rsidP="004F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21797F" w14:textId="451ED65A" w:rsidR="002306D7" w:rsidRPr="004F3643" w:rsidRDefault="004F3643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643">
              <w:rPr>
                <w:rFonts w:ascii="Angsana New" w:hAnsi="Angsana New"/>
                <w:sz w:val="30"/>
                <w:szCs w:val="30"/>
              </w:rPr>
              <w:t>8.92</w:t>
            </w:r>
          </w:p>
        </w:tc>
      </w:tr>
      <w:tr w:rsidR="002306D7" w:rsidRPr="004F3643" w14:paraId="245F704D" w14:textId="7E3EFC10" w:rsidTr="004F3643">
        <w:tc>
          <w:tcPr>
            <w:tcW w:w="3329" w:type="dxa"/>
            <w:hideMark/>
          </w:tcPr>
          <w:p w14:paraId="5069F104" w14:textId="60C5ABD1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306D7">
              <w:rPr>
                <w:rFonts w:ascii="Angsana New" w:eastAsia="MS Mincho" w:hAnsi="Angsana New"/>
                <w:sz w:val="30"/>
                <w:szCs w:val="30"/>
                <w:cs/>
              </w:rPr>
              <w:t>ประมาณการอัตราการเติบโตขอ</w:t>
            </w:r>
            <w:r w:rsidR="00CD7230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="00CD7230"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="00CD723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</w:t>
            </w:r>
            <w:r w:rsidRPr="002306D7">
              <w:rPr>
                <w:rFonts w:ascii="Angsana New" w:eastAsia="MS Mincho" w:hAnsi="Angsana New"/>
                <w:sz w:val="30"/>
                <w:szCs w:val="30"/>
                <w:cs/>
              </w:rPr>
              <w:t>ยอดขาย</w:t>
            </w:r>
          </w:p>
        </w:tc>
        <w:tc>
          <w:tcPr>
            <w:tcW w:w="1261" w:type="dxa"/>
            <w:vAlign w:val="bottom"/>
          </w:tcPr>
          <w:p w14:paraId="0B5017E6" w14:textId="7EAD2CC3" w:rsidR="002306D7" w:rsidRPr="002306D7" w:rsidRDefault="000107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270" w:type="dxa"/>
          </w:tcPr>
          <w:p w14:paraId="1AB1862F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7757252" w14:textId="6B6A716C" w:rsidR="002306D7" w:rsidRPr="002306D7" w:rsidRDefault="000107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5FAF84EF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0F578" w14:textId="77777777" w:rsidR="002306D7" w:rsidRPr="004F3643" w:rsidRDefault="002306D7" w:rsidP="004F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8BBA29" w14:textId="7009735E" w:rsidR="004F3643" w:rsidRPr="002306D7" w:rsidRDefault="004F3643" w:rsidP="004F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643">
              <w:rPr>
                <w:rFonts w:ascii="Angsana New" w:hAnsi="Angsana New"/>
                <w:sz w:val="30"/>
                <w:szCs w:val="30"/>
              </w:rPr>
              <w:t>0</w:t>
            </w:r>
            <w:r w:rsidR="000107D7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  <w:vAlign w:val="bottom"/>
          </w:tcPr>
          <w:p w14:paraId="6A71A1F7" w14:textId="77777777" w:rsidR="002306D7" w:rsidRPr="002306D7" w:rsidRDefault="002306D7" w:rsidP="004F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623E26" w14:textId="77777777" w:rsidR="002306D7" w:rsidRPr="004F3643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158E6A0" w14:textId="38C2F207" w:rsidR="004F3643" w:rsidRPr="004F3643" w:rsidRDefault="004F3643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643">
              <w:rPr>
                <w:rFonts w:ascii="Angsana New" w:hAnsi="Angsana New"/>
                <w:sz w:val="30"/>
                <w:szCs w:val="30"/>
              </w:rPr>
              <w:t>0</w:t>
            </w:r>
            <w:r w:rsidR="000107D7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2306D7" w:rsidRPr="004F3643" w14:paraId="3D18E86A" w14:textId="5A9468DB" w:rsidTr="004F3643">
        <w:tc>
          <w:tcPr>
            <w:tcW w:w="3329" w:type="dxa"/>
          </w:tcPr>
          <w:p w14:paraId="7C63FF34" w14:textId="42ED01A9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306D7">
              <w:rPr>
                <w:rFonts w:ascii="Angsana New" w:eastAsia="MS Mincho" w:hAnsi="Angsana New"/>
                <w:sz w:val="30"/>
                <w:szCs w:val="30"/>
                <w:cs/>
              </w:rPr>
              <w:t>อัตราการเติบโตสำหรับมูลค่าปัจจุบั</w:t>
            </w:r>
            <w:r w:rsidR="00CD7230">
              <w:rPr>
                <w:rFonts w:ascii="Angsana New" w:eastAsia="MS Mincho" w:hAnsi="Angsana New" w:hint="cs"/>
                <w:sz w:val="30"/>
                <w:szCs w:val="30"/>
                <w:cs/>
              </w:rPr>
              <w:t>น</w:t>
            </w:r>
            <w:r w:rsidR="00CD7230"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="00CD723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</w:t>
            </w:r>
            <w:r w:rsidRPr="002306D7">
              <w:rPr>
                <w:rFonts w:ascii="Angsana New" w:eastAsia="MS Mincho" w:hAnsi="Angsana New"/>
                <w:sz w:val="30"/>
                <w:szCs w:val="30"/>
                <w:cs/>
              </w:rPr>
              <w:t>สุดท้าย (</w:t>
            </w:r>
            <w:r w:rsidRPr="002306D7">
              <w:rPr>
                <w:rFonts w:ascii="Angsana New" w:eastAsia="MS Mincho" w:hAnsi="Angsana New"/>
                <w:sz w:val="30"/>
                <w:szCs w:val="30"/>
              </w:rPr>
              <w:t>Terminal Value)</w:t>
            </w:r>
          </w:p>
        </w:tc>
        <w:tc>
          <w:tcPr>
            <w:tcW w:w="1261" w:type="dxa"/>
            <w:vAlign w:val="bottom"/>
          </w:tcPr>
          <w:p w14:paraId="234267CD" w14:textId="382060DA" w:rsidR="002306D7" w:rsidRPr="002306D7" w:rsidRDefault="000107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4594EB54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14D6C5" w14:textId="2BED11D9" w:rsidR="002306D7" w:rsidRPr="002306D7" w:rsidRDefault="000107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23803AEE" w14:textId="77777777" w:rsidR="002306D7" w:rsidRPr="002306D7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0BEB11" w14:textId="77777777" w:rsidR="002306D7" w:rsidRPr="004F3643" w:rsidRDefault="002306D7" w:rsidP="004F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617D94" w14:textId="7B808CBB" w:rsidR="004F3643" w:rsidRPr="002306D7" w:rsidRDefault="004F3643" w:rsidP="004F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643">
              <w:rPr>
                <w:rFonts w:ascii="Angsana New" w:hAnsi="Angsana New"/>
                <w:sz w:val="30"/>
                <w:szCs w:val="30"/>
              </w:rPr>
              <w:t>1</w:t>
            </w:r>
            <w:r w:rsidR="000107D7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  <w:vAlign w:val="bottom"/>
          </w:tcPr>
          <w:p w14:paraId="7C1B4452" w14:textId="77777777" w:rsidR="002306D7" w:rsidRPr="002306D7" w:rsidRDefault="002306D7" w:rsidP="004F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05C8D8" w14:textId="77777777" w:rsidR="002306D7" w:rsidRPr="004F3643" w:rsidRDefault="002306D7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A878682" w14:textId="62C82059" w:rsidR="004F3643" w:rsidRPr="004F3643" w:rsidRDefault="004F3643" w:rsidP="0023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643">
              <w:rPr>
                <w:rFonts w:ascii="Angsana New" w:hAnsi="Angsana New"/>
                <w:sz w:val="30"/>
                <w:szCs w:val="30"/>
              </w:rPr>
              <w:t>1</w:t>
            </w:r>
            <w:r w:rsidR="000107D7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</w:tbl>
    <w:p w14:paraId="643AE3DC" w14:textId="4E9B4E19" w:rsidR="00F4437E" w:rsidRPr="0044696D" w:rsidRDefault="002306D7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cs/>
        </w:rPr>
        <w:br/>
      </w:r>
    </w:p>
    <w:p w14:paraId="6EF08DF5" w14:textId="77777777" w:rsidR="00BA1207" w:rsidRPr="00C952EB" w:rsidRDefault="00BA1207" w:rsidP="00BA120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C952EB">
        <w:rPr>
          <w:rFonts w:ascii="Angsana New" w:hAnsi="Angsana New" w:hint="cs"/>
          <w:sz w:val="30"/>
          <w:szCs w:val="30"/>
          <w:u w:val="none"/>
          <w:cs/>
        </w:rPr>
        <w:lastRenderedPageBreak/>
        <w:t>ส่วนได้เสียที่</w:t>
      </w:r>
      <w:r w:rsidRPr="00C952EB">
        <w:rPr>
          <w:rFonts w:ascii="Angsana New" w:hAnsi="Angsana New" w:hint="cs"/>
          <w:sz w:val="30"/>
          <w:szCs w:val="30"/>
          <w:u w:val="none"/>
          <w:cs/>
          <w:lang w:val="en-US"/>
        </w:rPr>
        <w:t>ไม่</w:t>
      </w:r>
      <w:r w:rsidRPr="00C952EB">
        <w:rPr>
          <w:rFonts w:ascii="Angsana New" w:hAnsi="Angsana New" w:hint="cs"/>
          <w:sz w:val="30"/>
          <w:szCs w:val="30"/>
          <w:u w:val="none"/>
          <w:cs/>
        </w:rPr>
        <w:t>มีอำนาจควบคุม</w:t>
      </w:r>
    </w:p>
    <w:p w14:paraId="40211736" w14:textId="77777777" w:rsidR="00BA1207" w:rsidRPr="00AF4941" w:rsidRDefault="00BA1207" w:rsidP="00BA1207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05F58E5" w14:textId="194E3790" w:rsidR="00BA1207" w:rsidRDefault="00BA1207" w:rsidP="00B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53BE2">
        <w:rPr>
          <w:rFonts w:ascii="Angsana New" w:hAnsi="Angsana New" w:hint="cs"/>
          <w:sz w:val="30"/>
          <w:szCs w:val="30"/>
          <w:cs/>
        </w:rPr>
        <w:t>เมื่อ</w:t>
      </w:r>
      <w:r w:rsidRPr="00306985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11</w:t>
      </w:r>
      <w:r w:rsidRPr="0030698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306985">
        <w:rPr>
          <w:rFonts w:ascii="Angsana New" w:hAnsi="Angsana New" w:hint="cs"/>
          <w:sz w:val="30"/>
          <w:szCs w:val="30"/>
          <w:cs/>
        </w:rPr>
        <w:t xml:space="preserve"> </w:t>
      </w:r>
      <w:r w:rsidRPr="00306985">
        <w:rPr>
          <w:rFonts w:ascii="Angsana New" w:hAnsi="Angsana New"/>
          <w:sz w:val="30"/>
          <w:szCs w:val="30"/>
        </w:rPr>
        <w:t xml:space="preserve">2567 </w:t>
      </w:r>
      <w:r w:rsidRPr="00306985">
        <w:rPr>
          <w:rFonts w:ascii="Angsana New" w:hAnsi="Angsana New"/>
          <w:sz w:val="30"/>
          <w:szCs w:val="30"/>
          <w:cs/>
        </w:rPr>
        <w:t>บริษัท</w:t>
      </w:r>
      <w:r w:rsidRPr="00253BE2">
        <w:rPr>
          <w:rFonts w:ascii="Angsana New" w:hAnsi="Angsana New"/>
          <w:sz w:val="30"/>
          <w:szCs w:val="30"/>
          <w:cs/>
        </w:rPr>
        <w:t xml:space="preserve"> พีเอ็มซี เลเบิล แมททีเรียลส์ จำกัด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253BE2">
        <w:rPr>
          <w:rFonts w:ascii="Angsana New" w:hAnsi="Angsana New"/>
          <w:sz w:val="30"/>
          <w:szCs w:val="30"/>
          <w:cs/>
        </w:rPr>
        <w:t>มหาชน</w:t>
      </w:r>
      <w:r w:rsidR="00114BED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14BED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PMC</w:t>
      </w:r>
      <w:r w:rsidR="00114BE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ซึ่งเป็นบริษัทย่อยของบริษัทได้เสนอขายหุ้นสามัญต่อประชาชนทั่วไปเป็นครั้งแรก </w:t>
      </w:r>
      <w:r w:rsidR="00114BED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IPO</w:t>
      </w:r>
      <w:r w:rsidR="00114BE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1A5A2D">
        <w:rPr>
          <w:rFonts w:ascii="Angsana New" w:hAnsi="Angsana New"/>
          <w:sz w:val="30"/>
          <w:szCs w:val="30"/>
          <w:cs/>
        </w:rPr>
        <w:t xml:space="preserve">ในตลาดหลักทรัพย์ เอ็ม เอ ไอ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1A5A2D">
        <w:rPr>
          <w:rFonts w:ascii="Angsana New" w:hAnsi="Angsana New"/>
          <w:sz w:val="30"/>
          <w:szCs w:val="30"/>
        </w:rPr>
        <w:t>MAI</w:t>
      </w:r>
      <w:r w:rsidR="00114BE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รวมจำนวนทั้งสิ้น </w:t>
      </w:r>
      <w:r>
        <w:rPr>
          <w:rFonts w:ascii="Angsana New" w:hAnsi="Angsana New"/>
          <w:sz w:val="30"/>
          <w:szCs w:val="30"/>
        </w:rPr>
        <w:t xml:space="preserve">115.72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ในราคาหุ้นละ </w:t>
      </w:r>
      <w:r>
        <w:rPr>
          <w:rFonts w:ascii="Angsana New" w:hAnsi="Angsana New"/>
          <w:sz w:val="30"/>
          <w:szCs w:val="30"/>
        </w:rPr>
        <w:t xml:space="preserve">1.82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6E19A9">
        <w:rPr>
          <w:rFonts w:ascii="Angsana New" w:hAnsi="Angsana New"/>
          <w:sz w:val="30"/>
          <w:szCs w:val="30"/>
          <w:cs/>
        </w:rPr>
        <w:t xml:space="preserve">มูลค่าที่ตราไว้ </w:t>
      </w:r>
      <w:r>
        <w:rPr>
          <w:rFonts w:ascii="Angsana New" w:hAnsi="Angsana New"/>
          <w:sz w:val="30"/>
          <w:szCs w:val="30"/>
        </w:rPr>
        <w:t>1</w:t>
      </w:r>
      <w:r w:rsidRPr="006E19A9">
        <w:rPr>
          <w:rFonts w:ascii="Angsana New" w:hAnsi="Angsana New"/>
          <w:sz w:val="30"/>
          <w:szCs w:val="30"/>
          <w:cs/>
        </w:rPr>
        <w:t xml:space="preserve"> บาท และส่วนเกินมูลค่าหุ้น </w:t>
      </w:r>
      <w:r>
        <w:rPr>
          <w:rFonts w:ascii="Angsana New" w:hAnsi="Angsana New"/>
          <w:sz w:val="30"/>
          <w:szCs w:val="30"/>
        </w:rPr>
        <w:t>0</w:t>
      </w:r>
      <w:r w:rsidRPr="006E19A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82</w:t>
      </w:r>
      <w:r w:rsidRPr="006E19A9">
        <w:rPr>
          <w:rFonts w:ascii="Angsana New" w:hAnsi="Angsana New"/>
          <w:sz w:val="30"/>
          <w:szCs w:val="30"/>
          <w:cs/>
        </w:rPr>
        <w:t xml:space="preserve"> บาท</w:t>
      </w:r>
      <w:r w:rsidR="00114BED">
        <w:rPr>
          <w:rFonts w:ascii="Angsana New" w:hAnsi="Angsana New"/>
          <w:sz w:val="30"/>
          <w:szCs w:val="30"/>
          <w:cs/>
        </w:rPr>
        <w:t>)</w:t>
      </w:r>
      <w:r w:rsidRPr="006E19A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คิดเป็น</w:t>
      </w:r>
      <w:r w:rsidRPr="006E19A9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>เงินรวม</w:t>
      </w:r>
      <w:r w:rsidRPr="006E19A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210</w:t>
      </w:r>
      <w:r w:rsidRPr="006E19A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60</w:t>
      </w:r>
      <w:r w:rsidRPr="006E19A9">
        <w:rPr>
          <w:rFonts w:ascii="Angsana New" w:hAnsi="Angsana New"/>
          <w:sz w:val="30"/>
          <w:szCs w:val="30"/>
          <w:cs/>
        </w:rPr>
        <w:t xml:space="preserve"> ล้านบาทก่อนหักค่าใช้จ่ายที่เกี่ยวข้องโดยตรงกับการเสนอขายหุ้นจำนวน </w:t>
      </w:r>
      <w:r>
        <w:rPr>
          <w:rFonts w:ascii="Angsana New" w:hAnsi="Angsana New"/>
          <w:sz w:val="30"/>
          <w:szCs w:val="30"/>
        </w:rPr>
        <w:t>10</w:t>
      </w:r>
      <w:r w:rsidRPr="006E19A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4E215D9" w14:textId="77777777" w:rsidR="00BA1207" w:rsidRPr="0021205C" w:rsidRDefault="00BA1207" w:rsidP="00B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6CD256" w14:textId="77777777" w:rsidR="00BA1207" w:rsidRDefault="00BA1207" w:rsidP="00B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ภายหลังเหตุการณ์ดังกล่าว กลุ่มบริษัทยังคงมีอำนาจควบคุมใน </w:t>
      </w:r>
      <w:r>
        <w:rPr>
          <w:rFonts w:ascii="Angsana New" w:hAnsi="Angsana New"/>
          <w:sz w:val="30"/>
          <w:szCs w:val="30"/>
        </w:rPr>
        <w:t xml:space="preserve">PMC </w:t>
      </w:r>
      <w:r>
        <w:rPr>
          <w:rFonts w:ascii="Angsana New" w:hAnsi="Angsana New" w:hint="cs"/>
          <w:sz w:val="30"/>
          <w:szCs w:val="30"/>
          <w:cs/>
        </w:rPr>
        <w:t xml:space="preserve">โดยมีสัดส่วนการถือหุ้นใน </w:t>
      </w:r>
      <w:r>
        <w:rPr>
          <w:rFonts w:ascii="Angsana New" w:hAnsi="Angsana New"/>
          <w:sz w:val="30"/>
          <w:szCs w:val="30"/>
        </w:rPr>
        <w:t>PMC</w:t>
      </w:r>
      <w:r>
        <w:rPr>
          <w:rFonts w:ascii="Angsana New" w:hAnsi="Angsana New" w:hint="cs"/>
          <w:sz w:val="30"/>
          <w:szCs w:val="30"/>
          <w:cs/>
        </w:rPr>
        <w:t xml:space="preserve"> ลดลงจาก</w:t>
      </w:r>
      <w:r w:rsidRPr="009D7824">
        <w:rPr>
          <w:rFonts w:ascii="Angsana New" w:hAnsi="Angsana New" w:hint="cs"/>
          <w:sz w:val="30"/>
          <w:szCs w:val="30"/>
          <w:cs/>
        </w:rPr>
        <w:t>ร้อยละ</w:t>
      </w:r>
      <w:r w:rsidRPr="009D7824">
        <w:rPr>
          <w:rFonts w:ascii="Angsana New" w:hAnsi="Angsana New"/>
          <w:sz w:val="30"/>
          <w:szCs w:val="30"/>
        </w:rPr>
        <w:t xml:space="preserve"> 100</w:t>
      </w:r>
      <w:r w:rsidRPr="009D7824">
        <w:rPr>
          <w:rFonts w:ascii="Angsana New" w:hAnsi="Angsana New" w:hint="cs"/>
          <w:sz w:val="30"/>
          <w:szCs w:val="30"/>
          <w:cs/>
        </w:rPr>
        <w:t xml:space="preserve"> เหลือร้อยละ </w:t>
      </w:r>
      <w:r w:rsidRPr="009D7824">
        <w:rPr>
          <w:rFonts w:ascii="Angsana New" w:hAnsi="Angsana New"/>
          <w:sz w:val="30"/>
          <w:szCs w:val="30"/>
        </w:rPr>
        <w:t xml:space="preserve">70 </w:t>
      </w:r>
      <w:r w:rsidRPr="009D7824">
        <w:rPr>
          <w:rFonts w:ascii="Angsana New" w:hAnsi="Angsana New" w:hint="cs"/>
          <w:sz w:val="30"/>
          <w:szCs w:val="30"/>
          <w:cs/>
        </w:rPr>
        <w:t xml:space="preserve">กลุ่มบริษัทได้แสดงส่วนได้เสียที่ไม่มีอำนาจควบคุมจำนวน </w:t>
      </w:r>
      <w:r w:rsidRPr="009D7824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</w:rPr>
        <w:t>2</w:t>
      </w:r>
      <w:r w:rsidRPr="009D7824">
        <w:rPr>
          <w:rFonts w:ascii="Angsana New" w:hAnsi="Angsana New"/>
          <w:sz w:val="30"/>
          <w:szCs w:val="30"/>
        </w:rPr>
        <w:t>.8</w:t>
      </w:r>
      <w:r>
        <w:rPr>
          <w:rFonts w:ascii="Angsana New" w:hAnsi="Angsana New"/>
          <w:sz w:val="30"/>
          <w:szCs w:val="30"/>
        </w:rPr>
        <w:t>3</w:t>
      </w:r>
      <w:r w:rsidRPr="009D7824">
        <w:rPr>
          <w:rFonts w:ascii="Angsana New" w:hAnsi="Angsana New"/>
          <w:sz w:val="30"/>
          <w:szCs w:val="30"/>
        </w:rPr>
        <w:t xml:space="preserve"> </w:t>
      </w:r>
      <w:r w:rsidRPr="009D7824">
        <w:rPr>
          <w:rFonts w:ascii="Angsana New" w:hAnsi="Angsana New" w:hint="cs"/>
          <w:sz w:val="30"/>
          <w:szCs w:val="30"/>
          <w:cs/>
        </w:rPr>
        <w:t>ล้านบาท และแสดงผลต่างจากการเปลี่ยนแปลงส่วนได้เสียที่ไม่มีอำนาจควบคุมเป็นส่วนเกินทุนอื่น</w:t>
      </w:r>
      <w:r w:rsidRPr="009D7824">
        <w:rPr>
          <w:rFonts w:ascii="Angsana New" w:hAnsi="Angsana New"/>
          <w:sz w:val="30"/>
          <w:szCs w:val="30"/>
          <w:cs/>
        </w:rPr>
        <w:t xml:space="preserve">จำนวน </w:t>
      </w:r>
      <w:r w:rsidRPr="009D782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7</w:t>
      </w:r>
      <w:r w:rsidRPr="009D7824">
        <w:rPr>
          <w:rFonts w:ascii="Angsana New" w:hAnsi="Angsana New"/>
          <w:sz w:val="30"/>
          <w:szCs w:val="30"/>
          <w:cs/>
        </w:rPr>
        <w:t>.</w:t>
      </w:r>
      <w:r w:rsidRPr="009D7824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7</w:t>
      </w:r>
      <w:r w:rsidRPr="009D782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D7824">
        <w:rPr>
          <w:rFonts w:ascii="Angsana New" w:hAnsi="Angsana New" w:hint="cs"/>
          <w:sz w:val="30"/>
          <w:szCs w:val="30"/>
          <w:cs/>
        </w:rPr>
        <w:t>ในงบการเปลี่ยนแปลงส่วนของผู้ถือหุ้นรวม</w:t>
      </w:r>
    </w:p>
    <w:p w14:paraId="76AFC299" w14:textId="77777777" w:rsidR="005A5195" w:rsidRDefault="005A5195" w:rsidP="00B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573C8BE" w14:textId="581BC5EE" w:rsidR="00BA1207" w:rsidRDefault="008732BF" w:rsidP="00FB0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732B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732BF">
        <w:rPr>
          <w:rFonts w:ascii="Angsana New" w:hAnsi="Angsana New"/>
          <w:sz w:val="30"/>
          <w:szCs w:val="30"/>
        </w:rPr>
        <w:t xml:space="preserve">27 </w:t>
      </w:r>
      <w:r w:rsidRPr="008732BF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8732BF">
        <w:rPr>
          <w:rFonts w:ascii="Angsana New" w:hAnsi="Angsana New"/>
          <w:sz w:val="30"/>
          <w:szCs w:val="30"/>
        </w:rPr>
        <w:t xml:space="preserve">2568 </w:t>
      </w:r>
      <w:r w:rsidRPr="008732BF">
        <w:rPr>
          <w:rFonts w:ascii="Angsana New" w:hAnsi="Angsana New"/>
          <w:sz w:val="30"/>
          <w:szCs w:val="30"/>
          <w:cs/>
        </w:rPr>
        <w:t xml:space="preserve">บริษัท </w:t>
      </w:r>
      <w:r w:rsidRPr="008732BF">
        <w:rPr>
          <w:rFonts w:ascii="Angsana New" w:hAnsi="Angsana New"/>
          <w:sz w:val="30"/>
          <w:szCs w:val="30"/>
        </w:rPr>
        <w:t xml:space="preserve">SHC </w:t>
      </w:r>
      <w:r w:rsidRPr="008732BF">
        <w:rPr>
          <w:rFonts w:ascii="Angsana New" w:hAnsi="Angsana New"/>
          <w:sz w:val="30"/>
          <w:szCs w:val="30"/>
          <w:cs/>
        </w:rPr>
        <w:t>ได้ทำสัญญา</w:t>
      </w:r>
      <w:r w:rsidR="00E1671E">
        <w:rPr>
          <w:rFonts w:ascii="Angsana New" w:hAnsi="Angsana New" w:hint="cs"/>
          <w:sz w:val="30"/>
          <w:szCs w:val="30"/>
          <w:cs/>
        </w:rPr>
        <w:t>ซื้อ</w:t>
      </w:r>
      <w:r w:rsidRPr="008732BF">
        <w:rPr>
          <w:rFonts w:ascii="Angsana New" w:hAnsi="Angsana New"/>
          <w:sz w:val="30"/>
          <w:szCs w:val="30"/>
          <w:cs/>
        </w:rPr>
        <w:t>หุ้นสามัญของบริษัท เทวกรรมโอสถ จำกัด (</w:t>
      </w:r>
      <w:r w:rsidRPr="008732BF">
        <w:rPr>
          <w:rFonts w:ascii="Angsana New" w:hAnsi="Angsana New"/>
          <w:sz w:val="30"/>
          <w:szCs w:val="30"/>
        </w:rPr>
        <w:t xml:space="preserve">DVK) </w:t>
      </w:r>
      <w:r w:rsidRPr="008732BF">
        <w:rPr>
          <w:rFonts w:ascii="Angsana New" w:hAnsi="Angsana New"/>
          <w:sz w:val="30"/>
          <w:szCs w:val="30"/>
          <w:cs/>
        </w:rPr>
        <w:t xml:space="preserve">ซึ่งเป็นบริษัทย่อยของ </w:t>
      </w:r>
      <w:r w:rsidRPr="008732BF">
        <w:rPr>
          <w:rFonts w:ascii="Angsana New" w:hAnsi="Angsana New"/>
          <w:sz w:val="30"/>
          <w:szCs w:val="30"/>
        </w:rPr>
        <w:t xml:space="preserve">SHC </w:t>
      </w:r>
      <w:r w:rsidRPr="008732BF">
        <w:rPr>
          <w:rFonts w:ascii="Angsana New" w:hAnsi="Angsana New"/>
          <w:sz w:val="30"/>
          <w:szCs w:val="30"/>
          <w:cs/>
        </w:rPr>
        <w:t xml:space="preserve">จากผู้ถือหุ้นเดิม เป็นจำนวน </w:t>
      </w:r>
      <w:r w:rsidRPr="008732BF">
        <w:rPr>
          <w:rFonts w:ascii="Angsana New" w:hAnsi="Angsana New"/>
          <w:sz w:val="30"/>
          <w:szCs w:val="30"/>
        </w:rPr>
        <w:t xml:space="preserve">3.2 </w:t>
      </w:r>
      <w:r w:rsidRPr="008732BF">
        <w:rPr>
          <w:rFonts w:ascii="Angsana New" w:hAnsi="Angsana New"/>
          <w:sz w:val="30"/>
          <w:szCs w:val="30"/>
          <w:cs/>
        </w:rPr>
        <w:t xml:space="preserve">ล้านหุ้น คิดเป็นจำนวนรวมทั้งสิ้น </w:t>
      </w:r>
      <w:r w:rsidRPr="008732BF">
        <w:rPr>
          <w:rFonts w:ascii="Angsana New" w:hAnsi="Angsana New"/>
          <w:sz w:val="30"/>
          <w:szCs w:val="30"/>
        </w:rPr>
        <w:t xml:space="preserve">169 </w:t>
      </w:r>
      <w:r w:rsidRPr="008732BF">
        <w:rPr>
          <w:rFonts w:ascii="Angsana New" w:hAnsi="Angsana New"/>
          <w:sz w:val="30"/>
          <w:szCs w:val="30"/>
          <w:cs/>
        </w:rPr>
        <w:t>ล้านบาท ส่งผลให้</w:t>
      </w:r>
      <w:r w:rsidR="00A77F5B">
        <w:rPr>
          <w:rFonts w:ascii="Angsana New" w:hAnsi="Angsana New" w:hint="cs"/>
          <w:sz w:val="30"/>
          <w:szCs w:val="30"/>
          <w:cs/>
        </w:rPr>
        <w:t xml:space="preserve"> </w:t>
      </w:r>
      <w:r w:rsidR="00A77F5B">
        <w:rPr>
          <w:rFonts w:ascii="Angsana New" w:hAnsi="Angsana New"/>
          <w:sz w:val="30"/>
          <w:szCs w:val="30"/>
        </w:rPr>
        <w:t xml:space="preserve">SHC </w:t>
      </w:r>
      <w:r w:rsidR="00E3776A">
        <w:rPr>
          <w:rFonts w:ascii="Angsana New" w:hAnsi="Angsana New" w:hint="cs"/>
          <w:sz w:val="30"/>
          <w:szCs w:val="30"/>
          <w:cs/>
        </w:rPr>
        <w:t>มี</w:t>
      </w:r>
      <w:r w:rsidRPr="008732BF">
        <w:rPr>
          <w:rFonts w:ascii="Angsana New" w:hAnsi="Angsana New"/>
          <w:sz w:val="30"/>
          <w:szCs w:val="30"/>
          <w:cs/>
        </w:rPr>
        <w:t>สัดส่วน</w:t>
      </w:r>
      <w:r w:rsidR="00E3776A">
        <w:rPr>
          <w:rFonts w:ascii="Angsana New" w:hAnsi="Angsana New" w:hint="cs"/>
          <w:sz w:val="30"/>
          <w:szCs w:val="30"/>
          <w:cs/>
        </w:rPr>
        <w:t xml:space="preserve">การถือหุ้นใน </w:t>
      </w:r>
      <w:r w:rsidR="00E3776A">
        <w:rPr>
          <w:rFonts w:ascii="Angsana New" w:hAnsi="Angsana New"/>
          <w:sz w:val="30"/>
          <w:szCs w:val="30"/>
        </w:rPr>
        <w:t xml:space="preserve">DVK </w:t>
      </w:r>
      <w:r w:rsidR="00E3776A">
        <w:rPr>
          <w:rFonts w:ascii="Angsana New" w:hAnsi="Angsana New" w:hint="cs"/>
          <w:sz w:val="30"/>
          <w:szCs w:val="30"/>
          <w:cs/>
        </w:rPr>
        <w:t>เพิ่มขึ้น</w:t>
      </w:r>
      <w:r w:rsidRPr="008732BF">
        <w:rPr>
          <w:rFonts w:ascii="Angsana New" w:hAnsi="Angsana New"/>
          <w:sz w:val="30"/>
          <w:szCs w:val="30"/>
          <w:cs/>
        </w:rPr>
        <w:t xml:space="preserve">จากร้อยละ </w:t>
      </w:r>
      <w:r w:rsidRPr="008732BF">
        <w:rPr>
          <w:rFonts w:ascii="Angsana New" w:hAnsi="Angsana New"/>
          <w:sz w:val="30"/>
          <w:szCs w:val="30"/>
        </w:rPr>
        <w:t xml:space="preserve">50 </w:t>
      </w:r>
      <w:r w:rsidRPr="008732BF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8732BF">
        <w:rPr>
          <w:rFonts w:ascii="Angsana New" w:hAnsi="Angsana New"/>
          <w:sz w:val="30"/>
          <w:szCs w:val="30"/>
        </w:rPr>
        <w:t xml:space="preserve">59.39 </w:t>
      </w:r>
      <w:r w:rsidRPr="008732BF">
        <w:rPr>
          <w:rFonts w:ascii="Angsana New" w:hAnsi="Angsana New"/>
          <w:sz w:val="30"/>
          <w:szCs w:val="30"/>
          <w:cs/>
        </w:rPr>
        <w:t>โดยอำนาจควบคุมในบริษัทย่อยดังกล่าวไม่เปลี่ยนแปลง</w:t>
      </w:r>
      <w:r w:rsidR="00E3776A">
        <w:rPr>
          <w:rFonts w:ascii="Angsana New" w:hAnsi="Angsana New" w:hint="cs"/>
          <w:sz w:val="30"/>
          <w:szCs w:val="30"/>
          <w:cs/>
        </w:rPr>
        <w:t xml:space="preserve"> กลุ่มบริษัทได้แสดง</w:t>
      </w:r>
      <w:r w:rsidR="00A77F5B">
        <w:rPr>
          <w:rFonts w:ascii="Angsana New" w:hAnsi="Angsana New" w:hint="cs"/>
          <w:sz w:val="30"/>
          <w:szCs w:val="30"/>
          <w:cs/>
        </w:rPr>
        <w:t>การลดลงของ</w:t>
      </w:r>
      <w:r w:rsidR="00E3776A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  <w:r w:rsidR="00A77F5B">
        <w:rPr>
          <w:rFonts w:ascii="Angsana New" w:hAnsi="Angsana New" w:hint="cs"/>
          <w:sz w:val="30"/>
          <w:szCs w:val="30"/>
          <w:cs/>
        </w:rPr>
        <w:t>เป็น</w:t>
      </w:r>
      <w:r w:rsidR="00E3776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3776A">
        <w:rPr>
          <w:rFonts w:ascii="Angsana New" w:hAnsi="Angsana New"/>
          <w:sz w:val="30"/>
          <w:szCs w:val="30"/>
        </w:rPr>
        <w:t xml:space="preserve">61.33 </w:t>
      </w:r>
      <w:r w:rsidR="00E3776A">
        <w:rPr>
          <w:rFonts w:ascii="Angsana New" w:hAnsi="Angsana New" w:hint="cs"/>
          <w:sz w:val="30"/>
          <w:szCs w:val="30"/>
          <w:cs/>
        </w:rPr>
        <w:t>ล้านบาท และแสดงผลต่างจากการเปลี่ยนแปลงส่วนได้เสียที่ไม่มีอำนาจควบคุมเป็นส่วน</w:t>
      </w:r>
      <w:r w:rsidR="00A77F5B">
        <w:rPr>
          <w:rFonts w:ascii="Angsana New" w:hAnsi="Angsana New" w:hint="cs"/>
          <w:sz w:val="30"/>
          <w:szCs w:val="30"/>
          <w:cs/>
        </w:rPr>
        <w:t>ต่ำกว่า</w:t>
      </w:r>
      <w:r w:rsidR="00E3776A">
        <w:rPr>
          <w:rFonts w:ascii="Angsana New" w:hAnsi="Angsana New" w:hint="cs"/>
          <w:sz w:val="30"/>
          <w:szCs w:val="30"/>
          <w:cs/>
        </w:rPr>
        <w:t xml:space="preserve">ทุนอื่นจำนวน </w:t>
      </w:r>
      <w:r w:rsidR="00E3776A">
        <w:rPr>
          <w:rFonts w:ascii="Angsana New" w:hAnsi="Angsana New"/>
          <w:sz w:val="30"/>
          <w:szCs w:val="30"/>
        </w:rPr>
        <w:t xml:space="preserve">107.73 </w:t>
      </w:r>
      <w:r w:rsidR="00E3776A">
        <w:rPr>
          <w:rFonts w:ascii="Angsana New" w:hAnsi="Angsana New" w:hint="cs"/>
          <w:sz w:val="30"/>
          <w:szCs w:val="30"/>
          <w:cs/>
        </w:rPr>
        <w:t>ล้านบาท</w:t>
      </w:r>
      <w:r w:rsidR="00A77F5B">
        <w:rPr>
          <w:rFonts w:ascii="Angsana New" w:hAnsi="Angsana New"/>
          <w:sz w:val="30"/>
          <w:szCs w:val="30"/>
          <w:cs/>
        </w:rPr>
        <w:br/>
      </w:r>
      <w:r w:rsidR="00E3776A">
        <w:rPr>
          <w:rFonts w:ascii="Angsana New" w:hAnsi="Angsana New" w:hint="cs"/>
          <w:sz w:val="30"/>
          <w:szCs w:val="30"/>
          <w:cs/>
        </w:rPr>
        <w:t>ในงบการเปลี่ยนแปลงส่วนของผู้ถือหุ้นรวม</w:t>
      </w:r>
    </w:p>
    <w:p w14:paraId="0EAABDD7" w14:textId="77777777" w:rsidR="001E7C2C" w:rsidRDefault="001E7C2C" w:rsidP="001E7C2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1E7C2C" w:rsidSect="007855ED">
          <w:pgSz w:w="11909" w:h="16834" w:code="9"/>
          <w:pgMar w:top="691" w:right="1152" w:bottom="1170" w:left="1152" w:header="720" w:footer="720" w:gutter="0"/>
          <w:paperSrc w:first="7" w:other="7"/>
          <w:cols w:space="720"/>
          <w:docGrid w:linePitch="360"/>
        </w:sectPr>
      </w:pPr>
    </w:p>
    <w:p w14:paraId="3D496322" w14:textId="426FD1EA" w:rsidR="001E7C2C" w:rsidRPr="001323F1" w:rsidRDefault="00032ADE" w:rsidP="009158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1323F1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270"/>
        <w:gridCol w:w="1351"/>
        <w:gridCol w:w="270"/>
        <w:gridCol w:w="1351"/>
        <w:gridCol w:w="270"/>
        <w:gridCol w:w="1351"/>
        <w:gridCol w:w="267"/>
        <w:gridCol w:w="1351"/>
        <w:gridCol w:w="272"/>
        <w:gridCol w:w="1351"/>
        <w:gridCol w:w="270"/>
        <w:gridCol w:w="1348"/>
      </w:tblGrid>
      <w:tr w:rsidR="001E7C2C" w:rsidRPr="00A6035A" w14:paraId="189FD502" w14:textId="77777777" w:rsidTr="000743BC">
        <w:tc>
          <w:tcPr>
            <w:tcW w:w="1538" w:type="pct"/>
          </w:tcPr>
          <w:p w14:paraId="2A3D0FBB" w14:textId="111E648B" w:rsidR="001E7C2C" w:rsidRPr="000743BC" w:rsidRDefault="001E7C2C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" w:type="pct"/>
          </w:tcPr>
          <w:p w14:paraId="6419545A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pct"/>
            <w:gridSpan w:val="3"/>
          </w:tcPr>
          <w:p w14:paraId="5855C071" w14:textId="40C31CA1" w:rsidR="001E7C2C" w:rsidRPr="000743BC" w:rsidRDefault="001E7C2C" w:rsidP="001E7C2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PMC</w:t>
            </w:r>
          </w:p>
        </w:tc>
        <w:tc>
          <w:tcPr>
            <w:tcW w:w="96" w:type="pct"/>
          </w:tcPr>
          <w:p w14:paraId="6CC49540" w14:textId="77777777" w:rsidR="001E7C2C" w:rsidRPr="000743BC" w:rsidRDefault="001E7C2C" w:rsidP="001E7C2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pct"/>
            <w:gridSpan w:val="3"/>
          </w:tcPr>
          <w:p w14:paraId="25149962" w14:textId="5915D302" w:rsidR="001E7C2C" w:rsidRPr="000743BC" w:rsidRDefault="001E7C2C" w:rsidP="001E7C2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DVK</w:t>
            </w:r>
          </w:p>
        </w:tc>
        <w:tc>
          <w:tcPr>
            <w:tcW w:w="97" w:type="pct"/>
          </w:tcPr>
          <w:p w14:paraId="224D06C4" w14:textId="77777777" w:rsidR="001E7C2C" w:rsidRPr="000743BC" w:rsidRDefault="001E7C2C" w:rsidP="001E7C2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pct"/>
            <w:gridSpan w:val="3"/>
          </w:tcPr>
          <w:p w14:paraId="12671BBD" w14:textId="3639DD08" w:rsidR="001E7C2C" w:rsidRPr="000743BC" w:rsidRDefault="001E7C2C" w:rsidP="001E7C2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DHC</w:t>
            </w:r>
          </w:p>
        </w:tc>
      </w:tr>
      <w:tr w:rsidR="000743BC" w:rsidRPr="007404BC" w14:paraId="764B8300" w14:textId="77777777" w:rsidTr="000743BC">
        <w:tc>
          <w:tcPr>
            <w:tcW w:w="1538" w:type="pct"/>
          </w:tcPr>
          <w:p w14:paraId="0461FA76" w14:textId="77777777" w:rsidR="001E7C2C" w:rsidRPr="000743BC" w:rsidRDefault="001E7C2C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" w:type="pct"/>
          </w:tcPr>
          <w:p w14:paraId="1906F411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ACDEC45" w14:textId="5D7B7B74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0743BC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96" w:type="pct"/>
          </w:tcPr>
          <w:p w14:paraId="08EDE079" w14:textId="77777777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481" w:type="pct"/>
          </w:tcPr>
          <w:p w14:paraId="28C9276C" w14:textId="057D516B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0743BC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96" w:type="pct"/>
          </w:tcPr>
          <w:p w14:paraId="47FA2D2E" w14:textId="77777777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481" w:type="pct"/>
          </w:tcPr>
          <w:p w14:paraId="63A41A78" w14:textId="7B158D95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0743BC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95" w:type="pct"/>
          </w:tcPr>
          <w:p w14:paraId="299868DA" w14:textId="77777777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481" w:type="pct"/>
          </w:tcPr>
          <w:p w14:paraId="56FB4551" w14:textId="657537B3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0743BC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97" w:type="pct"/>
          </w:tcPr>
          <w:p w14:paraId="009F1144" w14:textId="77777777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481" w:type="pct"/>
          </w:tcPr>
          <w:p w14:paraId="71661333" w14:textId="14DD6895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0743BC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96" w:type="pct"/>
          </w:tcPr>
          <w:p w14:paraId="73FB7FE4" w14:textId="77777777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480" w:type="pct"/>
          </w:tcPr>
          <w:p w14:paraId="126636A8" w14:textId="039882E7" w:rsidR="001E7C2C" w:rsidRPr="000743BC" w:rsidRDefault="001E7C2C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0743BC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2567</w:t>
            </w:r>
          </w:p>
        </w:tc>
      </w:tr>
      <w:tr w:rsidR="00291DA1" w:rsidRPr="007404BC" w14:paraId="30E83E3C" w14:textId="77777777" w:rsidTr="000743BC">
        <w:tc>
          <w:tcPr>
            <w:tcW w:w="1538" w:type="pct"/>
          </w:tcPr>
          <w:p w14:paraId="6AD45953" w14:textId="77777777" w:rsidR="00291DA1" w:rsidRPr="000743BC" w:rsidRDefault="00291DA1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" w:type="pct"/>
          </w:tcPr>
          <w:p w14:paraId="6F73B2C5" w14:textId="77777777" w:rsidR="00291DA1" w:rsidRPr="000743BC" w:rsidRDefault="00291DA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65" w:type="pct"/>
            <w:gridSpan w:val="11"/>
          </w:tcPr>
          <w:p w14:paraId="601C1897" w14:textId="00986C68" w:rsidR="00291DA1" w:rsidRPr="000743BC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cs/>
                <w:lang w:val="en-US" w:bidi="th-TH"/>
              </w:rPr>
            </w:pPr>
            <w:r w:rsidRPr="000743BC"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743BC" w:rsidRPr="00B205A2" w14:paraId="32474B09" w14:textId="77777777" w:rsidTr="000743BC">
        <w:tc>
          <w:tcPr>
            <w:tcW w:w="1538" w:type="pct"/>
          </w:tcPr>
          <w:p w14:paraId="6AEA5C6F" w14:textId="42CFFF39" w:rsidR="00291DA1" w:rsidRPr="000743BC" w:rsidRDefault="00291DA1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96" w:type="pct"/>
          </w:tcPr>
          <w:p w14:paraId="3BE8FABF" w14:textId="77777777" w:rsidR="00291DA1" w:rsidRPr="000743BC" w:rsidRDefault="00291DA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3E844EE" w14:textId="2597D166" w:rsidR="00291DA1" w:rsidRPr="001371A7" w:rsidRDefault="00F97E13" w:rsidP="001371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1A7">
              <w:rPr>
                <w:rFonts w:asciiTheme="majorBidi" w:hAnsiTheme="majorBidi" w:cstheme="majorBidi"/>
                <w:sz w:val="26"/>
                <w:szCs w:val="26"/>
              </w:rPr>
              <w:t>30%</w:t>
            </w:r>
          </w:p>
        </w:tc>
        <w:tc>
          <w:tcPr>
            <w:tcW w:w="96" w:type="pct"/>
          </w:tcPr>
          <w:p w14:paraId="30A94C9B" w14:textId="77777777" w:rsidR="00291DA1" w:rsidRPr="001371A7" w:rsidRDefault="00291DA1" w:rsidP="001371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9ECB0BF" w14:textId="251610A5" w:rsidR="00291DA1" w:rsidRPr="00B205A2" w:rsidRDefault="00F97E13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205A2">
              <w:rPr>
                <w:rFonts w:asciiTheme="majorBidi" w:hAnsiTheme="majorBidi" w:cstheme="majorBidi"/>
                <w:sz w:val="26"/>
                <w:szCs w:val="26"/>
              </w:rPr>
              <w:t>30%</w:t>
            </w:r>
          </w:p>
        </w:tc>
        <w:tc>
          <w:tcPr>
            <w:tcW w:w="96" w:type="pct"/>
          </w:tcPr>
          <w:p w14:paraId="38457271" w14:textId="77777777" w:rsidR="00291DA1" w:rsidRPr="00B205A2" w:rsidRDefault="00291DA1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B4437D5" w14:textId="58C467C4" w:rsidR="00291DA1" w:rsidRPr="00B205A2" w:rsidRDefault="00F97E13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205A2">
              <w:rPr>
                <w:rFonts w:asciiTheme="majorBidi" w:hAnsiTheme="majorBidi" w:cstheme="majorBidi"/>
                <w:sz w:val="26"/>
                <w:szCs w:val="26"/>
              </w:rPr>
              <w:t>41%</w:t>
            </w:r>
          </w:p>
        </w:tc>
        <w:tc>
          <w:tcPr>
            <w:tcW w:w="95" w:type="pct"/>
          </w:tcPr>
          <w:p w14:paraId="631EDDF6" w14:textId="77777777" w:rsidR="00291DA1" w:rsidRPr="00B205A2" w:rsidRDefault="00291DA1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23622AD" w14:textId="512DC1D6" w:rsidR="00291DA1" w:rsidRPr="00B205A2" w:rsidRDefault="00F97E13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205A2">
              <w:rPr>
                <w:rFonts w:asciiTheme="majorBidi" w:hAnsiTheme="majorBidi" w:cstheme="majorBidi"/>
                <w:sz w:val="26"/>
                <w:szCs w:val="26"/>
              </w:rPr>
              <w:t>50%</w:t>
            </w:r>
          </w:p>
        </w:tc>
        <w:tc>
          <w:tcPr>
            <w:tcW w:w="97" w:type="pct"/>
          </w:tcPr>
          <w:p w14:paraId="61DD076F" w14:textId="77777777" w:rsidR="00291DA1" w:rsidRPr="00B205A2" w:rsidRDefault="00291DA1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7731D30" w14:textId="235C60E4" w:rsidR="00291DA1" w:rsidRPr="00B205A2" w:rsidRDefault="00F97E13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205A2">
              <w:rPr>
                <w:rFonts w:asciiTheme="majorBidi" w:hAnsiTheme="majorBidi" w:cstheme="majorBidi"/>
                <w:sz w:val="26"/>
                <w:szCs w:val="26"/>
              </w:rPr>
              <w:t>41%</w:t>
            </w:r>
          </w:p>
        </w:tc>
        <w:tc>
          <w:tcPr>
            <w:tcW w:w="96" w:type="pct"/>
          </w:tcPr>
          <w:p w14:paraId="1633C1E9" w14:textId="77777777" w:rsidR="00291DA1" w:rsidRPr="00B205A2" w:rsidRDefault="00291DA1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5AA2CAB4" w14:textId="61ED4F2A" w:rsidR="00291DA1" w:rsidRPr="00B205A2" w:rsidRDefault="00F97E13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205A2">
              <w:rPr>
                <w:rFonts w:asciiTheme="majorBidi" w:hAnsiTheme="majorBidi" w:cstheme="majorBidi"/>
                <w:sz w:val="26"/>
                <w:szCs w:val="26"/>
              </w:rPr>
              <w:t>50%</w:t>
            </w:r>
          </w:p>
        </w:tc>
      </w:tr>
      <w:tr w:rsidR="000743BC" w:rsidRPr="007404BC" w14:paraId="780BE49A" w14:textId="77777777" w:rsidTr="000743BC">
        <w:tc>
          <w:tcPr>
            <w:tcW w:w="1538" w:type="pct"/>
          </w:tcPr>
          <w:p w14:paraId="777A1142" w14:textId="77777777" w:rsidR="00291DA1" w:rsidRPr="004560E0" w:rsidRDefault="00291DA1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" w:type="pct"/>
          </w:tcPr>
          <w:p w14:paraId="20F5009F" w14:textId="77777777" w:rsidR="00291DA1" w:rsidRPr="004560E0" w:rsidRDefault="00291DA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</w:tcPr>
          <w:p w14:paraId="7225A01C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96" w:type="pct"/>
          </w:tcPr>
          <w:p w14:paraId="287C55E6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481" w:type="pct"/>
          </w:tcPr>
          <w:p w14:paraId="44F8189E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96" w:type="pct"/>
          </w:tcPr>
          <w:p w14:paraId="7CD54AD9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481" w:type="pct"/>
          </w:tcPr>
          <w:p w14:paraId="1DA564CA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95" w:type="pct"/>
          </w:tcPr>
          <w:p w14:paraId="6D1859E5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481" w:type="pct"/>
          </w:tcPr>
          <w:p w14:paraId="5A3D8F17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97" w:type="pct"/>
          </w:tcPr>
          <w:p w14:paraId="06A74A96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481" w:type="pct"/>
          </w:tcPr>
          <w:p w14:paraId="5AE51F2D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96" w:type="pct"/>
          </w:tcPr>
          <w:p w14:paraId="22E9F484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480" w:type="pct"/>
          </w:tcPr>
          <w:p w14:paraId="04562667" w14:textId="77777777" w:rsidR="00291DA1" w:rsidRPr="004560E0" w:rsidRDefault="00291DA1" w:rsidP="007404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</w:tr>
      <w:tr w:rsidR="000743BC" w:rsidRPr="00950187" w14:paraId="4B44442A" w14:textId="77777777" w:rsidTr="000743BC">
        <w:tc>
          <w:tcPr>
            <w:tcW w:w="1538" w:type="pct"/>
          </w:tcPr>
          <w:p w14:paraId="46BB66BF" w14:textId="2A82B5C0" w:rsidR="001E7C2C" w:rsidRPr="000743BC" w:rsidRDefault="00291DA1" w:rsidP="00291D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6" w:type="pct"/>
          </w:tcPr>
          <w:p w14:paraId="1DB1F09F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E68D775" w14:textId="63F6DD4E" w:rsidR="001E7C2C" w:rsidRPr="000743BC" w:rsidRDefault="00F97E1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531,132</w:t>
            </w:r>
          </w:p>
        </w:tc>
        <w:tc>
          <w:tcPr>
            <w:tcW w:w="96" w:type="pct"/>
          </w:tcPr>
          <w:p w14:paraId="271E7939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71D51C1" w14:textId="1D0AB606" w:rsidR="001E7C2C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588,576</w:t>
            </w:r>
          </w:p>
        </w:tc>
        <w:tc>
          <w:tcPr>
            <w:tcW w:w="96" w:type="pct"/>
          </w:tcPr>
          <w:p w14:paraId="1AD62EFC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5D5332B" w14:textId="3E6D0D7D" w:rsidR="001E7C2C" w:rsidRPr="000743BC" w:rsidRDefault="00C6585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243,736</w:t>
            </w:r>
          </w:p>
        </w:tc>
        <w:tc>
          <w:tcPr>
            <w:tcW w:w="95" w:type="pct"/>
          </w:tcPr>
          <w:p w14:paraId="7F18C63E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47A3F9E" w14:textId="5C23553D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250,443</w:t>
            </w:r>
          </w:p>
        </w:tc>
        <w:tc>
          <w:tcPr>
            <w:tcW w:w="97" w:type="pct"/>
          </w:tcPr>
          <w:p w14:paraId="10E77D6C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BC356CD" w14:textId="339AF53F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257,812</w:t>
            </w:r>
          </w:p>
        </w:tc>
        <w:tc>
          <w:tcPr>
            <w:tcW w:w="96" w:type="pct"/>
          </w:tcPr>
          <w:p w14:paraId="2FE5C3A6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1C8F9498" w14:textId="508FDB74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218,634</w:t>
            </w:r>
          </w:p>
        </w:tc>
      </w:tr>
      <w:tr w:rsidR="000743BC" w:rsidRPr="00F43FF2" w14:paraId="3CD124BA" w14:textId="77777777" w:rsidTr="000743BC">
        <w:tc>
          <w:tcPr>
            <w:tcW w:w="1538" w:type="pct"/>
          </w:tcPr>
          <w:p w14:paraId="14F7DAE6" w14:textId="41413E89" w:rsidR="001E7C2C" w:rsidRPr="000743BC" w:rsidRDefault="00291DA1" w:rsidP="00291D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6" w:type="pct"/>
          </w:tcPr>
          <w:p w14:paraId="4B6285F4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DB9CBF7" w14:textId="7F2D920C" w:rsidR="001E7C2C" w:rsidRPr="000743BC" w:rsidRDefault="00F97E1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493,679</w:t>
            </w:r>
          </w:p>
        </w:tc>
        <w:tc>
          <w:tcPr>
            <w:tcW w:w="96" w:type="pct"/>
          </w:tcPr>
          <w:p w14:paraId="7BD292E7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85A8F65" w14:textId="6596E86C" w:rsidR="001E7C2C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504,733</w:t>
            </w:r>
          </w:p>
        </w:tc>
        <w:tc>
          <w:tcPr>
            <w:tcW w:w="96" w:type="pct"/>
          </w:tcPr>
          <w:p w14:paraId="253BE9B0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680D02B" w14:textId="70B8550B" w:rsidR="001E7C2C" w:rsidRPr="000743BC" w:rsidRDefault="001E546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307,561</w:t>
            </w:r>
          </w:p>
        </w:tc>
        <w:tc>
          <w:tcPr>
            <w:tcW w:w="95" w:type="pct"/>
          </w:tcPr>
          <w:p w14:paraId="16BEC330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F52B971" w14:textId="69F6C4BE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314,124</w:t>
            </w:r>
          </w:p>
        </w:tc>
        <w:tc>
          <w:tcPr>
            <w:tcW w:w="97" w:type="pct"/>
          </w:tcPr>
          <w:p w14:paraId="13A0F5F3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1083336" w14:textId="386CE869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500,313</w:t>
            </w:r>
          </w:p>
        </w:tc>
        <w:tc>
          <w:tcPr>
            <w:tcW w:w="96" w:type="pct"/>
          </w:tcPr>
          <w:p w14:paraId="52A1607A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13FF1B90" w14:textId="37DCD18E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501,956</w:t>
            </w:r>
          </w:p>
        </w:tc>
      </w:tr>
      <w:tr w:rsidR="000743BC" w:rsidRPr="00F43FF2" w14:paraId="6BD11658" w14:textId="77777777" w:rsidTr="000743BC">
        <w:tc>
          <w:tcPr>
            <w:tcW w:w="1538" w:type="pct"/>
          </w:tcPr>
          <w:p w14:paraId="3E7ABD00" w14:textId="76953139" w:rsidR="001E7C2C" w:rsidRPr="000743BC" w:rsidRDefault="00291DA1" w:rsidP="00291D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6" w:type="pct"/>
          </w:tcPr>
          <w:p w14:paraId="664FAA3E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943029D" w14:textId="69F5B085" w:rsidR="001E7C2C" w:rsidRPr="000743BC" w:rsidRDefault="00F97E1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(384,432)</w:t>
            </w:r>
          </w:p>
        </w:tc>
        <w:tc>
          <w:tcPr>
            <w:tcW w:w="96" w:type="pct"/>
          </w:tcPr>
          <w:p w14:paraId="3AC7FEB4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58305AD" w14:textId="19CB8A56" w:rsidR="001E7C2C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(430,931)</w:t>
            </w:r>
          </w:p>
        </w:tc>
        <w:tc>
          <w:tcPr>
            <w:tcW w:w="96" w:type="pct"/>
          </w:tcPr>
          <w:p w14:paraId="2E7D7FDC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F9EF5BD" w14:textId="7784FA7B" w:rsidR="001E7C2C" w:rsidRPr="000743BC" w:rsidRDefault="001E546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(177,570)</w:t>
            </w:r>
          </w:p>
        </w:tc>
        <w:tc>
          <w:tcPr>
            <w:tcW w:w="95" w:type="pct"/>
          </w:tcPr>
          <w:p w14:paraId="30460CD5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A671190" w14:textId="145B8DB2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(145,195)</w:t>
            </w:r>
          </w:p>
        </w:tc>
        <w:tc>
          <w:tcPr>
            <w:tcW w:w="97" w:type="pct"/>
          </w:tcPr>
          <w:p w14:paraId="2F196E0C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D9F86B1" w14:textId="299ADC82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(117,044)</w:t>
            </w:r>
          </w:p>
        </w:tc>
        <w:tc>
          <w:tcPr>
            <w:tcW w:w="96" w:type="pct"/>
          </w:tcPr>
          <w:p w14:paraId="6BFF2750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3694215F" w14:textId="74774F8B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(119,143)</w:t>
            </w:r>
          </w:p>
        </w:tc>
      </w:tr>
      <w:tr w:rsidR="000743BC" w:rsidRPr="00F43FF2" w14:paraId="5302500E" w14:textId="77777777" w:rsidTr="000743BC">
        <w:tc>
          <w:tcPr>
            <w:tcW w:w="1538" w:type="pct"/>
          </w:tcPr>
          <w:p w14:paraId="4F533032" w14:textId="6DD6576A" w:rsidR="001E7C2C" w:rsidRPr="000743BC" w:rsidRDefault="00291DA1" w:rsidP="00291D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6" w:type="pct"/>
          </w:tcPr>
          <w:p w14:paraId="32BCCBB7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0FE00C11" w14:textId="422B455D" w:rsidR="001E7C2C" w:rsidRPr="000743BC" w:rsidRDefault="00F97E1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(51,657)</w:t>
            </w:r>
          </w:p>
        </w:tc>
        <w:tc>
          <w:tcPr>
            <w:tcW w:w="96" w:type="pct"/>
          </w:tcPr>
          <w:p w14:paraId="213BA0D3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07957E6C" w14:textId="0251AE59" w:rsidR="001E7C2C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(93,394)</w:t>
            </w:r>
          </w:p>
        </w:tc>
        <w:tc>
          <w:tcPr>
            <w:tcW w:w="96" w:type="pct"/>
          </w:tcPr>
          <w:p w14:paraId="0D1F9874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10285BDB" w14:textId="5BBD48B6" w:rsidR="001E7C2C" w:rsidRPr="000743BC" w:rsidRDefault="001E546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(10,068)</w:t>
            </w:r>
          </w:p>
        </w:tc>
        <w:tc>
          <w:tcPr>
            <w:tcW w:w="95" w:type="pct"/>
          </w:tcPr>
          <w:p w14:paraId="77589F7F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1DEBBB28" w14:textId="6A8768A0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(9,124)</w:t>
            </w:r>
          </w:p>
        </w:tc>
        <w:tc>
          <w:tcPr>
            <w:tcW w:w="97" w:type="pct"/>
          </w:tcPr>
          <w:p w14:paraId="7777B649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4698F6AB" w14:textId="31E1E4CE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(245,977)</w:t>
            </w:r>
          </w:p>
        </w:tc>
        <w:tc>
          <w:tcPr>
            <w:tcW w:w="96" w:type="pct"/>
          </w:tcPr>
          <w:p w14:paraId="753BEA8A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16A1A9F8" w14:textId="59D54C87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(295,494)</w:t>
            </w:r>
          </w:p>
        </w:tc>
      </w:tr>
      <w:tr w:rsidR="000743BC" w:rsidRPr="00F43FF2" w14:paraId="1E3CD8E7" w14:textId="77777777" w:rsidTr="000743BC">
        <w:tc>
          <w:tcPr>
            <w:tcW w:w="1538" w:type="pct"/>
          </w:tcPr>
          <w:p w14:paraId="1AC6156F" w14:textId="66D114B9" w:rsidR="001E7C2C" w:rsidRPr="000743BC" w:rsidRDefault="00291DA1" w:rsidP="00291D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6" w:type="pct"/>
          </w:tcPr>
          <w:p w14:paraId="1879D955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4DB0478A" w14:textId="6B64CB51" w:rsidR="001E7C2C" w:rsidRPr="000743BC" w:rsidRDefault="00F97E13" w:rsidP="00291DA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588,722</w:t>
            </w:r>
          </w:p>
        </w:tc>
        <w:tc>
          <w:tcPr>
            <w:tcW w:w="96" w:type="pct"/>
          </w:tcPr>
          <w:p w14:paraId="7EB565DA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028BC3FB" w14:textId="1F129BE1" w:rsidR="001E7C2C" w:rsidRPr="000743BC" w:rsidRDefault="00DA75CB" w:rsidP="00291DA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568,984</w:t>
            </w:r>
          </w:p>
        </w:tc>
        <w:tc>
          <w:tcPr>
            <w:tcW w:w="96" w:type="pct"/>
          </w:tcPr>
          <w:p w14:paraId="46EA154D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3DA9355B" w14:textId="67E3D373" w:rsidR="001E7C2C" w:rsidRPr="000743BC" w:rsidRDefault="001E5463" w:rsidP="00291DA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363,659</w:t>
            </w:r>
          </w:p>
        </w:tc>
        <w:tc>
          <w:tcPr>
            <w:tcW w:w="95" w:type="pct"/>
          </w:tcPr>
          <w:p w14:paraId="1F70C086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01C6EEA3" w14:textId="3452DBAE" w:rsidR="001E7C2C" w:rsidRPr="000743BC" w:rsidRDefault="00D208D0" w:rsidP="00291DA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410,248</w:t>
            </w:r>
          </w:p>
        </w:tc>
        <w:tc>
          <w:tcPr>
            <w:tcW w:w="97" w:type="pct"/>
          </w:tcPr>
          <w:p w14:paraId="47BD9830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227FE7AA" w14:textId="2261759C" w:rsidR="001E7C2C" w:rsidRPr="000743BC" w:rsidRDefault="00D208D0" w:rsidP="00291DA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395,104</w:t>
            </w:r>
          </w:p>
        </w:tc>
        <w:tc>
          <w:tcPr>
            <w:tcW w:w="96" w:type="pct"/>
          </w:tcPr>
          <w:p w14:paraId="1FE73169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7C59DB3E" w14:textId="43932A05" w:rsidR="001E7C2C" w:rsidRPr="000743BC" w:rsidRDefault="00D208D0" w:rsidP="00291DA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305,953</w:t>
            </w:r>
          </w:p>
        </w:tc>
      </w:tr>
      <w:tr w:rsidR="000743BC" w:rsidRPr="00F43FF2" w14:paraId="029C1A77" w14:textId="77777777" w:rsidTr="000743BC">
        <w:tc>
          <w:tcPr>
            <w:tcW w:w="1538" w:type="pct"/>
          </w:tcPr>
          <w:p w14:paraId="1F59E7AB" w14:textId="1EBE68D4" w:rsidR="001E7C2C" w:rsidRPr="000743BC" w:rsidRDefault="00497306" w:rsidP="004973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96" w:type="pct"/>
          </w:tcPr>
          <w:p w14:paraId="06F2A47F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</w:tcPr>
          <w:p w14:paraId="259D3E3B" w14:textId="55C04DA6" w:rsidR="001E7C2C" w:rsidRPr="000743BC" w:rsidRDefault="00F97E1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40E72">
              <w:rPr>
                <w:rFonts w:asciiTheme="majorBidi" w:hAnsiTheme="majorBidi" w:cstheme="majorBidi"/>
                <w:sz w:val="26"/>
                <w:szCs w:val="26"/>
              </w:rPr>
              <w:t>1,722</w:t>
            </w:r>
          </w:p>
        </w:tc>
        <w:tc>
          <w:tcPr>
            <w:tcW w:w="96" w:type="pct"/>
          </w:tcPr>
          <w:p w14:paraId="1C6929B7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</w:tcPr>
          <w:p w14:paraId="09720183" w14:textId="20FA4A16" w:rsidR="001E7C2C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165,812</w:t>
            </w:r>
          </w:p>
        </w:tc>
        <w:tc>
          <w:tcPr>
            <w:tcW w:w="96" w:type="pct"/>
          </w:tcPr>
          <w:p w14:paraId="75B0C29F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</w:tcPr>
          <w:p w14:paraId="19274B45" w14:textId="19B75D0C" w:rsidR="001E7C2C" w:rsidRPr="000743BC" w:rsidRDefault="001E546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227,342</w:t>
            </w:r>
          </w:p>
        </w:tc>
        <w:tc>
          <w:tcPr>
            <w:tcW w:w="95" w:type="pct"/>
          </w:tcPr>
          <w:p w14:paraId="137F5323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</w:tcPr>
          <w:p w14:paraId="16A51A9E" w14:textId="2C1E3AC5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</w:rPr>
              <w:t>312,857</w:t>
            </w:r>
          </w:p>
        </w:tc>
        <w:tc>
          <w:tcPr>
            <w:tcW w:w="97" w:type="pct"/>
          </w:tcPr>
          <w:p w14:paraId="56FADC04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</w:tcPr>
          <w:p w14:paraId="70D75D44" w14:textId="5C902A61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96,797</w:t>
            </w:r>
          </w:p>
        </w:tc>
        <w:tc>
          <w:tcPr>
            <w:tcW w:w="96" w:type="pct"/>
          </w:tcPr>
          <w:p w14:paraId="1121F56A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5ED092C9" w14:textId="0754FC40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52,977</w:t>
            </w:r>
          </w:p>
        </w:tc>
      </w:tr>
      <w:tr w:rsidR="000743BC" w:rsidRPr="00F43FF2" w14:paraId="53660EBD" w14:textId="77777777" w:rsidTr="000743BC">
        <w:trPr>
          <w:trHeight w:val="213"/>
        </w:trPr>
        <w:tc>
          <w:tcPr>
            <w:tcW w:w="1538" w:type="pct"/>
          </w:tcPr>
          <w:p w14:paraId="39AFFADB" w14:textId="42B1FA74" w:rsidR="001E7C2C" w:rsidRPr="004560E0" w:rsidRDefault="001E7C2C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" w:type="pct"/>
          </w:tcPr>
          <w:p w14:paraId="1BB4A1D7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7BB17AB6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6" w:type="pct"/>
          </w:tcPr>
          <w:p w14:paraId="62BD8E81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1D10C468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6" w:type="pct"/>
          </w:tcPr>
          <w:p w14:paraId="274B7F95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166A3AA4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5" w:type="pct"/>
          </w:tcPr>
          <w:p w14:paraId="0458724F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5025F42D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pct"/>
          </w:tcPr>
          <w:p w14:paraId="5B153405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57797D34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6" w:type="pct"/>
          </w:tcPr>
          <w:p w14:paraId="6AC5287A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</w:tcPr>
          <w:p w14:paraId="28AEC270" w14:textId="77777777" w:rsidR="001E7C2C" w:rsidRPr="004560E0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743BC" w:rsidRPr="00F43FF2" w14:paraId="45E0D3AF" w14:textId="77777777" w:rsidTr="000743BC">
        <w:tc>
          <w:tcPr>
            <w:tcW w:w="1538" w:type="pct"/>
          </w:tcPr>
          <w:p w14:paraId="0D505084" w14:textId="0F7C5B30" w:rsidR="001E7C2C" w:rsidRPr="000743BC" w:rsidRDefault="00514C81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96" w:type="pct"/>
          </w:tcPr>
          <w:p w14:paraId="04F11E05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1196B34" w14:textId="7C257E1D" w:rsidR="001E7C2C" w:rsidRPr="000743BC" w:rsidRDefault="00F97E1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782,089</w:t>
            </w:r>
          </w:p>
        </w:tc>
        <w:tc>
          <w:tcPr>
            <w:tcW w:w="96" w:type="pct"/>
          </w:tcPr>
          <w:p w14:paraId="37326503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359E3A2" w14:textId="76EB5CD7" w:rsidR="001E7C2C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828,293</w:t>
            </w:r>
          </w:p>
        </w:tc>
        <w:tc>
          <w:tcPr>
            <w:tcW w:w="96" w:type="pct"/>
          </w:tcPr>
          <w:p w14:paraId="4A7E7287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FFC731E" w14:textId="415D0F43" w:rsidR="001E7C2C" w:rsidRPr="000743BC" w:rsidRDefault="00A44D1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537,442</w:t>
            </w:r>
          </w:p>
        </w:tc>
        <w:tc>
          <w:tcPr>
            <w:tcW w:w="95" w:type="pct"/>
          </w:tcPr>
          <w:p w14:paraId="42D92A14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0301590" w14:textId="7601AC04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656,235</w:t>
            </w:r>
          </w:p>
        </w:tc>
        <w:tc>
          <w:tcPr>
            <w:tcW w:w="97" w:type="pct"/>
          </w:tcPr>
          <w:p w14:paraId="6FB7F60C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F672829" w14:textId="7DD5DF5F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465,713</w:t>
            </w:r>
          </w:p>
        </w:tc>
        <w:tc>
          <w:tcPr>
            <w:tcW w:w="96" w:type="pct"/>
          </w:tcPr>
          <w:p w14:paraId="337CAC33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50E6EB61" w14:textId="3D01D4D3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441,736</w:t>
            </w:r>
          </w:p>
        </w:tc>
      </w:tr>
      <w:tr w:rsidR="000743BC" w:rsidRPr="00F43FF2" w14:paraId="3A91BBBF" w14:textId="77777777" w:rsidTr="000743BC">
        <w:tc>
          <w:tcPr>
            <w:tcW w:w="1538" w:type="pct"/>
          </w:tcPr>
          <w:p w14:paraId="5D25CC8B" w14:textId="67B99421" w:rsidR="001E7C2C" w:rsidRPr="000743BC" w:rsidRDefault="00514C81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96" w:type="pct"/>
          </w:tcPr>
          <w:p w14:paraId="5D0E80BD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06DBC89" w14:textId="228AE4C6" w:rsidR="001E7C2C" w:rsidRPr="000743BC" w:rsidRDefault="00F97E1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63,547</w:t>
            </w:r>
          </w:p>
        </w:tc>
        <w:tc>
          <w:tcPr>
            <w:tcW w:w="96" w:type="pct"/>
          </w:tcPr>
          <w:p w14:paraId="5CE6A07F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6A801FB" w14:textId="4F34650F" w:rsidR="001E7C2C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45,632</w:t>
            </w:r>
          </w:p>
        </w:tc>
        <w:tc>
          <w:tcPr>
            <w:tcW w:w="96" w:type="pct"/>
          </w:tcPr>
          <w:p w14:paraId="4660A57E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4B9AC2B" w14:textId="51C9D460" w:rsidR="001E7C2C" w:rsidRPr="000743BC" w:rsidRDefault="00A44D1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3,894</w:t>
            </w:r>
          </w:p>
        </w:tc>
        <w:tc>
          <w:tcPr>
            <w:tcW w:w="95" w:type="pct"/>
          </w:tcPr>
          <w:p w14:paraId="620E957B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48981CC" w14:textId="02D2DF46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41,540</w:t>
            </w:r>
          </w:p>
        </w:tc>
        <w:tc>
          <w:tcPr>
            <w:tcW w:w="97" w:type="pct"/>
          </w:tcPr>
          <w:p w14:paraId="0A456174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2B859A9" w14:textId="1BDAFE4B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89,151</w:t>
            </w:r>
          </w:p>
        </w:tc>
        <w:tc>
          <w:tcPr>
            <w:tcW w:w="96" w:type="pct"/>
          </w:tcPr>
          <w:p w14:paraId="15547CEB" w14:textId="77777777" w:rsidR="001E7C2C" w:rsidRPr="000743BC" w:rsidRDefault="001E7C2C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6548F2A6" w14:textId="74DA5E4A" w:rsidR="001E7C2C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84,995</w:t>
            </w:r>
          </w:p>
        </w:tc>
      </w:tr>
      <w:tr w:rsidR="000743BC" w:rsidRPr="00F43FF2" w14:paraId="26494829" w14:textId="77777777" w:rsidTr="000743BC">
        <w:tc>
          <w:tcPr>
            <w:tcW w:w="1538" w:type="pct"/>
          </w:tcPr>
          <w:p w14:paraId="72F96E85" w14:textId="3E1CFCEC" w:rsidR="00514C81" w:rsidRPr="000743BC" w:rsidRDefault="00514C81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96" w:type="pct"/>
          </w:tcPr>
          <w:p w14:paraId="6611E365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574D75ED" w14:textId="67418308" w:rsidR="00514C81" w:rsidRPr="000743BC" w:rsidRDefault="00F97E1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(42,683)</w:t>
            </w:r>
          </w:p>
        </w:tc>
        <w:tc>
          <w:tcPr>
            <w:tcW w:w="96" w:type="pct"/>
          </w:tcPr>
          <w:p w14:paraId="51B1F5F0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3334E728" w14:textId="48439644" w:rsidR="00514C81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(1,419)</w:t>
            </w:r>
          </w:p>
        </w:tc>
        <w:tc>
          <w:tcPr>
            <w:tcW w:w="96" w:type="pct"/>
          </w:tcPr>
          <w:p w14:paraId="0F94C3C0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59264489" w14:textId="419DA4F2" w:rsidR="00514C81" w:rsidRPr="000743BC" w:rsidRDefault="00A44D1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</w:p>
        </w:tc>
        <w:tc>
          <w:tcPr>
            <w:tcW w:w="95" w:type="pct"/>
          </w:tcPr>
          <w:p w14:paraId="2C2026EB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6881D578" w14:textId="65C724AF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(376)</w:t>
            </w:r>
          </w:p>
        </w:tc>
        <w:tc>
          <w:tcPr>
            <w:tcW w:w="97" w:type="pct"/>
          </w:tcPr>
          <w:p w14:paraId="57E73D1A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5D1FE67C" w14:textId="3B5A318D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pct"/>
          </w:tcPr>
          <w:p w14:paraId="2BDA0D4C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73CE5D0" w14:textId="1B4012EB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0743BC" w:rsidRPr="00F43FF2" w14:paraId="7CCD7658" w14:textId="77777777" w:rsidTr="000743BC">
        <w:tc>
          <w:tcPr>
            <w:tcW w:w="1538" w:type="pct"/>
          </w:tcPr>
          <w:p w14:paraId="63A477D9" w14:textId="642DCB5A" w:rsidR="00514C81" w:rsidRPr="000743BC" w:rsidRDefault="00514C81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96" w:type="pct"/>
          </w:tcPr>
          <w:p w14:paraId="3796A8E2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29D9B2E8" w14:textId="629E7BAA" w:rsidR="00514C81" w:rsidRPr="000743BC" w:rsidRDefault="00F97E13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20,864</w:t>
            </w:r>
          </w:p>
        </w:tc>
        <w:tc>
          <w:tcPr>
            <w:tcW w:w="96" w:type="pct"/>
          </w:tcPr>
          <w:p w14:paraId="1FB128BA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6A74351E" w14:textId="5F73C662" w:rsidR="00514C81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44,213</w:t>
            </w:r>
          </w:p>
        </w:tc>
        <w:tc>
          <w:tcPr>
            <w:tcW w:w="96" w:type="pct"/>
          </w:tcPr>
          <w:p w14:paraId="0726C008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74A1973E" w14:textId="7D5104CC" w:rsidR="00514C81" w:rsidRPr="000743BC" w:rsidRDefault="00A44D1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4,171</w:t>
            </w:r>
          </w:p>
        </w:tc>
        <w:tc>
          <w:tcPr>
            <w:tcW w:w="95" w:type="pct"/>
          </w:tcPr>
          <w:p w14:paraId="76342965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4A24FBE8" w14:textId="7A830CED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41,164</w:t>
            </w:r>
          </w:p>
        </w:tc>
        <w:tc>
          <w:tcPr>
            <w:tcW w:w="97" w:type="pct"/>
          </w:tcPr>
          <w:p w14:paraId="07E0C2A2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5497820A" w14:textId="719DE5A7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89,151</w:t>
            </w:r>
          </w:p>
        </w:tc>
        <w:tc>
          <w:tcPr>
            <w:tcW w:w="96" w:type="pct"/>
          </w:tcPr>
          <w:p w14:paraId="53649485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54A298D1" w14:textId="405D66A6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85,026</w:t>
            </w:r>
          </w:p>
        </w:tc>
      </w:tr>
      <w:tr w:rsidR="000743BC" w:rsidRPr="00F43FF2" w14:paraId="3EC17F36" w14:textId="77777777" w:rsidTr="000743BC">
        <w:tc>
          <w:tcPr>
            <w:tcW w:w="1538" w:type="pct"/>
          </w:tcPr>
          <w:p w14:paraId="77DFDF2E" w14:textId="69E57AAE" w:rsidR="00514C81" w:rsidRPr="000743BC" w:rsidRDefault="00514C81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กำไรที่แบ่งให้กับส่วนได้เสียที่ไม่มีอำนาจตวบคุม</w:t>
            </w:r>
          </w:p>
        </w:tc>
        <w:tc>
          <w:tcPr>
            <w:tcW w:w="96" w:type="pct"/>
          </w:tcPr>
          <w:p w14:paraId="6281D96A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2A7E96BE" w14:textId="3D8D1192" w:rsidR="00514C81" w:rsidRPr="000743BC" w:rsidRDefault="001323F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6,259</w:t>
            </w:r>
          </w:p>
        </w:tc>
        <w:tc>
          <w:tcPr>
            <w:tcW w:w="96" w:type="pct"/>
          </w:tcPr>
          <w:p w14:paraId="5569CBB1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56B828E1" w14:textId="4A5B30F9" w:rsidR="00514C81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2,979</w:t>
            </w:r>
          </w:p>
        </w:tc>
        <w:tc>
          <w:tcPr>
            <w:tcW w:w="96" w:type="pct"/>
          </w:tcPr>
          <w:p w14:paraId="720528EF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4B0059ED" w14:textId="67930FF2" w:rsidR="00514C81" w:rsidRPr="000743BC" w:rsidRDefault="00A44D1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1,191</w:t>
            </w:r>
          </w:p>
        </w:tc>
        <w:tc>
          <w:tcPr>
            <w:tcW w:w="95" w:type="pct"/>
          </w:tcPr>
          <w:p w14:paraId="6786B1BC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355D74EE" w14:textId="36F1FDB0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20,582</w:t>
            </w:r>
          </w:p>
        </w:tc>
        <w:tc>
          <w:tcPr>
            <w:tcW w:w="97" w:type="pct"/>
          </w:tcPr>
          <w:p w14:paraId="5D5B9D0F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1EA5370C" w14:textId="396B9047" w:rsidR="00514C81" w:rsidRPr="000743BC" w:rsidRDefault="00D208D0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43,821</w:t>
            </w:r>
          </w:p>
        </w:tc>
        <w:tc>
          <w:tcPr>
            <w:tcW w:w="96" w:type="pct"/>
          </w:tcPr>
          <w:p w14:paraId="433D7EBB" w14:textId="77777777" w:rsidR="00514C81" w:rsidRPr="00B205A2" w:rsidRDefault="00514C81" w:rsidP="00B205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2933AEB1" w14:textId="4DC9B72D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42,513</w:t>
            </w:r>
          </w:p>
        </w:tc>
      </w:tr>
      <w:tr w:rsidR="000743BC" w:rsidRPr="00F43FF2" w14:paraId="0802C7D0" w14:textId="77777777" w:rsidTr="000743BC">
        <w:tc>
          <w:tcPr>
            <w:tcW w:w="1538" w:type="pct"/>
          </w:tcPr>
          <w:p w14:paraId="76151D93" w14:textId="1901522C" w:rsidR="00514C81" w:rsidRPr="000743BC" w:rsidRDefault="00514C81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96" w:type="pct"/>
          </w:tcPr>
          <w:p w14:paraId="231C8DE9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197CE0B7" w14:textId="59ECE0DC" w:rsidR="00514C81" w:rsidRPr="000743BC" w:rsidRDefault="0017502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(349)</w:t>
            </w:r>
          </w:p>
        </w:tc>
        <w:tc>
          <w:tcPr>
            <w:tcW w:w="96" w:type="pct"/>
          </w:tcPr>
          <w:p w14:paraId="66C58161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42014938" w14:textId="27728BFD" w:rsidR="00514C81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pct"/>
          </w:tcPr>
          <w:p w14:paraId="4662C129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5599173D" w14:textId="77433764" w:rsidR="00514C81" w:rsidRPr="000743BC" w:rsidRDefault="00A44D1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(25,380)</w:t>
            </w:r>
          </w:p>
        </w:tc>
        <w:tc>
          <w:tcPr>
            <w:tcW w:w="95" w:type="pct"/>
          </w:tcPr>
          <w:p w14:paraId="6D1D54BA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19484E0C" w14:textId="7FFDC8E8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(22,500)</w:t>
            </w:r>
          </w:p>
        </w:tc>
        <w:tc>
          <w:tcPr>
            <w:tcW w:w="97" w:type="pct"/>
          </w:tcPr>
          <w:p w14:paraId="05E6DA2F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044CFCEB" w14:textId="6E8ACADB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pct"/>
          </w:tcPr>
          <w:p w14:paraId="188F6D8F" w14:textId="77777777" w:rsidR="00514C81" w:rsidRPr="000743BC" w:rsidRDefault="00514C81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</w:tcPr>
          <w:p w14:paraId="516AC48A" w14:textId="4E852A7B" w:rsidR="00514C81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0743BC" w:rsidRPr="00F43FF2" w14:paraId="752CBDBA" w14:textId="77777777" w:rsidTr="000743BC">
        <w:tc>
          <w:tcPr>
            <w:tcW w:w="1538" w:type="pct"/>
          </w:tcPr>
          <w:p w14:paraId="436E82F4" w14:textId="77777777" w:rsidR="005F767E" w:rsidRPr="004560E0" w:rsidRDefault="005F767E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" w:type="pct"/>
          </w:tcPr>
          <w:p w14:paraId="01A296C6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</w:tcPr>
          <w:p w14:paraId="557ECC05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6" w:type="pct"/>
          </w:tcPr>
          <w:p w14:paraId="7C65CE74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</w:tcPr>
          <w:p w14:paraId="68AE405C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6" w:type="pct"/>
          </w:tcPr>
          <w:p w14:paraId="7FE7EBF3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</w:tcPr>
          <w:p w14:paraId="7F53C402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5" w:type="pct"/>
          </w:tcPr>
          <w:p w14:paraId="4B936EF2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</w:tcPr>
          <w:p w14:paraId="72141B3E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pct"/>
          </w:tcPr>
          <w:p w14:paraId="086617DB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</w:tcPr>
          <w:p w14:paraId="4FADE9A0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6" w:type="pct"/>
          </w:tcPr>
          <w:p w14:paraId="5DE87A63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0" w:type="pct"/>
          </w:tcPr>
          <w:p w14:paraId="3AAC0AF2" w14:textId="77777777" w:rsidR="005F767E" w:rsidRPr="004560E0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743BC" w:rsidRPr="00F43FF2" w14:paraId="4E4DEF76" w14:textId="77777777" w:rsidTr="000743BC">
        <w:tc>
          <w:tcPr>
            <w:tcW w:w="1538" w:type="pct"/>
          </w:tcPr>
          <w:p w14:paraId="05FD9A44" w14:textId="572E875D" w:rsidR="005F767E" w:rsidRPr="000743BC" w:rsidRDefault="005F767E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96" w:type="pct"/>
          </w:tcPr>
          <w:p w14:paraId="6D13DE1E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E3D26AD" w14:textId="2DA99FB2" w:rsidR="005F767E" w:rsidRPr="000743BC" w:rsidRDefault="00FE5DFF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6E64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8,848</w:t>
            </w:r>
          </w:p>
        </w:tc>
        <w:tc>
          <w:tcPr>
            <w:tcW w:w="96" w:type="pct"/>
          </w:tcPr>
          <w:p w14:paraId="7B018566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4678FFF" w14:textId="5283F411" w:rsidR="005F767E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(6,534)</w:t>
            </w:r>
          </w:p>
        </w:tc>
        <w:tc>
          <w:tcPr>
            <w:tcW w:w="96" w:type="pct"/>
          </w:tcPr>
          <w:p w14:paraId="140BD985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5A4796B" w14:textId="00F0B4D9" w:rsidR="005F767E" w:rsidRPr="000743BC" w:rsidRDefault="00A44D1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77,840</w:t>
            </w:r>
          </w:p>
        </w:tc>
        <w:tc>
          <w:tcPr>
            <w:tcW w:w="95" w:type="pct"/>
          </w:tcPr>
          <w:p w14:paraId="31D2B6E5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BBF2B6E" w14:textId="31FC7F23" w:rsidR="005F767E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42,431</w:t>
            </w:r>
          </w:p>
        </w:tc>
        <w:tc>
          <w:tcPr>
            <w:tcW w:w="97" w:type="pct"/>
          </w:tcPr>
          <w:p w14:paraId="6FF21CA9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642696B" w14:textId="683FCEB8" w:rsidR="005F767E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95,656</w:t>
            </w:r>
          </w:p>
        </w:tc>
        <w:tc>
          <w:tcPr>
            <w:tcW w:w="96" w:type="pct"/>
          </w:tcPr>
          <w:p w14:paraId="2CD3089C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36FE213D" w14:textId="48D79968" w:rsidR="005F767E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108,248</w:t>
            </w:r>
          </w:p>
        </w:tc>
      </w:tr>
      <w:tr w:rsidR="000743BC" w:rsidRPr="00F43FF2" w14:paraId="42B84AAE" w14:textId="77777777" w:rsidTr="000743BC">
        <w:tc>
          <w:tcPr>
            <w:tcW w:w="1538" w:type="pct"/>
          </w:tcPr>
          <w:p w14:paraId="2319FB0B" w14:textId="156C964F" w:rsidR="005F767E" w:rsidRPr="000743BC" w:rsidRDefault="005F767E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6" w:type="pct"/>
          </w:tcPr>
          <w:p w14:paraId="36C08DA5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406B2B5" w14:textId="63AE7247" w:rsidR="005F767E" w:rsidRPr="000743BC" w:rsidRDefault="00FE5DFF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6E64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6,235</w:t>
            </w: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96" w:type="pct"/>
          </w:tcPr>
          <w:p w14:paraId="60029355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DDB0BF4" w14:textId="645644A4" w:rsidR="005F767E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(61,474)</w:t>
            </w:r>
          </w:p>
        </w:tc>
        <w:tc>
          <w:tcPr>
            <w:tcW w:w="96" w:type="pct"/>
          </w:tcPr>
          <w:p w14:paraId="376674F2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0A13191" w14:textId="73EFDE45" w:rsidR="005F767E" w:rsidRPr="000743BC" w:rsidRDefault="00A44D1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(1,164)</w:t>
            </w:r>
          </w:p>
        </w:tc>
        <w:tc>
          <w:tcPr>
            <w:tcW w:w="95" w:type="pct"/>
          </w:tcPr>
          <w:p w14:paraId="72F776B7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A92522E" w14:textId="2B4A408F" w:rsidR="005F767E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(1,242)</w:t>
            </w:r>
          </w:p>
        </w:tc>
        <w:tc>
          <w:tcPr>
            <w:tcW w:w="97" w:type="pct"/>
          </w:tcPr>
          <w:p w14:paraId="7A676063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AE9A036" w14:textId="413EF6AC" w:rsidR="005F767E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(14,023)</w:t>
            </w:r>
          </w:p>
        </w:tc>
        <w:tc>
          <w:tcPr>
            <w:tcW w:w="96" w:type="pct"/>
          </w:tcPr>
          <w:p w14:paraId="1FB42756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5D55E17C" w14:textId="5B5D3DFF" w:rsidR="005F767E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(5,494)</w:t>
            </w:r>
          </w:p>
        </w:tc>
      </w:tr>
      <w:tr w:rsidR="000743BC" w:rsidRPr="00F43FF2" w14:paraId="5725E9AA" w14:textId="77777777" w:rsidTr="000743BC">
        <w:tc>
          <w:tcPr>
            <w:tcW w:w="1538" w:type="pct"/>
          </w:tcPr>
          <w:p w14:paraId="4A62ABEC" w14:textId="2DA951D7" w:rsidR="005F767E" w:rsidRPr="000743BC" w:rsidRDefault="005F767E" w:rsidP="009A2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6" w:type="pct"/>
          </w:tcPr>
          <w:p w14:paraId="466A664F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AE3BBEA" w14:textId="654E012D" w:rsidR="005F767E" w:rsidRPr="000743BC" w:rsidRDefault="00FE5DFF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(123,938)</w:t>
            </w:r>
          </w:p>
        </w:tc>
        <w:tc>
          <w:tcPr>
            <w:tcW w:w="96" w:type="pct"/>
          </w:tcPr>
          <w:p w14:paraId="0DACEA56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DA68F21" w14:textId="19B89F3B" w:rsidR="005F767E" w:rsidRPr="000743BC" w:rsidRDefault="00DA75CB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187,685</w:t>
            </w:r>
          </w:p>
        </w:tc>
        <w:tc>
          <w:tcPr>
            <w:tcW w:w="96" w:type="pct"/>
          </w:tcPr>
          <w:p w14:paraId="39CDAD12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2755B57" w14:textId="5CDB12E8" w:rsidR="005F767E" w:rsidRPr="000743BC" w:rsidRDefault="00A44D14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(54,627)</w:t>
            </w:r>
          </w:p>
        </w:tc>
        <w:tc>
          <w:tcPr>
            <w:tcW w:w="95" w:type="pct"/>
          </w:tcPr>
          <w:p w14:paraId="0B3DDD3E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F5D55AF" w14:textId="3F9410D1" w:rsidR="005F767E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(56,990)</w:t>
            </w:r>
          </w:p>
        </w:tc>
        <w:tc>
          <w:tcPr>
            <w:tcW w:w="97" w:type="pct"/>
          </w:tcPr>
          <w:p w14:paraId="1AAD0354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A655E71" w14:textId="1B425A49" w:rsidR="005F767E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(74,786)</w:t>
            </w:r>
          </w:p>
        </w:tc>
        <w:tc>
          <w:tcPr>
            <w:tcW w:w="96" w:type="pct"/>
          </w:tcPr>
          <w:p w14:paraId="1DE50658" w14:textId="77777777" w:rsidR="005F767E" w:rsidRPr="000743BC" w:rsidRDefault="005F767E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76312A05" w14:textId="374FE9AE" w:rsidR="005F767E" w:rsidRPr="000743BC" w:rsidRDefault="00D208D0" w:rsidP="009A2F0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74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(78,883)</w:t>
            </w:r>
          </w:p>
        </w:tc>
      </w:tr>
    </w:tbl>
    <w:p w14:paraId="6C92DDE6" w14:textId="41C0EA54" w:rsidR="001E7C2C" w:rsidRPr="00BA1207" w:rsidRDefault="001E7C2C" w:rsidP="001E7C2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1E7C2C" w:rsidRPr="00BA1207" w:rsidSect="001E7C2C"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p w14:paraId="310DE2DB" w14:textId="1BC7D5A2" w:rsidR="00BD1BF8" w:rsidRPr="00EF266C" w:rsidRDefault="00BD1B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F266C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</w:p>
    <w:p w14:paraId="07554751" w14:textId="77777777" w:rsidR="005C5DC5" w:rsidRPr="00A05015" w:rsidRDefault="005C5DC5" w:rsidP="00061CB6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141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72"/>
        <w:gridCol w:w="1149"/>
        <w:gridCol w:w="237"/>
        <w:gridCol w:w="1179"/>
        <w:gridCol w:w="240"/>
        <w:gridCol w:w="1272"/>
        <w:gridCol w:w="237"/>
        <w:gridCol w:w="1185"/>
        <w:gridCol w:w="240"/>
        <w:gridCol w:w="1091"/>
        <w:gridCol w:w="237"/>
        <w:gridCol w:w="1179"/>
        <w:gridCol w:w="237"/>
        <w:gridCol w:w="1091"/>
      </w:tblGrid>
      <w:tr w:rsidR="00A47D85" w:rsidRPr="00DD1EF4" w14:paraId="3ECA0326" w14:textId="77777777" w:rsidTr="00061CB6">
        <w:tc>
          <w:tcPr>
            <w:tcW w:w="1305" w:type="pct"/>
          </w:tcPr>
          <w:p w14:paraId="22713BC4" w14:textId="77777777" w:rsidR="00A47D85" w:rsidRPr="00F43FF2" w:rsidRDefault="00412ED1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329BBE" wp14:editId="7A8DAB9A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-15925165</wp:posOffset>
                      </wp:positionV>
                      <wp:extent cx="405130" cy="21463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130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02D82" id="Rectangle 2" o:spid="_x0000_s1026" style="position:absolute;margin-left:191.6pt;margin-top:-1253.95pt;width:31.9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308" w:type="pct"/>
          </w:tcPr>
          <w:p w14:paraId="6D0E8DAA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6" w:type="pct"/>
            <w:gridSpan w:val="13"/>
          </w:tcPr>
          <w:p w14:paraId="625DAD30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3FDB" w:rsidRPr="00DD1EF4" w14:paraId="39A52849" w14:textId="77777777" w:rsidTr="005D3FDB">
        <w:tc>
          <w:tcPr>
            <w:tcW w:w="1305" w:type="pct"/>
          </w:tcPr>
          <w:p w14:paraId="66E7942E" w14:textId="569B2736" w:rsidR="005D3FDB" w:rsidRPr="00F43FF2" w:rsidRDefault="005D3FDB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" w:type="pct"/>
            <w:vAlign w:val="bottom"/>
          </w:tcPr>
          <w:p w14:paraId="5D2C9E92" w14:textId="652F6F97" w:rsidR="005D3FDB" w:rsidRPr="00F43FF2" w:rsidRDefault="005D3FDB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  <w:p w14:paraId="13CC3C88" w14:textId="50FE70D5" w:rsidR="005D3FDB" w:rsidRPr="00F43FF2" w:rsidRDefault="005D3FDB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406" w:type="pct"/>
            <w:vAlign w:val="bottom"/>
          </w:tcPr>
          <w:p w14:paraId="1D3AD9B1" w14:textId="78B26122" w:rsidR="005D3FDB" w:rsidRPr="00F43FF2" w:rsidRDefault="005D3FDB" w:rsidP="007B2F7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32131773" w14:textId="77777777" w:rsidR="005D3FDB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ที่ดิน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4DEE25D3" w14:textId="3CC6CF7F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อาคารและ</w:t>
            </w:r>
          </w:p>
          <w:p w14:paraId="6ED2F1A6" w14:textId="442DF3FB" w:rsidR="005D3FDB" w:rsidRPr="00F43FF2" w:rsidRDefault="005D3FDB" w:rsidP="005D3FD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" w:type="pct"/>
            <w:vAlign w:val="bottom"/>
          </w:tcPr>
          <w:p w14:paraId="2D8D711B" w14:textId="77777777" w:rsidR="005D3FDB" w:rsidRPr="00F43FF2" w:rsidRDefault="005D3FDB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  <w:p w14:paraId="2638DFC5" w14:textId="77777777" w:rsidR="005D3FDB" w:rsidRPr="00F43FF2" w:rsidRDefault="005D3FDB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  <w:vAlign w:val="bottom"/>
          </w:tcPr>
          <w:p w14:paraId="6EED3C90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E3962C4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  <w:p w14:paraId="1A8EB5D3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386" w:type="pct"/>
            <w:vAlign w:val="bottom"/>
          </w:tcPr>
          <w:p w14:paraId="6FE2111A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4" w:type="pct"/>
          </w:tcPr>
          <w:p w14:paraId="4EB70E27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  <w:vAlign w:val="bottom"/>
          </w:tcPr>
          <w:p w14:paraId="5FA6C3CF" w14:textId="77777777" w:rsidR="005D3FDB" w:rsidRPr="00F43FF2" w:rsidRDefault="005D3FDB" w:rsidP="004318C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F43FF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ระหว่างก่อสร้าง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1BB2CDA5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vAlign w:val="bottom"/>
          </w:tcPr>
          <w:p w14:paraId="3587E691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47D85" w:rsidRPr="00DD1EF4" w14:paraId="11E95FE2" w14:textId="77777777" w:rsidTr="00061CB6">
        <w:tc>
          <w:tcPr>
            <w:tcW w:w="1305" w:type="pct"/>
          </w:tcPr>
          <w:p w14:paraId="100749AC" w14:textId="77777777" w:rsidR="00A47D85" w:rsidRPr="00F43FF2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02A1F419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6" w:type="pct"/>
            <w:gridSpan w:val="13"/>
          </w:tcPr>
          <w:p w14:paraId="1A1E27CB" w14:textId="6750D57E" w:rsidR="00A47D85" w:rsidRPr="00F43FF2" w:rsidRDefault="00114BED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="00A47D85" w:rsidRPr="00F43F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9C46E1" w:rsidRPr="004738C9" w14:paraId="19792312" w14:textId="77777777" w:rsidTr="000A143C">
        <w:tc>
          <w:tcPr>
            <w:tcW w:w="1305" w:type="pct"/>
          </w:tcPr>
          <w:p w14:paraId="41101002" w14:textId="77777777" w:rsidR="00A47D85" w:rsidRPr="00F43FF2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08" w:type="pct"/>
          </w:tcPr>
          <w:p w14:paraId="2042EB54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424ABDBF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85E261F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EE95604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895C0BA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40F8146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1DF553D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2FD5D3D6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92C87F1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C680229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3D27E863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3F0B03CB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249D56D1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318621F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0187" w:rsidRPr="004738C9" w14:paraId="1D818CB8" w14:textId="77777777" w:rsidTr="000A143C">
        <w:tc>
          <w:tcPr>
            <w:tcW w:w="1305" w:type="pct"/>
          </w:tcPr>
          <w:p w14:paraId="57431AEA" w14:textId="6CEEA5BE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08" w:type="pct"/>
          </w:tcPr>
          <w:p w14:paraId="446C77BF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03AB414" w14:textId="66FC9CD0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01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202,082</w:t>
            </w:r>
          </w:p>
        </w:tc>
        <w:tc>
          <w:tcPr>
            <w:tcW w:w="84" w:type="pct"/>
          </w:tcPr>
          <w:p w14:paraId="371B2700" w14:textId="77777777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7B40CA2" w14:textId="463A4179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501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465,230</w:t>
            </w:r>
          </w:p>
        </w:tc>
        <w:tc>
          <w:tcPr>
            <w:tcW w:w="85" w:type="pct"/>
          </w:tcPr>
          <w:p w14:paraId="41557054" w14:textId="77777777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05C31951" w14:textId="32FE4091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9501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572,416</w:t>
            </w:r>
          </w:p>
        </w:tc>
        <w:tc>
          <w:tcPr>
            <w:tcW w:w="84" w:type="pct"/>
          </w:tcPr>
          <w:p w14:paraId="28AEE0E4" w14:textId="77777777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57F64199" w14:textId="17520016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9501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43,682</w:t>
            </w:r>
          </w:p>
        </w:tc>
        <w:tc>
          <w:tcPr>
            <w:tcW w:w="85" w:type="pct"/>
          </w:tcPr>
          <w:p w14:paraId="1D3F8252" w14:textId="77777777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877414F" w14:textId="29558E54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501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46,186</w:t>
            </w:r>
          </w:p>
        </w:tc>
        <w:tc>
          <w:tcPr>
            <w:tcW w:w="84" w:type="pct"/>
          </w:tcPr>
          <w:p w14:paraId="02112C0D" w14:textId="77777777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7D3929C" w14:textId="4665ABFC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9501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202,679</w:t>
            </w:r>
          </w:p>
        </w:tc>
        <w:tc>
          <w:tcPr>
            <w:tcW w:w="84" w:type="pct"/>
          </w:tcPr>
          <w:p w14:paraId="3AAC6B1A" w14:textId="77777777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03959BAA" w14:textId="6B5782B1" w:rsidR="00950187" w:rsidRP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9501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1,532,275</w:t>
            </w:r>
          </w:p>
        </w:tc>
      </w:tr>
      <w:tr w:rsidR="00950187" w:rsidRPr="004738C9" w14:paraId="031B36DB" w14:textId="77777777" w:rsidTr="000A143C">
        <w:tc>
          <w:tcPr>
            <w:tcW w:w="1305" w:type="pct"/>
          </w:tcPr>
          <w:p w14:paraId="0E003F05" w14:textId="1C444D32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3A7E63EE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DCC7562" w14:textId="36934C19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47BFF4DC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A2187F8" w14:textId="31484D6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18,044</w:t>
            </w:r>
          </w:p>
        </w:tc>
        <w:tc>
          <w:tcPr>
            <w:tcW w:w="85" w:type="pct"/>
          </w:tcPr>
          <w:p w14:paraId="636A0C15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765E7D68" w14:textId="2A66AB75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12,930</w:t>
            </w:r>
          </w:p>
        </w:tc>
        <w:tc>
          <w:tcPr>
            <w:tcW w:w="84" w:type="pct"/>
          </w:tcPr>
          <w:p w14:paraId="21FE01AF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289356A4" w14:textId="1E46BB4C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2,716</w:t>
            </w:r>
          </w:p>
        </w:tc>
        <w:tc>
          <w:tcPr>
            <w:tcW w:w="85" w:type="pct"/>
          </w:tcPr>
          <w:p w14:paraId="376F90AB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E0DC7B6" w14:textId="0AF1933A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84" w:type="pct"/>
          </w:tcPr>
          <w:p w14:paraId="01B377EC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D0C544D" w14:textId="3B23C05A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27,092</w:t>
            </w:r>
          </w:p>
        </w:tc>
        <w:tc>
          <w:tcPr>
            <w:tcW w:w="84" w:type="pct"/>
          </w:tcPr>
          <w:p w14:paraId="3D0AF753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68BF0477" w14:textId="71EC048F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61,582</w:t>
            </w:r>
          </w:p>
        </w:tc>
      </w:tr>
      <w:tr w:rsidR="00950187" w:rsidRPr="004738C9" w14:paraId="53CA28E4" w14:textId="77777777" w:rsidTr="000A143C">
        <w:tc>
          <w:tcPr>
            <w:tcW w:w="1305" w:type="pct"/>
          </w:tcPr>
          <w:p w14:paraId="520A4F96" w14:textId="01FE49F8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8" w:type="pct"/>
          </w:tcPr>
          <w:p w14:paraId="709BFDBD" w14:textId="60F6D793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2B622A1B" w14:textId="3C2C71F5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6FF61DC1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FE06E0C" w14:textId="317F0012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6,210</w:t>
            </w:r>
          </w:p>
        </w:tc>
        <w:tc>
          <w:tcPr>
            <w:tcW w:w="85" w:type="pct"/>
          </w:tcPr>
          <w:p w14:paraId="6FEAA2CA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77416D2" w14:textId="5A5AC3C9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13,115</w:t>
            </w:r>
          </w:p>
        </w:tc>
        <w:tc>
          <w:tcPr>
            <w:tcW w:w="84" w:type="pct"/>
          </w:tcPr>
          <w:p w14:paraId="5B9C3E72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414722F" w14:textId="4C5AEB01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6F6D3596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BADA464" w14:textId="46DCC679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5F88758E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112B1A3" w14:textId="6B0E7EF3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(19,325)</w:t>
            </w:r>
          </w:p>
        </w:tc>
        <w:tc>
          <w:tcPr>
            <w:tcW w:w="84" w:type="pct"/>
          </w:tcPr>
          <w:p w14:paraId="15358705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1898543" w14:textId="1432FC13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50187" w:rsidRPr="004738C9" w14:paraId="55DF1110" w14:textId="77777777" w:rsidTr="000A143C">
        <w:tc>
          <w:tcPr>
            <w:tcW w:w="1305" w:type="pct"/>
          </w:tcPr>
          <w:p w14:paraId="6FB4CF90" w14:textId="2801B38C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308" w:type="pct"/>
          </w:tcPr>
          <w:p w14:paraId="068BCB6A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3C075DFA" w14:textId="41AE7DA5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01AD09B4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659F59C" w14:textId="325F93AB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(9,787)</w:t>
            </w:r>
          </w:p>
        </w:tc>
        <w:tc>
          <w:tcPr>
            <w:tcW w:w="85" w:type="pct"/>
          </w:tcPr>
          <w:p w14:paraId="24305CDC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E671FB6" w14:textId="77CA0E00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(1,108)</w:t>
            </w:r>
          </w:p>
        </w:tc>
        <w:tc>
          <w:tcPr>
            <w:tcW w:w="84" w:type="pct"/>
          </w:tcPr>
          <w:p w14:paraId="05388760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4AE23E5" w14:textId="0986521B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(640)</w:t>
            </w:r>
          </w:p>
        </w:tc>
        <w:tc>
          <w:tcPr>
            <w:tcW w:w="85" w:type="pct"/>
          </w:tcPr>
          <w:p w14:paraId="07A406F9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3AAC3ED2" w14:textId="3FFD61E4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7CF2D940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0B8559B9" w14:textId="20FCD5CE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(43)</w:t>
            </w:r>
          </w:p>
        </w:tc>
        <w:tc>
          <w:tcPr>
            <w:tcW w:w="84" w:type="pct"/>
          </w:tcPr>
          <w:p w14:paraId="15CFD039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6073CF28" w14:textId="702E69C3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(11,578)</w:t>
            </w:r>
          </w:p>
        </w:tc>
      </w:tr>
      <w:tr w:rsidR="00950187" w:rsidRPr="004738C9" w14:paraId="3DFE978C" w14:textId="77777777" w:rsidTr="000A143C">
        <w:tc>
          <w:tcPr>
            <w:tcW w:w="1305" w:type="pct"/>
          </w:tcPr>
          <w:p w14:paraId="0182D7CA" w14:textId="601EED7C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308" w:type="pct"/>
          </w:tcPr>
          <w:p w14:paraId="139D0A58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6F0A995A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AA2A106" w14:textId="04AA0803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1C0813FF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0AE1AEC4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CF3F14A" w14:textId="0EFA5439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(1,429)</w:t>
            </w:r>
          </w:p>
        </w:tc>
        <w:tc>
          <w:tcPr>
            <w:tcW w:w="85" w:type="pct"/>
          </w:tcPr>
          <w:p w14:paraId="357CAFAA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62DC6A7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B6BCDB9" w14:textId="352AD63A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(335)</w:t>
            </w:r>
          </w:p>
        </w:tc>
        <w:tc>
          <w:tcPr>
            <w:tcW w:w="84" w:type="pct"/>
          </w:tcPr>
          <w:p w14:paraId="41BFF831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2A3945AF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CA13C4D" w14:textId="72331905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(6)</w:t>
            </w:r>
          </w:p>
        </w:tc>
        <w:tc>
          <w:tcPr>
            <w:tcW w:w="85" w:type="pct"/>
          </w:tcPr>
          <w:p w14:paraId="50934145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052586E0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C3BD21A" w14:textId="0BB3E298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(46)</w:t>
            </w:r>
          </w:p>
        </w:tc>
        <w:tc>
          <w:tcPr>
            <w:tcW w:w="84" w:type="pct"/>
          </w:tcPr>
          <w:p w14:paraId="5DF807B6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95F69C3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4CA9E9" w14:textId="3C694DDC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0B1F0C7D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64C92A20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12EDDC5" w14:textId="1461FE05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(1,816)</w:t>
            </w:r>
          </w:p>
        </w:tc>
      </w:tr>
      <w:tr w:rsidR="00950187" w:rsidRPr="004738C9" w14:paraId="6E1770AC" w14:textId="77777777" w:rsidTr="000A143C">
        <w:tc>
          <w:tcPr>
            <w:tcW w:w="1305" w:type="pct"/>
          </w:tcPr>
          <w:p w14:paraId="43CE172A" w14:textId="01F07733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08" w:type="pct"/>
          </w:tcPr>
          <w:p w14:paraId="545B747B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39084CC" w14:textId="4C29A566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202,082</w:t>
            </w:r>
          </w:p>
        </w:tc>
        <w:tc>
          <w:tcPr>
            <w:tcW w:w="84" w:type="pct"/>
          </w:tcPr>
          <w:p w14:paraId="6A437873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970B4A9" w14:textId="45E061EB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478,268</w:t>
            </w:r>
          </w:p>
        </w:tc>
        <w:tc>
          <w:tcPr>
            <w:tcW w:w="85" w:type="pct"/>
          </w:tcPr>
          <w:p w14:paraId="33CF8BEA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C3765A7" w14:textId="01AC415D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597,018</w:t>
            </w:r>
          </w:p>
        </w:tc>
        <w:tc>
          <w:tcPr>
            <w:tcW w:w="84" w:type="pct"/>
          </w:tcPr>
          <w:p w14:paraId="344382BF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CFBB361" w14:textId="6182EF69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45,752</w:t>
            </w:r>
          </w:p>
        </w:tc>
        <w:tc>
          <w:tcPr>
            <w:tcW w:w="85" w:type="pct"/>
          </w:tcPr>
          <w:p w14:paraId="7F1D497B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2198EB32" w14:textId="41FB4ECA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46,940</w:t>
            </w:r>
          </w:p>
        </w:tc>
        <w:tc>
          <w:tcPr>
            <w:tcW w:w="84" w:type="pct"/>
          </w:tcPr>
          <w:p w14:paraId="0283AC38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07285A9" w14:textId="6BB2812F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210,403</w:t>
            </w:r>
          </w:p>
        </w:tc>
        <w:tc>
          <w:tcPr>
            <w:tcW w:w="84" w:type="pct"/>
          </w:tcPr>
          <w:p w14:paraId="147E6969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09E906C" w14:textId="7FED59FD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1,580,463</w:t>
            </w:r>
          </w:p>
        </w:tc>
      </w:tr>
      <w:tr w:rsidR="00950187" w:rsidRPr="004738C9" w14:paraId="61EF0283" w14:textId="77777777" w:rsidTr="000A143C">
        <w:tc>
          <w:tcPr>
            <w:tcW w:w="1305" w:type="pct"/>
          </w:tcPr>
          <w:p w14:paraId="144A76D7" w14:textId="0956E6E3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07BDCF6E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7CB60B7" w14:textId="29EF1ADA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704A1755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56E0353" w14:textId="0B6050F3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27,698</w:t>
            </w:r>
          </w:p>
        </w:tc>
        <w:tc>
          <w:tcPr>
            <w:tcW w:w="85" w:type="pct"/>
          </w:tcPr>
          <w:p w14:paraId="48827346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4F8D2264" w14:textId="2B5FF768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16,320</w:t>
            </w:r>
          </w:p>
        </w:tc>
        <w:tc>
          <w:tcPr>
            <w:tcW w:w="84" w:type="pct"/>
          </w:tcPr>
          <w:p w14:paraId="746D279F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A96020A" w14:textId="31631A72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2,575</w:t>
            </w:r>
          </w:p>
        </w:tc>
        <w:tc>
          <w:tcPr>
            <w:tcW w:w="85" w:type="pct"/>
          </w:tcPr>
          <w:p w14:paraId="07D8F61B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9660D54" w14:textId="1DC14133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5,020</w:t>
            </w:r>
          </w:p>
        </w:tc>
        <w:tc>
          <w:tcPr>
            <w:tcW w:w="84" w:type="pct"/>
          </w:tcPr>
          <w:p w14:paraId="4B1A06BD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081557B" w14:textId="4E27BD7C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19,622</w:t>
            </w:r>
          </w:p>
        </w:tc>
        <w:tc>
          <w:tcPr>
            <w:tcW w:w="84" w:type="pct"/>
          </w:tcPr>
          <w:p w14:paraId="3CB91AD6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44764B4" w14:textId="5048C8F7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71,235</w:t>
            </w:r>
          </w:p>
        </w:tc>
      </w:tr>
      <w:tr w:rsidR="00950187" w:rsidRPr="004738C9" w14:paraId="151F264E" w14:textId="77777777" w:rsidTr="000A143C">
        <w:tc>
          <w:tcPr>
            <w:tcW w:w="1305" w:type="pct"/>
          </w:tcPr>
          <w:p w14:paraId="00CB2E76" w14:textId="0375880B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8" w:type="pct"/>
          </w:tcPr>
          <w:p w14:paraId="0DC203E4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671BFCF2" w14:textId="54E5E294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37C3C152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BDC2A13" w14:textId="2A9BBDB4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275</w:t>
            </w:r>
          </w:p>
        </w:tc>
        <w:tc>
          <w:tcPr>
            <w:tcW w:w="85" w:type="pct"/>
          </w:tcPr>
          <w:p w14:paraId="7846F916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5CEA745" w14:textId="2B462AF3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7,718</w:t>
            </w:r>
          </w:p>
        </w:tc>
        <w:tc>
          <w:tcPr>
            <w:tcW w:w="84" w:type="pct"/>
          </w:tcPr>
          <w:p w14:paraId="73F3D9A8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CF1E8D5" w14:textId="26A82970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  <w:tc>
          <w:tcPr>
            <w:tcW w:w="85" w:type="pct"/>
          </w:tcPr>
          <w:p w14:paraId="177E1550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5B04611F" w14:textId="19EEF90D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520ED1E7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D977D7C" w14:textId="0E64B168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(8,107)</w:t>
            </w:r>
          </w:p>
        </w:tc>
        <w:tc>
          <w:tcPr>
            <w:tcW w:w="84" w:type="pct"/>
          </w:tcPr>
          <w:p w14:paraId="57B5CD78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498631C" w14:textId="13527C35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50187" w:rsidRPr="004738C9" w14:paraId="1743A0E1" w14:textId="77777777" w:rsidTr="000A143C">
        <w:tc>
          <w:tcPr>
            <w:tcW w:w="1305" w:type="pct"/>
          </w:tcPr>
          <w:p w14:paraId="4688C6F5" w14:textId="04A8773A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308" w:type="pct"/>
          </w:tcPr>
          <w:p w14:paraId="084585E4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6E2E29FB" w14:textId="12322940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7C0D7E30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CAEE8F5" w14:textId="25DF9DD3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4D2BB9AC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217EDDF1" w14:textId="54659D30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(4,770)</w:t>
            </w:r>
          </w:p>
        </w:tc>
        <w:tc>
          <w:tcPr>
            <w:tcW w:w="84" w:type="pct"/>
          </w:tcPr>
          <w:p w14:paraId="1B1533F4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776E379" w14:textId="42BDFDFB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(2,381)</w:t>
            </w:r>
          </w:p>
        </w:tc>
        <w:tc>
          <w:tcPr>
            <w:tcW w:w="85" w:type="pct"/>
          </w:tcPr>
          <w:p w14:paraId="4701458A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16D59BE6" w14:textId="14636E0C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(11,493)</w:t>
            </w:r>
          </w:p>
        </w:tc>
        <w:tc>
          <w:tcPr>
            <w:tcW w:w="84" w:type="pct"/>
          </w:tcPr>
          <w:p w14:paraId="1BCA7516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0FA9F1D" w14:textId="7A9B406C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84" w:type="pct"/>
          </w:tcPr>
          <w:p w14:paraId="69B6F85E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B633060" w14:textId="744B4C37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(18,645)</w:t>
            </w:r>
          </w:p>
        </w:tc>
      </w:tr>
      <w:tr w:rsidR="00950187" w:rsidRPr="004738C9" w14:paraId="0FF25376" w14:textId="77777777" w:rsidTr="000A143C">
        <w:tc>
          <w:tcPr>
            <w:tcW w:w="1305" w:type="pct"/>
          </w:tcPr>
          <w:p w14:paraId="6BA1BBB2" w14:textId="4EC64659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308" w:type="pct"/>
          </w:tcPr>
          <w:p w14:paraId="36AA7C19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2BB38F6C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5679C3B" w14:textId="2291F050" w:rsidR="00EF266C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32E15269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05D866E5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9234ADC" w14:textId="74E25730" w:rsidR="00EF266C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(85)</w:t>
            </w:r>
          </w:p>
        </w:tc>
        <w:tc>
          <w:tcPr>
            <w:tcW w:w="85" w:type="pct"/>
          </w:tcPr>
          <w:p w14:paraId="29FB7CB1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5934665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FEB5091" w14:textId="0E00868F" w:rsidR="00EF266C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4" w:type="pct"/>
          </w:tcPr>
          <w:p w14:paraId="717EA257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8607395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26D161" w14:textId="573F05FA" w:rsidR="00F74F9B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463B2DC3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11B22E81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7575C2B" w14:textId="2710913D" w:rsidR="00F74F9B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(68)</w:t>
            </w:r>
          </w:p>
        </w:tc>
        <w:tc>
          <w:tcPr>
            <w:tcW w:w="84" w:type="pct"/>
          </w:tcPr>
          <w:p w14:paraId="1D77BEA8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82AF7A6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5D9EF20" w14:textId="536B7990" w:rsidR="00F74F9B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64B76C06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3256F8F7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BB8145E" w14:textId="21113AA3" w:rsidR="00F74F9B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(151)</w:t>
            </w:r>
          </w:p>
        </w:tc>
      </w:tr>
      <w:tr w:rsidR="00950187" w:rsidRPr="00DD1EF4" w14:paraId="37D0CB9F" w14:textId="77777777" w:rsidTr="000A143C">
        <w:tc>
          <w:tcPr>
            <w:tcW w:w="1305" w:type="pct"/>
          </w:tcPr>
          <w:p w14:paraId="301F42C0" w14:textId="4E7F6FA6" w:rsidR="00950187" w:rsidRPr="00F43FF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08" w:type="pct"/>
          </w:tcPr>
          <w:p w14:paraId="3A5091B9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FF3351B" w14:textId="4896AB09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202,082</w:t>
            </w:r>
          </w:p>
        </w:tc>
        <w:tc>
          <w:tcPr>
            <w:tcW w:w="84" w:type="pct"/>
          </w:tcPr>
          <w:p w14:paraId="704930E9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2E64E42" w14:textId="4C24094D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506,156</w:t>
            </w:r>
          </w:p>
        </w:tc>
        <w:tc>
          <w:tcPr>
            <w:tcW w:w="85" w:type="pct"/>
          </w:tcPr>
          <w:p w14:paraId="18551E4F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1478787F" w14:textId="4405EDB2" w:rsidR="00950187" w:rsidRPr="00F43FF2" w:rsidRDefault="00EF266C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616,288</w:t>
            </w:r>
          </w:p>
        </w:tc>
        <w:tc>
          <w:tcPr>
            <w:tcW w:w="84" w:type="pct"/>
          </w:tcPr>
          <w:p w14:paraId="6CB351A9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650C312" w14:textId="6040D799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46,060</w:t>
            </w:r>
          </w:p>
        </w:tc>
        <w:tc>
          <w:tcPr>
            <w:tcW w:w="85" w:type="pct"/>
          </w:tcPr>
          <w:p w14:paraId="53585AFC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7FA76064" w14:textId="0810308A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40,399</w:t>
            </w:r>
          </w:p>
        </w:tc>
        <w:tc>
          <w:tcPr>
            <w:tcW w:w="84" w:type="pct"/>
          </w:tcPr>
          <w:p w14:paraId="5329DD47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081ADDDD" w14:textId="0390E2B0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221,917</w:t>
            </w:r>
          </w:p>
        </w:tc>
        <w:tc>
          <w:tcPr>
            <w:tcW w:w="84" w:type="pct"/>
          </w:tcPr>
          <w:p w14:paraId="09BE1E70" w14:textId="77777777" w:rsidR="00950187" w:rsidRPr="00F43FF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DA2562C" w14:textId="45AE137B" w:rsidR="00950187" w:rsidRPr="00F43FF2" w:rsidRDefault="00F74F9B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1,632,902</w:t>
            </w:r>
          </w:p>
        </w:tc>
      </w:tr>
      <w:tr w:rsidR="00950187" w:rsidRPr="00DD1EF4" w14:paraId="56CD7156" w14:textId="77777777" w:rsidTr="00A05015">
        <w:tc>
          <w:tcPr>
            <w:tcW w:w="1305" w:type="pct"/>
          </w:tcPr>
          <w:p w14:paraId="2F9E51BA" w14:textId="77777777" w:rsidR="00950187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77FFDA3" w14:textId="0078A6A9" w:rsidR="00950187" w:rsidRPr="003113E2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543215E7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7F27E5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492A4206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533C51B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5E1D9059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2F3783C5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7FC6E372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C10862D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70F82644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7AE0E833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2138E324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E6EA43D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159F6891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F7B4331" w14:textId="77777777" w:rsidR="00950187" w:rsidRPr="003113E2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50187" w:rsidRPr="00D20659" w14:paraId="53E576EC" w14:textId="77777777" w:rsidTr="00061CB6">
        <w:tc>
          <w:tcPr>
            <w:tcW w:w="1305" w:type="pct"/>
          </w:tcPr>
          <w:p w14:paraId="0972D177" w14:textId="77777777" w:rsidR="00950187" w:rsidRPr="00061CB6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14DA7F4D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6" w:type="pct"/>
            <w:gridSpan w:val="13"/>
          </w:tcPr>
          <w:p w14:paraId="69E366A3" w14:textId="252D5DEE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50187" w:rsidRPr="00D20659" w14:paraId="6D08E855" w14:textId="77777777" w:rsidTr="00061CB6">
        <w:tc>
          <w:tcPr>
            <w:tcW w:w="1305" w:type="pct"/>
          </w:tcPr>
          <w:p w14:paraId="2510114E" w14:textId="77777777" w:rsidR="00950187" w:rsidRPr="00061CB6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4F95359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14:paraId="6CEED18F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14:paraId="7474A171" w14:textId="448181D0" w:rsidR="00950187" w:rsidRPr="00061CB6" w:rsidRDefault="00950187" w:rsidP="00342C6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0FEE4A8F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27086" w14:textId="4382E740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2E8D15AA" w14:textId="08E4C08B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5B3CFC6D" w14:textId="7584F62B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450" w:type="pct"/>
          </w:tcPr>
          <w:p w14:paraId="22DAC2BF" w14:textId="77777777" w:rsidR="00950187" w:rsidRDefault="00950187" w:rsidP="0095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9DA73" w14:textId="31B25E5C" w:rsidR="00950187" w:rsidRPr="00061CB6" w:rsidRDefault="00950187" w:rsidP="0095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4DACCACC" w14:textId="7F9E586F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</w:tcPr>
          <w:p w14:paraId="07CF1B99" w14:textId="7DE1ABFC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F62621F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  <w:p w14:paraId="2E689E82" w14:textId="6C5B192C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6" w:type="pct"/>
          </w:tcPr>
          <w:p w14:paraId="6917A75D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988408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959B84" w14:textId="4B7C7B71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14:paraId="4C7C234B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162D654" w14:textId="21EAE201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61C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84" w:type="pct"/>
          </w:tcPr>
          <w:p w14:paraId="57C52570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6B9052D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0B01D4" w14:textId="77777777" w:rsidR="00950187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A1A1F" w14:textId="13087F5E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50187" w:rsidRPr="00D20659" w14:paraId="20D0693C" w14:textId="77777777" w:rsidTr="00061CB6">
        <w:tc>
          <w:tcPr>
            <w:tcW w:w="1305" w:type="pct"/>
          </w:tcPr>
          <w:p w14:paraId="09C5F340" w14:textId="77777777" w:rsidR="00950187" w:rsidRPr="00061CB6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A11A729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6" w:type="pct"/>
            <w:gridSpan w:val="13"/>
          </w:tcPr>
          <w:p w14:paraId="15956F02" w14:textId="131F1BCF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50187" w:rsidRPr="00D20659" w14:paraId="5BF2DFCA" w14:textId="77777777" w:rsidTr="000A143C">
        <w:tc>
          <w:tcPr>
            <w:tcW w:w="1305" w:type="pct"/>
          </w:tcPr>
          <w:p w14:paraId="57F5D5FA" w14:textId="620D1948" w:rsidR="00950187" w:rsidRPr="00061CB6" w:rsidRDefault="00950187" w:rsidP="00950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08" w:type="pct"/>
          </w:tcPr>
          <w:p w14:paraId="0D1EBDF3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F69DCDB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B4AA5A2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9C11D3C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508B310E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6E5D103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9901B49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8738606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32E99176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457E2A51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42A4616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4CF799B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6791151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3D9A1A61" w14:textId="77777777" w:rsidR="00950187" w:rsidRPr="00061CB6" w:rsidRDefault="00950187" w:rsidP="0095018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B3EB8" w:rsidRPr="00E047DF" w14:paraId="2A96A74B" w14:textId="77777777" w:rsidTr="000A143C">
        <w:tc>
          <w:tcPr>
            <w:tcW w:w="1305" w:type="pct"/>
          </w:tcPr>
          <w:p w14:paraId="0F803F72" w14:textId="0319B59D" w:rsidR="00DB3EB8" w:rsidRPr="00061CB6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08" w:type="pct"/>
          </w:tcPr>
          <w:p w14:paraId="460EC3F1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3F7FD1FD" w14:textId="35B7BE43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B3E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  <w:tc>
          <w:tcPr>
            <w:tcW w:w="84" w:type="pct"/>
          </w:tcPr>
          <w:p w14:paraId="25A79DCB" w14:textId="77777777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A5D4825" w14:textId="700B89C4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B3E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191,998</w:t>
            </w:r>
          </w:p>
        </w:tc>
        <w:tc>
          <w:tcPr>
            <w:tcW w:w="85" w:type="pct"/>
          </w:tcPr>
          <w:p w14:paraId="57A56D49" w14:textId="77777777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05E6C0E" w14:textId="76F1258F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B3E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428,606</w:t>
            </w:r>
          </w:p>
        </w:tc>
        <w:tc>
          <w:tcPr>
            <w:tcW w:w="84" w:type="pct"/>
          </w:tcPr>
          <w:p w14:paraId="41640318" w14:textId="77777777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34D7776D" w14:textId="1764E5F4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B3E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35,874</w:t>
            </w:r>
          </w:p>
        </w:tc>
        <w:tc>
          <w:tcPr>
            <w:tcW w:w="85" w:type="pct"/>
          </w:tcPr>
          <w:p w14:paraId="490D724E" w14:textId="77777777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3E6EEC8" w14:textId="02D36C03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B3E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36,567</w:t>
            </w:r>
          </w:p>
        </w:tc>
        <w:tc>
          <w:tcPr>
            <w:tcW w:w="84" w:type="pct"/>
          </w:tcPr>
          <w:p w14:paraId="6D633D54" w14:textId="77777777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334B515" w14:textId="47686DE8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B3E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81399F4" w14:textId="77777777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3060FBD" w14:textId="0AEBC30B" w:rsidR="00DB3EB8" w:rsidRP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B3E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693,128</w:t>
            </w:r>
          </w:p>
        </w:tc>
      </w:tr>
      <w:tr w:rsidR="00DB3EB8" w:rsidRPr="00D20659" w14:paraId="2278F482" w14:textId="77777777" w:rsidTr="000A143C">
        <w:tc>
          <w:tcPr>
            <w:tcW w:w="1305" w:type="pct"/>
          </w:tcPr>
          <w:p w14:paraId="709CB5B8" w14:textId="70045BBF" w:rsidR="00DB3EB8" w:rsidRPr="00061CB6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46F44D01" w14:textId="270D8471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253AEE44" w14:textId="310E5314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84" w:type="pct"/>
          </w:tcPr>
          <w:p w14:paraId="60D36471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8C136AB" w14:textId="4A2DCFEB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30,435</w:t>
            </w:r>
          </w:p>
        </w:tc>
        <w:tc>
          <w:tcPr>
            <w:tcW w:w="85" w:type="pct"/>
          </w:tcPr>
          <w:p w14:paraId="175AFC04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882DA48" w14:textId="1E2F250D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32,522</w:t>
            </w:r>
          </w:p>
        </w:tc>
        <w:tc>
          <w:tcPr>
            <w:tcW w:w="84" w:type="pct"/>
          </w:tcPr>
          <w:p w14:paraId="6EFCB1CD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3E07C5" w14:textId="3ADDF47D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5,219</w:t>
            </w:r>
          </w:p>
        </w:tc>
        <w:tc>
          <w:tcPr>
            <w:tcW w:w="85" w:type="pct"/>
          </w:tcPr>
          <w:p w14:paraId="39BD0BF9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4812F98" w14:textId="47E5149C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4,696</w:t>
            </w:r>
          </w:p>
        </w:tc>
        <w:tc>
          <w:tcPr>
            <w:tcW w:w="84" w:type="pct"/>
          </w:tcPr>
          <w:p w14:paraId="0B0B8F6C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589D45C" w14:textId="5801A831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3A4BB1E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1AB44BF" w14:textId="19FC66ED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72,935</w:t>
            </w:r>
          </w:p>
        </w:tc>
      </w:tr>
      <w:tr w:rsidR="00DB3EB8" w:rsidRPr="00D20659" w14:paraId="4D93071F" w14:textId="77777777" w:rsidTr="000A143C">
        <w:tc>
          <w:tcPr>
            <w:tcW w:w="1305" w:type="pct"/>
          </w:tcPr>
          <w:p w14:paraId="637584C6" w14:textId="5298EA58" w:rsidR="00DB3EB8" w:rsidRPr="00061CB6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A584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A584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08" w:type="pct"/>
          </w:tcPr>
          <w:p w14:paraId="2E738FCD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22606638" w14:textId="7F41C7EE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73E3567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893A00F" w14:textId="267E3C02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(9,787)</w:t>
            </w:r>
          </w:p>
        </w:tc>
        <w:tc>
          <w:tcPr>
            <w:tcW w:w="85" w:type="pct"/>
          </w:tcPr>
          <w:p w14:paraId="32705204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A0732E1" w14:textId="0D254DD5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(1,108)</w:t>
            </w:r>
          </w:p>
        </w:tc>
        <w:tc>
          <w:tcPr>
            <w:tcW w:w="84" w:type="pct"/>
          </w:tcPr>
          <w:p w14:paraId="2137A9E5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7D8CF5" w14:textId="6963D971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(640)</w:t>
            </w:r>
          </w:p>
        </w:tc>
        <w:tc>
          <w:tcPr>
            <w:tcW w:w="85" w:type="pct"/>
          </w:tcPr>
          <w:p w14:paraId="3E9579E2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77195B7" w14:textId="4421C240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B895351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4E4E08FE" w14:textId="70765A7D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2BBC574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892AA11" w14:textId="7E367881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(11,535)</w:t>
            </w:r>
          </w:p>
        </w:tc>
      </w:tr>
      <w:tr w:rsidR="00DB3EB8" w:rsidRPr="00D20659" w14:paraId="7A076971" w14:textId="77777777" w:rsidTr="000A143C">
        <w:tc>
          <w:tcPr>
            <w:tcW w:w="1305" w:type="pct"/>
          </w:tcPr>
          <w:p w14:paraId="1548DDA6" w14:textId="5E8493B5" w:rsidR="00DB3EB8" w:rsidRPr="00061CB6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308" w:type="pct"/>
          </w:tcPr>
          <w:p w14:paraId="276BD930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1861272A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F77BC88" w14:textId="622847A1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5F88B327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3D3027DC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A4DC1DA" w14:textId="7B75ED2C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(948)</w:t>
            </w:r>
          </w:p>
        </w:tc>
        <w:tc>
          <w:tcPr>
            <w:tcW w:w="85" w:type="pct"/>
          </w:tcPr>
          <w:p w14:paraId="34128424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C5AEFDF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64188B" w14:textId="37B1190D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(176)</w:t>
            </w:r>
          </w:p>
        </w:tc>
        <w:tc>
          <w:tcPr>
            <w:tcW w:w="84" w:type="pct"/>
          </w:tcPr>
          <w:p w14:paraId="2C0E6091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4088D74A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E9B6CDF" w14:textId="5CB8061A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85" w:type="pct"/>
          </w:tcPr>
          <w:p w14:paraId="6BAC8AD0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10635055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5564BAA" w14:textId="4D0D7F01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(48)</w:t>
            </w:r>
          </w:p>
        </w:tc>
        <w:tc>
          <w:tcPr>
            <w:tcW w:w="84" w:type="pct"/>
          </w:tcPr>
          <w:p w14:paraId="6AA1AD92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723114B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8C9AB2" w14:textId="375B31BB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1784A4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5EC7E8EF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486996" w14:textId="363FFE5A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(1,177)</w:t>
            </w:r>
          </w:p>
        </w:tc>
      </w:tr>
      <w:tr w:rsidR="00DB3EB8" w:rsidRPr="00D20659" w14:paraId="407868F8" w14:textId="77777777" w:rsidTr="000A143C">
        <w:tc>
          <w:tcPr>
            <w:tcW w:w="1305" w:type="pct"/>
          </w:tcPr>
          <w:p w14:paraId="09651EF9" w14:textId="6BD8776A" w:rsidR="00DB3EB8" w:rsidRPr="00061CB6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08" w:type="pct"/>
          </w:tcPr>
          <w:p w14:paraId="0761E0F2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0FF5704" w14:textId="35F01D4B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</w:t>
            </w:r>
          </w:p>
        </w:tc>
        <w:tc>
          <w:tcPr>
            <w:tcW w:w="84" w:type="pct"/>
          </w:tcPr>
          <w:p w14:paraId="6EBA09A5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210ECEF" w14:textId="496F0F0D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211,698</w:t>
            </w:r>
          </w:p>
        </w:tc>
        <w:tc>
          <w:tcPr>
            <w:tcW w:w="85" w:type="pct"/>
          </w:tcPr>
          <w:p w14:paraId="0E5E7F8B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A4FAE91" w14:textId="7832F2F0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459,844</w:t>
            </w:r>
          </w:p>
        </w:tc>
        <w:tc>
          <w:tcPr>
            <w:tcW w:w="84" w:type="pct"/>
          </w:tcPr>
          <w:p w14:paraId="3DE8DDEC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29967A22" w14:textId="4CB7D9CD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40,448</w:t>
            </w:r>
          </w:p>
        </w:tc>
        <w:tc>
          <w:tcPr>
            <w:tcW w:w="85" w:type="pct"/>
          </w:tcPr>
          <w:p w14:paraId="0CD82433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AF174B2" w14:textId="4E6F6D85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41,215</w:t>
            </w:r>
          </w:p>
        </w:tc>
        <w:tc>
          <w:tcPr>
            <w:tcW w:w="84" w:type="pct"/>
          </w:tcPr>
          <w:p w14:paraId="7C16A508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0BC611FB" w14:textId="0210D125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AC7737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B665931" w14:textId="1CAB5D63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753,351</w:t>
            </w:r>
          </w:p>
        </w:tc>
      </w:tr>
      <w:tr w:rsidR="00DB3EB8" w:rsidRPr="00D20659" w14:paraId="6727267F" w14:textId="77777777" w:rsidTr="000A143C">
        <w:tc>
          <w:tcPr>
            <w:tcW w:w="1305" w:type="pct"/>
          </w:tcPr>
          <w:p w14:paraId="665FC676" w14:textId="77777777" w:rsidR="00DB3EB8" w:rsidRPr="00061CB6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034D8AF1" w14:textId="7F377A3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50D7EC82" w14:textId="754E5216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84" w:type="pct"/>
          </w:tcPr>
          <w:p w14:paraId="06991079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919A2E3" w14:textId="45F3B8CD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29,263</w:t>
            </w:r>
          </w:p>
        </w:tc>
        <w:tc>
          <w:tcPr>
            <w:tcW w:w="85" w:type="pct"/>
          </w:tcPr>
          <w:p w14:paraId="278AA965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D9153BF" w14:textId="267626CC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29,815</w:t>
            </w:r>
          </w:p>
        </w:tc>
        <w:tc>
          <w:tcPr>
            <w:tcW w:w="84" w:type="pct"/>
          </w:tcPr>
          <w:p w14:paraId="1B4687E0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7BD76CC5" w14:textId="350B6FF9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4,576</w:t>
            </w:r>
          </w:p>
        </w:tc>
        <w:tc>
          <w:tcPr>
            <w:tcW w:w="85" w:type="pct"/>
          </w:tcPr>
          <w:p w14:paraId="1274BDF3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A7DAD6" w14:textId="54CF0837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3,275</w:t>
            </w:r>
          </w:p>
        </w:tc>
        <w:tc>
          <w:tcPr>
            <w:tcW w:w="84" w:type="pct"/>
          </w:tcPr>
          <w:p w14:paraId="7983091F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1F21C" w14:textId="77D970A8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CB1DBC9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7E499006" w14:textId="5C5A3719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66,991</w:t>
            </w:r>
          </w:p>
        </w:tc>
      </w:tr>
      <w:tr w:rsidR="00DB3EB8" w:rsidRPr="00D20659" w14:paraId="26E85B1F" w14:textId="77777777" w:rsidTr="000A143C">
        <w:tc>
          <w:tcPr>
            <w:tcW w:w="1305" w:type="pct"/>
          </w:tcPr>
          <w:p w14:paraId="7059F566" w14:textId="2E5EDEB6" w:rsidR="00DB3EB8" w:rsidRPr="00061CB6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A584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A584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08" w:type="pct"/>
          </w:tcPr>
          <w:p w14:paraId="462843BD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1BB82E7" w14:textId="58B00183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1999834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5C70FD3F" w14:textId="32057780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75B04B7A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74C6F40" w14:textId="0D226FFD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(4,669)</w:t>
            </w:r>
          </w:p>
        </w:tc>
        <w:tc>
          <w:tcPr>
            <w:tcW w:w="84" w:type="pct"/>
          </w:tcPr>
          <w:p w14:paraId="1A549B55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3AD7BE62" w14:textId="05EC0C4A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(2,349)</w:t>
            </w:r>
          </w:p>
        </w:tc>
        <w:tc>
          <w:tcPr>
            <w:tcW w:w="85" w:type="pct"/>
          </w:tcPr>
          <w:p w14:paraId="01AF796A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3D199BF" w14:textId="12BC548E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(11,493)</w:t>
            </w:r>
          </w:p>
        </w:tc>
        <w:tc>
          <w:tcPr>
            <w:tcW w:w="84" w:type="pct"/>
          </w:tcPr>
          <w:p w14:paraId="5B03FDBE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432A4C32" w14:textId="6BC3D48A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BA02C4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08E28F" w14:textId="02545A8C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(18,511)</w:t>
            </w:r>
          </w:p>
        </w:tc>
      </w:tr>
      <w:tr w:rsidR="00DB3EB8" w:rsidRPr="00D20659" w14:paraId="5D5E424E" w14:textId="77777777" w:rsidTr="000A143C">
        <w:tc>
          <w:tcPr>
            <w:tcW w:w="1305" w:type="pct"/>
          </w:tcPr>
          <w:p w14:paraId="60E24037" w14:textId="3ADA209C" w:rsidR="00DB3EB8" w:rsidRPr="00061CB6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308" w:type="pct"/>
          </w:tcPr>
          <w:p w14:paraId="62C655A5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DDF9A2F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DD088B5" w14:textId="262AACA8" w:rsidR="009863E4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198BED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4DAAE271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319ECD3" w14:textId="2FBDF2DA" w:rsidR="009863E4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649F1984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BA3A4D5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6A2C601" w14:textId="67E48C33" w:rsidR="009863E4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(17)</w:t>
            </w:r>
          </w:p>
        </w:tc>
        <w:tc>
          <w:tcPr>
            <w:tcW w:w="84" w:type="pct"/>
          </w:tcPr>
          <w:p w14:paraId="6D92E12A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5B50D90E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6D4E911" w14:textId="47A3E18D" w:rsidR="009863E4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5" w:type="pct"/>
          </w:tcPr>
          <w:p w14:paraId="20FDFEBB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6E06F4EC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21FF56" w14:textId="4AE293CB" w:rsidR="009863E4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(34)</w:t>
            </w:r>
          </w:p>
        </w:tc>
        <w:tc>
          <w:tcPr>
            <w:tcW w:w="84" w:type="pct"/>
          </w:tcPr>
          <w:p w14:paraId="724D50F1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F7033F9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B27316D" w14:textId="4E86ABFA" w:rsidR="009863E4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99FF073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3580844F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D83B0E" w14:textId="5E5D6114" w:rsidR="009863E4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(44)</w:t>
            </w:r>
          </w:p>
        </w:tc>
      </w:tr>
      <w:tr w:rsidR="00DB3EB8" w:rsidRPr="00DD1EF4" w14:paraId="44CE0A0C" w14:textId="77777777" w:rsidTr="000A143C">
        <w:tc>
          <w:tcPr>
            <w:tcW w:w="1305" w:type="pct"/>
          </w:tcPr>
          <w:p w14:paraId="29838569" w14:textId="013CA0BD" w:rsidR="00DB3EB8" w:rsidRPr="00061CB6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08" w:type="pct"/>
          </w:tcPr>
          <w:p w14:paraId="35A1DEBE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DEAF172" w14:textId="63A78BCF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208</w:t>
            </w:r>
          </w:p>
        </w:tc>
        <w:tc>
          <w:tcPr>
            <w:tcW w:w="84" w:type="pct"/>
          </w:tcPr>
          <w:p w14:paraId="593D74C2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25B52838" w14:textId="4ADF56EF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240,961</w:t>
            </w:r>
          </w:p>
        </w:tc>
        <w:tc>
          <w:tcPr>
            <w:tcW w:w="85" w:type="pct"/>
          </w:tcPr>
          <w:p w14:paraId="31D4BBD8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49371C98" w14:textId="13B74B7E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484,973</w:t>
            </w:r>
          </w:p>
        </w:tc>
        <w:tc>
          <w:tcPr>
            <w:tcW w:w="84" w:type="pct"/>
          </w:tcPr>
          <w:p w14:paraId="6250C5DD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4FC39689" w14:textId="686DE328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42,682</w:t>
            </w:r>
          </w:p>
        </w:tc>
        <w:tc>
          <w:tcPr>
            <w:tcW w:w="85" w:type="pct"/>
          </w:tcPr>
          <w:p w14:paraId="1D72EB26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CB3E16D" w14:textId="79421981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32,963</w:t>
            </w:r>
          </w:p>
        </w:tc>
        <w:tc>
          <w:tcPr>
            <w:tcW w:w="84" w:type="pct"/>
          </w:tcPr>
          <w:p w14:paraId="7BDBFD84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199B8E0" w14:textId="1F806B77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1563008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227D87C3" w14:textId="62DF7E62" w:rsidR="00DB3EB8" w:rsidRPr="00061CB6" w:rsidRDefault="009863E4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801,787</w:t>
            </w:r>
          </w:p>
        </w:tc>
      </w:tr>
      <w:tr w:rsidR="00DB3EB8" w:rsidRPr="00DD1EF4" w14:paraId="60915B49" w14:textId="77777777" w:rsidTr="000A143C">
        <w:tc>
          <w:tcPr>
            <w:tcW w:w="1305" w:type="pct"/>
          </w:tcPr>
          <w:p w14:paraId="2F644FC4" w14:textId="77777777" w:rsidR="00DB3EB8" w:rsidRPr="005D4F71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3654F123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3B3AADF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4EAF2113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F94BDA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783D85A3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6B3CBEB7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146D601B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0C9565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54CC1643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347EE8A0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03AF0544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6C69AB96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2CE887F0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FB3D222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B3EB8" w:rsidRPr="00D20659" w14:paraId="2A7D1606" w14:textId="77777777" w:rsidTr="000A143C">
        <w:tc>
          <w:tcPr>
            <w:tcW w:w="1305" w:type="pct"/>
          </w:tcPr>
          <w:p w14:paraId="5B61A1CD" w14:textId="77777777" w:rsidR="00DB3EB8" w:rsidRPr="005D4F71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4B892D82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68A3AD9D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6A48549F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3E349E0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719608B6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23D93584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EE6C51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56250AA1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6615B08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9233144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0625FD4F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A737FFC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C01E0E8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F1DEF96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B3EB8" w:rsidRPr="00D20659" w14:paraId="2DF44363" w14:textId="77777777" w:rsidTr="000A143C">
        <w:tc>
          <w:tcPr>
            <w:tcW w:w="1305" w:type="pct"/>
          </w:tcPr>
          <w:p w14:paraId="20C98EE6" w14:textId="77777777" w:rsidR="00DB3EB8" w:rsidRPr="005D4F71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F7BDE53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7E0D0F02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605BF7A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58F9FFC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61F95944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35E273EC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B8605F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A0B245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02E3E879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7C5A108B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2639933F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9D28DEA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6D9AFC0F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DC4B22C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B3EB8" w:rsidRPr="00D20659" w14:paraId="1B04BABF" w14:textId="77777777" w:rsidTr="000A143C">
        <w:tc>
          <w:tcPr>
            <w:tcW w:w="1305" w:type="pct"/>
          </w:tcPr>
          <w:p w14:paraId="431B23CF" w14:textId="77777777" w:rsidR="00DB3EB8" w:rsidRPr="005D4F71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33984F5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50AE6CCA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E906DA8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5CBA292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40287B07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6C049A06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0795DA42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1AE2D60B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0B3A2317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060DA95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2EAE6CEF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495C864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1358DA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E890EAB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B3EB8" w:rsidRPr="00D20659" w14:paraId="343C4A3F" w14:textId="77777777" w:rsidTr="000A143C">
        <w:tc>
          <w:tcPr>
            <w:tcW w:w="1305" w:type="pct"/>
          </w:tcPr>
          <w:p w14:paraId="57B4C015" w14:textId="77777777" w:rsidR="00DB3EB8" w:rsidRPr="005D4F71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4C39BBB9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386" w:type="pct"/>
            <w:gridSpan w:val="13"/>
          </w:tcPr>
          <w:p w14:paraId="7E523EB3" w14:textId="14EC0034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3EB8" w:rsidRPr="00D20659" w14:paraId="6C9A5CAE" w14:textId="77777777" w:rsidTr="000A143C">
        <w:tc>
          <w:tcPr>
            <w:tcW w:w="1305" w:type="pct"/>
          </w:tcPr>
          <w:p w14:paraId="5691EC7A" w14:textId="77777777" w:rsidR="00DB3EB8" w:rsidRPr="005D4F71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3729FADC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3249456F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898B08" w14:textId="6B22D4C4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2C58A13E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1E276380" w14:textId="5F2E96F3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450" w:type="pct"/>
          </w:tcPr>
          <w:p w14:paraId="0A6A1A40" w14:textId="77777777" w:rsidR="00DB3EB8" w:rsidRDefault="00DB3EB8" w:rsidP="00DB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6E300C" w14:textId="0B6A5C78" w:rsidR="00DB3EB8" w:rsidRPr="00061CB6" w:rsidRDefault="00DB3EB8" w:rsidP="00DB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6820D620" w14:textId="1E35F109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</w:tcPr>
          <w:p w14:paraId="5C15B4E8" w14:textId="4B85159C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47CA015F" w14:textId="77777777" w:rsidR="00DB3EB8" w:rsidRPr="00061CB6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  <w:p w14:paraId="190EE0C8" w14:textId="2BA3723A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6" w:type="pct"/>
          </w:tcPr>
          <w:p w14:paraId="02609CC5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3F345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D210C6" w14:textId="5DFBA98A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14:paraId="17DA7E02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420D2CB" w14:textId="7EC8B57E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61C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84" w:type="pct"/>
          </w:tcPr>
          <w:p w14:paraId="6A4374D5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7073B073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CBAEF" w14:textId="77777777" w:rsidR="00DB3EB8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E60D56" w14:textId="214511E8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B3EB8" w:rsidRPr="00D20659" w14:paraId="6A72A3B2" w14:textId="77777777" w:rsidTr="000A143C">
        <w:tc>
          <w:tcPr>
            <w:tcW w:w="1305" w:type="pct"/>
          </w:tcPr>
          <w:p w14:paraId="07F9180D" w14:textId="77777777" w:rsidR="00DB3EB8" w:rsidRPr="005D4F71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7A1C50EF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386" w:type="pct"/>
            <w:gridSpan w:val="13"/>
          </w:tcPr>
          <w:p w14:paraId="3A65B236" w14:textId="610C7E6F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B3EB8" w:rsidRPr="00D20659" w14:paraId="3DF83D31" w14:textId="77777777" w:rsidTr="000A143C">
        <w:tc>
          <w:tcPr>
            <w:tcW w:w="1305" w:type="pct"/>
          </w:tcPr>
          <w:p w14:paraId="1FE72C86" w14:textId="77777777" w:rsidR="00DB3EB8" w:rsidRPr="005D4F71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08" w:type="pct"/>
          </w:tcPr>
          <w:p w14:paraId="02A3D937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62D0BFDC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D5D538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05B705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4EF26A57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44E65B2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444D830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70269987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13DCC60F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7A6E439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88E3013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1D75326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C9D913A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3D92F4D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B3EB8" w:rsidRPr="00D20659" w14:paraId="5221CE54" w14:textId="77777777" w:rsidTr="000A143C">
        <w:tc>
          <w:tcPr>
            <w:tcW w:w="1305" w:type="pct"/>
          </w:tcPr>
          <w:p w14:paraId="77505EAF" w14:textId="3E1DD192" w:rsidR="00DB3EB8" w:rsidRPr="005D4F71" w:rsidRDefault="00DB3EB8" w:rsidP="00DB3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20F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08" w:type="pct"/>
          </w:tcPr>
          <w:p w14:paraId="614D5044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E0D21BC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8D40BC2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49D3B8AA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5A602B85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36727E62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6167531C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53EC4D62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2B619E3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5B006AB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A0BDA08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73B84B08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02361DA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686DAA0E" w14:textId="77777777" w:rsidR="00DB3EB8" w:rsidRPr="005D4F71" w:rsidRDefault="00DB3EB8" w:rsidP="00DB3E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20F65" w:rsidRPr="00D20659" w14:paraId="2ED7AACC" w14:textId="77777777" w:rsidTr="000A143C">
        <w:tc>
          <w:tcPr>
            <w:tcW w:w="1305" w:type="pct"/>
          </w:tcPr>
          <w:p w14:paraId="75F53C50" w14:textId="47D24F75" w:rsidR="00A20F65" w:rsidRPr="005D4F71" w:rsidRDefault="00A20F65" w:rsidP="00A20F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5C17B40F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4638BFA" w14:textId="144A7E56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201,936</w:t>
            </w:r>
          </w:p>
        </w:tc>
        <w:tc>
          <w:tcPr>
            <w:tcW w:w="84" w:type="pct"/>
          </w:tcPr>
          <w:p w14:paraId="49FDB835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2590A08C" w14:textId="3173F6E9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230,146</w:t>
            </w:r>
          </w:p>
        </w:tc>
        <w:tc>
          <w:tcPr>
            <w:tcW w:w="85" w:type="pct"/>
          </w:tcPr>
          <w:p w14:paraId="386BE5CA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1E5B4270" w14:textId="0B9DD358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133,395</w:t>
            </w:r>
          </w:p>
        </w:tc>
        <w:tc>
          <w:tcPr>
            <w:tcW w:w="84" w:type="pct"/>
          </w:tcPr>
          <w:p w14:paraId="2E10842D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4AAB82BF" w14:textId="5E89AAD2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1,772</w:t>
            </w:r>
          </w:p>
        </w:tc>
        <w:tc>
          <w:tcPr>
            <w:tcW w:w="85" w:type="pct"/>
          </w:tcPr>
          <w:p w14:paraId="30C3AF68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E2CF056" w14:textId="45D54F46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84" w:type="pct"/>
          </w:tcPr>
          <w:p w14:paraId="7D0CFEFC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769F1164" w14:textId="2B2A00A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210,403</w:t>
            </w:r>
          </w:p>
        </w:tc>
        <w:tc>
          <w:tcPr>
            <w:tcW w:w="84" w:type="pct"/>
          </w:tcPr>
          <w:p w14:paraId="4F6B0F4E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937056A" w14:textId="7ADDC6C3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777,920</w:t>
            </w:r>
          </w:p>
        </w:tc>
      </w:tr>
      <w:tr w:rsidR="00A20F65" w:rsidRPr="00D20659" w14:paraId="59ED3244" w14:textId="77777777" w:rsidTr="000A143C">
        <w:tc>
          <w:tcPr>
            <w:tcW w:w="1305" w:type="pct"/>
          </w:tcPr>
          <w:p w14:paraId="22C00E2E" w14:textId="79D405B4" w:rsidR="00A20F65" w:rsidRPr="005D4F71" w:rsidRDefault="00A20F65" w:rsidP="00A20F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3CECCBC9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6352A606" w14:textId="282185AA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B8235F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31E2A1" w14:textId="202469F6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36,424</w:t>
            </w:r>
          </w:p>
        </w:tc>
        <w:tc>
          <w:tcPr>
            <w:tcW w:w="85" w:type="pct"/>
          </w:tcPr>
          <w:p w14:paraId="2FD022B7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ED0935B" w14:textId="4F1F74D1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3,779</w:t>
            </w:r>
          </w:p>
        </w:tc>
        <w:tc>
          <w:tcPr>
            <w:tcW w:w="84" w:type="pct"/>
          </w:tcPr>
          <w:p w14:paraId="02B1F1D7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7F97682B" w14:textId="6F972539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3,532</w:t>
            </w:r>
          </w:p>
        </w:tc>
        <w:tc>
          <w:tcPr>
            <w:tcW w:w="85" w:type="pct"/>
          </w:tcPr>
          <w:p w14:paraId="6E843A1F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61B6BBCF" w14:textId="70C72AA2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5,457</w:t>
            </w:r>
          </w:p>
        </w:tc>
        <w:tc>
          <w:tcPr>
            <w:tcW w:w="84" w:type="pct"/>
          </w:tcPr>
          <w:p w14:paraId="3A4FDA7A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47D51D7" w14:textId="6827823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6B95E93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06E1374" w14:textId="040ACDC8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49,192</w:t>
            </w:r>
          </w:p>
        </w:tc>
      </w:tr>
      <w:tr w:rsidR="00A20F65" w:rsidRPr="00D20659" w14:paraId="1A8C8AA8" w14:textId="77777777" w:rsidTr="000A143C">
        <w:tc>
          <w:tcPr>
            <w:tcW w:w="1305" w:type="pct"/>
          </w:tcPr>
          <w:p w14:paraId="7BAE2E78" w14:textId="77777777" w:rsidR="00A20F65" w:rsidRPr="005D4F71" w:rsidRDefault="00A20F65" w:rsidP="00A20F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439B4A4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14D3EBF2" w14:textId="6A022319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201,936</w:t>
            </w:r>
          </w:p>
        </w:tc>
        <w:tc>
          <w:tcPr>
            <w:tcW w:w="84" w:type="pct"/>
          </w:tcPr>
          <w:p w14:paraId="210F59C4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4F3662E" w14:textId="53F57AC6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266,570</w:t>
            </w:r>
          </w:p>
        </w:tc>
        <w:tc>
          <w:tcPr>
            <w:tcW w:w="85" w:type="pct"/>
          </w:tcPr>
          <w:p w14:paraId="68A3D278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6FCE24AD" w14:textId="79E9870A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137,174</w:t>
            </w:r>
          </w:p>
        </w:tc>
        <w:tc>
          <w:tcPr>
            <w:tcW w:w="84" w:type="pct"/>
          </w:tcPr>
          <w:p w14:paraId="5261EDF1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11F22260" w14:textId="70F1FE3E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5,304</w:t>
            </w:r>
          </w:p>
        </w:tc>
        <w:tc>
          <w:tcPr>
            <w:tcW w:w="85" w:type="pct"/>
          </w:tcPr>
          <w:p w14:paraId="111D7EF7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39C8526" w14:textId="1AA7172E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5,725</w:t>
            </w:r>
          </w:p>
        </w:tc>
        <w:tc>
          <w:tcPr>
            <w:tcW w:w="84" w:type="pct"/>
          </w:tcPr>
          <w:p w14:paraId="16ACDE38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00D5D4E7" w14:textId="4B27F308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210,403</w:t>
            </w:r>
          </w:p>
        </w:tc>
        <w:tc>
          <w:tcPr>
            <w:tcW w:w="84" w:type="pct"/>
          </w:tcPr>
          <w:p w14:paraId="26554B21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1300715" w14:textId="551DDD8C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827,112</w:t>
            </w:r>
          </w:p>
        </w:tc>
      </w:tr>
      <w:tr w:rsidR="00A20F65" w:rsidRPr="00D20659" w14:paraId="6115997B" w14:textId="77777777" w:rsidTr="000A143C">
        <w:tc>
          <w:tcPr>
            <w:tcW w:w="1305" w:type="pct"/>
          </w:tcPr>
          <w:p w14:paraId="356FA4CB" w14:textId="77777777" w:rsidR="00A20F65" w:rsidRPr="005D4F71" w:rsidRDefault="00A20F65" w:rsidP="00A20F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1711CC67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DB37ED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4FD54E5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55AE87D8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</w:tcPr>
          <w:p w14:paraId="239E3B38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8528D58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62050CB5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6C56E3E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</w:tcPr>
          <w:p w14:paraId="0F232F58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3DC0F52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3C449A26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EDA8A15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0F01F26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6E7AE46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</w:tr>
      <w:tr w:rsidR="00A20F65" w:rsidRPr="00D20659" w14:paraId="05150FE6" w14:textId="77777777" w:rsidTr="000A143C">
        <w:tc>
          <w:tcPr>
            <w:tcW w:w="1305" w:type="pct"/>
          </w:tcPr>
          <w:p w14:paraId="4B56F771" w14:textId="55CDB808" w:rsidR="00A20F65" w:rsidRPr="005D4F71" w:rsidRDefault="00A20F65" w:rsidP="00A20F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08" w:type="pct"/>
          </w:tcPr>
          <w:p w14:paraId="625F77AD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037F0896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B7902B6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2C69DE01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747696B0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047FE556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98DD069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10812084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44C92FA9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753639B6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C50FAB8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09AF4B93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4F2FB01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18941C79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20F65" w:rsidRPr="00D20659" w14:paraId="4312E417" w14:textId="77777777" w:rsidTr="000A143C">
        <w:tc>
          <w:tcPr>
            <w:tcW w:w="1305" w:type="pct"/>
          </w:tcPr>
          <w:p w14:paraId="140F980A" w14:textId="77777777" w:rsidR="00A20F65" w:rsidRPr="005D4F71" w:rsidRDefault="00A20F65" w:rsidP="00A20F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354874ED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37BA71E7" w14:textId="17A02114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201,874</w:t>
            </w:r>
          </w:p>
        </w:tc>
        <w:tc>
          <w:tcPr>
            <w:tcW w:w="84" w:type="pct"/>
          </w:tcPr>
          <w:p w14:paraId="06B0818A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C663DB6" w14:textId="35AA7AC1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210,769</w:t>
            </w:r>
          </w:p>
        </w:tc>
        <w:tc>
          <w:tcPr>
            <w:tcW w:w="85" w:type="pct"/>
          </w:tcPr>
          <w:p w14:paraId="395A39E5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556BEAAB" w14:textId="58A11BB4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126,120</w:t>
            </w:r>
          </w:p>
        </w:tc>
        <w:tc>
          <w:tcPr>
            <w:tcW w:w="84" w:type="pct"/>
          </w:tcPr>
          <w:p w14:paraId="28169237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04F417A2" w14:textId="46EB36A9" w:rsidR="00A20F65" w:rsidRPr="005D4F71" w:rsidRDefault="00D36C52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3,117</w:t>
            </w:r>
          </w:p>
        </w:tc>
        <w:tc>
          <w:tcPr>
            <w:tcW w:w="85" w:type="pct"/>
          </w:tcPr>
          <w:p w14:paraId="233B588D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36C0E3A1" w14:textId="536FDB2F" w:rsidR="00A20F65" w:rsidRPr="005D4F71" w:rsidRDefault="00D36C52" w:rsidP="00D36C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84" w:type="pct"/>
          </w:tcPr>
          <w:p w14:paraId="20E95921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CFEF6" w14:textId="720D6B9B" w:rsidR="00A20F65" w:rsidRPr="005D4F71" w:rsidRDefault="00D36C52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221,917</w:t>
            </w:r>
          </w:p>
        </w:tc>
        <w:tc>
          <w:tcPr>
            <w:tcW w:w="84" w:type="pct"/>
          </w:tcPr>
          <w:p w14:paraId="149DF125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0A38E0C0" w14:textId="46600F04" w:rsidR="00A20F65" w:rsidRPr="005D4F71" w:rsidRDefault="00D36C52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764,097</w:t>
            </w:r>
          </w:p>
        </w:tc>
      </w:tr>
      <w:tr w:rsidR="00A20F65" w:rsidRPr="00D20659" w14:paraId="5F828EF2" w14:textId="77777777" w:rsidTr="000A143C">
        <w:tc>
          <w:tcPr>
            <w:tcW w:w="1305" w:type="pct"/>
          </w:tcPr>
          <w:p w14:paraId="46C524FD" w14:textId="034D3C67" w:rsidR="00A20F65" w:rsidRPr="005D4F71" w:rsidRDefault="00A20F65" w:rsidP="00A20F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1428E790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0483723" w14:textId="7521B270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D77F98D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EAD8D23" w14:textId="0DA1F429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54,426</w:t>
            </w:r>
          </w:p>
        </w:tc>
        <w:tc>
          <w:tcPr>
            <w:tcW w:w="85" w:type="pct"/>
          </w:tcPr>
          <w:p w14:paraId="530C43C4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8909E0E" w14:textId="12233650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5,195</w:t>
            </w:r>
          </w:p>
        </w:tc>
        <w:tc>
          <w:tcPr>
            <w:tcW w:w="84" w:type="pct"/>
          </w:tcPr>
          <w:p w14:paraId="7F0C4F7B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6521E11" w14:textId="68269A30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36C52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85" w:type="pct"/>
          </w:tcPr>
          <w:p w14:paraId="675839BB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3EABA6AE" w14:textId="070EF616" w:rsidR="00A20F65" w:rsidRPr="005D4F71" w:rsidRDefault="00D36C52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7,136</w:t>
            </w:r>
          </w:p>
        </w:tc>
        <w:tc>
          <w:tcPr>
            <w:tcW w:w="84" w:type="pct"/>
          </w:tcPr>
          <w:p w14:paraId="5A2642B1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8D96635" w14:textId="07E61698" w:rsidR="00A20F65" w:rsidRPr="005D4F71" w:rsidRDefault="00D36C52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732B3EE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F2D7F8A" w14:textId="47CD9BA8" w:rsidR="00A20F65" w:rsidRPr="005D4F71" w:rsidRDefault="00D36C52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67,018</w:t>
            </w:r>
          </w:p>
        </w:tc>
      </w:tr>
      <w:tr w:rsidR="00A20F65" w:rsidRPr="00DD1EF4" w14:paraId="484051B9" w14:textId="77777777" w:rsidTr="000A143C">
        <w:tc>
          <w:tcPr>
            <w:tcW w:w="1305" w:type="pct"/>
          </w:tcPr>
          <w:p w14:paraId="2EB2D480" w14:textId="77777777" w:rsidR="00A20F65" w:rsidRPr="005D4F71" w:rsidRDefault="00A20F65" w:rsidP="00A20F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1D8EEC46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0F0AEEA2" w14:textId="05610DA0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201,874</w:t>
            </w:r>
          </w:p>
        </w:tc>
        <w:tc>
          <w:tcPr>
            <w:tcW w:w="84" w:type="pct"/>
          </w:tcPr>
          <w:p w14:paraId="31716EFB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7BB5A83" w14:textId="0C308FC8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265,195</w:t>
            </w:r>
          </w:p>
        </w:tc>
        <w:tc>
          <w:tcPr>
            <w:tcW w:w="85" w:type="pct"/>
          </w:tcPr>
          <w:p w14:paraId="198C50CC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37046998" w14:textId="64B78B1C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131,315</w:t>
            </w:r>
          </w:p>
        </w:tc>
        <w:tc>
          <w:tcPr>
            <w:tcW w:w="84" w:type="pct"/>
          </w:tcPr>
          <w:p w14:paraId="3F53AAA2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7C5EE75" w14:textId="6EF5A48C" w:rsidR="00A20F65" w:rsidRPr="005D4F71" w:rsidRDefault="00DB0A36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3,378</w:t>
            </w:r>
          </w:p>
        </w:tc>
        <w:tc>
          <w:tcPr>
            <w:tcW w:w="85" w:type="pct"/>
          </w:tcPr>
          <w:p w14:paraId="4F59BDAB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40CE27AE" w14:textId="154E3038" w:rsidR="00A20F65" w:rsidRPr="005D4F71" w:rsidRDefault="00D36C52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7,436</w:t>
            </w:r>
          </w:p>
        </w:tc>
        <w:tc>
          <w:tcPr>
            <w:tcW w:w="84" w:type="pct"/>
          </w:tcPr>
          <w:p w14:paraId="3FD520E4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E5BAD22" w14:textId="4ECC5A26" w:rsidR="00A20F65" w:rsidRPr="005D4F71" w:rsidRDefault="00D36C52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221,917</w:t>
            </w:r>
          </w:p>
        </w:tc>
        <w:tc>
          <w:tcPr>
            <w:tcW w:w="84" w:type="pct"/>
          </w:tcPr>
          <w:p w14:paraId="4E0DD72E" w14:textId="77777777" w:rsidR="00A20F65" w:rsidRPr="005D4F71" w:rsidRDefault="00A20F65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0404D3DC" w14:textId="5997DADE" w:rsidR="00A20F65" w:rsidRPr="005D4F71" w:rsidRDefault="00D36C52" w:rsidP="00A20F6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831,115</w:t>
            </w:r>
          </w:p>
        </w:tc>
      </w:tr>
    </w:tbl>
    <w:p w14:paraId="48787624" w14:textId="77777777" w:rsidR="00775473" w:rsidRPr="00B04178" w:rsidRDefault="00775473" w:rsidP="00BD1BF8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668C05E3" w14:textId="50CC2FB6" w:rsidR="00775473" w:rsidRPr="00775473" w:rsidRDefault="00775473" w:rsidP="00775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  <w:sectPr w:rsidR="00775473" w:rsidRPr="00775473" w:rsidSect="004743CF">
          <w:pgSz w:w="16834" w:h="11909" w:orient="landscape" w:code="9"/>
          <w:pgMar w:top="1152" w:right="1084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1411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00"/>
        <w:gridCol w:w="1082"/>
        <w:gridCol w:w="1452"/>
        <w:gridCol w:w="243"/>
        <w:gridCol w:w="1273"/>
        <w:gridCol w:w="243"/>
        <w:gridCol w:w="1236"/>
        <w:gridCol w:w="248"/>
        <w:gridCol w:w="1112"/>
        <w:gridCol w:w="243"/>
        <w:gridCol w:w="1171"/>
        <w:gridCol w:w="254"/>
        <w:gridCol w:w="1056"/>
      </w:tblGrid>
      <w:tr w:rsidR="00C642FC" w:rsidRPr="00604687" w14:paraId="5926CB46" w14:textId="77777777" w:rsidTr="00D4329D">
        <w:tc>
          <w:tcPr>
            <w:tcW w:w="1594" w:type="pct"/>
          </w:tcPr>
          <w:p w14:paraId="24CAD3F2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1431B5C5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22" w:type="pct"/>
            <w:gridSpan w:val="11"/>
            <w:vAlign w:val="bottom"/>
          </w:tcPr>
          <w:p w14:paraId="52170BA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329D" w:rsidRPr="00604687" w14:paraId="084B231F" w14:textId="77777777" w:rsidTr="00D4329D">
        <w:tc>
          <w:tcPr>
            <w:tcW w:w="1594" w:type="pct"/>
          </w:tcPr>
          <w:p w14:paraId="405132D1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  <w:vAlign w:val="bottom"/>
          </w:tcPr>
          <w:p w14:paraId="06175578" w14:textId="0026FC35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" w:type="pct"/>
            <w:vAlign w:val="bottom"/>
          </w:tcPr>
          <w:p w14:paraId="48369264" w14:textId="44C58394" w:rsidR="00C642FC" w:rsidRPr="00F85122" w:rsidRDefault="00D92A47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</w:t>
            </w:r>
            <w:r w:rsidR="00775F10"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="00C642FC"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709AF033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6" w:type="pct"/>
          </w:tcPr>
          <w:p w14:paraId="02FDC79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  <w:vAlign w:val="bottom"/>
          </w:tcPr>
          <w:p w14:paraId="5CDFD23C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11913FD6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12" w:type="pct"/>
            <w:gridSpan w:val="3"/>
            <w:vAlign w:val="bottom"/>
          </w:tcPr>
          <w:p w14:paraId="0C4ABEC6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2A857717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5D3679EE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94" w:type="pct"/>
            <w:vAlign w:val="bottom"/>
          </w:tcPr>
          <w:p w14:paraId="0DF091B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6" w:type="pct"/>
          </w:tcPr>
          <w:p w14:paraId="6113667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  <w:vAlign w:val="bottom"/>
          </w:tcPr>
          <w:p w14:paraId="404F7BB0" w14:textId="251E92BB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</w:t>
            </w:r>
            <w:r w:rsidR="00CF479F" w:rsidRPr="00CF479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ง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ก่อสร้าง</w:t>
            </w:r>
          </w:p>
          <w:p w14:paraId="4448E435" w14:textId="77777777" w:rsidR="00C642FC" w:rsidRPr="00F85122" w:rsidRDefault="00C642FC" w:rsidP="002B0AE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0" w:type="pct"/>
          </w:tcPr>
          <w:p w14:paraId="3B6793D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  <w:vAlign w:val="bottom"/>
          </w:tcPr>
          <w:p w14:paraId="0FA00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642FC" w:rsidRPr="00604687" w14:paraId="53847A6B" w14:textId="77777777" w:rsidTr="00D4329D">
        <w:tc>
          <w:tcPr>
            <w:tcW w:w="1594" w:type="pct"/>
          </w:tcPr>
          <w:p w14:paraId="458F18A7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1DB1A7F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2" w:type="pct"/>
            <w:gridSpan w:val="11"/>
            <w:vAlign w:val="bottom"/>
          </w:tcPr>
          <w:p w14:paraId="4384AA42" w14:textId="45113F64" w:rsidR="00C642FC" w:rsidRPr="00F85122" w:rsidRDefault="00114BED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C642FC"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4329D" w:rsidRPr="00D46953" w14:paraId="76012C17" w14:textId="77777777" w:rsidTr="00D4329D">
        <w:tc>
          <w:tcPr>
            <w:tcW w:w="1594" w:type="pct"/>
          </w:tcPr>
          <w:p w14:paraId="1C594FE9" w14:textId="77777777" w:rsidR="00C642FC" w:rsidRPr="00F85122" w:rsidRDefault="00C642FC" w:rsidP="00D46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83" w:type="pct"/>
          </w:tcPr>
          <w:p w14:paraId="295B6CD8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336B74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3C512CC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112EF43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515C4889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5C5786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24BFDD6D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6F9E537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27F6121E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2621E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7CB981B1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73B15B1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174" w:rsidRPr="00D46953" w14:paraId="5CAED029" w14:textId="77777777" w:rsidTr="00D4329D">
        <w:tc>
          <w:tcPr>
            <w:tcW w:w="1594" w:type="pct"/>
          </w:tcPr>
          <w:p w14:paraId="2605765A" w14:textId="7AB515F5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83" w:type="pct"/>
          </w:tcPr>
          <w:p w14:paraId="3A9A283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4706D2A7" w14:textId="254F730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31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75,891</w:t>
            </w:r>
          </w:p>
        </w:tc>
        <w:tc>
          <w:tcPr>
            <w:tcW w:w="86" w:type="pct"/>
          </w:tcPr>
          <w:p w14:paraId="6BCC1B5E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1042E907" w14:textId="3CF9784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431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204,985</w:t>
            </w:r>
          </w:p>
        </w:tc>
        <w:tc>
          <w:tcPr>
            <w:tcW w:w="86" w:type="pct"/>
          </w:tcPr>
          <w:p w14:paraId="71F25907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794E572D" w14:textId="04343F38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431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16,714</w:t>
            </w:r>
          </w:p>
        </w:tc>
        <w:tc>
          <w:tcPr>
            <w:tcW w:w="88" w:type="pct"/>
          </w:tcPr>
          <w:p w14:paraId="4D736071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5E47BC12" w14:textId="72246ED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431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17,768</w:t>
            </w:r>
          </w:p>
        </w:tc>
        <w:tc>
          <w:tcPr>
            <w:tcW w:w="86" w:type="pct"/>
          </w:tcPr>
          <w:p w14:paraId="0106E366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004E5FE7" w14:textId="44C3742C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1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90" w:type="pct"/>
          </w:tcPr>
          <w:p w14:paraId="59C1DBF6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7D2056CC" w14:textId="2B5E82D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1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315,944</w:t>
            </w:r>
          </w:p>
        </w:tc>
      </w:tr>
      <w:tr w:rsidR="00743174" w:rsidRPr="00D46953" w14:paraId="6C8356D5" w14:textId="77777777" w:rsidTr="00D4329D">
        <w:tc>
          <w:tcPr>
            <w:tcW w:w="1594" w:type="pct"/>
          </w:tcPr>
          <w:p w14:paraId="39749F12" w14:textId="0F6495E1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83" w:type="pct"/>
          </w:tcPr>
          <w:p w14:paraId="4A0737C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1F396A7" w14:textId="7C05176D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86" w:type="pct"/>
          </w:tcPr>
          <w:p w14:paraId="48E7317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6861E09F" w14:textId="1C70E2F1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4,103</w:t>
            </w:r>
          </w:p>
        </w:tc>
        <w:tc>
          <w:tcPr>
            <w:tcW w:w="86" w:type="pct"/>
          </w:tcPr>
          <w:p w14:paraId="0DF322A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43855A47" w14:textId="0916A5FF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88" w:type="pct"/>
          </w:tcPr>
          <w:p w14:paraId="6DE5281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0B3ED897" w14:textId="01941152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86" w:type="pct"/>
          </w:tcPr>
          <w:p w14:paraId="0507C63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164AF529" w14:textId="68084789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90" w:type="pct"/>
          </w:tcPr>
          <w:p w14:paraId="54ABD19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5E93F0A2" w14:textId="307F4842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6,053</w:t>
            </w:r>
          </w:p>
        </w:tc>
      </w:tr>
      <w:tr w:rsidR="00743174" w:rsidRPr="00D46953" w14:paraId="32BA92D8" w14:textId="77777777" w:rsidTr="00D4329D">
        <w:tc>
          <w:tcPr>
            <w:tcW w:w="1594" w:type="pct"/>
          </w:tcPr>
          <w:p w14:paraId="0D25CA27" w14:textId="432DD7B0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1A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83" w:type="pct"/>
          </w:tcPr>
          <w:p w14:paraId="7DC8E7F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</w:tcPr>
          <w:p w14:paraId="1F772E72" w14:textId="1E03D5C9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3A3D84E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651FB827" w14:textId="142D304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86" w:type="pct"/>
          </w:tcPr>
          <w:p w14:paraId="0CE8992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5247E646" w14:textId="24A1C65F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8" w:type="pct"/>
          </w:tcPr>
          <w:p w14:paraId="2B59F05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3466C699" w14:textId="6D43F54A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65DDB8D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0609FBF6" w14:textId="6325FC5C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(583)</w:t>
            </w:r>
          </w:p>
        </w:tc>
        <w:tc>
          <w:tcPr>
            <w:tcW w:w="90" w:type="pct"/>
          </w:tcPr>
          <w:p w14:paraId="4813C1A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38F8900A" w14:textId="434F459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43174" w:rsidRPr="00D46953" w14:paraId="005C6A15" w14:textId="77777777" w:rsidTr="00D4329D">
        <w:tc>
          <w:tcPr>
            <w:tcW w:w="1594" w:type="pct"/>
          </w:tcPr>
          <w:p w14:paraId="06288071" w14:textId="74568F35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3" w:type="pct"/>
          </w:tcPr>
          <w:p w14:paraId="5AD4279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</w:tcPr>
          <w:p w14:paraId="1800DDEC" w14:textId="14D962E6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744E746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00D5AE07" w14:textId="79188D5B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(90)</w:t>
            </w:r>
          </w:p>
        </w:tc>
        <w:tc>
          <w:tcPr>
            <w:tcW w:w="86" w:type="pct"/>
          </w:tcPr>
          <w:p w14:paraId="2082050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3706D5A0" w14:textId="4CEEA3C3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(410)</w:t>
            </w:r>
          </w:p>
        </w:tc>
        <w:tc>
          <w:tcPr>
            <w:tcW w:w="88" w:type="pct"/>
          </w:tcPr>
          <w:p w14:paraId="1C3E2D7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1861D671" w14:textId="6BB93F68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7C6C5BB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6407F4FD" w14:textId="0791DC5F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(43)</w:t>
            </w:r>
          </w:p>
        </w:tc>
        <w:tc>
          <w:tcPr>
            <w:tcW w:w="90" w:type="pct"/>
          </w:tcPr>
          <w:p w14:paraId="204E890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7FEB48FF" w14:textId="39F6D89B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(543)</w:t>
            </w:r>
          </w:p>
        </w:tc>
      </w:tr>
      <w:tr w:rsidR="00743174" w:rsidRPr="00D46953" w14:paraId="0C0A6564" w14:textId="77777777" w:rsidTr="00D4329D">
        <w:tc>
          <w:tcPr>
            <w:tcW w:w="1594" w:type="pct"/>
          </w:tcPr>
          <w:p w14:paraId="745E5C73" w14:textId="29CB1451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3" w:type="pct"/>
          </w:tcPr>
          <w:p w14:paraId="630DAA2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1E45847E" w14:textId="3AC0D2BB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76,205</w:t>
            </w:r>
          </w:p>
        </w:tc>
        <w:tc>
          <w:tcPr>
            <w:tcW w:w="86" w:type="pct"/>
          </w:tcPr>
          <w:p w14:paraId="6BF8A5F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3D031C64" w14:textId="3275BAA8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209,581</w:t>
            </w:r>
          </w:p>
        </w:tc>
        <w:tc>
          <w:tcPr>
            <w:tcW w:w="86" w:type="pct"/>
          </w:tcPr>
          <w:p w14:paraId="3B64FC5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2C30C762" w14:textId="6B7576C0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17,100</w:t>
            </w:r>
          </w:p>
        </w:tc>
        <w:tc>
          <w:tcPr>
            <w:tcW w:w="88" w:type="pct"/>
          </w:tcPr>
          <w:p w14:paraId="665DBC2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35086EA0" w14:textId="4C446CC9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18,568</w:t>
            </w:r>
          </w:p>
        </w:tc>
        <w:tc>
          <w:tcPr>
            <w:tcW w:w="86" w:type="pct"/>
          </w:tcPr>
          <w:p w14:paraId="1F88C20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5C88281C" w14:textId="55AF7AD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6E77A26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7E9DEFED" w14:textId="0750712C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321,454</w:t>
            </w:r>
          </w:p>
        </w:tc>
      </w:tr>
      <w:tr w:rsidR="00743174" w:rsidRPr="00D46953" w14:paraId="5C9CA4B7" w14:textId="77777777" w:rsidTr="00D4329D">
        <w:tc>
          <w:tcPr>
            <w:tcW w:w="1594" w:type="pct"/>
          </w:tcPr>
          <w:p w14:paraId="05E05E69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83" w:type="pct"/>
          </w:tcPr>
          <w:p w14:paraId="0B9294A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15D681E" w14:textId="1764994B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1,106</w:t>
            </w:r>
          </w:p>
        </w:tc>
        <w:tc>
          <w:tcPr>
            <w:tcW w:w="86" w:type="pct"/>
          </w:tcPr>
          <w:p w14:paraId="4770092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301B4D12" w14:textId="6760E27D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4,965</w:t>
            </w:r>
          </w:p>
        </w:tc>
        <w:tc>
          <w:tcPr>
            <w:tcW w:w="86" w:type="pct"/>
          </w:tcPr>
          <w:p w14:paraId="22687EB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1DD1D76C" w14:textId="5705C235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1,013</w:t>
            </w:r>
          </w:p>
        </w:tc>
        <w:tc>
          <w:tcPr>
            <w:tcW w:w="88" w:type="pct"/>
          </w:tcPr>
          <w:p w14:paraId="164212C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7FD6BC72" w14:textId="1B713741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6C085A0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17736949" w14:textId="40681838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2,872</w:t>
            </w:r>
          </w:p>
        </w:tc>
        <w:tc>
          <w:tcPr>
            <w:tcW w:w="90" w:type="pct"/>
          </w:tcPr>
          <w:p w14:paraId="419AD0C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6B48A2DB" w14:textId="38455D32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9,956</w:t>
            </w:r>
          </w:p>
        </w:tc>
      </w:tr>
      <w:tr w:rsidR="00743174" w:rsidRPr="00D46953" w14:paraId="46349C8A" w14:textId="77777777" w:rsidTr="00D4329D">
        <w:tc>
          <w:tcPr>
            <w:tcW w:w="1594" w:type="pct"/>
          </w:tcPr>
          <w:p w14:paraId="0A399093" w14:textId="3B40B180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1A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83" w:type="pct"/>
          </w:tcPr>
          <w:p w14:paraId="5D6C00D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368FCBE" w14:textId="5889EEE3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  <w:tc>
          <w:tcPr>
            <w:tcW w:w="86" w:type="pct"/>
          </w:tcPr>
          <w:p w14:paraId="3DB4C73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5B4A3ED3" w14:textId="5F6F80B7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1,050</w:t>
            </w:r>
          </w:p>
        </w:tc>
        <w:tc>
          <w:tcPr>
            <w:tcW w:w="86" w:type="pct"/>
          </w:tcPr>
          <w:p w14:paraId="4A58FBF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52C63DD7" w14:textId="104313CE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88" w:type="pct"/>
          </w:tcPr>
          <w:p w14:paraId="1A3F538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0A73FD2C" w14:textId="61618317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1EC42B0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66B334D5" w14:textId="37761B61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(1,385)</w:t>
            </w:r>
          </w:p>
        </w:tc>
        <w:tc>
          <w:tcPr>
            <w:tcW w:w="90" w:type="pct"/>
          </w:tcPr>
          <w:p w14:paraId="03FEBD4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5EB0F85B" w14:textId="58151251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43174" w:rsidRPr="00D46953" w14:paraId="63BBBEC5" w14:textId="77777777" w:rsidTr="00D4329D">
        <w:tc>
          <w:tcPr>
            <w:tcW w:w="1594" w:type="pct"/>
          </w:tcPr>
          <w:p w14:paraId="057FEAD0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3" w:type="pct"/>
          </w:tcPr>
          <w:p w14:paraId="175FE9C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</w:tcPr>
          <w:p w14:paraId="55995F2C" w14:textId="23F048A5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77E504E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27FB1885" w14:textId="0514BEC1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(3,418)</w:t>
            </w:r>
          </w:p>
        </w:tc>
        <w:tc>
          <w:tcPr>
            <w:tcW w:w="86" w:type="pct"/>
          </w:tcPr>
          <w:p w14:paraId="66E87C1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7FEE172F" w14:textId="37F25F83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(1,882)</w:t>
            </w:r>
          </w:p>
        </w:tc>
        <w:tc>
          <w:tcPr>
            <w:tcW w:w="88" w:type="pct"/>
          </w:tcPr>
          <w:p w14:paraId="6BFC5E2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4BB61182" w14:textId="74EEF852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22CA796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4C9F26D9" w14:textId="4F9A5373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90" w:type="pct"/>
          </w:tcPr>
          <w:p w14:paraId="10A23DE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3B2DB669" w14:textId="4A5ACC8F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(5,301)</w:t>
            </w:r>
          </w:p>
        </w:tc>
      </w:tr>
      <w:tr w:rsidR="00743174" w:rsidRPr="00604687" w14:paraId="2F7EAC74" w14:textId="77777777" w:rsidTr="00D4329D">
        <w:tc>
          <w:tcPr>
            <w:tcW w:w="1594" w:type="pct"/>
          </w:tcPr>
          <w:p w14:paraId="34928999" w14:textId="4F7D2714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3" w:type="pct"/>
          </w:tcPr>
          <w:p w14:paraId="74B579F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7115BCB8" w14:textId="1CC4AA54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77,532</w:t>
            </w:r>
          </w:p>
        </w:tc>
        <w:tc>
          <w:tcPr>
            <w:tcW w:w="86" w:type="pct"/>
          </w:tcPr>
          <w:p w14:paraId="69F5C89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151C47E8" w14:textId="6904923A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212,178</w:t>
            </w:r>
          </w:p>
        </w:tc>
        <w:tc>
          <w:tcPr>
            <w:tcW w:w="86" w:type="pct"/>
          </w:tcPr>
          <w:p w14:paraId="78FF51F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75F863E4" w14:textId="4D218ED4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16,345</w:t>
            </w:r>
          </w:p>
        </w:tc>
        <w:tc>
          <w:tcPr>
            <w:tcW w:w="88" w:type="pct"/>
          </w:tcPr>
          <w:p w14:paraId="551D291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5ABD927F" w14:textId="02253757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18,568</w:t>
            </w:r>
          </w:p>
        </w:tc>
        <w:tc>
          <w:tcPr>
            <w:tcW w:w="86" w:type="pct"/>
          </w:tcPr>
          <w:p w14:paraId="35A9EEC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533902B5" w14:textId="459A778D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1,486</w:t>
            </w:r>
          </w:p>
        </w:tc>
        <w:tc>
          <w:tcPr>
            <w:tcW w:w="90" w:type="pct"/>
          </w:tcPr>
          <w:p w14:paraId="4D29B41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53EFBEFC" w14:textId="058BFB84" w:rsidR="00743174" w:rsidRPr="00F85122" w:rsidRDefault="00DB0A36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326,109</w:t>
            </w:r>
          </w:p>
        </w:tc>
      </w:tr>
      <w:tr w:rsidR="00743174" w:rsidRPr="00604687" w14:paraId="5B6D4D7F" w14:textId="77777777" w:rsidTr="00D4329D">
        <w:tc>
          <w:tcPr>
            <w:tcW w:w="1594" w:type="pct"/>
          </w:tcPr>
          <w:p w14:paraId="29AAAEFD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1407F96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10F6AD1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625A532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3E358B5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72F3F9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AA7DD3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74DEAB3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1D5B898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5BB8594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4A4528E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5A3FA77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707A5B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3174" w:rsidRPr="00604687" w14:paraId="2E6D8C60" w14:textId="77777777" w:rsidTr="00D4329D">
        <w:tc>
          <w:tcPr>
            <w:tcW w:w="1594" w:type="pct"/>
          </w:tcPr>
          <w:p w14:paraId="1DBED15F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3C72DE7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1DCE24F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86E1E5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038E789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BB557A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46EF915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6FA8300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2247E3A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AF42B7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44356DB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50BF09B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4BE5154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3174" w:rsidRPr="00F6264D" w14:paraId="79891271" w14:textId="77777777" w:rsidTr="00D4329D">
        <w:tc>
          <w:tcPr>
            <w:tcW w:w="1594" w:type="pct"/>
          </w:tcPr>
          <w:p w14:paraId="02D5D1DA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5FE0383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37D878C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69E7E5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0962198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137A8A9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5F248DD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18614A2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676712C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7848879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11861B7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60D7C6C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50F2468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3174" w:rsidRPr="00F6264D" w14:paraId="53B05404" w14:textId="77777777" w:rsidTr="00D4329D">
        <w:tc>
          <w:tcPr>
            <w:tcW w:w="1594" w:type="pct"/>
          </w:tcPr>
          <w:p w14:paraId="1A9571FD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242B0F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038C5E4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B08D22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5C72391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5061AC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763E06D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498D83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36ACABA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1941D31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0D4B5C9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1F2BDAC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707500E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3174" w:rsidRPr="00F6264D" w14:paraId="58BCFE37" w14:textId="77777777" w:rsidTr="00D4329D">
        <w:tc>
          <w:tcPr>
            <w:tcW w:w="1594" w:type="pct"/>
          </w:tcPr>
          <w:p w14:paraId="04A5C023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65C8B9F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6093C60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020A6F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1FB293A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0D6FE1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72DE16A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D174F1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12422A8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F65681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4056E9E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61595CC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3C4907C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3174" w:rsidRPr="00F6264D" w14:paraId="4B75EF07" w14:textId="77777777" w:rsidTr="00D4329D">
        <w:tc>
          <w:tcPr>
            <w:tcW w:w="1594" w:type="pct"/>
          </w:tcPr>
          <w:p w14:paraId="2E93FCFD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E5D401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5A70857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9BC778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3E432FD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28F403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3C9F7A8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D2BC91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23CE0E2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301109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4AE602F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750D7C1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215EC34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3174" w:rsidRPr="00F6264D" w14:paraId="6D49A883" w14:textId="77777777" w:rsidTr="00D4329D">
        <w:tc>
          <w:tcPr>
            <w:tcW w:w="1594" w:type="pct"/>
          </w:tcPr>
          <w:p w14:paraId="3ADE47F5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C7B5F3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22" w:type="pct"/>
            <w:gridSpan w:val="11"/>
          </w:tcPr>
          <w:p w14:paraId="5260F952" w14:textId="4E09A0E0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174" w:rsidRPr="00F6264D" w14:paraId="64307C5F" w14:textId="77777777" w:rsidTr="00D4329D">
        <w:tc>
          <w:tcPr>
            <w:tcW w:w="1594" w:type="pct"/>
          </w:tcPr>
          <w:p w14:paraId="3DD28EBE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35D5D4CC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36A018B9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7A3A11D9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51BAF141" w14:textId="1A01D561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4F0C703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สิทธิการใช้ที่ดิน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0BC6297A" w14:textId="2B3960A5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6" w:type="pct"/>
          </w:tcPr>
          <w:p w14:paraId="4C31DF2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6ABAC214" w14:textId="77777777" w:rsidR="00743174" w:rsidRDefault="00743174" w:rsidP="0074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5A8829" w14:textId="77777777" w:rsidR="00743174" w:rsidRDefault="00743174" w:rsidP="0074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7925D2" w14:textId="19B46384" w:rsidR="00743174" w:rsidRPr="00F85122" w:rsidRDefault="00743174" w:rsidP="0074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304A86A1" w14:textId="69ACDE7A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12" w:type="pct"/>
            <w:gridSpan w:val="3"/>
          </w:tcPr>
          <w:p w14:paraId="4FF34857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40712642" w14:textId="20F0C64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4FD577B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742C6720" w14:textId="4B5F4542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94" w:type="pct"/>
          </w:tcPr>
          <w:p w14:paraId="4A0FBBC5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F8368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09A4F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D21EC" w14:textId="35E0DD8F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6" w:type="pct"/>
          </w:tcPr>
          <w:p w14:paraId="698B38C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1251A977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1BC60" w14:textId="7FF26D22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</w:t>
            </w:r>
            <w:r w:rsidRPr="00CF479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ง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ก่อสร้าง</w:t>
            </w:r>
          </w:p>
          <w:p w14:paraId="1D0DB5D6" w14:textId="7CD484AA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0" w:type="pct"/>
          </w:tcPr>
          <w:p w14:paraId="3205852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749D3C3E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CAC15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542004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2A5D4" w14:textId="74E2794B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3174" w:rsidRPr="00F6264D" w14:paraId="796E5E5F" w14:textId="77777777" w:rsidTr="00D4329D">
        <w:tc>
          <w:tcPr>
            <w:tcW w:w="1594" w:type="pct"/>
          </w:tcPr>
          <w:p w14:paraId="332037DB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60BA33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22" w:type="pct"/>
            <w:gridSpan w:val="11"/>
          </w:tcPr>
          <w:p w14:paraId="4CAF3AC4" w14:textId="542B312A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43174" w:rsidRPr="00F6264D" w14:paraId="480B2E08" w14:textId="77777777" w:rsidTr="00D4329D">
        <w:tc>
          <w:tcPr>
            <w:tcW w:w="1594" w:type="pct"/>
          </w:tcPr>
          <w:p w14:paraId="1F331242" w14:textId="2B8FD9F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83" w:type="pct"/>
          </w:tcPr>
          <w:p w14:paraId="055029A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6F5982B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57F88B0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74FAA91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F36BD5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020B6E2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0B8CBD8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3150DB1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5F0C38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008AE58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6B936FE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1239A21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3174" w:rsidRPr="003116A8" w14:paraId="055C94CD" w14:textId="77777777" w:rsidTr="00D4329D">
        <w:tc>
          <w:tcPr>
            <w:tcW w:w="1594" w:type="pct"/>
          </w:tcPr>
          <w:p w14:paraId="6FF1CA29" w14:textId="15917533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83" w:type="pct"/>
          </w:tcPr>
          <w:p w14:paraId="29E57E4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64296B16" w14:textId="4D2E0F4B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43174">
              <w:rPr>
                <w:rFonts w:ascii="Angsana New" w:hAnsi="Angsana New"/>
                <w:sz w:val="28"/>
                <w:szCs w:val="28"/>
                <w:lang w:val="en-US"/>
              </w:rPr>
              <w:t>54,240</w:t>
            </w:r>
          </w:p>
        </w:tc>
        <w:tc>
          <w:tcPr>
            <w:tcW w:w="86" w:type="pct"/>
          </w:tcPr>
          <w:p w14:paraId="23FE2547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67E8D90D" w14:textId="50496D3E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743174">
              <w:rPr>
                <w:rFonts w:ascii="Angsana New" w:hAnsi="Angsana New"/>
                <w:sz w:val="28"/>
                <w:szCs w:val="28"/>
                <w:lang w:val="en-US"/>
              </w:rPr>
              <w:t>166,515</w:t>
            </w:r>
          </w:p>
        </w:tc>
        <w:tc>
          <w:tcPr>
            <w:tcW w:w="86" w:type="pct"/>
          </w:tcPr>
          <w:p w14:paraId="6ADBB3C4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14:paraId="098C6390" w14:textId="4F2A189C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3174">
              <w:rPr>
                <w:rFonts w:ascii="Angsana New" w:hAnsi="Angsana New"/>
                <w:sz w:val="28"/>
                <w:szCs w:val="28"/>
                <w:lang w:val="en-US"/>
              </w:rPr>
              <w:t>16,099</w:t>
            </w:r>
          </w:p>
        </w:tc>
        <w:tc>
          <w:tcPr>
            <w:tcW w:w="88" w:type="pct"/>
          </w:tcPr>
          <w:p w14:paraId="69D43A71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14:paraId="0DD2E48F" w14:textId="7C9BD265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743174">
              <w:rPr>
                <w:rFonts w:ascii="Angsana New" w:hAnsi="Angsana New"/>
                <w:sz w:val="28"/>
                <w:szCs w:val="28"/>
                <w:lang w:val="en-US"/>
              </w:rPr>
              <w:t>11,096</w:t>
            </w:r>
          </w:p>
        </w:tc>
        <w:tc>
          <w:tcPr>
            <w:tcW w:w="86" w:type="pct"/>
          </w:tcPr>
          <w:p w14:paraId="6E96FDD0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</w:tcPr>
          <w:p w14:paraId="319419C9" w14:textId="2FA1A144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317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19AE0C5D" w14:textId="77777777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</w:tcPr>
          <w:p w14:paraId="451D052E" w14:textId="375915D1" w:rsidR="00743174" w:rsidRP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743174">
              <w:rPr>
                <w:rFonts w:ascii="Angsana New" w:hAnsi="Angsana New"/>
                <w:sz w:val="28"/>
                <w:szCs w:val="28"/>
                <w:lang w:val="en-US"/>
              </w:rPr>
              <w:t>247,950</w:t>
            </w:r>
          </w:p>
        </w:tc>
      </w:tr>
      <w:tr w:rsidR="00743174" w:rsidRPr="00F6264D" w14:paraId="1F6D33FC" w14:textId="77777777" w:rsidTr="00D4329D">
        <w:tc>
          <w:tcPr>
            <w:tcW w:w="1594" w:type="pct"/>
          </w:tcPr>
          <w:p w14:paraId="4BC51CD7" w14:textId="2F22AD9E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83" w:type="pct"/>
          </w:tcPr>
          <w:p w14:paraId="63F04FED" w14:textId="689AE085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</w:tcPr>
          <w:p w14:paraId="15371F8D" w14:textId="6B300236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3,431</w:t>
            </w:r>
          </w:p>
        </w:tc>
        <w:tc>
          <w:tcPr>
            <w:tcW w:w="86" w:type="pct"/>
          </w:tcPr>
          <w:p w14:paraId="7EC21FA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7844B1FD" w14:textId="29C789EB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11,487</w:t>
            </w:r>
          </w:p>
        </w:tc>
        <w:tc>
          <w:tcPr>
            <w:tcW w:w="86" w:type="pct"/>
          </w:tcPr>
          <w:p w14:paraId="7E6D27D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14:paraId="3C9DBFAA" w14:textId="720910FC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492</w:t>
            </w:r>
          </w:p>
        </w:tc>
        <w:tc>
          <w:tcPr>
            <w:tcW w:w="88" w:type="pct"/>
          </w:tcPr>
          <w:p w14:paraId="0ACEB9E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14:paraId="37BE5790" w14:textId="2FBC1B99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2,832</w:t>
            </w:r>
          </w:p>
        </w:tc>
        <w:tc>
          <w:tcPr>
            <w:tcW w:w="86" w:type="pct"/>
          </w:tcPr>
          <w:p w14:paraId="1C32133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</w:tcPr>
          <w:p w14:paraId="48171D83" w14:textId="459726CC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39D3F4D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</w:tcPr>
          <w:p w14:paraId="1364DC89" w14:textId="7DF06F56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18,242</w:t>
            </w:r>
          </w:p>
        </w:tc>
      </w:tr>
      <w:tr w:rsidR="00743174" w:rsidRPr="00F6264D" w14:paraId="6DE039AD" w14:textId="77777777" w:rsidTr="00D4329D">
        <w:tc>
          <w:tcPr>
            <w:tcW w:w="1594" w:type="pct"/>
          </w:tcPr>
          <w:p w14:paraId="0B364598" w14:textId="4CFEC733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3" w:type="pct"/>
          </w:tcPr>
          <w:p w14:paraId="3C1889A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146660D5" w14:textId="014795DA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369D7A9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5274909A" w14:textId="394F77BD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(90)</w:t>
            </w:r>
          </w:p>
        </w:tc>
        <w:tc>
          <w:tcPr>
            <w:tcW w:w="86" w:type="pct"/>
          </w:tcPr>
          <w:p w14:paraId="5CDC420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08DEF253" w14:textId="09061943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(410)</w:t>
            </w:r>
          </w:p>
        </w:tc>
        <w:tc>
          <w:tcPr>
            <w:tcW w:w="88" w:type="pct"/>
          </w:tcPr>
          <w:p w14:paraId="6C03087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4B685415" w14:textId="11AF9719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7C6E92E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390689A0" w14:textId="111524F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4ADA939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E5C16B7" w14:textId="4247163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(500)</w:t>
            </w:r>
          </w:p>
        </w:tc>
      </w:tr>
      <w:tr w:rsidR="00743174" w:rsidRPr="00F6264D" w14:paraId="3FC7581A" w14:textId="77777777" w:rsidTr="00D4329D">
        <w:tc>
          <w:tcPr>
            <w:tcW w:w="1594" w:type="pct"/>
          </w:tcPr>
          <w:p w14:paraId="7AC67CDA" w14:textId="5C30F47D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3" w:type="pct"/>
          </w:tcPr>
          <w:p w14:paraId="2BB0B22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34AF5EDB" w14:textId="0076802D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57,671</w:t>
            </w:r>
          </w:p>
        </w:tc>
        <w:tc>
          <w:tcPr>
            <w:tcW w:w="86" w:type="pct"/>
          </w:tcPr>
          <w:p w14:paraId="46D6C57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3862FC4A" w14:textId="2B485773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177,912</w:t>
            </w:r>
          </w:p>
        </w:tc>
        <w:tc>
          <w:tcPr>
            <w:tcW w:w="86" w:type="pct"/>
          </w:tcPr>
          <w:p w14:paraId="48757F5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EA3325A" w14:textId="39234FFA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16,181</w:t>
            </w:r>
          </w:p>
        </w:tc>
        <w:tc>
          <w:tcPr>
            <w:tcW w:w="88" w:type="pct"/>
          </w:tcPr>
          <w:p w14:paraId="35CF894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75D32A4F" w14:textId="51DAED44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13,928</w:t>
            </w:r>
          </w:p>
        </w:tc>
        <w:tc>
          <w:tcPr>
            <w:tcW w:w="86" w:type="pct"/>
          </w:tcPr>
          <w:p w14:paraId="410B02A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5E716E26" w14:textId="186EAAF0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409B8B7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A41F7AC" w14:textId="6C8CB1E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265,692</w:t>
            </w:r>
          </w:p>
        </w:tc>
      </w:tr>
      <w:tr w:rsidR="00743174" w:rsidRPr="00F6264D" w14:paraId="180DB4B7" w14:textId="77777777" w:rsidTr="00D4329D">
        <w:tc>
          <w:tcPr>
            <w:tcW w:w="1594" w:type="pct"/>
          </w:tcPr>
          <w:p w14:paraId="5D8BB662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83" w:type="pct"/>
          </w:tcPr>
          <w:p w14:paraId="53E0BEBE" w14:textId="6E770340" w:rsidR="00743174" w:rsidRPr="003C5C27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</w:tcPr>
          <w:p w14:paraId="70026380" w14:textId="0F924E2C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3,510</w:t>
            </w:r>
          </w:p>
        </w:tc>
        <w:tc>
          <w:tcPr>
            <w:tcW w:w="86" w:type="pct"/>
          </w:tcPr>
          <w:p w14:paraId="26B0159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4C3937DE" w14:textId="4A2D6ADD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9,671</w:t>
            </w:r>
          </w:p>
        </w:tc>
        <w:tc>
          <w:tcPr>
            <w:tcW w:w="86" w:type="pct"/>
          </w:tcPr>
          <w:p w14:paraId="4A211CB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14:paraId="73573C85" w14:textId="72EC1D88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618</w:t>
            </w:r>
          </w:p>
        </w:tc>
        <w:tc>
          <w:tcPr>
            <w:tcW w:w="88" w:type="pct"/>
          </w:tcPr>
          <w:p w14:paraId="74B9A25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14:paraId="1094DBC4" w14:textId="0D79AB04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2,099</w:t>
            </w:r>
          </w:p>
        </w:tc>
        <w:tc>
          <w:tcPr>
            <w:tcW w:w="86" w:type="pct"/>
          </w:tcPr>
          <w:p w14:paraId="39BF95B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</w:tcPr>
          <w:p w14:paraId="05DE7694" w14:textId="11FD0AC0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4277C5F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</w:tcPr>
          <w:p w14:paraId="07F3338F" w14:textId="0788B0E1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15,898</w:t>
            </w:r>
          </w:p>
        </w:tc>
      </w:tr>
      <w:tr w:rsidR="00743174" w:rsidRPr="00F6264D" w14:paraId="2233FEC3" w14:textId="77777777" w:rsidTr="00D4329D">
        <w:tc>
          <w:tcPr>
            <w:tcW w:w="1594" w:type="pct"/>
          </w:tcPr>
          <w:p w14:paraId="7351E614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3" w:type="pct"/>
          </w:tcPr>
          <w:p w14:paraId="27F47AB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691566AB" w14:textId="7ACDA461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7510AF4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1C21D625" w14:textId="60617BDB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(3,317)</w:t>
            </w:r>
          </w:p>
        </w:tc>
        <w:tc>
          <w:tcPr>
            <w:tcW w:w="86" w:type="pct"/>
          </w:tcPr>
          <w:p w14:paraId="592113B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4FD6DBA" w14:textId="44F7EA80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(1,882)</w:t>
            </w:r>
          </w:p>
        </w:tc>
        <w:tc>
          <w:tcPr>
            <w:tcW w:w="88" w:type="pct"/>
          </w:tcPr>
          <w:p w14:paraId="69675F2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3DBA01D5" w14:textId="0FA26869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23E517B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26CC2220" w14:textId="33921BFA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0045DA2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2CECA4F" w14:textId="44781FD5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(5,199)</w:t>
            </w:r>
          </w:p>
        </w:tc>
      </w:tr>
      <w:tr w:rsidR="00743174" w:rsidRPr="00604687" w14:paraId="411BE541" w14:textId="77777777" w:rsidTr="00D4329D">
        <w:tc>
          <w:tcPr>
            <w:tcW w:w="1594" w:type="pct"/>
          </w:tcPr>
          <w:p w14:paraId="3FC13A51" w14:textId="3BEA3F3A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3" w:type="pct"/>
          </w:tcPr>
          <w:p w14:paraId="72E6F94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21F73B45" w14:textId="6E32AA08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61,181</w:t>
            </w:r>
          </w:p>
        </w:tc>
        <w:tc>
          <w:tcPr>
            <w:tcW w:w="86" w:type="pct"/>
          </w:tcPr>
          <w:p w14:paraId="24A98B6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1754BC64" w14:textId="6F009447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184,266</w:t>
            </w:r>
          </w:p>
        </w:tc>
        <w:tc>
          <w:tcPr>
            <w:tcW w:w="86" w:type="pct"/>
          </w:tcPr>
          <w:p w14:paraId="28CC0BF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36F4C393" w14:textId="30A3E562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14,917</w:t>
            </w:r>
          </w:p>
        </w:tc>
        <w:tc>
          <w:tcPr>
            <w:tcW w:w="88" w:type="pct"/>
          </w:tcPr>
          <w:p w14:paraId="66FFAFF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7A0FC26B" w14:textId="3A7E151F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16,027</w:t>
            </w:r>
          </w:p>
        </w:tc>
        <w:tc>
          <w:tcPr>
            <w:tcW w:w="86" w:type="pct"/>
          </w:tcPr>
          <w:p w14:paraId="49A27B9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796BCE94" w14:textId="07481074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37E1009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4DE0B8BC" w14:textId="4AD0698C" w:rsidR="00743174" w:rsidRPr="00F85122" w:rsidRDefault="000D07E0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276,391</w:t>
            </w:r>
          </w:p>
        </w:tc>
      </w:tr>
      <w:tr w:rsidR="00743174" w:rsidRPr="00604687" w14:paraId="52F73705" w14:textId="77777777" w:rsidTr="00D4329D">
        <w:tc>
          <w:tcPr>
            <w:tcW w:w="1594" w:type="pct"/>
          </w:tcPr>
          <w:p w14:paraId="6636CA19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5EF418F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56EAD8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1204AA5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5807238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24EA785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2175EF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65A3473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43F074E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7AC2A7C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18AB448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pct"/>
          </w:tcPr>
          <w:p w14:paraId="7D71A52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0BDA5B8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3174" w:rsidRPr="00604687" w14:paraId="7DB48D4D" w14:textId="77777777" w:rsidTr="00D4329D">
        <w:tc>
          <w:tcPr>
            <w:tcW w:w="1594" w:type="pct"/>
          </w:tcPr>
          <w:p w14:paraId="44834861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B7C899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73B6D28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47B73DE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5BCF0EC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175C64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0E4536B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104FD90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62469CC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49F8EB4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6D663DE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0662D67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8C94DA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743174" w:rsidRPr="00604687" w14:paraId="6FD7750B" w14:textId="77777777" w:rsidTr="00D4329D">
        <w:tc>
          <w:tcPr>
            <w:tcW w:w="1594" w:type="pct"/>
          </w:tcPr>
          <w:p w14:paraId="717B601F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2523673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A3AAC3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17EDF65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1F10A6E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5CDF94F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0863295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5F35C55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2CE1B46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69D222D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3D905D8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666053A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875876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743174" w:rsidRPr="00604687" w14:paraId="3A81D77C" w14:textId="77777777" w:rsidTr="00D4329D">
        <w:tc>
          <w:tcPr>
            <w:tcW w:w="1594" w:type="pct"/>
          </w:tcPr>
          <w:p w14:paraId="24D08D9E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6FD5BDC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75DDDA1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5B04DF7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64FD2E0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5FDC521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2245D3A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6BD5C0A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024D953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7562869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5FD25BB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2415A55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6D74F25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743174" w:rsidRPr="00604687" w14:paraId="615D5A22" w14:textId="77777777" w:rsidTr="00D4329D">
        <w:tc>
          <w:tcPr>
            <w:tcW w:w="1594" w:type="pct"/>
          </w:tcPr>
          <w:p w14:paraId="129DC56D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49ABA33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8A14CC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F0C037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4AED4EB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CF1603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23056F2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228716F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3388169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6D735B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093449F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3605F06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CE391C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743174" w:rsidRPr="00604687" w14:paraId="139E9110" w14:textId="77777777" w:rsidTr="00D4329D">
        <w:tc>
          <w:tcPr>
            <w:tcW w:w="1594" w:type="pct"/>
          </w:tcPr>
          <w:p w14:paraId="5557C36F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22F1678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221E20C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78DB5D1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128FE29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4F3EE5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0D0BE171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1BD4715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400DB0F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6849AAD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6D2C217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510DD6B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AF3BCC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743174" w:rsidRPr="00604687" w14:paraId="15FBB0F0" w14:textId="77777777" w:rsidTr="00D4329D">
        <w:tc>
          <w:tcPr>
            <w:tcW w:w="1594" w:type="pct"/>
          </w:tcPr>
          <w:p w14:paraId="452FDA12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57CDB46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098F121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50B6A09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093B108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9F5DED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2871AE4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2C369B2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45EBE39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586F45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2557A6D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2EA735C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5FC7FB2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743174" w:rsidRPr="00604687" w14:paraId="46DC5450" w14:textId="77777777" w:rsidTr="00D4329D">
        <w:tc>
          <w:tcPr>
            <w:tcW w:w="1594" w:type="pct"/>
          </w:tcPr>
          <w:p w14:paraId="603731F1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4083CA0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022" w:type="pct"/>
            <w:gridSpan w:val="11"/>
          </w:tcPr>
          <w:p w14:paraId="7BB76CF8" w14:textId="5B8343F9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174" w:rsidRPr="00604687" w14:paraId="068D4890" w14:textId="77777777" w:rsidTr="00D4329D">
        <w:tc>
          <w:tcPr>
            <w:tcW w:w="1594" w:type="pct"/>
          </w:tcPr>
          <w:p w14:paraId="0D9B6266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1D1A94A9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AC7D16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สิทธิการใช้ที่ดิน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1FC5D450" w14:textId="3EBA778D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6" w:type="pct"/>
          </w:tcPr>
          <w:p w14:paraId="036ECE6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062A2EAB" w14:textId="77777777" w:rsidR="00743174" w:rsidRDefault="00743174" w:rsidP="0074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C98C03" w14:textId="77777777" w:rsidR="00743174" w:rsidRDefault="00743174" w:rsidP="0074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2A6ECB" w14:textId="1B4D051B" w:rsidR="00743174" w:rsidRPr="00F85122" w:rsidRDefault="00743174" w:rsidP="0074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4CF09730" w14:textId="29E95211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12" w:type="pct"/>
            <w:gridSpan w:val="3"/>
          </w:tcPr>
          <w:p w14:paraId="116DA612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33D8DA15" w14:textId="6875FCBC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2133258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2D5B77AB" w14:textId="42348ED4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94" w:type="pct"/>
          </w:tcPr>
          <w:p w14:paraId="65AB4C04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C1353E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F7D403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0A9B7C" w14:textId="2824770C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6" w:type="pct"/>
          </w:tcPr>
          <w:p w14:paraId="16FBBF0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2B642C7F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FB0483" w14:textId="630AAB8D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</w:t>
            </w:r>
            <w:r w:rsidRPr="00CF479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ง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ก่อสร้าง</w:t>
            </w:r>
          </w:p>
          <w:p w14:paraId="52DB9D32" w14:textId="76E8FBA4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0" w:type="pct"/>
          </w:tcPr>
          <w:p w14:paraId="4E2A6F7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7A9D2D36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E710CB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87A5D9" w14:textId="77777777" w:rsidR="00743174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02FC13" w14:textId="027C3EF3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3174" w:rsidRPr="00604687" w14:paraId="3000E1FA" w14:textId="77777777" w:rsidTr="00D4329D">
        <w:tc>
          <w:tcPr>
            <w:tcW w:w="1594" w:type="pct"/>
          </w:tcPr>
          <w:p w14:paraId="75255FC0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35D745B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022" w:type="pct"/>
            <w:gridSpan w:val="11"/>
          </w:tcPr>
          <w:p w14:paraId="25E3D220" w14:textId="29C96C9F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43174" w:rsidRPr="00604687" w14:paraId="3B90F910" w14:textId="77777777" w:rsidTr="00D4329D">
        <w:tc>
          <w:tcPr>
            <w:tcW w:w="1594" w:type="pct"/>
          </w:tcPr>
          <w:p w14:paraId="71068BE3" w14:textId="77777777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83" w:type="pct"/>
          </w:tcPr>
          <w:p w14:paraId="233171D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3AE8E7A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140B9B0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1C473F93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745EB0A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6FAD11F2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5D96722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6FA69BD5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65B52DC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72A9ADEA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7281D18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795135F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743174" w:rsidRPr="00604687" w14:paraId="2009F987" w14:textId="77777777" w:rsidTr="00D4329D">
        <w:tc>
          <w:tcPr>
            <w:tcW w:w="1594" w:type="pct"/>
          </w:tcPr>
          <w:p w14:paraId="43AF9FAC" w14:textId="52CFBCE4" w:rsidR="00743174" w:rsidRPr="00F85122" w:rsidRDefault="00743174" w:rsidP="00743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10A2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3" w:type="pct"/>
          </w:tcPr>
          <w:p w14:paraId="438D608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21BDDD9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BEB8217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64EA6CB8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1059A9CF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5AD4314E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197465A4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216BF210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45320D1B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2C2D8E9D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6AC4F3A6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20C4269C" w14:textId="77777777" w:rsidR="00743174" w:rsidRPr="00F85122" w:rsidRDefault="00743174" w:rsidP="0074317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10A2B" w:rsidRPr="00BF6132" w14:paraId="0E744567" w14:textId="77777777" w:rsidTr="00D4329D">
        <w:tc>
          <w:tcPr>
            <w:tcW w:w="1594" w:type="pct"/>
          </w:tcPr>
          <w:p w14:paraId="39B67521" w14:textId="30E3955A" w:rsidR="00D10A2B" w:rsidRPr="00F85122" w:rsidRDefault="00D10A2B" w:rsidP="00D10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383" w:type="pct"/>
          </w:tcPr>
          <w:p w14:paraId="27B83899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6160159B" w14:textId="00FC050F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3,310</w:t>
            </w:r>
          </w:p>
        </w:tc>
        <w:tc>
          <w:tcPr>
            <w:tcW w:w="86" w:type="pct"/>
          </w:tcPr>
          <w:p w14:paraId="3E29B4D9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610BC4FE" w14:textId="3A233BE0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31,669</w:t>
            </w:r>
          </w:p>
        </w:tc>
        <w:tc>
          <w:tcPr>
            <w:tcW w:w="86" w:type="pct"/>
          </w:tcPr>
          <w:p w14:paraId="1B912E26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2BA43488" w14:textId="08C7C74A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919</w:t>
            </w:r>
          </w:p>
        </w:tc>
        <w:tc>
          <w:tcPr>
            <w:tcW w:w="88" w:type="pct"/>
          </w:tcPr>
          <w:p w14:paraId="55801F3F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2F3B858F" w14:textId="57F12B8A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197F9857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4F040FD4" w14:textId="1FE86018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pct"/>
          </w:tcPr>
          <w:p w14:paraId="69E02A21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57BD2654" w14:textId="1B725F9C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35,898</w:t>
            </w:r>
          </w:p>
        </w:tc>
      </w:tr>
      <w:tr w:rsidR="00D10A2B" w:rsidRPr="00BF6132" w14:paraId="65898138" w14:textId="77777777" w:rsidTr="00D4329D">
        <w:tc>
          <w:tcPr>
            <w:tcW w:w="1594" w:type="pct"/>
          </w:tcPr>
          <w:p w14:paraId="1D972E94" w14:textId="0933B07C" w:rsidR="00D10A2B" w:rsidRPr="00F85122" w:rsidRDefault="00D10A2B" w:rsidP="00D10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83" w:type="pct"/>
          </w:tcPr>
          <w:p w14:paraId="4BE2930C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4E2FFE70" w14:textId="31854DED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15,224</w:t>
            </w:r>
          </w:p>
        </w:tc>
        <w:tc>
          <w:tcPr>
            <w:tcW w:w="86" w:type="pct"/>
          </w:tcPr>
          <w:p w14:paraId="2240E8AE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2F2B1475" w14:textId="63B1F94B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22BC9DA7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8F8DEA5" w14:textId="7DDF3F35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8" w:type="pct"/>
          </w:tcPr>
          <w:p w14:paraId="3E8224A7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21C4E3CD" w14:textId="3109C3C2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4,640</w:t>
            </w:r>
          </w:p>
        </w:tc>
        <w:tc>
          <w:tcPr>
            <w:tcW w:w="86" w:type="pct"/>
          </w:tcPr>
          <w:p w14:paraId="1963EDBE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29A44354" w14:textId="611A38D8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pct"/>
          </w:tcPr>
          <w:p w14:paraId="1DB7B4ED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2BA49F8C" w14:textId="12A9EE0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19,864</w:t>
            </w:r>
          </w:p>
        </w:tc>
      </w:tr>
      <w:tr w:rsidR="00D10A2B" w:rsidRPr="00BF6132" w14:paraId="3C5C0864" w14:textId="77777777" w:rsidTr="00D4329D">
        <w:tc>
          <w:tcPr>
            <w:tcW w:w="1594" w:type="pct"/>
          </w:tcPr>
          <w:p w14:paraId="672F267F" w14:textId="77777777" w:rsidR="00D10A2B" w:rsidRPr="00F85122" w:rsidRDefault="00D10A2B" w:rsidP="00D10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16E4B838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5F7C0D44" w14:textId="29F2D55E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18,534</w:t>
            </w:r>
          </w:p>
        </w:tc>
        <w:tc>
          <w:tcPr>
            <w:tcW w:w="86" w:type="pct"/>
          </w:tcPr>
          <w:p w14:paraId="3515CA23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</w:tcPr>
          <w:p w14:paraId="1FF871CA" w14:textId="11497AA9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31,669</w:t>
            </w:r>
          </w:p>
        </w:tc>
        <w:tc>
          <w:tcPr>
            <w:tcW w:w="86" w:type="pct"/>
          </w:tcPr>
          <w:p w14:paraId="19321A64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</w:tcPr>
          <w:p w14:paraId="322B3729" w14:textId="75296EBB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919</w:t>
            </w:r>
          </w:p>
        </w:tc>
        <w:tc>
          <w:tcPr>
            <w:tcW w:w="88" w:type="pct"/>
          </w:tcPr>
          <w:p w14:paraId="3EEFE8A6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14BD1075" w14:textId="35DF995C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4,640</w:t>
            </w:r>
          </w:p>
        </w:tc>
        <w:tc>
          <w:tcPr>
            <w:tcW w:w="86" w:type="pct"/>
          </w:tcPr>
          <w:p w14:paraId="342D1E6A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</w:tcPr>
          <w:p w14:paraId="41F48E0B" w14:textId="6D216F0A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pct"/>
          </w:tcPr>
          <w:p w14:paraId="5DFA050D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5BA0A162" w14:textId="42453288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55,762</w:t>
            </w:r>
          </w:p>
        </w:tc>
      </w:tr>
      <w:tr w:rsidR="00D10A2B" w:rsidRPr="00BF6132" w14:paraId="43984A86" w14:textId="77777777" w:rsidTr="00D4329D">
        <w:tc>
          <w:tcPr>
            <w:tcW w:w="1594" w:type="pct"/>
          </w:tcPr>
          <w:p w14:paraId="47AB4F91" w14:textId="74F0D624" w:rsidR="00D10A2B" w:rsidRPr="005D782D" w:rsidRDefault="00D10A2B" w:rsidP="00D10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121843D9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14" w:type="pct"/>
            <w:tcBorders>
              <w:top w:val="double" w:sz="4" w:space="0" w:color="auto"/>
            </w:tcBorders>
          </w:tcPr>
          <w:p w14:paraId="47EF8AF6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6" w:type="pct"/>
          </w:tcPr>
          <w:p w14:paraId="4BB2E2DF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</w:tcPr>
          <w:p w14:paraId="28B6673F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6" w:type="pct"/>
          </w:tcPr>
          <w:p w14:paraId="78A39461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38" w:type="pct"/>
            <w:tcBorders>
              <w:top w:val="double" w:sz="4" w:space="0" w:color="auto"/>
            </w:tcBorders>
          </w:tcPr>
          <w:p w14:paraId="36804BCB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8" w:type="pct"/>
          </w:tcPr>
          <w:p w14:paraId="72E87CA4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394" w:type="pct"/>
            <w:tcBorders>
              <w:top w:val="double" w:sz="4" w:space="0" w:color="auto"/>
            </w:tcBorders>
          </w:tcPr>
          <w:p w14:paraId="5C028DDF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6" w:type="pct"/>
          </w:tcPr>
          <w:p w14:paraId="69098C3C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15" w:type="pct"/>
            <w:tcBorders>
              <w:top w:val="double" w:sz="4" w:space="0" w:color="auto"/>
            </w:tcBorders>
          </w:tcPr>
          <w:p w14:paraId="2E55CD0A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pct"/>
          </w:tcPr>
          <w:p w14:paraId="2CA7BA0C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374" w:type="pct"/>
            <w:tcBorders>
              <w:top w:val="double" w:sz="4" w:space="0" w:color="auto"/>
            </w:tcBorders>
          </w:tcPr>
          <w:p w14:paraId="399927CA" w14:textId="77777777" w:rsidR="00D10A2B" w:rsidRPr="005D782D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D10A2B" w:rsidRPr="00BF6132" w14:paraId="6FF1D3AF" w14:textId="77777777" w:rsidTr="00D4329D">
        <w:tc>
          <w:tcPr>
            <w:tcW w:w="1594" w:type="pct"/>
          </w:tcPr>
          <w:p w14:paraId="31BAAB5D" w14:textId="1F74025E" w:rsidR="00D10A2B" w:rsidRPr="00F85122" w:rsidRDefault="00D10A2B" w:rsidP="00D10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3" w:type="pct"/>
          </w:tcPr>
          <w:p w14:paraId="614CC9C1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9E4C914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902E78C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3F79B330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ADBFD4C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249123AE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6F12803B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33CE5637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DCE3C59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3BEDD6EF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2E5B55EF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00FC73C4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10A2B" w:rsidRPr="00BF6132" w14:paraId="79DFE215" w14:textId="77777777" w:rsidTr="00D4329D">
        <w:tc>
          <w:tcPr>
            <w:tcW w:w="1594" w:type="pct"/>
          </w:tcPr>
          <w:p w14:paraId="2B52C43B" w14:textId="03C17CF6" w:rsidR="00D10A2B" w:rsidRPr="00F85122" w:rsidRDefault="00D10A2B" w:rsidP="00D10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383" w:type="pct"/>
          </w:tcPr>
          <w:p w14:paraId="213EE0C7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044207DD" w14:textId="15C2B5F6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3,296</w:t>
            </w:r>
          </w:p>
        </w:tc>
        <w:tc>
          <w:tcPr>
            <w:tcW w:w="86" w:type="pct"/>
          </w:tcPr>
          <w:p w14:paraId="74346D64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1A5599CE" w14:textId="460E4C1C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27,912</w:t>
            </w:r>
          </w:p>
        </w:tc>
        <w:tc>
          <w:tcPr>
            <w:tcW w:w="86" w:type="pct"/>
          </w:tcPr>
          <w:p w14:paraId="60FA2CB4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7891F06B" w14:textId="0B276487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1,428</w:t>
            </w:r>
          </w:p>
        </w:tc>
        <w:tc>
          <w:tcPr>
            <w:tcW w:w="88" w:type="pct"/>
          </w:tcPr>
          <w:p w14:paraId="11C142D1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3E2D0ED6" w14:textId="7C02AE9F" w:rsidR="00D10A2B" w:rsidRPr="00F85122" w:rsidRDefault="00782429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86" w:type="pct"/>
          </w:tcPr>
          <w:p w14:paraId="619F0972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2D3A5539" w14:textId="031273BF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1,486</w:t>
            </w:r>
          </w:p>
        </w:tc>
        <w:tc>
          <w:tcPr>
            <w:tcW w:w="90" w:type="pct"/>
          </w:tcPr>
          <w:p w14:paraId="31E43A62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BA090CE" w14:textId="1A08D2C6" w:rsidR="00D10A2B" w:rsidRPr="00F85122" w:rsidRDefault="00782429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34,126</w:t>
            </w:r>
          </w:p>
        </w:tc>
      </w:tr>
      <w:tr w:rsidR="00D10A2B" w:rsidRPr="00BF6132" w14:paraId="112B3C4A" w14:textId="77777777" w:rsidTr="00D4329D">
        <w:tc>
          <w:tcPr>
            <w:tcW w:w="1594" w:type="pct"/>
          </w:tcPr>
          <w:p w14:paraId="1CF14920" w14:textId="512F87A6" w:rsidR="00D10A2B" w:rsidRPr="00F85122" w:rsidRDefault="00D10A2B" w:rsidP="00D10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83" w:type="pct"/>
          </w:tcPr>
          <w:p w14:paraId="6F8F1016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E69166C" w14:textId="53670232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13,055</w:t>
            </w:r>
          </w:p>
        </w:tc>
        <w:tc>
          <w:tcPr>
            <w:tcW w:w="86" w:type="pct"/>
          </w:tcPr>
          <w:p w14:paraId="008E25F3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6852804A" w14:textId="2D8AA59D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40108CBF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55F455F9" w14:textId="014837CF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8" w:type="pct"/>
          </w:tcPr>
          <w:p w14:paraId="19932274" w14:textId="02E9EDAA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3C9D6C52" w14:textId="14B4D0CD" w:rsidR="00D10A2B" w:rsidRPr="00F85122" w:rsidRDefault="00782429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2,537</w:t>
            </w:r>
          </w:p>
        </w:tc>
        <w:tc>
          <w:tcPr>
            <w:tcW w:w="86" w:type="pct"/>
          </w:tcPr>
          <w:p w14:paraId="7E5157C2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11A0A2BE" w14:textId="75EF2A45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pct"/>
          </w:tcPr>
          <w:p w14:paraId="5A9010D7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63E2DC53" w14:textId="59D0646A" w:rsidR="00D10A2B" w:rsidRPr="00F85122" w:rsidRDefault="00782429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15,592</w:t>
            </w:r>
          </w:p>
        </w:tc>
      </w:tr>
      <w:tr w:rsidR="00D10A2B" w:rsidRPr="00BF6132" w14:paraId="0DCD6850" w14:textId="77777777" w:rsidTr="00D4329D">
        <w:tc>
          <w:tcPr>
            <w:tcW w:w="1594" w:type="pct"/>
          </w:tcPr>
          <w:p w14:paraId="2AB1216E" w14:textId="77777777" w:rsidR="00D10A2B" w:rsidRPr="00F85122" w:rsidRDefault="00D10A2B" w:rsidP="00D10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685C5306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38E9F3C2" w14:textId="7EBB73BD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16,351</w:t>
            </w:r>
          </w:p>
        </w:tc>
        <w:tc>
          <w:tcPr>
            <w:tcW w:w="86" w:type="pct"/>
          </w:tcPr>
          <w:p w14:paraId="02392682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</w:tcPr>
          <w:p w14:paraId="6586F236" w14:textId="11D6DB99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27,912</w:t>
            </w:r>
          </w:p>
        </w:tc>
        <w:tc>
          <w:tcPr>
            <w:tcW w:w="86" w:type="pct"/>
          </w:tcPr>
          <w:p w14:paraId="0506E92D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</w:tcPr>
          <w:p w14:paraId="752C0882" w14:textId="10771FCA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1,428</w:t>
            </w:r>
          </w:p>
        </w:tc>
        <w:tc>
          <w:tcPr>
            <w:tcW w:w="88" w:type="pct"/>
          </w:tcPr>
          <w:p w14:paraId="354F6707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42303E80" w14:textId="2F8788E9" w:rsidR="00D10A2B" w:rsidRPr="00F85122" w:rsidRDefault="00782429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2,541</w:t>
            </w:r>
          </w:p>
        </w:tc>
        <w:tc>
          <w:tcPr>
            <w:tcW w:w="86" w:type="pct"/>
          </w:tcPr>
          <w:p w14:paraId="4FDA8EDD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</w:tcPr>
          <w:p w14:paraId="0EA79060" w14:textId="26310768" w:rsidR="00D10A2B" w:rsidRPr="00F85122" w:rsidRDefault="000D07E0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1,486</w:t>
            </w:r>
          </w:p>
        </w:tc>
        <w:tc>
          <w:tcPr>
            <w:tcW w:w="90" w:type="pct"/>
          </w:tcPr>
          <w:p w14:paraId="4D5A6F6B" w14:textId="77777777" w:rsidR="00D10A2B" w:rsidRPr="00F85122" w:rsidRDefault="00D10A2B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21712CB9" w14:textId="6A20E1CD" w:rsidR="00D10A2B" w:rsidRPr="00F85122" w:rsidRDefault="00782429" w:rsidP="00D10A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49,718</w:t>
            </w:r>
          </w:p>
        </w:tc>
      </w:tr>
    </w:tbl>
    <w:p w14:paraId="21A01E7A" w14:textId="77777777" w:rsidR="00D61900" w:rsidRPr="003A2CF3" w:rsidRDefault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500001F" w14:textId="06624752" w:rsidR="003A2CF3" w:rsidRDefault="00AA5708" w:rsidP="00D43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57"/>
        <w:jc w:val="thaiDistribute"/>
        <w:rPr>
          <w:rFonts w:asciiTheme="majorBidi" w:hAnsiTheme="majorBidi" w:cstheme="majorBidi"/>
          <w:sz w:val="30"/>
          <w:szCs w:val="30"/>
          <w:cs/>
        </w:rPr>
        <w:sectPr w:rsidR="003A2CF3" w:rsidSect="00EB002E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ในปี </w:t>
      </w:r>
      <w:r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D10A2B">
        <w:rPr>
          <w:rFonts w:asciiTheme="majorBidi" w:hAnsiTheme="majorBidi" w:cstheme="majorBidi"/>
          <w:sz w:val="30"/>
          <w:szCs w:val="30"/>
          <w:lang w:eastAsia="x-none"/>
        </w:rPr>
        <w:t>8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A2CF3"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>ต้นทุนการกู้ยืมที่เกี่ยวข้องกับการได้มาซึ่ง</w:t>
      </w:r>
      <w:r w:rsidR="003A2CF3">
        <w:rPr>
          <w:rFonts w:asciiTheme="majorBidi" w:hAnsiTheme="majorBidi" w:cstheme="majorBidi" w:hint="cs"/>
          <w:sz w:val="30"/>
          <w:szCs w:val="30"/>
          <w:cs/>
          <w:lang w:eastAsia="x-none"/>
        </w:rPr>
        <w:t>เครื่องจักร</w:t>
      </w:r>
      <w:r w:rsidR="003A2CF3"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ใหม่ที่ได้บันทึกเป็นส่วนหนึ่งของต้นทุนสินทรัพย์ของกลุ่มบริษัทมีจํานวน </w:t>
      </w:r>
      <w:r w:rsidR="004E0E42">
        <w:rPr>
          <w:rFonts w:asciiTheme="majorBidi" w:hAnsiTheme="majorBidi" w:cstheme="majorBidi"/>
          <w:sz w:val="30"/>
          <w:szCs w:val="30"/>
          <w:lang w:eastAsia="x-none"/>
        </w:rPr>
        <w:t>6.2</w:t>
      </w:r>
      <w:r w:rsidR="003A2CF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A2CF3"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="00114BED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(</w:t>
      </w:r>
      <w:r w:rsidR="003A2CF3" w:rsidRPr="0077547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D10A2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7</w:t>
      </w:r>
      <w:r w:rsidR="003A2CF3" w:rsidRPr="0077547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:</w:t>
      </w:r>
      <w:r w:rsidR="00CC52F4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10A2B" w:rsidRPr="00D10A2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8.30</w:t>
      </w:r>
      <w:r w:rsidR="00CC52F4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CC52F4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ล้านบาท</w:t>
      </w:r>
      <w:r w:rsidR="00114BED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)</w:t>
      </w:r>
      <w:r w:rsidR="00D4329D">
        <w:rPr>
          <w:rFonts w:asciiTheme="majorBidi" w:hAnsiTheme="majorBidi" w:cstheme="majorBidi"/>
          <w:i/>
          <w:iCs/>
          <w:sz w:val="30"/>
          <w:szCs w:val="30"/>
          <w:lang w:eastAsia="x-none"/>
        </w:rPr>
        <w:br/>
      </w:r>
      <w:r w:rsidR="003A2CF3" w:rsidRPr="009D097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 </w:t>
      </w:r>
      <w:r w:rsidR="003A2CF3" w:rsidRPr="009D0976">
        <w:rPr>
          <w:rFonts w:asciiTheme="majorBidi" w:hAnsiTheme="majorBidi" w:cstheme="majorBidi"/>
          <w:sz w:val="30"/>
          <w:szCs w:val="30"/>
          <w:cs/>
          <w:lang w:eastAsia="x-none"/>
        </w:rPr>
        <w:t>มีอัตราดอกเบี้ยที่รับรู้</w:t>
      </w:r>
      <w:r w:rsidR="00976A5B" w:rsidRPr="009D097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เป็น </w:t>
      </w:r>
      <w:r w:rsidR="00E91C38">
        <w:rPr>
          <w:rFonts w:asciiTheme="majorBidi" w:hAnsiTheme="majorBidi" w:cstheme="majorBidi"/>
          <w:sz w:val="30"/>
          <w:szCs w:val="30"/>
          <w:lang w:eastAsia="x-none"/>
        </w:rPr>
        <w:t xml:space="preserve">MLR </w:t>
      </w:r>
      <w:r w:rsidR="00E91C38">
        <w:rPr>
          <w:rFonts w:asciiTheme="majorBidi" w:hAnsiTheme="majorBidi" w:cstheme="majorBidi" w:hint="cs"/>
          <w:sz w:val="30"/>
          <w:szCs w:val="30"/>
          <w:cs/>
          <w:lang w:eastAsia="x-none"/>
        </w:rPr>
        <w:t>หักอัตราส่วนลด</w:t>
      </w:r>
      <w:r w:rsidR="001B5DE9" w:rsidRPr="009D097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114BED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(</w:t>
      </w:r>
      <w:r w:rsidR="001B5DE9" w:rsidRPr="009D0976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D10A2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7</w:t>
      </w:r>
      <w:r w:rsidR="001B5DE9" w:rsidRPr="009D097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:</w:t>
      </w:r>
      <w:r w:rsidRPr="009D097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D0976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MLR </w:t>
      </w:r>
      <w:r w:rsidRPr="009D0976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หักอัตราส่วนลด</w:t>
      </w:r>
      <w:r w:rsidR="00114BED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)</w:t>
      </w:r>
    </w:p>
    <w:p w14:paraId="30D66DC4" w14:textId="100CA137" w:rsidR="00F63318" w:rsidRDefault="00F63318" w:rsidP="009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F63318">
        <w:rPr>
          <w:rFonts w:asciiTheme="majorBidi" w:hAnsiTheme="majorBidi"/>
          <w:spacing w:val="-6"/>
          <w:sz w:val="30"/>
          <w:szCs w:val="30"/>
          <w:cs/>
        </w:rPr>
        <w:lastRenderedPageBreak/>
        <w:t xml:space="preserve">กลุ่มบริษัทเช่ายานพาหนะ เครื่องจักร อุปกรณ์โรงงาน เครื่องใช้สำนักงาน และอสังหาริมทรัพย์ซึ่งประกอบด้วยที่ดิน อาคารและสำนักงาน เป็นระยะเวลาตั้งแต่ </w:t>
      </w:r>
      <w:r w:rsidR="000B626F" w:rsidRPr="000B626F">
        <w:rPr>
          <w:rFonts w:asciiTheme="majorBidi" w:hAnsiTheme="majorBidi"/>
          <w:spacing w:val="-6"/>
          <w:sz w:val="30"/>
          <w:szCs w:val="30"/>
        </w:rPr>
        <w:t>3</w:t>
      </w:r>
      <w:r w:rsidRPr="00F63318">
        <w:rPr>
          <w:rFonts w:asciiTheme="majorBidi" w:hAnsiTheme="majorBidi"/>
          <w:spacing w:val="-6"/>
          <w:sz w:val="30"/>
          <w:szCs w:val="30"/>
          <w:cs/>
        </w:rPr>
        <w:t xml:space="preserve"> - </w:t>
      </w:r>
      <w:r w:rsidR="000B626F" w:rsidRPr="000B626F">
        <w:rPr>
          <w:rFonts w:asciiTheme="majorBidi" w:hAnsiTheme="majorBidi"/>
          <w:spacing w:val="-6"/>
          <w:sz w:val="30"/>
          <w:szCs w:val="30"/>
        </w:rPr>
        <w:t>15</w:t>
      </w:r>
      <w:r w:rsidRPr="00F63318">
        <w:rPr>
          <w:rFonts w:asciiTheme="majorBidi" w:hAnsiTheme="majorBidi"/>
          <w:spacing w:val="-6"/>
          <w:sz w:val="30"/>
          <w:szCs w:val="30"/>
          <w:cs/>
        </w:rPr>
        <w:t xml:space="preserve"> ปี ค่าเช่าตามสัญญาส่วนใหญ่กำหนดชำระเป็นรายเดือนตามอัตราที่ระบุไว้ในสัญญา</w:t>
      </w:r>
    </w:p>
    <w:p w14:paraId="1105F5A3" w14:textId="77777777" w:rsidR="00F63318" w:rsidRDefault="00F63318" w:rsidP="009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32E67EE" w14:textId="555A3C23" w:rsidR="00A83239" w:rsidRDefault="00A83239" w:rsidP="009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04451">
        <w:rPr>
          <w:rFonts w:asciiTheme="majorBidi" w:hAnsiTheme="majorBidi"/>
          <w:spacing w:val="-6"/>
          <w:sz w:val="30"/>
          <w:szCs w:val="30"/>
          <w:cs/>
        </w:rPr>
        <w:t xml:space="preserve">ในปี </w:t>
      </w:r>
      <w:r w:rsidRPr="00A04451">
        <w:rPr>
          <w:rFonts w:asciiTheme="majorBidi" w:hAnsiTheme="majorBidi"/>
          <w:spacing w:val="-6"/>
          <w:sz w:val="30"/>
          <w:szCs w:val="30"/>
        </w:rPr>
        <w:t>256</w:t>
      </w:r>
      <w:r w:rsidR="00B02BE6">
        <w:rPr>
          <w:rFonts w:asciiTheme="majorBidi" w:hAnsiTheme="majorBidi"/>
          <w:spacing w:val="-6"/>
          <w:sz w:val="30"/>
          <w:szCs w:val="30"/>
        </w:rPr>
        <w:t>8</w:t>
      </w:r>
      <w:r w:rsidRPr="00A04451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04451">
        <w:rPr>
          <w:rFonts w:asciiTheme="majorBidi" w:hAnsiTheme="majorBidi"/>
          <w:spacing w:val="-6"/>
          <w:sz w:val="30"/>
          <w:szCs w:val="30"/>
          <w:cs/>
        </w:rPr>
        <w:t>สินทรัพย์สิทธิการใช้ของกลุ่มบริษัท</w:t>
      </w:r>
      <w:r w:rsidR="00A04451" w:rsidRPr="00A04451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r w:rsidRPr="00A04451">
        <w:rPr>
          <w:rFonts w:asciiTheme="majorBidi" w:hAnsiTheme="majorBidi"/>
          <w:spacing w:val="-6"/>
          <w:sz w:val="30"/>
          <w:szCs w:val="30"/>
          <w:cs/>
        </w:rPr>
        <w:t>เพิ่มขึ้น</w:t>
      </w:r>
      <w:r w:rsidRPr="00A04451">
        <w:rPr>
          <w:rFonts w:asciiTheme="majorBidi" w:hAnsiTheme="majorBidi" w:hint="cs"/>
          <w:spacing w:val="-6"/>
          <w:sz w:val="30"/>
          <w:szCs w:val="30"/>
          <w:cs/>
        </w:rPr>
        <w:t>ระหว่างปี</w:t>
      </w:r>
      <w:r w:rsidRPr="00A0501B">
        <w:rPr>
          <w:rFonts w:asciiTheme="majorBidi" w:hAnsiTheme="majorBidi"/>
          <w:spacing w:val="-6"/>
          <w:sz w:val="30"/>
          <w:szCs w:val="30"/>
          <w:cs/>
        </w:rPr>
        <w:t>เป็นจำนวน</w:t>
      </w:r>
      <w:r w:rsidR="00C81F2C" w:rsidRPr="00A0501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820272">
        <w:rPr>
          <w:rFonts w:asciiTheme="majorBidi" w:hAnsiTheme="majorBidi"/>
          <w:spacing w:val="-6"/>
          <w:sz w:val="30"/>
          <w:szCs w:val="30"/>
        </w:rPr>
        <w:t>33</w:t>
      </w:r>
      <w:r w:rsidRPr="00A0501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0501B">
        <w:rPr>
          <w:rFonts w:asciiTheme="majorBidi" w:hAnsiTheme="majorBidi"/>
          <w:spacing w:val="-6"/>
          <w:sz w:val="30"/>
          <w:szCs w:val="30"/>
          <w:cs/>
        </w:rPr>
        <w:t>ล้านบาท</w:t>
      </w:r>
      <w:r w:rsidR="00AA4AC8" w:rsidRPr="00A0501B">
        <w:rPr>
          <w:rFonts w:asciiTheme="majorBidi" w:hAnsiTheme="majorBidi"/>
          <w:spacing w:val="-6"/>
          <w:sz w:val="30"/>
          <w:szCs w:val="30"/>
        </w:rPr>
        <w:t xml:space="preserve"> </w:t>
      </w:r>
      <w:r w:rsidR="00A04451" w:rsidRPr="00A0501B">
        <w:rPr>
          <w:rFonts w:asciiTheme="majorBidi" w:hAnsiTheme="majorBidi" w:hint="cs"/>
          <w:spacing w:val="-6"/>
          <w:sz w:val="30"/>
          <w:szCs w:val="30"/>
          <w:cs/>
        </w:rPr>
        <w:t xml:space="preserve">และ </w:t>
      </w:r>
      <w:r w:rsidR="00820272">
        <w:rPr>
          <w:rFonts w:asciiTheme="majorBidi" w:hAnsiTheme="majorBidi"/>
          <w:spacing w:val="-6"/>
          <w:sz w:val="30"/>
          <w:szCs w:val="30"/>
        </w:rPr>
        <w:t>0.6</w:t>
      </w:r>
      <w:r w:rsidR="00594DFB">
        <w:rPr>
          <w:rFonts w:asciiTheme="majorBidi" w:hAnsiTheme="majorBidi"/>
          <w:spacing w:val="-6"/>
          <w:sz w:val="30"/>
          <w:szCs w:val="30"/>
        </w:rPr>
        <w:t xml:space="preserve"> </w:t>
      </w:r>
      <w:r w:rsidR="00A04451" w:rsidRPr="00A0501B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="00A04451">
        <w:rPr>
          <w:rFonts w:asciiTheme="majorBidi" w:hAnsiTheme="majorBidi" w:hint="cs"/>
          <w:sz w:val="30"/>
          <w:szCs w:val="30"/>
          <w:cs/>
        </w:rPr>
        <w:t xml:space="preserve"> ตามลำดับ </w:t>
      </w:r>
      <w:r w:rsidR="00114BED">
        <w:rPr>
          <w:rFonts w:asciiTheme="majorBidi" w:hAnsiTheme="majorBidi"/>
          <w:i/>
          <w:iCs/>
          <w:sz w:val="30"/>
          <w:szCs w:val="30"/>
        </w:rPr>
        <w:t>(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>256</w:t>
      </w:r>
      <w:r w:rsidR="005908F2">
        <w:rPr>
          <w:rFonts w:asciiTheme="majorBidi" w:hAnsiTheme="majorBidi"/>
          <w:i/>
          <w:iCs/>
          <w:sz w:val="30"/>
          <w:szCs w:val="30"/>
        </w:rPr>
        <w:t>7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908F2" w:rsidRPr="005908F2">
        <w:rPr>
          <w:rFonts w:asciiTheme="majorBidi" w:hAnsiTheme="majorBidi"/>
          <w:i/>
          <w:iCs/>
          <w:sz w:val="30"/>
          <w:szCs w:val="30"/>
        </w:rPr>
        <w:t xml:space="preserve">8.7 </w:t>
      </w:r>
      <w:r w:rsidR="005908F2" w:rsidRPr="005908F2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5908F2" w:rsidRPr="005908F2">
        <w:rPr>
          <w:rFonts w:asciiTheme="majorBidi" w:hAnsiTheme="majorBidi"/>
          <w:i/>
          <w:iCs/>
          <w:sz w:val="30"/>
          <w:szCs w:val="30"/>
        </w:rPr>
        <w:t xml:space="preserve">0.8 </w:t>
      </w:r>
      <w:r w:rsidR="005908F2" w:rsidRPr="005908F2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</w:t>
      </w:r>
      <w:r w:rsidR="00114BED">
        <w:rPr>
          <w:rFonts w:asciiTheme="majorBidi" w:hAnsiTheme="majorBidi"/>
          <w:i/>
          <w:iCs/>
          <w:sz w:val="30"/>
          <w:szCs w:val="30"/>
        </w:rPr>
        <w:t>)</w:t>
      </w:r>
    </w:p>
    <w:p w14:paraId="4207E803" w14:textId="77777777" w:rsidR="00A83239" w:rsidRDefault="00A83239" w:rsidP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0AD53F40" w14:textId="2CEC08A5" w:rsidR="00F63318" w:rsidRPr="00F63318" w:rsidRDefault="00F63318" w:rsidP="00F6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F63318">
        <w:rPr>
          <w:rFonts w:asciiTheme="majorBidi" w:hAnsiTheme="majorBidi" w:hint="cs"/>
          <w:spacing w:val="-6"/>
          <w:sz w:val="30"/>
          <w:szCs w:val="30"/>
          <w:cs/>
        </w:rPr>
        <w:t xml:space="preserve">ในปี </w:t>
      </w:r>
      <w:r w:rsidRPr="00F63318">
        <w:rPr>
          <w:rFonts w:asciiTheme="majorBidi" w:hAnsiTheme="majorBidi"/>
          <w:spacing w:val="-6"/>
          <w:sz w:val="30"/>
          <w:szCs w:val="30"/>
        </w:rPr>
        <w:t xml:space="preserve">2568 </w:t>
      </w:r>
      <w:r w:rsidRPr="00F63318">
        <w:rPr>
          <w:rFonts w:asciiTheme="majorBidi" w:hAnsiTheme="majorBidi" w:hint="cs"/>
          <w:spacing w:val="-6"/>
          <w:sz w:val="30"/>
          <w:szCs w:val="30"/>
          <w:cs/>
        </w:rPr>
        <w:t xml:space="preserve">กลุ่มบริษัทได้ทำสัญญาเช่าระบบผลิตไฟฟ้าจากพลังงานแสงอาทิตย์บนหลังคา </w:t>
      </w:r>
      <w:r w:rsidRPr="00F63318">
        <w:rPr>
          <w:rFonts w:asciiTheme="majorBidi" w:hAnsiTheme="majorBidi"/>
          <w:spacing w:val="-6"/>
          <w:sz w:val="30"/>
          <w:szCs w:val="30"/>
        </w:rPr>
        <w:t xml:space="preserve">(Solar Rooftop) </w:t>
      </w:r>
      <w:r w:rsidRPr="00F63318">
        <w:rPr>
          <w:rFonts w:asciiTheme="majorBidi" w:hAnsiTheme="majorBidi" w:hint="cs"/>
          <w:spacing w:val="-6"/>
          <w:sz w:val="30"/>
          <w:szCs w:val="30"/>
          <w:cs/>
        </w:rPr>
        <w:t xml:space="preserve">ซึ่งมีระยะเวลา </w:t>
      </w:r>
      <w:r w:rsidRPr="00F63318">
        <w:rPr>
          <w:rFonts w:asciiTheme="majorBidi" w:hAnsiTheme="majorBidi"/>
          <w:spacing w:val="-6"/>
          <w:sz w:val="30"/>
          <w:szCs w:val="30"/>
        </w:rPr>
        <w:t xml:space="preserve">20 </w:t>
      </w:r>
      <w:r w:rsidRPr="00F63318">
        <w:rPr>
          <w:rFonts w:asciiTheme="majorBidi" w:hAnsiTheme="majorBidi" w:hint="cs"/>
          <w:spacing w:val="-6"/>
          <w:sz w:val="30"/>
          <w:szCs w:val="30"/>
          <w:cs/>
        </w:rPr>
        <w:t xml:space="preserve">ปี นับจากวันที่เริ่มต้นสัญญา ซึ่งมีกำหนดชำระตามค่าไฟฟ้าที่ใช้จริงเป็นรายเดือน โดยมีอัตราการชำระค่าไฟฟ้าขั้นต่ำตามที่ระบุไว้ในสัญญา ซึ่งเมื่อสิ้นสุดสัญญา </w:t>
      </w:r>
      <w:r w:rsidRPr="00F63318">
        <w:rPr>
          <w:rFonts w:asciiTheme="majorBidi" w:hAnsiTheme="majorBidi"/>
          <w:spacing w:val="-6"/>
          <w:sz w:val="30"/>
          <w:szCs w:val="30"/>
        </w:rPr>
        <w:t xml:space="preserve">Solar Rooftop </w:t>
      </w:r>
      <w:r w:rsidRPr="00F63318">
        <w:rPr>
          <w:rFonts w:asciiTheme="majorBidi" w:hAnsiTheme="majorBidi" w:hint="cs"/>
          <w:spacing w:val="-6"/>
          <w:sz w:val="30"/>
          <w:szCs w:val="30"/>
          <w:cs/>
        </w:rPr>
        <w:t>ดังกล่าวจะถูกโอนเป็นกรรมสิทธิ์ให้บริษัท</w:t>
      </w:r>
    </w:p>
    <w:p w14:paraId="7F63BDFC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03A8FA58" w14:textId="77777777" w:rsidR="00FC7535" w:rsidRP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C7535">
        <w:rPr>
          <w:rFonts w:asciiTheme="majorBidi" w:hAnsi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498C6AF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82DD2E2" w14:textId="53F84207" w:rsid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C7535">
        <w:rPr>
          <w:rFonts w:asciiTheme="majorBidi" w:hAnsiTheme="majorBidi"/>
          <w:sz w:val="30"/>
          <w:szCs w:val="30"/>
          <w:cs/>
        </w:rPr>
        <w:t>กลุ่มบริษัท</w:t>
      </w:r>
      <w:r w:rsidR="00B97052">
        <w:rPr>
          <w:rFonts w:asciiTheme="majorBidi" w:hAnsiTheme="majorBidi" w:hint="cs"/>
          <w:sz w:val="30"/>
          <w:szCs w:val="30"/>
          <w:cs/>
        </w:rPr>
        <w:t>มีสิทธิ</w:t>
      </w:r>
      <w:r w:rsidRPr="00FC7535">
        <w:rPr>
          <w:rFonts w:asciiTheme="majorBidi" w:hAnsiTheme="majorBidi"/>
          <w:sz w:val="30"/>
          <w:szCs w:val="30"/>
          <w:cs/>
        </w:rPr>
        <w:t>เลือกขยายอายุ</w:t>
      </w:r>
      <w:r w:rsidR="00B97052" w:rsidRPr="00FC7535">
        <w:rPr>
          <w:rFonts w:asciiTheme="majorBidi" w:hAnsiTheme="majorBidi"/>
          <w:sz w:val="30"/>
          <w:szCs w:val="30"/>
          <w:cs/>
        </w:rPr>
        <w:t>สัญญาเช่าบางสัญญา</w:t>
      </w:r>
      <w:r w:rsidR="005865DA">
        <w:rPr>
          <w:rFonts w:asciiTheme="majorBidi" w:hAnsiTheme="majorBidi" w:hint="cs"/>
          <w:sz w:val="30"/>
          <w:szCs w:val="30"/>
          <w:cs/>
        </w:rPr>
        <w:t>เมื่อ</w:t>
      </w:r>
      <w:r w:rsidRPr="00FC7535">
        <w:rPr>
          <w:rFonts w:asciiTheme="majorBidi" w:hAnsiTheme="majorBidi"/>
          <w:sz w:val="30"/>
          <w:szCs w:val="30"/>
          <w:cs/>
        </w:rPr>
        <w:t>สิ้นสุดระยะเวลาเช่า</w:t>
      </w:r>
      <w:r w:rsidR="00B97052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Pr="00FC7535">
        <w:rPr>
          <w:rFonts w:asciiTheme="majorBidi" w:hAnsiTheme="majorBidi"/>
          <w:sz w:val="30"/>
          <w:szCs w:val="30"/>
          <w:cs/>
        </w:rPr>
        <w:t xml:space="preserve"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</w:t>
      </w:r>
      <w:r w:rsidR="00B97052" w:rsidRPr="00B97052">
        <w:rPr>
          <w:rFonts w:asciiTheme="majorBidi" w:hAnsiTheme="majorBidi"/>
          <w:sz w:val="30"/>
          <w:szCs w:val="30"/>
          <w:cs/>
        </w:rPr>
        <w:t>และจะทบทวนการประเมินดังกล่าวอย่างสม่ำเสมอ</w:t>
      </w:r>
      <w:r w:rsidR="00A25789">
        <w:rPr>
          <w:rFonts w:asciiTheme="majorBidi" w:hAnsiTheme="majorBidi" w:hint="cs"/>
          <w:sz w:val="30"/>
          <w:szCs w:val="30"/>
          <w:cs/>
        </w:rPr>
        <w:t xml:space="preserve"> หากมีการเปลี่ยนแปลงสถานการณ์อย่างมีสาระสำคัญซึ่งอยู่ภายใต้การควบคุมของกลุ่มบริษัท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5374E47A" w14:textId="77777777" w:rsidR="00F40460" w:rsidRPr="004577E7" w:rsidRDefault="00F40460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F40460" w:rsidRPr="00F40460" w14:paraId="4A5AC5FB" w14:textId="77777777" w:rsidTr="00456755">
        <w:trPr>
          <w:cantSplit/>
          <w:tblHeader/>
        </w:trPr>
        <w:tc>
          <w:tcPr>
            <w:tcW w:w="4410" w:type="dxa"/>
            <w:vAlign w:val="bottom"/>
          </w:tcPr>
          <w:p w14:paraId="669DDAEF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50E4EC8C" w14:textId="783809E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9539C02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1795012C" w14:textId="00813288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8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94DFB" w:rsidRPr="00F40460" w14:paraId="5C43599A" w14:textId="77777777" w:rsidTr="00456755">
        <w:trPr>
          <w:cantSplit/>
          <w:tblHeader/>
        </w:trPr>
        <w:tc>
          <w:tcPr>
            <w:tcW w:w="4410" w:type="dxa"/>
          </w:tcPr>
          <w:p w14:paraId="176A1596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BCAE871" w14:textId="17A0C04E" w:rsidR="00594DFB" w:rsidRPr="002D55CE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DE22F0">
              <w:rPr>
                <w:rFonts w:ascii="Angsana New" w:hAnsi="Angsana New"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180" w:type="dxa"/>
          </w:tcPr>
          <w:p w14:paraId="124425CC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B6AC86B" w14:textId="0BD63E11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DE22F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2A978B63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CB18A1" w14:textId="6CE69F40" w:rsidR="00594DFB" w:rsidRPr="002D55CE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DE22F0">
              <w:rPr>
                <w:rFonts w:ascii="Angsana New" w:hAnsi="Angsana New"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180" w:type="dxa"/>
          </w:tcPr>
          <w:p w14:paraId="147C8CCB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1F2FC" w14:textId="2FF3FFC1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DE22F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594DFB" w:rsidRPr="00F40460" w14:paraId="40B9CCA5" w14:textId="77777777" w:rsidTr="00456755">
        <w:trPr>
          <w:cantSplit/>
          <w:tblHeader/>
        </w:trPr>
        <w:tc>
          <w:tcPr>
            <w:tcW w:w="4410" w:type="dxa"/>
          </w:tcPr>
          <w:p w14:paraId="1ED161A8" w14:textId="314F9866" w:rsidR="00594DFB" w:rsidRPr="00F40460" w:rsidRDefault="00594DFB" w:rsidP="00594D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19C3568" w14:textId="559FBBFE" w:rsidR="00594DFB" w:rsidRPr="00F40460" w:rsidRDefault="00114BED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="00594DFB" w:rsidRPr="00BD6DB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="00594DFB" w:rsidRPr="00F4046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94DFB" w:rsidRPr="00F40460" w14:paraId="61D9B41D" w14:textId="77777777" w:rsidTr="00456755">
        <w:trPr>
          <w:cantSplit/>
        </w:trPr>
        <w:tc>
          <w:tcPr>
            <w:tcW w:w="4410" w:type="dxa"/>
          </w:tcPr>
          <w:p w14:paraId="32ECA511" w14:textId="161F6FE7" w:rsidR="00594DFB" w:rsidRPr="00F40460" w:rsidRDefault="00594DFB" w:rsidP="00594DF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3B854FD3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54128B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581D83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70FB36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462318B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6135CB0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7B8D0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94DFB" w:rsidRPr="00F40460" w14:paraId="19A5AD35" w14:textId="77777777" w:rsidTr="00456755">
        <w:trPr>
          <w:cantSplit/>
        </w:trPr>
        <w:tc>
          <w:tcPr>
            <w:tcW w:w="4410" w:type="dxa"/>
          </w:tcPr>
          <w:p w14:paraId="1F8B7DEB" w14:textId="77777777" w:rsidR="00594DFB" w:rsidRPr="00F40460" w:rsidRDefault="00594DFB" w:rsidP="00594DF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56A50ED" w14:textId="411F44D2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AF628D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5647584" w14:textId="01BBCA4B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FD2EEF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FE4277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548BF8C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E9426B" w14:textId="67A00A66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E22F0" w:rsidRPr="00F40460" w14:paraId="6B20C421" w14:textId="77777777" w:rsidTr="00456755">
        <w:trPr>
          <w:cantSplit/>
        </w:trPr>
        <w:tc>
          <w:tcPr>
            <w:tcW w:w="4410" w:type="dxa"/>
          </w:tcPr>
          <w:p w14:paraId="03F295C9" w14:textId="76D4DBE0" w:rsidR="00DE22F0" w:rsidRPr="00F40460" w:rsidRDefault="00DE22F0" w:rsidP="00DE22F0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อาคารและสำนักงาน</w:t>
            </w:r>
          </w:p>
        </w:tc>
        <w:tc>
          <w:tcPr>
            <w:tcW w:w="1080" w:type="dxa"/>
            <w:vAlign w:val="bottom"/>
          </w:tcPr>
          <w:p w14:paraId="0C68F718" w14:textId="634F678A" w:rsidR="00DE22F0" w:rsidRPr="00F40460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9,312</w:t>
            </w:r>
          </w:p>
        </w:tc>
        <w:tc>
          <w:tcPr>
            <w:tcW w:w="180" w:type="dxa"/>
            <w:vAlign w:val="bottom"/>
          </w:tcPr>
          <w:p w14:paraId="31DC1A9A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F55957" w14:textId="6426A28E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7,837</w:t>
            </w:r>
          </w:p>
        </w:tc>
        <w:tc>
          <w:tcPr>
            <w:tcW w:w="180" w:type="dxa"/>
            <w:vAlign w:val="bottom"/>
          </w:tcPr>
          <w:p w14:paraId="56713ED0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839418" w14:textId="33404F7B" w:rsidR="00DE22F0" w:rsidRPr="0052120C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2,729</w:t>
            </w:r>
          </w:p>
        </w:tc>
        <w:tc>
          <w:tcPr>
            <w:tcW w:w="180" w:type="dxa"/>
            <w:vAlign w:val="bottom"/>
          </w:tcPr>
          <w:p w14:paraId="3FD53117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C9070F" w14:textId="1779FBB4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2,726</w:t>
            </w:r>
          </w:p>
        </w:tc>
      </w:tr>
      <w:tr w:rsidR="00DE22F0" w:rsidRPr="00F40460" w14:paraId="676BD8A4" w14:textId="77777777" w:rsidTr="00456755">
        <w:trPr>
          <w:cantSplit/>
        </w:trPr>
        <w:tc>
          <w:tcPr>
            <w:tcW w:w="4410" w:type="dxa"/>
          </w:tcPr>
          <w:p w14:paraId="67849498" w14:textId="77777777" w:rsidR="00DE22F0" w:rsidRPr="00F40460" w:rsidRDefault="00DE22F0" w:rsidP="00DE22F0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4457C6F" w14:textId="598B2535" w:rsidR="00DE22F0" w:rsidRPr="00F40460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2,973</w:t>
            </w:r>
          </w:p>
        </w:tc>
        <w:tc>
          <w:tcPr>
            <w:tcW w:w="180" w:type="dxa"/>
            <w:vAlign w:val="bottom"/>
          </w:tcPr>
          <w:p w14:paraId="58C399C5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2EF0689" w14:textId="0E94880C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3,981</w:t>
            </w:r>
          </w:p>
        </w:tc>
        <w:tc>
          <w:tcPr>
            <w:tcW w:w="180" w:type="dxa"/>
            <w:vAlign w:val="bottom"/>
          </w:tcPr>
          <w:p w14:paraId="06DAAC29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0B5413" w14:textId="3B1B5FBF" w:rsidR="00DE22F0" w:rsidRPr="0052120C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1,946</w:t>
            </w:r>
          </w:p>
        </w:tc>
        <w:tc>
          <w:tcPr>
            <w:tcW w:w="180" w:type="dxa"/>
            <w:vAlign w:val="bottom"/>
          </w:tcPr>
          <w:p w14:paraId="63A512B3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CB46E7" w14:textId="21C0FC75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2,465</w:t>
            </w:r>
          </w:p>
        </w:tc>
      </w:tr>
      <w:tr w:rsidR="00DE22F0" w:rsidRPr="00F40460" w14:paraId="18DC4C34" w14:textId="77777777" w:rsidTr="00456755">
        <w:trPr>
          <w:cantSplit/>
        </w:trPr>
        <w:tc>
          <w:tcPr>
            <w:tcW w:w="4410" w:type="dxa"/>
          </w:tcPr>
          <w:p w14:paraId="772F986E" w14:textId="0F3A048D" w:rsidR="00DE22F0" w:rsidRPr="00F40460" w:rsidRDefault="00DE22F0" w:rsidP="00DE22F0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52120C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77F7AC98" w14:textId="39C39B2F" w:rsidR="00DE22F0" w:rsidRPr="00F40460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1,506</w:t>
            </w:r>
          </w:p>
        </w:tc>
        <w:tc>
          <w:tcPr>
            <w:tcW w:w="180" w:type="dxa"/>
            <w:vAlign w:val="bottom"/>
          </w:tcPr>
          <w:p w14:paraId="73A52E23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2E7FCB6" w14:textId="2A4EC309" w:rsidR="00DE22F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1,938</w:t>
            </w:r>
          </w:p>
        </w:tc>
        <w:tc>
          <w:tcPr>
            <w:tcW w:w="180" w:type="dxa"/>
            <w:vAlign w:val="bottom"/>
          </w:tcPr>
          <w:p w14:paraId="38D69FAB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CB83CE3" w14:textId="24350418" w:rsidR="00DE22F0" w:rsidRPr="0052120C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049B2B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C19E22" w14:textId="70C0F702" w:rsidR="00DE22F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DE22F0" w:rsidRPr="00F40460" w14:paraId="3E94EACF" w14:textId="77777777" w:rsidTr="00456755">
        <w:trPr>
          <w:cantSplit/>
        </w:trPr>
        <w:tc>
          <w:tcPr>
            <w:tcW w:w="4410" w:type="dxa"/>
          </w:tcPr>
          <w:p w14:paraId="6758DC20" w14:textId="385C2ABC" w:rsidR="00DE22F0" w:rsidRPr="00F40460" w:rsidRDefault="00DE22F0" w:rsidP="00DE22F0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</w:tcPr>
          <w:p w14:paraId="5701B5A7" w14:textId="2448F274" w:rsidR="00DE22F0" w:rsidRPr="00B9124F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180" w:type="dxa"/>
            <w:vAlign w:val="bottom"/>
          </w:tcPr>
          <w:p w14:paraId="77A2B56F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8176780" w14:textId="62F3445D" w:rsidR="00DE22F0" w:rsidRPr="00E712CF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  <w:tc>
          <w:tcPr>
            <w:tcW w:w="180" w:type="dxa"/>
            <w:vAlign w:val="bottom"/>
          </w:tcPr>
          <w:p w14:paraId="74EA5CDC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F94913" w14:textId="20EAE12A" w:rsidR="00DE22F0" w:rsidRPr="00F40460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F754022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2A3737" w14:textId="2D02200A" w:rsidR="00DE22F0" w:rsidRPr="00E709E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E22F0" w:rsidRPr="00F40460" w14:paraId="7F4E3264" w14:textId="77777777" w:rsidTr="00456755">
        <w:trPr>
          <w:cantSplit/>
        </w:trPr>
        <w:tc>
          <w:tcPr>
            <w:tcW w:w="4410" w:type="dxa"/>
          </w:tcPr>
          <w:p w14:paraId="0011D556" w14:textId="77777777" w:rsidR="00DE22F0" w:rsidRPr="00F40460" w:rsidRDefault="00DE22F0" w:rsidP="00DE22F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F40460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40460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731F7DE" w14:textId="7E5DB199" w:rsidR="00DE22F0" w:rsidRPr="00F40460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3,813</w:t>
            </w:r>
          </w:p>
        </w:tc>
        <w:tc>
          <w:tcPr>
            <w:tcW w:w="180" w:type="dxa"/>
            <w:vAlign w:val="bottom"/>
          </w:tcPr>
          <w:p w14:paraId="62FEDF42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6C7C5C2" w14:textId="75DE5E4B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2,356</w:t>
            </w:r>
          </w:p>
        </w:tc>
        <w:tc>
          <w:tcPr>
            <w:tcW w:w="180" w:type="dxa"/>
            <w:vAlign w:val="bottom"/>
          </w:tcPr>
          <w:p w14:paraId="18FA9B11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1B8AC1" w14:textId="6DDA0404" w:rsidR="00DE22F0" w:rsidRPr="00F40460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1,027</w:t>
            </w:r>
          </w:p>
        </w:tc>
        <w:tc>
          <w:tcPr>
            <w:tcW w:w="180" w:type="dxa"/>
            <w:vAlign w:val="bottom"/>
          </w:tcPr>
          <w:p w14:paraId="78A6F510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1456AE" w14:textId="57A89635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1,291</w:t>
            </w:r>
          </w:p>
        </w:tc>
      </w:tr>
      <w:tr w:rsidR="00DE22F0" w:rsidRPr="00F40460" w14:paraId="7E63F8A3" w14:textId="77777777" w:rsidTr="00456755">
        <w:trPr>
          <w:cantSplit/>
        </w:trPr>
        <w:tc>
          <w:tcPr>
            <w:tcW w:w="4410" w:type="dxa"/>
          </w:tcPr>
          <w:p w14:paraId="75F016B8" w14:textId="44416C47" w:rsidR="00DE22F0" w:rsidRPr="00F40460" w:rsidRDefault="00DE22F0" w:rsidP="00DE22F0">
            <w:pPr>
              <w:tabs>
                <w:tab w:val="clear" w:pos="680"/>
                <w:tab w:val="clear" w:pos="907"/>
              </w:tabs>
              <w:ind w:left="194" w:hanging="194"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70475">
              <w:rPr>
                <w:rFonts w:ascii="Angsana New" w:hAnsi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</w:tcPr>
          <w:p w14:paraId="16A47C5E" w14:textId="083A2AF1" w:rsidR="00DE22F0" w:rsidRPr="00B97052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2,171</w:t>
            </w:r>
          </w:p>
        </w:tc>
        <w:tc>
          <w:tcPr>
            <w:tcW w:w="180" w:type="dxa"/>
            <w:vAlign w:val="bottom"/>
          </w:tcPr>
          <w:p w14:paraId="3F43EECD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2D0158" w14:textId="60ED3314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180" w:type="dxa"/>
            <w:vAlign w:val="bottom"/>
          </w:tcPr>
          <w:p w14:paraId="559962C3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6EABDA" w14:textId="3B50CD90" w:rsidR="00DE22F0" w:rsidRPr="00E712CF" w:rsidRDefault="00084E8E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80" w:type="dxa"/>
            <w:vAlign w:val="bottom"/>
          </w:tcPr>
          <w:p w14:paraId="48C3C24E" w14:textId="77777777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020AC5" w14:textId="3D65BDAC" w:rsidR="00DE22F0" w:rsidRPr="00F4046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</w:tbl>
    <w:p w14:paraId="43A54E6B" w14:textId="77777777" w:rsidR="00F40460" w:rsidRPr="004577E7" w:rsidRDefault="00F40460" w:rsidP="00F40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</w:p>
    <w:p w14:paraId="7498AC97" w14:textId="2739DB45" w:rsidR="00F40460" w:rsidRPr="00DE22F0" w:rsidRDefault="00F40460" w:rsidP="00DE2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  <w:sectPr w:rsidR="00F40460" w:rsidRPr="00DE22F0" w:rsidSect="00D61900">
          <w:head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F40460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F40460">
        <w:rPr>
          <w:rFonts w:ascii="Angsana New" w:hAnsi="Angsana New"/>
          <w:sz w:val="30"/>
          <w:szCs w:val="30"/>
        </w:rPr>
        <w:t>256</w:t>
      </w:r>
      <w:r w:rsidR="00DE22F0">
        <w:rPr>
          <w:rFonts w:ascii="Angsana New" w:hAnsi="Angsana New"/>
          <w:sz w:val="30"/>
          <w:szCs w:val="30"/>
        </w:rPr>
        <w:t>8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F40460">
        <w:rPr>
          <w:rFonts w:ascii="Angsana New" w:hAnsi="Angsana New" w:hint="cs"/>
          <w:sz w:val="30"/>
          <w:szCs w:val="30"/>
          <w:cs/>
        </w:rPr>
        <w:t>ของ</w:t>
      </w:r>
      <w:r w:rsidRPr="00F40460">
        <w:rPr>
          <w:rFonts w:ascii="Angsana New" w:hAnsi="Angsana New"/>
          <w:sz w:val="30"/>
          <w:szCs w:val="30"/>
          <w:cs/>
        </w:rPr>
        <w:t>กลุ่มบริษัทและบริษัท มี</w:t>
      </w:r>
      <w:r w:rsidRPr="0052120C">
        <w:rPr>
          <w:rFonts w:ascii="Angsana New" w:hAnsi="Angsana New"/>
          <w:sz w:val="30"/>
          <w:szCs w:val="30"/>
          <w:cs/>
        </w:rPr>
        <w:t>จำนวน</w:t>
      </w:r>
      <w:r w:rsidR="00456755" w:rsidRPr="0052120C">
        <w:rPr>
          <w:rFonts w:ascii="Angsana New" w:hAnsi="Angsana New"/>
          <w:sz w:val="30"/>
          <w:szCs w:val="30"/>
        </w:rPr>
        <w:t xml:space="preserve"> </w:t>
      </w:r>
      <w:r w:rsidR="00084E8E">
        <w:rPr>
          <w:rFonts w:ascii="Angsana New" w:hAnsi="Angsana New"/>
          <w:sz w:val="30"/>
          <w:szCs w:val="30"/>
        </w:rPr>
        <w:t>20</w:t>
      </w:r>
      <w:r w:rsidR="00456755" w:rsidRPr="0052120C">
        <w:rPr>
          <w:rFonts w:ascii="Angsana New" w:hAnsi="Angsana New"/>
          <w:sz w:val="30"/>
          <w:szCs w:val="30"/>
        </w:rPr>
        <w:t xml:space="preserve"> </w:t>
      </w:r>
      <w:r w:rsidRPr="0052120C">
        <w:rPr>
          <w:rFonts w:ascii="Angsana New" w:hAnsi="Angsana New"/>
          <w:sz w:val="30"/>
          <w:szCs w:val="30"/>
          <w:cs/>
        </w:rPr>
        <w:t>ล้านบาท</w:t>
      </w:r>
      <w:r w:rsidRPr="0052120C">
        <w:rPr>
          <w:rFonts w:ascii="Angsana New" w:hAnsi="Angsana New"/>
          <w:sz w:val="30"/>
          <w:szCs w:val="30"/>
        </w:rPr>
        <w:t xml:space="preserve"> </w:t>
      </w:r>
      <w:r w:rsidRPr="0052120C">
        <w:rPr>
          <w:rFonts w:ascii="Angsana New" w:hAnsi="Angsana New"/>
          <w:sz w:val="30"/>
          <w:szCs w:val="30"/>
          <w:cs/>
        </w:rPr>
        <w:t xml:space="preserve">และ </w:t>
      </w:r>
      <w:r w:rsidR="008F1704" w:rsidRPr="0052120C">
        <w:rPr>
          <w:rFonts w:ascii="Angsana New" w:hAnsi="Angsana New"/>
          <w:sz w:val="30"/>
          <w:szCs w:val="30"/>
        </w:rPr>
        <w:br/>
      </w:r>
      <w:r w:rsidR="00084E8E">
        <w:rPr>
          <w:rFonts w:ascii="Angsana New" w:hAnsi="Angsana New"/>
          <w:sz w:val="30"/>
          <w:szCs w:val="30"/>
        </w:rPr>
        <w:t>5</w:t>
      </w:r>
      <w:r w:rsidR="00FA2429">
        <w:rPr>
          <w:rFonts w:ascii="Angsana New" w:hAnsi="Angsana New"/>
          <w:sz w:val="30"/>
          <w:szCs w:val="30"/>
        </w:rPr>
        <w:t>.7</w:t>
      </w:r>
      <w:r w:rsidR="00594DFB">
        <w:rPr>
          <w:rFonts w:ascii="Angsana New" w:hAnsi="Angsana New"/>
          <w:sz w:val="30"/>
          <w:szCs w:val="30"/>
        </w:rPr>
        <w:t xml:space="preserve"> </w:t>
      </w:r>
      <w:r w:rsidRPr="0052120C">
        <w:rPr>
          <w:rFonts w:ascii="Angsana New" w:hAnsi="Angsana New"/>
          <w:sz w:val="30"/>
          <w:szCs w:val="30"/>
          <w:cs/>
        </w:rPr>
        <w:t>ล้านบาท</w:t>
      </w:r>
      <w:r w:rsidRPr="00E211EC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2E0DBF" w:rsidRPr="00E211EC">
        <w:rPr>
          <w:rFonts w:ascii="Angsana New" w:hAnsi="Angsana New" w:hint="cs"/>
          <w:sz w:val="30"/>
          <w:szCs w:val="30"/>
          <w:cs/>
        </w:rPr>
        <w:t xml:space="preserve"> </w:t>
      </w:r>
      <w:r w:rsidR="00114BED">
        <w:rPr>
          <w:rFonts w:asciiTheme="majorBidi" w:hAnsiTheme="majorBidi"/>
          <w:i/>
          <w:iCs/>
          <w:sz w:val="30"/>
          <w:szCs w:val="30"/>
        </w:rPr>
        <w:t>(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>256</w:t>
      </w:r>
      <w:r w:rsidR="00667844">
        <w:rPr>
          <w:rFonts w:asciiTheme="majorBidi" w:hAnsiTheme="majorBidi"/>
          <w:i/>
          <w:iCs/>
          <w:sz w:val="30"/>
          <w:szCs w:val="30"/>
        </w:rPr>
        <w:t>7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DE22F0" w:rsidRPr="00DE22F0">
        <w:rPr>
          <w:rFonts w:asciiTheme="majorBidi" w:hAnsiTheme="majorBidi"/>
          <w:i/>
          <w:iCs/>
          <w:sz w:val="30"/>
          <w:szCs w:val="30"/>
        </w:rPr>
        <w:t>18.3</w:t>
      </w:r>
      <w:r w:rsidR="00DE22F0" w:rsidRPr="00DE22F0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="00DE22F0" w:rsidRPr="00DE22F0">
        <w:rPr>
          <w:rFonts w:asciiTheme="majorBidi" w:hAnsiTheme="majorBidi"/>
          <w:i/>
          <w:iCs/>
          <w:sz w:val="30"/>
          <w:szCs w:val="30"/>
        </w:rPr>
        <w:t xml:space="preserve">6.3 </w:t>
      </w:r>
      <w:r w:rsidR="00DE22F0" w:rsidRPr="00DE22F0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</w:t>
      </w:r>
      <w:r w:rsidR="00114BED">
        <w:rPr>
          <w:rFonts w:asciiTheme="majorBidi" w:hAnsiTheme="majorBidi"/>
          <w:i/>
          <w:iCs/>
          <w:sz w:val="30"/>
          <w:szCs w:val="30"/>
        </w:rPr>
        <w:t>)</w:t>
      </w:r>
    </w:p>
    <w:p w14:paraId="73495230" w14:textId="77777777" w:rsidR="00271169" w:rsidRPr="00160406" w:rsidRDefault="009C0F17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160406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ค่าความนิยมและ</w:t>
      </w:r>
      <w:r w:rsidR="00F81502" w:rsidRPr="00160406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สินทรัพย์ไม่มีตัวตน</w:t>
      </w:r>
      <w:r w:rsidRPr="00160406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5EE2E77C" w14:textId="77777777" w:rsidR="00271169" w:rsidRPr="006F240E" w:rsidRDefault="00271169" w:rsidP="006F240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810"/>
        <w:gridCol w:w="117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6F5F9B" w:rsidRPr="00623946" w14:paraId="20F90DD0" w14:textId="77777777" w:rsidTr="00C553AE">
        <w:trPr>
          <w:trHeight w:val="180"/>
        </w:trPr>
        <w:tc>
          <w:tcPr>
            <w:tcW w:w="4590" w:type="dxa"/>
          </w:tcPr>
          <w:p w14:paraId="41D75730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38AFCA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0" w:type="dxa"/>
            <w:gridSpan w:val="11"/>
          </w:tcPr>
          <w:p w14:paraId="02BCD30B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1E8C" w:rsidRPr="00623946" w14:paraId="54F9AFBA" w14:textId="77777777" w:rsidTr="00C553AE">
        <w:trPr>
          <w:trHeight w:val="72"/>
        </w:trPr>
        <w:tc>
          <w:tcPr>
            <w:tcW w:w="4590" w:type="dxa"/>
          </w:tcPr>
          <w:p w14:paraId="0D939C9D" w14:textId="77777777" w:rsidR="00571E8C" w:rsidRPr="0097359D" w:rsidRDefault="00571E8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EBF86A" w14:textId="77777777" w:rsidR="00571E8C" w:rsidRPr="0097359D" w:rsidRDefault="00571E8C" w:rsidP="005B5B2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Merge w:val="restart"/>
          </w:tcPr>
          <w:p w14:paraId="61A6025A" w14:textId="77777777" w:rsidR="00571E8C" w:rsidRPr="0097359D" w:rsidRDefault="00571E8C" w:rsidP="00F638F3">
            <w:pPr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38B51CAC" w14:textId="77777777" w:rsidR="00571E8C" w:rsidRPr="0097359D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70" w:type="dxa"/>
            <w:gridSpan w:val="9"/>
            <w:tcBorders>
              <w:bottom w:val="single" w:sz="4" w:space="0" w:color="auto"/>
            </w:tcBorders>
            <w:vAlign w:val="bottom"/>
          </w:tcPr>
          <w:p w14:paraId="1719D47E" w14:textId="77777777" w:rsidR="00571E8C" w:rsidRPr="0097359D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B006EE" w:rsidRPr="00623946" w14:paraId="5297EB69" w14:textId="77777777" w:rsidTr="00C553AE">
        <w:trPr>
          <w:trHeight w:val="830"/>
        </w:trPr>
        <w:tc>
          <w:tcPr>
            <w:tcW w:w="4590" w:type="dxa"/>
          </w:tcPr>
          <w:p w14:paraId="09D75721" w14:textId="77777777" w:rsidR="00B006EE" w:rsidRPr="0097359D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363753" w14:textId="77777777" w:rsidR="00B006EE" w:rsidRPr="0097359D" w:rsidRDefault="00B006EE" w:rsidP="00571E8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  <w:p w14:paraId="2BF536AE" w14:textId="1B2D4277" w:rsidR="00B006EE" w:rsidRPr="0097359D" w:rsidRDefault="00B006EE" w:rsidP="008E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Merge/>
            <w:vAlign w:val="bottom"/>
          </w:tcPr>
          <w:p w14:paraId="793F8EA5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503D31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482DFC" w14:textId="3688480E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800" w:type="dxa"/>
            <w:gridSpan w:val="3"/>
            <w:vAlign w:val="bottom"/>
          </w:tcPr>
          <w:p w14:paraId="30E867F5" w14:textId="046EE21F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ลิขสิทธิ์ซอฟต์แวร์ระหว่างติดตั้ง</w:t>
            </w:r>
          </w:p>
        </w:tc>
        <w:tc>
          <w:tcPr>
            <w:tcW w:w="1260" w:type="dxa"/>
            <w:vAlign w:val="bottom"/>
          </w:tcPr>
          <w:p w14:paraId="5EE8E2AA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274C8A99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6DC635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</w:t>
            </w: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กับลูกค้า</w:t>
            </w:r>
          </w:p>
        </w:tc>
        <w:tc>
          <w:tcPr>
            <w:tcW w:w="270" w:type="dxa"/>
            <w:vAlign w:val="bottom"/>
          </w:tcPr>
          <w:p w14:paraId="1459A2B1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C3260F" w14:textId="77777777" w:rsidR="00B006EE" w:rsidRPr="0097359D" w:rsidRDefault="00B006EE" w:rsidP="0053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รวมสินทรัพย์ไม่มีตัวตนอื่น</w:t>
            </w:r>
          </w:p>
        </w:tc>
      </w:tr>
      <w:tr w:rsidR="006F5F9B" w:rsidRPr="00623946" w14:paraId="17352D69" w14:textId="77777777" w:rsidTr="00C553AE">
        <w:trPr>
          <w:trHeight w:val="272"/>
        </w:trPr>
        <w:tc>
          <w:tcPr>
            <w:tcW w:w="4590" w:type="dxa"/>
          </w:tcPr>
          <w:p w14:paraId="292EEC72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3187F7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10" w:type="dxa"/>
            <w:gridSpan w:val="11"/>
          </w:tcPr>
          <w:p w14:paraId="6F39CB32" w14:textId="6BFCEEFD" w:rsidR="006F5F9B" w:rsidRPr="0097359D" w:rsidRDefault="00114BED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F5F9B" w:rsidRPr="009735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F9B" w:rsidRPr="00623946" w14:paraId="6B30BF43" w14:textId="77777777" w:rsidTr="00C553AE">
        <w:tc>
          <w:tcPr>
            <w:tcW w:w="4590" w:type="dxa"/>
          </w:tcPr>
          <w:p w14:paraId="6E1BCC84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3B81C6B6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0F72D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768FE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53A4A0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F6B7D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B5A53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4F9AC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AF4F5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41AB1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30E146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F26A0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9AD0E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2F0" w:rsidRPr="00624577" w14:paraId="1EB35BE3" w14:textId="77777777" w:rsidTr="00927EAB">
        <w:tc>
          <w:tcPr>
            <w:tcW w:w="4590" w:type="dxa"/>
          </w:tcPr>
          <w:p w14:paraId="48264AA0" w14:textId="1133ED8B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7359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735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0009BB83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B4CD6" w14:textId="420868DE" w:rsidR="00DE22F0" w:rsidRPr="00DE22F0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22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534,970</w:t>
            </w:r>
          </w:p>
        </w:tc>
        <w:tc>
          <w:tcPr>
            <w:tcW w:w="270" w:type="dxa"/>
          </w:tcPr>
          <w:p w14:paraId="7F6F62B7" w14:textId="77777777" w:rsidR="00DE22F0" w:rsidRPr="00DE22F0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2AFE15" w14:textId="798231E6" w:rsidR="00DE22F0" w:rsidRPr="00DE22F0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E22F0">
              <w:rPr>
                <w:rFonts w:asciiTheme="majorBidi" w:hAnsiTheme="majorBidi" w:cstheme="majorBidi"/>
                <w:sz w:val="30"/>
                <w:szCs w:val="30"/>
              </w:rPr>
              <w:t>23,376</w:t>
            </w:r>
          </w:p>
        </w:tc>
        <w:tc>
          <w:tcPr>
            <w:tcW w:w="270" w:type="dxa"/>
          </w:tcPr>
          <w:p w14:paraId="5F626024" w14:textId="77777777" w:rsidR="00DE22F0" w:rsidRPr="00DE22F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F304D" w14:textId="17CBA271" w:rsidR="00DE22F0" w:rsidRPr="00DE22F0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E22F0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4DBCD10A" w14:textId="77777777" w:rsidR="00DE22F0" w:rsidRPr="00DE22F0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AC4905" w14:textId="3F16B116" w:rsidR="00DE22F0" w:rsidRPr="00DE22F0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E22F0">
              <w:rPr>
                <w:rFonts w:asciiTheme="majorBidi" w:hAnsiTheme="majorBidi" w:cstheme="majorBidi"/>
                <w:sz w:val="30"/>
                <w:szCs w:val="30"/>
              </w:rPr>
              <w:t>458,217</w:t>
            </w:r>
          </w:p>
        </w:tc>
        <w:tc>
          <w:tcPr>
            <w:tcW w:w="270" w:type="dxa"/>
          </w:tcPr>
          <w:p w14:paraId="6F7A1D3B" w14:textId="77777777" w:rsidR="00DE22F0" w:rsidRPr="00DE22F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C04729" w14:textId="2C067E13" w:rsidR="00DE22F0" w:rsidRPr="00DE22F0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E22F0">
              <w:rPr>
                <w:rFonts w:asciiTheme="majorBidi" w:hAnsiTheme="majorBidi" w:cstheme="majorBidi"/>
                <w:sz w:val="30"/>
                <w:szCs w:val="30"/>
              </w:rPr>
              <w:t>83,589</w:t>
            </w:r>
          </w:p>
        </w:tc>
        <w:tc>
          <w:tcPr>
            <w:tcW w:w="270" w:type="dxa"/>
          </w:tcPr>
          <w:p w14:paraId="7D76CAEE" w14:textId="77777777" w:rsidR="00DE22F0" w:rsidRPr="00DE22F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5400E6" w14:textId="1D491DAC" w:rsidR="00DE22F0" w:rsidRPr="00DE22F0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22F0">
              <w:rPr>
                <w:rFonts w:asciiTheme="majorBidi" w:hAnsiTheme="majorBidi" w:cstheme="majorBidi"/>
                <w:sz w:val="30"/>
                <w:szCs w:val="30"/>
              </w:rPr>
              <w:t>566,025</w:t>
            </w:r>
          </w:p>
        </w:tc>
      </w:tr>
      <w:tr w:rsidR="00DE22F0" w:rsidRPr="000F51DD" w14:paraId="6EADFE7B" w14:textId="77777777" w:rsidTr="00C553AE">
        <w:tc>
          <w:tcPr>
            <w:tcW w:w="4590" w:type="dxa"/>
          </w:tcPr>
          <w:p w14:paraId="16AB1E72" w14:textId="170C9C7C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DBBB82E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5A276" w14:textId="58787C55" w:rsidR="00DE22F0" w:rsidRPr="0097359D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867C55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5C9F33" w14:textId="2E2DBAE5" w:rsidR="00DE22F0" w:rsidRPr="0097359D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6E542497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CB67C" w14:textId="45AEEEDF" w:rsidR="00DE22F0" w:rsidRPr="0097359D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16FD0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B6451" w14:textId="477F0ABB" w:rsidR="00DE22F0" w:rsidRPr="0097359D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44487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75C55D" w14:textId="6AA93858" w:rsidR="00DE22F0" w:rsidRPr="0097359D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13DDA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4EAF76" w14:textId="4A2B65D5" w:rsidR="00DE22F0" w:rsidRPr="0097359D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DE22F0" w:rsidRPr="000F51DD" w14:paraId="7E485F72" w14:textId="77777777" w:rsidTr="00424315">
        <w:tc>
          <w:tcPr>
            <w:tcW w:w="5400" w:type="dxa"/>
            <w:gridSpan w:val="2"/>
          </w:tcPr>
          <w:p w14:paraId="213C16A4" w14:textId="785A7C16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9735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3D60EE" w14:textId="49094C51" w:rsidR="00DE22F0" w:rsidRPr="0097359D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2,100</w:t>
            </w:r>
          </w:p>
        </w:tc>
        <w:tc>
          <w:tcPr>
            <w:tcW w:w="270" w:type="dxa"/>
          </w:tcPr>
          <w:p w14:paraId="62BC4BA6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AEFA31" w14:textId="1540B36D" w:rsidR="00DE22F0" w:rsidRPr="0097359D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(77)</w:t>
            </w:r>
          </w:p>
        </w:tc>
        <w:tc>
          <w:tcPr>
            <w:tcW w:w="270" w:type="dxa"/>
          </w:tcPr>
          <w:p w14:paraId="0FC1104E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9B4664" w14:textId="459D724C" w:rsidR="00DE22F0" w:rsidRPr="0097359D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86429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576038" w14:textId="006F30B2" w:rsidR="00DE22F0" w:rsidRPr="0097359D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  <w:tc>
          <w:tcPr>
            <w:tcW w:w="270" w:type="dxa"/>
          </w:tcPr>
          <w:p w14:paraId="2C1330C4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42A2AC" w14:textId="0BBC2504" w:rsidR="00DE22F0" w:rsidRPr="0097359D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(303)</w:t>
            </w:r>
          </w:p>
        </w:tc>
        <w:tc>
          <w:tcPr>
            <w:tcW w:w="270" w:type="dxa"/>
          </w:tcPr>
          <w:p w14:paraId="526787A9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CC3CE0" w14:textId="23C6E912" w:rsidR="00DE22F0" w:rsidRPr="0097359D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(742)</w:t>
            </w:r>
          </w:p>
        </w:tc>
      </w:tr>
      <w:tr w:rsidR="00DE22F0" w:rsidRPr="000F51DD" w14:paraId="7891A7AB" w14:textId="77777777" w:rsidTr="00CA2682">
        <w:trPr>
          <w:trHeight w:val="386"/>
        </w:trPr>
        <w:tc>
          <w:tcPr>
            <w:tcW w:w="4590" w:type="dxa"/>
          </w:tcPr>
          <w:p w14:paraId="64671925" w14:textId="325E6542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23C96FA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78DC4C" w14:textId="057F50EA" w:rsidR="00DE22F0" w:rsidRPr="0097359D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537,070</w:t>
            </w:r>
          </w:p>
        </w:tc>
        <w:tc>
          <w:tcPr>
            <w:tcW w:w="270" w:type="dxa"/>
          </w:tcPr>
          <w:p w14:paraId="3CA82388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67DCAB" w14:textId="114CAE16" w:rsidR="00DE22F0" w:rsidRPr="0097359D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23,512</w:t>
            </w:r>
          </w:p>
        </w:tc>
        <w:tc>
          <w:tcPr>
            <w:tcW w:w="270" w:type="dxa"/>
          </w:tcPr>
          <w:p w14:paraId="408951CE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1422D3" w14:textId="52312B1E" w:rsidR="00DE22F0" w:rsidRPr="0097359D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7288F46E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1622DD" w14:textId="6E7278BC" w:rsidR="00DE22F0" w:rsidRPr="0097359D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457,855</w:t>
            </w:r>
          </w:p>
        </w:tc>
        <w:tc>
          <w:tcPr>
            <w:tcW w:w="270" w:type="dxa"/>
          </w:tcPr>
          <w:p w14:paraId="6B443859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3293C9" w14:textId="5543B4A2" w:rsidR="00DE22F0" w:rsidRPr="0097359D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83,286</w:t>
            </w:r>
          </w:p>
        </w:tc>
        <w:tc>
          <w:tcPr>
            <w:tcW w:w="270" w:type="dxa"/>
          </w:tcPr>
          <w:p w14:paraId="365C5DC3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85D038" w14:textId="34286F35" w:rsidR="00DE22F0" w:rsidRPr="0097359D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565,496</w:t>
            </w:r>
          </w:p>
        </w:tc>
      </w:tr>
      <w:tr w:rsidR="00DE22F0" w:rsidRPr="000F51DD" w14:paraId="498BA570" w14:textId="77777777" w:rsidTr="00C553AE">
        <w:tc>
          <w:tcPr>
            <w:tcW w:w="4590" w:type="dxa"/>
          </w:tcPr>
          <w:p w14:paraId="06DA3539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7C3886F9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F9EF24C" w14:textId="0627891E" w:rsidR="00DE22F0" w:rsidRPr="0097359D" w:rsidRDefault="00567D9D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2208E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67C459" w14:textId="2D6FF678" w:rsidR="00DE22F0" w:rsidRPr="0097359D" w:rsidRDefault="00567D9D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38E45F3A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60631" w14:textId="77114519" w:rsidR="00DE22F0" w:rsidRPr="0097359D" w:rsidRDefault="00567D9D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862A3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7CE314" w14:textId="1B97EEF5" w:rsidR="00DE22F0" w:rsidRPr="00567D9D" w:rsidRDefault="00567D9D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204443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E7C1EA" w14:textId="3A6925C7" w:rsidR="00DE22F0" w:rsidRPr="0097359D" w:rsidRDefault="00DF4A36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7065A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8B6417" w14:textId="023A3257" w:rsidR="00DE22F0" w:rsidRPr="0097359D" w:rsidRDefault="00DF4A36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567D9D" w:rsidRPr="000F51DD" w14:paraId="1965A2F8" w14:textId="77777777" w:rsidTr="00C553AE">
        <w:tc>
          <w:tcPr>
            <w:tcW w:w="4590" w:type="dxa"/>
          </w:tcPr>
          <w:p w14:paraId="54A4BEE7" w14:textId="70B2EF6C" w:rsidR="00567D9D" w:rsidRPr="0097359D" w:rsidRDefault="00567D9D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4F3C87CC" w14:textId="77777777" w:rsidR="00567D9D" w:rsidRPr="0097359D" w:rsidRDefault="00567D9D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0327BD1" w14:textId="35C3E8D7" w:rsidR="00567D9D" w:rsidRPr="0097359D" w:rsidRDefault="00567D9D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4F18C" w14:textId="77777777" w:rsidR="00567D9D" w:rsidRPr="0097359D" w:rsidRDefault="00567D9D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733B90" w14:textId="653852F1" w:rsidR="00567D9D" w:rsidRPr="0097359D" w:rsidRDefault="00567D9D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68C0C386" w14:textId="77777777" w:rsidR="00567D9D" w:rsidRPr="0097359D" w:rsidRDefault="00567D9D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9DF12" w14:textId="51524D19" w:rsidR="00567D9D" w:rsidRPr="0097359D" w:rsidRDefault="00567D9D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(843)</w:t>
            </w:r>
          </w:p>
        </w:tc>
        <w:tc>
          <w:tcPr>
            <w:tcW w:w="270" w:type="dxa"/>
          </w:tcPr>
          <w:p w14:paraId="698F84E3" w14:textId="77777777" w:rsidR="00567D9D" w:rsidRPr="0097359D" w:rsidRDefault="00567D9D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E9E004" w14:textId="2EB6F60F" w:rsidR="00567D9D" w:rsidRPr="0097359D" w:rsidRDefault="00567D9D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3D457" w14:textId="77777777" w:rsidR="00567D9D" w:rsidRPr="0097359D" w:rsidRDefault="00567D9D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35F41B" w14:textId="6EDB0A9F" w:rsidR="00567D9D" w:rsidRPr="0097359D" w:rsidRDefault="00DF4A36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E29C3B" w14:textId="77777777" w:rsidR="00567D9D" w:rsidRPr="0097359D" w:rsidRDefault="00567D9D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9056FC" w14:textId="0DA9EB95" w:rsidR="00567D9D" w:rsidRPr="0097359D" w:rsidRDefault="00DF4A36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22F0" w:rsidRPr="00623946" w14:paraId="6C0DF588" w14:textId="77777777" w:rsidTr="009635A9">
        <w:tc>
          <w:tcPr>
            <w:tcW w:w="5400" w:type="dxa"/>
            <w:gridSpan w:val="2"/>
          </w:tcPr>
          <w:p w14:paraId="403FD51F" w14:textId="4C1AE331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6BDFD04A" w14:textId="2927CB0E" w:rsidR="00DE22F0" w:rsidRPr="0097359D" w:rsidRDefault="00567D9D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</w:t>
            </w:r>
            <w:r w:rsidR="00342C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04469269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6B6C6F" w14:textId="05D9FBCB" w:rsidR="00DE22F0" w:rsidRPr="0097359D" w:rsidRDefault="00567D9D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14E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2BB133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9A0F5" w14:textId="5D648F72" w:rsidR="00DE22F0" w:rsidRPr="0097359D" w:rsidRDefault="00567D9D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E0B004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CD8190" w14:textId="2C149AC3" w:rsidR="00DE22F0" w:rsidRPr="0097359D" w:rsidRDefault="00567D9D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342C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F051AB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79FD97" w14:textId="7F58A7CA" w:rsidR="00DE22F0" w:rsidRPr="0097359D" w:rsidRDefault="00DF4A36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  <w:tc>
          <w:tcPr>
            <w:tcW w:w="270" w:type="dxa"/>
          </w:tcPr>
          <w:p w14:paraId="03025610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AC4CE0" w14:textId="09B71449" w:rsidR="00DE22F0" w:rsidRPr="0097359D" w:rsidRDefault="00DF4A36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342C6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22F0" w:rsidRPr="00623946" w14:paraId="4B2E579F" w14:textId="77777777" w:rsidTr="00C553AE">
        <w:tc>
          <w:tcPr>
            <w:tcW w:w="4590" w:type="dxa"/>
          </w:tcPr>
          <w:p w14:paraId="4311F87A" w14:textId="67DAF43D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23764075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93892C" w14:textId="4BBEF8C1" w:rsidR="00DE22F0" w:rsidRPr="0097359D" w:rsidRDefault="00567D9D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538,14</w:t>
            </w:r>
            <w:r w:rsidR="00342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9020718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700B5" w14:textId="2D4D012E" w:rsidR="00DE22F0" w:rsidRPr="0097359D" w:rsidRDefault="00567D9D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24,60</w:t>
            </w:r>
            <w:r w:rsidR="00414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C42E330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12948F" w14:textId="75E000AC" w:rsidR="00DE22F0" w:rsidRPr="0097359D" w:rsidRDefault="00567D9D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A0FFC" w14:textId="77777777" w:rsidR="00DE22F0" w:rsidRPr="0097359D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40ED1" w14:textId="6B9F0B0F" w:rsidR="00DE22F0" w:rsidRPr="0097359D" w:rsidRDefault="00567D9D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457,67</w:t>
            </w:r>
            <w:r w:rsidR="00342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D91A5A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D1E6" w14:textId="5163B186" w:rsidR="00DE22F0" w:rsidRPr="0097359D" w:rsidRDefault="00DF4A36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83,131</w:t>
            </w:r>
          </w:p>
        </w:tc>
        <w:tc>
          <w:tcPr>
            <w:tcW w:w="270" w:type="dxa"/>
          </w:tcPr>
          <w:p w14:paraId="4A855146" w14:textId="77777777" w:rsidR="00DE22F0" w:rsidRPr="0097359D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BD9C5" w14:textId="2CEB02E3" w:rsidR="00DE22F0" w:rsidRPr="0097359D" w:rsidRDefault="00DF4A36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565,40</w:t>
            </w:r>
            <w:r w:rsidR="00342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50EA8FCA" w14:textId="6CC08E68" w:rsidR="0097359D" w:rsidRDefault="0097359D"/>
    <w:p w14:paraId="32242D55" w14:textId="77777777" w:rsidR="0097359D" w:rsidRDefault="0097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810"/>
        <w:gridCol w:w="117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C553AE" w:rsidRPr="00F76876" w14:paraId="3A6A9D0B" w14:textId="77777777" w:rsidTr="00C553AE">
        <w:tc>
          <w:tcPr>
            <w:tcW w:w="4590" w:type="dxa"/>
          </w:tcPr>
          <w:p w14:paraId="621C5472" w14:textId="72C37EF6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3E07EB7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0" w:type="dxa"/>
            <w:gridSpan w:val="11"/>
          </w:tcPr>
          <w:p w14:paraId="08D3A4EC" w14:textId="22632C75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553AE" w:rsidRPr="00F76876" w14:paraId="5723EA2B" w14:textId="77777777" w:rsidTr="00C553AE">
        <w:tc>
          <w:tcPr>
            <w:tcW w:w="4590" w:type="dxa"/>
          </w:tcPr>
          <w:p w14:paraId="0AE9D3AE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6A5FFA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</w:tcPr>
          <w:p w14:paraId="56F0C246" w14:textId="164A77B2" w:rsidR="00C553AE" w:rsidRPr="00B10FEC" w:rsidRDefault="00C553AE" w:rsidP="00C553AE">
            <w:pPr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6D59EA11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9"/>
            <w:tcBorders>
              <w:bottom w:val="single" w:sz="4" w:space="0" w:color="auto"/>
            </w:tcBorders>
            <w:vAlign w:val="bottom"/>
          </w:tcPr>
          <w:p w14:paraId="4C78F38B" w14:textId="311F670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</w:tr>
      <w:tr w:rsidR="00C553AE" w:rsidRPr="00F76876" w14:paraId="26F6F553" w14:textId="77777777" w:rsidTr="00C553AE">
        <w:tc>
          <w:tcPr>
            <w:tcW w:w="4590" w:type="dxa"/>
          </w:tcPr>
          <w:p w14:paraId="782F0934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A62883E" w14:textId="77777777" w:rsidR="00C553AE" w:rsidRPr="00B10FEC" w:rsidRDefault="00C553AE" w:rsidP="00C553A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F8117F6" w14:textId="35A7C4D8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Merge/>
          </w:tcPr>
          <w:p w14:paraId="56810CCF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D5563D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5A315C" w14:textId="011193D5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ลิขสิทธิ์ซอฟต์แวร์</w:t>
            </w:r>
          </w:p>
        </w:tc>
        <w:tc>
          <w:tcPr>
            <w:tcW w:w="1800" w:type="dxa"/>
            <w:gridSpan w:val="3"/>
          </w:tcPr>
          <w:p w14:paraId="347BEAE2" w14:textId="08B765C9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ลิขสิทธิ์ซอฟต์แวร์</w:t>
            </w:r>
            <w:r w:rsidRPr="00B10FE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14:paraId="10EEB42D" w14:textId="10BD5582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3082CE2F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2C9E84" w14:textId="19A7CCBD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ความสัมพันธ์</w:t>
            </w: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10FE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3BCA05B2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494C0A" w14:textId="0D52C2AF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</w:tr>
      <w:tr w:rsidR="00C553AE" w:rsidRPr="00F76876" w14:paraId="087917D0" w14:textId="77777777" w:rsidTr="00C553AE">
        <w:tc>
          <w:tcPr>
            <w:tcW w:w="4590" w:type="dxa"/>
          </w:tcPr>
          <w:p w14:paraId="17DB6930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75F09B0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0" w:type="dxa"/>
            <w:gridSpan w:val="11"/>
          </w:tcPr>
          <w:p w14:paraId="54B6EB98" w14:textId="5E651251" w:rsidR="00C553AE" w:rsidRPr="00B10FEC" w:rsidRDefault="00114BED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C553AE" w:rsidRPr="00B10FE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="00C553AE" w:rsidRPr="00B10F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553AE" w:rsidRPr="00F76876" w14:paraId="19C4A8C8" w14:textId="77777777" w:rsidTr="00C553AE">
        <w:tc>
          <w:tcPr>
            <w:tcW w:w="4590" w:type="dxa"/>
          </w:tcPr>
          <w:p w14:paraId="78E00E40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468FB193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C25DA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4E0AE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0C4DCC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117C1A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D2C7FD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4F06E1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C7DB00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9731B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31A010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643B4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F02B93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E22F0" w:rsidRPr="009068BC" w14:paraId="7AC8F4F7" w14:textId="77777777" w:rsidTr="00C553AE">
        <w:tc>
          <w:tcPr>
            <w:tcW w:w="4590" w:type="dxa"/>
          </w:tcPr>
          <w:p w14:paraId="288BB63B" w14:textId="3ED4EF03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B10FEC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12DACA68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93AA81" w14:textId="43262AE6" w:rsidR="00DE22F0" w:rsidRPr="00DE22F0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22F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0115F1" w14:textId="77777777" w:rsidR="00DE22F0" w:rsidRPr="00DE22F0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B39AC9" w14:textId="3D70B9AF" w:rsidR="00DE22F0" w:rsidRPr="00DE22F0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22F0">
              <w:rPr>
                <w:rFonts w:asciiTheme="majorBidi" w:hAnsiTheme="majorBidi" w:cstheme="majorBidi"/>
                <w:sz w:val="26"/>
                <w:szCs w:val="26"/>
              </w:rPr>
              <w:t>17,066</w:t>
            </w:r>
          </w:p>
        </w:tc>
        <w:tc>
          <w:tcPr>
            <w:tcW w:w="270" w:type="dxa"/>
          </w:tcPr>
          <w:p w14:paraId="7B4601DC" w14:textId="77777777" w:rsidR="00DE22F0" w:rsidRPr="00DE22F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2440A" w14:textId="3FDE1736" w:rsidR="00DE22F0" w:rsidRPr="00DE22F0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22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B91BDD" w14:textId="77777777" w:rsidR="00DE22F0" w:rsidRPr="00DE22F0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6E93CD" w14:textId="4FA1FB4B" w:rsidR="00DE22F0" w:rsidRPr="00DE22F0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22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28E0E3" w14:textId="77777777" w:rsidR="00DE22F0" w:rsidRPr="00DE22F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4844E6" w14:textId="66AC37B0" w:rsidR="00DE22F0" w:rsidRPr="00DE22F0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22F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27,862</w:t>
            </w:r>
          </w:p>
        </w:tc>
        <w:tc>
          <w:tcPr>
            <w:tcW w:w="270" w:type="dxa"/>
          </w:tcPr>
          <w:p w14:paraId="0D87FCA1" w14:textId="77777777" w:rsidR="00DE22F0" w:rsidRPr="00DE22F0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F3747F" w14:textId="1B52A72D" w:rsidR="00DE22F0" w:rsidRPr="00DE22F0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22F0">
              <w:rPr>
                <w:rFonts w:asciiTheme="majorBidi" w:hAnsiTheme="majorBidi" w:cstheme="majorBidi"/>
                <w:sz w:val="26"/>
                <w:szCs w:val="26"/>
              </w:rPr>
              <w:t>44,928</w:t>
            </w:r>
          </w:p>
        </w:tc>
      </w:tr>
      <w:tr w:rsidR="00DE22F0" w:rsidRPr="00F76876" w14:paraId="32C71D06" w14:textId="77777777" w:rsidTr="00C553AE">
        <w:tc>
          <w:tcPr>
            <w:tcW w:w="4590" w:type="dxa"/>
          </w:tcPr>
          <w:p w14:paraId="0A6A96DA" w14:textId="101B1BA3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3629EB0F" w14:textId="672F1C4B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2B6B54" w14:textId="672F90F1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136ED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6511E5" w14:textId="554B3590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2,220</w:t>
            </w:r>
          </w:p>
        </w:tc>
        <w:tc>
          <w:tcPr>
            <w:tcW w:w="270" w:type="dxa"/>
          </w:tcPr>
          <w:p w14:paraId="346C3D82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06A5C" w14:textId="1F46981D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7D25DC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224BFA" w14:textId="0F6F18F3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C9949B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56CF88" w14:textId="547CF98A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5,462</w:t>
            </w:r>
          </w:p>
        </w:tc>
        <w:tc>
          <w:tcPr>
            <w:tcW w:w="270" w:type="dxa"/>
          </w:tcPr>
          <w:p w14:paraId="3B646A59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0BF49" w14:textId="51A96AC4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7,682</w:t>
            </w:r>
          </w:p>
        </w:tc>
      </w:tr>
      <w:tr w:rsidR="00DE22F0" w:rsidRPr="00F76876" w14:paraId="763A15F0" w14:textId="77777777" w:rsidTr="00C553AE">
        <w:tc>
          <w:tcPr>
            <w:tcW w:w="4590" w:type="dxa"/>
          </w:tcPr>
          <w:p w14:paraId="50AB69A5" w14:textId="1A2FDDF2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5B00C8F7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2A8665" w14:textId="0640D9BD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72A24A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C8C34E" w14:textId="416C8ED5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270" w:type="dxa"/>
          </w:tcPr>
          <w:p w14:paraId="0AF959B0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259F4" w14:textId="160700B4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71B523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B3EF534" w14:textId="56812593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519E89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3BD505" w14:textId="01D67219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680632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C27CCA" w14:textId="31D37429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</w:tr>
      <w:tr w:rsidR="00DE22F0" w:rsidRPr="00F76876" w14:paraId="2B66B736" w14:textId="77777777" w:rsidTr="00C553AE">
        <w:tc>
          <w:tcPr>
            <w:tcW w:w="4590" w:type="dxa"/>
          </w:tcPr>
          <w:p w14:paraId="2EF71BE0" w14:textId="293ECC01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8 </w:t>
            </w:r>
          </w:p>
        </w:tc>
        <w:tc>
          <w:tcPr>
            <w:tcW w:w="810" w:type="dxa"/>
          </w:tcPr>
          <w:p w14:paraId="58F536B1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4007BB" w14:textId="08930D50" w:rsidR="00DE22F0" w:rsidRPr="00B82EEE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756C31" w14:textId="77777777" w:rsidR="00DE22F0" w:rsidRPr="00B82EEE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C49D26" w14:textId="1AA117D1" w:rsidR="00DE22F0" w:rsidRPr="00B82EEE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19,204</w:t>
            </w:r>
          </w:p>
        </w:tc>
        <w:tc>
          <w:tcPr>
            <w:tcW w:w="270" w:type="dxa"/>
          </w:tcPr>
          <w:p w14:paraId="3DCD6C55" w14:textId="77777777" w:rsidR="00DE22F0" w:rsidRPr="00B82EEE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C1D532" w14:textId="06C90D7E" w:rsidR="00DE22F0" w:rsidRPr="00B82EEE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1C8A40" w14:textId="77777777" w:rsidR="00DE22F0" w:rsidRPr="00B82EEE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F07DBB" w14:textId="1BDC9685" w:rsidR="00DE22F0" w:rsidRPr="00B82EEE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146FE3" w14:textId="77777777" w:rsidR="00DE22F0" w:rsidRPr="00B82EEE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153918" w14:textId="72E42007" w:rsidR="00DE22F0" w:rsidRPr="00B82EEE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33,324</w:t>
            </w:r>
          </w:p>
        </w:tc>
        <w:tc>
          <w:tcPr>
            <w:tcW w:w="270" w:type="dxa"/>
          </w:tcPr>
          <w:p w14:paraId="4D3C418F" w14:textId="77777777" w:rsidR="00DE22F0" w:rsidRPr="00B82EEE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ABDDBF" w14:textId="03E0431F" w:rsidR="00DE22F0" w:rsidRPr="00B82EEE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52,528</w:t>
            </w:r>
          </w:p>
        </w:tc>
      </w:tr>
      <w:tr w:rsidR="00DE22F0" w:rsidRPr="00F76876" w14:paraId="4665E612" w14:textId="77777777" w:rsidTr="00C553AE">
        <w:tc>
          <w:tcPr>
            <w:tcW w:w="4590" w:type="dxa"/>
          </w:tcPr>
          <w:p w14:paraId="3EB5E72A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637217F6" w14:textId="3AD72A05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0E332D" w14:textId="0E5A5B0D" w:rsidR="00DE22F0" w:rsidRPr="00B10FEC" w:rsidRDefault="007F4E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CE1405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E2F961" w14:textId="76418D41" w:rsidR="00DE22F0" w:rsidRPr="00B10FEC" w:rsidRDefault="007F4E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1,830</w:t>
            </w:r>
          </w:p>
        </w:tc>
        <w:tc>
          <w:tcPr>
            <w:tcW w:w="270" w:type="dxa"/>
          </w:tcPr>
          <w:p w14:paraId="5485D7DA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B6A954" w14:textId="6E034D02" w:rsidR="00DE22F0" w:rsidRPr="00B10FEC" w:rsidRDefault="007F4E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ABAE7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312363" w14:textId="00B2F9A7" w:rsidR="00DE22F0" w:rsidRPr="00B10FEC" w:rsidRDefault="007F4E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273CEB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58E6CE" w14:textId="7124BDAA" w:rsidR="00DE22F0" w:rsidRPr="00B10FEC" w:rsidRDefault="007F4E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5,476</w:t>
            </w:r>
          </w:p>
        </w:tc>
        <w:tc>
          <w:tcPr>
            <w:tcW w:w="270" w:type="dxa"/>
          </w:tcPr>
          <w:p w14:paraId="6D9B21BC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6A0C47" w14:textId="5AD4E8C9" w:rsidR="00DE22F0" w:rsidRPr="00B10FEC" w:rsidRDefault="007F4E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7,306</w:t>
            </w:r>
          </w:p>
        </w:tc>
      </w:tr>
      <w:tr w:rsidR="00DE22F0" w:rsidRPr="00F76876" w14:paraId="00DBDB59" w14:textId="77777777" w:rsidTr="00C553AE">
        <w:tc>
          <w:tcPr>
            <w:tcW w:w="4590" w:type="dxa"/>
          </w:tcPr>
          <w:p w14:paraId="1676089C" w14:textId="0CB993E4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4934FC99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CB4EB4" w14:textId="3B63B679" w:rsidR="00DE22F0" w:rsidRPr="00B10FEC" w:rsidRDefault="007F4E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7100D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4FB98F" w14:textId="079EB299" w:rsidR="00DE22F0" w:rsidRPr="00B10FEC" w:rsidRDefault="007F4E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70" w:type="dxa"/>
          </w:tcPr>
          <w:p w14:paraId="058E7FF0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CEDD9F" w14:textId="0FAE3A2B" w:rsidR="00DE22F0" w:rsidRPr="00B10FEC" w:rsidRDefault="007F4E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1908E3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76A410" w14:textId="6D202D31" w:rsidR="00DE22F0" w:rsidRPr="00B10FEC" w:rsidRDefault="007F4E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80CB1D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FCCE16" w14:textId="298D2609" w:rsidR="00DE22F0" w:rsidRPr="00B10FEC" w:rsidRDefault="007F4E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7ADE75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B535C0" w14:textId="41EBD0B1" w:rsidR="00DE22F0" w:rsidRPr="00B10FEC" w:rsidRDefault="007F4E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  <w:tr w:rsidR="00DE22F0" w:rsidRPr="00F76876" w14:paraId="051522B8" w14:textId="77777777" w:rsidTr="00C553AE">
        <w:tc>
          <w:tcPr>
            <w:tcW w:w="4590" w:type="dxa"/>
          </w:tcPr>
          <w:p w14:paraId="6122B74D" w14:textId="4FD76724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0BDEE69C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195CA" w14:textId="7B5C14FF" w:rsidR="00DE22F0" w:rsidRPr="00B10FEC" w:rsidRDefault="007F4E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1C12D1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AAAC0" w14:textId="0D18084E" w:rsidR="00DE22F0" w:rsidRPr="00B10FEC" w:rsidRDefault="007F4E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21,023</w:t>
            </w:r>
          </w:p>
        </w:tc>
        <w:tc>
          <w:tcPr>
            <w:tcW w:w="270" w:type="dxa"/>
          </w:tcPr>
          <w:p w14:paraId="70457059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F3F60D" w14:textId="29FA4197" w:rsidR="00DE22F0" w:rsidRPr="00B10FEC" w:rsidRDefault="007F4E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323F8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7B35D" w14:textId="0672B37B" w:rsidR="00DE22F0" w:rsidRPr="00B10FEC" w:rsidRDefault="007F4E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A8E18E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FE92" w14:textId="4F24189A" w:rsidR="00DE22F0" w:rsidRPr="00B10FEC" w:rsidRDefault="007F4E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38,800</w:t>
            </w:r>
          </w:p>
        </w:tc>
        <w:tc>
          <w:tcPr>
            <w:tcW w:w="270" w:type="dxa"/>
          </w:tcPr>
          <w:p w14:paraId="46EFF5CA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1C8C" w14:textId="654398D1" w:rsidR="00DE22F0" w:rsidRPr="00B10FEC" w:rsidRDefault="007F4E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59,823</w:t>
            </w:r>
          </w:p>
        </w:tc>
      </w:tr>
      <w:tr w:rsidR="00DE22F0" w:rsidRPr="00F76876" w14:paraId="1E2A4382" w14:textId="77777777" w:rsidTr="00C553AE">
        <w:tc>
          <w:tcPr>
            <w:tcW w:w="4590" w:type="dxa"/>
          </w:tcPr>
          <w:p w14:paraId="16E1AA10" w14:textId="77777777" w:rsidR="00DE22F0" w:rsidRPr="005949DB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A45EAA5" w14:textId="77777777" w:rsidR="00DE22F0" w:rsidRPr="005949DB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47BD0C" w14:textId="77777777" w:rsidR="00DE22F0" w:rsidRPr="005949DB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62C2790" w14:textId="77777777" w:rsidR="00DE22F0" w:rsidRPr="005949DB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F68D9D" w14:textId="77777777" w:rsidR="00DE22F0" w:rsidRPr="005949DB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392C1" w14:textId="77777777" w:rsidR="00DE22F0" w:rsidRPr="005949DB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1E455" w14:textId="77777777" w:rsidR="00DE22F0" w:rsidRPr="005949DB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E17223" w14:textId="77777777" w:rsidR="00DE22F0" w:rsidRPr="005949DB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E479B7" w14:textId="77777777" w:rsidR="00DE22F0" w:rsidRPr="005949DB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1E2284" w14:textId="77777777" w:rsidR="00DE22F0" w:rsidRPr="005949DB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1F1545" w14:textId="77777777" w:rsidR="00DE22F0" w:rsidRPr="005949DB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FC073" w14:textId="77777777" w:rsidR="00DE22F0" w:rsidRPr="005949DB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06C117" w14:textId="77777777" w:rsidR="00DE22F0" w:rsidRPr="005949DB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22F0" w:rsidRPr="00F76876" w14:paraId="18D2443D" w14:textId="77777777" w:rsidTr="00C553AE">
        <w:tc>
          <w:tcPr>
            <w:tcW w:w="4590" w:type="dxa"/>
          </w:tcPr>
          <w:p w14:paraId="566C95E3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EBF0DC4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7FEC0D" w14:textId="77777777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08F6C04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2F9F42" w14:textId="77777777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FD7D97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C8092A" w14:textId="77777777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434BF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386ED7" w14:textId="77777777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0E46D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481DE2" w14:textId="77777777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F63B5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90F34B" w14:textId="77777777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E22F0" w:rsidRPr="00623946" w14:paraId="35F448C4" w14:textId="77777777" w:rsidTr="00C553AE">
        <w:tc>
          <w:tcPr>
            <w:tcW w:w="4590" w:type="dxa"/>
          </w:tcPr>
          <w:p w14:paraId="55909048" w14:textId="3512DAD9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25FBF5DF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142C13" w14:textId="6D0B5950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537,070</w:t>
            </w:r>
          </w:p>
        </w:tc>
        <w:tc>
          <w:tcPr>
            <w:tcW w:w="270" w:type="dxa"/>
          </w:tcPr>
          <w:p w14:paraId="76EBBA5A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C590CA6" w14:textId="0AA7F6DF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4,308</w:t>
            </w:r>
          </w:p>
        </w:tc>
        <w:tc>
          <w:tcPr>
            <w:tcW w:w="270" w:type="dxa"/>
          </w:tcPr>
          <w:p w14:paraId="0F47232F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1D849D" w14:textId="3E259E50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</w:p>
        </w:tc>
        <w:tc>
          <w:tcPr>
            <w:tcW w:w="270" w:type="dxa"/>
          </w:tcPr>
          <w:p w14:paraId="027539E7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3B159A" w14:textId="14BB2C04" w:rsidR="00DE22F0" w:rsidRPr="00B10FEC" w:rsidRDefault="00DE22F0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457,855</w:t>
            </w:r>
          </w:p>
        </w:tc>
        <w:tc>
          <w:tcPr>
            <w:tcW w:w="270" w:type="dxa"/>
          </w:tcPr>
          <w:p w14:paraId="03B8A81E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E1631FB" w14:textId="365F1A5D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49,962</w:t>
            </w:r>
          </w:p>
        </w:tc>
        <w:tc>
          <w:tcPr>
            <w:tcW w:w="270" w:type="dxa"/>
          </w:tcPr>
          <w:p w14:paraId="14885509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32EE7E" w14:textId="3682A99D" w:rsidR="00DE22F0" w:rsidRPr="00B10FEC" w:rsidRDefault="00DE22F0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512,968</w:t>
            </w:r>
          </w:p>
        </w:tc>
      </w:tr>
      <w:tr w:rsidR="00DE22F0" w:rsidRPr="00623946" w14:paraId="6DC6D116" w14:textId="77777777" w:rsidTr="00C553AE">
        <w:tc>
          <w:tcPr>
            <w:tcW w:w="4590" w:type="dxa"/>
          </w:tcPr>
          <w:p w14:paraId="77985DBE" w14:textId="712A211D" w:rsidR="00DE22F0" w:rsidRPr="00B10FEC" w:rsidRDefault="00DE22F0" w:rsidP="00DE22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2B513A5C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638AA78" w14:textId="53D04F75" w:rsidR="00DE22F0" w:rsidRPr="00B10FEC" w:rsidRDefault="00451FD1" w:rsidP="00DE22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538,14</w:t>
            </w:r>
            <w:r w:rsidR="00342C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6F0AFA3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8EC538" w14:textId="13F15883" w:rsidR="00DE22F0" w:rsidRPr="00B10FEC" w:rsidRDefault="00451FD1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</w:t>
            </w:r>
            <w:r w:rsidR="000B23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523100B6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CF51A43" w14:textId="59B63E28" w:rsidR="00DE22F0" w:rsidRPr="00B10FEC" w:rsidRDefault="00451FD1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D5582" w14:textId="77777777" w:rsidR="00DE22F0" w:rsidRPr="00B10FEC" w:rsidRDefault="00DE22F0" w:rsidP="00DE22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6158D" w14:textId="01B8E0D6" w:rsidR="00DE22F0" w:rsidRPr="00B10FEC" w:rsidRDefault="00451FD1" w:rsidP="00DE22F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457,67</w:t>
            </w:r>
            <w:r w:rsidR="00342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03573F9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AF08AC" w14:textId="0E3F3768" w:rsidR="00DE22F0" w:rsidRPr="00B10FEC" w:rsidRDefault="00451FD1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44,331</w:t>
            </w:r>
          </w:p>
        </w:tc>
        <w:tc>
          <w:tcPr>
            <w:tcW w:w="270" w:type="dxa"/>
          </w:tcPr>
          <w:p w14:paraId="3EEC99EF" w14:textId="77777777" w:rsidR="00DE22F0" w:rsidRPr="00B10FEC" w:rsidRDefault="00DE22F0" w:rsidP="00DE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DA2B96" w14:textId="1427C92A" w:rsidR="00DE22F0" w:rsidRPr="00B10FEC" w:rsidRDefault="00451FD1" w:rsidP="00DE22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505,58</w:t>
            </w:r>
            <w:r w:rsidR="00342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426753A7" w14:textId="77777777" w:rsidR="00210D7A" w:rsidRDefault="00210D7A" w:rsidP="00210D7A">
      <w:pPr>
        <w:rPr>
          <w:lang w:eastAsia="x-none"/>
        </w:rPr>
        <w:sectPr w:rsidR="00210D7A" w:rsidSect="00EB002E">
          <w:headerReference w:type="default" r:id="rId18"/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990"/>
        <w:gridCol w:w="1710"/>
      </w:tblGrid>
      <w:tr w:rsidR="00F23990" w:rsidRPr="00623946" w14:paraId="7D5018E8" w14:textId="77777777" w:rsidTr="00F23990">
        <w:trPr>
          <w:trHeight w:val="92"/>
          <w:tblHeader/>
        </w:trPr>
        <w:tc>
          <w:tcPr>
            <w:tcW w:w="6480" w:type="dxa"/>
          </w:tcPr>
          <w:p w14:paraId="2311DAE8" w14:textId="0BD420CD" w:rsidR="00F23990" w:rsidRPr="00F23990" w:rsidRDefault="00F23990" w:rsidP="00F239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07CB65" w14:textId="77777777" w:rsidR="00F23990" w:rsidRPr="00AC49C7" w:rsidRDefault="00F23990" w:rsidP="00F23990">
            <w:pP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912EF14" w14:textId="186C291E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</w:t>
            </w:r>
            <w:r w:rsidR="0073717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</w:t>
            </w:r>
            <w:r w:rsidR="007371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23990" w:rsidRPr="00623946" w14:paraId="6B7FB642" w14:textId="77777777" w:rsidTr="00F23990">
        <w:trPr>
          <w:trHeight w:val="80"/>
          <w:tblHeader/>
        </w:trPr>
        <w:tc>
          <w:tcPr>
            <w:tcW w:w="6480" w:type="dxa"/>
          </w:tcPr>
          <w:p w14:paraId="57E7A6AA" w14:textId="77777777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F1B83A" w14:textId="2B530008" w:rsidR="00F23990" w:rsidRPr="00AC49C7" w:rsidRDefault="00F23990" w:rsidP="002754C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0356C34" w14:textId="308A68D6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</w:tr>
      <w:tr w:rsidR="00F23990" w:rsidRPr="009C632E" w14:paraId="5C1F79C0" w14:textId="77777777" w:rsidTr="00736D04">
        <w:trPr>
          <w:trHeight w:val="254"/>
        </w:trPr>
        <w:tc>
          <w:tcPr>
            <w:tcW w:w="6480" w:type="dxa"/>
          </w:tcPr>
          <w:p w14:paraId="427C3E9E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7B182E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5B5BF4" w14:textId="37BF2C4F" w:rsidR="00F23990" w:rsidRPr="009C632E" w:rsidRDefault="00114BED" w:rsidP="00F2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23990"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3990" w:rsidRPr="009C632E" w14:paraId="06492E8F" w14:textId="77777777" w:rsidTr="00F23990">
        <w:tc>
          <w:tcPr>
            <w:tcW w:w="6480" w:type="dxa"/>
          </w:tcPr>
          <w:p w14:paraId="2F9E4A90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69F41D7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ADB28B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B10" w:rsidRPr="008E75AA" w14:paraId="03920509" w14:textId="77777777" w:rsidTr="00F23990">
        <w:tc>
          <w:tcPr>
            <w:tcW w:w="6480" w:type="dxa"/>
          </w:tcPr>
          <w:p w14:paraId="408BC54B" w14:textId="3D33ED3F" w:rsidR="00B56B10" w:rsidRPr="008E75AA" w:rsidRDefault="00B56B10" w:rsidP="00B5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42C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2C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342C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42C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342C6E">
              <w:rPr>
                <w:rFonts w:asciiTheme="majorBidi" w:hAnsiTheme="majorBidi" w:cstheme="majorBidi"/>
                <w:sz w:val="30"/>
                <w:szCs w:val="30"/>
              </w:rPr>
              <w:t xml:space="preserve">2567 </w:t>
            </w:r>
            <w:r w:rsidR="00342C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342C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42C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342C6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4D1CA191" w14:textId="77777777" w:rsidR="00B56B10" w:rsidRPr="008E75AA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6F10EA" w14:textId="3925124C" w:rsidR="00B56B10" w:rsidRPr="00B56B10" w:rsidRDefault="00B56B10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56B10">
              <w:rPr>
                <w:rFonts w:asciiTheme="majorBidi" w:hAnsiTheme="majorBidi" w:cstheme="majorBidi"/>
                <w:sz w:val="30"/>
                <w:szCs w:val="30"/>
              </w:rPr>
              <w:t>7,460</w:t>
            </w:r>
          </w:p>
        </w:tc>
      </w:tr>
      <w:tr w:rsidR="00A7100A" w:rsidRPr="009C632E" w14:paraId="1ECC347D" w14:textId="77777777" w:rsidTr="002C5333">
        <w:tc>
          <w:tcPr>
            <w:tcW w:w="6480" w:type="dxa"/>
          </w:tcPr>
          <w:p w14:paraId="77A8F89E" w14:textId="785CB8AA" w:rsidR="00A7100A" w:rsidRPr="009C632E" w:rsidRDefault="00056F0E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856C441" w14:textId="77777777" w:rsidR="00A7100A" w:rsidRPr="009C632E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3B3B906" w14:textId="3E1C415C" w:rsidR="00A7100A" w:rsidRPr="00056F0E" w:rsidRDefault="00056F0E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</w:tr>
      <w:tr w:rsidR="00A7100A" w:rsidRPr="009C632E" w14:paraId="7F846575" w14:textId="77777777" w:rsidTr="002C5333">
        <w:tc>
          <w:tcPr>
            <w:tcW w:w="6480" w:type="dxa"/>
          </w:tcPr>
          <w:p w14:paraId="0FB84BDD" w14:textId="6B077467" w:rsidR="00A7100A" w:rsidRPr="009C632E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C5333"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C5333"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C5333"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56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C43206C" w14:textId="77777777" w:rsidR="00A7100A" w:rsidRPr="009C632E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F9F7C" w14:textId="2FD6DF0A" w:rsidR="00A7100A" w:rsidRPr="009C632E" w:rsidRDefault="00056F0E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7,610</w:t>
            </w:r>
          </w:p>
        </w:tc>
      </w:tr>
      <w:tr w:rsidR="00A7100A" w:rsidRPr="006C637B" w14:paraId="75E4AF57" w14:textId="77777777" w:rsidTr="002C5333">
        <w:tc>
          <w:tcPr>
            <w:tcW w:w="6480" w:type="dxa"/>
          </w:tcPr>
          <w:p w14:paraId="448B0994" w14:textId="77777777" w:rsidR="00A7100A" w:rsidRPr="00AC49C7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4FB5560" w14:textId="77777777" w:rsidR="00A7100A" w:rsidRPr="00AC49C7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06F8D9" w14:textId="77777777" w:rsidR="00A7100A" w:rsidRPr="00AC49C7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100A" w:rsidRPr="00623946" w14:paraId="12913002" w14:textId="77777777" w:rsidTr="00F23990">
        <w:tc>
          <w:tcPr>
            <w:tcW w:w="6480" w:type="dxa"/>
          </w:tcPr>
          <w:p w14:paraId="6127A353" w14:textId="77777777" w:rsidR="00A7100A" w:rsidRPr="00AC49C7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48B197C5" w14:textId="77777777" w:rsidR="00A7100A" w:rsidRPr="00AC49C7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0183AA1" w14:textId="77777777" w:rsidR="00A7100A" w:rsidRPr="00AC49C7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6B10" w:rsidRPr="000D7DA0" w14:paraId="7EC7949D" w14:textId="77777777" w:rsidTr="00F23990">
        <w:tc>
          <w:tcPr>
            <w:tcW w:w="6480" w:type="dxa"/>
          </w:tcPr>
          <w:p w14:paraId="66EB7CDD" w14:textId="1FAE4026" w:rsidR="00B56B10" w:rsidRPr="000D7DA0" w:rsidRDefault="00B56B10" w:rsidP="00B5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732216B4" w14:textId="77777777" w:rsidR="00B56B10" w:rsidRPr="000D7DA0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CDF138" w14:textId="112EEBC7" w:rsidR="00B56B10" w:rsidRPr="00B56B10" w:rsidRDefault="00B56B10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56B10">
              <w:rPr>
                <w:rFonts w:asciiTheme="majorBidi" w:hAnsiTheme="majorBidi" w:cstheme="majorBidi"/>
                <w:sz w:val="30"/>
                <w:szCs w:val="30"/>
              </w:rPr>
              <w:t>7,363</w:t>
            </w:r>
          </w:p>
        </w:tc>
      </w:tr>
      <w:tr w:rsidR="00B56B10" w:rsidRPr="00623946" w14:paraId="2F0681B1" w14:textId="77777777" w:rsidTr="00F23990">
        <w:tc>
          <w:tcPr>
            <w:tcW w:w="6480" w:type="dxa"/>
          </w:tcPr>
          <w:p w14:paraId="527F88B3" w14:textId="7F1CD64F" w:rsidR="00B56B10" w:rsidRPr="00AC49C7" w:rsidRDefault="00B56B10" w:rsidP="00B5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1AC2521" w14:textId="4BAC9066" w:rsidR="00B56B10" w:rsidRPr="001443A0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4191E42" w14:textId="3E4E9B25" w:rsidR="00B56B10" w:rsidRPr="00AC49C7" w:rsidRDefault="00B56B10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</w:tr>
      <w:tr w:rsidR="00B56B10" w:rsidRPr="00623946" w14:paraId="4A57AC21" w14:textId="77777777" w:rsidTr="00F23990">
        <w:tc>
          <w:tcPr>
            <w:tcW w:w="6480" w:type="dxa"/>
          </w:tcPr>
          <w:p w14:paraId="27AA404A" w14:textId="3A1E17E3" w:rsidR="00B56B10" w:rsidRPr="00AC49C7" w:rsidRDefault="00B56B10" w:rsidP="00B5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49711A51" w14:textId="77777777" w:rsidR="00B56B10" w:rsidRPr="00AC49C7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30B818D" w14:textId="46131282" w:rsidR="00B56B10" w:rsidRPr="00AC49C7" w:rsidRDefault="00B56B10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7,455</w:t>
            </w:r>
          </w:p>
        </w:tc>
      </w:tr>
      <w:tr w:rsidR="00B56B10" w:rsidRPr="00623946" w14:paraId="2C05E19F" w14:textId="77777777" w:rsidTr="00F23990">
        <w:tc>
          <w:tcPr>
            <w:tcW w:w="6480" w:type="dxa"/>
          </w:tcPr>
          <w:p w14:paraId="20734B94" w14:textId="77777777" w:rsidR="00B56B10" w:rsidRPr="00AC49C7" w:rsidRDefault="00B56B10" w:rsidP="00B5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227323A" w14:textId="4B9F21F4" w:rsidR="00B56B10" w:rsidRPr="00AC49C7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4BE9D28" w14:textId="61375B59" w:rsidR="00B56B10" w:rsidRPr="009234ED" w:rsidRDefault="00056F0E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56B10" w:rsidRPr="00623946" w14:paraId="40EB269D" w14:textId="77777777" w:rsidTr="00F23990">
        <w:tc>
          <w:tcPr>
            <w:tcW w:w="6480" w:type="dxa"/>
          </w:tcPr>
          <w:p w14:paraId="78AD5851" w14:textId="72B3CB3D" w:rsidR="00B56B10" w:rsidRPr="00AC49C7" w:rsidRDefault="00B56B10" w:rsidP="00B5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2D22072D" w14:textId="77777777" w:rsidR="00B56B10" w:rsidRPr="00AC49C7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A049F" w14:textId="5AC8614C" w:rsidR="00B56B10" w:rsidRPr="00AC49C7" w:rsidRDefault="00056F0E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7,460</w:t>
            </w:r>
          </w:p>
        </w:tc>
      </w:tr>
      <w:tr w:rsidR="00B56B10" w:rsidRPr="006C637B" w14:paraId="59F8A98D" w14:textId="77777777" w:rsidTr="00F23990">
        <w:tc>
          <w:tcPr>
            <w:tcW w:w="6480" w:type="dxa"/>
          </w:tcPr>
          <w:p w14:paraId="183538EB" w14:textId="77777777" w:rsidR="00B56B10" w:rsidRPr="006C637B" w:rsidRDefault="00B56B10" w:rsidP="00B5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D547B7" w14:textId="77777777" w:rsidR="00B56B10" w:rsidRPr="006C637B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2D2819" w14:textId="77777777" w:rsidR="00B56B10" w:rsidRPr="006C637B" w:rsidRDefault="00B56B10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56B10" w:rsidRPr="00623946" w14:paraId="2CBB457E" w14:textId="77777777" w:rsidTr="00F23990">
        <w:tc>
          <w:tcPr>
            <w:tcW w:w="6480" w:type="dxa"/>
          </w:tcPr>
          <w:p w14:paraId="338D6815" w14:textId="77777777" w:rsidR="00B56B10" w:rsidRPr="00623946" w:rsidRDefault="00B56B10" w:rsidP="00B5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2DEA9A5" w14:textId="77777777" w:rsidR="00B56B10" w:rsidRPr="00623946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1F0BBD" w14:textId="77777777" w:rsidR="00B56B10" w:rsidRPr="00623946" w:rsidRDefault="00B56B10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6B10" w:rsidRPr="00623946" w14:paraId="756B5282" w14:textId="77777777" w:rsidTr="00F23990">
        <w:tc>
          <w:tcPr>
            <w:tcW w:w="6480" w:type="dxa"/>
          </w:tcPr>
          <w:p w14:paraId="2765BADB" w14:textId="7800CC92" w:rsidR="00B56B10" w:rsidRPr="00257331" w:rsidRDefault="00B56B10" w:rsidP="00B5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04BE335C" w14:textId="77777777" w:rsidR="00B56B10" w:rsidRPr="00623946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FC5150F" w14:textId="318A7C86" w:rsidR="00B56B10" w:rsidRPr="00AB6D66" w:rsidRDefault="00B56B10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56B10" w:rsidRPr="00623946" w14:paraId="0A5A68F9" w14:textId="77777777" w:rsidTr="00F23990">
        <w:tc>
          <w:tcPr>
            <w:tcW w:w="6480" w:type="dxa"/>
          </w:tcPr>
          <w:p w14:paraId="31494415" w14:textId="2901F2A6" w:rsidR="00B56B10" w:rsidRPr="00257331" w:rsidRDefault="00B56B10" w:rsidP="00B56B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62C5A109" w14:textId="77777777" w:rsidR="00B56B10" w:rsidRPr="00623946" w:rsidRDefault="00B56B10" w:rsidP="00B56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BFB414" w14:textId="2E2264ED" w:rsidR="00B56B10" w:rsidRPr="00AB6D66" w:rsidRDefault="00056F0E" w:rsidP="00B56B1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</w:tr>
    </w:tbl>
    <w:p w14:paraId="30E6D2A0" w14:textId="6031B4DA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DF405E1" w14:textId="77777777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E27B951" w14:textId="33CC1D42" w:rsidR="00EF5D5B" w:rsidRPr="00EF5D5B" w:rsidRDefault="00EF5D5B" w:rsidP="00F8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2186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และสินทรัพย์ไม่มีตัวตนที่มีอายุ</w:t>
      </w:r>
      <w:r w:rsidR="00A43C12">
        <w:rPr>
          <w:rFonts w:asciiTheme="majorBidi" w:hAnsiTheme="majorBidi" w:cstheme="majorBidi"/>
          <w:i/>
          <w:iCs/>
          <w:sz w:val="30"/>
          <w:szCs w:val="30"/>
        </w:rPr>
        <w:br/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การใช้ประโยชน์ไม่ทราบแน่</w:t>
      </w:r>
      <w:r w:rsidR="00983552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นอน</w:t>
      </w:r>
    </w:p>
    <w:p w14:paraId="34FD478C" w14:textId="77777777" w:rsidR="00EF5D5B" w:rsidRPr="00623D0A" w:rsidRDefault="00EF5D5B" w:rsidP="00EF5D5B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73AE87A5" w14:textId="022F5521" w:rsidR="00EF5D5B" w:rsidRPr="00EF5D5B" w:rsidRDefault="00EF5D5B" w:rsidP="00EF5D5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4B9A">
        <w:rPr>
          <w:rFonts w:asciiTheme="majorBidi" w:hAnsiTheme="majorBidi" w:cstheme="majorBidi"/>
          <w:spacing w:val="-4"/>
          <w:sz w:val="30"/>
          <w:szCs w:val="30"/>
          <w:cs/>
        </w:rPr>
        <w:t>เพื่อวัตถุประสงค์ในการทดสอบการด้อยค่า ค่าความนิยม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F875D0" w:rsidRPr="00D54B9A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สินทรัพย์ไม่มีตัวตน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ที่มีอายุการการใช้ประโยชน์ไม่ทราบ</w:t>
      </w:r>
      <w:r w:rsidR="00F875D0" w:rsidRPr="00F875D0">
        <w:rPr>
          <w:rFonts w:asciiTheme="majorBidi" w:hAnsiTheme="majorBidi"/>
          <w:sz w:val="30"/>
          <w:szCs w:val="30"/>
          <w:cs/>
        </w:rPr>
        <w:t>แน่</w:t>
      </w:r>
      <w:r w:rsidR="00983552">
        <w:rPr>
          <w:rFonts w:asciiTheme="majorBidi" w:hAnsiTheme="majorBidi" w:hint="cs"/>
          <w:sz w:val="30"/>
          <w:szCs w:val="30"/>
          <w:cs/>
        </w:rPr>
        <w:t>นอน</w:t>
      </w:r>
      <w:r w:rsidR="00D92A47">
        <w:rPr>
          <w:rFonts w:asciiTheme="majorBidi" w:hAnsiTheme="majorBidi" w:hint="cs"/>
          <w:sz w:val="30"/>
          <w:szCs w:val="30"/>
          <w:cs/>
        </w:rPr>
        <w:t>ซึ่ง</w:t>
      </w:r>
      <w:r w:rsidR="00D92A47" w:rsidRPr="00D92A47">
        <w:rPr>
          <w:rFonts w:asciiTheme="majorBidi" w:hAnsiTheme="majorBidi"/>
          <w:sz w:val="30"/>
          <w:szCs w:val="30"/>
          <w:cs/>
        </w:rPr>
        <w:t xml:space="preserve">เป็นเครื่องหมายการค้า </w:t>
      </w:r>
      <w:r w:rsidRPr="00EF5D5B">
        <w:rPr>
          <w:rFonts w:asciiTheme="majorBidi" w:hAnsiTheme="majorBidi" w:cstheme="majorBidi"/>
          <w:sz w:val="30"/>
          <w:szCs w:val="30"/>
          <w:cs/>
        </w:rPr>
        <w:t>ได้ถูกปันส่วนให้กับหน่วยสินทรัพย์ที่ก่อให้เกิดเงินสดของกลุ่มบริษัท</w:t>
      </w:r>
      <w:r w:rsidR="00F875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D5B">
        <w:rPr>
          <w:rFonts w:asciiTheme="majorBidi" w:hAnsiTheme="majorBidi" w:cstheme="majorBidi"/>
          <w:sz w:val="30"/>
          <w:szCs w:val="30"/>
          <w:cs/>
        </w:rPr>
        <w:t xml:space="preserve">ดังต่อไปนี้ </w:t>
      </w:r>
    </w:p>
    <w:p w14:paraId="0996B137" w14:textId="77777777" w:rsidR="00872DB9" w:rsidRPr="00623D0A" w:rsidRDefault="0087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1"/>
        <w:gridCol w:w="240"/>
        <w:gridCol w:w="1384"/>
        <w:gridCol w:w="242"/>
        <w:gridCol w:w="1285"/>
        <w:gridCol w:w="240"/>
        <w:gridCol w:w="1464"/>
      </w:tblGrid>
      <w:tr w:rsidR="00F875D0" w:rsidRPr="00BA2043" w14:paraId="6D09ACF4" w14:textId="6D2E8229" w:rsidTr="00983552">
        <w:tc>
          <w:tcPr>
            <w:tcW w:w="1618" w:type="pct"/>
          </w:tcPr>
          <w:p w14:paraId="75195096" w14:textId="77777777" w:rsidR="00F875D0" w:rsidRPr="0059197C" w:rsidRDefault="00F875D0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2C44623F" w14:textId="3FABAE60" w:rsidR="00F875D0" w:rsidRPr="0059197C" w:rsidRDefault="00F875D0" w:rsidP="003125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C00639" w:rsidRPr="00BA2043" w14:paraId="17838C83" w14:textId="5679CE65" w:rsidTr="00983552">
        <w:tc>
          <w:tcPr>
            <w:tcW w:w="1618" w:type="pct"/>
          </w:tcPr>
          <w:p w14:paraId="33E40675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pct"/>
            <w:gridSpan w:val="3"/>
          </w:tcPr>
          <w:p w14:paraId="07FD3269" w14:textId="17688721" w:rsidR="00C00639" w:rsidRPr="00CA3335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010B5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2" w:type="pct"/>
          </w:tcPr>
          <w:p w14:paraId="3C658FE4" w14:textId="77777777" w:rsidR="00C00639" w:rsidRPr="0059197C" w:rsidRDefault="00C00639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29" w:type="pct"/>
            <w:gridSpan w:val="3"/>
          </w:tcPr>
          <w:p w14:paraId="19EFEBC9" w14:textId="57D91356" w:rsidR="00C00639" w:rsidRPr="0059197C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010B5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B27331" w:rsidRPr="00BA2043" w14:paraId="24FA9FE0" w14:textId="77777777" w:rsidTr="00B27331">
        <w:tc>
          <w:tcPr>
            <w:tcW w:w="1618" w:type="pct"/>
          </w:tcPr>
          <w:p w14:paraId="69A28D9E" w14:textId="77777777" w:rsidR="00B27331" w:rsidRPr="0059197C" w:rsidRDefault="00B27331" w:rsidP="00CA3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1C1FC4A9" w14:textId="41E690A8" w:rsidR="00B27331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017" w:type="pct"/>
            <w:gridSpan w:val="3"/>
          </w:tcPr>
          <w:p w14:paraId="41D920C1" w14:textId="27AC1DA9" w:rsidR="00B27331" w:rsidRPr="0059197C" w:rsidRDefault="00B27331" w:rsidP="00B2733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เครื่องหมายการค้า</w:t>
            </w:r>
          </w:p>
        </w:tc>
        <w:tc>
          <w:tcPr>
            <w:tcW w:w="700" w:type="pct"/>
          </w:tcPr>
          <w:p w14:paraId="41CA6E45" w14:textId="41D6F365" w:rsidR="00B27331" w:rsidRPr="0059197C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31" w:type="pct"/>
          </w:tcPr>
          <w:p w14:paraId="0DF524F6" w14:textId="77777777" w:rsidR="00B27331" w:rsidRPr="0059197C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98" w:type="pct"/>
          </w:tcPr>
          <w:p w14:paraId="1097A752" w14:textId="0945478F" w:rsidR="00B27331" w:rsidRPr="0059197C" w:rsidRDefault="00B27331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เครื่องหมายการค้า</w:t>
            </w:r>
          </w:p>
        </w:tc>
      </w:tr>
      <w:tr w:rsidR="00C00639" w:rsidRPr="00BA2043" w14:paraId="07BE5833" w14:textId="71E42C96" w:rsidTr="00983552">
        <w:tc>
          <w:tcPr>
            <w:tcW w:w="1618" w:type="pct"/>
          </w:tcPr>
          <w:p w14:paraId="4C684F48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598F6B14" w14:textId="4FC8CF19" w:rsidR="00C00639" w:rsidRPr="0059197C" w:rsidRDefault="00114BED" w:rsidP="00B239D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C00639" w:rsidRPr="00591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2707A" w:rsidRPr="00BA2043" w14:paraId="08C69E76" w14:textId="77777777" w:rsidTr="00351BF6">
        <w:tc>
          <w:tcPr>
            <w:tcW w:w="1618" w:type="pct"/>
          </w:tcPr>
          <w:p w14:paraId="1D07C78B" w14:textId="4B4D190C" w:rsidR="00A2707A" w:rsidRDefault="00A2707A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</w:t>
            </w:r>
          </w:p>
          <w:p w14:paraId="38E0761F" w14:textId="67C6ACE3" w:rsidR="00A2707A" w:rsidRPr="0059197C" w:rsidRDefault="000E4B35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ฉลากที่มี</w:t>
            </w:r>
            <w:r w:rsidR="00A2707A" w:rsidRPr="0059197C">
              <w:rPr>
                <w:rFonts w:ascii="Angsana New" w:hAnsi="Angsana New"/>
                <w:sz w:val="30"/>
                <w:szCs w:val="30"/>
                <w:cs/>
              </w:rPr>
              <w:t>กาวในตัว</w:t>
            </w:r>
          </w:p>
        </w:tc>
        <w:tc>
          <w:tcPr>
            <w:tcW w:w="736" w:type="pct"/>
          </w:tcPr>
          <w:p w14:paraId="162064AC" w14:textId="77777777" w:rsidR="00A2707A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73C2D30D" w14:textId="77777777" w:rsidR="00A2707A" w:rsidRPr="0059197C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14279F3F" w14:textId="77777777" w:rsidR="00A2707A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4F1501BD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73F07EEE" w14:textId="77777777" w:rsidR="00A2707A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6C427768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4CEBAFDD" w14:textId="77777777" w:rsidR="00A2707A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10B5B" w:rsidRPr="00BA2043" w14:paraId="6DEC6707" w14:textId="6E0BD061" w:rsidTr="00351BF6">
        <w:tc>
          <w:tcPr>
            <w:tcW w:w="1618" w:type="pct"/>
          </w:tcPr>
          <w:p w14:paraId="2C4A4571" w14:textId="77385694" w:rsidR="00010B5B" w:rsidRPr="0059197C" w:rsidRDefault="00010B5B" w:rsidP="00010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</w:rPr>
              <w:t>- PMC</w:t>
            </w:r>
          </w:p>
        </w:tc>
        <w:tc>
          <w:tcPr>
            <w:tcW w:w="736" w:type="pct"/>
          </w:tcPr>
          <w:p w14:paraId="2460F56C" w14:textId="66BEB679" w:rsidR="00010B5B" w:rsidRPr="0059197C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328,682</w:t>
            </w:r>
          </w:p>
        </w:tc>
        <w:tc>
          <w:tcPr>
            <w:tcW w:w="131" w:type="pct"/>
          </w:tcPr>
          <w:p w14:paraId="3856BA45" w14:textId="3D955169" w:rsidR="00010B5B" w:rsidRPr="0059197C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234C813" w14:textId="66E499F9" w:rsidR="00010B5B" w:rsidRPr="00F715DC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  <w:tc>
          <w:tcPr>
            <w:tcW w:w="132" w:type="pct"/>
          </w:tcPr>
          <w:p w14:paraId="493AE935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43F57309" w14:textId="2E9A808C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328,682</w:t>
            </w:r>
          </w:p>
        </w:tc>
        <w:tc>
          <w:tcPr>
            <w:tcW w:w="131" w:type="pct"/>
          </w:tcPr>
          <w:p w14:paraId="705053A0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56460B94" w14:textId="2417046F" w:rsidR="00010B5B" w:rsidRPr="00F715DC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</w:tr>
      <w:tr w:rsidR="00010B5B" w:rsidRPr="00BA2043" w14:paraId="2E29886D" w14:textId="58370DCC" w:rsidTr="00D55060">
        <w:trPr>
          <w:trHeight w:val="178"/>
        </w:trPr>
        <w:tc>
          <w:tcPr>
            <w:tcW w:w="1618" w:type="pct"/>
          </w:tcPr>
          <w:p w14:paraId="21396790" w14:textId="339E16BB" w:rsidR="00010B5B" w:rsidRPr="0059197C" w:rsidRDefault="00010B5B" w:rsidP="00010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</w:rPr>
              <w:t>- PMCS</w:t>
            </w:r>
          </w:p>
        </w:tc>
        <w:tc>
          <w:tcPr>
            <w:tcW w:w="736" w:type="pct"/>
          </w:tcPr>
          <w:p w14:paraId="336F1286" w14:textId="25EF6B14" w:rsidR="00010B5B" w:rsidRPr="00D55060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47,272</w:t>
            </w:r>
          </w:p>
        </w:tc>
        <w:tc>
          <w:tcPr>
            <w:tcW w:w="131" w:type="pct"/>
          </w:tcPr>
          <w:p w14:paraId="3246C812" w14:textId="36B406A1" w:rsidR="00010B5B" w:rsidRPr="0059197C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60761C53" w14:textId="239BEF27" w:rsidR="00010B5B" w:rsidRPr="00F715DC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9,582</w:t>
            </w:r>
          </w:p>
        </w:tc>
        <w:tc>
          <w:tcPr>
            <w:tcW w:w="132" w:type="pct"/>
          </w:tcPr>
          <w:p w14:paraId="5AAA4A0A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6A80A94C" w14:textId="2206F1A9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46,199</w:t>
            </w:r>
          </w:p>
        </w:tc>
        <w:tc>
          <w:tcPr>
            <w:tcW w:w="131" w:type="pct"/>
          </w:tcPr>
          <w:p w14:paraId="5ECB5BF3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53192D90" w14:textId="461CC2D6" w:rsidR="00010B5B" w:rsidRPr="00F715DC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9,765</w:t>
            </w:r>
          </w:p>
        </w:tc>
      </w:tr>
      <w:tr w:rsidR="00010B5B" w:rsidRPr="00BA2043" w14:paraId="136B6421" w14:textId="77777777" w:rsidTr="00D55060">
        <w:trPr>
          <w:trHeight w:val="178"/>
        </w:trPr>
        <w:tc>
          <w:tcPr>
            <w:tcW w:w="1618" w:type="pct"/>
          </w:tcPr>
          <w:p w14:paraId="6892B017" w14:textId="58DCF5D3" w:rsidR="00010B5B" w:rsidRPr="0094257B" w:rsidRDefault="00010B5B" w:rsidP="00010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57B">
              <w:rPr>
                <w:rFonts w:ascii="Angsana New" w:hAnsi="Angsana New" w:hint="cs"/>
                <w:sz w:val="30"/>
                <w:szCs w:val="30"/>
                <w:cs/>
              </w:rPr>
              <w:t>ธุรกิจผลิตภัณฑ์เพื่อสุขภาพ</w:t>
            </w:r>
          </w:p>
        </w:tc>
        <w:tc>
          <w:tcPr>
            <w:tcW w:w="736" w:type="pct"/>
          </w:tcPr>
          <w:p w14:paraId="5E7A4363" w14:textId="77777777" w:rsidR="00010B5B" w:rsidRPr="006E2FD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3780F6C" w14:textId="77777777" w:rsidR="00010B5B" w:rsidRPr="0059197C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FF46FA2" w14:textId="77777777" w:rsidR="00010B5B" w:rsidRPr="00C9607E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F6B8C0A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3BE854F1" w14:textId="77777777" w:rsidR="00010B5B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5B0F7E50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7C6D97F4" w14:textId="77777777" w:rsidR="00010B5B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10B5B" w:rsidRPr="00BA2043" w14:paraId="0B18050F" w14:textId="77777777" w:rsidTr="00D55060">
        <w:trPr>
          <w:trHeight w:val="178"/>
        </w:trPr>
        <w:tc>
          <w:tcPr>
            <w:tcW w:w="1618" w:type="pct"/>
          </w:tcPr>
          <w:p w14:paraId="3289E893" w14:textId="44F62E23" w:rsidR="00010B5B" w:rsidRPr="0094257B" w:rsidRDefault="00010B5B" w:rsidP="00010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57B">
              <w:rPr>
                <w:rFonts w:ascii="Angsana New" w:hAnsi="Angsana New"/>
                <w:sz w:val="30"/>
                <w:szCs w:val="30"/>
              </w:rPr>
              <w:t>- DVK</w:t>
            </w:r>
          </w:p>
        </w:tc>
        <w:tc>
          <w:tcPr>
            <w:tcW w:w="736" w:type="pct"/>
          </w:tcPr>
          <w:p w14:paraId="6FAC1DC6" w14:textId="6A7E6590" w:rsidR="00010B5B" w:rsidRPr="00B006EE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4,231</w:t>
            </w:r>
          </w:p>
        </w:tc>
        <w:tc>
          <w:tcPr>
            <w:tcW w:w="131" w:type="pct"/>
          </w:tcPr>
          <w:p w14:paraId="38FF34FC" w14:textId="77777777" w:rsidR="00010B5B" w:rsidRPr="0059197C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31A06B5C" w14:textId="25B54780" w:rsidR="00010B5B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228,964</w:t>
            </w:r>
          </w:p>
        </w:tc>
        <w:tc>
          <w:tcPr>
            <w:tcW w:w="132" w:type="pct"/>
          </w:tcPr>
          <w:p w14:paraId="72436AA8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1F5F9EC0" w14:textId="296FEA76" w:rsidR="00010B5B" w:rsidRPr="0094257B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2FD3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31" w:type="pct"/>
          </w:tcPr>
          <w:p w14:paraId="3259FEFF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41984EE9" w14:textId="382200B1" w:rsidR="00010B5B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010B5B" w:rsidRPr="00BA2043" w14:paraId="3C31F3AD" w14:textId="77777777" w:rsidTr="00D55060">
        <w:trPr>
          <w:trHeight w:val="178"/>
        </w:trPr>
        <w:tc>
          <w:tcPr>
            <w:tcW w:w="1618" w:type="pct"/>
          </w:tcPr>
          <w:p w14:paraId="7B57CF72" w14:textId="2FCF7632" w:rsidR="00010B5B" w:rsidRPr="0094257B" w:rsidRDefault="00010B5B" w:rsidP="00010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57B">
              <w:rPr>
                <w:rFonts w:ascii="Angsana New" w:hAnsi="Angsana New"/>
                <w:sz w:val="30"/>
                <w:szCs w:val="30"/>
              </w:rPr>
              <w:t>- DHC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2BE4026" w14:textId="75F6E644" w:rsidR="00010B5B" w:rsidRPr="00B006EE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157,958</w:t>
            </w:r>
          </w:p>
        </w:tc>
        <w:tc>
          <w:tcPr>
            <w:tcW w:w="131" w:type="pct"/>
          </w:tcPr>
          <w:p w14:paraId="07AFD5D6" w14:textId="77777777" w:rsidR="00010B5B" w:rsidRPr="0059197C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FAB3919" w14:textId="27AF46BD" w:rsidR="00010B5B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151,075</w:t>
            </w:r>
          </w:p>
        </w:tc>
        <w:tc>
          <w:tcPr>
            <w:tcW w:w="132" w:type="pct"/>
          </w:tcPr>
          <w:p w14:paraId="66BA636C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17852371" w14:textId="7AF0B22A" w:rsidR="00010B5B" w:rsidRPr="00736D04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D04">
              <w:rPr>
                <w:rFonts w:ascii="Angsana New" w:hAnsi="Angsana New"/>
                <w:sz w:val="30"/>
                <w:szCs w:val="30"/>
                <w:lang w:val="en-US" w:eastAsia="en-US"/>
              </w:rPr>
              <w:t>157,958</w:t>
            </w:r>
          </w:p>
        </w:tc>
        <w:tc>
          <w:tcPr>
            <w:tcW w:w="131" w:type="pct"/>
          </w:tcPr>
          <w:p w14:paraId="69AD6D88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3D4FDF2F" w14:textId="5549D164" w:rsidR="00010B5B" w:rsidRPr="003C5C27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</w:tr>
      <w:tr w:rsidR="00010B5B" w:rsidRPr="00BA2043" w14:paraId="6BF5C9D6" w14:textId="07F5E115" w:rsidTr="00351BF6">
        <w:tc>
          <w:tcPr>
            <w:tcW w:w="1618" w:type="pct"/>
          </w:tcPr>
          <w:p w14:paraId="0A638322" w14:textId="77777777" w:rsidR="00010B5B" w:rsidRPr="0059197C" w:rsidRDefault="00010B5B" w:rsidP="00010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982DCA5" w14:textId="0D44AAD0" w:rsidR="00010B5B" w:rsidRPr="0059197C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538,143</w:t>
            </w:r>
          </w:p>
        </w:tc>
        <w:tc>
          <w:tcPr>
            <w:tcW w:w="131" w:type="pct"/>
          </w:tcPr>
          <w:p w14:paraId="26AA7869" w14:textId="472675D2" w:rsidR="00010B5B" w:rsidRPr="0059197C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74DA0B70" w14:textId="4ABBA60F" w:rsidR="00010B5B" w:rsidRPr="00F715DC" w:rsidRDefault="00823C01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457,672</w:t>
            </w:r>
          </w:p>
        </w:tc>
        <w:tc>
          <w:tcPr>
            <w:tcW w:w="132" w:type="pct"/>
          </w:tcPr>
          <w:p w14:paraId="2ED02368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20861D1" w14:textId="7CCE47ED" w:rsidR="00010B5B" w:rsidRPr="00736D04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3A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537,070</w:t>
            </w:r>
          </w:p>
        </w:tc>
        <w:tc>
          <w:tcPr>
            <w:tcW w:w="131" w:type="pct"/>
          </w:tcPr>
          <w:p w14:paraId="43697ABB" w14:textId="77777777" w:rsidR="00010B5B" w:rsidRPr="00C00639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7EC88817" w14:textId="6F2A204E" w:rsidR="00010B5B" w:rsidRPr="00F715DC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3A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457,855</w:t>
            </w:r>
          </w:p>
        </w:tc>
      </w:tr>
    </w:tbl>
    <w:p w14:paraId="4F4D0436" w14:textId="77777777" w:rsidR="00872DB9" w:rsidRPr="00623D0A" w:rsidRDefault="00872DB9" w:rsidP="002B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58A773FE" w14:textId="3F39B51F" w:rsidR="00D33EE4" w:rsidRDefault="00623D0A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784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7946AF">
        <w:rPr>
          <w:rFonts w:ascii="Angsana New" w:hAnsi="Angsana New" w:hint="cs"/>
          <w:sz w:val="30"/>
          <w:szCs w:val="30"/>
          <w:cs/>
        </w:rPr>
        <w:t>แต่ละหน่วย</w:t>
      </w:r>
      <w:r w:rsidRPr="001B7843">
        <w:rPr>
          <w:rFonts w:ascii="Angsana New" w:hAnsi="Angsana New"/>
          <w:sz w:val="30"/>
          <w:szCs w:val="30"/>
          <w:cs/>
        </w:rPr>
        <w:t>เป็นมูลค่าจากการใช้ ซึ่งมีจำนวน</w:t>
      </w:r>
      <w:r w:rsidR="007946AF">
        <w:rPr>
          <w:rFonts w:ascii="Angsana New" w:hAnsi="Angsana New"/>
          <w:sz w:val="30"/>
          <w:szCs w:val="30"/>
          <w:cs/>
        </w:rPr>
        <w:br/>
      </w:r>
      <w:r w:rsidRPr="007946AF">
        <w:rPr>
          <w:rFonts w:ascii="Angsana New" w:hAnsi="Angsana New"/>
          <w:spacing w:val="-2"/>
          <w:sz w:val="30"/>
          <w:szCs w:val="30"/>
          <w:cs/>
        </w:rPr>
        <w:t>สูงกว่ามูลค่าตามบัญชี จึงไม่มีผลขาดทุนจากการด้อยค่าที่ต้องรับรู้ในงบการเงิน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 </w:t>
      </w:r>
      <w:r w:rsidR="00EA0F8C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31 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7946AF">
        <w:rPr>
          <w:rFonts w:ascii="Angsana New" w:hAnsi="Angsana New"/>
          <w:spacing w:val="-2"/>
          <w:sz w:val="30"/>
          <w:szCs w:val="30"/>
        </w:rPr>
        <w:t>256</w:t>
      </w:r>
      <w:r w:rsidR="00010B5B">
        <w:rPr>
          <w:rFonts w:ascii="Angsana New" w:hAnsi="Angsana New"/>
          <w:spacing w:val="-2"/>
          <w:sz w:val="30"/>
          <w:szCs w:val="30"/>
        </w:rPr>
        <w:t>8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 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7946AF">
        <w:rPr>
          <w:rFonts w:ascii="Angsana New" w:hAnsi="Angsana New"/>
          <w:spacing w:val="-2"/>
          <w:sz w:val="30"/>
          <w:szCs w:val="30"/>
        </w:rPr>
        <w:t>256</w:t>
      </w:r>
      <w:r w:rsidR="00010B5B">
        <w:rPr>
          <w:rFonts w:ascii="Angsana New" w:hAnsi="Angsana New"/>
          <w:spacing w:val="-2"/>
          <w:sz w:val="30"/>
          <w:szCs w:val="30"/>
        </w:rPr>
        <w:t>7</w:t>
      </w:r>
    </w:p>
    <w:p w14:paraId="66B3A951" w14:textId="77777777" w:rsidR="000A34AF" w:rsidRPr="00EC6F73" w:rsidRDefault="000A34AF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437C0DC" w14:textId="77777777" w:rsidR="000A34AF" w:rsidRDefault="000A34AF" w:rsidP="000A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514B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93514B">
        <w:rPr>
          <w:rFonts w:ascii="Angsana New" w:hAnsi="Angsana New"/>
          <w:sz w:val="30"/>
          <w:szCs w:val="30"/>
        </w:rPr>
        <w:t xml:space="preserve">5 </w:t>
      </w:r>
      <w:r w:rsidRPr="0093514B">
        <w:rPr>
          <w:rFonts w:ascii="Angsana New" w:hAnsi="Angsana New"/>
          <w:sz w:val="30"/>
          <w:szCs w:val="30"/>
          <w:cs/>
        </w:rPr>
        <w:t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ซึ่งอัตราการเติบโตกำหนดจากการประมาณการในระยะยาวของผู้บริหารเกี่ยวกับอัตราการเติบโตของกำไรก่อน</w:t>
      </w:r>
      <w:r w:rsidRPr="0093514B">
        <w:rPr>
          <w:rFonts w:ascii="Angsana New" w:hAnsi="Angsana New" w:hint="cs"/>
          <w:sz w:val="30"/>
          <w:szCs w:val="30"/>
          <w:cs/>
        </w:rPr>
        <w:t>ดอกเบี้ย</w:t>
      </w:r>
      <w:r w:rsidRPr="0093514B">
        <w:rPr>
          <w:rFonts w:ascii="Angsana New" w:hAnsi="Angsana New"/>
          <w:sz w:val="30"/>
          <w:szCs w:val="30"/>
          <w:cs/>
        </w:rPr>
        <w:t xml:space="preserve"> </w:t>
      </w:r>
      <w:r w:rsidRPr="0093514B">
        <w:rPr>
          <w:rFonts w:ascii="Angsana New" w:hAnsi="Angsana New" w:hint="cs"/>
          <w:sz w:val="30"/>
          <w:szCs w:val="30"/>
          <w:cs/>
        </w:rPr>
        <w:t>ค่าใช้จ่าย</w:t>
      </w:r>
      <w:r w:rsidRPr="0093514B">
        <w:rPr>
          <w:rFonts w:ascii="Angsana New" w:hAnsi="Angsana New"/>
          <w:sz w:val="30"/>
          <w:szCs w:val="30"/>
          <w:cs/>
        </w:rPr>
        <w:t>ภาษีเงินได้ ค่าเสื่อมราคา</w:t>
      </w:r>
      <w:r w:rsidRPr="0093514B">
        <w:rPr>
          <w:rFonts w:ascii="Angsana New" w:hAnsi="Angsana New" w:hint="cs"/>
          <w:sz w:val="30"/>
          <w:szCs w:val="30"/>
          <w:cs/>
        </w:rPr>
        <w:t xml:space="preserve"> </w:t>
      </w:r>
      <w:r w:rsidRPr="0093514B">
        <w:rPr>
          <w:rFonts w:ascii="Angsana New" w:hAnsi="Angsana New"/>
          <w:sz w:val="30"/>
          <w:szCs w:val="30"/>
          <w:cs/>
        </w:rPr>
        <w:t>และค่าตัดจำหน่าย</w:t>
      </w:r>
      <w:r w:rsidRPr="0093514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 w:rsidRPr="0093514B">
        <w:rPr>
          <w:rFonts w:ascii="Angsana New" w:hAnsi="Angsana New"/>
          <w:sz w:val="30"/>
          <w:szCs w:val="30"/>
        </w:rPr>
        <w:t>EBITDA</w:t>
      </w:r>
      <w:r>
        <w:rPr>
          <w:rFonts w:ascii="Angsana New" w:hAnsi="Angsana New"/>
          <w:sz w:val="30"/>
          <w:szCs w:val="30"/>
        </w:rPr>
        <w:t>)</w:t>
      </w:r>
      <w:r w:rsidRPr="0093514B">
        <w:rPr>
          <w:rFonts w:ascii="Angsana New" w:hAnsi="Angsana New"/>
          <w:sz w:val="30"/>
          <w:szCs w:val="30"/>
        </w:rPr>
        <w:t xml:space="preserve"> </w:t>
      </w:r>
      <w:r w:rsidRPr="0093514B">
        <w:rPr>
          <w:rFonts w:ascii="Angsana New" w:hAnsi="Angsana New"/>
          <w:sz w:val="30"/>
          <w:szCs w:val="30"/>
          <w:cs/>
        </w:rPr>
        <w:t xml:space="preserve">ประจำปี โดยประมาณการ </w:t>
      </w:r>
      <w:r w:rsidRPr="0093514B">
        <w:rPr>
          <w:rFonts w:ascii="Angsana New" w:hAnsi="Angsana New"/>
          <w:sz w:val="30"/>
          <w:szCs w:val="30"/>
        </w:rPr>
        <w:t xml:space="preserve">EBITDA </w:t>
      </w:r>
      <w:r w:rsidRPr="0093514B">
        <w:rPr>
          <w:rFonts w:ascii="Angsana New" w:hAnsi="Angsana New"/>
          <w:sz w:val="30"/>
          <w:szCs w:val="30"/>
          <w:cs/>
        </w:rPr>
        <w:t>อ้างอิงจากประสบการณ์ในอดีตปรับปรุงด้วยการคาดการณ์ของตลาด อัตราคิดลดที่ใช้เป็นอัตราโดยประมาณที่อ้างอิงกับอัตราถัวเฉลี่ยถ่วงน้ำหนักของเงินทุนของกลุ่มบริษัทและค่าเฉลี่ยของอุตสาหกรรมที่กลุ่มบริษัทดำเนินการอยู่</w:t>
      </w:r>
      <w:r>
        <w:rPr>
          <w:rFonts w:ascii="Angsana New" w:hAnsi="Angsana New"/>
          <w:sz w:val="30"/>
          <w:szCs w:val="30"/>
        </w:rPr>
        <w:t xml:space="preserve"> </w:t>
      </w:r>
      <w:r w:rsidRPr="00F701BA">
        <w:rPr>
          <w:rFonts w:asciiTheme="majorBidi" w:hAnsiTheme="majorBidi" w:cstheme="majorBidi"/>
          <w:sz w:val="30"/>
          <w:szCs w:val="30"/>
          <w:cs/>
        </w:rPr>
        <w:t>ข้อสมมติที่สำคัญในการประมาณมูลค่าจากการใช้</w:t>
      </w:r>
      <w:r w:rsidRPr="0057088D">
        <w:rPr>
          <w:rFonts w:asciiTheme="majorBidi" w:hAnsiTheme="majorBidi" w:hint="cs"/>
          <w:sz w:val="30"/>
          <w:szCs w:val="30"/>
          <w:cs/>
        </w:rPr>
        <w:t>แสดงในตารางต่อไป</w:t>
      </w:r>
      <w:r>
        <w:rPr>
          <w:rFonts w:asciiTheme="majorBidi" w:hAnsiTheme="majorBidi" w:hint="cs"/>
          <w:sz w:val="30"/>
          <w:szCs w:val="30"/>
          <w:cs/>
        </w:rPr>
        <w:t>นี้</w:t>
      </w:r>
    </w:p>
    <w:p w14:paraId="41D58BE1" w14:textId="79EE99A0" w:rsidR="000A34AF" w:rsidRDefault="000A34AF" w:rsidP="000A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33FDDC" w14:textId="77777777" w:rsidR="000A34AF" w:rsidRDefault="000A34AF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DB823E" w14:textId="7E85B8F1" w:rsidR="00D33EE4" w:rsidRPr="00623D0A" w:rsidRDefault="00D33EE4" w:rsidP="00A2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4"/>
        <w:gridCol w:w="726"/>
        <w:gridCol w:w="239"/>
        <w:gridCol w:w="699"/>
        <w:gridCol w:w="239"/>
        <w:gridCol w:w="672"/>
        <w:gridCol w:w="239"/>
        <w:gridCol w:w="688"/>
        <w:gridCol w:w="239"/>
        <w:gridCol w:w="677"/>
        <w:gridCol w:w="239"/>
        <w:gridCol w:w="741"/>
        <w:gridCol w:w="239"/>
        <w:gridCol w:w="752"/>
        <w:gridCol w:w="275"/>
        <w:gridCol w:w="717"/>
      </w:tblGrid>
      <w:tr w:rsidR="000A34AF" w:rsidRPr="00F715DC" w14:paraId="1BA173AE" w14:textId="79D8EEC3" w:rsidTr="00010B5B">
        <w:trPr>
          <w:trHeight w:val="155"/>
        </w:trPr>
        <w:tc>
          <w:tcPr>
            <w:tcW w:w="978" w:type="pct"/>
          </w:tcPr>
          <w:p w14:paraId="077B155A" w14:textId="2C6417DA" w:rsidR="000A34AF" w:rsidRPr="00EC6F73" w:rsidRDefault="000A34AF" w:rsidP="000A3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7" w:type="pct"/>
            <w:gridSpan w:val="3"/>
          </w:tcPr>
          <w:p w14:paraId="05FE570C" w14:textId="040DC7F1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PMC</w:t>
            </w:r>
          </w:p>
        </w:tc>
        <w:tc>
          <w:tcPr>
            <w:tcW w:w="130" w:type="pct"/>
          </w:tcPr>
          <w:p w14:paraId="095E2C99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71" w:type="pct"/>
            <w:gridSpan w:val="3"/>
          </w:tcPr>
          <w:p w14:paraId="3E0331FC" w14:textId="35B7526E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PMCS</w:t>
            </w:r>
          </w:p>
        </w:tc>
        <w:tc>
          <w:tcPr>
            <w:tcW w:w="130" w:type="pct"/>
          </w:tcPr>
          <w:p w14:paraId="79751C4C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3" w:type="pct"/>
            <w:gridSpan w:val="3"/>
          </w:tcPr>
          <w:p w14:paraId="34181516" w14:textId="7FE42F2E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DVK</w:t>
            </w:r>
          </w:p>
        </w:tc>
        <w:tc>
          <w:tcPr>
            <w:tcW w:w="130" w:type="pct"/>
          </w:tcPr>
          <w:p w14:paraId="36ACCA76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50" w:type="pct"/>
            <w:gridSpan w:val="3"/>
          </w:tcPr>
          <w:p w14:paraId="124CA7C7" w14:textId="27A2ACC4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DHC</w:t>
            </w:r>
          </w:p>
        </w:tc>
      </w:tr>
      <w:tr w:rsidR="00010B5B" w:rsidRPr="00F715DC" w14:paraId="24A8D1EE" w14:textId="77777777" w:rsidTr="00010B5B">
        <w:tc>
          <w:tcPr>
            <w:tcW w:w="978" w:type="pct"/>
          </w:tcPr>
          <w:p w14:paraId="393E8E88" w14:textId="77777777" w:rsidR="00010B5B" w:rsidRPr="00EC6F73" w:rsidRDefault="00010B5B" w:rsidP="00010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" w:type="pct"/>
          </w:tcPr>
          <w:p w14:paraId="2FEED225" w14:textId="22CEA34D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0" w:type="pct"/>
          </w:tcPr>
          <w:p w14:paraId="7800AE01" w14:textId="77777777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4D205107" w14:textId="0DB158E1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2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0" w:type="pct"/>
          </w:tcPr>
          <w:p w14:paraId="6BD14C56" w14:textId="77777777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576A746E" w14:textId="66895E1E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0" w:type="pct"/>
          </w:tcPr>
          <w:p w14:paraId="2A017D19" w14:textId="77777777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1628F975" w14:textId="1530C305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0" w:type="pct"/>
          </w:tcPr>
          <w:p w14:paraId="3CF6BB05" w14:textId="77777777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60718D86" w14:textId="5BE9C77B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0" w:type="pct"/>
          </w:tcPr>
          <w:p w14:paraId="7F4F3E4B" w14:textId="77777777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1E15C3AD" w14:textId="55F9A99A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0" w:type="pct"/>
          </w:tcPr>
          <w:p w14:paraId="44008436" w14:textId="77777777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62DCE694" w14:textId="5D68D825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50" w:type="pct"/>
          </w:tcPr>
          <w:p w14:paraId="4F86A93C" w14:textId="77777777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91" w:type="pct"/>
          </w:tcPr>
          <w:p w14:paraId="7C174B18" w14:textId="156DC3B9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010B5B" w:rsidRPr="00F715DC" w14:paraId="4AB28446" w14:textId="0120AEEF" w:rsidTr="00010B5B">
        <w:tc>
          <w:tcPr>
            <w:tcW w:w="978" w:type="pct"/>
          </w:tcPr>
          <w:p w14:paraId="10BDC6E6" w14:textId="77777777" w:rsidR="00010B5B" w:rsidRPr="00EC6F73" w:rsidRDefault="00010B5B" w:rsidP="00010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22" w:type="pct"/>
            <w:gridSpan w:val="15"/>
          </w:tcPr>
          <w:p w14:paraId="5DE3A94A" w14:textId="4F18486D" w:rsidR="00010B5B" w:rsidRPr="00EC6F73" w:rsidRDefault="00010B5B" w:rsidP="00010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EC6F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eastAsia="en-US"/>
              </w:rPr>
              <w:t>ร้อยละ</w:t>
            </w:r>
            <w:r w:rsidRPr="00EC6F7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eastAsia="en-US"/>
              </w:rPr>
              <w:t>)</w:t>
            </w:r>
          </w:p>
        </w:tc>
      </w:tr>
      <w:tr w:rsidR="00E6642F" w:rsidRPr="00F715DC" w14:paraId="0FC8BF21" w14:textId="01E26B02" w:rsidTr="00010B5B">
        <w:tc>
          <w:tcPr>
            <w:tcW w:w="978" w:type="pct"/>
          </w:tcPr>
          <w:p w14:paraId="031272F0" w14:textId="4950F6E1" w:rsidR="00E6642F" w:rsidRPr="00EC6F73" w:rsidRDefault="00E6642F" w:rsidP="00E664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</w:t>
            </w:r>
            <w:r w:rsidRPr="00EC6F73">
              <w:rPr>
                <w:rFonts w:asciiTheme="majorBidi" w:hAnsiTheme="majorBidi" w:cstheme="majorBidi"/>
                <w:sz w:val="26"/>
                <w:szCs w:val="26"/>
              </w:rPr>
              <w:t>(WACC)</w:t>
            </w:r>
          </w:p>
        </w:tc>
        <w:tc>
          <w:tcPr>
            <w:tcW w:w="396" w:type="pct"/>
          </w:tcPr>
          <w:p w14:paraId="488228C8" w14:textId="7022AB96" w:rsidR="00E6642F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7.03</w:t>
            </w:r>
          </w:p>
        </w:tc>
        <w:tc>
          <w:tcPr>
            <w:tcW w:w="130" w:type="pct"/>
          </w:tcPr>
          <w:p w14:paraId="44634CDC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7B58157C" w14:textId="7636AF34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9.70</w:t>
            </w:r>
          </w:p>
        </w:tc>
        <w:tc>
          <w:tcPr>
            <w:tcW w:w="130" w:type="pct"/>
          </w:tcPr>
          <w:p w14:paraId="7D3D332C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6C702F6C" w14:textId="0835D5CE" w:rsidR="00E6642F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6.49</w:t>
            </w:r>
          </w:p>
        </w:tc>
        <w:tc>
          <w:tcPr>
            <w:tcW w:w="130" w:type="pct"/>
          </w:tcPr>
          <w:p w14:paraId="26D82631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5A9135C5" w14:textId="17ACD6AF" w:rsidR="00E6642F" w:rsidRPr="00EC6F73" w:rsidRDefault="00E6642F" w:rsidP="00E6642F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7.</w:t>
            </w:r>
            <w:r w:rsidR="00AF035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0" w:type="pct"/>
          </w:tcPr>
          <w:p w14:paraId="13F1C1F6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30E748A8" w14:textId="336B950A" w:rsidR="00E6642F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6.19</w:t>
            </w:r>
          </w:p>
        </w:tc>
        <w:tc>
          <w:tcPr>
            <w:tcW w:w="130" w:type="pct"/>
          </w:tcPr>
          <w:p w14:paraId="74C63E27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3BD4894D" w14:textId="5138B62A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7.37</w:t>
            </w:r>
          </w:p>
        </w:tc>
        <w:tc>
          <w:tcPr>
            <w:tcW w:w="130" w:type="pct"/>
          </w:tcPr>
          <w:p w14:paraId="5806504C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4CB4F0E9" w14:textId="4791A13A" w:rsidR="00E6642F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6.74</w:t>
            </w:r>
          </w:p>
        </w:tc>
        <w:tc>
          <w:tcPr>
            <w:tcW w:w="150" w:type="pct"/>
          </w:tcPr>
          <w:p w14:paraId="09FDA0DB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91" w:type="pct"/>
          </w:tcPr>
          <w:p w14:paraId="662FD29D" w14:textId="47BCA27A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8.74</w:t>
            </w:r>
          </w:p>
        </w:tc>
      </w:tr>
      <w:tr w:rsidR="00E6642F" w:rsidRPr="00F715DC" w14:paraId="7D6FBF55" w14:textId="53AFB54A" w:rsidTr="00010B5B">
        <w:trPr>
          <w:trHeight w:val="178"/>
        </w:trPr>
        <w:tc>
          <w:tcPr>
            <w:tcW w:w="978" w:type="pct"/>
          </w:tcPr>
          <w:p w14:paraId="2B24DDB4" w14:textId="4C36004C" w:rsidR="00E6642F" w:rsidRPr="00EC6F73" w:rsidRDefault="00E6642F" w:rsidP="00E664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ประมาณการอัตราการเติบโตของยอดขาย</w:t>
            </w:r>
          </w:p>
        </w:tc>
        <w:tc>
          <w:tcPr>
            <w:tcW w:w="396" w:type="pct"/>
          </w:tcPr>
          <w:p w14:paraId="768C88DC" w14:textId="77777777" w:rsidR="006766AC" w:rsidRDefault="006766AC" w:rsidP="005F03C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5A4208E4" w14:textId="562FB670" w:rsidR="006766AC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325BFCEE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66BEB048" w14:textId="77777777" w:rsidR="00E6642F" w:rsidRPr="00EC6F73" w:rsidRDefault="00E6642F" w:rsidP="005F03C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2006069" w14:textId="3C7D96D8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5.00</w:t>
            </w:r>
          </w:p>
        </w:tc>
        <w:tc>
          <w:tcPr>
            <w:tcW w:w="130" w:type="pct"/>
          </w:tcPr>
          <w:p w14:paraId="037F6EF2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0C3E39B2" w14:textId="77777777" w:rsidR="006766AC" w:rsidRDefault="006766AC" w:rsidP="005F03C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42C5A03" w14:textId="48D3FE0A" w:rsidR="006766AC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0.00</w:t>
            </w:r>
          </w:p>
        </w:tc>
        <w:tc>
          <w:tcPr>
            <w:tcW w:w="130" w:type="pct"/>
          </w:tcPr>
          <w:p w14:paraId="5485F676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1C65C7A2" w14:textId="77777777" w:rsidR="00E6642F" w:rsidRPr="00EC6F73" w:rsidRDefault="00E6642F" w:rsidP="005F03CA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CBCAE18" w14:textId="019DC39B" w:rsidR="00E6642F" w:rsidRPr="00EC6F73" w:rsidRDefault="00E6642F" w:rsidP="00E6642F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3.00</w:t>
            </w:r>
          </w:p>
        </w:tc>
        <w:tc>
          <w:tcPr>
            <w:tcW w:w="130" w:type="pct"/>
          </w:tcPr>
          <w:p w14:paraId="7BFE5C13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52CC3F6E" w14:textId="77777777" w:rsidR="006766AC" w:rsidRDefault="006766AC" w:rsidP="005F03C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781E0FA6" w14:textId="0C31E024" w:rsidR="006766AC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3.00</w:t>
            </w:r>
          </w:p>
        </w:tc>
        <w:tc>
          <w:tcPr>
            <w:tcW w:w="130" w:type="pct"/>
          </w:tcPr>
          <w:p w14:paraId="07F7D0B7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040E1DDB" w14:textId="77777777" w:rsidR="00E6642F" w:rsidRPr="00EC6F73" w:rsidRDefault="00E6642F" w:rsidP="005F03C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937C256" w14:textId="2C9C0E43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5.00</w:t>
            </w:r>
          </w:p>
        </w:tc>
        <w:tc>
          <w:tcPr>
            <w:tcW w:w="130" w:type="pct"/>
          </w:tcPr>
          <w:p w14:paraId="0160ED91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123D5FE9" w14:textId="77777777" w:rsidR="006766AC" w:rsidRDefault="006766AC" w:rsidP="005F03C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753623A9" w14:textId="679A6632" w:rsidR="006766AC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50" w:type="pct"/>
          </w:tcPr>
          <w:p w14:paraId="32B2264A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91" w:type="pct"/>
          </w:tcPr>
          <w:p w14:paraId="3641B34D" w14:textId="77777777" w:rsidR="00E6642F" w:rsidRPr="00EC6F73" w:rsidRDefault="00E6642F" w:rsidP="005F03C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16CACA14" w14:textId="118861D3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5.00</w:t>
            </w:r>
          </w:p>
        </w:tc>
      </w:tr>
      <w:tr w:rsidR="00E6642F" w:rsidRPr="00F715DC" w14:paraId="653FB4F2" w14:textId="7CB70DD8" w:rsidTr="00010B5B">
        <w:tc>
          <w:tcPr>
            <w:tcW w:w="978" w:type="pct"/>
          </w:tcPr>
          <w:p w14:paraId="430C204E" w14:textId="43A91F1D" w:rsidR="00E6642F" w:rsidRPr="00EC6F73" w:rsidRDefault="00E6642F" w:rsidP="00E664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อัตราการเติบโตสำหรับมูลค่าปัจจุบันสุดท้าย </w:t>
            </w:r>
            <w:r w:rsidRPr="00EC6F73">
              <w:rPr>
                <w:rFonts w:asciiTheme="majorBidi" w:hAnsiTheme="majorBidi" w:cstheme="majorBidi"/>
                <w:sz w:val="26"/>
                <w:szCs w:val="26"/>
              </w:rPr>
              <w:br/>
              <w:t>(Terminal Value)</w:t>
            </w:r>
          </w:p>
        </w:tc>
        <w:tc>
          <w:tcPr>
            <w:tcW w:w="396" w:type="pct"/>
          </w:tcPr>
          <w:p w14:paraId="0C798D8D" w14:textId="77777777" w:rsidR="00E6642F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3807D6FA" w14:textId="77777777" w:rsidR="006766AC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3403710" w14:textId="48BFAEDB" w:rsidR="006766AC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118D3BC7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4F65BAEF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0CC13F4A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723B0866" w14:textId="6CA5B2E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5DBE195A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4601D9EB" w14:textId="77777777" w:rsidR="00E6642F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5A886DFA" w14:textId="77777777" w:rsidR="006766AC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60DF8BE7" w14:textId="2E748E43" w:rsidR="006766AC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7B070092" w14:textId="4DD7EDE6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441483F8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3DED5C84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56ADD135" w14:textId="62179649" w:rsidR="00E6642F" w:rsidRPr="00EC6F73" w:rsidRDefault="00E6642F" w:rsidP="00E6642F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13770574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2716D274" w14:textId="77777777" w:rsidR="00E6642F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53EB566" w14:textId="77777777" w:rsidR="006766AC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91A309C" w14:textId="0C7FDEDB" w:rsidR="006766AC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5261A89C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0342749E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7807A63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05A20A0B" w14:textId="06E3E929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09635BB3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682E0D55" w14:textId="77777777" w:rsidR="00E6642F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12DD859" w14:textId="77777777" w:rsidR="006766AC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21F7F55" w14:textId="681FDECC" w:rsidR="006766AC" w:rsidRPr="00EC6F73" w:rsidRDefault="006766AC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50" w:type="pct"/>
          </w:tcPr>
          <w:p w14:paraId="2C016C8E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91" w:type="pct"/>
          </w:tcPr>
          <w:p w14:paraId="60FA574E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7EF43954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159B1A99" w14:textId="7A483E3A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</w:tr>
    </w:tbl>
    <w:p w14:paraId="48F283DA" w14:textId="1AB90D0D" w:rsidR="00731258" w:rsidRPr="00EC6F73" w:rsidRDefault="00731258" w:rsidP="000A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1C09CD4" w14:textId="3491F3D3" w:rsidR="00BC7191" w:rsidRDefault="00731258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31258">
        <w:rPr>
          <w:rFonts w:ascii="Angsana New" w:hAnsi="Angsana New"/>
          <w:sz w:val="30"/>
          <w:szCs w:val="30"/>
          <w:cs/>
        </w:rPr>
        <w:t xml:space="preserve">ผู้บริหารได้พิจารณาว่า ณ วันที่ </w:t>
      </w:r>
      <w:r w:rsidRPr="00731258">
        <w:rPr>
          <w:rFonts w:ascii="Angsana New" w:hAnsi="Angsana New"/>
          <w:sz w:val="30"/>
          <w:szCs w:val="30"/>
        </w:rPr>
        <w:t xml:space="preserve">31 </w:t>
      </w:r>
      <w:r w:rsidRPr="0073125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31258">
        <w:rPr>
          <w:rFonts w:ascii="Angsana New" w:hAnsi="Angsana New"/>
          <w:sz w:val="30"/>
          <w:szCs w:val="30"/>
        </w:rPr>
        <w:t>256</w:t>
      </w:r>
      <w:r w:rsidR="00E6642F">
        <w:rPr>
          <w:rFonts w:ascii="Angsana New" w:hAnsi="Angsana New"/>
          <w:sz w:val="30"/>
          <w:szCs w:val="30"/>
        </w:rPr>
        <w:t>8</w:t>
      </w:r>
      <w:r w:rsidR="009C5058">
        <w:rPr>
          <w:rFonts w:ascii="Angsana New" w:hAnsi="Angsana New"/>
          <w:sz w:val="30"/>
          <w:szCs w:val="30"/>
        </w:rPr>
        <w:t xml:space="preserve"> </w:t>
      </w:r>
      <w:r w:rsidR="009C5058">
        <w:rPr>
          <w:rFonts w:ascii="Angsana New" w:hAnsi="Angsana New" w:hint="cs"/>
          <w:sz w:val="30"/>
          <w:szCs w:val="30"/>
          <w:cs/>
        </w:rPr>
        <w:t xml:space="preserve">และ </w:t>
      </w:r>
      <w:r w:rsidR="009C5058">
        <w:rPr>
          <w:rFonts w:ascii="Angsana New" w:hAnsi="Angsana New"/>
          <w:sz w:val="30"/>
          <w:szCs w:val="30"/>
        </w:rPr>
        <w:t>256</w:t>
      </w:r>
      <w:r w:rsidR="00E6642F">
        <w:rPr>
          <w:rFonts w:ascii="Angsana New" w:hAnsi="Angsana New"/>
          <w:sz w:val="30"/>
          <w:szCs w:val="30"/>
        </w:rPr>
        <w:t>7</w:t>
      </w:r>
      <w:r w:rsidRPr="00731258">
        <w:rPr>
          <w:rFonts w:ascii="Angsana New" w:hAnsi="Angsana New"/>
          <w:sz w:val="30"/>
          <w:szCs w:val="30"/>
        </w:rPr>
        <w:t xml:space="preserve"> </w:t>
      </w:r>
      <w:r w:rsidR="00BC7191">
        <w:rPr>
          <w:rFonts w:ascii="Angsana New" w:hAnsi="Angsana New" w:hint="cs"/>
          <w:sz w:val="30"/>
          <w:szCs w:val="30"/>
          <w:cs/>
        </w:rPr>
        <w:t xml:space="preserve">หากอัตราการเติบโตสำหรับ </w:t>
      </w:r>
      <w:r w:rsidR="00BC7191">
        <w:rPr>
          <w:rFonts w:ascii="Angsana New" w:hAnsi="Angsana New"/>
          <w:sz w:val="30"/>
          <w:szCs w:val="30"/>
        </w:rPr>
        <w:t xml:space="preserve">terminal value </w:t>
      </w:r>
      <w:r w:rsidR="00BC7191">
        <w:rPr>
          <w:rFonts w:ascii="Angsana New" w:hAnsi="Angsana New" w:hint="cs"/>
          <w:sz w:val="30"/>
          <w:szCs w:val="30"/>
          <w:cs/>
        </w:rPr>
        <w:t>ของแต่ละหน่วยสินทรัพย์ที่ก่อให้เกิดเงิน</w:t>
      </w:r>
      <w:r w:rsidR="00BC7191" w:rsidRPr="00834357">
        <w:rPr>
          <w:rFonts w:ascii="Angsana New" w:hAnsi="Angsana New" w:hint="cs"/>
          <w:sz w:val="30"/>
          <w:szCs w:val="30"/>
          <w:cs/>
        </w:rPr>
        <w:t xml:space="preserve">สดลดลงเป็นร้อยละ </w:t>
      </w:r>
      <w:r w:rsidR="00BC7191" w:rsidRPr="00834357">
        <w:rPr>
          <w:rFonts w:ascii="Angsana New" w:hAnsi="Angsana New"/>
          <w:sz w:val="30"/>
          <w:szCs w:val="30"/>
        </w:rPr>
        <w:t xml:space="preserve">0 </w:t>
      </w:r>
      <w:r w:rsidR="00BC7191" w:rsidRPr="00834357">
        <w:rPr>
          <w:rFonts w:ascii="Angsana New" w:hAnsi="Angsana New" w:hint="cs"/>
          <w:sz w:val="30"/>
          <w:szCs w:val="30"/>
          <w:cs/>
        </w:rPr>
        <w:t>จะไม่มีผลขาดทุนจากการด้อยค่า</w:t>
      </w:r>
      <w:r w:rsidR="00BC7191">
        <w:rPr>
          <w:rFonts w:ascii="Angsana New" w:hAnsi="Angsana New" w:hint="cs"/>
          <w:sz w:val="30"/>
          <w:szCs w:val="30"/>
          <w:cs/>
        </w:rPr>
        <w:t xml:space="preserve"> และหากมีการเปลี่ยนแปลงอัตราคิดลดเป็นจำนวนดังในตาราง</w:t>
      </w:r>
      <w:r w:rsidR="00D16E5A">
        <w:rPr>
          <w:rFonts w:ascii="Angsana New" w:hAnsi="Angsana New" w:hint="cs"/>
          <w:sz w:val="30"/>
          <w:szCs w:val="30"/>
          <w:cs/>
        </w:rPr>
        <w:t>ต่อไปนี้ จะทำให้มูลค่าที่คาดว่าจะได้รับคืนมีจำนวนเท่ากับมูลค่าตามบัญชี</w:t>
      </w:r>
    </w:p>
    <w:p w14:paraId="35EA1EA6" w14:textId="77777777" w:rsidR="00EC6F73" w:rsidRPr="00EC6F73" w:rsidRDefault="00EC6F73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4"/>
        <w:gridCol w:w="726"/>
        <w:gridCol w:w="239"/>
        <w:gridCol w:w="699"/>
        <w:gridCol w:w="239"/>
        <w:gridCol w:w="672"/>
        <w:gridCol w:w="239"/>
        <w:gridCol w:w="688"/>
        <w:gridCol w:w="239"/>
        <w:gridCol w:w="677"/>
        <w:gridCol w:w="239"/>
        <w:gridCol w:w="741"/>
        <w:gridCol w:w="239"/>
        <w:gridCol w:w="752"/>
        <w:gridCol w:w="275"/>
        <w:gridCol w:w="717"/>
      </w:tblGrid>
      <w:tr w:rsidR="00EC6F73" w14:paraId="39142F33" w14:textId="77777777" w:rsidTr="00E6642F">
        <w:trPr>
          <w:trHeight w:val="155"/>
        </w:trPr>
        <w:tc>
          <w:tcPr>
            <w:tcW w:w="978" w:type="pct"/>
          </w:tcPr>
          <w:p w14:paraId="7628E901" w14:textId="77777777" w:rsidR="00EC6F73" w:rsidRPr="00EC6F73" w:rsidRDefault="00EC6F73" w:rsidP="006509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7" w:type="pct"/>
            <w:gridSpan w:val="3"/>
          </w:tcPr>
          <w:p w14:paraId="1A7FCF17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PMC</w:t>
            </w:r>
          </w:p>
        </w:tc>
        <w:tc>
          <w:tcPr>
            <w:tcW w:w="130" w:type="pct"/>
          </w:tcPr>
          <w:p w14:paraId="3438656C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71" w:type="pct"/>
            <w:gridSpan w:val="3"/>
          </w:tcPr>
          <w:p w14:paraId="72979F52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PMCS</w:t>
            </w:r>
          </w:p>
        </w:tc>
        <w:tc>
          <w:tcPr>
            <w:tcW w:w="130" w:type="pct"/>
          </w:tcPr>
          <w:p w14:paraId="3DC80ABE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3" w:type="pct"/>
            <w:gridSpan w:val="3"/>
          </w:tcPr>
          <w:p w14:paraId="3E5101E7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DVK</w:t>
            </w:r>
          </w:p>
        </w:tc>
        <w:tc>
          <w:tcPr>
            <w:tcW w:w="130" w:type="pct"/>
          </w:tcPr>
          <w:p w14:paraId="44C2BD74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50" w:type="pct"/>
            <w:gridSpan w:val="3"/>
          </w:tcPr>
          <w:p w14:paraId="7DEAF05E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DHC</w:t>
            </w:r>
          </w:p>
        </w:tc>
      </w:tr>
      <w:tr w:rsidR="00E6642F" w:rsidRPr="00A30C14" w14:paraId="77E8CF0C" w14:textId="77777777" w:rsidTr="00E6642F">
        <w:tc>
          <w:tcPr>
            <w:tcW w:w="978" w:type="pct"/>
          </w:tcPr>
          <w:p w14:paraId="5663847A" w14:textId="77777777" w:rsidR="00E6642F" w:rsidRPr="00EC6F73" w:rsidRDefault="00E6642F" w:rsidP="00E664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" w:type="pct"/>
          </w:tcPr>
          <w:p w14:paraId="42DE2B11" w14:textId="67E258C5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0" w:type="pct"/>
          </w:tcPr>
          <w:p w14:paraId="6026F07C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50E49F8F" w14:textId="1C96C56A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2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0" w:type="pct"/>
          </w:tcPr>
          <w:p w14:paraId="6DCA1AF8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7D799D1E" w14:textId="24339E08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0" w:type="pct"/>
          </w:tcPr>
          <w:p w14:paraId="3D8D8002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7874AD28" w14:textId="6A6A9268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0" w:type="pct"/>
          </w:tcPr>
          <w:p w14:paraId="2F23CEF8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0BC7C841" w14:textId="2AC30718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0" w:type="pct"/>
          </w:tcPr>
          <w:p w14:paraId="0A5A1605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3D0B7E55" w14:textId="27286195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0" w:type="pct"/>
          </w:tcPr>
          <w:p w14:paraId="7CFA4569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2845D8BD" w14:textId="143FFD9C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50" w:type="pct"/>
          </w:tcPr>
          <w:p w14:paraId="1A988D6D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91" w:type="pct"/>
          </w:tcPr>
          <w:p w14:paraId="69763C01" w14:textId="3BF26C89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E6642F" w:rsidRPr="00A30C14" w14:paraId="4971C052" w14:textId="77777777" w:rsidTr="00E6642F">
        <w:tc>
          <w:tcPr>
            <w:tcW w:w="978" w:type="pct"/>
          </w:tcPr>
          <w:p w14:paraId="395BF3A6" w14:textId="77777777" w:rsidR="00E6642F" w:rsidRPr="00EC6F73" w:rsidRDefault="00E6642F" w:rsidP="00E664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22" w:type="pct"/>
            <w:gridSpan w:val="15"/>
          </w:tcPr>
          <w:p w14:paraId="179EFD8D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 w:hint="cs"/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EC6F7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ร้อยละ</w:t>
            </w:r>
            <w:r w:rsidRPr="00EC6F73">
              <w:rPr>
                <w:rFonts w:ascii="Angsana New" w:hAnsi="Angsana New" w:hint="cs"/>
                <w:i/>
                <w:iCs/>
                <w:sz w:val="26"/>
                <w:szCs w:val="26"/>
                <w:lang w:val="en-US" w:eastAsia="en-US"/>
              </w:rPr>
              <w:t>)</w:t>
            </w:r>
          </w:p>
        </w:tc>
      </w:tr>
      <w:tr w:rsidR="00E6642F" w:rsidRPr="00A30C14" w14:paraId="059F3350" w14:textId="77777777" w:rsidTr="00E6642F">
        <w:tc>
          <w:tcPr>
            <w:tcW w:w="978" w:type="pct"/>
          </w:tcPr>
          <w:p w14:paraId="2BEBE92D" w14:textId="77777777" w:rsidR="00E6642F" w:rsidRPr="00EC6F73" w:rsidRDefault="00E6642F" w:rsidP="00E664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EC6F73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อัตราคิดลด </w:t>
            </w:r>
            <w:r w:rsidRPr="00EC6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C6F73">
              <w:rPr>
                <w:rFonts w:ascii="Angsana New" w:hAnsi="Angsana New"/>
                <w:sz w:val="26"/>
                <w:szCs w:val="26"/>
              </w:rPr>
              <w:t>WACC</w:t>
            </w:r>
            <w:r w:rsidRPr="00EC6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396" w:type="pct"/>
          </w:tcPr>
          <w:p w14:paraId="5391BF31" w14:textId="62FF4B5E" w:rsidR="00E6642F" w:rsidRPr="00EC6F73" w:rsidRDefault="00482310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10.83</w:t>
            </w:r>
          </w:p>
        </w:tc>
        <w:tc>
          <w:tcPr>
            <w:tcW w:w="130" w:type="pct"/>
          </w:tcPr>
          <w:p w14:paraId="1960A4C1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47E54422" w14:textId="0302E44A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14.15</w:t>
            </w:r>
          </w:p>
        </w:tc>
        <w:tc>
          <w:tcPr>
            <w:tcW w:w="130" w:type="pct"/>
          </w:tcPr>
          <w:p w14:paraId="41739E66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424831B8" w14:textId="692B051A" w:rsidR="00E6642F" w:rsidRPr="00EC6F73" w:rsidRDefault="00482310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7.45</w:t>
            </w:r>
          </w:p>
        </w:tc>
        <w:tc>
          <w:tcPr>
            <w:tcW w:w="130" w:type="pct"/>
          </w:tcPr>
          <w:p w14:paraId="66A82D78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603B9E19" w14:textId="7140ED90" w:rsidR="00E6642F" w:rsidRPr="00EC6F73" w:rsidRDefault="00E6642F" w:rsidP="00E6642F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9.41</w:t>
            </w:r>
          </w:p>
        </w:tc>
        <w:tc>
          <w:tcPr>
            <w:tcW w:w="130" w:type="pct"/>
          </w:tcPr>
          <w:p w14:paraId="6A2D02F7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7C4B4643" w14:textId="18F6A89B" w:rsidR="00E6642F" w:rsidRPr="00EC6F73" w:rsidRDefault="00482310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7.45</w:t>
            </w:r>
          </w:p>
        </w:tc>
        <w:tc>
          <w:tcPr>
            <w:tcW w:w="130" w:type="pct"/>
          </w:tcPr>
          <w:p w14:paraId="6ED38128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2A392241" w14:textId="0EC645FD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24.05</w:t>
            </w:r>
          </w:p>
        </w:tc>
        <w:tc>
          <w:tcPr>
            <w:tcW w:w="130" w:type="pct"/>
          </w:tcPr>
          <w:p w14:paraId="6CE3E948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13A0AEF3" w14:textId="3CE55DE4" w:rsidR="00E6642F" w:rsidRPr="00EC6F73" w:rsidRDefault="00482310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15.49</w:t>
            </w:r>
          </w:p>
        </w:tc>
        <w:tc>
          <w:tcPr>
            <w:tcW w:w="150" w:type="pct"/>
          </w:tcPr>
          <w:p w14:paraId="16644CB6" w14:textId="77777777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91" w:type="pct"/>
          </w:tcPr>
          <w:p w14:paraId="4093EAB0" w14:textId="32995A59" w:rsidR="00E6642F" w:rsidRPr="00EC6F73" w:rsidRDefault="00E6642F" w:rsidP="00E664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14.67</w:t>
            </w:r>
          </w:p>
        </w:tc>
      </w:tr>
    </w:tbl>
    <w:p w14:paraId="61E6FB89" w14:textId="77777777" w:rsidR="0093514B" w:rsidRPr="00EC6F73" w:rsidRDefault="0093514B" w:rsidP="00D16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7C61ACEB" w14:textId="77777777" w:rsidR="00F222F8" w:rsidRPr="00F51E20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51E20">
        <w:rPr>
          <w:rFonts w:ascii="Angsana New" w:hAnsi="Angsana New" w:hint="cs"/>
          <w:sz w:val="30"/>
          <w:szCs w:val="30"/>
          <w:u w:val="none"/>
          <w:cs/>
          <w:lang w:val="en-US"/>
        </w:rPr>
        <w:t>หนี้สินที่มีภาระดอกเบี้ย</w:t>
      </w:r>
    </w:p>
    <w:p w14:paraId="4A33BBF7" w14:textId="77777777" w:rsidR="0099774F" w:rsidRPr="00EC6F73" w:rsidRDefault="0099774F" w:rsidP="007B2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lang w:eastAsia="x-none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99774F" w:rsidRPr="00891863" w14:paraId="7DA055E1" w14:textId="77777777" w:rsidTr="008676E2">
        <w:trPr>
          <w:tblHeader/>
        </w:trPr>
        <w:tc>
          <w:tcPr>
            <w:tcW w:w="3420" w:type="dxa"/>
            <w:vMerge w:val="restart"/>
          </w:tcPr>
          <w:p w14:paraId="3DBED1A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5C7E45E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734D161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54983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1B6144F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6F7" w:rsidRPr="00891863" w14:paraId="09304D69" w14:textId="77777777" w:rsidTr="008676E2">
        <w:trPr>
          <w:tblHeader/>
        </w:trPr>
        <w:tc>
          <w:tcPr>
            <w:tcW w:w="3420" w:type="dxa"/>
            <w:vMerge/>
          </w:tcPr>
          <w:p w14:paraId="0B0B8CE1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285C31" w14:textId="6123FFE0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0865B672" w14:textId="36F5A5DD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64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4114E372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59665073" w14:textId="676D0304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64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2922EB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62D74BA" w14:textId="5BCF85ED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64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28E3D7DE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7DD2063" w14:textId="2EDF284D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64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776F7" w:rsidRPr="00891863" w14:paraId="6D866C11" w14:textId="77777777" w:rsidTr="000F46F2">
        <w:trPr>
          <w:trHeight w:val="353"/>
          <w:tblHeader/>
        </w:trPr>
        <w:tc>
          <w:tcPr>
            <w:tcW w:w="3420" w:type="dxa"/>
          </w:tcPr>
          <w:p w14:paraId="1D1667A6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F930F1C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47B7B423" w14:textId="3407BEFB" w:rsidR="00A776F7" w:rsidRPr="00671E9A" w:rsidRDefault="00671E9A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A776F7" w:rsidRPr="00671E9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776F7" w:rsidRPr="00891863" w14:paraId="67F07952" w14:textId="77777777" w:rsidTr="008676E2">
        <w:trPr>
          <w:trHeight w:val="182"/>
        </w:trPr>
        <w:tc>
          <w:tcPr>
            <w:tcW w:w="3420" w:type="dxa"/>
          </w:tcPr>
          <w:p w14:paraId="58ECC1B5" w14:textId="77777777" w:rsidR="00A776F7" w:rsidRPr="0043462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ส่วนที่มีหลักประกัน</w:t>
            </w:r>
          </w:p>
        </w:tc>
        <w:tc>
          <w:tcPr>
            <w:tcW w:w="1002" w:type="dxa"/>
          </w:tcPr>
          <w:p w14:paraId="0DD02E93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976D83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50DF3A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B90AD75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B1EDF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ABC21C8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EE84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2A931745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42F" w:rsidRPr="00891863" w14:paraId="431BB6EF" w14:textId="77777777" w:rsidTr="008676E2">
        <w:tc>
          <w:tcPr>
            <w:tcW w:w="3420" w:type="dxa"/>
          </w:tcPr>
          <w:p w14:paraId="0F6B3507" w14:textId="77777777" w:rsidR="00E6642F" w:rsidRPr="00434625" w:rsidRDefault="00E6642F" w:rsidP="00E66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37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</w:tcPr>
          <w:p w14:paraId="1EDE1926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97784D8" w14:textId="55309A42" w:rsidR="00E6642F" w:rsidRPr="002E01EE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528,561</w:t>
            </w:r>
          </w:p>
        </w:tc>
        <w:tc>
          <w:tcPr>
            <w:tcW w:w="269" w:type="dxa"/>
          </w:tcPr>
          <w:p w14:paraId="09303B99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6B09FE" w14:textId="49F97B6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548,241</w:t>
            </w:r>
          </w:p>
        </w:tc>
        <w:tc>
          <w:tcPr>
            <w:tcW w:w="270" w:type="dxa"/>
          </w:tcPr>
          <w:p w14:paraId="176B0B99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0A8BA83" w14:textId="73C24D42" w:rsidR="00E6642F" w:rsidRPr="00EE0DE5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160,472</w:t>
            </w:r>
          </w:p>
        </w:tc>
        <w:tc>
          <w:tcPr>
            <w:tcW w:w="270" w:type="dxa"/>
          </w:tcPr>
          <w:p w14:paraId="6407E378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DAE4F0F" w14:textId="35A31E22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52,577</w:t>
            </w:r>
          </w:p>
        </w:tc>
      </w:tr>
      <w:tr w:rsidR="00E6642F" w:rsidRPr="00891863" w14:paraId="53BA3C83" w14:textId="77777777" w:rsidTr="008676E2">
        <w:tc>
          <w:tcPr>
            <w:tcW w:w="3420" w:type="dxa"/>
          </w:tcPr>
          <w:p w14:paraId="1945C96A" w14:textId="77777777" w:rsidR="00E6642F" w:rsidRPr="0099774F" w:rsidRDefault="00E6642F" w:rsidP="00E664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54CB223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A5ABF43" w14:textId="230159AE" w:rsidR="00E6642F" w:rsidRPr="00045804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528,561</w:t>
            </w:r>
          </w:p>
        </w:tc>
        <w:tc>
          <w:tcPr>
            <w:tcW w:w="269" w:type="dxa"/>
          </w:tcPr>
          <w:p w14:paraId="566818F2" w14:textId="77777777" w:rsidR="00E6642F" w:rsidRPr="00045804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291F12D" w14:textId="333F727E" w:rsidR="00E6642F" w:rsidRPr="00045804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548,241</w:t>
            </w:r>
          </w:p>
        </w:tc>
        <w:tc>
          <w:tcPr>
            <w:tcW w:w="270" w:type="dxa"/>
            <w:tcBorders>
              <w:left w:val="nil"/>
            </w:tcBorders>
          </w:tcPr>
          <w:p w14:paraId="63DE2F73" w14:textId="77777777" w:rsidR="00E6642F" w:rsidRPr="00045804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DCF4264" w14:textId="1D6D618B" w:rsidR="00E6642F" w:rsidRPr="00045804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160,472</w:t>
            </w:r>
          </w:p>
        </w:tc>
        <w:tc>
          <w:tcPr>
            <w:tcW w:w="270" w:type="dxa"/>
          </w:tcPr>
          <w:p w14:paraId="7332DA94" w14:textId="77777777" w:rsidR="00E6642F" w:rsidRPr="00045804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0F86152" w14:textId="03902613" w:rsidR="00E6642F" w:rsidRPr="00045804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52,577</w:t>
            </w:r>
          </w:p>
        </w:tc>
      </w:tr>
      <w:tr w:rsidR="00E6642F" w:rsidRPr="00891863" w14:paraId="57656926" w14:textId="77777777" w:rsidTr="008676E2">
        <w:tc>
          <w:tcPr>
            <w:tcW w:w="3420" w:type="dxa"/>
          </w:tcPr>
          <w:p w14:paraId="2AB0507F" w14:textId="77777777" w:rsidR="00E6642F" w:rsidRPr="006E3450" w:rsidRDefault="00E6642F" w:rsidP="00E6642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490CF473" w14:textId="77777777" w:rsidR="00E6642F" w:rsidRPr="006E3450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10AB13A" w14:textId="77777777" w:rsidR="00E6642F" w:rsidRPr="006E3450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23DC28E" w14:textId="77777777" w:rsidR="00E6642F" w:rsidRPr="006E3450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65D9C2C" w14:textId="77777777" w:rsidR="00E6642F" w:rsidRPr="006E3450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03D34FB" w14:textId="77777777" w:rsidR="00E6642F" w:rsidRPr="006E3450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726315D" w14:textId="77777777" w:rsidR="00E6642F" w:rsidRPr="006E3450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F408EC3" w14:textId="77777777" w:rsidR="00E6642F" w:rsidRPr="006E3450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AB185C4" w14:textId="77777777" w:rsidR="00E6642F" w:rsidRPr="006E3450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6642F" w:rsidRPr="00891863" w14:paraId="24B0DECE" w14:textId="77777777" w:rsidTr="008676E2">
        <w:tc>
          <w:tcPr>
            <w:tcW w:w="3420" w:type="dxa"/>
          </w:tcPr>
          <w:p w14:paraId="687FB271" w14:textId="77777777" w:rsidR="00E6642F" w:rsidRPr="00434625" w:rsidRDefault="00E6642F" w:rsidP="00E66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ส่วนที่ไม่มีหลักประกัน</w:t>
            </w:r>
          </w:p>
        </w:tc>
        <w:tc>
          <w:tcPr>
            <w:tcW w:w="1002" w:type="dxa"/>
          </w:tcPr>
          <w:p w14:paraId="05ED7883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34FCCE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D31BB0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DA1943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0685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EED45C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5C887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4FACDAB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42F" w:rsidRPr="00891863" w14:paraId="46098D2F" w14:textId="77777777" w:rsidTr="008676E2">
        <w:tc>
          <w:tcPr>
            <w:tcW w:w="3420" w:type="dxa"/>
          </w:tcPr>
          <w:p w14:paraId="30605BD4" w14:textId="77777777" w:rsidR="00E6642F" w:rsidRPr="00E657DC" w:rsidRDefault="00E6642F" w:rsidP="00E66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14:paraId="7BAFA96E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03E3DD" w14:textId="4AC2E30A" w:rsidR="00E6642F" w:rsidRPr="0099774F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195,298</w:t>
            </w:r>
          </w:p>
        </w:tc>
        <w:tc>
          <w:tcPr>
            <w:tcW w:w="269" w:type="dxa"/>
          </w:tcPr>
          <w:p w14:paraId="39495559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D5C1CC9" w14:textId="4A208679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204,449</w:t>
            </w:r>
          </w:p>
        </w:tc>
        <w:tc>
          <w:tcPr>
            <w:tcW w:w="270" w:type="dxa"/>
          </w:tcPr>
          <w:p w14:paraId="61C9229C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41A178" w14:textId="4F3401AF" w:rsidR="00E6642F" w:rsidRPr="006973D3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57,000</w:t>
            </w:r>
          </w:p>
        </w:tc>
        <w:tc>
          <w:tcPr>
            <w:tcW w:w="270" w:type="dxa"/>
          </w:tcPr>
          <w:p w14:paraId="7CDC80E3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496DE4" w14:textId="5301132C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30,000</w:t>
            </w:r>
          </w:p>
        </w:tc>
      </w:tr>
      <w:tr w:rsidR="00E6642F" w:rsidRPr="00891863" w14:paraId="2CB5769F" w14:textId="77777777" w:rsidTr="008676E2">
        <w:tc>
          <w:tcPr>
            <w:tcW w:w="3420" w:type="dxa"/>
          </w:tcPr>
          <w:p w14:paraId="777A173E" w14:textId="6CD28BF2" w:rsidR="00E6642F" w:rsidRPr="008F17A9" w:rsidRDefault="00E6642F" w:rsidP="00E66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17A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2" w:type="dxa"/>
          </w:tcPr>
          <w:p w14:paraId="21DA9731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59E6FB68" w14:textId="72C23F6A" w:rsidR="00E6642F" w:rsidRPr="0099774F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62,157</w:t>
            </w:r>
          </w:p>
        </w:tc>
        <w:tc>
          <w:tcPr>
            <w:tcW w:w="269" w:type="dxa"/>
          </w:tcPr>
          <w:p w14:paraId="0D479F00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FAB6ACA" w14:textId="3FD520E5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45,550</w:t>
            </w:r>
          </w:p>
        </w:tc>
        <w:tc>
          <w:tcPr>
            <w:tcW w:w="270" w:type="dxa"/>
          </w:tcPr>
          <w:p w14:paraId="3E2C8C2B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0A1DB8" w14:textId="07E07BF9" w:rsidR="00E6642F" w:rsidRPr="006973D3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15,814</w:t>
            </w:r>
          </w:p>
        </w:tc>
        <w:tc>
          <w:tcPr>
            <w:tcW w:w="270" w:type="dxa"/>
          </w:tcPr>
          <w:p w14:paraId="7522FC59" w14:textId="77777777" w:rsidR="00E6642F" w:rsidRPr="0099774F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A37E0BC" w14:textId="7B651FD8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19,719</w:t>
            </w:r>
          </w:p>
        </w:tc>
      </w:tr>
      <w:tr w:rsidR="00E6642F" w:rsidRPr="00891863" w14:paraId="63DF32D6" w14:textId="77777777" w:rsidTr="008676E2">
        <w:tc>
          <w:tcPr>
            <w:tcW w:w="3420" w:type="dxa"/>
          </w:tcPr>
          <w:p w14:paraId="72113E63" w14:textId="77777777" w:rsidR="00E6642F" w:rsidRPr="0099774F" w:rsidRDefault="00E6642F" w:rsidP="00E664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1A9357E6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19FD6D1" w14:textId="0ACF545D" w:rsidR="00E6642F" w:rsidRPr="00045804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257,455</w:t>
            </w:r>
          </w:p>
        </w:tc>
        <w:tc>
          <w:tcPr>
            <w:tcW w:w="269" w:type="dxa"/>
          </w:tcPr>
          <w:p w14:paraId="0C00D59D" w14:textId="77777777" w:rsidR="00E6642F" w:rsidRPr="00045804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70F98AB" w14:textId="4F4A08F4" w:rsidR="00E6642F" w:rsidRPr="00045804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249,999</w:t>
            </w:r>
          </w:p>
        </w:tc>
        <w:tc>
          <w:tcPr>
            <w:tcW w:w="270" w:type="dxa"/>
          </w:tcPr>
          <w:p w14:paraId="4C60872D" w14:textId="77777777" w:rsidR="00E6642F" w:rsidRPr="00045804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E2EA5E3" w14:textId="2A76F1C4" w:rsidR="00E6642F" w:rsidRPr="00045804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72,814</w:t>
            </w:r>
          </w:p>
        </w:tc>
        <w:tc>
          <w:tcPr>
            <w:tcW w:w="270" w:type="dxa"/>
          </w:tcPr>
          <w:p w14:paraId="4E9EB574" w14:textId="77777777" w:rsidR="00E6642F" w:rsidRPr="00045804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39A401A0" w14:textId="5E3ABF22" w:rsidR="00E6642F" w:rsidRPr="00045804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49,719</w:t>
            </w:r>
          </w:p>
        </w:tc>
      </w:tr>
      <w:tr w:rsidR="00E6642F" w:rsidRPr="00891863" w14:paraId="2654864D" w14:textId="77777777" w:rsidTr="008676E2">
        <w:tc>
          <w:tcPr>
            <w:tcW w:w="3420" w:type="dxa"/>
          </w:tcPr>
          <w:p w14:paraId="04AE222C" w14:textId="77777777" w:rsidR="00E6642F" w:rsidRPr="0099774F" w:rsidRDefault="00E6642F" w:rsidP="00E664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02" w:type="dxa"/>
          </w:tcPr>
          <w:p w14:paraId="2761B113" w14:textId="77777777" w:rsidR="00E6642F" w:rsidRPr="0099774F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9D2FD7E" w14:textId="6FF42259" w:rsidR="00E6642F" w:rsidRPr="00CD6E5D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786,016</w:t>
            </w:r>
          </w:p>
        </w:tc>
        <w:tc>
          <w:tcPr>
            <w:tcW w:w="269" w:type="dxa"/>
          </w:tcPr>
          <w:p w14:paraId="5E53B193" w14:textId="77777777" w:rsidR="00E6642F" w:rsidRPr="00045804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D03655" w14:textId="330AC807" w:rsidR="00E6642F" w:rsidRPr="00045804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798,240</w:t>
            </w:r>
          </w:p>
        </w:tc>
        <w:tc>
          <w:tcPr>
            <w:tcW w:w="270" w:type="dxa"/>
          </w:tcPr>
          <w:p w14:paraId="0DC1443B" w14:textId="77777777" w:rsidR="00E6642F" w:rsidRPr="00045804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A634DBF" w14:textId="1955A00F" w:rsidR="00E6642F" w:rsidRPr="00045804" w:rsidRDefault="002E01EE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233,286</w:t>
            </w:r>
          </w:p>
        </w:tc>
        <w:tc>
          <w:tcPr>
            <w:tcW w:w="270" w:type="dxa"/>
          </w:tcPr>
          <w:p w14:paraId="5EAA68B5" w14:textId="77777777" w:rsidR="00E6642F" w:rsidRPr="00045804" w:rsidRDefault="00E6642F" w:rsidP="00E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A7FDD2B" w14:textId="76858C06" w:rsidR="00E6642F" w:rsidRPr="00045804" w:rsidRDefault="00E6642F" w:rsidP="00E664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102,296</w:t>
            </w:r>
          </w:p>
        </w:tc>
      </w:tr>
    </w:tbl>
    <w:p w14:paraId="0ABBB177" w14:textId="24E0F1D1" w:rsidR="00841233" w:rsidRDefault="00841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1233" w:rsidSect="00EB002E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07E60E31" w14:textId="393C8354" w:rsidR="004A72AE" w:rsidRDefault="00D24205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20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D2420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670095">
        <w:rPr>
          <w:rFonts w:ascii="Angsana New" w:hAnsi="Angsana New"/>
          <w:sz w:val="30"/>
          <w:szCs w:val="30"/>
        </w:rPr>
        <w:t>8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4A72AE"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36B7F723" w14:textId="4A90C3E5" w:rsidR="00D24205" w:rsidRDefault="00D24205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8"/>
        <w:gridCol w:w="986"/>
        <w:gridCol w:w="254"/>
        <w:gridCol w:w="1994"/>
        <w:gridCol w:w="254"/>
        <w:gridCol w:w="1085"/>
        <w:gridCol w:w="236"/>
        <w:gridCol w:w="6163"/>
        <w:gridCol w:w="254"/>
        <w:gridCol w:w="2353"/>
      </w:tblGrid>
      <w:tr w:rsidR="003468AC" w14:paraId="4E178A1E" w14:textId="5D876E70" w:rsidTr="00CB0854">
        <w:trPr>
          <w:trHeight w:val="189"/>
        </w:trPr>
        <w:tc>
          <w:tcPr>
            <w:tcW w:w="342" w:type="pct"/>
          </w:tcPr>
          <w:p w14:paraId="029DAB80" w14:textId="0187266E" w:rsidR="00D24205" w:rsidRPr="00B656F1" w:rsidRDefault="00D24205" w:rsidP="00D2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56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338" w:type="pct"/>
          </w:tcPr>
          <w:p w14:paraId="3B3468A0" w14:textId="3FA8A4E1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ยอดคงเหลือ</w:t>
            </w:r>
          </w:p>
        </w:tc>
        <w:tc>
          <w:tcPr>
            <w:tcW w:w="87" w:type="pct"/>
          </w:tcPr>
          <w:p w14:paraId="649E9046" w14:textId="7777777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6CE2D5DD" w14:textId="55287397" w:rsidR="00D24205" w:rsidRPr="00B656F1" w:rsidRDefault="00D24205" w:rsidP="0031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87" w:type="pct"/>
          </w:tcPr>
          <w:p w14:paraId="55335FCB" w14:textId="7777777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194CF745" w14:textId="582B9199" w:rsidR="00D24205" w:rsidRPr="00B656F1" w:rsidRDefault="00D24205" w:rsidP="0031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1" w:type="pct"/>
          </w:tcPr>
          <w:p w14:paraId="38B6DB46" w14:textId="7777777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52A63A4D" w14:textId="6C86A72C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87" w:type="pct"/>
          </w:tcPr>
          <w:p w14:paraId="09296D1E" w14:textId="7777777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07" w:type="pct"/>
          </w:tcPr>
          <w:p w14:paraId="2FA4B467" w14:textId="219A0E0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เงื่อนไข</w:t>
            </w:r>
          </w:p>
        </w:tc>
      </w:tr>
      <w:tr w:rsidR="00841233" w14:paraId="6DC4A8D1" w14:textId="77777777" w:rsidTr="00CB0854">
        <w:tc>
          <w:tcPr>
            <w:tcW w:w="342" w:type="pct"/>
          </w:tcPr>
          <w:p w14:paraId="417D95DB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8" w:type="pct"/>
          </w:tcPr>
          <w:p w14:paraId="09EACEA6" w14:textId="61698EA6" w:rsidR="00841233" w:rsidRPr="00B656F1" w:rsidRDefault="00114BED" w:rsidP="00954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B656F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(</w:t>
            </w:r>
            <w:r w:rsidR="00242691" w:rsidRPr="00B656F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</w:t>
            </w:r>
            <w:r w:rsidR="00841233" w:rsidRPr="00B656F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บาท</w:t>
            </w:r>
            <w:r w:rsidRPr="00B656F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87" w:type="pct"/>
          </w:tcPr>
          <w:p w14:paraId="100672DA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6270BFAE" w14:textId="77777777" w:rsidR="00841233" w:rsidRPr="00B656F1" w:rsidRDefault="00841233" w:rsidP="0084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</w:tcPr>
          <w:p w14:paraId="1A764FAE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47DB750A" w14:textId="77777777" w:rsidR="00841233" w:rsidRPr="00B656F1" w:rsidRDefault="00841233" w:rsidP="00841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1" w:type="pct"/>
          </w:tcPr>
          <w:p w14:paraId="4925EEA1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4F4062D7" w14:textId="77777777" w:rsidR="00841233" w:rsidRPr="00B656F1" w:rsidRDefault="00841233" w:rsidP="0084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</w:tcPr>
          <w:p w14:paraId="741CAF77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0B844E83" w14:textId="77777777" w:rsidR="00841233" w:rsidRPr="00B656F1" w:rsidRDefault="00841233" w:rsidP="0031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68AC" w14:paraId="4E043EB4" w14:textId="5CA9949B" w:rsidTr="00CB0854">
        <w:tc>
          <w:tcPr>
            <w:tcW w:w="342" w:type="pct"/>
          </w:tcPr>
          <w:p w14:paraId="781A7B2F" w14:textId="2302B4CE" w:rsidR="00D24205" w:rsidRPr="00B656F1" w:rsidRDefault="00003920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Selic</w:t>
            </w:r>
          </w:p>
        </w:tc>
        <w:tc>
          <w:tcPr>
            <w:tcW w:w="338" w:type="pct"/>
          </w:tcPr>
          <w:p w14:paraId="08E5EF9E" w14:textId="4EAC199E" w:rsidR="00D24205" w:rsidRPr="00B656F1" w:rsidRDefault="006B71C0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160.47</w:t>
            </w:r>
          </w:p>
        </w:tc>
        <w:tc>
          <w:tcPr>
            <w:tcW w:w="87" w:type="pct"/>
          </w:tcPr>
          <w:p w14:paraId="78262A81" w14:textId="77777777" w:rsidR="00D24205" w:rsidRPr="00B656F1" w:rsidRDefault="00D24205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1BDDF37E" w14:textId="2B4F8F73" w:rsidR="00D24205" w:rsidRPr="00B656F1" w:rsidRDefault="00313A70" w:rsidP="0084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เงินทุนสำหรับ</w:t>
            </w:r>
            <w:r w:rsidR="00841233" w:rsidRPr="00B656F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87" w:type="pct"/>
          </w:tcPr>
          <w:p w14:paraId="2CD2F594" w14:textId="77777777" w:rsidR="00D24205" w:rsidRPr="00B656F1" w:rsidRDefault="00D24205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60B68A2B" w14:textId="202DB1BB" w:rsidR="00D24205" w:rsidRPr="00B656F1" w:rsidRDefault="00313A70" w:rsidP="00841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MLR </w:t>
            </w:r>
            <w:r w:rsidRPr="00B656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55DF6D62" w14:textId="77777777" w:rsidR="00D24205" w:rsidRPr="00B656F1" w:rsidRDefault="00D24205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40D532A2" w14:textId="7AAEB3AF" w:rsidR="00D24205" w:rsidRPr="00B656F1" w:rsidRDefault="003B48F6" w:rsidP="0086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หลักทรัพย์ที่ใช้เป็นหลักประกัน</w:t>
            </w:r>
            <w:r w:rsidR="00313A70" w:rsidRPr="00B656F1">
              <w:rPr>
                <w:rFonts w:ascii="Angsana New" w:hAnsi="Angsana New"/>
                <w:sz w:val="28"/>
                <w:szCs w:val="28"/>
                <w:cs/>
              </w:rPr>
              <w:t>ได้แก่ สินค้าของบริษ</w:t>
            </w:r>
            <w:r w:rsidR="00841233" w:rsidRPr="00B656F1">
              <w:rPr>
                <w:rFonts w:ascii="Angsana New" w:hAnsi="Angsana New" w:hint="cs"/>
                <w:sz w:val="28"/>
                <w:szCs w:val="28"/>
                <w:cs/>
              </w:rPr>
              <w:t>ั</w:t>
            </w:r>
            <w:r w:rsidR="00313A70" w:rsidRPr="00B656F1">
              <w:rPr>
                <w:rFonts w:ascii="Angsana New" w:hAnsi="Angsana New"/>
                <w:sz w:val="28"/>
                <w:szCs w:val="28"/>
                <w:cs/>
              </w:rPr>
              <w:t>ท และสิทธิเรียกร้องที่จะได</w:t>
            </w:r>
            <w:r w:rsidR="00477CD1" w:rsidRPr="00B656F1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="00313A70" w:rsidRPr="00B656F1">
              <w:rPr>
                <w:rFonts w:ascii="Angsana New" w:hAnsi="Angsana New"/>
                <w:sz w:val="28"/>
                <w:szCs w:val="28"/>
                <w:cs/>
              </w:rPr>
              <w:t xml:space="preserve">รับชำระจากลูกหนี้ของบริษัทและหุ้นของ </w:t>
            </w:r>
            <w:r w:rsidR="00313A70" w:rsidRPr="00B656F1">
              <w:rPr>
                <w:rFonts w:ascii="Angsana New" w:hAnsi="Angsana New"/>
                <w:sz w:val="28"/>
                <w:szCs w:val="28"/>
              </w:rPr>
              <w:t xml:space="preserve">PMC </w:t>
            </w:r>
            <w:r w:rsidR="00313A70" w:rsidRPr="00B656F1">
              <w:rPr>
                <w:rFonts w:ascii="Angsana New" w:hAnsi="Angsana New"/>
                <w:sz w:val="28"/>
                <w:szCs w:val="28"/>
                <w:cs/>
              </w:rPr>
              <w:t>ที่เป็นกรรมสิทธิ์ของบริษัท</w:t>
            </w:r>
          </w:p>
        </w:tc>
        <w:tc>
          <w:tcPr>
            <w:tcW w:w="87" w:type="pct"/>
          </w:tcPr>
          <w:p w14:paraId="170DFBD4" w14:textId="77777777" w:rsidR="00D24205" w:rsidRPr="00B656F1" w:rsidRDefault="00D24205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70B6D932" w14:textId="619926CC" w:rsidR="00D24205" w:rsidRPr="00B656F1" w:rsidRDefault="00313A70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การดำรงสัดส่วนการถือหุ้น </w:t>
            </w:r>
            <w:r w:rsidRPr="00586EC4">
              <w:rPr>
                <w:rFonts w:ascii="Angsana New" w:hAnsi="Angsana New"/>
                <w:sz w:val="28"/>
                <w:szCs w:val="28"/>
                <w:cs/>
              </w:rPr>
              <w:t>และการดำรง</w:t>
            </w:r>
            <w:r w:rsidR="00242691" w:rsidRPr="00586EC4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586EC4">
              <w:rPr>
                <w:rFonts w:ascii="Angsana New" w:hAnsi="Angsana New"/>
                <w:sz w:val="28"/>
                <w:szCs w:val="28"/>
                <w:cs/>
              </w:rPr>
              <w:t>ส่วนทางการเงิน</w:t>
            </w:r>
          </w:p>
        </w:tc>
      </w:tr>
      <w:tr w:rsidR="00841233" w14:paraId="52887C8D" w14:textId="77777777" w:rsidTr="00CB0854">
        <w:tc>
          <w:tcPr>
            <w:tcW w:w="342" w:type="pct"/>
          </w:tcPr>
          <w:p w14:paraId="645232B7" w14:textId="0CFECF8F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PMC</w:t>
            </w:r>
          </w:p>
        </w:tc>
        <w:tc>
          <w:tcPr>
            <w:tcW w:w="338" w:type="pct"/>
          </w:tcPr>
          <w:p w14:paraId="40709256" w14:textId="44C88AFA" w:rsidR="00841233" w:rsidRPr="00B656F1" w:rsidRDefault="003E309D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87.68</w:t>
            </w:r>
          </w:p>
        </w:tc>
        <w:tc>
          <w:tcPr>
            <w:tcW w:w="87" w:type="pct"/>
          </w:tcPr>
          <w:p w14:paraId="39AAD0BF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6917119E" w14:textId="67E28AF4" w:rsidR="00841233" w:rsidRPr="00B656F1" w:rsidRDefault="003468AC" w:rsidP="0034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เงินทุนสำหรับ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A30C14" w:rsidRPr="00B656F1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การปรับปรุงอาคารโรงงาน </w:t>
            </w:r>
            <w:r w:rsidR="00DD5482" w:rsidRPr="00B656F1">
              <w:rPr>
                <w:rFonts w:ascii="Angsana New" w:hAnsi="Angsana New" w:hint="cs"/>
                <w:sz w:val="28"/>
                <w:szCs w:val="28"/>
                <w:cs/>
              </w:rPr>
              <w:t>และการซื้อเครื่องจักร</w:t>
            </w:r>
          </w:p>
        </w:tc>
        <w:tc>
          <w:tcPr>
            <w:tcW w:w="87" w:type="pct"/>
          </w:tcPr>
          <w:p w14:paraId="350BB942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1DCEF12B" w14:textId="3B5C6EB8" w:rsidR="00841233" w:rsidRPr="00B656F1" w:rsidRDefault="003468AC" w:rsidP="0034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MLR </w:t>
            </w:r>
            <w:r w:rsidRPr="00B656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2706D072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4B776660" w14:textId="1B303F35" w:rsidR="00841233" w:rsidRPr="00B656F1" w:rsidRDefault="003B48F6" w:rsidP="00AF7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หลักทรัพย์ที่ใช้เป็นหลักประกัน</w:t>
            </w:r>
            <w:r w:rsidR="00E7021C" w:rsidRPr="00B656F1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  <w:r w:rsidR="00E7021C" w:rsidRPr="00B656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F73F1" w:rsidRPr="00B656F1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และเครื่องจักร</w:t>
            </w:r>
            <w:r w:rsidR="00AF73F1" w:rsidRPr="00B656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5FC0" w:rsidRPr="00B656F1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  <w:r w:rsidR="00B55FC0" w:rsidRPr="00B656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F73F1" w:rsidRPr="00B656F1">
              <w:rPr>
                <w:rFonts w:ascii="Angsana New" w:hAnsi="Angsana New"/>
                <w:sz w:val="28"/>
                <w:szCs w:val="28"/>
                <w:cs/>
              </w:rPr>
              <w:t xml:space="preserve">และสิทธิเรียกร้องที่จะได้รับชำระจากลูกหนี้ของ </w:t>
            </w:r>
            <w:r w:rsidR="00AF73F1" w:rsidRPr="00B656F1">
              <w:rPr>
                <w:rFonts w:ascii="Angsana New" w:hAnsi="Angsana New"/>
                <w:sz w:val="28"/>
                <w:szCs w:val="28"/>
              </w:rPr>
              <w:t xml:space="preserve">PMC </w:t>
            </w:r>
            <w:r w:rsidR="00AF73F1" w:rsidRPr="00B656F1">
              <w:rPr>
                <w:rFonts w:ascii="Angsana New" w:hAnsi="Angsana New"/>
                <w:sz w:val="28"/>
                <w:szCs w:val="28"/>
                <w:cs/>
              </w:rPr>
              <w:t xml:space="preserve">และหุ้นของ </w:t>
            </w:r>
            <w:r w:rsidR="00AF73F1" w:rsidRPr="00B656F1">
              <w:rPr>
                <w:rFonts w:ascii="Angsana New" w:hAnsi="Angsana New"/>
                <w:sz w:val="28"/>
                <w:szCs w:val="28"/>
              </w:rPr>
              <w:t>PMC</w:t>
            </w:r>
            <w:r w:rsidR="00EB7141" w:rsidRPr="00B656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73F1" w:rsidRPr="00B656F1">
              <w:rPr>
                <w:rFonts w:ascii="Angsana New" w:hAnsi="Angsana New"/>
                <w:sz w:val="28"/>
                <w:szCs w:val="28"/>
                <w:cs/>
              </w:rPr>
              <w:t>ที่เป็นกรรมสิทธิ์ของบริษัท</w:t>
            </w:r>
          </w:p>
        </w:tc>
        <w:tc>
          <w:tcPr>
            <w:tcW w:w="87" w:type="pct"/>
          </w:tcPr>
          <w:p w14:paraId="3E9F5D39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02C82036" w14:textId="1AE19E26" w:rsidR="00841233" w:rsidRPr="00B656F1" w:rsidRDefault="00DF67E7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การดำรง</w:t>
            </w:r>
            <w:r w:rsidR="00242691" w:rsidRPr="00B656F1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</w:t>
            </w:r>
            <w:r w:rsidRPr="00B656F1">
              <w:rPr>
                <w:rFonts w:ascii="Angsana New" w:hAnsi="Angsana New"/>
                <w:spacing w:val="-2"/>
                <w:sz w:val="28"/>
                <w:szCs w:val="28"/>
                <w:cs/>
              </w:rPr>
              <w:t>ส่วนทางการเงิน</w:t>
            </w:r>
          </w:p>
        </w:tc>
      </w:tr>
      <w:tr w:rsidR="00841233" w14:paraId="0EA6F432" w14:textId="77777777" w:rsidTr="001A2E4B">
        <w:tc>
          <w:tcPr>
            <w:tcW w:w="342" w:type="pct"/>
          </w:tcPr>
          <w:p w14:paraId="34439387" w14:textId="106CF706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DVK</w:t>
            </w:r>
          </w:p>
        </w:tc>
        <w:tc>
          <w:tcPr>
            <w:tcW w:w="338" w:type="pct"/>
          </w:tcPr>
          <w:p w14:paraId="1F7F6255" w14:textId="3303061B" w:rsidR="00841233" w:rsidRPr="00B656F1" w:rsidRDefault="003E309D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0.72</w:t>
            </w:r>
          </w:p>
        </w:tc>
        <w:tc>
          <w:tcPr>
            <w:tcW w:w="87" w:type="pct"/>
          </w:tcPr>
          <w:p w14:paraId="74EC2ADF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23359E9B" w14:textId="1302ADEB" w:rsidR="00841233" w:rsidRPr="00B656F1" w:rsidRDefault="00E7021C" w:rsidP="0034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3468AC" w:rsidRPr="00B656F1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B656F1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3468AC" w:rsidRPr="00B656F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3468AC" w:rsidRPr="00B656F1">
              <w:rPr>
                <w:rFonts w:ascii="Angsana New" w:hAnsi="Angsana New"/>
                <w:sz w:val="28"/>
                <w:szCs w:val="28"/>
                <w:cs/>
              </w:rPr>
              <w:t>ภายในกิจการ</w:t>
            </w:r>
          </w:p>
        </w:tc>
        <w:tc>
          <w:tcPr>
            <w:tcW w:w="87" w:type="pct"/>
          </w:tcPr>
          <w:p w14:paraId="5B1261DF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6B417F60" w14:textId="46F64420" w:rsidR="00E7021C" w:rsidRPr="00B656F1" w:rsidRDefault="00E7021C" w:rsidP="00E70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656F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อัตราคงที่ และ</w:t>
            </w:r>
            <w:r w:rsidR="003468AC"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MLR </w:t>
            </w:r>
            <w:r w:rsidR="003468AC" w:rsidRPr="00B656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4AC07E22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55B3CCB8" w14:textId="6DEE238A" w:rsidR="00841233" w:rsidRPr="00B656F1" w:rsidRDefault="00D7465E" w:rsidP="0058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อสังหาริมทรัพย์เพื่อการลงทุนและที่ดินพร้อมสิ่งปลูกสร้าง</w:t>
            </w:r>
            <w:r w:rsidRPr="00B656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และมีบรรษัทสินเชื่ออุตสาหกรรมขนาดย่อม </w:t>
            </w:r>
            <w:r w:rsidR="00114BED" w:rsidRPr="00B656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>บสย.</w:t>
            </w:r>
            <w:r w:rsidR="00114BED" w:rsidRPr="00B656F1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 เป็นผู้ค้ำประกัน</w:t>
            </w:r>
          </w:p>
        </w:tc>
        <w:tc>
          <w:tcPr>
            <w:tcW w:w="87" w:type="pct"/>
          </w:tcPr>
          <w:p w14:paraId="6DC19E09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37D8AE64" w14:textId="59CE7E59" w:rsidR="00841233" w:rsidRPr="00B656F1" w:rsidRDefault="00CB0854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1233" w14:paraId="23C92CED" w14:textId="77777777" w:rsidTr="001A2E4B">
        <w:tc>
          <w:tcPr>
            <w:tcW w:w="342" w:type="pct"/>
          </w:tcPr>
          <w:p w14:paraId="00EF7D77" w14:textId="6B42358A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DHC</w:t>
            </w:r>
          </w:p>
        </w:tc>
        <w:tc>
          <w:tcPr>
            <w:tcW w:w="338" w:type="pct"/>
          </w:tcPr>
          <w:p w14:paraId="7EACFAFE" w14:textId="072B6E43" w:rsidR="00841233" w:rsidRPr="00B656F1" w:rsidRDefault="003E309D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279.69</w:t>
            </w:r>
          </w:p>
        </w:tc>
        <w:tc>
          <w:tcPr>
            <w:tcW w:w="87" w:type="pct"/>
          </w:tcPr>
          <w:p w14:paraId="4D25EE64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43374AF8" w14:textId="2D9F1F38" w:rsidR="00841233" w:rsidRPr="00B656F1" w:rsidRDefault="003468AC" w:rsidP="0058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เงินทุนสำหรับการซื้อกลุ่มสินทรัพย์</w:t>
            </w:r>
            <w:r w:rsidR="00E7021C" w:rsidRPr="00B656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8773F" w:rsidRPr="00B656F1">
              <w:rPr>
                <w:rFonts w:ascii="Angsana New" w:hAnsi="Angsana New"/>
                <w:sz w:val="28"/>
                <w:szCs w:val="28"/>
                <w:cs/>
              </w:rPr>
              <w:t>และใช้หมุนเวียน</w:t>
            </w:r>
            <w:r w:rsidR="00E7021C" w:rsidRPr="00B656F1">
              <w:rPr>
                <w:rFonts w:ascii="Angsana New" w:hAnsi="Angsana New"/>
                <w:sz w:val="28"/>
                <w:szCs w:val="28"/>
                <w:cs/>
              </w:rPr>
              <w:t>ภายในกิจการ</w:t>
            </w:r>
          </w:p>
        </w:tc>
        <w:tc>
          <w:tcPr>
            <w:tcW w:w="87" w:type="pct"/>
          </w:tcPr>
          <w:p w14:paraId="3B43E15D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36297B63" w14:textId="67D4DB1E" w:rsidR="00841233" w:rsidRPr="00B656F1" w:rsidRDefault="003468AC" w:rsidP="0034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MLR </w:t>
            </w:r>
            <w:r w:rsidRPr="00B656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706F4D31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78F154E5" w14:textId="220BE9E3" w:rsidR="00841233" w:rsidRPr="00B656F1" w:rsidRDefault="00E7021C" w:rsidP="00AF7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ค้ำประกันโดยบริษัทและ</w:t>
            </w:r>
            <w:r w:rsidRPr="00B656F1">
              <w:rPr>
                <w:rFonts w:ascii="Angsana New" w:hAnsi="Angsana New"/>
                <w:sz w:val="28"/>
                <w:szCs w:val="28"/>
              </w:rPr>
              <w:t xml:space="preserve">DVK </w:t>
            </w:r>
            <w:r w:rsidRPr="00B656F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58773F" w:rsidRPr="00B656F1">
              <w:rPr>
                <w:rFonts w:ascii="Angsana New" w:hAnsi="Angsana New"/>
                <w:sz w:val="28"/>
                <w:szCs w:val="28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="0058773F" w:rsidRPr="00B656F1">
              <w:rPr>
                <w:rFonts w:ascii="Angsana New" w:hAnsi="Angsana New"/>
                <w:sz w:val="28"/>
                <w:szCs w:val="28"/>
              </w:rPr>
              <w:t xml:space="preserve">DHC </w:t>
            </w:r>
            <w:r w:rsidR="0058773F" w:rsidRPr="00B656F1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="0058773F" w:rsidRPr="00B656F1">
              <w:rPr>
                <w:rFonts w:ascii="Angsana New" w:hAnsi="Angsana New"/>
                <w:sz w:val="28"/>
                <w:szCs w:val="28"/>
              </w:rPr>
              <w:t xml:space="preserve">200 </w:t>
            </w:r>
            <w:r w:rsidR="0058773F" w:rsidRPr="00B656F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7" w:type="pct"/>
          </w:tcPr>
          <w:p w14:paraId="5D52DE62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4F2A45EB" w14:textId="2404D65C" w:rsidR="00841233" w:rsidRPr="00B656F1" w:rsidRDefault="008706F9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การดำรงสัดส่วนการถือหุ้น </w:t>
            </w:r>
            <w:r w:rsidRPr="00586EC4">
              <w:rPr>
                <w:rFonts w:ascii="Angsana New" w:hAnsi="Angsana New"/>
                <w:sz w:val="28"/>
                <w:szCs w:val="28"/>
                <w:cs/>
              </w:rPr>
              <w:t>และการดำรงอัตราส่วนทางการเงิน</w:t>
            </w:r>
          </w:p>
        </w:tc>
      </w:tr>
    </w:tbl>
    <w:p w14:paraId="7A5DE1C3" w14:textId="77777777" w:rsidR="002F767A" w:rsidRPr="002F767A" w:rsidRDefault="002F767A" w:rsidP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96D3C8F" w14:textId="77777777" w:rsidR="0058773F" w:rsidRPr="002F767A" w:rsidRDefault="0058773F" w:rsidP="0034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60EB3976" w14:textId="2AF2C63E" w:rsidR="00841233" w:rsidRDefault="00841233" w:rsidP="0034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cs/>
        </w:rPr>
        <w:sectPr w:rsidR="00841233" w:rsidSect="00841233">
          <w:headerReference w:type="default" r:id="rId19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D7311F" w:rsidRPr="004F1406" w14:paraId="254FE8CA" w14:textId="77777777" w:rsidTr="00073493">
        <w:trPr>
          <w:tblHeader/>
        </w:trPr>
        <w:tc>
          <w:tcPr>
            <w:tcW w:w="2010" w:type="pct"/>
          </w:tcPr>
          <w:p w14:paraId="07BD72CC" w14:textId="4E9B77DE" w:rsidR="00D7311F" w:rsidRPr="00CE43E9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bookmarkStart w:id="7" w:name="_Hlk118799135"/>
            <w:r w:rsidRPr="00CE43E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1422" w:type="pct"/>
            <w:gridSpan w:val="3"/>
          </w:tcPr>
          <w:p w14:paraId="09E9C1DF" w14:textId="77777777" w:rsidR="00D7311F" w:rsidRPr="00BB1C45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7BF4DFC" w14:textId="77777777" w:rsidR="00D7311F" w:rsidRPr="00BB1C45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311FA028" w14:textId="77777777" w:rsidR="00D7311F" w:rsidRPr="00BB1C45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A776F7" w:rsidRPr="004F1406" w14:paraId="5961E02D" w14:textId="77777777" w:rsidTr="00073493">
        <w:trPr>
          <w:tblHeader/>
        </w:trPr>
        <w:tc>
          <w:tcPr>
            <w:tcW w:w="2010" w:type="pct"/>
          </w:tcPr>
          <w:p w14:paraId="05A24116" w14:textId="2560FCF1" w:rsidR="00A776F7" w:rsidRPr="00CE43E9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firstLine="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CE43E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E43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CE43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Pr="00CE43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CE43E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8" w:type="pct"/>
          </w:tcPr>
          <w:p w14:paraId="3CA7A935" w14:textId="15FB26D5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="00670095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07132349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043D5082" w14:textId="2496B6E2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="00670095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3F464C6A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06EE5966" w14:textId="0D361A90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="00670095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7" w:type="pct"/>
          </w:tcPr>
          <w:p w14:paraId="00E85E33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6D726A38" w14:textId="463C7061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="00670095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</w:tr>
      <w:tr w:rsidR="00A776F7" w:rsidRPr="004F1406" w14:paraId="649D2E42" w14:textId="77777777" w:rsidTr="00073493">
        <w:trPr>
          <w:tblHeader/>
        </w:trPr>
        <w:tc>
          <w:tcPr>
            <w:tcW w:w="2010" w:type="pct"/>
          </w:tcPr>
          <w:p w14:paraId="1AE21111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6DB5702C" w14:textId="3333E367" w:rsidR="00A776F7" w:rsidRPr="00BB1C45" w:rsidRDefault="00114BED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i/>
                <w:iCs/>
                <w:sz w:val="28"/>
                <w:szCs w:val="28"/>
                <w:lang w:val="en-US" w:eastAsia="en-US"/>
              </w:rPr>
              <w:t>(</w:t>
            </w:r>
            <w:r w:rsidR="00A776F7" w:rsidRPr="00BB1C4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BB1C45">
              <w:rPr>
                <w:rFonts w:ascii="Angsana New" w:hAnsi="Angsana New" w:hint="cs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670095" w14:paraId="5FEBCEA4" w14:textId="77777777" w:rsidTr="00073493">
        <w:tc>
          <w:tcPr>
            <w:tcW w:w="2010" w:type="pct"/>
          </w:tcPr>
          <w:p w14:paraId="7D0497ED" w14:textId="6E0C9A8C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48" w:type="pct"/>
          </w:tcPr>
          <w:p w14:paraId="66572845" w14:textId="5003A910" w:rsidR="00670095" w:rsidRPr="00BA1CD8" w:rsidRDefault="00193B3F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453,911</w:t>
            </w:r>
          </w:p>
        </w:tc>
        <w:tc>
          <w:tcPr>
            <w:tcW w:w="148" w:type="pct"/>
          </w:tcPr>
          <w:p w14:paraId="38B0C86B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7920A265" w14:textId="3AEA0995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  <w:r w:rsidRPr="00BA1CD8">
              <w:rPr>
                <w:rFonts w:ascii="Angsana New" w:hAnsi="Angsana New"/>
                <w:sz w:val="28"/>
                <w:szCs w:val="28"/>
              </w:rPr>
              <w:t>409,546</w:t>
            </w:r>
          </w:p>
        </w:tc>
        <w:tc>
          <w:tcPr>
            <w:tcW w:w="148" w:type="pct"/>
          </w:tcPr>
          <w:p w14:paraId="7402F21A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41247D5D" w14:textId="584BE6FB" w:rsidR="00670095" w:rsidRPr="00BB1C45" w:rsidRDefault="003A25BE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133,616</w:t>
            </w:r>
          </w:p>
        </w:tc>
        <w:tc>
          <w:tcPr>
            <w:tcW w:w="137" w:type="pct"/>
          </w:tcPr>
          <w:p w14:paraId="2FEA40A3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4EE5C60D" w14:textId="62116DAD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114,024</w:t>
            </w:r>
          </w:p>
        </w:tc>
      </w:tr>
      <w:tr w:rsidR="00670095" w14:paraId="0BE1AC20" w14:textId="77777777" w:rsidTr="00073493">
        <w:tc>
          <w:tcPr>
            <w:tcW w:w="2010" w:type="pct"/>
          </w:tcPr>
          <w:p w14:paraId="74635552" w14:textId="7491E8B7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48" w:type="pct"/>
          </w:tcPr>
          <w:p w14:paraId="581C56D4" w14:textId="0E26B4D8" w:rsidR="00670095" w:rsidRPr="00BA1CD8" w:rsidRDefault="00193B3F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316,246</w:t>
            </w:r>
          </w:p>
        </w:tc>
        <w:tc>
          <w:tcPr>
            <w:tcW w:w="148" w:type="pct"/>
          </w:tcPr>
          <w:p w14:paraId="523BE505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26" w:type="pct"/>
          </w:tcPr>
          <w:p w14:paraId="1B42B9E8" w14:textId="6D4D50F5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A1CD8">
              <w:rPr>
                <w:rFonts w:ascii="Angsana New" w:hAnsi="Angsana New"/>
                <w:sz w:val="28"/>
                <w:szCs w:val="28"/>
              </w:rPr>
              <w:t>341,946</w:t>
            </w:r>
          </w:p>
        </w:tc>
        <w:tc>
          <w:tcPr>
            <w:tcW w:w="148" w:type="pct"/>
          </w:tcPr>
          <w:p w14:paraId="69E2C9FA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005CBC8F" w14:textId="6B11BFCD" w:rsidR="00670095" w:rsidRPr="00BB1C45" w:rsidRDefault="003A25BE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70,840</w:t>
            </w:r>
          </w:p>
        </w:tc>
        <w:tc>
          <w:tcPr>
            <w:tcW w:w="137" w:type="pct"/>
          </w:tcPr>
          <w:p w14:paraId="00BA5A79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54BA587E" w14:textId="6AABCA64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73,636</w:t>
            </w:r>
          </w:p>
        </w:tc>
      </w:tr>
      <w:tr w:rsidR="00670095" w14:paraId="118E9CCC" w14:textId="77777777" w:rsidTr="00073493">
        <w:tc>
          <w:tcPr>
            <w:tcW w:w="2010" w:type="pct"/>
          </w:tcPr>
          <w:p w14:paraId="475DD46C" w14:textId="1C999810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648" w:type="pct"/>
          </w:tcPr>
          <w:p w14:paraId="75AB0F18" w14:textId="4E2C6F7B" w:rsidR="00670095" w:rsidRPr="00D4777B" w:rsidRDefault="00193B3F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11,088</w:t>
            </w:r>
          </w:p>
        </w:tc>
        <w:tc>
          <w:tcPr>
            <w:tcW w:w="148" w:type="pct"/>
          </w:tcPr>
          <w:p w14:paraId="3E6F0015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436302EA" w14:textId="724E96CB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  <w:r w:rsidRPr="00D4777B">
              <w:rPr>
                <w:rFonts w:ascii="Angsana New" w:hAnsi="Angsana New"/>
                <w:sz w:val="28"/>
                <w:szCs w:val="28"/>
              </w:rPr>
              <w:t>12,111</w:t>
            </w:r>
          </w:p>
        </w:tc>
        <w:tc>
          <w:tcPr>
            <w:tcW w:w="148" w:type="pct"/>
          </w:tcPr>
          <w:p w14:paraId="4873AA51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1859C111" w14:textId="22F7F9BC" w:rsidR="00670095" w:rsidRPr="00BB1C45" w:rsidRDefault="003A25BE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46506245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14D6DAA5" w14:textId="63DA5A0E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0095" w14:paraId="60286D7F" w14:textId="77777777" w:rsidTr="00226545">
        <w:tc>
          <w:tcPr>
            <w:tcW w:w="2010" w:type="pct"/>
          </w:tcPr>
          <w:p w14:paraId="68F0064A" w14:textId="22C45199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</w:t>
            </w: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์ และเครื่องจักร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B2E20F8" w14:textId="22193E06" w:rsidR="00670095" w:rsidRPr="00D4777B" w:rsidRDefault="00193B3F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379,834</w:t>
            </w:r>
          </w:p>
        </w:tc>
        <w:tc>
          <w:tcPr>
            <w:tcW w:w="148" w:type="pct"/>
          </w:tcPr>
          <w:p w14:paraId="13B3AD01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F00A9D8" w14:textId="1745A3E4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777B">
              <w:rPr>
                <w:rFonts w:ascii="Angsana New" w:hAnsi="Angsana New"/>
                <w:sz w:val="28"/>
                <w:szCs w:val="28"/>
              </w:rPr>
              <w:t>399,537</w:t>
            </w:r>
          </w:p>
        </w:tc>
        <w:tc>
          <w:tcPr>
            <w:tcW w:w="148" w:type="pct"/>
          </w:tcPr>
          <w:p w14:paraId="0780C34D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1D10FF3" w14:textId="1E346842" w:rsidR="00670095" w:rsidRPr="00BB1C45" w:rsidRDefault="003A25BE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C5DD935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762B0E1" w14:textId="6A9D708C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0095" w14:paraId="28EE991F" w14:textId="77777777" w:rsidTr="00226545">
        <w:tc>
          <w:tcPr>
            <w:tcW w:w="2010" w:type="pct"/>
          </w:tcPr>
          <w:p w14:paraId="2410ED17" w14:textId="1DEB5730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8645FBA" w14:textId="2F6DB058" w:rsidR="00670095" w:rsidRPr="00BB1C45" w:rsidRDefault="00193B3F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1,161,079</w:t>
            </w:r>
          </w:p>
        </w:tc>
        <w:tc>
          <w:tcPr>
            <w:tcW w:w="148" w:type="pct"/>
          </w:tcPr>
          <w:p w14:paraId="7DB92A46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397B91D" w14:textId="3D843295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1CD8">
              <w:rPr>
                <w:rFonts w:ascii="Angsana New" w:hAnsi="Angsana New"/>
                <w:b/>
                <w:bCs/>
                <w:sz w:val="28"/>
                <w:szCs w:val="28"/>
              </w:rPr>
              <w:t>1,163,140</w:t>
            </w:r>
          </w:p>
        </w:tc>
        <w:tc>
          <w:tcPr>
            <w:tcW w:w="148" w:type="pct"/>
          </w:tcPr>
          <w:p w14:paraId="2EA566C7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A64A096" w14:textId="4F4FDBA7" w:rsidR="00670095" w:rsidRPr="00BB1C45" w:rsidRDefault="003A25BE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204,456</w:t>
            </w:r>
          </w:p>
        </w:tc>
        <w:tc>
          <w:tcPr>
            <w:tcW w:w="137" w:type="pct"/>
          </w:tcPr>
          <w:p w14:paraId="21714820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11E8BEDB" w14:textId="0332B3C6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187,660</w:t>
            </w:r>
          </w:p>
        </w:tc>
      </w:tr>
    </w:tbl>
    <w:p w14:paraId="00563F0C" w14:textId="77777777" w:rsidR="00D7311F" w:rsidRPr="00BB1C45" w:rsidRDefault="00D7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highlight w:val="yellow"/>
          <w:cs/>
        </w:rPr>
      </w:pPr>
    </w:p>
    <w:p w14:paraId="124660DA" w14:textId="7E0D69E2" w:rsidR="00920526" w:rsidRPr="00D41829" w:rsidRDefault="001A2A4B" w:rsidP="001A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41829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D41829">
        <w:rPr>
          <w:rFonts w:ascii="Angsana New" w:hAnsi="Angsana New"/>
          <w:spacing w:val="-4"/>
          <w:sz w:val="30"/>
          <w:szCs w:val="30"/>
        </w:rPr>
        <w:t xml:space="preserve">31 </w:t>
      </w:r>
      <w:r w:rsidRPr="00D4182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D41829">
        <w:rPr>
          <w:rFonts w:ascii="Angsana New" w:hAnsi="Angsana New"/>
          <w:spacing w:val="-4"/>
          <w:sz w:val="30"/>
          <w:szCs w:val="30"/>
        </w:rPr>
        <w:t>256</w:t>
      </w:r>
      <w:r w:rsidR="00670095">
        <w:rPr>
          <w:rFonts w:ascii="Angsana New" w:hAnsi="Angsana New"/>
          <w:spacing w:val="-4"/>
          <w:sz w:val="30"/>
          <w:szCs w:val="30"/>
        </w:rPr>
        <w:t>8</w:t>
      </w:r>
      <w:r w:rsidR="00BB1C45">
        <w:rPr>
          <w:rFonts w:ascii="Angsana New" w:hAnsi="Angsana New"/>
          <w:spacing w:val="-4"/>
          <w:sz w:val="30"/>
          <w:szCs w:val="30"/>
        </w:rPr>
        <w:t xml:space="preserve"> </w:t>
      </w:r>
      <w:r w:rsidR="00BB1C45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B1C45">
        <w:rPr>
          <w:rFonts w:ascii="Angsana New" w:hAnsi="Angsana New"/>
          <w:spacing w:val="-4"/>
          <w:sz w:val="30"/>
          <w:szCs w:val="30"/>
        </w:rPr>
        <w:t>256</w:t>
      </w:r>
      <w:r w:rsidR="00670095">
        <w:rPr>
          <w:rFonts w:ascii="Angsana New" w:hAnsi="Angsana New"/>
          <w:spacing w:val="-4"/>
          <w:sz w:val="30"/>
          <w:szCs w:val="30"/>
        </w:rPr>
        <w:t>7</w:t>
      </w:r>
      <w:r w:rsidRPr="00D41829">
        <w:rPr>
          <w:rFonts w:ascii="Angsana New" w:hAnsi="Angsana New"/>
          <w:spacing w:val="-4"/>
          <w:sz w:val="30"/>
          <w:szCs w:val="30"/>
        </w:rPr>
        <w:t xml:space="preserve"> </w:t>
      </w:r>
      <w:r w:rsidRPr="00D41829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704DF0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D41829">
        <w:rPr>
          <w:rFonts w:ascii="Angsana New" w:hAnsi="Angsana New" w:hint="cs"/>
          <w:spacing w:val="-4"/>
          <w:sz w:val="30"/>
          <w:szCs w:val="30"/>
          <w:cs/>
        </w:rPr>
        <w:t>มีวงเงินสินเชื่อ</w:t>
      </w:r>
      <w:r w:rsidR="00920526" w:rsidRPr="00D41829">
        <w:rPr>
          <w:rFonts w:ascii="Angsana New" w:hAnsi="Angsana New" w:hint="cs"/>
          <w:spacing w:val="-4"/>
          <w:sz w:val="30"/>
          <w:szCs w:val="30"/>
          <w:cs/>
        </w:rPr>
        <w:t>ที่ยังไม่ได้เบิกใช้ ดังนี้</w:t>
      </w:r>
    </w:p>
    <w:p w14:paraId="7B80D5AF" w14:textId="18929B9A" w:rsidR="00920526" w:rsidRPr="00BB1C45" w:rsidRDefault="00920526" w:rsidP="001A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16"/>
          <w:szCs w:val="16"/>
          <w:highlight w:val="yellow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920526" w:rsidRPr="004F1406" w14:paraId="76400714" w14:textId="77777777" w:rsidTr="00523806">
        <w:trPr>
          <w:tblHeader/>
        </w:trPr>
        <w:tc>
          <w:tcPr>
            <w:tcW w:w="2010" w:type="pct"/>
          </w:tcPr>
          <w:p w14:paraId="77BA4AA8" w14:textId="77777777" w:rsidR="00920526" w:rsidRPr="00BB1C45" w:rsidRDefault="00920526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pct"/>
            <w:gridSpan w:val="3"/>
          </w:tcPr>
          <w:p w14:paraId="40CEFF80" w14:textId="77777777" w:rsidR="00920526" w:rsidRPr="00BB1C45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02C9DB3" w14:textId="77777777" w:rsidR="00920526" w:rsidRPr="00BB1C45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2AAAD1D1" w14:textId="77777777" w:rsidR="00920526" w:rsidRPr="00BB1C45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670095" w:rsidRPr="004F1406" w14:paraId="490F65D8" w14:textId="77777777" w:rsidTr="004C5EC7">
        <w:trPr>
          <w:trHeight w:val="74"/>
          <w:tblHeader/>
        </w:trPr>
        <w:tc>
          <w:tcPr>
            <w:tcW w:w="2010" w:type="pct"/>
          </w:tcPr>
          <w:p w14:paraId="115C8766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648" w:type="pct"/>
          </w:tcPr>
          <w:p w14:paraId="25C314B8" w14:textId="78ADF595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47FEA751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0F65AB6A" w14:textId="125E1955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4A6DC4F1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70293DAB" w14:textId="3AD26909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7" w:type="pct"/>
          </w:tcPr>
          <w:p w14:paraId="792FCD71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39E95FDD" w14:textId="66BED046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</w:tr>
      <w:tr w:rsidR="00670095" w:rsidRPr="004F1406" w14:paraId="2E62A9B7" w14:textId="77777777" w:rsidTr="00523806">
        <w:trPr>
          <w:tblHeader/>
        </w:trPr>
        <w:tc>
          <w:tcPr>
            <w:tcW w:w="2010" w:type="pct"/>
          </w:tcPr>
          <w:p w14:paraId="6EC2F106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47A5600D" w14:textId="06A7143B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BB1C4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BB1C45">
              <w:rPr>
                <w:rFonts w:ascii="Angsana New" w:hAnsi="Angsana New" w:hint="cs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670095" w14:paraId="6D1AC88A" w14:textId="77777777" w:rsidTr="00523806">
        <w:tc>
          <w:tcPr>
            <w:tcW w:w="2010" w:type="pct"/>
          </w:tcPr>
          <w:p w14:paraId="5C176F96" w14:textId="41C57DB1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วงเงินกู้ระยะสั้นจากสถาบันการเงิน</w:t>
            </w:r>
            <w:r w:rsidRPr="00BB1C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05B09ACF" w14:textId="77777777" w:rsidR="0067009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0A20C65B" w14:textId="1D54F947" w:rsidR="003508A1" w:rsidRDefault="003508A1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738,962</w:t>
            </w:r>
          </w:p>
        </w:tc>
        <w:tc>
          <w:tcPr>
            <w:tcW w:w="148" w:type="pct"/>
          </w:tcPr>
          <w:p w14:paraId="26664403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1F050B2D" w14:textId="77777777" w:rsidR="0067009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  <w:p w14:paraId="3C4BEE59" w14:textId="1F8A7E03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11B99">
              <w:rPr>
                <w:rFonts w:ascii="Angsana New" w:hAnsi="Angsana New"/>
                <w:sz w:val="28"/>
                <w:szCs w:val="28"/>
                <w:lang w:val="en-US" w:eastAsia="en-US"/>
              </w:rPr>
              <w:t>786,920</w:t>
            </w:r>
          </w:p>
        </w:tc>
        <w:tc>
          <w:tcPr>
            <w:tcW w:w="148" w:type="pct"/>
          </w:tcPr>
          <w:p w14:paraId="48039C35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3D97BD3E" w14:textId="77777777" w:rsidR="0067009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4D8C68DB" w14:textId="02E59CD0" w:rsidR="003508A1" w:rsidRDefault="003508A1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367,331</w:t>
            </w:r>
          </w:p>
        </w:tc>
        <w:tc>
          <w:tcPr>
            <w:tcW w:w="137" w:type="pct"/>
          </w:tcPr>
          <w:p w14:paraId="1E9F7DF7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3BBFC79D" w14:textId="77777777" w:rsidR="0067009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67B02F7D" w14:textId="4759B3AB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400,263</w:t>
            </w:r>
          </w:p>
        </w:tc>
      </w:tr>
      <w:tr w:rsidR="00670095" w14:paraId="3ABF13A4" w14:textId="77777777" w:rsidTr="00523806">
        <w:tc>
          <w:tcPr>
            <w:tcW w:w="2010" w:type="pct"/>
          </w:tcPr>
          <w:p w14:paraId="63F2EBA1" w14:textId="77777777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วงเงินกู้ยืมระยะยาวจากสถาบันการเงิน</w:t>
            </w:r>
            <w:r w:rsidRPr="00BB1C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766109B5" w14:textId="77777777" w:rsidR="0067009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1C4DACA3" w14:textId="09519562" w:rsidR="003508A1" w:rsidRPr="00BB1C45" w:rsidRDefault="003508A1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218,849</w:t>
            </w:r>
          </w:p>
        </w:tc>
        <w:tc>
          <w:tcPr>
            <w:tcW w:w="148" w:type="pct"/>
          </w:tcPr>
          <w:p w14:paraId="6AE4A5FB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6BA8B64C" w14:textId="77777777" w:rsidR="0067009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522C8B70" w14:textId="42666B69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220,749</w:t>
            </w:r>
          </w:p>
        </w:tc>
        <w:tc>
          <w:tcPr>
            <w:tcW w:w="148" w:type="pct"/>
          </w:tcPr>
          <w:p w14:paraId="11EE2BF2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2AE237F0" w14:textId="77777777" w:rsidR="0067009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3F8209AC" w14:textId="3BCF6F57" w:rsidR="003508A1" w:rsidRPr="00BB1C45" w:rsidRDefault="003508A1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200,000</w:t>
            </w:r>
          </w:p>
        </w:tc>
        <w:tc>
          <w:tcPr>
            <w:tcW w:w="137" w:type="pct"/>
          </w:tcPr>
          <w:p w14:paraId="7AB9E76B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77DBE460" w14:textId="77777777" w:rsidR="0067009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37B87722" w14:textId="49D52C10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200,000</w:t>
            </w:r>
          </w:p>
        </w:tc>
      </w:tr>
      <w:tr w:rsidR="00670095" w14:paraId="25CB3EA4" w14:textId="77777777" w:rsidTr="00226545">
        <w:tc>
          <w:tcPr>
            <w:tcW w:w="2010" w:type="pct"/>
          </w:tcPr>
          <w:p w14:paraId="6A5390D0" w14:textId="73764DE8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2E77C97" w14:textId="2A2ADFBE" w:rsidR="00670095" w:rsidRPr="00BB1C45" w:rsidRDefault="003508A1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957,811</w:t>
            </w:r>
          </w:p>
        </w:tc>
        <w:tc>
          <w:tcPr>
            <w:tcW w:w="148" w:type="pct"/>
          </w:tcPr>
          <w:p w14:paraId="25A37E74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C36FA91" w14:textId="44195BE1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1,007,669</w:t>
            </w:r>
          </w:p>
        </w:tc>
        <w:tc>
          <w:tcPr>
            <w:tcW w:w="148" w:type="pct"/>
          </w:tcPr>
          <w:p w14:paraId="343738A9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58576C6" w14:textId="3C85497F" w:rsidR="00670095" w:rsidRPr="00BB1C45" w:rsidRDefault="003508A1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567,331</w:t>
            </w:r>
          </w:p>
        </w:tc>
        <w:tc>
          <w:tcPr>
            <w:tcW w:w="137" w:type="pct"/>
          </w:tcPr>
          <w:p w14:paraId="2C2A596E" w14:textId="77777777" w:rsidR="00670095" w:rsidRPr="00BB1C45" w:rsidRDefault="00670095" w:rsidP="0067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FB5A015" w14:textId="6163C1A6" w:rsidR="00670095" w:rsidRPr="00BB1C45" w:rsidRDefault="00670095" w:rsidP="0067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600,263</w:t>
            </w:r>
          </w:p>
        </w:tc>
      </w:tr>
      <w:bookmarkEnd w:id="7"/>
    </w:tbl>
    <w:p w14:paraId="1F5B6810" w14:textId="78BCD0FD" w:rsidR="00720C8F" w:rsidRPr="00BB1C45" w:rsidRDefault="00720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th-TH" w:eastAsia="x-none"/>
        </w:rPr>
      </w:pPr>
    </w:p>
    <w:p w14:paraId="4DEDC704" w14:textId="77777777" w:rsidR="004516E2" w:rsidRPr="00C10DB3" w:rsidRDefault="004516E2" w:rsidP="004516E2">
      <w:pPr>
        <w:ind w:firstLine="540"/>
        <w:rPr>
          <w:rFonts w:ascii="Angsana New" w:hAnsi="Angsana New"/>
          <w:b/>
          <w:bCs/>
          <w:i/>
          <w:iCs/>
          <w:color w:val="FF0000"/>
          <w:sz w:val="30"/>
          <w:szCs w:val="30"/>
          <w:cs/>
          <w:lang w:eastAsia="x-none"/>
        </w:rPr>
      </w:pPr>
      <w:r w:rsidRPr="00EB65E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การเปลี่ยนแปลงของหนี้สินที่เกิดจากกิจกรรมจัดหาเงิน</w:t>
      </w:r>
    </w:p>
    <w:p w14:paraId="4BE703B4" w14:textId="77777777" w:rsidR="0069589A" w:rsidRPr="00BB1C45" w:rsidRDefault="0069589A" w:rsidP="0069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530"/>
        <w:gridCol w:w="270"/>
        <w:gridCol w:w="1530"/>
        <w:gridCol w:w="270"/>
        <w:gridCol w:w="1530"/>
      </w:tblGrid>
      <w:tr w:rsidR="001155B7" w:rsidRPr="008034FC" w14:paraId="40203BF1" w14:textId="77777777" w:rsidTr="00C65E07">
        <w:trPr>
          <w:cantSplit/>
          <w:tblHeader/>
        </w:trPr>
        <w:tc>
          <w:tcPr>
            <w:tcW w:w="4050" w:type="dxa"/>
          </w:tcPr>
          <w:p w14:paraId="244D6E59" w14:textId="77777777" w:rsidR="001155B7" w:rsidRPr="001A015C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AA82856" w14:textId="1F1E2975" w:rsidR="001155B7" w:rsidRPr="001A015C" w:rsidRDefault="001155B7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CA3969" w:rsidRPr="008034FC" w14:paraId="29117C16" w14:textId="77777777" w:rsidTr="00C65E07">
        <w:trPr>
          <w:cantSplit/>
          <w:tblHeader/>
        </w:trPr>
        <w:tc>
          <w:tcPr>
            <w:tcW w:w="4050" w:type="dxa"/>
          </w:tcPr>
          <w:p w14:paraId="76B808E2" w14:textId="77777777" w:rsidR="00CA3969" w:rsidRPr="001A015C" w:rsidRDefault="00CA3969" w:rsidP="00CA396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70E37B" w14:textId="77777777" w:rsidR="001155B7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เงินกู้ยืมจาก</w:t>
            </w:r>
          </w:p>
          <w:p w14:paraId="0D39CFD3" w14:textId="1DBDEE6F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70" w:type="dxa"/>
            <w:vAlign w:val="bottom"/>
          </w:tcPr>
          <w:p w14:paraId="54EDA8CE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71CE63" w14:textId="77D58E73" w:rsidR="00CA3969" w:rsidRPr="001A015C" w:rsidRDefault="00CA3969" w:rsidP="005C6CAB">
            <w:pPr>
              <w:pStyle w:val="acctmergecolhdg"/>
              <w:spacing w:line="240" w:lineRule="auto"/>
              <w:ind w:left="-80" w:right="-79"/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="002F767A"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lang w:val="en-US" w:bidi="th-TH"/>
              </w:rPr>
              <w:br/>
            </w: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270" w:type="dxa"/>
          </w:tcPr>
          <w:p w14:paraId="750786DA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2231B38" w14:textId="77777777" w:rsidR="005C6CAB" w:rsidRPr="001A015C" w:rsidRDefault="005C6CAB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  <w:p w14:paraId="3CCD3FB3" w14:textId="5D24A6E2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155B7" w:rsidRPr="008034FC" w14:paraId="69261733" w14:textId="77777777" w:rsidTr="00C65E07">
        <w:trPr>
          <w:cantSplit/>
          <w:tblHeader/>
        </w:trPr>
        <w:tc>
          <w:tcPr>
            <w:tcW w:w="4050" w:type="dxa"/>
          </w:tcPr>
          <w:p w14:paraId="5CEC5110" w14:textId="1469251B" w:rsidR="001155B7" w:rsidRPr="001A015C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D985C9F" w14:textId="7498B063" w:rsidR="001155B7" w:rsidRPr="001A015C" w:rsidRDefault="00114BED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1155B7" w:rsidRPr="001A015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A3969" w:rsidRPr="008034FC" w14:paraId="53F4B83C" w14:textId="77777777" w:rsidTr="00C65E07">
        <w:trPr>
          <w:cantSplit/>
        </w:trPr>
        <w:tc>
          <w:tcPr>
            <w:tcW w:w="4050" w:type="dxa"/>
          </w:tcPr>
          <w:p w14:paraId="20AACF9F" w14:textId="79F6AF40" w:rsidR="00CA3969" w:rsidRPr="001A015C" w:rsidRDefault="00CA3969" w:rsidP="00CA39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EF656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14:paraId="53EBD1FD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0DD712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F00958B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75E4B0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9D3230F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</w:tr>
      <w:tr w:rsidR="008F59D2" w:rsidRPr="008034FC" w14:paraId="1290F21E" w14:textId="77777777" w:rsidTr="00C65E07">
        <w:trPr>
          <w:cantSplit/>
        </w:trPr>
        <w:tc>
          <w:tcPr>
            <w:tcW w:w="4050" w:type="dxa"/>
          </w:tcPr>
          <w:p w14:paraId="33EEEA83" w14:textId="77777777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6FA76B4B" w14:textId="0F4FE262" w:rsidR="008F59D2" w:rsidRP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F59D2">
              <w:rPr>
                <w:rFonts w:ascii="Angsana New" w:hAnsi="Angsana New" w:cs="Angsana New"/>
                <w:sz w:val="28"/>
                <w:szCs w:val="28"/>
                <w:lang w:val="en-US"/>
              </w:rPr>
              <w:t>752,690</w:t>
            </w:r>
          </w:p>
        </w:tc>
        <w:tc>
          <w:tcPr>
            <w:tcW w:w="270" w:type="dxa"/>
            <w:vAlign w:val="bottom"/>
          </w:tcPr>
          <w:p w14:paraId="49F6CDAE" w14:textId="77777777" w:rsidR="008F59D2" w:rsidRPr="008F59D2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3D6035" w14:textId="06AC86AC" w:rsidR="008F59D2" w:rsidRP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59D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45,550</w:t>
            </w:r>
          </w:p>
        </w:tc>
        <w:tc>
          <w:tcPr>
            <w:tcW w:w="270" w:type="dxa"/>
          </w:tcPr>
          <w:p w14:paraId="79A09C7B" w14:textId="77777777" w:rsidR="008F59D2" w:rsidRP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21A0029C" w14:textId="23B72963" w:rsidR="008F59D2" w:rsidRP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F59D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798,240</w:t>
            </w:r>
          </w:p>
        </w:tc>
      </w:tr>
      <w:tr w:rsidR="008F59D2" w:rsidRPr="008034FC" w14:paraId="7E8FAD3D" w14:textId="77777777" w:rsidTr="00C65E07">
        <w:trPr>
          <w:cantSplit/>
        </w:trPr>
        <w:tc>
          <w:tcPr>
            <w:tcW w:w="4050" w:type="dxa"/>
          </w:tcPr>
          <w:p w14:paraId="5DA51B66" w14:textId="6AAC146F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2219023B" w14:textId="4420D85E" w:rsidR="008F59D2" w:rsidRPr="001A015C" w:rsidRDefault="00204C05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(28,720)</w:t>
            </w:r>
          </w:p>
        </w:tc>
        <w:tc>
          <w:tcPr>
            <w:tcW w:w="270" w:type="dxa"/>
            <w:vAlign w:val="bottom"/>
          </w:tcPr>
          <w:p w14:paraId="68602946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C1C5418" w14:textId="4AD46599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(13,924)</w:t>
            </w:r>
          </w:p>
        </w:tc>
        <w:tc>
          <w:tcPr>
            <w:tcW w:w="270" w:type="dxa"/>
          </w:tcPr>
          <w:p w14:paraId="75D30B9C" w14:textId="455FB98C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637AF180" w14:textId="6EBD5DE5" w:rsidR="008F59D2" w:rsidRPr="001A015C" w:rsidRDefault="009119C3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45F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42,64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4)</w:t>
            </w:r>
          </w:p>
        </w:tc>
      </w:tr>
      <w:tr w:rsidR="008F59D2" w:rsidRPr="008034FC" w14:paraId="5EA05864" w14:textId="77777777" w:rsidTr="00C65E07">
        <w:trPr>
          <w:cantSplit/>
        </w:trPr>
        <w:tc>
          <w:tcPr>
            <w:tcW w:w="4050" w:type="dxa"/>
          </w:tcPr>
          <w:p w14:paraId="51073F5C" w14:textId="4ECF5898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E167BA0" w14:textId="45868BB5" w:rsidR="008F59D2" w:rsidRPr="001A015C" w:rsidRDefault="009119C3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915C60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91B201" w14:textId="465A4F94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32,980</w:t>
            </w:r>
          </w:p>
        </w:tc>
        <w:tc>
          <w:tcPr>
            <w:tcW w:w="270" w:type="dxa"/>
          </w:tcPr>
          <w:p w14:paraId="7E66B61D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45656A00" w14:textId="65DA4E28" w:rsidR="008F59D2" w:rsidRPr="001A015C" w:rsidRDefault="009119C3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32,980</w:t>
            </w:r>
          </w:p>
        </w:tc>
      </w:tr>
      <w:tr w:rsidR="008F59D2" w:rsidRPr="008034FC" w14:paraId="378A4930" w14:textId="77777777" w:rsidTr="00C65E07">
        <w:trPr>
          <w:cantSplit/>
        </w:trPr>
        <w:tc>
          <w:tcPr>
            <w:tcW w:w="4050" w:type="dxa"/>
          </w:tcPr>
          <w:p w14:paraId="7AE94A41" w14:textId="6A24C339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BB1C45">
              <w:rPr>
                <w:rFonts w:asciiTheme="majorBidi" w:hAnsiTheme="majorBidi" w:hint="cs"/>
                <w:sz w:val="28"/>
                <w:szCs w:val="28"/>
                <w:cs/>
              </w:rPr>
              <w:t>จ่ายค่าธรรมเนียมเงินกู้</w:t>
            </w:r>
          </w:p>
        </w:tc>
        <w:tc>
          <w:tcPr>
            <w:tcW w:w="1530" w:type="dxa"/>
            <w:vAlign w:val="bottom"/>
          </w:tcPr>
          <w:p w14:paraId="62D28C55" w14:textId="022D29E0" w:rsidR="008F59D2" w:rsidRPr="001A015C" w:rsidRDefault="009119C3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(676)</w:t>
            </w:r>
          </w:p>
        </w:tc>
        <w:tc>
          <w:tcPr>
            <w:tcW w:w="270" w:type="dxa"/>
            <w:vAlign w:val="bottom"/>
          </w:tcPr>
          <w:p w14:paraId="425E884C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9FA945" w14:textId="11ABC82B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2D97DA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4F277397" w14:textId="2D7D39F6" w:rsidR="008F59D2" w:rsidRPr="001A015C" w:rsidRDefault="009119C3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(676)</w:t>
            </w:r>
          </w:p>
        </w:tc>
      </w:tr>
      <w:tr w:rsidR="008F59D2" w:rsidRPr="008034FC" w14:paraId="2611A75F" w14:textId="77777777" w:rsidTr="00C65E07">
        <w:trPr>
          <w:cantSplit/>
        </w:trPr>
        <w:tc>
          <w:tcPr>
            <w:tcW w:w="4050" w:type="dxa"/>
          </w:tcPr>
          <w:p w14:paraId="45992C2F" w14:textId="12CD8DE5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2040F1C6" w14:textId="0F3BDAD9" w:rsidR="008F59D2" w:rsidRPr="001A015C" w:rsidRDefault="009119C3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270" w:type="dxa"/>
            <w:vAlign w:val="bottom"/>
          </w:tcPr>
          <w:p w14:paraId="76880594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4AF800" w14:textId="062AE694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8EDF1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656D1D80" w14:textId="4B0EC3E7" w:rsidR="008F59D2" w:rsidRPr="001A015C" w:rsidRDefault="009119C3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565</w:t>
            </w:r>
          </w:p>
        </w:tc>
      </w:tr>
      <w:tr w:rsidR="008F59D2" w:rsidRPr="008034FC" w14:paraId="271B287A" w14:textId="77777777" w:rsidTr="00C65E07">
        <w:trPr>
          <w:cantSplit/>
        </w:trPr>
        <w:tc>
          <w:tcPr>
            <w:tcW w:w="4050" w:type="dxa"/>
          </w:tcPr>
          <w:p w14:paraId="1A9C8BD7" w14:textId="51A851C4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530" w:type="dxa"/>
            <w:vAlign w:val="bottom"/>
          </w:tcPr>
          <w:p w14:paraId="02AD8423" w14:textId="4C67CF42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2DBB3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9A34995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4AA4A9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029B9E79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F59D2" w:rsidRPr="008034FC" w14:paraId="63D223F1" w14:textId="77777777" w:rsidTr="00C65E07">
        <w:trPr>
          <w:cantSplit/>
        </w:trPr>
        <w:tc>
          <w:tcPr>
            <w:tcW w:w="4050" w:type="dxa"/>
          </w:tcPr>
          <w:p w14:paraId="5CFBE687" w14:textId="20FB21CE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firstLine="7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46C7A0B5" w14:textId="267F5459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36D2D85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784B7E" w14:textId="3D55CB34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(2,449)</w:t>
            </w:r>
          </w:p>
        </w:tc>
        <w:tc>
          <w:tcPr>
            <w:tcW w:w="270" w:type="dxa"/>
          </w:tcPr>
          <w:p w14:paraId="27F4E423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78E0D180" w14:textId="60CA7A9C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(2,449)</w:t>
            </w:r>
          </w:p>
        </w:tc>
      </w:tr>
      <w:tr w:rsidR="008F59D2" w:rsidRPr="008034FC" w14:paraId="167843AF" w14:textId="77777777" w:rsidTr="00C65E07">
        <w:trPr>
          <w:cantSplit/>
        </w:trPr>
        <w:tc>
          <w:tcPr>
            <w:tcW w:w="4050" w:type="dxa"/>
          </w:tcPr>
          <w:p w14:paraId="73F4D431" w14:textId="77777777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D4C1F" w14:textId="7341D0E1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723,859</w:t>
            </w:r>
          </w:p>
        </w:tc>
        <w:tc>
          <w:tcPr>
            <w:tcW w:w="270" w:type="dxa"/>
            <w:vAlign w:val="bottom"/>
          </w:tcPr>
          <w:p w14:paraId="3667CEAD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0883B" w14:textId="0C9955AF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62,157</w:t>
            </w:r>
          </w:p>
        </w:tc>
        <w:tc>
          <w:tcPr>
            <w:tcW w:w="270" w:type="dxa"/>
          </w:tcPr>
          <w:p w14:paraId="432720EA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2696E9" w14:textId="648B31A8" w:rsidR="008F59D2" w:rsidRPr="001A015C" w:rsidRDefault="009D6E20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786,016</w:t>
            </w:r>
          </w:p>
        </w:tc>
      </w:tr>
      <w:tr w:rsidR="008F59D2" w:rsidRPr="008034FC" w14:paraId="1B9234B0" w14:textId="77777777" w:rsidTr="00C65E07">
        <w:trPr>
          <w:cantSplit/>
        </w:trPr>
        <w:tc>
          <w:tcPr>
            <w:tcW w:w="4050" w:type="dxa"/>
          </w:tcPr>
          <w:p w14:paraId="33B6FB8C" w14:textId="77777777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0DDCEF9F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E15E5B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33EDC0B8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3072FD4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5C2C1D1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8F59D2" w:rsidRPr="008034FC" w14:paraId="21F6368B" w14:textId="77777777" w:rsidTr="00C65E07">
        <w:trPr>
          <w:cantSplit/>
        </w:trPr>
        <w:tc>
          <w:tcPr>
            <w:tcW w:w="4050" w:type="dxa"/>
          </w:tcPr>
          <w:p w14:paraId="52078765" w14:textId="3F2C7B10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05E20A3B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AF396C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C3AC2B9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4CE88F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2827603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F59D2" w:rsidRPr="008034FC" w14:paraId="3A869E6C" w14:textId="77777777" w:rsidTr="00C65E07">
        <w:trPr>
          <w:cantSplit/>
        </w:trPr>
        <w:tc>
          <w:tcPr>
            <w:tcW w:w="4050" w:type="dxa"/>
          </w:tcPr>
          <w:p w14:paraId="59298288" w14:textId="0899DA83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28817E2A" w14:textId="3D785C60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835,442</w:t>
            </w:r>
          </w:p>
        </w:tc>
        <w:tc>
          <w:tcPr>
            <w:tcW w:w="270" w:type="dxa"/>
            <w:vAlign w:val="bottom"/>
          </w:tcPr>
          <w:p w14:paraId="63B405F5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557D0C" w14:textId="4394D851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51,814</w:t>
            </w:r>
          </w:p>
        </w:tc>
        <w:tc>
          <w:tcPr>
            <w:tcW w:w="270" w:type="dxa"/>
          </w:tcPr>
          <w:p w14:paraId="46AADE32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41AFDC8" w14:textId="412604DF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887,256</w:t>
            </w:r>
          </w:p>
        </w:tc>
      </w:tr>
      <w:tr w:rsidR="008F59D2" w:rsidRPr="008034FC" w14:paraId="660792A3" w14:textId="77777777" w:rsidTr="00C65E07">
        <w:trPr>
          <w:cantSplit/>
        </w:trPr>
        <w:tc>
          <w:tcPr>
            <w:tcW w:w="4050" w:type="dxa"/>
          </w:tcPr>
          <w:p w14:paraId="59787AFC" w14:textId="0BCA816A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7E130902" w14:textId="563826A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  <w:r w:rsidR="00E23D02">
              <w:rPr>
                <w:rFonts w:ascii="Angsana New" w:hAnsi="Angsana New" w:cs="Angsana New"/>
                <w:sz w:val="28"/>
                <w:szCs w:val="28"/>
                <w:lang w:val="en-US"/>
              </w:rPr>
              <w:t>,515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21D65E1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DA4BB7" w14:textId="0D27B4C6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936)</w:t>
            </w:r>
          </w:p>
        </w:tc>
        <w:tc>
          <w:tcPr>
            <w:tcW w:w="270" w:type="dxa"/>
          </w:tcPr>
          <w:p w14:paraId="0D97A9BD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4B17AAFD" w14:textId="6F70D214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23D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97,451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F59D2" w:rsidRPr="008034FC" w14:paraId="4EE0DF14" w14:textId="77777777" w:rsidTr="00C65E07">
        <w:trPr>
          <w:cantSplit/>
        </w:trPr>
        <w:tc>
          <w:tcPr>
            <w:tcW w:w="4050" w:type="dxa"/>
          </w:tcPr>
          <w:p w14:paraId="6AA51DD7" w14:textId="6FF6CFE9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B76BADD" w14:textId="4F9A3D63" w:rsidR="008F59D2" w:rsidRPr="001A015C" w:rsidRDefault="00E23D0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4EB907D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13144F" w14:textId="50A13F72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70" w:type="dxa"/>
          </w:tcPr>
          <w:p w14:paraId="52FEC8C7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3696F56" w14:textId="33EE3742" w:rsidR="008F59D2" w:rsidRPr="001A015C" w:rsidRDefault="00E23D0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8,690</w:t>
            </w:r>
          </w:p>
        </w:tc>
      </w:tr>
      <w:tr w:rsidR="008F59D2" w:rsidRPr="008034FC" w14:paraId="04A7FA15" w14:textId="77777777" w:rsidTr="00C65E07">
        <w:trPr>
          <w:cantSplit/>
        </w:trPr>
        <w:tc>
          <w:tcPr>
            <w:tcW w:w="4050" w:type="dxa"/>
          </w:tcPr>
          <w:p w14:paraId="1DCF5D1C" w14:textId="2224CEBE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BB1C45">
              <w:rPr>
                <w:rFonts w:asciiTheme="majorBidi" w:hAnsiTheme="majorBidi" w:hint="cs"/>
                <w:sz w:val="28"/>
                <w:szCs w:val="28"/>
                <w:cs/>
              </w:rPr>
              <w:t>จ่ายค่าธรรมเนียมเงินกู้</w:t>
            </w:r>
          </w:p>
        </w:tc>
        <w:tc>
          <w:tcPr>
            <w:tcW w:w="1530" w:type="dxa"/>
            <w:vAlign w:val="bottom"/>
          </w:tcPr>
          <w:p w14:paraId="3733CF2B" w14:textId="46B7AAB6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5)</w:t>
            </w:r>
          </w:p>
        </w:tc>
        <w:tc>
          <w:tcPr>
            <w:tcW w:w="270" w:type="dxa"/>
            <w:vAlign w:val="bottom"/>
          </w:tcPr>
          <w:p w14:paraId="599F6FD9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92BFC2" w14:textId="5F972262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34CD8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7137CC5D" w14:textId="0F068060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5)</w:t>
            </w:r>
          </w:p>
        </w:tc>
      </w:tr>
      <w:tr w:rsidR="008F59D2" w:rsidRPr="008034FC" w14:paraId="2C299B13" w14:textId="77777777" w:rsidTr="00C65E07">
        <w:trPr>
          <w:cantSplit/>
        </w:trPr>
        <w:tc>
          <w:tcPr>
            <w:tcW w:w="4050" w:type="dxa"/>
          </w:tcPr>
          <w:p w14:paraId="0A04BC59" w14:textId="11E10B98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72BA53EF" w14:textId="018686E3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1,018</w:t>
            </w:r>
          </w:p>
        </w:tc>
        <w:tc>
          <w:tcPr>
            <w:tcW w:w="270" w:type="dxa"/>
            <w:vAlign w:val="bottom"/>
          </w:tcPr>
          <w:p w14:paraId="7132DB1A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0C6836" w14:textId="20F15C94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06AB85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4EEE73C" w14:textId="66795063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1,018</w:t>
            </w:r>
          </w:p>
        </w:tc>
      </w:tr>
      <w:tr w:rsidR="008F59D2" w:rsidRPr="008034FC" w14:paraId="16E639AA" w14:textId="77777777" w:rsidTr="00C65E07">
        <w:trPr>
          <w:cantSplit/>
        </w:trPr>
        <w:tc>
          <w:tcPr>
            <w:tcW w:w="4050" w:type="dxa"/>
          </w:tcPr>
          <w:p w14:paraId="5030F588" w14:textId="49A19412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66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530" w:type="dxa"/>
            <w:vAlign w:val="bottom"/>
          </w:tcPr>
          <w:p w14:paraId="0148476A" w14:textId="56BA649C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E85B4A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02FF0D" w14:textId="47B287FE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FF5A82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93FFD54" w14:textId="2717F484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F59D2" w:rsidRPr="008034FC" w14:paraId="6E569D87" w14:textId="77777777" w:rsidTr="00C65E07">
        <w:trPr>
          <w:cantSplit/>
        </w:trPr>
        <w:tc>
          <w:tcPr>
            <w:tcW w:w="4050" w:type="dxa"/>
          </w:tcPr>
          <w:p w14:paraId="1FF3074D" w14:textId="5D0C2C3D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firstLine="7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496BE06D" w14:textId="370A1A85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8D8C11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343332E" w14:textId="19A82B8C" w:rsid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(1,018)</w:t>
            </w:r>
          </w:p>
        </w:tc>
        <w:tc>
          <w:tcPr>
            <w:tcW w:w="270" w:type="dxa"/>
          </w:tcPr>
          <w:p w14:paraId="340F3EBC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47E66FAA" w14:textId="639B5B6B" w:rsid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(1,018)</w:t>
            </w:r>
          </w:p>
        </w:tc>
      </w:tr>
      <w:tr w:rsidR="008F59D2" w:rsidRPr="00736D04" w14:paraId="64C06557" w14:textId="77777777" w:rsidTr="00C65E07">
        <w:trPr>
          <w:cantSplit/>
        </w:trPr>
        <w:tc>
          <w:tcPr>
            <w:tcW w:w="4050" w:type="dxa"/>
          </w:tcPr>
          <w:p w14:paraId="4B91522D" w14:textId="0FBC86D8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A75D2" w14:textId="321A3548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752,690</w:t>
            </w:r>
          </w:p>
        </w:tc>
        <w:tc>
          <w:tcPr>
            <w:tcW w:w="270" w:type="dxa"/>
            <w:vAlign w:val="bottom"/>
          </w:tcPr>
          <w:p w14:paraId="25C0BBAA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32B6" w14:textId="2DBE92AF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45,550</w:t>
            </w:r>
          </w:p>
        </w:tc>
        <w:tc>
          <w:tcPr>
            <w:tcW w:w="270" w:type="dxa"/>
          </w:tcPr>
          <w:p w14:paraId="196254AC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71B54" w14:textId="4D15B980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798,240</w:t>
            </w:r>
          </w:p>
        </w:tc>
      </w:tr>
    </w:tbl>
    <w:p w14:paraId="478850D3" w14:textId="320BC096" w:rsidR="008B6F37" w:rsidRPr="001A015C" w:rsidRDefault="008B6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highlight w:val="yellow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530"/>
        <w:gridCol w:w="270"/>
        <w:gridCol w:w="1530"/>
        <w:gridCol w:w="270"/>
        <w:gridCol w:w="1530"/>
      </w:tblGrid>
      <w:tr w:rsidR="005F51A3" w:rsidRPr="00D66FBB" w14:paraId="0364746A" w14:textId="77777777" w:rsidTr="00DB2A43">
        <w:trPr>
          <w:cantSplit/>
          <w:tblHeader/>
        </w:trPr>
        <w:tc>
          <w:tcPr>
            <w:tcW w:w="4050" w:type="dxa"/>
          </w:tcPr>
          <w:p w14:paraId="62437513" w14:textId="77777777" w:rsidR="005F51A3" w:rsidRPr="001A015C" w:rsidRDefault="005F51A3" w:rsidP="00DB2A4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0EF322B" w14:textId="226D4FA5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F51A3" w:rsidRPr="00D66FBB" w14:paraId="707C5060" w14:textId="77777777" w:rsidTr="00DB2A43">
        <w:trPr>
          <w:cantSplit/>
          <w:tblHeader/>
        </w:trPr>
        <w:tc>
          <w:tcPr>
            <w:tcW w:w="4050" w:type="dxa"/>
          </w:tcPr>
          <w:p w14:paraId="3FD2C35A" w14:textId="77777777" w:rsidR="005F51A3" w:rsidRPr="001A015C" w:rsidRDefault="005F51A3" w:rsidP="00DB2A4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39D1A0E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เงินกู้ยืมจาก</w:t>
            </w:r>
          </w:p>
          <w:p w14:paraId="0CFD5412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70" w:type="dxa"/>
            <w:vAlign w:val="bottom"/>
          </w:tcPr>
          <w:p w14:paraId="6D8EE6DE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E3BB28F" w14:textId="77777777" w:rsidR="005F51A3" w:rsidRPr="001A015C" w:rsidRDefault="005F51A3" w:rsidP="00DB2A43">
            <w:pPr>
              <w:pStyle w:val="acctmergecolhdg"/>
              <w:spacing w:line="240" w:lineRule="auto"/>
              <w:ind w:left="-80" w:right="-79"/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lang w:val="en-US" w:bidi="th-TH"/>
              </w:rPr>
              <w:br/>
            </w: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270" w:type="dxa"/>
          </w:tcPr>
          <w:p w14:paraId="733DDE9B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791C52A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  <w:p w14:paraId="1E45A29E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F51A3" w:rsidRPr="00D66FBB" w14:paraId="4FCA2C1D" w14:textId="77777777" w:rsidTr="00DB2A43">
        <w:trPr>
          <w:cantSplit/>
          <w:tblHeader/>
        </w:trPr>
        <w:tc>
          <w:tcPr>
            <w:tcW w:w="4050" w:type="dxa"/>
          </w:tcPr>
          <w:p w14:paraId="6C246FEE" w14:textId="77777777" w:rsidR="005F51A3" w:rsidRPr="001A015C" w:rsidRDefault="005F51A3" w:rsidP="00DB2A4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CE6DD72" w14:textId="3EA12171" w:rsidR="005F51A3" w:rsidRPr="001A015C" w:rsidRDefault="00114BED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5F51A3" w:rsidRPr="001A015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F51A3" w:rsidRPr="00D66FBB" w14:paraId="56776C32" w14:textId="77777777" w:rsidTr="00DB2A43">
        <w:trPr>
          <w:cantSplit/>
        </w:trPr>
        <w:tc>
          <w:tcPr>
            <w:tcW w:w="4050" w:type="dxa"/>
          </w:tcPr>
          <w:p w14:paraId="1A0B3C3D" w14:textId="289D2F95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8F59D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14:paraId="3C12B29F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5B5C06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FE618FD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596E57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6EABD92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</w:tr>
      <w:tr w:rsidR="008F59D2" w:rsidRPr="00550E4D" w14:paraId="4ED9C854" w14:textId="77777777" w:rsidTr="00DB2A43">
        <w:trPr>
          <w:cantSplit/>
        </w:trPr>
        <w:tc>
          <w:tcPr>
            <w:tcW w:w="4050" w:type="dxa"/>
          </w:tcPr>
          <w:p w14:paraId="3E7E920E" w14:textId="77777777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18B5FF66" w14:textId="58C77928" w:rsidR="008F59D2" w:rsidRP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F59D2">
              <w:rPr>
                <w:rFonts w:ascii="Angsana New" w:hAnsi="Angsana New" w:cs="Angsana New"/>
                <w:sz w:val="28"/>
                <w:szCs w:val="28"/>
                <w:lang w:val="en-US"/>
              </w:rPr>
              <w:t>82,577</w:t>
            </w:r>
          </w:p>
        </w:tc>
        <w:tc>
          <w:tcPr>
            <w:tcW w:w="270" w:type="dxa"/>
            <w:vAlign w:val="bottom"/>
          </w:tcPr>
          <w:p w14:paraId="1913BD81" w14:textId="77777777" w:rsidR="008F59D2" w:rsidRPr="008F59D2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559C25A" w14:textId="777FE9B1" w:rsidR="008F59D2" w:rsidRP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59D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19,719</w:t>
            </w:r>
          </w:p>
        </w:tc>
        <w:tc>
          <w:tcPr>
            <w:tcW w:w="270" w:type="dxa"/>
          </w:tcPr>
          <w:p w14:paraId="7F81AAEB" w14:textId="77777777" w:rsidR="008F59D2" w:rsidRP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2C86EA5D" w14:textId="0135164D" w:rsidR="008F59D2" w:rsidRPr="008F59D2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F59D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102,296</w:t>
            </w:r>
          </w:p>
        </w:tc>
      </w:tr>
      <w:tr w:rsidR="008F59D2" w:rsidRPr="00D66FBB" w14:paraId="10F288EB" w14:textId="77777777" w:rsidTr="00DB2A43">
        <w:trPr>
          <w:cantSplit/>
        </w:trPr>
        <w:tc>
          <w:tcPr>
            <w:tcW w:w="4050" w:type="dxa"/>
          </w:tcPr>
          <w:p w14:paraId="13E7107D" w14:textId="77777777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22705A50" w14:textId="60E5A109" w:rsidR="008F59D2" w:rsidRPr="001A015C" w:rsidRDefault="00415CEB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135,440</w:t>
            </w:r>
          </w:p>
        </w:tc>
        <w:tc>
          <w:tcPr>
            <w:tcW w:w="270" w:type="dxa"/>
            <w:vAlign w:val="bottom"/>
          </w:tcPr>
          <w:p w14:paraId="4B456CCE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6BE816" w14:textId="61C33D2F" w:rsidR="008F59D2" w:rsidRPr="001A015C" w:rsidRDefault="00AC5BB8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(4,465)</w:t>
            </w:r>
          </w:p>
        </w:tc>
        <w:tc>
          <w:tcPr>
            <w:tcW w:w="270" w:type="dxa"/>
          </w:tcPr>
          <w:p w14:paraId="63B3783F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7718E412" w14:textId="68DB6702" w:rsidR="008F59D2" w:rsidRPr="001A015C" w:rsidRDefault="00415CEB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130,975</w:t>
            </w:r>
          </w:p>
        </w:tc>
      </w:tr>
      <w:tr w:rsidR="008F59D2" w:rsidRPr="00D66FBB" w14:paraId="54C32DDB" w14:textId="77777777" w:rsidTr="00DB2A43">
        <w:trPr>
          <w:cantSplit/>
        </w:trPr>
        <w:tc>
          <w:tcPr>
            <w:tcW w:w="4050" w:type="dxa"/>
          </w:tcPr>
          <w:p w14:paraId="437B54F2" w14:textId="77777777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D769CE1" w14:textId="4576C4F5" w:rsidR="008F59D2" w:rsidRPr="001A015C" w:rsidRDefault="00415CEB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A6D6330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832797" w14:textId="0346BB86" w:rsidR="008F59D2" w:rsidRPr="001A015C" w:rsidRDefault="00AC5BB8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70" w:type="dxa"/>
          </w:tcPr>
          <w:p w14:paraId="2F92AF23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29559F0B" w14:textId="470FA732" w:rsidR="008F59D2" w:rsidRPr="001A015C" w:rsidRDefault="00415CEB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560</w:t>
            </w:r>
          </w:p>
        </w:tc>
      </w:tr>
      <w:tr w:rsidR="008F59D2" w:rsidRPr="00D66FBB" w14:paraId="2775503C" w14:textId="77777777" w:rsidTr="00DB2A43">
        <w:trPr>
          <w:cantSplit/>
        </w:trPr>
        <w:tc>
          <w:tcPr>
            <w:tcW w:w="4050" w:type="dxa"/>
          </w:tcPr>
          <w:p w14:paraId="5EC301A0" w14:textId="77777777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จ่ายค่าธรรมเนียมเงินกู้</w:t>
            </w:r>
          </w:p>
        </w:tc>
        <w:tc>
          <w:tcPr>
            <w:tcW w:w="1530" w:type="dxa"/>
            <w:vAlign w:val="bottom"/>
          </w:tcPr>
          <w:p w14:paraId="7A223382" w14:textId="1DD78649" w:rsidR="008F59D2" w:rsidRPr="001A015C" w:rsidRDefault="00415CEB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(676)</w:t>
            </w:r>
          </w:p>
        </w:tc>
        <w:tc>
          <w:tcPr>
            <w:tcW w:w="270" w:type="dxa"/>
            <w:vAlign w:val="bottom"/>
          </w:tcPr>
          <w:p w14:paraId="0D1F0102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9766A16" w14:textId="4B94B415" w:rsidR="008F59D2" w:rsidRPr="001A015C" w:rsidRDefault="00AC5BB8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D0CF51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3BAE440C" w14:textId="03D43397" w:rsidR="008F59D2" w:rsidRPr="001A015C" w:rsidRDefault="00415CEB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(676)</w:t>
            </w:r>
          </w:p>
        </w:tc>
      </w:tr>
      <w:tr w:rsidR="008F59D2" w:rsidRPr="00D66FBB" w14:paraId="160DCA06" w14:textId="77777777" w:rsidTr="00DB2A43">
        <w:trPr>
          <w:cantSplit/>
        </w:trPr>
        <w:tc>
          <w:tcPr>
            <w:tcW w:w="4050" w:type="dxa"/>
          </w:tcPr>
          <w:p w14:paraId="5A93D966" w14:textId="77777777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75080275" w14:textId="313463A5" w:rsidR="008F59D2" w:rsidRPr="001A015C" w:rsidRDefault="00415CEB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131</w:t>
            </w:r>
          </w:p>
        </w:tc>
        <w:tc>
          <w:tcPr>
            <w:tcW w:w="270" w:type="dxa"/>
            <w:vAlign w:val="bottom"/>
          </w:tcPr>
          <w:p w14:paraId="4F532BA1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BD9355" w14:textId="22CD7083" w:rsidR="008F59D2" w:rsidRPr="001A015C" w:rsidRDefault="00AC5BB8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CA0789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5C8FDC93" w14:textId="481465F5" w:rsidR="008F59D2" w:rsidRPr="001A015C" w:rsidRDefault="00415CEB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131</w:t>
            </w:r>
          </w:p>
        </w:tc>
      </w:tr>
      <w:tr w:rsidR="008F59D2" w:rsidRPr="00D66FBB" w14:paraId="30F3F92F" w14:textId="77777777" w:rsidTr="00DB2A43">
        <w:trPr>
          <w:cantSplit/>
        </w:trPr>
        <w:tc>
          <w:tcPr>
            <w:tcW w:w="4050" w:type="dxa"/>
          </w:tcPr>
          <w:p w14:paraId="294A3467" w14:textId="77777777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925FE" w14:textId="577FA320" w:rsidR="008F59D2" w:rsidRPr="001A015C" w:rsidRDefault="00AC5BB8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217,472</w:t>
            </w:r>
          </w:p>
        </w:tc>
        <w:tc>
          <w:tcPr>
            <w:tcW w:w="270" w:type="dxa"/>
            <w:vAlign w:val="bottom"/>
          </w:tcPr>
          <w:p w14:paraId="25C33B32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B04D" w14:textId="3AC8161E" w:rsidR="008F59D2" w:rsidRPr="001A015C" w:rsidRDefault="00AC5BB8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15,814</w:t>
            </w:r>
          </w:p>
        </w:tc>
        <w:tc>
          <w:tcPr>
            <w:tcW w:w="270" w:type="dxa"/>
          </w:tcPr>
          <w:p w14:paraId="40F24A39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1634CA" w14:textId="38A488C9" w:rsidR="008F59D2" w:rsidRPr="001A015C" w:rsidRDefault="00AC5BB8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233,286</w:t>
            </w:r>
          </w:p>
        </w:tc>
      </w:tr>
      <w:tr w:rsidR="008F59D2" w:rsidRPr="00D66FBB" w14:paraId="57413165" w14:textId="77777777" w:rsidTr="00DB2A43">
        <w:trPr>
          <w:cantSplit/>
        </w:trPr>
        <w:tc>
          <w:tcPr>
            <w:tcW w:w="4050" w:type="dxa"/>
          </w:tcPr>
          <w:p w14:paraId="7E0A7154" w14:textId="77777777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71AA95C7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40F3A5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2ECFE0A0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7E9323D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8393F60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8F59D2" w:rsidRPr="00D66FBB" w14:paraId="1E3E8463" w14:textId="77777777" w:rsidTr="00DB2A43">
        <w:trPr>
          <w:cantSplit/>
        </w:trPr>
        <w:tc>
          <w:tcPr>
            <w:tcW w:w="4050" w:type="dxa"/>
          </w:tcPr>
          <w:p w14:paraId="1AAB44B6" w14:textId="2A6079D8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777BC48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7ED88C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284623CA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D7C750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206141D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F59D2" w:rsidRPr="00736D04" w14:paraId="0357242F" w14:textId="77777777" w:rsidTr="00DB2A43">
        <w:trPr>
          <w:cantSplit/>
        </w:trPr>
        <w:tc>
          <w:tcPr>
            <w:tcW w:w="4050" w:type="dxa"/>
          </w:tcPr>
          <w:p w14:paraId="5F699A5C" w14:textId="6F6F1637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7153B7CD" w14:textId="02CC3BF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109,210</w:t>
            </w:r>
          </w:p>
        </w:tc>
        <w:tc>
          <w:tcPr>
            <w:tcW w:w="270" w:type="dxa"/>
            <w:vAlign w:val="bottom"/>
          </w:tcPr>
          <w:p w14:paraId="33BF2165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670E526" w14:textId="5C9C2C66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23,649</w:t>
            </w:r>
          </w:p>
        </w:tc>
        <w:tc>
          <w:tcPr>
            <w:tcW w:w="270" w:type="dxa"/>
          </w:tcPr>
          <w:p w14:paraId="7413CB40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6695E65" w14:textId="7D50D20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132,859</w:t>
            </w:r>
          </w:p>
        </w:tc>
      </w:tr>
      <w:tr w:rsidR="008F59D2" w:rsidRPr="00736D04" w14:paraId="0316D6E0" w14:textId="77777777" w:rsidTr="00DB2A43">
        <w:trPr>
          <w:cantSplit/>
        </w:trPr>
        <w:tc>
          <w:tcPr>
            <w:tcW w:w="4050" w:type="dxa"/>
          </w:tcPr>
          <w:p w14:paraId="4113CA3C" w14:textId="3F5A53DD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2F422B40" w14:textId="25EC95A3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26,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8820CB8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2EB9D9" w14:textId="1A3F25C5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30)</w:t>
            </w:r>
          </w:p>
        </w:tc>
        <w:tc>
          <w:tcPr>
            <w:tcW w:w="270" w:type="dxa"/>
          </w:tcPr>
          <w:p w14:paraId="2B9C8CDB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FD46AED" w14:textId="173B3470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490)</w:t>
            </w:r>
          </w:p>
        </w:tc>
      </w:tr>
      <w:tr w:rsidR="008F59D2" w:rsidRPr="00736D04" w14:paraId="0A6526AF" w14:textId="77777777" w:rsidTr="00DB2A43">
        <w:trPr>
          <w:cantSplit/>
        </w:trPr>
        <w:tc>
          <w:tcPr>
            <w:tcW w:w="4050" w:type="dxa"/>
          </w:tcPr>
          <w:p w14:paraId="1E3DFB83" w14:textId="1540F742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4AE6838B" w14:textId="3B67C5D5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85149C2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1875E49" w14:textId="597C0B4B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138E2F3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6E67423E" w14:textId="139B4633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8F59D2" w:rsidRPr="00736D04" w14:paraId="652D47FA" w14:textId="77777777" w:rsidTr="00DB2A43">
        <w:trPr>
          <w:cantSplit/>
        </w:trPr>
        <w:tc>
          <w:tcPr>
            <w:tcW w:w="4050" w:type="dxa"/>
          </w:tcPr>
          <w:p w14:paraId="6237BBAD" w14:textId="46E0CBFF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จ่ายค่าธรรมเนียมเงินกู้</w:t>
            </w:r>
          </w:p>
        </w:tc>
        <w:tc>
          <w:tcPr>
            <w:tcW w:w="1530" w:type="dxa"/>
            <w:vAlign w:val="bottom"/>
          </w:tcPr>
          <w:p w14:paraId="0F27D0E4" w14:textId="38FEDBB1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58563AB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94D4A5F" w14:textId="243ED7EA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2B01A4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6DEAD654" w14:textId="19EDF1D8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F59D2" w:rsidRPr="00736D04" w14:paraId="015C2917" w14:textId="77777777" w:rsidTr="00DB2A43">
        <w:trPr>
          <w:cantSplit/>
        </w:trPr>
        <w:tc>
          <w:tcPr>
            <w:tcW w:w="4050" w:type="dxa"/>
          </w:tcPr>
          <w:p w14:paraId="6589B940" w14:textId="027EE873" w:rsidR="008F59D2" w:rsidRPr="001A015C" w:rsidRDefault="008F59D2" w:rsidP="008F59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6F94B67F" w14:textId="25E0C45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70" w:type="dxa"/>
            <w:vAlign w:val="bottom"/>
          </w:tcPr>
          <w:p w14:paraId="372A15B5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8F8610" w14:textId="335CF97F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16EE53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7C1D02E" w14:textId="6CBD0C20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</w:p>
        </w:tc>
      </w:tr>
      <w:tr w:rsidR="008F59D2" w:rsidRPr="00736D04" w14:paraId="678C131D" w14:textId="77777777" w:rsidTr="00DB2A43">
        <w:trPr>
          <w:cantSplit/>
        </w:trPr>
        <w:tc>
          <w:tcPr>
            <w:tcW w:w="4050" w:type="dxa"/>
          </w:tcPr>
          <w:p w14:paraId="1A101EC6" w14:textId="76BD13A0" w:rsidR="008F59D2" w:rsidRPr="001A015C" w:rsidRDefault="008F59D2" w:rsidP="008F59D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95849" w14:textId="7172D89B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82,577</w:t>
            </w:r>
          </w:p>
        </w:tc>
        <w:tc>
          <w:tcPr>
            <w:tcW w:w="270" w:type="dxa"/>
            <w:vAlign w:val="bottom"/>
          </w:tcPr>
          <w:p w14:paraId="053CD7DE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21021" w14:textId="58D767F5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19,71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DA18978" w14:textId="77777777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23A55E" w14:textId="7CB5D13A" w:rsidR="008F59D2" w:rsidRPr="001A015C" w:rsidRDefault="008F59D2" w:rsidP="008F59D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102,29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3358318D" w14:textId="77777777" w:rsidR="00BB1C45" w:rsidRDefault="00BB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08CE92" w14:textId="0F2C58D2" w:rsidR="00F222F8" w:rsidRPr="00E17790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1779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เจ้าหนี้อื่น</w:t>
      </w:r>
    </w:p>
    <w:p w14:paraId="5DE98676" w14:textId="77777777" w:rsidR="00BA5A30" w:rsidRPr="00C65E07" w:rsidRDefault="00BA5A30" w:rsidP="00BA5A30">
      <w:pPr>
        <w:rPr>
          <w:rFonts w:asciiTheme="majorBidi" w:hAnsiTheme="majorBidi" w:cstheme="majorBidi"/>
          <w:sz w:val="16"/>
          <w:szCs w:val="16"/>
          <w:cs/>
          <w:lang w:val="th-TH" w:eastAsia="x-none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84"/>
        <w:gridCol w:w="1184"/>
        <w:gridCol w:w="253"/>
        <w:gridCol w:w="1192"/>
        <w:gridCol w:w="274"/>
        <w:gridCol w:w="1168"/>
        <w:gridCol w:w="253"/>
        <w:gridCol w:w="1184"/>
      </w:tblGrid>
      <w:tr w:rsidR="00504F5D" w:rsidRPr="009664BA" w14:paraId="59F9A8BF" w14:textId="77777777" w:rsidTr="006B3586">
        <w:trPr>
          <w:tblHeader/>
        </w:trPr>
        <w:tc>
          <w:tcPr>
            <w:tcW w:w="1519" w:type="pct"/>
          </w:tcPr>
          <w:p w14:paraId="62D84B62" w14:textId="77777777" w:rsidR="00504F5D" w:rsidRPr="009664BA" w:rsidRDefault="00504F5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1ED0EBB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pct"/>
            <w:gridSpan w:val="3"/>
          </w:tcPr>
          <w:p w14:paraId="4FF04BCF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0992D1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1F63FD50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50E4D" w:rsidRPr="009664BA" w14:paraId="117D96D8" w14:textId="77777777" w:rsidTr="006B3586">
        <w:trPr>
          <w:tblHeader/>
        </w:trPr>
        <w:tc>
          <w:tcPr>
            <w:tcW w:w="1519" w:type="pct"/>
          </w:tcPr>
          <w:p w14:paraId="59CB9A8D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" w:type="pct"/>
          </w:tcPr>
          <w:p w14:paraId="72F4F407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5" w:type="pct"/>
          </w:tcPr>
          <w:p w14:paraId="3A42A475" w14:textId="7162C793" w:rsidR="00550E4D" w:rsidRPr="00550E4D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38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8" w:type="pct"/>
          </w:tcPr>
          <w:p w14:paraId="29ABF658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165FA4" w14:textId="168BF431" w:rsidR="00550E4D" w:rsidRPr="00550E4D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38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065FEFF9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985CB52" w14:textId="024C5753" w:rsidR="00550E4D" w:rsidRPr="00EB695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38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8" w:type="pct"/>
          </w:tcPr>
          <w:p w14:paraId="0CD5D48C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247A47A" w14:textId="429B2D0A" w:rsidR="00550E4D" w:rsidRPr="00EB695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38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50E4D" w:rsidRPr="009664BA" w14:paraId="19B1D95E" w14:textId="77777777" w:rsidTr="006B3586">
        <w:trPr>
          <w:tblHeader/>
        </w:trPr>
        <w:tc>
          <w:tcPr>
            <w:tcW w:w="1519" w:type="pct"/>
          </w:tcPr>
          <w:p w14:paraId="1A108AA1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7A308C6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9" w:type="pct"/>
            <w:gridSpan w:val="7"/>
          </w:tcPr>
          <w:p w14:paraId="149455F2" w14:textId="12F0EC87" w:rsidR="00550E4D" w:rsidRPr="009664BA" w:rsidRDefault="00114BE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550E4D"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0E4D" w:rsidRPr="009664BA" w14:paraId="74A212FB" w14:textId="77777777" w:rsidTr="006B3586">
        <w:tc>
          <w:tcPr>
            <w:tcW w:w="1519" w:type="pct"/>
          </w:tcPr>
          <w:p w14:paraId="05D485D9" w14:textId="7A7EC269" w:rsidR="00550E4D" w:rsidRPr="0061113C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81" w:type="pct"/>
          </w:tcPr>
          <w:p w14:paraId="451F8C3B" w14:textId="77777777" w:rsidR="00550E4D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</w:tcPr>
          <w:p w14:paraId="66538853" w14:textId="77777777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DA1D0A3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33CDDA0D" w14:textId="77777777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B330095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6EAA487D" w14:textId="77777777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5ABE710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CC09D4" w14:textId="77777777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38BB" w:rsidRPr="009664BA" w14:paraId="2BF77CEF" w14:textId="77777777" w:rsidTr="006B3586">
        <w:tc>
          <w:tcPr>
            <w:tcW w:w="1519" w:type="pct"/>
          </w:tcPr>
          <w:p w14:paraId="56ECA451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3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1" w:type="pct"/>
          </w:tcPr>
          <w:p w14:paraId="4F68A7F8" w14:textId="61C32F21" w:rsidR="005A38BB" w:rsidRPr="002C6346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D00A830" w14:textId="72C066FD" w:rsidR="005A38BB" w:rsidRPr="005B7538" w:rsidRDefault="00756680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2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38" w:type="pct"/>
          </w:tcPr>
          <w:p w14:paraId="1D412423" w14:textId="77777777" w:rsidR="005A38BB" w:rsidRPr="005B7538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141F5D" w14:textId="2291F135" w:rsidR="005A38BB" w:rsidRPr="005B7538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49" w:type="pct"/>
          </w:tcPr>
          <w:p w14:paraId="0A042C06" w14:textId="77777777" w:rsidR="005A38BB" w:rsidRPr="005B7538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D19919C" w14:textId="1D4A7F5D" w:rsidR="005A38BB" w:rsidRPr="005B7538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138" w:type="pct"/>
          </w:tcPr>
          <w:p w14:paraId="38F3E6B0" w14:textId="77777777" w:rsidR="005A38BB" w:rsidRPr="005B7538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FE5BFAE" w14:textId="261BC555" w:rsidR="005A38BB" w:rsidRPr="005B7538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</w:tr>
      <w:tr w:rsidR="005A38BB" w:rsidRPr="00940E36" w14:paraId="74BBF2D2" w14:textId="77777777" w:rsidTr="006B3586">
        <w:tc>
          <w:tcPr>
            <w:tcW w:w="1519" w:type="pct"/>
          </w:tcPr>
          <w:p w14:paraId="5080A714" w14:textId="77777777" w:rsidR="005A38BB" w:rsidRPr="00F064A7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81" w:type="pct"/>
          </w:tcPr>
          <w:p w14:paraId="72968454" w14:textId="77777777" w:rsidR="005A38BB" w:rsidRPr="00F064A7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135F7118" w14:textId="77777777" w:rsidR="005A38BB" w:rsidRPr="00F064A7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14:paraId="4F8272D2" w14:textId="77777777" w:rsidR="005A38BB" w:rsidRPr="00F064A7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5A7BB89B" w14:textId="77777777" w:rsidR="005A38BB" w:rsidRPr="00F064A7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</w:tcPr>
          <w:p w14:paraId="5765F5BD" w14:textId="77777777" w:rsidR="005A38BB" w:rsidRPr="00F064A7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7D912EEB" w14:textId="77777777" w:rsidR="005A38BB" w:rsidRPr="00F064A7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14:paraId="45C1F6B7" w14:textId="77777777" w:rsidR="005A38BB" w:rsidRPr="00F064A7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D22A25F" w14:textId="77777777" w:rsidR="005A38BB" w:rsidRPr="00F064A7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A38BB" w:rsidRPr="009664BA" w14:paraId="544C8CB2" w14:textId="77777777" w:rsidTr="006B3586">
        <w:tc>
          <w:tcPr>
            <w:tcW w:w="1519" w:type="pct"/>
          </w:tcPr>
          <w:p w14:paraId="695F5A19" w14:textId="30F0F5BB" w:rsidR="005A38BB" w:rsidRPr="007B235D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81" w:type="pct"/>
          </w:tcPr>
          <w:p w14:paraId="0A105C02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30A673EC" w14:textId="77777777" w:rsidR="005A38BB" w:rsidRPr="002A71C0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CB9EB3D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3828072" w14:textId="77777777" w:rsidR="005A38BB" w:rsidRPr="009664BA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0863D80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8F23828" w14:textId="77777777" w:rsidR="005A38BB" w:rsidRPr="009664BA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F613C81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05B294F" w14:textId="77777777" w:rsidR="005A38BB" w:rsidRPr="009664BA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38BB" w:rsidRPr="009664BA" w14:paraId="4EE5601C" w14:textId="77777777" w:rsidTr="006B3586">
        <w:tc>
          <w:tcPr>
            <w:tcW w:w="1519" w:type="pct"/>
          </w:tcPr>
          <w:p w14:paraId="63D863CE" w14:textId="77777777" w:rsidR="005A38BB" w:rsidRPr="00657DFF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57DFF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81" w:type="pct"/>
          </w:tcPr>
          <w:p w14:paraId="7F79D2E3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7F9C54BC" w14:textId="124FF844" w:rsidR="005A38BB" w:rsidRPr="002A71C0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69,265</w:t>
            </w:r>
          </w:p>
        </w:tc>
        <w:tc>
          <w:tcPr>
            <w:tcW w:w="138" w:type="pct"/>
          </w:tcPr>
          <w:p w14:paraId="2B6B9D52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A7F115A" w14:textId="3812DB9C" w:rsidR="005A38BB" w:rsidRPr="009664BA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52,035</w:t>
            </w:r>
          </w:p>
        </w:tc>
        <w:tc>
          <w:tcPr>
            <w:tcW w:w="149" w:type="pct"/>
          </w:tcPr>
          <w:p w14:paraId="57C99D3C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CA1E415" w14:textId="5D027481" w:rsidR="005A38BB" w:rsidRPr="009664BA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15,051</w:t>
            </w:r>
          </w:p>
        </w:tc>
        <w:tc>
          <w:tcPr>
            <w:tcW w:w="138" w:type="pct"/>
          </w:tcPr>
          <w:p w14:paraId="19B7D8F1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D0A4AD3" w14:textId="24644D22" w:rsidR="005A38BB" w:rsidRPr="009664BA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12,649</w:t>
            </w:r>
          </w:p>
        </w:tc>
      </w:tr>
      <w:tr w:rsidR="005A38BB" w:rsidRPr="009664BA" w14:paraId="6F6809EF" w14:textId="77777777" w:rsidTr="006B3586">
        <w:tc>
          <w:tcPr>
            <w:tcW w:w="1519" w:type="pct"/>
          </w:tcPr>
          <w:p w14:paraId="06942019" w14:textId="1B31EF87" w:rsidR="005A38BB" w:rsidRPr="00657DFF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81" w:type="pct"/>
          </w:tcPr>
          <w:p w14:paraId="7BA01DF2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48A9B5F7" w14:textId="1FEA1F71" w:rsidR="005A38BB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  <w:tc>
          <w:tcPr>
            <w:tcW w:w="138" w:type="pct"/>
          </w:tcPr>
          <w:p w14:paraId="31B691AF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3FFAEF4" w14:textId="2F039C88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10,728</w:t>
            </w:r>
          </w:p>
        </w:tc>
        <w:tc>
          <w:tcPr>
            <w:tcW w:w="149" w:type="pct"/>
          </w:tcPr>
          <w:p w14:paraId="42E7B250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B08193" w14:textId="53490C88" w:rsidR="005A38BB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138" w:type="pct"/>
          </w:tcPr>
          <w:p w14:paraId="0767CE6E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4670643" w14:textId="2AC003C3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1,586</w:t>
            </w:r>
          </w:p>
        </w:tc>
      </w:tr>
      <w:tr w:rsidR="005A38BB" w:rsidRPr="009664BA" w14:paraId="2436E230" w14:textId="77777777" w:rsidTr="006B3586">
        <w:tc>
          <w:tcPr>
            <w:tcW w:w="1519" w:type="pct"/>
          </w:tcPr>
          <w:p w14:paraId="52D7946B" w14:textId="0214A2A7" w:rsidR="005A38BB" w:rsidRPr="009664BA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481" w:type="pct"/>
          </w:tcPr>
          <w:p w14:paraId="3365A344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D352BBD" w14:textId="28AFE75A" w:rsidR="005A38BB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</w:t>
            </w:r>
            <w:r w:rsidR="005601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5BDBC8CD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9B343D5" w14:textId="5A3D2C77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6,560</w:t>
            </w:r>
          </w:p>
        </w:tc>
        <w:tc>
          <w:tcPr>
            <w:tcW w:w="149" w:type="pct"/>
          </w:tcPr>
          <w:p w14:paraId="0D3DF050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38EDCE" w14:textId="3472A8EE" w:rsidR="005A38BB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F07A8EA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3E7F1DF" w14:textId="461800C6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38BB" w:rsidRPr="009664BA" w14:paraId="592D337D" w14:textId="77777777" w:rsidTr="006B3586">
        <w:tc>
          <w:tcPr>
            <w:tcW w:w="1519" w:type="pct"/>
          </w:tcPr>
          <w:p w14:paraId="3EBFF077" w14:textId="6235967F" w:rsidR="005A38BB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481" w:type="pct"/>
          </w:tcPr>
          <w:p w14:paraId="6478EDAE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0E430DFF" w14:textId="583E0776" w:rsidR="005A38BB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4,689</w:t>
            </w:r>
          </w:p>
        </w:tc>
        <w:tc>
          <w:tcPr>
            <w:tcW w:w="138" w:type="pct"/>
          </w:tcPr>
          <w:p w14:paraId="3D7CA4B0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71C6BE7D" w14:textId="5E81175E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5,868</w:t>
            </w:r>
          </w:p>
        </w:tc>
        <w:tc>
          <w:tcPr>
            <w:tcW w:w="149" w:type="pct"/>
          </w:tcPr>
          <w:p w14:paraId="7086B758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B34A792" w14:textId="2DC77F0A" w:rsidR="005A38BB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E0D8EF1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931739D" w14:textId="0A35881D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38BB" w:rsidRPr="009664BA" w14:paraId="76D4F431" w14:textId="77777777" w:rsidTr="006B3586">
        <w:trPr>
          <w:trHeight w:val="70"/>
        </w:trPr>
        <w:tc>
          <w:tcPr>
            <w:tcW w:w="1519" w:type="pct"/>
          </w:tcPr>
          <w:p w14:paraId="38DAC298" w14:textId="3D44C918" w:rsidR="005A38BB" w:rsidRPr="000B190E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90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481" w:type="pct"/>
          </w:tcPr>
          <w:p w14:paraId="3B682433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5419058" w14:textId="617F08D8" w:rsidR="005A38BB" w:rsidRPr="005B7538" w:rsidRDefault="00E0208F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010A"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138" w:type="pct"/>
          </w:tcPr>
          <w:p w14:paraId="5F4B554F" w14:textId="77777777" w:rsidR="005A38BB" w:rsidRPr="005B7538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814B3A1" w14:textId="3C1F63F2" w:rsidR="005A38BB" w:rsidRPr="005B7538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34B6">
              <w:rPr>
                <w:rFonts w:asciiTheme="majorBidi" w:hAnsiTheme="majorBidi" w:cstheme="majorBidi"/>
                <w:sz w:val="30"/>
                <w:szCs w:val="30"/>
              </w:rPr>
              <w:t>1,711</w:t>
            </w:r>
          </w:p>
        </w:tc>
        <w:tc>
          <w:tcPr>
            <w:tcW w:w="149" w:type="pct"/>
          </w:tcPr>
          <w:p w14:paraId="7D3C11F5" w14:textId="77777777" w:rsidR="005A38BB" w:rsidRPr="005B7538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489E87B" w14:textId="24C321DA" w:rsidR="005A38BB" w:rsidRPr="005B7538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5,734</w:t>
            </w:r>
          </w:p>
        </w:tc>
        <w:tc>
          <w:tcPr>
            <w:tcW w:w="138" w:type="pct"/>
          </w:tcPr>
          <w:p w14:paraId="39A86F8E" w14:textId="77777777" w:rsidR="005A38BB" w:rsidRPr="005B7538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DCC6F42" w14:textId="49E9A7A5" w:rsidR="005A38BB" w:rsidRPr="005B7538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7,117</w:t>
            </w:r>
          </w:p>
        </w:tc>
      </w:tr>
      <w:tr w:rsidR="005A38BB" w:rsidRPr="009664BA" w14:paraId="513DBACE" w14:textId="77777777" w:rsidTr="006B3586">
        <w:trPr>
          <w:trHeight w:val="70"/>
        </w:trPr>
        <w:tc>
          <w:tcPr>
            <w:tcW w:w="1519" w:type="pct"/>
          </w:tcPr>
          <w:p w14:paraId="75FC0F6B" w14:textId="77777777" w:rsidR="005A38BB" w:rsidRPr="009664BA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61E8697D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2C23D6B9" w14:textId="2A2F83CB" w:rsidR="005A38BB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02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1,127</w:t>
            </w:r>
          </w:p>
        </w:tc>
        <w:tc>
          <w:tcPr>
            <w:tcW w:w="138" w:type="pct"/>
          </w:tcPr>
          <w:p w14:paraId="75F149C6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44A83793" w14:textId="4E3C03B8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96,902</w:t>
            </w:r>
          </w:p>
        </w:tc>
        <w:tc>
          <w:tcPr>
            <w:tcW w:w="149" w:type="pct"/>
          </w:tcPr>
          <w:p w14:paraId="0468EBFB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4831AD09" w14:textId="7D9BD886" w:rsidR="005A38BB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22,308</w:t>
            </w:r>
          </w:p>
        </w:tc>
        <w:tc>
          <w:tcPr>
            <w:tcW w:w="138" w:type="pct"/>
          </w:tcPr>
          <w:p w14:paraId="34C81C98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7BFDC364" w14:textId="435C9E7D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21,352</w:t>
            </w:r>
          </w:p>
        </w:tc>
      </w:tr>
      <w:tr w:rsidR="005A38BB" w:rsidRPr="009664BA" w14:paraId="014DB595" w14:textId="77777777" w:rsidTr="006B3586">
        <w:trPr>
          <w:trHeight w:val="70"/>
        </w:trPr>
        <w:tc>
          <w:tcPr>
            <w:tcW w:w="1519" w:type="pct"/>
          </w:tcPr>
          <w:p w14:paraId="5A2A255F" w14:textId="19EECF0B" w:rsidR="005A38BB" w:rsidRPr="009664BA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81" w:type="pct"/>
          </w:tcPr>
          <w:p w14:paraId="1DE8A2A1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0B3AA4C" w14:textId="6EEE8588" w:rsidR="005A38BB" w:rsidRPr="002A71C0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56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1,467</w:t>
            </w:r>
          </w:p>
        </w:tc>
        <w:tc>
          <w:tcPr>
            <w:tcW w:w="138" w:type="pct"/>
          </w:tcPr>
          <w:p w14:paraId="0798D4BE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0D263A2B" w14:textId="744CFE8D" w:rsidR="005A38BB" w:rsidRPr="009664BA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97,532</w:t>
            </w:r>
          </w:p>
        </w:tc>
        <w:tc>
          <w:tcPr>
            <w:tcW w:w="149" w:type="pct"/>
          </w:tcPr>
          <w:p w14:paraId="0E924AFE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D53B96C" w14:textId="46E702C9" w:rsidR="005A38BB" w:rsidRPr="009664BA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22,510</w:t>
            </w:r>
          </w:p>
        </w:tc>
        <w:tc>
          <w:tcPr>
            <w:tcW w:w="138" w:type="pct"/>
          </w:tcPr>
          <w:p w14:paraId="2FFD167A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B5404ED" w14:textId="4D3C4A36" w:rsidR="005A38BB" w:rsidRPr="009664BA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21,492</w:t>
            </w:r>
          </w:p>
        </w:tc>
      </w:tr>
      <w:tr w:rsidR="005A38BB" w:rsidRPr="009664BA" w14:paraId="6956DDC3" w14:textId="77777777" w:rsidTr="006B3586">
        <w:trPr>
          <w:trHeight w:val="70"/>
        </w:trPr>
        <w:tc>
          <w:tcPr>
            <w:tcW w:w="1519" w:type="pct"/>
          </w:tcPr>
          <w:p w14:paraId="27CEF50E" w14:textId="77777777" w:rsidR="005A38BB" w:rsidRPr="00406355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81" w:type="pct"/>
          </w:tcPr>
          <w:p w14:paraId="499BD222" w14:textId="77777777" w:rsidR="005A38BB" w:rsidRPr="00406355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9D93718" w14:textId="77777777" w:rsidR="005A38BB" w:rsidRPr="00406355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1D237E45" w14:textId="77777777" w:rsidR="005A38BB" w:rsidRPr="00406355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75AFDBEE" w14:textId="77777777" w:rsidR="005A38BB" w:rsidRPr="00406355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76952282" w14:textId="77777777" w:rsidR="005A38BB" w:rsidRPr="00406355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5259C88A" w14:textId="77777777" w:rsidR="005A38BB" w:rsidRPr="00406355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596F44F3" w14:textId="77777777" w:rsidR="005A38BB" w:rsidRPr="00406355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1CB510EC" w14:textId="77777777" w:rsidR="005A38BB" w:rsidRPr="00406355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38BB" w:rsidRPr="009664BA" w14:paraId="405AD559" w14:textId="77777777" w:rsidTr="006B3586">
        <w:trPr>
          <w:trHeight w:val="70"/>
        </w:trPr>
        <w:tc>
          <w:tcPr>
            <w:tcW w:w="1519" w:type="pct"/>
          </w:tcPr>
          <w:p w14:paraId="3DEAD888" w14:textId="233D8836" w:rsidR="005A38BB" w:rsidRPr="0061113C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481" w:type="pct"/>
          </w:tcPr>
          <w:p w14:paraId="7581BEB5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0D7E15C6" w14:textId="4A195444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91615B0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1F4AC2BA" w14:textId="22C3BC3E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21D1F7B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24D7739" w14:textId="1B6C3F43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0E36865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28EEB7" w14:textId="48B679D2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38BB" w:rsidRPr="009664BA" w14:paraId="3CD120FA" w14:textId="77777777" w:rsidTr="006B3586">
        <w:trPr>
          <w:trHeight w:val="70"/>
        </w:trPr>
        <w:tc>
          <w:tcPr>
            <w:tcW w:w="1519" w:type="pct"/>
          </w:tcPr>
          <w:p w14:paraId="4957BE4A" w14:textId="489645B5" w:rsidR="005A38BB" w:rsidRPr="009664BA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เงินลงทุนค้างจ่าย</w:t>
            </w:r>
          </w:p>
        </w:tc>
        <w:tc>
          <w:tcPr>
            <w:tcW w:w="481" w:type="pct"/>
          </w:tcPr>
          <w:p w14:paraId="462BF6A6" w14:textId="77777777" w:rsidR="005A38BB" w:rsidRPr="00FD3371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FA20903" w14:textId="6A7EFF77" w:rsidR="005A38BB" w:rsidRPr="006048F0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8" w:type="pct"/>
          </w:tcPr>
          <w:p w14:paraId="26406F3D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0F84504" w14:textId="2D9CBDCD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49" w:type="pct"/>
          </w:tcPr>
          <w:p w14:paraId="1F7C535E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7F96F75D" w14:textId="457D7513" w:rsidR="005A38BB" w:rsidRPr="006048F0" w:rsidRDefault="002243B9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8" w:type="pct"/>
          </w:tcPr>
          <w:p w14:paraId="5D9CB028" w14:textId="77777777" w:rsidR="005A38BB" w:rsidRPr="009664BA" w:rsidRDefault="005A38BB" w:rsidP="005A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F1ED4A8" w14:textId="6DED5957" w:rsidR="005A38BB" w:rsidRDefault="005A38BB" w:rsidP="005A3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</w:tr>
    </w:tbl>
    <w:p w14:paraId="463E0236" w14:textId="77777777" w:rsidR="00AD3DB0" w:rsidRDefault="00AD3DB0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9A917F" w14:textId="5785E20D" w:rsidR="00BD4DCF" w:rsidRDefault="00BD4DCF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0ACB">
        <w:rPr>
          <w:rFonts w:ascii="Angsana New" w:hAnsi="Angsana New"/>
          <w:sz w:val="30"/>
          <w:szCs w:val="30"/>
          <w:cs/>
        </w:rPr>
        <w:t>เงินลงทุนค้างจ่าย</w:t>
      </w:r>
      <w:r w:rsidR="00130ACB" w:rsidRPr="00130ACB">
        <w:rPr>
          <w:rFonts w:ascii="Angsana New" w:hAnsi="Angsana New" w:hint="cs"/>
          <w:sz w:val="30"/>
          <w:szCs w:val="30"/>
          <w:cs/>
        </w:rPr>
        <w:t xml:space="preserve">เป็นรายการจากการซื้อบริษัทย่อยในปี </w:t>
      </w:r>
      <w:r w:rsidR="00130ACB" w:rsidRPr="00130ACB">
        <w:rPr>
          <w:rFonts w:ascii="Angsana New" w:hAnsi="Angsana New"/>
          <w:sz w:val="30"/>
          <w:szCs w:val="30"/>
        </w:rPr>
        <w:t xml:space="preserve">2562 </w:t>
      </w:r>
      <w:r w:rsidR="00130ACB" w:rsidRPr="00130ACB">
        <w:rPr>
          <w:rFonts w:ascii="Angsana New" w:hAnsi="Angsana New" w:hint="cs"/>
          <w:sz w:val="30"/>
          <w:szCs w:val="30"/>
          <w:cs/>
        </w:rPr>
        <w:t>โดย</w:t>
      </w:r>
      <w:r w:rsidRPr="00130ACB">
        <w:rPr>
          <w:rFonts w:ascii="Angsana New" w:hAnsi="Angsana New"/>
          <w:sz w:val="30"/>
          <w:szCs w:val="30"/>
          <w:cs/>
        </w:rPr>
        <w:t>จะจ่ายให้กับผู้ถือหุ้นเดิมที่ขายหุ้นให้กับบริษัทตามข้อตกลงในสัญญาซื้อขายหุ้นเมื่อบรรลุเงื่อนไขตามที่กำหนดไว้ โดย</w:t>
      </w:r>
      <w:r w:rsidR="005B7538">
        <w:rPr>
          <w:rFonts w:ascii="Angsana New" w:hAnsi="Angsana New" w:hint="cs"/>
          <w:sz w:val="30"/>
          <w:szCs w:val="30"/>
          <w:cs/>
        </w:rPr>
        <w:t>จะ</w:t>
      </w:r>
      <w:r w:rsidRPr="00130ACB">
        <w:rPr>
          <w:rFonts w:ascii="Angsana New" w:hAnsi="Angsana New"/>
          <w:sz w:val="30"/>
          <w:szCs w:val="30"/>
          <w:cs/>
        </w:rPr>
        <w:t xml:space="preserve">แบ่งจ่ายชำระเป็น </w:t>
      </w:r>
      <w:r w:rsidR="00647E94" w:rsidRPr="00130ACB">
        <w:rPr>
          <w:rFonts w:ascii="Angsana New" w:hAnsi="Angsana New"/>
          <w:sz w:val="30"/>
          <w:szCs w:val="30"/>
        </w:rPr>
        <w:t>2</w:t>
      </w:r>
      <w:r w:rsidRPr="00130ACB">
        <w:rPr>
          <w:rFonts w:ascii="Angsana New" w:hAnsi="Angsana New"/>
          <w:sz w:val="30"/>
          <w:szCs w:val="30"/>
          <w:cs/>
        </w:rPr>
        <w:t xml:space="preserve"> งวด</w:t>
      </w:r>
    </w:p>
    <w:p w14:paraId="23DED0D9" w14:textId="77777777" w:rsidR="005B7538" w:rsidRPr="005E00C2" w:rsidRDefault="005B7538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102B3" w14:textId="7C57DB64" w:rsidR="00156E34" w:rsidRPr="001D3CF8" w:rsidRDefault="00156E34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D3CF8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2F03170" w14:textId="77777777" w:rsidR="008926DB" w:rsidRDefault="008926DB" w:rsidP="00103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69BA885" w14:textId="03A59239" w:rsidR="008926DB" w:rsidRDefault="008926DB" w:rsidP="00892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869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C9CE762" w14:textId="77777777" w:rsidR="008926DB" w:rsidRPr="008A3D80" w:rsidRDefault="008926DB" w:rsidP="00892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</w:rPr>
      </w:pPr>
    </w:p>
    <w:p w14:paraId="3A657830" w14:textId="77777777" w:rsidR="008926DB" w:rsidRDefault="008926DB" w:rsidP="00892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C0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C869EE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869EE">
        <w:rPr>
          <w:rFonts w:asciiTheme="majorBidi" w:hAnsiTheme="majorBidi" w:cstheme="majorBidi"/>
          <w:sz w:val="30"/>
          <w:szCs w:val="30"/>
        </w:rPr>
        <w:t xml:space="preserve">2541 </w:t>
      </w:r>
      <w:r w:rsidRPr="00C869E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</w:t>
      </w:r>
      <w:r w:rsidRPr="00DA4174">
        <w:rPr>
          <w:rFonts w:asciiTheme="majorBidi" w:hAnsiTheme="majorBidi" w:cstheme="majorBidi"/>
          <w:sz w:val="30"/>
          <w:szCs w:val="30"/>
          <w:cs/>
        </w:rPr>
        <w:t>งาน</w:t>
      </w:r>
      <w:r w:rsidRPr="00DA4174">
        <w:rPr>
          <w:rFonts w:asciiTheme="majorBidi" w:hAnsiTheme="majorBidi" w:cstheme="majorBidi"/>
          <w:sz w:val="30"/>
          <w:szCs w:val="30"/>
        </w:rPr>
        <w:t xml:space="preserve"> </w:t>
      </w:r>
      <w:r w:rsidRPr="00DA4174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Pr="00DA417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A417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FD499BD" w14:textId="77777777" w:rsidR="00B209AB" w:rsidRPr="008A3D80" w:rsidRDefault="00B209AB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1158"/>
        <w:gridCol w:w="236"/>
        <w:gridCol w:w="1126"/>
        <w:gridCol w:w="261"/>
        <w:gridCol w:w="1176"/>
        <w:gridCol w:w="261"/>
        <w:gridCol w:w="1227"/>
      </w:tblGrid>
      <w:tr w:rsidR="001C57F7" w:rsidRPr="00623946" w14:paraId="1072161E" w14:textId="77777777" w:rsidTr="002F4FB9">
        <w:trPr>
          <w:tblHeader/>
        </w:trPr>
        <w:tc>
          <w:tcPr>
            <w:tcW w:w="2880" w:type="dxa"/>
            <w:vMerge w:val="restart"/>
            <w:vAlign w:val="bottom"/>
          </w:tcPr>
          <w:p w14:paraId="466BB9C1" w14:textId="34F16EB5" w:rsidR="001C57F7" w:rsidRPr="00563EA0" w:rsidRDefault="00460EEB" w:rsidP="0094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="001C57F7" w:rsidRPr="00563EA0">
              <w:rPr>
                <w:rFonts w:asciiTheme="majorBidi" w:hAnsiTheme="majorBidi"/>
                <w:bCs/>
                <w:i/>
                <w:iCs/>
                <w:spacing w:val="-4"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1C57F7" w:rsidRPr="00563EA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0" w:type="dxa"/>
          </w:tcPr>
          <w:p w14:paraId="2DC1ED64" w14:textId="77777777" w:rsidR="001C57F7" w:rsidRPr="00563EA0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3BCEBB9" w14:textId="77777777" w:rsidR="001C57F7" w:rsidRPr="00563EA0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1ABDC3F" w14:textId="77777777" w:rsidR="001C57F7" w:rsidRPr="00563EA0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392D0DAA" w14:textId="77777777" w:rsidR="001C57F7" w:rsidRPr="00563EA0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8BB" w:rsidRPr="00623946" w14:paraId="2A470E53" w14:textId="77777777" w:rsidTr="002F4FB9">
        <w:trPr>
          <w:tblHeader/>
        </w:trPr>
        <w:tc>
          <w:tcPr>
            <w:tcW w:w="2880" w:type="dxa"/>
            <w:vMerge/>
          </w:tcPr>
          <w:p w14:paraId="03C741D6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35666B" w14:textId="2A6A64F0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4" w:hanging="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1A6C8C6" w14:textId="156BCD98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6712CB8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ECD720D" w14:textId="175FF71D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  <w:vAlign w:val="bottom"/>
          </w:tcPr>
          <w:p w14:paraId="4A9D2314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957A59D" w14:textId="6F4A098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  <w:vAlign w:val="bottom"/>
          </w:tcPr>
          <w:p w14:paraId="0279285E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D0E57B1" w14:textId="24AE0E46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38BB" w:rsidRPr="00623946" w14:paraId="1F2E76CE" w14:textId="77777777" w:rsidTr="00BB788F">
        <w:trPr>
          <w:tblHeader/>
        </w:trPr>
        <w:tc>
          <w:tcPr>
            <w:tcW w:w="2880" w:type="dxa"/>
          </w:tcPr>
          <w:p w14:paraId="02FD5BA6" w14:textId="77777777" w:rsidR="005A38BB" w:rsidRPr="00563EA0" w:rsidRDefault="005A38BB" w:rsidP="005A38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B1AC72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45" w:type="dxa"/>
            <w:gridSpan w:val="7"/>
          </w:tcPr>
          <w:p w14:paraId="573173A5" w14:textId="1DECE996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563EA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563EA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</w:t>
            </w:r>
            <w:r w:rsidRPr="00563EA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5A38BB" w:rsidRPr="00623946" w14:paraId="4A96672A" w14:textId="77777777" w:rsidTr="002F4FB9">
        <w:tc>
          <w:tcPr>
            <w:tcW w:w="2880" w:type="dxa"/>
          </w:tcPr>
          <w:p w14:paraId="54908BF6" w14:textId="77777777" w:rsidR="005A38BB" w:rsidRPr="00563EA0" w:rsidRDefault="005A38BB" w:rsidP="005A38BB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63EA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48562F03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2D566D58" w14:textId="02A29B8D" w:rsidR="005A38BB" w:rsidRPr="005A38BB" w:rsidRDefault="005A38BB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38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37,630</w:t>
            </w:r>
          </w:p>
        </w:tc>
        <w:tc>
          <w:tcPr>
            <w:tcW w:w="236" w:type="dxa"/>
          </w:tcPr>
          <w:p w14:paraId="67AD87FB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7469F2C" w14:textId="0FFDB14C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33,121</w:t>
            </w:r>
          </w:p>
        </w:tc>
        <w:tc>
          <w:tcPr>
            <w:tcW w:w="261" w:type="dxa"/>
          </w:tcPr>
          <w:p w14:paraId="3B551F8B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A7F90D" w14:textId="49BC3DEF" w:rsidR="005A38BB" w:rsidRPr="005A38BB" w:rsidRDefault="009B3138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B31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18,904</w:t>
            </w:r>
          </w:p>
        </w:tc>
        <w:tc>
          <w:tcPr>
            <w:tcW w:w="261" w:type="dxa"/>
          </w:tcPr>
          <w:p w14:paraId="060A5499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55C2222" w14:textId="3D34299C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19,583</w:t>
            </w:r>
          </w:p>
        </w:tc>
      </w:tr>
      <w:tr w:rsidR="005A38BB" w:rsidRPr="00623946" w14:paraId="7822733B" w14:textId="77777777" w:rsidTr="002F4FB9">
        <w:tc>
          <w:tcPr>
            <w:tcW w:w="2880" w:type="dxa"/>
          </w:tcPr>
          <w:p w14:paraId="1CD383CE" w14:textId="77777777" w:rsidR="005A38BB" w:rsidRPr="00563EA0" w:rsidRDefault="005A38BB" w:rsidP="005A38BB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797446C1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7CCB60E8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1519BCB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52D289CB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71FD22C9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172C6465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1D143569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B51B1E5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A38BB" w:rsidRPr="00623946" w14:paraId="2CEF4349" w14:textId="77777777" w:rsidTr="002F4FB9">
        <w:tc>
          <w:tcPr>
            <w:tcW w:w="2880" w:type="dxa"/>
          </w:tcPr>
          <w:p w14:paraId="5CABA4DB" w14:textId="77777777" w:rsidR="005A38BB" w:rsidRPr="00563EA0" w:rsidRDefault="005A38BB" w:rsidP="005A38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</w:t>
            </w:r>
            <w:r w:rsidRPr="00563EA0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810" w:type="dxa"/>
          </w:tcPr>
          <w:p w14:paraId="3FE03A4E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18298686" w14:textId="38A23B0D" w:rsidR="005A38BB" w:rsidRPr="00563EA0" w:rsidRDefault="00CA3AB3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7,699</w:t>
            </w:r>
          </w:p>
        </w:tc>
        <w:tc>
          <w:tcPr>
            <w:tcW w:w="236" w:type="dxa"/>
          </w:tcPr>
          <w:p w14:paraId="0C1A8166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6FE2DACD" w14:textId="6FCF6962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5,921</w:t>
            </w:r>
          </w:p>
        </w:tc>
        <w:tc>
          <w:tcPr>
            <w:tcW w:w="261" w:type="dxa"/>
          </w:tcPr>
          <w:p w14:paraId="6CF0E5E1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AFC8DE" w14:textId="1FAA157C" w:rsidR="005A38BB" w:rsidRPr="00563EA0" w:rsidRDefault="00CA3AB3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2,586</w:t>
            </w:r>
          </w:p>
        </w:tc>
        <w:tc>
          <w:tcPr>
            <w:tcW w:w="261" w:type="dxa"/>
          </w:tcPr>
          <w:p w14:paraId="22B9EEA7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20535D6" w14:textId="00C26362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1,822</w:t>
            </w:r>
          </w:p>
        </w:tc>
      </w:tr>
      <w:tr w:rsidR="005A38BB" w:rsidRPr="00623946" w14:paraId="214EA7EA" w14:textId="77777777" w:rsidTr="002F4FB9">
        <w:tc>
          <w:tcPr>
            <w:tcW w:w="2880" w:type="dxa"/>
          </w:tcPr>
          <w:p w14:paraId="673AA2D5" w14:textId="2EC7B0D5" w:rsidR="005A38BB" w:rsidRPr="00563EA0" w:rsidRDefault="005A38BB" w:rsidP="005A38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10" w:type="dxa"/>
          </w:tcPr>
          <w:p w14:paraId="4F85A31D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54CF724A" w14:textId="42C02D66" w:rsidR="005A38BB" w:rsidRPr="00563EA0" w:rsidRDefault="00CA3AB3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5606A28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4ED5623D" w14:textId="52396D15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61" w:type="dxa"/>
          </w:tcPr>
          <w:p w14:paraId="6B26929A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1D312FC" w14:textId="5B06FFA0" w:rsidR="005A38BB" w:rsidRPr="00563EA0" w:rsidRDefault="00CA3AB3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98C1CE5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3D64BD" w14:textId="7F2BEEC3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</w:tr>
      <w:tr w:rsidR="005A38BB" w:rsidRPr="00623946" w14:paraId="5DDA95B4" w14:textId="77777777" w:rsidTr="002F4FB9">
        <w:tc>
          <w:tcPr>
            <w:tcW w:w="2880" w:type="dxa"/>
          </w:tcPr>
          <w:p w14:paraId="16B75339" w14:textId="77777777" w:rsidR="005A38BB" w:rsidRPr="00563EA0" w:rsidRDefault="005A38BB" w:rsidP="005A38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0" w:type="dxa"/>
          </w:tcPr>
          <w:p w14:paraId="12007A77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120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3766E905" w14:textId="3ACFAF17" w:rsidR="005A38BB" w:rsidRPr="00563EA0" w:rsidRDefault="00CA3AB3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907</w:t>
            </w:r>
          </w:p>
        </w:tc>
        <w:tc>
          <w:tcPr>
            <w:tcW w:w="236" w:type="dxa"/>
          </w:tcPr>
          <w:p w14:paraId="02062ABB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A1E71B" w14:textId="16FF0048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810</w:t>
            </w:r>
          </w:p>
        </w:tc>
        <w:tc>
          <w:tcPr>
            <w:tcW w:w="261" w:type="dxa"/>
          </w:tcPr>
          <w:p w14:paraId="7B2BBFDD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86C75F3" w14:textId="1222E709" w:rsidR="005A38BB" w:rsidRPr="00563EA0" w:rsidRDefault="00CA3AB3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423</w:t>
            </w:r>
          </w:p>
        </w:tc>
        <w:tc>
          <w:tcPr>
            <w:tcW w:w="261" w:type="dxa"/>
          </w:tcPr>
          <w:p w14:paraId="53F5BE12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89ADBB" w14:textId="155A49FD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412</w:t>
            </w:r>
          </w:p>
        </w:tc>
      </w:tr>
      <w:tr w:rsidR="005A38BB" w:rsidRPr="00623946" w14:paraId="5AF455FA" w14:textId="77777777" w:rsidTr="002F4FB9">
        <w:tc>
          <w:tcPr>
            <w:tcW w:w="2880" w:type="dxa"/>
          </w:tcPr>
          <w:p w14:paraId="1C915343" w14:textId="06B38802" w:rsidR="005A38BB" w:rsidRPr="00563EA0" w:rsidRDefault="005A38BB" w:rsidP="005A38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810" w:type="dxa"/>
          </w:tcPr>
          <w:p w14:paraId="0E3402CA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120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7C5BC3DD" w14:textId="4C7CDE85" w:rsidR="005A38BB" w:rsidRPr="00563EA0" w:rsidRDefault="00CA3AB3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775F63C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33744CDD" w14:textId="40EB4A76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(45)</w:t>
            </w:r>
          </w:p>
        </w:tc>
        <w:tc>
          <w:tcPr>
            <w:tcW w:w="261" w:type="dxa"/>
          </w:tcPr>
          <w:p w14:paraId="0FB597CD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48D3AF6" w14:textId="60060CF3" w:rsidR="005A38BB" w:rsidRPr="00563EA0" w:rsidRDefault="00CA3AB3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791BBEA3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86D7A29" w14:textId="63F691BA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(45)</w:t>
            </w:r>
          </w:p>
        </w:tc>
      </w:tr>
      <w:tr w:rsidR="005A38BB" w:rsidRPr="00623946" w14:paraId="68436FF2" w14:textId="77777777" w:rsidTr="002F4FB9">
        <w:tc>
          <w:tcPr>
            <w:tcW w:w="2880" w:type="dxa"/>
          </w:tcPr>
          <w:p w14:paraId="79149E21" w14:textId="77777777" w:rsidR="005A38BB" w:rsidRPr="00563EA0" w:rsidRDefault="005A38BB" w:rsidP="005A38BB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7035FD6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8" w:type="dxa"/>
          </w:tcPr>
          <w:p w14:paraId="4780545B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1310911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6" w:type="dxa"/>
          </w:tcPr>
          <w:p w14:paraId="71359B21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</w:tcPr>
          <w:p w14:paraId="308D258B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</w:tcPr>
          <w:p w14:paraId="31E61658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</w:tcPr>
          <w:p w14:paraId="62F4076E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46CE0285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38BB" w:rsidRPr="00623946" w14:paraId="3D063C83" w14:textId="77777777" w:rsidTr="002F4FB9">
        <w:tc>
          <w:tcPr>
            <w:tcW w:w="2880" w:type="dxa"/>
          </w:tcPr>
          <w:p w14:paraId="640A4374" w14:textId="28205713" w:rsidR="005A38BB" w:rsidRPr="00563EA0" w:rsidRDefault="005A38BB" w:rsidP="005A38BB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</w:tcPr>
          <w:p w14:paraId="78CAB2D2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33B21E5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900E8E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8B388C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3054055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81BED1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4B822BC5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D60838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38BB" w:rsidRPr="00623946" w14:paraId="21152CF2" w14:textId="77777777" w:rsidTr="002F4FB9">
        <w:tc>
          <w:tcPr>
            <w:tcW w:w="2880" w:type="dxa"/>
          </w:tcPr>
          <w:p w14:paraId="334C4435" w14:textId="76805AFF" w:rsidR="005A38BB" w:rsidRPr="00563EA0" w:rsidRDefault="005A38BB" w:rsidP="005A38BB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63EA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ขาดทุนจากการประมาณ</w:t>
            </w:r>
          </w:p>
        </w:tc>
        <w:tc>
          <w:tcPr>
            <w:tcW w:w="810" w:type="dxa"/>
          </w:tcPr>
          <w:p w14:paraId="0FE17E32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58B30EF1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8511807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A13B4A4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3105A0DD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FF91B59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529AEFBC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BE74D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38BB" w:rsidRPr="00623946" w14:paraId="6D06E75F" w14:textId="77777777" w:rsidTr="002F4FB9">
        <w:tc>
          <w:tcPr>
            <w:tcW w:w="2880" w:type="dxa"/>
          </w:tcPr>
          <w:p w14:paraId="446A0DB1" w14:textId="6C47801E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810" w:type="dxa"/>
          </w:tcPr>
          <w:p w14:paraId="339C079C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DCAA04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37313B9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30C889DB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85D74BF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4833A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493B189E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B2C4959" w14:textId="77777777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38BB" w:rsidRPr="00623946" w14:paraId="6FFCEB70" w14:textId="77777777" w:rsidTr="002F4FB9">
        <w:tc>
          <w:tcPr>
            <w:tcW w:w="2880" w:type="dxa"/>
          </w:tcPr>
          <w:p w14:paraId="708D340B" w14:textId="11B53DEE" w:rsidR="005A38BB" w:rsidRPr="00563EA0" w:rsidRDefault="005A38BB" w:rsidP="005A38B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right="-111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10" w:type="dxa"/>
          </w:tcPr>
          <w:p w14:paraId="7412782D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99476B" w14:textId="632BA775" w:rsidR="005A38BB" w:rsidRPr="00563EA0" w:rsidRDefault="00CA3AB3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558B18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2EC5EC8A" w14:textId="5F41F0C8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(1,417)</w:t>
            </w:r>
          </w:p>
        </w:tc>
        <w:tc>
          <w:tcPr>
            <w:tcW w:w="261" w:type="dxa"/>
          </w:tcPr>
          <w:p w14:paraId="7A103548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AD9127A" w14:textId="4F1240EB" w:rsidR="005A38BB" w:rsidRPr="00563EA0" w:rsidRDefault="00CA3AB3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54A6ADF5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96C6F77" w14:textId="3D77C879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(1,001)</w:t>
            </w:r>
          </w:p>
        </w:tc>
      </w:tr>
      <w:tr w:rsidR="005A38BB" w:rsidRPr="00623946" w14:paraId="17BF69F2" w14:textId="77777777" w:rsidTr="002F4FB9">
        <w:tc>
          <w:tcPr>
            <w:tcW w:w="2880" w:type="dxa"/>
          </w:tcPr>
          <w:p w14:paraId="79F641A3" w14:textId="2385AD4E" w:rsidR="005A38BB" w:rsidRPr="00563EA0" w:rsidRDefault="005A38BB" w:rsidP="005A38B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7740F98E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2B2B9CB" w14:textId="7F0F800E" w:rsidR="005A38BB" w:rsidRPr="00563EA0" w:rsidRDefault="00CA3AB3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236" w:type="dxa"/>
          </w:tcPr>
          <w:p w14:paraId="6D8E684D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443DB9" w14:textId="5FF49B1B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(241)</w:t>
            </w:r>
          </w:p>
        </w:tc>
        <w:tc>
          <w:tcPr>
            <w:tcW w:w="261" w:type="dxa"/>
          </w:tcPr>
          <w:p w14:paraId="54009D79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6A61ECC" w14:textId="0A5164FF" w:rsidR="005A38BB" w:rsidRPr="00563EA0" w:rsidRDefault="00CA3AB3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1DF84AE8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95E751B" w14:textId="7A59A425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(1,076)</w:t>
            </w:r>
          </w:p>
        </w:tc>
      </w:tr>
      <w:tr w:rsidR="005A38BB" w:rsidRPr="00623946" w14:paraId="21F74332" w14:textId="77777777" w:rsidTr="002F4FB9">
        <w:tc>
          <w:tcPr>
            <w:tcW w:w="2880" w:type="dxa"/>
          </w:tcPr>
          <w:p w14:paraId="25503A4A" w14:textId="3C881961" w:rsidR="005A38BB" w:rsidRPr="00563EA0" w:rsidRDefault="005A38BB" w:rsidP="005A38B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right="-111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การ</w:t>
            </w: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</w:t>
            </w:r>
            <w:r w:rsidRPr="00563EA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810" w:type="dxa"/>
          </w:tcPr>
          <w:p w14:paraId="11D8E667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490BB5C4" w14:textId="3EDE0FAF" w:rsidR="005A38BB" w:rsidRPr="00563EA0" w:rsidRDefault="00CA3AB3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(895)</w:t>
            </w:r>
          </w:p>
        </w:tc>
        <w:tc>
          <w:tcPr>
            <w:tcW w:w="236" w:type="dxa"/>
          </w:tcPr>
          <w:p w14:paraId="6148EA75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45576491" w14:textId="077B36AF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(181)</w:t>
            </w:r>
          </w:p>
        </w:tc>
        <w:tc>
          <w:tcPr>
            <w:tcW w:w="261" w:type="dxa"/>
          </w:tcPr>
          <w:p w14:paraId="44B9F541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2D028BA4" w14:textId="6F9C3425" w:rsidR="005A38BB" w:rsidRPr="00563EA0" w:rsidRDefault="00CA3AB3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55B3E1ED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0EF28A5" w14:textId="4D10A211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(890)</w:t>
            </w:r>
          </w:p>
        </w:tc>
      </w:tr>
      <w:tr w:rsidR="005A38BB" w:rsidRPr="00623946" w14:paraId="635BD938" w14:textId="77777777" w:rsidTr="002F4FB9">
        <w:tc>
          <w:tcPr>
            <w:tcW w:w="2880" w:type="dxa"/>
          </w:tcPr>
          <w:p w14:paraId="4910934B" w14:textId="77777777" w:rsidR="005A38BB" w:rsidRPr="00563EA0" w:rsidRDefault="005A38BB" w:rsidP="005A38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1BEF8D4C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500C6969" w14:textId="3B3890D5" w:rsidR="005A38BB" w:rsidRPr="00563EA0" w:rsidRDefault="00CA3AB3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(375)</w:t>
            </w:r>
          </w:p>
        </w:tc>
        <w:tc>
          <w:tcPr>
            <w:tcW w:w="236" w:type="dxa"/>
          </w:tcPr>
          <w:p w14:paraId="0734C1F5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017B32" w14:textId="5FF0C3E9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(489)</w:t>
            </w:r>
          </w:p>
        </w:tc>
        <w:tc>
          <w:tcPr>
            <w:tcW w:w="261" w:type="dxa"/>
          </w:tcPr>
          <w:p w14:paraId="69DFE090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CB6E561" w14:textId="69804F92" w:rsidR="005A38BB" w:rsidRPr="00563EA0" w:rsidRDefault="00CA3AB3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(375)</w:t>
            </w:r>
          </w:p>
        </w:tc>
        <w:tc>
          <w:tcPr>
            <w:tcW w:w="261" w:type="dxa"/>
          </w:tcPr>
          <w:p w14:paraId="1F8A97C0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2EC6E9A" w14:textId="63B7257D" w:rsidR="005A38BB" w:rsidRPr="00563EA0" w:rsidRDefault="005A38BB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(52)</w:t>
            </w:r>
          </w:p>
        </w:tc>
      </w:tr>
      <w:tr w:rsidR="005A38BB" w:rsidRPr="00623946" w14:paraId="0202F5EC" w14:textId="77777777" w:rsidTr="002F4FB9">
        <w:tc>
          <w:tcPr>
            <w:tcW w:w="2880" w:type="dxa"/>
          </w:tcPr>
          <w:p w14:paraId="412710AB" w14:textId="77777777" w:rsidR="005A38BB" w:rsidRPr="00563EA0" w:rsidRDefault="005A38BB" w:rsidP="005A38BB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563E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3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63E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2B73CB3" w14:textId="77777777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AA06AEF" w14:textId="7D841478" w:rsidR="005A38BB" w:rsidRPr="00563EA0" w:rsidRDefault="00CA3AB3" w:rsidP="005A38B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45,515</w:t>
            </w:r>
          </w:p>
        </w:tc>
        <w:tc>
          <w:tcPr>
            <w:tcW w:w="236" w:type="dxa"/>
          </w:tcPr>
          <w:p w14:paraId="17330661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B886985" w14:textId="25F8DA0B" w:rsidR="005A38BB" w:rsidRPr="00563EA0" w:rsidRDefault="005A38BB" w:rsidP="005A38B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37,630</w:t>
            </w:r>
          </w:p>
        </w:tc>
        <w:tc>
          <w:tcPr>
            <w:tcW w:w="261" w:type="dxa"/>
          </w:tcPr>
          <w:p w14:paraId="5B44C238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7DBD34E" w14:textId="1714822E" w:rsidR="005A38BB" w:rsidRPr="00563EA0" w:rsidRDefault="00CA3AB3" w:rsidP="005A38B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21,538</w:t>
            </w:r>
          </w:p>
        </w:tc>
        <w:tc>
          <w:tcPr>
            <w:tcW w:w="261" w:type="dxa"/>
          </w:tcPr>
          <w:p w14:paraId="474645EE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DF59932" w14:textId="3A84C135" w:rsidR="005A38BB" w:rsidRPr="00563EA0" w:rsidRDefault="009B3138" w:rsidP="005A38B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31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18,904</w:t>
            </w:r>
          </w:p>
        </w:tc>
      </w:tr>
    </w:tbl>
    <w:p w14:paraId="17DC1D14" w14:textId="0ADFB01E" w:rsidR="003B7A7B" w:rsidRPr="00563EA0" w:rsidRDefault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pacing w:val="-10"/>
          <w:sz w:val="28"/>
          <w:szCs w:val="2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58"/>
        <w:gridCol w:w="236"/>
        <w:gridCol w:w="1116"/>
        <w:gridCol w:w="236"/>
        <w:gridCol w:w="1204"/>
        <w:gridCol w:w="270"/>
        <w:gridCol w:w="1170"/>
      </w:tblGrid>
      <w:tr w:rsidR="00D47A6B" w:rsidRPr="00623946" w14:paraId="6D706252" w14:textId="77777777" w:rsidTr="00923A2B">
        <w:trPr>
          <w:tblHeader/>
        </w:trPr>
        <w:tc>
          <w:tcPr>
            <w:tcW w:w="3690" w:type="dxa"/>
            <w:vMerge w:val="restart"/>
          </w:tcPr>
          <w:p w14:paraId="49826920" w14:textId="77777777" w:rsidR="00D47A6B" w:rsidRPr="00563EA0" w:rsidRDefault="00D47A6B" w:rsidP="00D47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0"/>
              <w:jc w:val="both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563EA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563EA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563EA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2B07E00C" w14:textId="77777777" w:rsidR="00D47A6B" w:rsidRPr="00563EA0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2AE3A8" w14:textId="77777777" w:rsidR="00D47A6B" w:rsidRPr="00563EA0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06C7FD1" w14:textId="77777777" w:rsidR="00D47A6B" w:rsidRPr="00563EA0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8BB" w:rsidRPr="00623946" w14:paraId="404C4F62" w14:textId="77777777" w:rsidTr="00923A2B">
        <w:trPr>
          <w:tblHeader/>
        </w:trPr>
        <w:tc>
          <w:tcPr>
            <w:tcW w:w="3690" w:type="dxa"/>
            <w:vMerge/>
          </w:tcPr>
          <w:p w14:paraId="0B78C520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</w:tcPr>
          <w:p w14:paraId="332F0E4E" w14:textId="3860956B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2F448A39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37775E9" w14:textId="7C9A9CAE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8F3573E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A66B912" w14:textId="253FDFA5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1D6AF53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10B713" w14:textId="4E5EC286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38BB" w:rsidRPr="00623946" w14:paraId="7FD93B5A" w14:textId="77777777" w:rsidTr="00923A2B">
        <w:trPr>
          <w:tblHeader/>
        </w:trPr>
        <w:tc>
          <w:tcPr>
            <w:tcW w:w="3690" w:type="dxa"/>
          </w:tcPr>
          <w:p w14:paraId="4A8E49A1" w14:textId="77777777" w:rsidR="005A38BB" w:rsidRPr="00563EA0" w:rsidRDefault="005A38BB" w:rsidP="005A38B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FAB75F6" w14:textId="5880C115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563E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563E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A38BB" w:rsidRPr="00623946" w14:paraId="55A4CA85" w14:textId="77777777" w:rsidTr="00923A2B">
        <w:tc>
          <w:tcPr>
            <w:tcW w:w="3690" w:type="dxa"/>
          </w:tcPr>
          <w:p w14:paraId="4BC6D57E" w14:textId="77777777" w:rsidR="005A38BB" w:rsidRPr="00563EA0" w:rsidRDefault="005A38BB" w:rsidP="005A38B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58" w:type="dxa"/>
          </w:tcPr>
          <w:p w14:paraId="25F92EE6" w14:textId="0EAA5C00" w:rsidR="005A38BB" w:rsidRPr="00563EA0" w:rsidRDefault="00C02694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</w:t>
            </w:r>
            <w:r w:rsidR="00C960FA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0 </w:t>
            </w:r>
            <w:r w:rsidR="00A07A47"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2.61</w:t>
            </w:r>
          </w:p>
        </w:tc>
        <w:tc>
          <w:tcPr>
            <w:tcW w:w="236" w:type="dxa"/>
          </w:tcPr>
          <w:p w14:paraId="6388E526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CBDA78" w14:textId="3D77329F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2.10 - 3.14</w:t>
            </w:r>
          </w:p>
        </w:tc>
        <w:tc>
          <w:tcPr>
            <w:tcW w:w="236" w:type="dxa"/>
          </w:tcPr>
          <w:p w14:paraId="4888E424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51BE9" w14:textId="0A6AA3DF" w:rsidR="005A38BB" w:rsidRPr="00563EA0" w:rsidRDefault="00C02694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2.10 </w:t>
            </w:r>
            <w:r w:rsidR="00A07A47"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2.40</w:t>
            </w:r>
          </w:p>
        </w:tc>
        <w:tc>
          <w:tcPr>
            <w:tcW w:w="270" w:type="dxa"/>
          </w:tcPr>
          <w:p w14:paraId="472C8386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8945" w14:textId="1D11B84F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2.10 - 2.40</w:t>
            </w:r>
          </w:p>
        </w:tc>
      </w:tr>
      <w:tr w:rsidR="005A38BB" w:rsidRPr="00623946" w14:paraId="4D8BC9F8" w14:textId="77777777" w:rsidTr="00923A2B">
        <w:tc>
          <w:tcPr>
            <w:tcW w:w="3690" w:type="dxa"/>
          </w:tcPr>
          <w:p w14:paraId="2DFA41D6" w14:textId="77777777" w:rsidR="005A38BB" w:rsidRPr="00563EA0" w:rsidRDefault="005A38BB" w:rsidP="005A38B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58" w:type="dxa"/>
          </w:tcPr>
          <w:p w14:paraId="74BC6955" w14:textId="428BA1A7" w:rsidR="005A38BB" w:rsidRPr="00563EA0" w:rsidRDefault="00C02694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 xml:space="preserve">4.00 </w:t>
            </w:r>
            <w:r w:rsidR="00A07A47"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 xml:space="preserve"> 5.00</w:t>
            </w:r>
          </w:p>
        </w:tc>
        <w:tc>
          <w:tcPr>
            <w:tcW w:w="236" w:type="dxa"/>
          </w:tcPr>
          <w:p w14:paraId="7B21E3BA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2A4E87" w14:textId="77F2F424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181389E8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9E3C3C" w14:textId="098D37E4" w:rsidR="005A38BB" w:rsidRPr="00563EA0" w:rsidRDefault="00C02694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4.00</w:t>
            </w:r>
          </w:p>
        </w:tc>
        <w:tc>
          <w:tcPr>
            <w:tcW w:w="270" w:type="dxa"/>
          </w:tcPr>
          <w:p w14:paraId="1179910F" w14:textId="77777777" w:rsidR="005A38BB" w:rsidRPr="00563EA0" w:rsidRDefault="005A38BB" w:rsidP="005A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E95F5" w14:textId="4B79B922" w:rsidR="005A38BB" w:rsidRPr="00563EA0" w:rsidRDefault="005A38BB" w:rsidP="005A3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4.00</w:t>
            </w:r>
          </w:p>
        </w:tc>
      </w:tr>
    </w:tbl>
    <w:p w14:paraId="4750EEF5" w14:textId="77777777" w:rsidR="00DD56AD" w:rsidRPr="00563EA0" w:rsidRDefault="00DD56AD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78BB821" w14:textId="66F7B112" w:rsidR="002575A5" w:rsidRPr="00623946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ข้อสมมติเกี่ยวกับ</w:t>
      </w:r>
      <w:r w:rsidRPr="00CE0D50">
        <w:rPr>
          <w:rFonts w:asciiTheme="majorBidi" w:hAnsiTheme="majorBidi" w:cstheme="majorBidi"/>
          <w:sz w:val="30"/>
          <w:szCs w:val="30"/>
          <w:cs/>
        </w:rPr>
        <w:t>อัตรามรณะในอนาคตถือตามข้อมูลทางสถิติที่เผยแพร่</w:t>
      </w:r>
      <w:r w:rsidRPr="00623946">
        <w:rPr>
          <w:rFonts w:asciiTheme="majorBidi" w:hAnsiTheme="majorBidi" w:cstheme="majorBidi"/>
          <w:sz w:val="30"/>
          <w:szCs w:val="30"/>
          <w:cs/>
        </w:rPr>
        <w:t>ทั่วไปและตารางมรณะ</w:t>
      </w:r>
    </w:p>
    <w:p w14:paraId="4623C000" w14:textId="77777777" w:rsidR="002575A5" w:rsidRPr="00563EA0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64899D22" w14:textId="7A371D18" w:rsidR="002575A5" w:rsidRDefault="002575A5" w:rsidP="00CE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C65C7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A38BB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</w:t>
      </w:r>
      <w:r w:rsidRPr="000A3E9F">
        <w:rPr>
          <w:rFonts w:asciiTheme="majorBidi" w:hAnsiTheme="majorBidi" w:cstheme="majorBidi"/>
          <w:spacing w:val="-2"/>
          <w:sz w:val="30"/>
          <w:szCs w:val="30"/>
          <w:cs/>
        </w:rPr>
        <w:t>ไว้เป็น</w:t>
      </w:r>
      <w:r w:rsidR="00640618" w:rsidRPr="000A3E9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bookmarkStart w:id="8" w:name="_Hlk196480028"/>
      <w:r w:rsidR="0003032E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E81CC3" w:rsidRPr="000A3E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11741" w:rsidRPr="00DF2EE8">
        <w:rPr>
          <w:rFonts w:asciiTheme="majorBidi" w:hAnsiTheme="majorBidi" w:cstheme="majorBidi"/>
          <w:sz w:val="30"/>
          <w:szCs w:val="30"/>
        </w:rPr>
        <w:t>-</w:t>
      </w:r>
      <w:r w:rsidR="00E81CC3" w:rsidRPr="000A3E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A554B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8C59C5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bookmarkEnd w:id="8"/>
      <w:r w:rsid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="00114BED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A38BB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5A38BB" w:rsidRPr="005A38B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5 - 16 </w:t>
      </w:r>
      <w:r w:rsidR="005A38BB" w:rsidRPr="005A38BB">
        <w:rPr>
          <w:rFonts w:asciiTheme="majorBidi" w:hAnsiTheme="majorBidi"/>
          <w:i/>
          <w:iCs/>
          <w:spacing w:val="-2"/>
          <w:sz w:val="30"/>
          <w:szCs w:val="30"/>
          <w:cs/>
        </w:rPr>
        <w:t>ปี</w:t>
      </w:r>
      <w:r w:rsidR="00114BED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5D9661E" w14:textId="77777777" w:rsidR="0010314E" w:rsidRPr="00640618" w:rsidRDefault="0010314E" w:rsidP="00CE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272226F5" w14:textId="77777777" w:rsidR="00563EA0" w:rsidRDefault="00563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AF544DF" w14:textId="07F39830" w:rsidR="002575A5" w:rsidRPr="00E37AB3" w:rsidRDefault="002575A5" w:rsidP="002575A5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E37AB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E5FFDB9" w14:textId="77777777" w:rsidR="002575A5" w:rsidRPr="00EF36B9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  <w:cs/>
        </w:rPr>
      </w:pPr>
    </w:p>
    <w:p w14:paraId="03956C77" w14:textId="4968A004" w:rsidR="004270C5" w:rsidRDefault="004270C5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70C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>โดยถือว่าข้อสมมติอื่น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DCF97F0" w14:textId="77777777" w:rsidR="003969B2" w:rsidRPr="00C226DF" w:rsidRDefault="003969B2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7186BBE" w14:textId="77777777" w:rsidTr="00923A2B">
        <w:trPr>
          <w:trHeight w:val="20"/>
          <w:tblHeader/>
        </w:trPr>
        <w:tc>
          <w:tcPr>
            <w:tcW w:w="3690" w:type="dxa"/>
            <w:vMerge w:val="restart"/>
            <w:vAlign w:val="bottom"/>
          </w:tcPr>
          <w:p w14:paraId="3285C50A" w14:textId="65F02020" w:rsidR="00481D1C" w:rsidRPr="00481D1C" w:rsidRDefault="00481D1C" w:rsidP="00481D1C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373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E4DDA9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1D1C" w:rsidRPr="005C61E7" w14:paraId="0B92CDD2" w14:textId="77777777" w:rsidTr="00923A2B">
        <w:trPr>
          <w:trHeight w:val="20"/>
          <w:tblHeader/>
        </w:trPr>
        <w:tc>
          <w:tcPr>
            <w:tcW w:w="3690" w:type="dxa"/>
            <w:vMerge/>
          </w:tcPr>
          <w:p w14:paraId="7EEA3F92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7B95C570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BC44E34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F8E5BF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A092D" w:rsidRPr="005C61E7" w14:paraId="51C6170F" w14:textId="77777777" w:rsidTr="00923A2B">
        <w:trPr>
          <w:trHeight w:val="20"/>
          <w:tblHeader/>
        </w:trPr>
        <w:tc>
          <w:tcPr>
            <w:tcW w:w="3690" w:type="dxa"/>
          </w:tcPr>
          <w:p w14:paraId="19EEA777" w14:textId="77777777" w:rsidR="00EA092D" w:rsidRPr="00A5219D" w:rsidRDefault="00EA092D" w:rsidP="00EA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739B4037" w14:textId="07A361BB" w:rsidR="00EA092D" w:rsidRPr="00A5219D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3" w:type="dxa"/>
          </w:tcPr>
          <w:p w14:paraId="25FB82D5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CD6DACE" w14:textId="0113EDE4" w:rsidR="00EA092D" w:rsidRPr="00A5219D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1994D7DF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2A40FA" w14:textId="41A35BFD" w:rsidR="00EA092D" w:rsidRPr="00A5219D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360BB526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A31563B" w14:textId="0EB01968" w:rsidR="00EA092D" w:rsidRPr="00A5219D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EA092D" w:rsidRPr="005C61E7" w14:paraId="4482C76B" w14:textId="77777777" w:rsidTr="00923A2B">
        <w:trPr>
          <w:trHeight w:val="20"/>
          <w:tblHeader/>
        </w:trPr>
        <w:tc>
          <w:tcPr>
            <w:tcW w:w="3690" w:type="dxa"/>
          </w:tcPr>
          <w:p w14:paraId="376F7D95" w14:textId="77777777" w:rsidR="00EA092D" w:rsidRPr="00A5219D" w:rsidRDefault="00EA092D" w:rsidP="00EA092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B317C85" w14:textId="1C04D7BC" w:rsidR="00EA092D" w:rsidRPr="00A5219D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A092D" w:rsidRPr="005C61E7" w14:paraId="2A5ABAC2" w14:textId="77777777" w:rsidTr="00923A2B">
        <w:trPr>
          <w:trHeight w:val="20"/>
        </w:trPr>
        <w:tc>
          <w:tcPr>
            <w:tcW w:w="3690" w:type="dxa"/>
          </w:tcPr>
          <w:p w14:paraId="68292A30" w14:textId="2FA727B5" w:rsidR="00EA092D" w:rsidRPr="00A5219D" w:rsidRDefault="00EA092D" w:rsidP="00EA092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0E4456DF" w14:textId="73B52C7B" w:rsidR="00EA092D" w:rsidRPr="00A5219D" w:rsidRDefault="002366DB" w:rsidP="00EA092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(3,899)</w:t>
            </w:r>
          </w:p>
        </w:tc>
        <w:tc>
          <w:tcPr>
            <w:tcW w:w="233" w:type="dxa"/>
            <w:vAlign w:val="center"/>
          </w:tcPr>
          <w:p w14:paraId="6EC55DE9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4B096A0" w14:textId="2FFBF6E9" w:rsidR="00EA092D" w:rsidRPr="00A5219D" w:rsidRDefault="00EA092D" w:rsidP="00EA092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(3,608)</w:t>
            </w:r>
          </w:p>
        </w:tc>
        <w:tc>
          <w:tcPr>
            <w:tcW w:w="236" w:type="dxa"/>
            <w:vAlign w:val="center"/>
          </w:tcPr>
          <w:p w14:paraId="258F5005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FD85C5" w14:textId="33AAC7A2" w:rsidR="00EA092D" w:rsidRPr="00A5219D" w:rsidRDefault="002366DB" w:rsidP="00EA092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36" w:type="dxa"/>
            <w:vAlign w:val="center"/>
          </w:tcPr>
          <w:p w14:paraId="6A0181A6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56D7A827" w14:textId="7372FEDA" w:rsidR="00EA092D" w:rsidRPr="00A5219D" w:rsidRDefault="00EA092D" w:rsidP="00EA09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4,165</w:t>
            </w:r>
          </w:p>
        </w:tc>
      </w:tr>
      <w:tr w:rsidR="00EA092D" w:rsidRPr="005C61E7" w14:paraId="0E1D1490" w14:textId="77777777" w:rsidTr="00923A2B">
        <w:trPr>
          <w:trHeight w:val="20"/>
        </w:trPr>
        <w:tc>
          <w:tcPr>
            <w:tcW w:w="3690" w:type="dxa"/>
          </w:tcPr>
          <w:p w14:paraId="75BB6F1A" w14:textId="23A2E417" w:rsidR="00EA092D" w:rsidRPr="00A5219D" w:rsidRDefault="00EA092D" w:rsidP="00EA092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32A2355A" w14:textId="167681D1" w:rsidR="00EA092D" w:rsidRPr="00A5219D" w:rsidRDefault="002366DB" w:rsidP="00EA092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4,357</w:t>
            </w:r>
          </w:p>
        </w:tc>
        <w:tc>
          <w:tcPr>
            <w:tcW w:w="233" w:type="dxa"/>
          </w:tcPr>
          <w:p w14:paraId="13E58FBF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8C841E4" w14:textId="4D34CA08" w:rsidR="00EA092D" w:rsidRPr="00A5219D" w:rsidRDefault="00EA092D" w:rsidP="00EA092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4,114</w:t>
            </w:r>
          </w:p>
        </w:tc>
        <w:tc>
          <w:tcPr>
            <w:tcW w:w="236" w:type="dxa"/>
          </w:tcPr>
          <w:p w14:paraId="6594A7CF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6A431" w14:textId="65576CCD" w:rsidR="00EA092D" w:rsidRPr="00A5219D" w:rsidRDefault="002366DB" w:rsidP="00EA092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(3,822)</w:t>
            </w:r>
          </w:p>
        </w:tc>
        <w:tc>
          <w:tcPr>
            <w:tcW w:w="236" w:type="dxa"/>
          </w:tcPr>
          <w:p w14:paraId="1B05A62C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C4AC91" w14:textId="4B750F60" w:rsidR="00EA092D" w:rsidRPr="00A5219D" w:rsidRDefault="00EA092D" w:rsidP="00EA09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(3,617)</w:t>
            </w:r>
          </w:p>
        </w:tc>
      </w:tr>
    </w:tbl>
    <w:p w14:paraId="2CD66880" w14:textId="77777777" w:rsidR="00485F29" w:rsidRPr="00C226DF" w:rsidRDefault="00485F29" w:rsidP="00A3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0215463" w14:textId="77777777" w:rsidTr="00923A2B">
        <w:trPr>
          <w:trHeight w:val="20"/>
          <w:tblHeader/>
        </w:trPr>
        <w:tc>
          <w:tcPr>
            <w:tcW w:w="3690" w:type="dxa"/>
            <w:vMerge w:val="restart"/>
            <w:vAlign w:val="bottom"/>
          </w:tcPr>
          <w:p w14:paraId="092E4E9D" w14:textId="19D0D4C6" w:rsidR="00481D1C" w:rsidRPr="00481D1C" w:rsidRDefault="00481D1C" w:rsidP="00B82331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EE54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8A9921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81D1C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81D1C" w:rsidRPr="005C61E7" w14:paraId="6126E6CD" w14:textId="77777777" w:rsidTr="005A3C22">
        <w:trPr>
          <w:trHeight w:val="182"/>
          <w:tblHeader/>
        </w:trPr>
        <w:tc>
          <w:tcPr>
            <w:tcW w:w="3690" w:type="dxa"/>
            <w:vMerge/>
          </w:tcPr>
          <w:p w14:paraId="49AF4C28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65096D7A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5B9BE15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31BE0086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A092D" w:rsidRPr="005C61E7" w14:paraId="1213CEDB" w14:textId="77777777" w:rsidTr="00923A2B">
        <w:trPr>
          <w:trHeight w:val="20"/>
          <w:tblHeader/>
        </w:trPr>
        <w:tc>
          <w:tcPr>
            <w:tcW w:w="3690" w:type="dxa"/>
          </w:tcPr>
          <w:p w14:paraId="2C71234F" w14:textId="77777777" w:rsidR="00EA092D" w:rsidRPr="00A5219D" w:rsidRDefault="00EA092D" w:rsidP="00EA09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0B646991" w14:textId="4CD29863" w:rsidR="00EA092D" w:rsidRPr="00A5219D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3" w:type="dxa"/>
          </w:tcPr>
          <w:p w14:paraId="26328751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B7DE545" w14:textId="45FEC1E7" w:rsidR="00EA092D" w:rsidRPr="00A5219D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27D186C6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C1367" w14:textId="6A478214" w:rsidR="00EA092D" w:rsidRPr="00A5219D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31F1161C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8E9F2C9" w14:textId="0607FA66" w:rsidR="00EA092D" w:rsidRPr="00E37AB3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EA092D" w:rsidRPr="005C61E7" w14:paraId="1488E3C3" w14:textId="77777777" w:rsidTr="00923A2B">
        <w:trPr>
          <w:trHeight w:val="20"/>
          <w:tblHeader/>
        </w:trPr>
        <w:tc>
          <w:tcPr>
            <w:tcW w:w="3690" w:type="dxa"/>
          </w:tcPr>
          <w:p w14:paraId="1CF36620" w14:textId="77777777" w:rsidR="00EA092D" w:rsidRPr="00A5219D" w:rsidRDefault="00EA092D" w:rsidP="00EA092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0A1A6CD" w14:textId="1A0CE6CA" w:rsidR="00EA092D" w:rsidRPr="00A5219D" w:rsidRDefault="00EA092D" w:rsidP="00EA09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A092D" w:rsidRPr="005C61E7" w14:paraId="1B12199C" w14:textId="77777777" w:rsidTr="00923A2B">
        <w:trPr>
          <w:trHeight w:val="20"/>
        </w:trPr>
        <w:tc>
          <w:tcPr>
            <w:tcW w:w="3690" w:type="dxa"/>
          </w:tcPr>
          <w:p w14:paraId="629668C9" w14:textId="20824BFF" w:rsidR="00EA092D" w:rsidRPr="00A5219D" w:rsidRDefault="00EA092D" w:rsidP="00EA092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3F3EC2A8" w14:textId="048D646E" w:rsidR="00EA092D" w:rsidRPr="00A5219D" w:rsidRDefault="002366DB" w:rsidP="00EA092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(1,343)</w:t>
            </w:r>
          </w:p>
        </w:tc>
        <w:tc>
          <w:tcPr>
            <w:tcW w:w="233" w:type="dxa"/>
            <w:vAlign w:val="center"/>
          </w:tcPr>
          <w:p w14:paraId="65BE867D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93A52FC" w14:textId="72DF3BDF" w:rsidR="00EA092D" w:rsidRPr="00A5219D" w:rsidRDefault="00EA092D" w:rsidP="00EA092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(1,578)</w:t>
            </w:r>
          </w:p>
        </w:tc>
        <w:tc>
          <w:tcPr>
            <w:tcW w:w="236" w:type="dxa"/>
            <w:vAlign w:val="center"/>
          </w:tcPr>
          <w:p w14:paraId="2D8E64C4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ABC772A" w14:textId="2FA316F9" w:rsidR="00EA092D" w:rsidRPr="00A5219D" w:rsidRDefault="002366DB" w:rsidP="00EA092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1,516</w:t>
            </w:r>
          </w:p>
        </w:tc>
        <w:tc>
          <w:tcPr>
            <w:tcW w:w="236" w:type="dxa"/>
            <w:vAlign w:val="center"/>
          </w:tcPr>
          <w:p w14:paraId="3B34566F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61E4A16F" w14:textId="2981B0D9" w:rsidR="00EA092D" w:rsidRPr="00A5219D" w:rsidRDefault="00EA092D" w:rsidP="00EA09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</w:tr>
      <w:tr w:rsidR="00EA092D" w:rsidRPr="005C61E7" w14:paraId="26E8C80A" w14:textId="77777777" w:rsidTr="00923A2B">
        <w:trPr>
          <w:trHeight w:val="20"/>
        </w:trPr>
        <w:tc>
          <w:tcPr>
            <w:tcW w:w="3690" w:type="dxa"/>
          </w:tcPr>
          <w:p w14:paraId="206D39EF" w14:textId="39F1F872" w:rsidR="00EA092D" w:rsidRPr="00A5219D" w:rsidRDefault="00EA092D" w:rsidP="00EA092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19544B83" w14:textId="21B46498" w:rsidR="00EA092D" w:rsidRPr="00A5219D" w:rsidRDefault="002366DB" w:rsidP="00EA092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1,914</w:t>
            </w:r>
          </w:p>
        </w:tc>
        <w:tc>
          <w:tcPr>
            <w:tcW w:w="233" w:type="dxa"/>
          </w:tcPr>
          <w:p w14:paraId="51E19138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58CE6C3" w14:textId="5F4CF3E7" w:rsidR="00EA092D" w:rsidRPr="00A5219D" w:rsidRDefault="00EA092D" w:rsidP="00EA092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2,032</w:t>
            </w:r>
          </w:p>
        </w:tc>
        <w:tc>
          <w:tcPr>
            <w:tcW w:w="236" w:type="dxa"/>
          </w:tcPr>
          <w:p w14:paraId="197DA361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1803B" w14:textId="1656A5C1" w:rsidR="00EA092D" w:rsidRPr="00A5219D" w:rsidRDefault="002366DB" w:rsidP="00EA092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(1,701)</w:t>
            </w:r>
          </w:p>
        </w:tc>
        <w:tc>
          <w:tcPr>
            <w:tcW w:w="236" w:type="dxa"/>
          </w:tcPr>
          <w:p w14:paraId="62D10F8E" w14:textId="77777777" w:rsidR="00EA092D" w:rsidRPr="00A5219D" w:rsidRDefault="00EA092D" w:rsidP="00EA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4E964D" w14:textId="5BC09502" w:rsidR="00EA092D" w:rsidRPr="00A5219D" w:rsidRDefault="00EA092D" w:rsidP="00EA09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(1,810)</w:t>
            </w:r>
          </w:p>
        </w:tc>
      </w:tr>
    </w:tbl>
    <w:p w14:paraId="6071EF77" w14:textId="4BFCF44E" w:rsidR="00923A2B" w:rsidRDefault="00923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</w:p>
    <w:p w14:paraId="512DF293" w14:textId="60663D64" w:rsidR="000345CF" w:rsidRPr="00502CB1" w:rsidRDefault="000345CF" w:rsidP="0050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14"/>
          <w:szCs w:val="14"/>
          <w:lang w:val="th-TH"/>
        </w:rPr>
      </w:pPr>
    </w:p>
    <w:p w14:paraId="2B548A8B" w14:textId="56B43A67" w:rsidR="0068387C" w:rsidRDefault="0068387C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/>
          <w:sz w:val="30"/>
          <w:szCs w:val="30"/>
          <w:u w:val="none"/>
          <w:cs/>
          <w:lang w:val="en-US"/>
        </w:rPr>
        <w:t>สำรอง</w:t>
      </w:r>
      <w:r w:rsidR="00221DF6">
        <w:rPr>
          <w:rFonts w:ascii="Angsana New" w:hAnsi="Angsana New" w:hint="cs"/>
          <w:sz w:val="30"/>
          <w:szCs w:val="30"/>
          <w:u w:val="none"/>
          <w:cs/>
          <w:lang w:val="en-US"/>
        </w:rPr>
        <w:t>ตามกฎหมาย</w:t>
      </w:r>
    </w:p>
    <w:p w14:paraId="38CC1C23" w14:textId="77777777" w:rsidR="0068387C" w:rsidRPr="007A526A" w:rsidRDefault="0068387C" w:rsidP="0022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14"/>
          <w:szCs w:val="14"/>
          <w:cs/>
          <w:lang w:val="th-TH"/>
        </w:rPr>
      </w:pPr>
    </w:p>
    <w:p w14:paraId="09604622" w14:textId="37FBB544" w:rsidR="0068387C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114BED">
        <w:rPr>
          <w:rFonts w:asciiTheme="majorBidi" w:hAnsiTheme="majorBidi" w:cstheme="majorBidi"/>
          <w:sz w:val="30"/>
          <w:szCs w:val="30"/>
        </w:rPr>
        <w:t>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="00114BED">
        <w:rPr>
          <w:rFonts w:asciiTheme="majorBidi" w:hAnsiTheme="majorBidi" w:cstheme="majorBidi"/>
          <w:sz w:val="30"/>
          <w:szCs w:val="30"/>
        </w:rPr>
        <w:t>)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114BED">
        <w:rPr>
          <w:rFonts w:asciiTheme="majorBidi" w:hAnsiTheme="majorBidi" w:cstheme="majorBidi"/>
          <w:sz w:val="30"/>
          <w:szCs w:val="30"/>
        </w:rPr>
        <w:t>(</w:t>
      </w:r>
      <w:r w:rsidRPr="00623946">
        <w:rPr>
          <w:rFonts w:asciiTheme="majorBidi" w:hAnsiTheme="majorBidi" w:cstheme="majorBidi"/>
          <w:sz w:val="30"/>
          <w:szCs w:val="30"/>
          <w:cs/>
        </w:rPr>
        <w:t>ถ้ามี</w:t>
      </w:r>
      <w:r w:rsidR="00114BED">
        <w:rPr>
          <w:rFonts w:asciiTheme="majorBidi" w:hAnsiTheme="majorBidi" w:cstheme="majorBidi"/>
          <w:sz w:val="30"/>
          <w:szCs w:val="30"/>
        </w:rPr>
        <w:t>)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C226DF">
        <w:rPr>
          <w:rFonts w:asciiTheme="majorBidi" w:hAnsiTheme="majorBidi" w:cstheme="majorBidi"/>
          <w:sz w:val="30"/>
          <w:szCs w:val="30"/>
        </w:rPr>
        <w:br/>
      </w:r>
      <w:r w:rsidR="00E519E8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E519E8">
        <w:rPr>
          <w:rFonts w:asciiTheme="majorBidi" w:hAnsiTheme="majorBidi" w:cstheme="majorBidi"/>
          <w:sz w:val="30"/>
          <w:szCs w:val="30"/>
        </w:rPr>
        <w:t>256</w:t>
      </w:r>
      <w:r w:rsidR="00CF4C7F">
        <w:rPr>
          <w:rFonts w:asciiTheme="majorBidi" w:hAnsiTheme="majorBidi" w:cstheme="majorBidi"/>
          <w:sz w:val="30"/>
          <w:szCs w:val="30"/>
        </w:rPr>
        <w:t>8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E519E8">
        <w:rPr>
          <w:rFonts w:asciiTheme="majorBidi" w:hAnsiTheme="majorBidi" w:cstheme="majorBidi" w:hint="cs"/>
          <w:sz w:val="30"/>
          <w:szCs w:val="30"/>
          <w:cs/>
        </w:rPr>
        <w:t>บริษัทจัดสรรเงินทุนสำรองตาม</w:t>
      </w:r>
      <w:r w:rsidR="00E519E8" w:rsidRPr="00622F2D">
        <w:rPr>
          <w:rFonts w:asciiTheme="majorBidi" w:hAnsiTheme="majorBidi" w:cstheme="majorBidi" w:hint="cs"/>
          <w:sz w:val="30"/>
          <w:szCs w:val="30"/>
          <w:cs/>
        </w:rPr>
        <w:t xml:space="preserve">กฎหมายเป็นจำนวนเงิน </w:t>
      </w:r>
      <w:r w:rsidR="000F23BF">
        <w:rPr>
          <w:rFonts w:asciiTheme="majorBidi" w:hAnsiTheme="majorBidi" w:cstheme="majorBidi"/>
          <w:sz w:val="30"/>
          <w:szCs w:val="30"/>
        </w:rPr>
        <w:t>1.31</w:t>
      </w:r>
      <w:r w:rsidR="00E519E8" w:rsidRPr="00622F2D">
        <w:rPr>
          <w:rFonts w:asciiTheme="majorBidi" w:hAnsiTheme="majorBidi" w:cstheme="majorBidi"/>
          <w:sz w:val="30"/>
          <w:szCs w:val="30"/>
        </w:rPr>
        <w:t xml:space="preserve"> </w:t>
      </w:r>
      <w:r w:rsidR="00E519E8" w:rsidRPr="00622F2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14BE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19E8" w:rsidRPr="00622F2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F4C7F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F4C7F" w:rsidRPr="00CF4C7F">
        <w:rPr>
          <w:rFonts w:asciiTheme="majorBidi" w:hAnsiTheme="majorBidi" w:cstheme="majorBidi"/>
          <w:i/>
          <w:iCs/>
          <w:sz w:val="30"/>
          <w:szCs w:val="30"/>
        </w:rPr>
        <w:t>1.73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19E8" w:rsidRPr="00E519E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114BE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57B5840" w14:textId="2180A3F4" w:rsidR="00874211" w:rsidRPr="00874211" w:rsidRDefault="00874211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14"/>
          <w:szCs w:val="14"/>
        </w:rPr>
      </w:pP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 w:rsidR="00502CB1">
        <w:rPr>
          <w:rFonts w:ascii="Angsana New" w:hAnsi="Angsana New"/>
          <w:b/>
          <w:bCs/>
          <w:sz w:val="14"/>
          <w:szCs w:val="14"/>
        </w:rPr>
        <w:br/>
      </w:r>
      <w:r w:rsidR="00502CB1"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  <w:r>
        <w:rPr>
          <w:rFonts w:ascii="Angsana New" w:hAnsi="Angsana New"/>
          <w:b/>
          <w:bCs/>
          <w:sz w:val="14"/>
          <w:szCs w:val="14"/>
        </w:rPr>
        <w:br/>
      </w:r>
    </w:p>
    <w:p w14:paraId="3741DC6D" w14:textId="05C8B5D9" w:rsidR="004B2201" w:rsidRDefault="00F40460" w:rsidP="00F4046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Theme="majorBidi" w:hAnsiTheme="majorBidi"/>
          <w:sz w:val="30"/>
          <w:szCs w:val="30"/>
          <w:u w:val="none"/>
        </w:rPr>
      </w:pPr>
      <w:r w:rsidRPr="00F4046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ส่วน</w:t>
      </w:r>
      <w:r w:rsidRPr="00F40460">
        <w:rPr>
          <w:rFonts w:asciiTheme="majorBidi" w:hAnsiTheme="majorBidi" w:hint="cs"/>
          <w:sz w:val="30"/>
          <w:szCs w:val="30"/>
          <w:u w:val="none"/>
          <w:cs/>
        </w:rPr>
        <w:t>งานดำเนินงาน</w:t>
      </w:r>
      <w:r w:rsidR="003B4EA9">
        <w:rPr>
          <w:rFonts w:asciiTheme="majorBidi" w:hAnsiTheme="majorBidi" w:hint="cs"/>
          <w:sz w:val="30"/>
          <w:szCs w:val="30"/>
          <w:u w:val="none"/>
          <w:cs/>
        </w:rPr>
        <w:t>และการจำแนกรายได้</w:t>
      </w:r>
    </w:p>
    <w:p w14:paraId="2A0FD844" w14:textId="3CE8653F" w:rsidR="003D68FC" w:rsidRPr="00874211" w:rsidRDefault="003D68FC" w:rsidP="003D68FC">
      <w:pPr>
        <w:rPr>
          <w:rFonts w:asciiTheme="majorBidi" w:hAnsiTheme="majorBidi" w:cstheme="majorBidi"/>
          <w:sz w:val="14"/>
          <w:szCs w:val="14"/>
          <w:lang w:val="x-none" w:eastAsia="x-none"/>
        </w:rPr>
      </w:pPr>
    </w:p>
    <w:p w14:paraId="65E3DDF9" w14:textId="7D1F82C8" w:rsidR="003D68FC" w:rsidRPr="00DB1E46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9" w:name="_Hlk91453573"/>
      <w:r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>มีส่วนงานที่รายงาน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</w:t>
      </w:r>
      <w:r w:rsidR="00D0152E">
        <w:rPr>
          <w:rFonts w:ascii="Angsana New" w:hAnsi="Angsana New"/>
          <w:sz w:val="30"/>
          <w:szCs w:val="30"/>
          <w:cs/>
        </w:rPr>
        <w:br/>
      </w:r>
      <w:r w:rsidRPr="00EB6C16">
        <w:rPr>
          <w:rFonts w:ascii="Angsana New" w:hAnsi="Angsana New" w:hint="cs"/>
          <w:sz w:val="30"/>
          <w:szCs w:val="30"/>
          <w:cs/>
        </w:rPr>
        <w:t>ซึ่ง</w:t>
      </w:r>
      <w:r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</w:t>
      </w:r>
      <w:r w:rsidRPr="003D68FC">
        <w:rPr>
          <w:rFonts w:ascii="Angsana New" w:hAnsi="Angsana New"/>
          <w:sz w:val="30"/>
          <w:szCs w:val="30"/>
          <w:cs/>
        </w:rPr>
        <w:t>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</w:p>
    <w:p w14:paraId="1064A552" w14:textId="564CA7D4" w:rsidR="003D68FC" w:rsidRPr="00DB1E46" w:rsidRDefault="003D68FC">
      <w:pPr>
        <w:pStyle w:val="ListParagraph"/>
        <w:numPr>
          <w:ilvl w:val="0"/>
          <w:numId w:val="1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ผลิตและจำหน่ายกาวซึ่งใช้ในอุตสาหกรรมประเภทต่าง</w:t>
      </w:r>
      <w:r w:rsidR="00A34A96"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/>
          <w:sz w:val="30"/>
          <w:szCs w:val="30"/>
          <w:cs/>
        </w:rPr>
        <w:t>ๆ</w:t>
      </w:r>
    </w:p>
    <w:p w14:paraId="0026FB28" w14:textId="1A6BB4F7" w:rsidR="003D68FC" w:rsidRDefault="003D68FC">
      <w:pPr>
        <w:pStyle w:val="ListParagraph"/>
        <w:numPr>
          <w:ilvl w:val="0"/>
          <w:numId w:val="1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</w:t>
      </w:r>
      <w:r>
        <w:rPr>
          <w:rFonts w:ascii="Angsana New" w:hAnsi="Angsana New" w:hint="cs"/>
          <w:sz w:val="30"/>
          <w:szCs w:val="30"/>
          <w:cs/>
        </w:rPr>
        <w:t>ฉลากที่มีกาวในตัว</w:t>
      </w:r>
    </w:p>
    <w:p w14:paraId="39676AA9" w14:textId="77777777" w:rsidR="00DD56AD" w:rsidRPr="008F3E5E" w:rsidRDefault="00DD56AD">
      <w:pPr>
        <w:pStyle w:val="ListParagraph"/>
        <w:numPr>
          <w:ilvl w:val="0"/>
          <w:numId w:val="1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8F3E5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F3E5E">
        <w:rPr>
          <w:rFonts w:ascii="Angsana New" w:hAnsi="Angsana New"/>
          <w:sz w:val="30"/>
          <w:szCs w:val="30"/>
        </w:rPr>
        <w:t xml:space="preserve">3 </w:t>
      </w:r>
      <w:r w:rsidRPr="008F3E5E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Pr="008F3E5E">
        <w:rPr>
          <w:rFonts w:ascii="Angsana New" w:hAnsi="Angsana New"/>
          <w:sz w:val="30"/>
          <w:szCs w:val="30"/>
          <w:cs/>
        </w:rPr>
        <w:t>ผลิตภัณฑ์</w:t>
      </w:r>
      <w:r w:rsidRPr="008F3E5E">
        <w:rPr>
          <w:rFonts w:ascii="Angsana New" w:hAnsi="Angsana New" w:hint="cs"/>
          <w:sz w:val="30"/>
          <w:szCs w:val="30"/>
          <w:cs/>
        </w:rPr>
        <w:t>เพื่อสุขภาพ</w:t>
      </w:r>
    </w:p>
    <w:p w14:paraId="727DE221" w14:textId="77777777" w:rsidR="003D68FC" w:rsidRPr="00C226DF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A85E55" w14:textId="134FD660" w:rsidR="004B2201" w:rsidRPr="003B7A7B" w:rsidRDefault="003D68FC" w:rsidP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 w:rsidR="00EF43A1">
        <w:rPr>
          <w:rFonts w:ascii="Angsana New" w:hAnsi="Angsana New" w:hint="cs"/>
          <w:sz w:val="30"/>
          <w:szCs w:val="30"/>
          <w:cs/>
        </w:rPr>
        <w:t>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F43A1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 w:rsidR="00114BED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EBITDA</w:t>
      </w:r>
      <w:r w:rsidR="00114BE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  <w:bookmarkEnd w:id="9"/>
    </w:p>
    <w:p w14:paraId="5675E3FF" w14:textId="77777777" w:rsidR="00DE1932" w:rsidRPr="00B60BCC" w:rsidRDefault="00DE1932" w:rsidP="004B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72EAA70" w14:textId="77777777"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EB002E">
          <w:head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7B43A1E" w14:textId="77777777" w:rsidR="003D68FC" w:rsidRDefault="003D68FC" w:rsidP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0385ED2" w14:textId="77777777" w:rsidR="004B2201" w:rsidRPr="004B2201" w:rsidRDefault="004B2201" w:rsidP="004B2201">
      <w:pPr>
        <w:rPr>
          <w:cs/>
          <w:lang w:eastAsia="x-none"/>
        </w:rPr>
      </w:pPr>
    </w:p>
    <w:tbl>
      <w:tblPr>
        <w:tblW w:w="141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0D7C38" w:rsidRPr="00756E6F" w14:paraId="73830506" w14:textId="77777777" w:rsidTr="00D92376">
        <w:trPr>
          <w:cantSplit/>
          <w:trHeight w:val="99"/>
          <w:tblHeader/>
        </w:trPr>
        <w:tc>
          <w:tcPr>
            <w:tcW w:w="3510" w:type="dxa"/>
          </w:tcPr>
          <w:p w14:paraId="72AF9C15" w14:textId="77777777" w:rsidR="000D7C38" w:rsidRPr="00756E6F" w:rsidRDefault="000D7C38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bookmarkStart w:id="10" w:name="_Hlk8678005"/>
          </w:p>
        </w:tc>
        <w:tc>
          <w:tcPr>
            <w:tcW w:w="1620" w:type="dxa"/>
            <w:gridSpan w:val="3"/>
          </w:tcPr>
          <w:p w14:paraId="5603B907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67DE34DB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29EA44D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2B1209A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08D974" w14:textId="5CCE125A" w:rsidR="000D7C38" w:rsidRPr="00756E6F" w:rsidRDefault="00DD56AD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bookmarkStart w:id="11" w:name="_Hlk190372427"/>
            <w:r w:rsidRPr="00745F02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  <w:bookmarkEnd w:id="11"/>
          </w:p>
        </w:tc>
        <w:tc>
          <w:tcPr>
            <w:tcW w:w="180" w:type="dxa"/>
          </w:tcPr>
          <w:p w14:paraId="648B212A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88422FF" w14:textId="142CABE3" w:rsidR="000D7C38" w:rsidRPr="00756E6F" w:rsidRDefault="00DD56AD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</w:t>
            </w:r>
            <w:r w:rsidR="000D7C38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อื่น</w:t>
            </w:r>
            <w:r w:rsidR="004D01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 w:rsidR="000D7C38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103F693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BB3BE30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6994308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5164C88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CF4C7F" w:rsidRPr="00756E6F" w14:paraId="10C26127" w14:textId="77777777" w:rsidTr="005842F0">
        <w:trPr>
          <w:cantSplit/>
          <w:trHeight w:val="302"/>
        </w:trPr>
        <w:tc>
          <w:tcPr>
            <w:tcW w:w="3510" w:type="dxa"/>
          </w:tcPr>
          <w:p w14:paraId="0464AEB2" w14:textId="19643EE2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4F608B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258E8B5A" w14:textId="6EE8A3DA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884C75F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8E172E2" w14:textId="31FD8CDB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C012D1C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2C38F5" w14:textId="291C9DFF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F91C1CE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4DB85" w14:textId="18B76E2A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7</w:t>
            </w:r>
          </w:p>
        </w:tc>
        <w:tc>
          <w:tcPr>
            <w:tcW w:w="180" w:type="dxa"/>
          </w:tcPr>
          <w:p w14:paraId="0C265570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A84E2E" w14:textId="0C7CF221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4CBFFCC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20FAB7" w14:textId="2A5F132E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7</w:t>
            </w:r>
          </w:p>
        </w:tc>
        <w:tc>
          <w:tcPr>
            <w:tcW w:w="180" w:type="dxa"/>
          </w:tcPr>
          <w:p w14:paraId="193F34DF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DC0231" w14:textId="18941F19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B4CC79A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922274" w14:textId="28DB04C3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7</w:t>
            </w:r>
          </w:p>
        </w:tc>
        <w:tc>
          <w:tcPr>
            <w:tcW w:w="180" w:type="dxa"/>
          </w:tcPr>
          <w:p w14:paraId="6040AF3B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8F4446" w14:textId="53503FF4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0F3B031B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5F2D5D5" w14:textId="7EABD2D0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7</w:t>
            </w:r>
          </w:p>
        </w:tc>
        <w:tc>
          <w:tcPr>
            <w:tcW w:w="180" w:type="dxa"/>
          </w:tcPr>
          <w:p w14:paraId="300240F8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18335D8" w14:textId="1BB95CE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01B591D0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A79315" w14:textId="44516BA5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7</w:t>
            </w:r>
          </w:p>
        </w:tc>
      </w:tr>
      <w:tr w:rsidR="00CF4C7F" w:rsidRPr="00756E6F" w14:paraId="7335B9FA" w14:textId="77777777" w:rsidTr="00D92376">
        <w:trPr>
          <w:cantSplit/>
          <w:trHeight w:val="302"/>
        </w:trPr>
        <w:tc>
          <w:tcPr>
            <w:tcW w:w="3510" w:type="dxa"/>
          </w:tcPr>
          <w:p w14:paraId="0C15DB74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3D90B327" w14:textId="1BE5444A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CF4C7F" w:rsidRPr="00756E6F" w14:paraId="515C4B15" w14:textId="77777777" w:rsidTr="00D92376">
        <w:trPr>
          <w:cantSplit/>
          <w:trHeight w:val="302"/>
        </w:trPr>
        <w:tc>
          <w:tcPr>
            <w:tcW w:w="3510" w:type="dxa"/>
          </w:tcPr>
          <w:p w14:paraId="6F2CB1B7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0AAAA1A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4C5B38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25460E3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15D3BB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68A306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342DAD8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6D27D1D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416A9EA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4812A75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46AA0A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F60BCF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2FFDA9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2300CD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E2B274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E50141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6DF0DB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1BDDE05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BFB4533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519A9822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32CB2BB1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757E8E3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28E2029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1749A9C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CF4C7F" w:rsidRPr="00612F48" w14:paraId="355AF300" w14:textId="77777777" w:rsidTr="00255FD7">
        <w:trPr>
          <w:cantSplit/>
          <w:trHeight w:val="302"/>
        </w:trPr>
        <w:tc>
          <w:tcPr>
            <w:tcW w:w="3510" w:type="dxa"/>
          </w:tcPr>
          <w:p w14:paraId="5CB93A7F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905FA1F" w14:textId="5C08E4CC" w:rsidR="00CF4C7F" w:rsidRPr="00756E6F" w:rsidRDefault="00405AAD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116,616</w:t>
            </w:r>
          </w:p>
        </w:tc>
        <w:tc>
          <w:tcPr>
            <w:tcW w:w="178" w:type="dxa"/>
            <w:vAlign w:val="bottom"/>
          </w:tcPr>
          <w:p w14:paraId="055944E4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CB49932" w14:textId="3D618251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115,129</w:t>
            </w:r>
          </w:p>
        </w:tc>
        <w:tc>
          <w:tcPr>
            <w:tcW w:w="180" w:type="dxa"/>
            <w:vAlign w:val="bottom"/>
          </w:tcPr>
          <w:p w14:paraId="4766001C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1F100F" w14:textId="174925DD" w:rsidR="00CF4C7F" w:rsidRPr="00EA7BEE" w:rsidRDefault="00111BD3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190,586</w:t>
            </w:r>
          </w:p>
        </w:tc>
        <w:tc>
          <w:tcPr>
            <w:tcW w:w="180" w:type="dxa"/>
          </w:tcPr>
          <w:p w14:paraId="55B7D9C7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2A8854" w14:textId="6CE25378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226,886</w:t>
            </w:r>
          </w:p>
        </w:tc>
        <w:tc>
          <w:tcPr>
            <w:tcW w:w="180" w:type="dxa"/>
          </w:tcPr>
          <w:p w14:paraId="3FBCBA9C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64FC013" w14:textId="3EEEE50B" w:rsidR="00CF4C7F" w:rsidRPr="00756E6F" w:rsidRDefault="000E0D34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105,840</w:t>
            </w:r>
          </w:p>
        </w:tc>
        <w:tc>
          <w:tcPr>
            <w:tcW w:w="180" w:type="dxa"/>
          </w:tcPr>
          <w:p w14:paraId="7C8864BA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8D2CE2" w14:textId="053F4FA3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85,201</w:t>
            </w:r>
          </w:p>
        </w:tc>
        <w:tc>
          <w:tcPr>
            <w:tcW w:w="180" w:type="dxa"/>
          </w:tcPr>
          <w:p w14:paraId="1DFF9094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5A3343" w14:textId="79AB6140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6D85B4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7AF27AD" w14:textId="076BF315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1F728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C3952B" w14:textId="745DF821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3E7214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BAB52D6" w14:textId="62D14AFB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95D966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C1E90E" w14:textId="3C7F9446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413,042</w:t>
            </w:r>
          </w:p>
        </w:tc>
        <w:tc>
          <w:tcPr>
            <w:tcW w:w="178" w:type="dxa"/>
          </w:tcPr>
          <w:p w14:paraId="7316B778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895A53" w14:textId="4299AC66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427,216</w:t>
            </w:r>
          </w:p>
        </w:tc>
      </w:tr>
      <w:tr w:rsidR="00CF4C7F" w:rsidRPr="00612F48" w14:paraId="3F4B58EB" w14:textId="77777777" w:rsidTr="00255FD7">
        <w:trPr>
          <w:cantSplit/>
          <w:trHeight w:val="302"/>
        </w:trPr>
        <w:tc>
          <w:tcPr>
            <w:tcW w:w="3510" w:type="dxa"/>
          </w:tcPr>
          <w:p w14:paraId="7D292076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2DCF4A6D" w14:textId="0F97908C" w:rsidR="00CF4C7F" w:rsidRPr="00756E6F" w:rsidRDefault="00405AAD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77,600</w:t>
            </w:r>
          </w:p>
        </w:tc>
        <w:tc>
          <w:tcPr>
            <w:tcW w:w="178" w:type="dxa"/>
            <w:vAlign w:val="bottom"/>
          </w:tcPr>
          <w:p w14:paraId="0466FF4F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E5D26A7" w14:textId="51E0C44D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76,909</w:t>
            </w:r>
          </w:p>
        </w:tc>
        <w:tc>
          <w:tcPr>
            <w:tcW w:w="180" w:type="dxa"/>
            <w:vAlign w:val="bottom"/>
          </w:tcPr>
          <w:p w14:paraId="56A0D445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FC41CA" w14:textId="7B0234A2" w:rsidR="00CF4C7F" w:rsidRPr="00EA7BEE" w:rsidRDefault="00111BD3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22,633</w:t>
            </w:r>
          </w:p>
        </w:tc>
        <w:tc>
          <w:tcPr>
            <w:tcW w:w="180" w:type="dxa"/>
          </w:tcPr>
          <w:p w14:paraId="5274E3B5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0845F" w14:textId="0ED712CF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33,460</w:t>
            </w:r>
          </w:p>
        </w:tc>
        <w:tc>
          <w:tcPr>
            <w:tcW w:w="180" w:type="dxa"/>
          </w:tcPr>
          <w:p w14:paraId="50F326BF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B225F5B" w14:textId="6DD5B986" w:rsidR="00CF4C7F" w:rsidRPr="00756E6F" w:rsidRDefault="000E0D34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B0E41A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D2B7C34" w14:textId="44D11CFA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478</w:t>
            </w:r>
          </w:p>
        </w:tc>
        <w:tc>
          <w:tcPr>
            <w:tcW w:w="180" w:type="dxa"/>
          </w:tcPr>
          <w:p w14:paraId="3848D106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87B004" w14:textId="78445DFC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26,915</w:t>
            </w:r>
          </w:p>
        </w:tc>
        <w:tc>
          <w:tcPr>
            <w:tcW w:w="180" w:type="dxa"/>
          </w:tcPr>
          <w:p w14:paraId="5C78655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D3A26E" w14:textId="1E1A5302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33,737</w:t>
            </w:r>
          </w:p>
        </w:tc>
        <w:tc>
          <w:tcPr>
            <w:tcW w:w="180" w:type="dxa"/>
          </w:tcPr>
          <w:p w14:paraId="7F0B0CCE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5F7398A" w14:textId="5404F942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6742F7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C80E3C9" w14:textId="4AE80281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F58A1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CE804B0" w14:textId="7E527174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127,148</w:t>
            </w:r>
          </w:p>
        </w:tc>
        <w:tc>
          <w:tcPr>
            <w:tcW w:w="178" w:type="dxa"/>
          </w:tcPr>
          <w:p w14:paraId="5C08928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FE92C0A" w14:textId="34F7BEC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144,584</w:t>
            </w:r>
          </w:p>
        </w:tc>
      </w:tr>
      <w:tr w:rsidR="00CF4C7F" w:rsidRPr="00612F48" w14:paraId="4D3BC56E" w14:textId="77777777" w:rsidTr="00255FD7">
        <w:trPr>
          <w:cantSplit/>
          <w:trHeight w:val="302"/>
        </w:trPr>
        <w:tc>
          <w:tcPr>
            <w:tcW w:w="3510" w:type="dxa"/>
          </w:tcPr>
          <w:p w14:paraId="489F0EAE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190304DA" w14:textId="76C1EF64" w:rsidR="00CF4C7F" w:rsidRPr="00756E6F" w:rsidRDefault="00405AAD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55,777</w:t>
            </w:r>
          </w:p>
        </w:tc>
        <w:tc>
          <w:tcPr>
            <w:tcW w:w="178" w:type="dxa"/>
            <w:vAlign w:val="bottom"/>
          </w:tcPr>
          <w:p w14:paraId="23DDD84B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0BF7876" w14:textId="09C222E6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42,895</w:t>
            </w:r>
          </w:p>
        </w:tc>
        <w:tc>
          <w:tcPr>
            <w:tcW w:w="180" w:type="dxa"/>
            <w:vAlign w:val="bottom"/>
          </w:tcPr>
          <w:p w14:paraId="1C7CF7B9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38382C" w14:textId="2A6D11E5" w:rsidR="00CF4C7F" w:rsidRPr="00EA7BEE" w:rsidRDefault="00111BD3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4,473</w:t>
            </w:r>
          </w:p>
        </w:tc>
        <w:tc>
          <w:tcPr>
            <w:tcW w:w="180" w:type="dxa"/>
          </w:tcPr>
          <w:p w14:paraId="64CF99CB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E83A" w14:textId="57C9F2A0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8,027</w:t>
            </w:r>
          </w:p>
        </w:tc>
        <w:tc>
          <w:tcPr>
            <w:tcW w:w="180" w:type="dxa"/>
          </w:tcPr>
          <w:p w14:paraId="7A18B216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074FEF7" w14:textId="3B3B446A" w:rsidR="00CF4C7F" w:rsidRPr="00756E6F" w:rsidRDefault="000E0D34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65FEB4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E92957" w14:textId="41A3F704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E3C24E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5A1D9B1" w14:textId="71D69510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292D58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BD8533" w14:textId="5D66548D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D5AA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F308FF5" w14:textId="5DDB28C6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50F827F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F0E0979" w14:textId="5694B8F0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8E177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E25EB2B" w14:textId="106BD84E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60,250</w:t>
            </w:r>
          </w:p>
        </w:tc>
        <w:tc>
          <w:tcPr>
            <w:tcW w:w="178" w:type="dxa"/>
          </w:tcPr>
          <w:p w14:paraId="3FBBB566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F2AEFBC" w14:textId="0CA5ADE4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50,922</w:t>
            </w:r>
          </w:p>
        </w:tc>
      </w:tr>
      <w:tr w:rsidR="00CF4C7F" w:rsidRPr="00612F48" w14:paraId="49175C14" w14:textId="77777777" w:rsidTr="00255FD7">
        <w:trPr>
          <w:cantSplit/>
          <w:trHeight w:val="302"/>
        </w:trPr>
        <w:tc>
          <w:tcPr>
            <w:tcW w:w="3510" w:type="dxa"/>
          </w:tcPr>
          <w:p w14:paraId="0911E767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EE7171D" w14:textId="45B38D39" w:rsidR="00CF4C7F" w:rsidRPr="00756E6F" w:rsidRDefault="00405AAD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13,914</w:t>
            </w:r>
          </w:p>
        </w:tc>
        <w:tc>
          <w:tcPr>
            <w:tcW w:w="178" w:type="dxa"/>
            <w:vAlign w:val="bottom"/>
          </w:tcPr>
          <w:p w14:paraId="526E6BF5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306739" w14:textId="579D641E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14,689</w:t>
            </w:r>
          </w:p>
        </w:tc>
        <w:tc>
          <w:tcPr>
            <w:tcW w:w="180" w:type="dxa"/>
            <w:vAlign w:val="bottom"/>
          </w:tcPr>
          <w:p w14:paraId="68F4F203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F5441E" w14:textId="355444B3" w:rsidR="00CF4C7F" w:rsidRPr="00EA7BEE" w:rsidRDefault="00111BD3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43035F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0E53080" w14:textId="05145C44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8261F0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BF3F9F3" w14:textId="6BBC5E5D" w:rsidR="00CF4C7F" w:rsidRPr="00756E6F" w:rsidRDefault="000E0D34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C896E0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0E0AD" w14:textId="4DBD4993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C80366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0371C86" w14:textId="50218537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4E0A8F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F7ED89" w14:textId="102A8D4C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607597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68BED03" w14:textId="3BB81EEE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1046B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48310" w14:textId="4B15B013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CE55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6FC84B2" w14:textId="305AD9F2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13,914</w:t>
            </w:r>
          </w:p>
        </w:tc>
        <w:tc>
          <w:tcPr>
            <w:tcW w:w="178" w:type="dxa"/>
          </w:tcPr>
          <w:p w14:paraId="607B7721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B961E5A" w14:textId="44989DB6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14,689</w:t>
            </w:r>
          </w:p>
        </w:tc>
      </w:tr>
      <w:tr w:rsidR="00CF4C7F" w:rsidRPr="00612F48" w14:paraId="315D4881" w14:textId="77777777" w:rsidTr="00255FD7">
        <w:trPr>
          <w:cantSplit/>
          <w:trHeight w:val="302"/>
        </w:trPr>
        <w:tc>
          <w:tcPr>
            <w:tcW w:w="3510" w:type="dxa"/>
          </w:tcPr>
          <w:p w14:paraId="201277E9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F8EF477" w14:textId="5A1574DB" w:rsidR="00CF4C7F" w:rsidRPr="00756E6F" w:rsidRDefault="00405AAD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263,907</w:t>
            </w:r>
          </w:p>
        </w:tc>
        <w:tc>
          <w:tcPr>
            <w:tcW w:w="178" w:type="dxa"/>
            <w:vAlign w:val="bottom"/>
          </w:tcPr>
          <w:p w14:paraId="2A457CBB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6CEE361" w14:textId="7DDF95FB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249,622</w:t>
            </w:r>
          </w:p>
        </w:tc>
        <w:tc>
          <w:tcPr>
            <w:tcW w:w="180" w:type="dxa"/>
            <w:vAlign w:val="bottom"/>
          </w:tcPr>
          <w:p w14:paraId="09F5EB17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A488595" w14:textId="6DDA6F45" w:rsidR="00CF4C7F" w:rsidRPr="00EA7BEE" w:rsidRDefault="00111BD3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217,692</w:t>
            </w:r>
          </w:p>
        </w:tc>
        <w:tc>
          <w:tcPr>
            <w:tcW w:w="180" w:type="dxa"/>
          </w:tcPr>
          <w:p w14:paraId="0B396FC3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5813C05" w14:textId="646B9631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268,373</w:t>
            </w:r>
          </w:p>
        </w:tc>
        <w:tc>
          <w:tcPr>
            <w:tcW w:w="180" w:type="dxa"/>
          </w:tcPr>
          <w:p w14:paraId="39E85DCA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262DD49" w14:textId="6E275F2C" w:rsidR="00CF4C7F" w:rsidRPr="00756E6F" w:rsidRDefault="0098140B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105,840</w:t>
            </w:r>
          </w:p>
        </w:tc>
        <w:tc>
          <w:tcPr>
            <w:tcW w:w="180" w:type="dxa"/>
          </w:tcPr>
          <w:p w14:paraId="45CFF743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64D9297" w14:textId="0AF0E89B" w:rsidR="00CF4C7F" w:rsidRPr="00756E6F" w:rsidRDefault="00CE5BB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85,679</w:t>
            </w:r>
          </w:p>
        </w:tc>
        <w:tc>
          <w:tcPr>
            <w:tcW w:w="180" w:type="dxa"/>
          </w:tcPr>
          <w:p w14:paraId="78FD8F1B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268005C" w14:textId="3E9B20BA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26,915</w:t>
            </w:r>
          </w:p>
        </w:tc>
        <w:tc>
          <w:tcPr>
            <w:tcW w:w="180" w:type="dxa"/>
          </w:tcPr>
          <w:p w14:paraId="5AE2A582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3F44F22" w14:textId="650DFF46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33,737</w:t>
            </w:r>
          </w:p>
        </w:tc>
        <w:tc>
          <w:tcPr>
            <w:tcW w:w="180" w:type="dxa"/>
          </w:tcPr>
          <w:p w14:paraId="0E8C9C34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35129FE" w14:textId="218752A0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C4CA78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67982539" w14:textId="79F542A3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D8EE6C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673F8298" w14:textId="7C15D8E3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614,354</w:t>
            </w:r>
          </w:p>
        </w:tc>
        <w:tc>
          <w:tcPr>
            <w:tcW w:w="178" w:type="dxa"/>
          </w:tcPr>
          <w:p w14:paraId="0A81E78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349ACAA7" w14:textId="426ED774" w:rsidR="00CF4C7F" w:rsidRPr="00612F48" w:rsidRDefault="00601EF1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637,411</w:t>
            </w:r>
          </w:p>
        </w:tc>
      </w:tr>
      <w:tr w:rsidR="00CF4C7F" w:rsidRPr="00612F48" w14:paraId="088E335B" w14:textId="77777777" w:rsidTr="00255FD7">
        <w:trPr>
          <w:cantSplit/>
          <w:trHeight w:val="302"/>
        </w:trPr>
        <w:tc>
          <w:tcPr>
            <w:tcW w:w="3510" w:type="dxa"/>
          </w:tcPr>
          <w:p w14:paraId="62B33C8D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1126D633" w14:textId="762D23CB" w:rsidR="00CF4C7F" w:rsidRPr="00756E6F" w:rsidRDefault="00405AAD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299,074</w:t>
            </w:r>
          </w:p>
        </w:tc>
        <w:tc>
          <w:tcPr>
            <w:tcW w:w="178" w:type="dxa"/>
            <w:vAlign w:val="bottom"/>
          </w:tcPr>
          <w:p w14:paraId="19F4285D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6BD365A" w14:textId="0E8802AA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303,410</w:t>
            </w:r>
          </w:p>
        </w:tc>
        <w:tc>
          <w:tcPr>
            <w:tcW w:w="180" w:type="dxa"/>
            <w:vAlign w:val="bottom"/>
          </w:tcPr>
          <w:p w14:paraId="63DAE7DF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FE334C" w14:textId="0FC6253B" w:rsidR="00CF4C7F" w:rsidRPr="00EA7BEE" w:rsidRDefault="00111BD3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543,656</w:t>
            </w:r>
          </w:p>
        </w:tc>
        <w:tc>
          <w:tcPr>
            <w:tcW w:w="180" w:type="dxa"/>
          </w:tcPr>
          <w:p w14:paraId="3602C9EB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091803" w14:textId="25E8BF59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565,637</w:t>
            </w:r>
          </w:p>
        </w:tc>
        <w:tc>
          <w:tcPr>
            <w:tcW w:w="180" w:type="dxa"/>
          </w:tcPr>
          <w:p w14:paraId="0BEAE430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D40C8A6" w14:textId="6F13DEA2" w:rsidR="00CF4C7F" w:rsidRPr="00756E6F" w:rsidRDefault="0098140B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579,624</w:t>
            </w:r>
          </w:p>
        </w:tc>
        <w:tc>
          <w:tcPr>
            <w:tcW w:w="180" w:type="dxa"/>
          </w:tcPr>
          <w:p w14:paraId="495E5F85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4835BA4" w14:textId="5270CD6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615,080</w:t>
            </w:r>
          </w:p>
        </w:tc>
        <w:tc>
          <w:tcPr>
            <w:tcW w:w="180" w:type="dxa"/>
          </w:tcPr>
          <w:p w14:paraId="7E5F72BF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EC2173A" w14:textId="604356EF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1E01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DFDB767" w14:textId="58AD6FE0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71D25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E9F5156" w14:textId="5F798683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002225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D2A8702" w14:textId="13CA2CAD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A3FF3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9C44C21" w14:textId="4BD82C82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1,422,354</w:t>
            </w:r>
          </w:p>
        </w:tc>
        <w:tc>
          <w:tcPr>
            <w:tcW w:w="178" w:type="dxa"/>
          </w:tcPr>
          <w:p w14:paraId="0AA97BB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FABF6B" w14:textId="085DC033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1,484,127</w:t>
            </w:r>
          </w:p>
        </w:tc>
      </w:tr>
      <w:tr w:rsidR="00CF4C7F" w:rsidRPr="00612F48" w14:paraId="58FF7710" w14:textId="77777777" w:rsidTr="00255FD7">
        <w:trPr>
          <w:cantSplit/>
          <w:trHeight w:val="302"/>
        </w:trPr>
        <w:tc>
          <w:tcPr>
            <w:tcW w:w="3510" w:type="dxa"/>
          </w:tcPr>
          <w:p w14:paraId="5254E879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674F90" w14:textId="7191BBC6" w:rsidR="00CF4C7F" w:rsidRPr="00756E6F" w:rsidRDefault="00405AAD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24,912</w:t>
            </w:r>
          </w:p>
        </w:tc>
        <w:tc>
          <w:tcPr>
            <w:tcW w:w="178" w:type="dxa"/>
            <w:vAlign w:val="bottom"/>
          </w:tcPr>
          <w:p w14:paraId="7C640679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45954E2" w14:textId="762FF493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16,243</w:t>
            </w:r>
          </w:p>
        </w:tc>
        <w:tc>
          <w:tcPr>
            <w:tcW w:w="180" w:type="dxa"/>
            <w:vAlign w:val="bottom"/>
          </w:tcPr>
          <w:p w14:paraId="121A1E92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F1390EC" w14:textId="2AD267F8" w:rsidR="00CF4C7F" w:rsidRPr="00EA7BEE" w:rsidRDefault="00111BD3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56,976</w:t>
            </w:r>
          </w:p>
        </w:tc>
        <w:tc>
          <w:tcPr>
            <w:tcW w:w="180" w:type="dxa"/>
          </w:tcPr>
          <w:p w14:paraId="7CAB64F4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64CDFD2" w14:textId="6EDFA305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38,454</w:t>
            </w:r>
          </w:p>
        </w:tc>
        <w:tc>
          <w:tcPr>
            <w:tcW w:w="180" w:type="dxa"/>
          </w:tcPr>
          <w:p w14:paraId="5E336CCE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5E1FBCA" w14:textId="6850D3F3" w:rsidR="00CF4C7F" w:rsidRPr="00756E6F" w:rsidRDefault="0098140B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85763B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015AD66" w14:textId="1AB02013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A9CE30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F57E0C0" w14:textId="126B0716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56135E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631F362" w14:textId="5ABF57FB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2E8B7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8B6A6E6" w14:textId="2B06B59E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(81,888)</w:t>
            </w:r>
          </w:p>
        </w:tc>
        <w:tc>
          <w:tcPr>
            <w:tcW w:w="178" w:type="dxa"/>
          </w:tcPr>
          <w:p w14:paraId="622D871D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7A56145" w14:textId="579DA558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(54,697)</w:t>
            </w:r>
          </w:p>
        </w:tc>
        <w:tc>
          <w:tcPr>
            <w:tcW w:w="180" w:type="dxa"/>
          </w:tcPr>
          <w:p w14:paraId="6E913F9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541BEE0" w14:textId="3F30587C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47F9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CE003D3" w14:textId="7ECB70CF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F4C7F" w:rsidRPr="00612F48" w14:paraId="62369546" w14:textId="77777777" w:rsidTr="00255FD7">
        <w:trPr>
          <w:cantSplit/>
          <w:trHeight w:val="302"/>
        </w:trPr>
        <w:tc>
          <w:tcPr>
            <w:tcW w:w="3510" w:type="dxa"/>
          </w:tcPr>
          <w:p w14:paraId="5B87909B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36472" w14:textId="42BD5CC4" w:rsidR="00CF4C7F" w:rsidRPr="00756E6F" w:rsidRDefault="00405AAD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587,893</w:t>
            </w:r>
          </w:p>
        </w:tc>
        <w:tc>
          <w:tcPr>
            <w:tcW w:w="178" w:type="dxa"/>
            <w:vAlign w:val="bottom"/>
          </w:tcPr>
          <w:p w14:paraId="34F156F6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1E46D" w14:textId="65E66B55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569,275</w:t>
            </w:r>
          </w:p>
        </w:tc>
        <w:tc>
          <w:tcPr>
            <w:tcW w:w="180" w:type="dxa"/>
            <w:vAlign w:val="bottom"/>
          </w:tcPr>
          <w:p w14:paraId="42C4E0E5" w14:textId="77777777" w:rsidR="00CF4C7F" w:rsidRPr="00612F48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F48CFB" w14:textId="5C18E1B8" w:rsidR="00CF4C7F" w:rsidRPr="00612F48" w:rsidRDefault="00111BD3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818,324</w:t>
            </w:r>
          </w:p>
        </w:tc>
        <w:tc>
          <w:tcPr>
            <w:tcW w:w="180" w:type="dxa"/>
          </w:tcPr>
          <w:p w14:paraId="61D14037" w14:textId="77777777" w:rsidR="00CF4C7F" w:rsidRPr="00612F48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995F50" w14:textId="3B1EFEBE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872,464</w:t>
            </w:r>
          </w:p>
        </w:tc>
        <w:tc>
          <w:tcPr>
            <w:tcW w:w="180" w:type="dxa"/>
          </w:tcPr>
          <w:p w14:paraId="1DEA5808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3FE7D3" w14:textId="7A79570D" w:rsidR="00CF4C7F" w:rsidRPr="00612F48" w:rsidRDefault="0098140B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685,464</w:t>
            </w:r>
          </w:p>
        </w:tc>
        <w:tc>
          <w:tcPr>
            <w:tcW w:w="180" w:type="dxa"/>
          </w:tcPr>
          <w:p w14:paraId="28AD56FB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EEA00C" w14:textId="61625F76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</w:t>
            </w:r>
            <w:r w:rsidR="00CE5BB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00,759</w:t>
            </w:r>
          </w:p>
        </w:tc>
        <w:tc>
          <w:tcPr>
            <w:tcW w:w="180" w:type="dxa"/>
          </w:tcPr>
          <w:p w14:paraId="097E9D11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C4B33" w14:textId="60889F8E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26,915</w:t>
            </w:r>
          </w:p>
        </w:tc>
        <w:tc>
          <w:tcPr>
            <w:tcW w:w="180" w:type="dxa"/>
          </w:tcPr>
          <w:p w14:paraId="44BDBBF1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FF347" w14:textId="66104706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33,737</w:t>
            </w:r>
          </w:p>
        </w:tc>
        <w:tc>
          <w:tcPr>
            <w:tcW w:w="180" w:type="dxa"/>
          </w:tcPr>
          <w:p w14:paraId="5384C5C1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7A36A96" w14:textId="60A25253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(81,888)</w:t>
            </w:r>
          </w:p>
        </w:tc>
        <w:tc>
          <w:tcPr>
            <w:tcW w:w="178" w:type="dxa"/>
          </w:tcPr>
          <w:p w14:paraId="433CBE6E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C6255CF" w14:textId="1BA830B1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(54,697)</w:t>
            </w:r>
          </w:p>
        </w:tc>
        <w:tc>
          <w:tcPr>
            <w:tcW w:w="180" w:type="dxa"/>
          </w:tcPr>
          <w:p w14:paraId="3382A37E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C6E294" w14:textId="2B9F653F" w:rsidR="00CF4C7F" w:rsidRPr="00612F48" w:rsidRDefault="001F5910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2,036,708</w:t>
            </w:r>
          </w:p>
        </w:tc>
        <w:tc>
          <w:tcPr>
            <w:tcW w:w="178" w:type="dxa"/>
          </w:tcPr>
          <w:p w14:paraId="29EF1E62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6D6E8A" w14:textId="7074562D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2,1</w:t>
            </w:r>
            <w:r w:rsidR="00601EF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21,538</w:t>
            </w:r>
          </w:p>
        </w:tc>
      </w:tr>
      <w:tr w:rsidR="00CF4C7F" w:rsidRPr="00612F48" w14:paraId="08FD457F" w14:textId="77777777" w:rsidTr="00255FD7">
        <w:trPr>
          <w:cantSplit/>
        </w:trPr>
        <w:tc>
          <w:tcPr>
            <w:tcW w:w="3510" w:type="dxa"/>
          </w:tcPr>
          <w:p w14:paraId="630982E8" w14:textId="77777777" w:rsidR="00CF4C7F" w:rsidRPr="00756E6F" w:rsidRDefault="00CF4C7F" w:rsidP="00CF4C7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EEFEE5F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98A886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5C85F9D0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CD984D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C587F7D" w14:textId="77777777" w:rsidR="00CF4C7F" w:rsidRPr="00EA7BEE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1FBD1F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EA71884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B645A05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DE3208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E3229EF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57F852D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824D08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60F2A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49FD88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9036D4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94367C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5FB1A3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D29DB31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9CAC283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950204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397B38E8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42F3DF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E9298D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F4C7F" w:rsidRPr="00612F48" w14:paraId="2049CCB3" w14:textId="77777777" w:rsidTr="00255FD7">
        <w:trPr>
          <w:cantSplit/>
        </w:trPr>
        <w:tc>
          <w:tcPr>
            <w:tcW w:w="3510" w:type="dxa"/>
          </w:tcPr>
          <w:p w14:paraId="3E640E3E" w14:textId="5397DA4D" w:rsidR="00CF4C7F" w:rsidRPr="00756E6F" w:rsidRDefault="00CF4C7F" w:rsidP="00CF4C7F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F832F46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6B9669A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1A1D114" w14:textId="77777777" w:rsidR="00CF4C7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DEA969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15DD04" w14:textId="77777777" w:rsidR="00CF4C7F" w:rsidRPr="00EA7BEE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5CC9AF3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613478" w14:textId="77777777" w:rsidR="00CF4C7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26B16B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7116D5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D85D5BA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650D39" w14:textId="77777777" w:rsidR="00CF4C7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B91695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A4019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ADCA3F6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8B0C7A" w14:textId="77777777" w:rsidR="00CF4C7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A6A84AE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70D151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A1ADC8E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38BFC0B" w14:textId="77777777" w:rsidR="00CF4C7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C50FE47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A3799D2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214F7AF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96EF215" w14:textId="77777777" w:rsidR="00CF4C7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F4C7F" w:rsidRPr="00612F48" w14:paraId="0F6B97E8" w14:textId="77777777" w:rsidTr="00255FD7">
        <w:trPr>
          <w:cantSplit/>
        </w:trPr>
        <w:tc>
          <w:tcPr>
            <w:tcW w:w="3510" w:type="dxa"/>
          </w:tcPr>
          <w:p w14:paraId="775FDC32" w14:textId="78DA1C38" w:rsidR="00CF4C7F" w:rsidRPr="00756E6F" w:rsidRDefault="00CF4C7F" w:rsidP="00CF4C7F">
            <w:pPr>
              <w:shd w:val="clear" w:color="auto" w:fill="FFFFFF"/>
              <w:spacing w:line="240" w:lineRule="auto"/>
              <w:ind w:left="227"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338F59CF" w14:textId="4D8C27E5" w:rsidR="00CF4C7F" w:rsidRPr="00756E6F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121,618</w:t>
            </w:r>
          </w:p>
        </w:tc>
        <w:tc>
          <w:tcPr>
            <w:tcW w:w="178" w:type="dxa"/>
            <w:vAlign w:val="bottom"/>
          </w:tcPr>
          <w:p w14:paraId="1D75268E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54CC96" w14:textId="34337EEC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96,294</w:t>
            </w:r>
          </w:p>
        </w:tc>
        <w:tc>
          <w:tcPr>
            <w:tcW w:w="180" w:type="dxa"/>
            <w:vAlign w:val="bottom"/>
          </w:tcPr>
          <w:p w14:paraId="7A395667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B4AB4D" w14:textId="066C8616" w:rsidR="00CF4C7F" w:rsidRPr="00EA7BEE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114,54</w:t>
            </w:r>
            <w:r w:rsidR="007D5D72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21C6272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F96F1B" w14:textId="695AD1EA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98,313</w:t>
            </w:r>
          </w:p>
        </w:tc>
        <w:tc>
          <w:tcPr>
            <w:tcW w:w="180" w:type="dxa"/>
          </w:tcPr>
          <w:p w14:paraId="3D28216C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796F211" w14:textId="60A95AC7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188,384</w:t>
            </w:r>
          </w:p>
        </w:tc>
        <w:tc>
          <w:tcPr>
            <w:tcW w:w="180" w:type="dxa"/>
            <w:vAlign w:val="center"/>
          </w:tcPr>
          <w:p w14:paraId="04D15B1C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A0E7FB" w14:textId="130FF2DD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205,089</w:t>
            </w:r>
          </w:p>
        </w:tc>
        <w:tc>
          <w:tcPr>
            <w:tcW w:w="180" w:type="dxa"/>
          </w:tcPr>
          <w:p w14:paraId="2DF08BD6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03149C4" w14:textId="6F0DACAB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186</w:t>
            </w:r>
          </w:p>
        </w:tc>
        <w:tc>
          <w:tcPr>
            <w:tcW w:w="180" w:type="dxa"/>
            <w:vAlign w:val="center"/>
          </w:tcPr>
          <w:p w14:paraId="7DE7A071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310C1" w14:textId="1B687D5A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123</w:t>
            </w:r>
          </w:p>
        </w:tc>
        <w:tc>
          <w:tcPr>
            <w:tcW w:w="180" w:type="dxa"/>
          </w:tcPr>
          <w:p w14:paraId="22A68E2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AA890C3" w14:textId="72AF747D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(52,59</w:t>
            </w:r>
            <w:r w:rsidR="007D5D7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FC668D2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9B03447" w14:textId="7CCB6F8F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(32,312)</w:t>
            </w:r>
          </w:p>
        </w:tc>
        <w:tc>
          <w:tcPr>
            <w:tcW w:w="180" w:type="dxa"/>
          </w:tcPr>
          <w:p w14:paraId="57D26886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E00C9A0" w14:textId="1B3E5991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372,142</w:t>
            </w:r>
          </w:p>
        </w:tc>
        <w:tc>
          <w:tcPr>
            <w:tcW w:w="178" w:type="dxa"/>
          </w:tcPr>
          <w:p w14:paraId="3F43DD03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982866C" w14:textId="6A88C261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367,507</w:t>
            </w:r>
          </w:p>
        </w:tc>
      </w:tr>
      <w:tr w:rsidR="00CF4C7F" w:rsidRPr="00612F48" w14:paraId="24F1E91F" w14:textId="77777777" w:rsidTr="00255FD7">
        <w:trPr>
          <w:cantSplit/>
        </w:trPr>
        <w:tc>
          <w:tcPr>
            <w:tcW w:w="3510" w:type="dxa"/>
          </w:tcPr>
          <w:p w14:paraId="2DAF5B60" w14:textId="1B81BB03" w:rsidR="00CF4C7F" w:rsidRPr="00756E6F" w:rsidRDefault="00CF4C7F" w:rsidP="00CF4C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sz w:val="22"/>
                <w:szCs w:val="22"/>
              </w:rPr>
              <w:t>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3B513F47" w14:textId="0C2F6311" w:rsidR="00CF4C7F" w:rsidRPr="00756E6F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100,396</w:t>
            </w:r>
          </w:p>
        </w:tc>
        <w:tc>
          <w:tcPr>
            <w:tcW w:w="178" w:type="dxa"/>
            <w:vAlign w:val="bottom"/>
          </w:tcPr>
          <w:p w14:paraId="36F5529F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6F70B4" w14:textId="23734289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70,492</w:t>
            </w:r>
          </w:p>
        </w:tc>
        <w:tc>
          <w:tcPr>
            <w:tcW w:w="180" w:type="dxa"/>
            <w:vAlign w:val="bottom"/>
          </w:tcPr>
          <w:p w14:paraId="5A43AC84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3E18FE" w14:textId="4EA62F06" w:rsidR="00CF4C7F" w:rsidRPr="00EA7BEE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77,</w:t>
            </w:r>
            <w:r w:rsidR="00030DE2">
              <w:rPr>
                <w:rFonts w:asciiTheme="majorBidi" w:hAnsiTheme="majorBidi" w:cstheme="majorBidi"/>
                <w:szCs w:val="22"/>
                <w:lang w:val="en-US" w:bidi="th-TH"/>
              </w:rPr>
              <w:t>386</w:t>
            </w:r>
          </w:p>
        </w:tc>
        <w:tc>
          <w:tcPr>
            <w:tcW w:w="180" w:type="dxa"/>
          </w:tcPr>
          <w:p w14:paraId="7651CEB1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B735769" w14:textId="4D6AC04E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58,178</w:t>
            </w:r>
          </w:p>
        </w:tc>
        <w:tc>
          <w:tcPr>
            <w:tcW w:w="180" w:type="dxa"/>
          </w:tcPr>
          <w:p w14:paraId="52ED1B67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412A76" w14:textId="31DF55F6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147,759</w:t>
            </w:r>
          </w:p>
        </w:tc>
        <w:tc>
          <w:tcPr>
            <w:tcW w:w="180" w:type="dxa"/>
            <w:vAlign w:val="center"/>
          </w:tcPr>
          <w:p w14:paraId="7806EE38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EDD633" w14:textId="124C01CB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158,759</w:t>
            </w:r>
          </w:p>
        </w:tc>
        <w:tc>
          <w:tcPr>
            <w:tcW w:w="180" w:type="dxa"/>
          </w:tcPr>
          <w:p w14:paraId="0B3F461C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716303" w14:textId="33514F37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(1,418)</w:t>
            </w:r>
          </w:p>
        </w:tc>
        <w:tc>
          <w:tcPr>
            <w:tcW w:w="180" w:type="dxa"/>
            <w:vAlign w:val="center"/>
          </w:tcPr>
          <w:p w14:paraId="39F01E77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BCD93CC" w14:textId="438E38B5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(1,633)</w:t>
            </w:r>
          </w:p>
        </w:tc>
        <w:tc>
          <w:tcPr>
            <w:tcW w:w="180" w:type="dxa"/>
          </w:tcPr>
          <w:p w14:paraId="28ABC76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0DD9DD" w14:textId="1DE7C214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(60,647)</w:t>
            </w:r>
          </w:p>
        </w:tc>
        <w:tc>
          <w:tcPr>
            <w:tcW w:w="178" w:type="dxa"/>
          </w:tcPr>
          <w:p w14:paraId="6B6BE181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4B6F31F" w14:textId="0D850A4D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(43,561)</w:t>
            </w:r>
          </w:p>
        </w:tc>
        <w:tc>
          <w:tcPr>
            <w:tcW w:w="180" w:type="dxa"/>
          </w:tcPr>
          <w:p w14:paraId="1999BD6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4341F" w14:textId="0E05857D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263,476</w:t>
            </w:r>
          </w:p>
        </w:tc>
        <w:tc>
          <w:tcPr>
            <w:tcW w:w="178" w:type="dxa"/>
          </w:tcPr>
          <w:p w14:paraId="4E504DF8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9CC1295" w14:textId="647F1E30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242,235</w:t>
            </w:r>
          </w:p>
        </w:tc>
      </w:tr>
      <w:tr w:rsidR="00CF4C7F" w:rsidRPr="00612F48" w14:paraId="7C6EC30D" w14:textId="77777777" w:rsidTr="00255FD7">
        <w:trPr>
          <w:cantSplit/>
        </w:trPr>
        <w:tc>
          <w:tcPr>
            <w:tcW w:w="3510" w:type="dxa"/>
          </w:tcPr>
          <w:p w14:paraId="6F892200" w14:textId="77777777" w:rsidR="00CF4C7F" w:rsidRPr="00756E6F" w:rsidRDefault="00CF4C7F" w:rsidP="00CF4C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AEA4EBC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9DB8281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52A3A3F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096340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3131FF" w14:textId="77777777" w:rsidR="00CF4C7F" w:rsidRPr="00EA7BEE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57A968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0AAA87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3CEA16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ED04C4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CA492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A27F4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F9CBF2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E11ADC6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445AE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5F03F7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C27E43C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6BB2E7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BB3157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760C63F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6A2519A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C215E4F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72BBC9C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3EFAA8D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F4C7F" w:rsidRPr="00612F48" w14:paraId="0DB357B2" w14:textId="77777777" w:rsidTr="00255FD7">
        <w:trPr>
          <w:cantSplit/>
        </w:trPr>
        <w:tc>
          <w:tcPr>
            <w:tcW w:w="3510" w:type="dxa"/>
          </w:tcPr>
          <w:p w14:paraId="403DD623" w14:textId="39A4DA2D" w:rsidR="00CF4C7F" w:rsidRPr="00756E6F" w:rsidRDefault="00CF4C7F" w:rsidP="00CF4C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สินทรัพย์ส่วนงาน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F4CE5D7" w14:textId="264C19F0" w:rsidR="00CF4C7F" w:rsidRPr="00756E6F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1,970,840</w:t>
            </w:r>
          </w:p>
        </w:tc>
        <w:tc>
          <w:tcPr>
            <w:tcW w:w="178" w:type="dxa"/>
            <w:vAlign w:val="bottom"/>
          </w:tcPr>
          <w:p w14:paraId="641A3CE0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D9E3A0F" w14:textId="159B6494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1,770,952</w:t>
            </w:r>
          </w:p>
        </w:tc>
        <w:tc>
          <w:tcPr>
            <w:tcW w:w="180" w:type="dxa"/>
            <w:vAlign w:val="bottom"/>
          </w:tcPr>
          <w:p w14:paraId="1A2645BE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94E39E7" w14:textId="03F57B5B" w:rsidR="00CF4C7F" w:rsidRPr="00EA7BEE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1,543,456</w:t>
            </w:r>
          </w:p>
        </w:tc>
        <w:tc>
          <w:tcPr>
            <w:tcW w:w="180" w:type="dxa"/>
          </w:tcPr>
          <w:p w14:paraId="59102F61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CF67B9F" w14:textId="6E52A5CE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1,624,243</w:t>
            </w:r>
          </w:p>
        </w:tc>
        <w:tc>
          <w:tcPr>
            <w:tcW w:w="180" w:type="dxa"/>
          </w:tcPr>
          <w:p w14:paraId="76F1655D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CAA27D" w14:textId="6D87EB7B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</w:t>
            </w:r>
            <w:r w:rsidR="006F6173">
              <w:rPr>
                <w:rFonts w:ascii="Angsana New" w:hAnsi="Angsana New" w:cs="Angsana New"/>
                <w:szCs w:val="22"/>
                <w:lang w:val="en-US" w:bidi="th-TH"/>
              </w:rPr>
              <w:t>258,689</w:t>
            </w:r>
          </w:p>
        </w:tc>
        <w:tc>
          <w:tcPr>
            <w:tcW w:w="180" w:type="dxa"/>
            <w:vAlign w:val="bottom"/>
          </w:tcPr>
          <w:p w14:paraId="69C85911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60DE234" w14:textId="18FA316F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1,272,889</w:t>
            </w:r>
          </w:p>
        </w:tc>
        <w:tc>
          <w:tcPr>
            <w:tcW w:w="180" w:type="dxa"/>
          </w:tcPr>
          <w:p w14:paraId="1DABB67D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84ABD4" w14:textId="10342577" w:rsidR="00CF4C7F" w:rsidRPr="00612F48" w:rsidRDefault="00214AA3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16,766</w:t>
            </w:r>
          </w:p>
        </w:tc>
        <w:tc>
          <w:tcPr>
            <w:tcW w:w="180" w:type="dxa"/>
            <w:vAlign w:val="bottom"/>
          </w:tcPr>
          <w:p w14:paraId="7FC0DCB9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4E096F3" w14:textId="39E602CA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21,478</w:t>
            </w:r>
          </w:p>
        </w:tc>
        <w:tc>
          <w:tcPr>
            <w:tcW w:w="180" w:type="dxa"/>
          </w:tcPr>
          <w:p w14:paraId="570BB7ED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79BDC28" w14:textId="55FD5A55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6F6173">
              <w:rPr>
                <w:rFonts w:asciiTheme="majorBidi" w:hAnsiTheme="majorBidi" w:cstheme="majorBidi"/>
                <w:szCs w:val="22"/>
                <w:lang w:val="en-US" w:bidi="th-TH"/>
              </w:rPr>
              <w:t>1,583,476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159DB4D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3EDAAF" w14:textId="55F6C5C9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(1,425,400)</w:t>
            </w:r>
          </w:p>
        </w:tc>
        <w:tc>
          <w:tcPr>
            <w:tcW w:w="180" w:type="dxa"/>
          </w:tcPr>
          <w:p w14:paraId="095850E2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239165" w14:textId="4DE0A61B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3,206,275</w:t>
            </w:r>
          </w:p>
        </w:tc>
        <w:tc>
          <w:tcPr>
            <w:tcW w:w="178" w:type="dxa"/>
          </w:tcPr>
          <w:p w14:paraId="1B8D9860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1B55B2" w14:textId="1006EAAC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3,264,162</w:t>
            </w:r>
          </w:p>
        </w:tc>
      </w:tr>
      <w:tr w:rsidR="00CF4C7F" w:rsidRPr="00612F48" w14:paraId="793AC919" w14:textId="77777777" w:rsidTr="00255FD7">
        <w:trPr>
          <w:cantSplit/>
        </w:trPr>
        <w:tc>
          <w:tcPr>
            <w:tcW w:w="3510" w:type="dxa"/>
          </w:tcPr>
          <w:p w14:paraId="34380CD3" w14:textId="0452D0C9" w:rsidR="00CF4C7F" w:rsidRPr="00756E6F" w:rsidRDefault="00CF4C7F" w:rsidP="00CF4C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6550C73A" w14:textId="124CB465" w:rsidR="00CF4C7F" w:rsidRPr="00756E6F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582,133</w:t>
            </w:r>
          </w:p>
        </w:tc>
        <w:tc>
          <w:tcPr>
            <w:tcW w:w="178" w:type="dxa"/>
            <w:vAlign w:val="bottom"/>
          </w:tcPr>
          <w:p w14:paraId="66F7EE55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07F3328" w14:textId="73DD1093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441,353</w:t>
            </w:r>
          </w:p>
        </w:tc>
        <w:tc>
          <w:tcPr>
            <w:tcW w:w="180" w:type="dxa"/>
            <w:vAlign w:val="bottom"/>
          </w:tcPr>
          <w:p w14:paraId="3ADA5E2C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5B9340" w14:textId="1008DD95" w:rsidR="00CF4C7F" w:rsidRPr="00EA7BEE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493,777</w:t>
            </w:r>
          </w:p>
        </w:tc>
        <w:tc>
          <w:tcPr>
            <w:tcW w:w="180" w:type="dxa"/>
          </w:tcPr>
          <w:p w14:paraId="622CF336" w14:textId="77777777" w:rsidR="00CF4C7F" w:rsidRPr="00756E6F" w:rsidRDefault="00CF4C7F" w:rsidP="00CF4C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7B4D35" w14:textId="377CE775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586,014</w:t>
            </w:r>
          </w:p>
        </w:tc>
        <w:tc>
          <w:tcPr>
            <w:tcW w:w="180" w:type="dxa"/>
          </w:tcPr>
          <w:p w14:paraId="224DEE5B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BDD587" w14:textId="4E184F3A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489,990</w:t>
            </w:r>
          </w:p>
        </w:tc>
        <w:tc>
          <w:tcPr>
            <w:tcW w:w="180" w:type="dxa"/>
            <w:vAlign w:val="bottom"/>
          </w:tcPr>
          <w:p w14:paraId="67B565EC" w14:textId="77777777" w:rsidR="00CF4C7F" w:rsidRPr="00756E6F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13EC52" w14:textId="33FA4285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550,164</w:t>
            </w:r>
          </w:p>
        </w:tc>
        <w:tc>
          <w:tcPr>
            <w:tcW w:w="180" w:type="dxa"/>
          </w:tcPr>
          <w:p w14:paraId="585DDA9B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985DD4" w14:textId="4FE14108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13,106</w:t>
            </w:r>
          </w:p>
        </w:tc>
        <w:tc>
          <w:tcPr>
            <w:tcW w:w="180" w:type="dxa"/>
            <w:vAlign w:val="bottom"/>
          </w:tcPr>
          <w:p w14:paraId="2754489D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7726428" w14:textId="20071870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16,399</w:t>
            </w:r>
          </w:p>
        </w:tc>
        <w:tc>
          <w:tcPr>
            <w:tcW w:w="180" w:type="dxa"/>
          </w:tcPr>
          <w:p w14:paraId="2A794A6B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28B654" w14:textId="322CBBFF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(17,380)</w:t>
            </w:r>
          </w:p>
        </w:tc>
        <w:tc>
          <w:tcPr>
            <w:tcW w:w="178" w:type="dxa"/>
          </w:tcPr>
          <w:p w14:paraId="56E7649E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60BF2C5" w14:textId="07E4BF65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(27,894)</w:t>
            </w:r>
          </w:p>
        </w:tc>
        <w:tc>
          <w:tcPr>
            <w:tcW w:w="180" w:type="dxa"/>
          </w:tcPr>
          <w:p w14:paraId="136D1C3A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9A6F" w14:textId="3D745DB6" w:rsidR="00CF4C7F" w:rsidRPr="00612F48" w:rsidRDefault="00791F4C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1,561,626</w:t>
            </w:r>
          </w:p>
        </w:tc>
        <w:tc>
          <w:tcPr>
            <w:tcW w:w="178" w:type="dxa"/>
          </w:tcPr>
          <w:p w14:paraId="52918B76" w14:textId="77777777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4A0005D" w14:textId="759ECF09" w:rsidR="00CF4C7F" w:rsidRPr="00612F48" w:rsidRDefault="00CF4C7F" w:rsidP="00CF4C7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1,566,036</w:t>
            </w:r>
          </w:p>
        </w:tc>
      </w:tr>
    </w:tbl>
    <w:p w14:paraId="51C9C944" w14:textId="356C8D20" w:rsidR="00FF195C" w:rsidRDefault="00FF195C">
      <w:pPr>
        <w:rPr>
          <w:rFonts w:asciiTheme="majorBidi" w:hAnsiTheme="majorBidi" w:cstheme="majorBidi"/>
          <w:sz w:val="20"/>
          <w:szCs w:val="20"/>
        </w:rPr>
      </w:pPr>
    </w:p>
    <w:p w14:paraId="206ED819" w14:textId="03ED8025" w:rsidR="004B2201" w:rsidRDefault="003C28E3" w:rsidP="003C28E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 w:hanging="90"/>
        <w:jc w:val="thaiDistribute"/>
        <w:rPr>
          <w:rFonts w:asciiTheme="majorBidi" w:hAnsiTheme="majorBidi" w:cstheme="majorBidi"/>
          <w:sz w:val="20"/>
          <w:szCs w:val="20"/>
        </w:rPr>
      </w:pPr>
      <w:r w:rsidRPr="00A94DFC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Pr="00A94DF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A94DFC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6F9510B0" w14:textId="44AE3383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p w14:paraId="69FB00EE" w14:textId="5D5F8A38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bookmarkEnd w:id="10"/>
    <w:p w14:paraId="4D7EF817" w14:textId="77777777" w:rsidR="00A75D32" w:rsidRPr="000345CF" w:rsidRDefault="00A75D32" w:rsidP="00DA6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A75D32" w:rsidRPr="000345CF" w:rsidSect="00EB002E">
          <w:headerReference w:type="default" r:id="rId21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4D9C4E53" w14:textId="6C6EF2A7" w:rsidR="004516E2" w:rsidRDefault="00646CBD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bookmarkStart w:id="12" w:name="_Hlk91454810"/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lastRenderedPageBreak/>
        <w:t>กลุ่มบริษัท</w:t>
      </w:r>
      <w:r w:rsidR="00FA5C9E"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มีการจัดการและการผลิตส่วนใหญ่ในประเทศไทย และ</w:t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ไม่มีสินทรัพย์ไม่หมุนเวียนในต่างประเทศที่</w:t>
      </w:r>
      <w:r w:rsidR="00A43C1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มีสาระสำคัญ</w:t>
      </w:r>
    </w:p>
    <w:p w14:paraId="775FD72B" w14:textId="2B9FC74F" w:rsidR="000100A8" w:rsidRPr="0034292C" w:rsidRDefault="000100A8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2BADF193" w14:textId="71B091EF" w:rsidR="000100A8" w:rsidRDefault="000100A8" w:rsidP="00AB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ในปี </w:t>
      </w:r>
      <w:r w:rsidRPr="00AB06C8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>256</w:t>
      </w:r>
      <w:r w:rsidR="00CF4C7F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>8</w:t>
      </w:r>
      <w:r w:rsidRPr="00AB06C8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กลุ่มบริษัทมีรายได้จากล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ู</w:t>
      </w:r>
      <w:r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กค้ารายหนึ่งในประเทศไทยเป็นจำนวน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 </w:t>
      </w:r>
      <w:r w:rsidR="00A372B7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>477.39</w:t>
      </w:r>
      <w:r w:rsidR="00765DE7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765DE7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ล้านบาท </w:t>
      </w:r>
      <w:r w:rsidR="00114BED">
        <w:rPr>
          <w:rFonts w:asciiTheme="majorBidi" w:hAnsiTheme="majorBidi" w:cstheme="majorBidi" w:hint="cs"/>
          <w:i/>
          <w:iCs/>
          <w:snapToGrid w:val="0"/>
          <w:color w:val="000000"/>
          <w:spacing w:val="-4"/>
          <w:sz w:val="30"/>
          <w:szCs w:val="30"/>
          <w:cs/>
          <w:lang w:eastAsia="th-TH"/>
        </w:rPr>
        <w:t>(</w:t>
      </w:r>
      <w:r w:rsidR="00765DE7" w:rsidRPr="00765DE7">
        <w:rPr>
          <w:rFonts w:asciiTheme="majorBidi" w:hAnsiTheme="majorBidi" w:cstheme="majorBidi"/>
          <w:i/>
          <w:iCs/>
          <w:snapToGrid w:val="0"/>
          <w:color w:val="000000"/>
          <w:spacing w:val="-4"/>
          <w:sz w:val="30"/>
          <w:szCs w:val="30"/>
          <w:lang w:eastAsia="th-TH"/>
        </w:rPr>
        <w:t>256</w:t>
      </w:r>
      <w:r w:rsidR="00CF4C7F">
        <w:rPr>
          <w:rFonts w:asciiTheme="majorBidi" w:hAnsiTheme="majorBidi" w:cstheme="majorBidi"/>
          <w:i/>
          <w:iCs/>
          <w:snapToGrid w:val="0"/>
          <w:color w:val="000000"/>
          <w:spacing w:val="-4"/>
          <w:sz w:val="30"/>
          <w:szCs w:val="30"/>
          <w:lang w:eastAsia="th-TH"/>
        </w:rPr>
        <w:t>7</w:t>
      </w:r>
      <w:r w:rsidR="00765DE7" w:rsidRPr="00765DE7">
        <w:rPr>
          <w:rFonts w:asciiTheme="majorBidi" w:hAnsiTheme="majorBidi" w:cstheme="majorBidi"/>
          <w:i/>
          <w:iCs/>
          <w:snapToGrid w:val="0"/>
          <w:color w:val="000000"/>
          <w:spacing w:val="-4"/>
          <w:sz w:val="30"/>
          <w:szCs w:val="30"/>
          <w:lang w:eastAsia="th-TH"/>
        </w:rPr>
        <w:t xml:space="preserve">: </w:t>
      </w:r>
      <w:r w:rsidR="00CF4C7F" w:rsidRPr="00CF4C7F">
        <w:rPr>
          <w:rFonts w:asciiTheme="majorBidi" w:hAnsiTheme="majorBidi" w:cstheme="majorBidi"/>
          <w:i/>
          <w:iCs/>
          <w:snapToGrid w:val="0"/>
          <w:color w:val="000000"/>
          <w:spacing w:val="-4"/>
          <w:sz w:val="30"/>
          <w:szCs w:val="30"/>
          <w:lang w:eastAsia="th-TH"/>
        </w:rPr>
        <w:t>543.44</w:t>
      </w:r>
      <w:r w:rsidR="00AB06C8" w:rsidRPr="00765DE7">
        <w:rPr>
          <w:rFonts w:asciiTheme="majorBidi" w:hAnsiTheme="majorBidi" w:cstheme="majorBidi"/>
          <w:i/>
          <w:iCs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AB06C8" w:rsidRPr="00765DE7">
        <w:rPr>
          <w:rFonts w:asciiTheme="majorBidi" w:hAnsiTheme="majorBidi" w:cstheme="majorBidi" w:hint="cs"/>
          <w:i/>
          <w:iCs/>
          <w:snapToGrid w:val="0"/>
          <w:color w:val="000000"/>
          <w:spacing w:val="-4"/>
          <w:sz w:val="30"/>
          <w:szCs w:val="30"/>
          <w:cs/>
          <w:lang w:eastAsia="th-TH"/>
        </w:rPr>
        <w:t>ล้านบาท</w:t>
      </w:r>
      <w:r w:rsidR="00114BED">
        <w:rPr>
          <w:rFonts w:asciiTheme="majorBidi" w:hAnsiTheme="majorBidi" w:cstheme="majorBidi" w:hint="cs"/>
          <w:i/>
          <w:iCs/>
          <w:snapToGrid w:val="0"/>
          <w:color w:val="000000"/>
          <w:spacing w:val="-4"/>
          <w:sz w:val="30"/>
          <w:szCs w:val="30"/>
          <w:cs/>
          <w:lang w:eastAsia="th-TH"/>
        </w:rPr>
        <w:t>)</w:t>
      </w:r>
      <w:r w:rsidR="00AB06C8" w:rsidRPr="00AB06C8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ซึ่งคิดเป็นประมาณร้อยละ</w:t>
      </w:r>
      <w:r w:rsidR="00AB06C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A372B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23.44</w:t>
      </w:r>
      <w:r w:rsidR="00765DE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114BE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</w:t>
      </w:r>
      <w:r w:rsidR="00765DE7" w:rsidRPr="00765DE7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CF4C7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7</w:t>
      </w:r>
      <w:r w:rsidR="00765DE7" w:rsidRPr="00765DE7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765DE7" w:rsidRPr="00765DE7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ร้อยละ </w:t>
      </w:r>
      <w:r w:rsidR="00CF4C7F" w:rsidRPr="00CF4C7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25.49</w:t>
      </w:r>
      <w:r w:rsidR="00114BED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)</w:t>
      </w:r>
      <w:r w:rsidR="00AB06C8" w:rsidRPr="00AB06C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ของรายได้จากการขายของกลุ่มบริษัท</w:t>
      </w:r>
    </w:p>
    <w:p w14:paraId="7048C04C" w14:textId="01B6CED9" w:rsidR="0034292C" w:rsidRPr="0034292C" w:rsidRDefault="0034292C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bookmarkStart w:id="13" w:name="_Hlk91454819"/>
      <w:bookmarkEnd w:id="12"/>
    </w:p>
    <w:p w14:paraId="307D26E4" w14:textId="77777777" w:rsidR="0034292C" w:rsidRPr="00F242C2" w:rsidRDefault="0034292C" w:rsidP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C79D6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4C49C135" w14:textId="77777777" w:rsidR="0034292C" w:rsidRPr="0034292C" w:rsidRDefault="0034292C" w:rsidP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5D2A0551" w14:textId="4485F9ED" w:rsidR="0034292C" w:rsidRDefault="0034292C" w:rsidP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242C2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>
        <w:rPr>
          <w:rFonts w:ascii="Angsana New" w:hAnsi="Angsana New" w:hint="cs"/>
          <w:sz w:val="30"/>
          <w:szCs w:val="30"/>
          <w:cs/>
        </w:rPr>
        <w:t>กิจการวิจัยและพัฒนากาวและสารเคลือบสำหรับใช้ในงานอุตสาหกรรม</w:t>
      </w:r>
      <w:r>
        <w:rPr>
          <w:rFonts w:ascii="Angsana New" w:hAnsi="Angsana New"/>
          <w:sz w:val="30"/>
          <w:szCs w:val="30"/>
        </w:rPr>
        <w:t xml:space="preserve"> </w:t>
      </w:r>
      <w:r w:rsidRPr="00F242C2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 ตามระยะเวลา เงื่อนไขและข้อกำหนดที่ระบุในบัตรส่งเสริมการลงทุนซึ่งบริษัทต้องถือปฏิบัติตาม</w:t>
      </w:r>
    </w:p>
    <w:p w14:paraId="11282FA7" w14:textId="341E4A9B" w:rsidR="00E924FE" w:rsidRPr="0034292C" w:rsidRDefault="00E9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  <w:highlight w:val="lightGray"/>
          <w:lang w:eastAsia="x-none"/>
        </w:rPr>
      </w:pPr>
      <w:bookmarkStart w:id="14" w:name="_Hlk24126285"/>
      <w:bookmarkEnd w:id="13"/>
    </w:p>
    <w:p w14:paraId="4DB8D3BD" w14:textId="5986F6C1" w:rsidR="000345CF" w:rsidRPr="005A2EB1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A2EB1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ค่าใช้จ่ายตาม</w:t>
      </w:r>
      <w:r w:rsidR="009666EF" w:rsidRPr="005A2EB1">
        <w:rPr>
          <w:rFonts w:ascii="Angsana New" w:hAnsi="Angsana New" w:hint="cs"/>
          <w:sz w:val="30"/>
          <w:szCs w:val="30"/>
          <w:u w:val="none"/>
          <w:cs/>
          <w:lang w:val="en-US"/>
        </w:rPr>
        <w:t>ธรรมชาติ</w:t>
      </w:r>
    </w:p>
    <w:p w14:paraId="469FCABC" w14:textId="77777777" w:rsidR="00FE30BA" w:rsidRPr="0034292C" w:rsidRDefault="00FE30BA" w:rsidP="00DA023D">
      <w:pPr>
        <w:spacing w:line="240" w:lineRule="auto"/>
        <w:rPr>
          <w:rFonts w:asciiTheme="majorBidi" w:hAnsiTheme="majorBidi"/>
          <w:sz w:val="28"/>
          <w:szCs w:val="28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45567D" w:rsidRPr="00623946" w14:paraId="0E4ADDAD" w14:textId="77777777" w:rsidTr="000A5EB8">
        <w:trPr>
          <w:tblHeader/>
        </w:trPr>
        <w:tc>
          <w:tcPr>
            <w:tcW w:w="3240" w:type="dxa"/>
            <w:shd w:val="clear" w:color="auto" w:fill="FFFFFF"/>
          </w:tcPr>
          <w:p w14:paraId="7B31564D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bookmarkStart w:id="15" w:name="_Hlk91454951"/>
          </w:p>
        </w:tc>
        <w:tc>
          <w:tcPr>
            <w:tcW w:w="810" w:type="dxa"/>
            <w:shd w:val="clear" w:color="auto" w:fill="FFFFFF"/>
          </w:tcPr>
          <w:p w14:paraId="2EC8B72B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6527B560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3F660C07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48E82E73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CBE" w:rsidRPr="00623946" w14:paraId="77BE931E" w14:textId="77777777" w:rsidTr="000A5EB8">
        <w:trPr>
          <w:tblHeader/>
        </w:trPr>
        <w:tc>
          <w:tcPr>
            <w:tcW w:w="3240" w:type="dxa"/>
            <w:shd w:val="clear" w:color="auto" w:fill="FFFFFF"/>
          </w:tcPr>
          <w:p w14:paraId="6926FEE7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180DC195" w14:textId="0939349B" w:rsidR="00D11CBE" w:rsidRPr="0045567D" w:rsidRDefault="00D11CBE" w:rsidP="008F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10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2C8268D" w14:textId="2570C016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37BDC9E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CB7ABB" w14:textId="370BA25B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FFFFFF"/>
          </w:tcPr>
          <w:p w14:paraId="66302FE6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1AA6DD5" w14:textId="0A4C131E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2447811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7BF0F65" w14:textId="6D11EC51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11CBE" w:rsidRPr="00623946" w14:paraId="37FBBB73" w14:textId="77777777" w:rsidTr="000A5EB8">
        <w:trPr>
          <w:tblHeader/>
        </w:trPr>
        <w:tc>
          <w:tcPr>
            <w:tcW w:w="3240" w:type="dxa"/>
          </w:tcPr>
          <w:p w14:paraId="651EE8CC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D5C089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C482D39" w14:textId="75AD050A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11CBE" w:rsidRPr="00623946" w14:paraId="2A93DFD3" w14:textId="77777777" w:rsidTr="000A5EB8">
        <w:tc>
          <w:tcPr>
            <w:tcW w:w="3240" w:type="dxa"/>
          </w:tcPr>
          <w:p w14:paraId="4F52F927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6" w:name="_Hlk127545516"/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3D2D26DC" w14:textId="77777777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89A9" w14:textId="4E0F9DEE" w:rsidR="00D11CBE" w:rsidRPr="005A5EC6" w:rsidRDefault="005A5EC6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1,457,874</w:t>
            </w:r>
          </w:p>
        </w:tc>
        <w:tc>
          <w:tcPr>
            <w:tcW w:w="270" w:type="dxa"/>
          </w:tcPr>
          <w:p w14:paraId="7C05D3A9" w14:textId="77777777" w:rsidR="00D11CBE" w:rsidRPr="00F469E4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5EE3D" w14:textId="40A3F3F6" w:rsidR="00D11CBE" w:rsidRPr="00623946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1,614,666</w:t>
            </w:r>
          </w:p>
        </w:tc>
        <w:tc>
          <w:tcPr>
            <w:tcW w:w="270" w:type="dxa"/>
          </w:tcPr>
          <w:p w14:paraId="40E146BE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3C3C9" w14:textId="0EEC5D6C" w:rsidR="00D11CBE" w:rsidRPr="009F71A8" w:rsidRDefault="004F5282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338,642</w:t>
            </w:r>
          </w:p>
        </w:tc>
        <w:tc>
          <w:tcPr>
            <w:tcW w:w="270" w:type="dxa"/>
          </w:tcPr>
          <w:p w14:paraId="175ACAEB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74522" w14:textId="7A81E192" w:rsidR="00D11CBE" w:rsidRPr="00623946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351,019</w:t>
            </w:r>
          </w:p>
        </w:tc>
      </w:tr>
      <w:tr w:rsidR="00D11CBE" w:rsidRPr="00623946" w14:paraId="4D145168" w14:textId="77777777" w:rsidTr="000A5EB8">
        <w:tc>
          <w:tcPr>
            <w:tcW w:w="3240" w:type="dxa"/>
          </w:tcPr>
          <w:p w14:paraId="05FE7D85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0F21FEF5" w14:textId="77777777" w:rsidR="00D11CBE" w:rsidRPr="00C25A92" w:rsidRDefault="00D11CBE" w:rsidP="00D11CB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DA11E" w14:textId="77777777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68A89" w14:textId="2C39FF69" w:rsidR="005A5EC6" w:rsidRPr="00C25A92" w:rsidRDefault="005A5EC6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17,328</w:t>
            </w:r>
          </w:p>
        </w:tc>
        <w:tc>
          <w:tcPr>
            <w:tcW w:w="270" w:type="dxa"/>
          </w:tcPr>
          <w:p w14:paraId="1A7D8988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399FE" w14:textId="77777777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9BBB9" w14:textId="6367AC11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(4,520)</w:t>
            </w:r>
          </w:p>
        </w:tc>
        <w:tc>
          <w:tcPr>
            <w:tcW w:w="270" w:type="dxa"/>
          </w:tcPr>
          <w:p w14:paraId="37936DAB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4C7DC" w14:textId="77777777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C0208" w14:textId="4DCA98A1" w:rsidR="004F5282" w:rsidRPr="00C25A92" w:rsidRDefault="004F5282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4,679</w:t>
            </w:r>
          </w:p>
        </w:tc>
        <w:tc>
          <w:tcPr>
            <w:tcW w:w="270" w:type="dxa"/>
          </w:tcPr>
          <w:p w14:paraId="6876EEAE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59C45" w14:textId="77777777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D1390" w14:textId="3608C228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(3,692)</w:t>
            </w:r>
          </w:p>
        </w:tc>
      </w:tr>
      <w:tr w:rsidR="00D11CBE" w:rsidRPr="00623946" w14:paraId="6B7BAE4E" w14:textId="77777777" w:rsidTr="000A5EB8">
        <w:tc>
          <w:tcPr>
            <w:tcW w:w="3240" w:type="dxa"/>
          </w:tcPr>
          <w:p w14:paraId="1F83D14F" w14:textId="77777777" w:rsidR="00D11CBE" w:rsidRPr="00FA1D04" w:rsidRDefault="00D11CBE" w:rsidP="00D11C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D04">
              <w:rPr>
                <w:rFonts w:asciiTheme="majorBidi" w:hAnsi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1F0184F7" w14:textId="42C3A9D2" w:rsidR="00D11CBE" w:rsidRPr="00C25A92" w:rsidRDefault="00D11CBE" w:rsidP="00D11CB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56B33A" w14:textId="460AB8FE" w:rsidR="00D11CBE" w:rsidRPr="00C25A92" w:rsidRDefault="005A5EC6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308,326</w:t>
            </w:r>
          </w:p>
        </w:tc>
        <w:tc>
          <w:tcPr>
            <w:tcW w:w="270" w:type="dxa"/>
          </w:tcPr>
          <w:p w14:paraId="51267416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05CCA" w14:textId="279DD1EA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308,425</w:t>
            </w:r>
          </w:p>
        </w:tc>
        <w:tc>
          <w:tcPr>
            <w:tcW w:w="270" w:type="dxa"/>
          </w:tcPr>
          <w:p w14:paraId="7F348154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26C74" w14:textId="57AE703F" w:rsidR="00D11CBE" w:rsidRPr="00C25A92" w:rsidRDefault="004F5282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90,757</w:t>
            </w:r>
          </w:p>
        </w:tc>
        <w:tc>
          <w:tcPr>
            <w:tcW w:w="270" w:type="dxa"/>
          </w:tcPr>
          <w:p w14:paraId="21175836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FE0B1" w14:textId="5EC79C10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94,561</w:t>
            </w:r>
          </w:p>
        </w:tc>
      </w:tr>
      <w:tr w:rsidR="00D11CBE" w:rsidRPr="00623946" w14:paraId="69EDCCED" w14:textId="77777777" w:rsidTr="000A5EB8">
        <w:tc>
          <w:tcPr>
            <w:tcW w:w="3240" w:type="dxa"/>
          </w:tcPr>
          <w:p w14:paraId="02DAD589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203E8B2A" w14:textId="621B31C9" w:rsidR="00D11CBE" w:rsidRPr="00C25A92" w:rsidRDefault="00D11CBE" w:rsidP="00D11CB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D8C0D" w14:textId="37623D16" w:rsidR="00D11CBE" w:rsidRPr="00C25A92" w:rsidRDefault="005A5EC6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75,32</w:t>
            </w:r>
            <w:r w:rsidR="00343A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A28544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F8AE6" w14:textId="225CD5FA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81,642</w:t>
            </w:r>
          </w:p>
        </w:tc>
        <w:tc>
          <w:tcPr>
            <w:tcW w:w="270" w:type="dxa"/>
          </w:tcPr>
          <w:p w14:paraId="0AE06383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56C7" w14:textId="0673178B" w:rsidR="00D11CBE" w:rsidRPr="00C25A92" w:rsidRDefault="004F5282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15,905</w:t>
            </w:r>
          </w:p>
        </w:tc>
        <w:tc>
          <w:tcPr>
            <w:tcW w:w="270" w:type="dxa"/>
          </w:tcPr>
          <w:p w14:paraId="544C075A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F997" w14:textId="6125A95F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18,334</w:t>
            </w:r>
          </w:p>
        </w:tc>
      </w:tr>
      <w:tr w:rsidR="00D11CBE" w:rsidRPr="00623946" w14:paraId="5EE49848" w14:textId="77777777" w:rsidTr="000A5EB8">
        <w:tc>
          <w:tcPr>
            <w:tcW w:w="3240" w:type="dxa"/>
          </w:tcPr>
          <w:p w14:paraId="29D9DA5D" w14:textId="3051DD22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C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810" w:type="dxa"/>
          </w:tcPr>
          <w:p w14:paraId="259AECCA" w14:textId="77777777" w:rsidR="00D11CBE" w:rsidRDefault="00D11CBE" w:rsidP="00D11CB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1658330" w14:textId="77777777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7AD467" w14:textId="58DA532A" w:rsidR="00DB4FB5" w:rsidRPr="00B52F02" w:rsidRDefault="00DB4FB5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71,910</w:t>
            </w:r>
          </w:p>
        </w:tc>
        <w:tc>
          <w:tcPr>
            <w:tcW w:w="270" w:type="dxa"/>
          </w:tcPr>
          <w:p w14:paraId="5A335725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FA1A8" w14:textId="77777777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A31D93" w14:textId="0CF997CE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54,835</w:t>
            </w:r>
          </w:p>
        </w:tc>
        <w:tc>
          <w:tcPr>
            <w:tcW w:w="270" w:type="dxa"/>
          </w:tcPr>
          <w:p w14:paraId="52B28943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A2974" w14:textId="77777777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48A8BB" w14:textId="7D0A544E" w:rsidR="004F5282" w:rsidRDefault="00DB4FB5" w:rsidP="00DB4FB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1,480</w:t>
            </w:r>
          </w:p>
        </w:tc>
        <w:tc>
          <w:tcPr>
            <w:tcW w:w="270" w:type="dxa"/>
          </w:tcPr>
          <w:p w14:paraId="4C7DDC29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523C3" w14:textId="77777777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73DCA6" w14:textId="73F9BEE3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2,067</w:t>
            </w:r>
          </w:p>
        </w:tc>
      </w:tr>
      <w:tr w:rsidR="00D11CBE" w:rsidRPr="00623946" w14:paraId="3960A7E4" w14:textId="77777777" w:rsidTr="000A5EB8">
        <w:tc>
          <w:tcPr>
            <w:tcW w:w="3240" w:type="dxa"/>
          </w:tcPr>
          <w:p w14:paraId="2E8088CF" w14:textId="64C1AF70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40D3103" w14:textId="77777777" w:rsidR="00D11CBE" w:rsidRDefault="00D11CBE" w:rsidP="00D11CB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1E0253" w14:textId="45D5BA03" w:rsidR="00D11CBE" w:rsidRDefault="005A5EC6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31,728</w:t>
            </w:r>
          </w:p>
        </w:tc>
        <w:tc>
          <w:tcPr>
            <w:tcW w:w="270" w:type="dxa"/>
          </w:tcPr>
          <w:p w14:paraId="6F4C19DE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89532E" w14:textId="0FA3C0E2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34,702</w:t>
            </w:r>
          </w:p>
        </w:tc>
        <w:tc>
          <w:tcPr>
            <w:tcW w:w="270" w:type="dxa"/>
          </w:tcPr>
          <w:p w14:paraId="1048FD88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2FA82" w14:textId="7B7C72CE" w:rsidR="00D11CBE" w:rsidRDefault="004F5282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11,226</w:t>
            </w:r>
          </w:p>
        </w:tc>
        <w:tc>
          <w:tcPr>
            <w:tcW w:w="270" w:type="dxa"/>
          </w:tcPr>
          <w:p w14:paraId="4DC13E98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B203E" w14:textId="260FCC63" w:rsidR="00D11CBE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11,018</w:t>
            </w:r>
          </w:p>
        </w:tc>
      </w:tr>
      <w:tr w:rsidR="00D11CBE" w:rsidRPr="00623946" w14:paraId="58857BCC" w14:textId="77777777" w:rsidTr="000A5EB8">
        <w:tc>
          <w:tcPr>
            <w:tcW w:w="3240" w:type="dxa"/>
          </w:tcPr>
          <w:p w14:paraId="08E3F2AB" w14:textId="279F931F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2BE131C7" w14:textId="77777777" w:rsidR="00D11CBE" w:rsidRPr="00C25A92" w:rsidRDefault="00D11CBE" w:rsidP="00D11CB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3F74A7" w14:textId="5990EB9F" w:rsidR="00D11CBE" w:rsidRDefault="005A5EC6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</w:t>
            </w:r>
            <w:r w:rsidR="00343AB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6B1EBC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6D3B6" w14:textId="529778E9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21,173</w:t>
            </w:r>
          </w:p>
        </w:tc>
        <w:tc>
          <w:tcPr>
            <w:tcW w:w="270" w:type="dxa"/>
          </w:tcPr>
          <w:p w14:paraId="7974B68B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BF300" w14:textId="272132A8" w:rsidR="00D11CBE" w:rsidRDefault="004F5282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4,567</w:t>
            </w:r>
          </w:p>
        </w:tc>
        <w:tc>
          <w:tcPr>
            <w:tcW w:w="270" w:type="dxa"/>
          </w:tcPr>
          <w:p w14:paraId="4CF60E42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DC9DA" w14:textId="4E3AA666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4,855</w:t>
            </w:r>
          </w:p>
        </w:tc>
      </w:tr>
      <w:tr w:rsidR="00D11CBE" w:rsidRPr="00623946" w14:paraId="60AAE852" w14:textId="77777777" w:rsidTr="000A5EB8">
        <w:tc>
          <w:tcPr>
            <w:tcW w:w="3240" w:type="dxa"/>
          </w:tcPr>
          <w:p w14:paraId="5CDA2ADD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309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810" w:type="dxa"/>
          </w:tcPr>
          <w:p w14:paraId="38AB4836" w14:textId="77777777" w:rsidR="00D11CBE" w:rsidRPr="00C25A92" w:rsidRDefault="00D11CBE" w:rsidP="00D11CB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E16FC" w14:textId="20E6BAFF" w:rsidR="00D11CBE" w:rsidRPr="00C25A92" w:rsidRDefault="005A5EC6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7,674</w:t>
            </w:r>
          </w:p>
        </w:tc>
        <w:tc>
          <w:tcPr>
            <w:tcW w:w="270" w:type="dxa"/>
          </w:tcPr>
          <w:p w14:paraId="37C49372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94459" w14:textId="45C0C21C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4,932</w:t>
            </w:r>
          </w:p>
        </w:tc>
        <w:tc>
          <w:tcPr>
            <w:tcW w:w="270" w:type="dxa"/>
          </w:tcPr>
          <w:p w14:paraId="7A9FCC31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9670A" w14:textId="136744FE" w:rsidR="00D11CBE" w:rsidRPr="004F5282" w:rsidRDefault="004F5282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7,434</w:t>
            </w:r>
          </w:p>
        </w:tc>
        <w:tc>
          <w:tcPr>
            <w:tcW w:w="270" w:type="dxa"/>
          </w:tcPr>
          <w:p w14:paraId="69A2D28E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48F51" w14:textId="3410B2BC" w:rsidR="00D11CBE" w:rsidRPr="00C25A92" w:rsidRDefault="00D11CBE" w:rsidP="00D11C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4,312</w:t>
            </w:r>
          </w:p>
        </w:tc>
      </w:tr>
      <w:bookmarkEnd w:id="15"/>
      <w:bookmarkEnd w:id="16"/>
    </w:tbl>
    <w:p w14:paraId="72E68223" w14:textId="5BCC20DC" w:rsidR="000A5EB8" w:rsidRPr="005E4EE2" w:rsidRDefault="000A5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12"/>
          <w:szCs w:val="12"/>
          <w:cs/>
        </w:rPr>
      </w:pPr>
    </w:p>
    <w:p w14:paraId="04E9AD50" w14:textId="77777777" w:rsidR="0034292C" w:rsidRDefault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30"/>
          <w:szCs w:val="30"/>
          <w:cs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br w:type="page"/>
      </w:r>
    </w:p>
    <w:bookmarkEnd w:id="14"/>
    <w:p w14:paraId="4EE19BFF" w14:textId="77777777" w:rsidR="000345CF" w:rsidRPr="00DD2A71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D2A71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ภาษีเงินได้</w:t>
      </w:r>
    </w:p>
    <w:p w14:paraId="402A7521" w14:textId="77777777" w:rsidR="00913A0E" w:rsidRPr="0034292C" w:rsidRDefault="00913A0E" w:rsidP="00DA023D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720"/>
        <w:gridCol w:w="1097"/>
        <w:gridCol w:w="249"/>
        <w:gridCol w:w="1101"/>
        <w:gridCol w:w="249"/>
        <w:gridCol w:w="1101"/>
        <w:gridCol w:w="249"/>
        <w:gridCol w:w="1101"/>
      </w:tblGrid>
      <w:tr w:rsidR="00913A0E" w:rsidRPr="00623946" w14:paraId="7D1178E8" w14:textId="77777777" w:rsidTr="00CC5BA4">
        <w:tc>
          <w:tcPr>
            <w:tcW w:w="4050" w:type="dxa"/>
            <w:gridSpan w:val="2"/>
          </w:tcPr>
          <w:p w14:paraId="37DC579E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bookmarkStart w:id="17" w:name="_Hlk91455209"/>
            <w:r w:rsidRPr="006239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1B1A201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544CF395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272978F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CBE" w:rsidRPr="00623946" w14:paraId="2A013C10" w14:textId="77777777" w:rsidTr="00CC5BA4">
        <w:tc>
          <w:tcPr>
            <w:tcW w:w="3330" w:type="dxa"/>
          </w:tcPr>
          <w:p w14:paraId="225867CD" w14:textId="77777777" w:rsidR="00D11CBE" w:rsidRPr="00623946" w:rsidRDefault="00D11CBE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3492DF57" w14:textId="77777777" w:rsidR="00D11CBE" w:rsidRPr="00623946" w:rsidRDefault="00D11CBE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018EEB78" w14:textId="15CE315C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9" w:type="dxa"/>
            <w:vAlign w:val="center"/>
          </w:tcPr>
          <w:p w14:paraId="62EC0C6B" w14:textId="77777777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14A55D0F" w14:textId="4E9D5C4E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9" w:type="dxa"/>
          </w:tcPr>
          <w:p w14:paraId="26EFD4E1" w14:textId="77777777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59C679B4" w14:textId="715EE95F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9" w:type="dxa"/>
            <w:vAlign w:val="center"/>
          </w:tcPr>
          <w:p w14:paraId="2E37D08C" w14:textId="77777777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2E4862C0" w14:textId="6879BE17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11CBE" w:rsidRPr="00623946" w14:paraId="6A9BD726" w14:textId="77777777" w:rsidTr="00CC5BA4">
        <w:tc>
          <w:tcPr>
            <w:tcW w:w="3330" w:type="dxa"/>
          </w:tcPr>
          <w:p w14:paraId="0C6A0343" w14:textId="77777777" w:rsidR="00D11CBE" w:rsidRPr="00623946" w:rsidRDefault="00D11CBE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5A0BE5D3" w14:textId="77777777" w:rsidR="00D11CBE" w:rsidRPr="00623946" w:rsidRDefault="00D11CBE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7"/>
          </w:tcPr>
          <w:p w14:paraId="157CAA3E" w14:textId="65E5DD45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11CBE" w:rsidRPr="00623946" w14:paraId="34A543C2" w14:textId="77777777" w:rsidTr="00CC5BA4">
        <w:tc>
          <w:tcPr>
            <w:tcW w:w="4050" w:type="dxa"/>
            <w:gridSpan w:val="2"/>
          </w:tcPr>
          <w:p w14:paraId="7799C9B5" w14:textId="77777777" w:rsidR="00D11CBE" w:rsidRPr="00623946" w:rsidRDefault="00D11CBE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1DC1D16" w14:textId="77777777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454CA67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3E5C375" w14:textId="77777777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0884AE1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7AD5860" w14:textId="77777777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245562" w14:textId="77777777" w:rsidR="00D11CBE" w:rsidRPr="0062394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CEC69D8" w14:textId="77777777" w:rsidR="00D11CBE" w:rsidRPr="0062394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1CBE" w:rsidRPr="00623946" w14:paraId="148AFE26" w14:textId="77777777" w:rsidTr="00D70C02">
        <w:tc>
          <w:tcPr>
            <w:tcW w:w="3330" w:type="dxa"/>
          </w:tcPr>
          <w:p w14:paraId="43253D79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06B41630" w14:textId="77777777" w:rsidR="00D11CBE" w:rsidRPr="00C25A92" w:rsidRDefault="00D11CBE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5C3F100" w14:textId="6D4DD9F2" w:rsidR="00D11CBE" w:rsidRPr="00BA5590" w:rsidRDefault="00306AA5" w:rsidP="00D11CB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</w:t>
            </w:r>
            <w:r w:rsidR="007D5D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249" w:type="dxa"/>
          </w:tcPr>
          <w:p w14:paraId="0901645F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5743C0C" w14:textId="77DB9EFB" w:rsidR="00D11CBE" w:rsidRPr="00C25A92" w:rsidRDefault="00D11CBE" w:rsidP="00D11C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48,324</w:t>
            </w:r>
          </w:p>
        </w:tc>
        <w:tc>
          <w:tcPr>
            <w:tcW w:w="249" w:type="dxa"/>
          </w:tcPr>
          <w:p w14:paraId="2730604B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5EADF1D" w14:textId="7B74AAC6" w:rsidR="00D11CBE" w:rsidRPr="00C25A92" w:rsidRDefault="00306AA5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16,265</w:t>
            </w:r>
          </w:p>
        </w:tc>
        <w:tc>
          <w:tcPr>
            <w:tcW w:w="249" w:type="dxa"/>
          </w:tcPr>
          <w:p w14:paraId="1E7E020D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3216E22" w14:textId="55D7AAE4" w:rsidR="00D11CBE" w:rsidRPr="00C25A92" w:rsidRDefault="00D11CBE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10,833</w:t>
            </w:r>
          </w:p>
        </w:tc>
      </w:tr>
      <w:tr w:rsidR="00D70C02" w:rsidRPr="00623946" w14:paraId="6E3FEC30" w14:textId="77777777" w:rsidTr="00D70C02">
        <w:tc>
          <w:tcPr>
            <w:tcW w:w="3330" w:type="dxa"/>
          </w:tcPr>
          <w:p w14:paraId="019338D6" w14:textId="77777777" w:rsidR="00D70C02" w:rsidRPr="00C25A92" w:rsidRDefault="00D70C02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7F81DD2" w14:textId="77777777" w:rsidR="00D70C02" w:rsidRPr="00C25A92" w:rsidRDefault="00D70C02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49CBDFB" w14:textId="77777777" w:rsidR="00D70C02" w:rsidRDefault="00D70C02" w:rsidP="00D11CB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1C313079" w14:textId="77777777" w:rsidR="00D70C02" w:rsidRPr="00C25A92" w:rsidRDefault="00D70C02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61D4B81" w14:textId="77777777" w:rsidR="00D70C02" w:rsidRDefault="00D70C02" w:rsidP="00D11C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4CE65A85" w14:textId="77777777" w:rsidR="00D70C02" w:rsidRPr="00C25A92" w:rsidRDefault="00D70C02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C2B852C" w14:textId="77777777" w:rsidR="00D70C02" w:rsidRDefault="00D70C02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6CA0AF31" w14:textId="77777777" w:rsidR="00D70C02" w:rsidRPr="00C25A92" w:rsidRDefault="00D70C02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B6DCC35" w14:textId="77777777" w:rsidR="00D70C02" w:rsidRDefault="00D70C02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1CBE" w:rsidRPr="00623946" w14:paraId="60F4A8E3" w14:textId="77777777" w:rsidTr="00D70C02">
        <w:tc>
          <w:tcPr>
            <w:tcW w:w="3330" w:type="dxa"/>
          </w:tcPr>
          <w:p w14:paraId="3344AB95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A9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6C773A4F" w14:textId="77777777" w:rsidR="00D11CBE" w:rsidRPr="00C25A92" w:rsidRDefault="00D11CBE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504D7F8" w14:textId="77777777" w:rsidR="00D11CBE" w:rsidRPr="00C25A92" w:rsidRDefault="00D11CBE" w:rsidP="00D11CB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249" w:type="dxa"/>
          </w:tcPr>
          <w:p w14:paraId="15DE14E5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3D459D4" w14:textId="77777777" w:rsidR="00D11CBE" w:rsidRPr="00C25A92" w:rsidRDefault="00D11CBE" w:rsidP="00D11C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0486DC2E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4B99319" w14:textId="77777777" w:rsidR="00D11CBE" w:rsidRPr="00C25A92" w:rsidRDefault="00D11CBE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E4CFD60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AA116CF" w14:textId="77777777" w:rsidR="00D11CBE" w:rsidRPr="00C25A92" w:rsidRDefault="00D11CBE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1CBE" w:rsidRPr="00623946" w14:paraId="5F3875A9" w14:textId="77777777" w:rsidTr="00CC5BA4">
        <w:tc>
          <w:tcPr>
            <w:tcW w:w="3330" w:type="dxa"/>
          </w:tcPr>
          <w:p w14:paraId="24FFF451" w14:textId="7B1D6458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</w:tcPr>
          <w:p w14:paraId="0A4C97D4" w14:textId="77777777" w:rsidR="00D11CBE" w:rsidRPr="00C25A92" w:rsidRDefault="00D11CBE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7694FAC" w14:textId="74E95B7E" w:rsidR="00D11CBE" w:rsidRPr="00C25A92" w:rsidRDefault="00306AA5" w:rsidP="00D11CB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D5D72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49" w:type="dxa"/>
          </w:tcPr>
          <w:p w14:paraId="5E22410A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3260861" w14:textId="6AB3AE42" w:rsidR="00D11CBE" w:rsidRPr="00C25A92" w:rsidRDefault="00D11CBE" w:rsidP="00D11C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C2EE3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49" w:type="dxa"/>
          </w:tcPr>
          <w:p w14:paraId="451C52B8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A9E42BE" w14:textId="1AB91128" w:rsidR="00D11CBE" w:rsidRPr="00C25A92" w:rsidRDefault="00306AA5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(786)</w:t>
            </w:r>
          </w:p>
        </w:tc>
        <w:tc>
          <w:tcPr>
            <w:tcW w:w="249" w:type="dxa"/>
          </w:tcPr>
          <w:p w14:paraId="5473746C" w14:textId="77777777" w:rsidR="00D11CBE" w:rsidRPr="00C25A92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C4647AC" w14:textId="7A0EA71A" w:rsidR="00D11CBE" w:rsidRPr="00C25A92" w:rsidRDefault="00D11CBE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(1,070)</w:t>
            </w:r>
          </w:p>
        </w:tc>
      </w:tr>
      <w:tr w:rsidR="00D11CBE" w:rsidRPr="00623946" w14:paraId="473BFC97" w14:textId="77777777" w:rsidTr="00CC5BA4">
        <w:tc>
          <w:tcPr>
            <w:tcW w:w="3330" w:type="dxa"/>
          </w:tcPr>
          <w:p w14:paraId="1406CF0E" w14:textId="366E7159" w:rsidR="00D11CBE" w:rsidRPr="00AC1459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C1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</w:tcPr>
          <w:p w14:paraId="64420CD2" w14:textId="77777777" w:rsidR="00D11CBE" w:rsidRPr="00AC1459" w:rsidRDefault="00D11CBE" w:rsidP="00D1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2D218" w14:textId="49410652" w:rsidR="00D11CBE" w:rsidRPr="00AC1459" w:rsidRDefault="00306AA5" w:rsidP="00D11CB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</w:t>
            </w:r>
            <w:r w:rsidR="006B0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49" w:type="dxa"/>
          </w:tcPr>
          <w:p w14:paraId="0272BB96" w14:textId="77777777" w:rsidR="00D11CBE" w:rsidRPr="00AC1459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32D4E" w14:textId="178FB65A" w:rsidR="00D11CBE" w:rsidRPr="00AC1459" w:rsidRDefault="00D11CBE" w:rsidP="00D11C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49,600</w:t>
            </w:r>
          </w:p>
        </w:tc>
        <w:tc>
          <w:tcPr>
            <w:tcW w:w="249" w:type="dxa"/>
          </w:tcPr>
          <w:p w14:paraId="573DCB93" w14:textId="77777777" w:rsidR="00D11CBE" w:rsidRPr="00AC1459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7A6BF" w14:textId="29C455E2" w:rsidR="00D11CBE" w:rsidRPr="00AC1459" w:rsidRDefault="00306AA5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1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15,479</w:t>
            </w:r>
          </w:p>
        </w:tc>
        <w:tc>
          <w:tcPr>
            <w:tcW w:w="249" w:type="dxa"/>
          </w:tcPr>
          <w:p w14:paraId="3884F4EF" w14:textId="77777777" w:rsidR="00D11CBE" w:rsidRPr="00AC1459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53EED" w14:textId="33A29E63" w:rsidR="00D11CBE" w:rsidRPr="00AC1459" w:rsidRDefault="00D11CBE" w:rsidP="00D11CB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9,763</w:t>
            </w:r>
          </w:p>
        </w:tc>
      </w:tr>
    </w:tbl>
    <w:p w14:paraId="02C98C20" w14:textId="1FEDD90F" w:rsidR="0034292C" w:rsidRDefault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bookmarkStart w:id="18" w:name="_Hlk91455287"/>
      <w:bookmarkEnd w:id="17"/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204"/>
        <w:gridCol w:w="236"/>
        <w:gridCol w:w="1024"/>
        <w:gridCol w:w="236"/>
        <w:gridCol w:w="1204"/>
      </w:tblGrid>
      <w:tr w:rsidR="00E83362" w:rsidRPr="00556116" w14:paraId="233220DE" w14:textId="77777777" w:rsidTr="00CC5BA4">
        <w:tc>
          <w:tcPr>
            <w:tcW w:w="3870" w:type="dxa"/>
          </w:tcPr>
          <w:p w14:paraId="2A75441D" w14:textId="3748E7C8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3D71B3"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7"/>
          </w:tcPr>
          <w:p w14:paraId="6FC2E758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3362" w:rsidRPr="00556116" w14:paraId="679820FF" w14:textId="77777777" w:rsidTr="00CC5BA4">
        <w:tc>
          <w:tcPr>
            <w:tcW w:w="3870" w:type="dxa"/>
          </w:tcPr>
          <w:p w14:paraId="5523AEE7" w14:textId="0453D80E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4F9ADFB" w14:textId="71CA6DFB" w:rsidR="00E83362" w:rsidRPr="00830E96" w:rsidRDefault="00C65C7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11CB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9945CC4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BB771DE" w14:textId="1D7482DE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11CB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E83362" w:rsidRPr="00556116" w14:paraId="05641A0F" w14:textId="77777777" w:rsidTr="00CC5BA4">
        <w:tc>
          <w:tcPr>
            <w:tcW w:w="3870" w:type="dxa"/>
          </w:tcPr>
          <w:p w14:paraId="5236BE30" w14:textId="77777777" w:rsidR="00E83362" w:rsidRPr="00830E96" w:rsidRDefault="00E83362" w:rsidP="00F442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2B1254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6AE0A8" w14:textId="2BDB6EA0" w:rsidR="00E83362" w:rsidRPr="00830E96" w:rsidRDefault="00114BED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3395317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39356CD4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19CC1D4" w14:textId="6FB76229" w:rsidR="00E83362" w:rsidRPr="00830E96" w:rsidRDefault="00114BED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5C4C06E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16EA57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28F627" w14:textId="7D975954" w:rsidR="00E83362" w:rsidRPr="00830E96" w:rsidRDefault="00114BED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8781B40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02BA1B01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AAA40B" w14:textId="011C0E2E" w:rsidR="00E83362" w:rsidRPr="00830E96" w:rsidRDefault="00114BED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1CBE" w:rsidRPr="00556116" w14:paraId="6F34B3B6" w14:textId="77777777" w:rsidTr="00CC5BA4">
        <w:tc>
          <w:tcPr>
            <w:tcW w:w="3870" w:type="dxa"/>
          </w:tcPr>
          <w:p w14:paraId="6C4876AE" w14:textId="453D273D" w:rsidR="00D11CBE" w:rsidRPr="00830E96" w:rsidRDefault="00D11CBE" w:rsidP="00D11C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0" w:type="dxa"/>
          </w:tcPr>
          <w:p w14:paraId="32FDEB1F" w14:textId="06F4573A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31CC1E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B707C27" w14:textId="31D16006" w:rsidR="00D11CBE" w:rsidRPr="00830E96" w:rsidRDefault="00DA7B3C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263,47</w:t>
            </w:r>
            <w:r w:rsidR="00F421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557DB88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8DB172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4DD2F5D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46EF187" w14:textId="4E3CF7F5" w:rsidR="00D11CBE" w:rsidRPr="00830E96" w:rsidRDefault="00D11CBE" w:rsidP="00D11CB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242,235</w:t>
            </w:r>
          </w:p>
        </w:tc>
      </w:tr>
      <w:tr w:rsidR="00D11CBE" w:rsidRPr="00556116" w14:paraId="418368EB" w14:textId="77777777" w:rsidTr="00CC5BA4">
        <w:tc>
          <w:tcPr>
            <w:tcW w:w="3870" w:type="dxa"/>
            <w:tcBorders>
              <w:bottom w:val="nil"/>
            </w:tcBorders>
          </w:tcPr>
          <w:p w14:paraId="53DF4DFE" w14:textId="77777777" w:rsidR="00D11CBE" w:rsidRPr="00830E96" w:rsidRDefault="00D11CBE" w:rsidP="00D11C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38BFF34C" w14:textId="1B1D7938" w:rsidR="00D11CBE" w:rsidRPr="00830E96" w:rsidRDefault="00DA7B3C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36E58546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1E36A007" w14:textId="0CAC7E6E" w:rsidR="00D11CBE" w:rsidRPr="00830E96" w:rsidRDefault="00DA7B3C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52,695</w:t>
            </w:r>
          </w:p>
        </w:tc>
        <w:tc>
          <w:tcPr>
            <w:tcW w:w="236" w:type="dxa"/>
            <w:tcBorders>
              <w:bottom w:val="nil"/>
            </w:tcBorders>
          </w:tcPr>
          <w:p w14:paraId="30A5FEF7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6B331C13" w14:textId="10F84CF2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2C8F6A5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12AAE798" w14:textId="188DCA45" w:rsidR="00D11CBE" w:rsidRPr="00830E96" w:rsidRDefault="00D11CBE" w:rsidP="00D11CB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48,447</w:t>
            </w:r>
          </w:p>
        </w:tc>
      </w:tr>
      <w:tr w:rsidR="00D11CBE" w:rsidRPr="00556116" w14:paraId="401033C4" w14:textId="77777777" w:rsidTr="00CC5BA4">
        <w:tc>
          <w:tcPr>
            <w:tcW w:w="3870" w:type="dxa"/>
            <w:tcBorders>
              <w:bottom w:val="nil"/>
            </w:tcBorders>
          </w:tcPr>
          <w:p w14:paraId="695CC9C6" w14:textId="77777777" w:rsidR="00D11CBE" w:rsidRPr="00830E96" w:rsidRDefault="00D11CBE" w:rsidP="00D11CBE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70" w:type="dxa"/>
            <w:tcBorders>
              <w:bottom w:val="nil"/>
            </w:tcBorders>
          </w:tcPr>
          <w:p w14:paraId="27B598EF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CB8C0CB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1BEFB5D" w14:textId="77777777" w:rsidR="00D11CBE" w:rsidRDefault="00D11CB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D90FEB" w14:textId="0210767C" w:rsidR="005C5EAE" w:rsidRPr="00830E96" w:rsidRDefault="005C5EA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(254)</w:t>
            </w:r>
          </w:p>
        </w:tc>
        <w:tc>
          <w:tcPr>
            <w:tcW w:w="236" w:type="dxa"/>
            <w:tcBorders>
              <w:bottom w:val="nil"/>
            </w:tcBorders>
          </w:tcPr>
          <w:p w14:paraId="2E449D03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94852A2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96E2D4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09DC3D63" w14:textId="77777777" w:rsidR="00D11CBE" w:rsidRDefault="00D11CB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C51054" w14:textId="612BB2F7" w:rsidR="00D11CBE" w:rsidRPr="00830E96" w:rsidRDefault="00D11CBE" w:rsidP="00D11CB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(48)</w:t>
            </w:r>
          </w:p>
        </w:tc>
      </w:tr>
      <w:tr w:rsidR="00D11CBE" w:rsidRPr="00556116" w14:paraId="646CBF3D" w14:textId="77777777" w:rsidTr="00CC5BA4">
        <w:tc>
          <w:tcPr>
            <w:tcW w:w="3870" w:type="dxa"/>
            <w:tcBorders>
              <w:bottom w:val="nil"/>
            </w:tcBorders>
          </w:tcPr>
          <w:p w14:paraId="0A93B3E6" w14:textId="364E0ABF" w:rsidR="00D11CBE" w:rsidRPr="00830E96" w:rsidRDefault="00D11CBE" w:rsidP="00D11CBE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170" w:type="dxa"/>
            <w:tcBorders>
              <w:bottom w:val="nil"/>
            </w:tcBorders>
          </w:tcPr>
          <w:p w14:paraId="5F692D7F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103540E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7BC9738" w14:textId="62F0B20C" w:rsidR="00D11CBE" w:rsidRDefault="005C5EA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(600)</w:t>
            </w:r>
          </w:p>
        </w:tc>
        <w:tc>
          <w:tcPr>
            <w:tcW w:w="236" w:type="dxa"/>
            <w:tcBorders>
              <w:bottom w:val="nil"/>
            </w:tcBorders>
          </w:tcPr>
          <w:p w14:paraId="79021C07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60FA2CD4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896BD9E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49F55939" w14:textId="3F1CF9D5" w:rsidR="00D11CBE" w:rsidRDefault="00D11CB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(633)</w:t>
            </w:r>
          </w:p>
        </w:tc>
      </w:tr>
      <w:tr w:rsidR="00D11CBE" w:rsidRPr="00556116" w14:paraId="425C4464" w14:textId="77777777" w:rsidTr="00CC5BA4">
        <w:tc>
          <w:tcPr>
            <w:tcW w:w="3870" w:type="dxa"/>
            <w:tcBorders>
              <w:bottom w:val="nil"/>
            </w:tcBorders>
          </w:tcPr>
          <w:p w14:paraId="489ECA75" w14:textId="6001477B" w:rsidR="00D11CBE" w:rsidRPr="00830E96" w:rsidRDefault="00D11CBE" w:rsidP="00D11CB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0EC9C5B2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DB1F34F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4ECC2B0A" w14:textId="77777777" w:rsidR="00D11CBE" w:rsidRDefault="00D11CB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D01FFF" w14:textId="1EA2BE0B" w:rsidR="005C5EAE" w:rsidRPr="00830E96" w:rsidRDefault="005C5EA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(8,037)</w:t>
            </w:r>
          </w:p>
        </w:tc>
        <w:tc>
          <w:tcPr>
            <w:tcW w:w="236" w:type="dxa"/>
            <w:tcBorders>
              <w:bottom w:val="nil"/>
            </w:tcBorders>
          </w:tcPr>
          <w:p w14:paraId="7168750A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F5F070E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9E78D5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6D25789" w14:textId="77777777" w:rsidR="00D11CBE" w:rsidRDefault="00D11CB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8E4790" w14:textId="5E74F7F6" w:rsidR="00D11CBE" w:rsidRPr="00830E96" w:rsidRDefault="00D11CBE" w:rsidP="00D11CB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(5,706)</w:t>
            </w:r>
          </w:p>
        </w:tc>
      </w:tr>
      <w:tr w:rsidR="00D11CBE" w:rsidRPr="00556116" w14:paraId="5AD1F3C5" w14:textId="77777777" w:rsidTr="00CC5BA4">
        <w:tc>
          <w:tcPr>
            <w:tcW w:w="3870" w:type="dxa"/>
            <w:tcBorders>
              <w:top w:val="nil"/>
            </w:tcBorders>
          </w:tcPr>
          <w:p w14:paraId="68B88B70" w14:textId="77777777" w:rsidR="00D11CBE" w:rsidRPr="00830E96" w:rsidRDefault="00D11CBE" w:rsidP="00D11CB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</w:tcBorders>
          </w:tcPr>
          <w:p w14:paraId="0ACA4319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C7CCFC8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2B3BD9E3" w14:textId="7F7A09A2" w:rsidR="00D11CBE" w:rsidRPr="00830E96" w:rsidRDefault="005C5EA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9,835</w:t>
            </w:r>
          </w:p>
        </w:tc>
        <w:tc>
          <w:tcPr>
            <w:tcW w:w="236" w:type="dxa"/>
            <w:tcBorders>
              <w:top w:val="nil"/>
            </w:tcBorders>
          </w:tcPr>
          <w:p w14:paraId="3222B614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78AFE438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ED33913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584143C6" w14:textId="2D846A23" w:rsidR="00D11CBE" w:rsidRPr="00830E96" w:rsidRDefault="00D11CBE" w:rsidP="00D11CB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6,977</w:t>
            </w:r>
          </w:p>
        </w:tc>
      </w:tr>
      <w:tr w:rsidR="00D11CBE" w:rsidRPr="00556116" w14:paraId="0F794ED2" w14:textId="77777777" w:rsidTr="00CC5BA4">
        <w:tc>
          <w:tcPr>
            <w:tcW w:w="3870" w:type="dxa"/>
          </w:tcPr>
          <w:p w14:paraId="4381BB89" w14:textId="4004C334" w:rsidR="00D11CBE" w:rsidRPr="00830E96" w:rsidRDefault="00D11CBE" w:rsidP="00D11CB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31A3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30450FB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A3A1B3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B7F14D0" w14:textId="12A3375F" w:rsidR="00D11CBE" w:rsidRPr="00830E96" w:rsidRDefault="005C5EA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36" w:type="dxa"/>
            <w:vAlign w:val="bottom"/>
          </w:tcPr>
          <w:p w14:paraId="754E3FA8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55ED16E7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39473F6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3605252E" w14:textId="77777777" w:rsidR="00D11CBE" w:rsidRDefault="00D11CB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316840" w14:textId="7E702D39" w:rsidR="00D11CBE" w:rsidRPr="00830E96" w:rsidRDefault="00D11CBE" w:rsidP="00D11CB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D11CBE" w:rsidRPr="00556116" w14:paraId="244BFB32" w14:textId="77777777" w:rsidTr="00CC5BA4">
        <w:tc>
          <w:tcPr>
            <w:tcW w:w="3870" w:type="dxa"/>
            <w:tcBorders>
              <w:bottom w:val="nil"/>
            </w:tcBorders>
          </w:tcPr>
          <w:p w14:paraId="02DB55B3" w14:textId="77777777" w:rsidR="00D11CBE" w:rsidRPr="00830E96" w:rsidRDefault="00D11CBE" w:rsidP="00D11CB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373724B" w14:textId="54263BB1" w:rsidR="00D11CBE" w:rsidRPr="00830E96" w:rsidRDefault="000B4A43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</w:tcPr>
          <w:p w14:paraId="6EF47EE9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4B5B56B" w14:textId="1FD01D2E" w:rsidR="00D11CBE" w:rsidRPr="00830E96" w:rsidRDefault="005C5EA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54,025</w:t>
            </w:r>
          </w:p>
        </w:tc>
        <w:tc>
          <w:tcPr>
            <w:tcW w:w="236" w:type="dxa"/>
            <w:tcBorders>
              <w:bottom w:val="nil"/>
            </w:tcBorders>
          </w:tcPr>
          <w:p w14:paraId="39FD9E9E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51BAD795" w14:textId="0DF93144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07ED5436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6C4505E" w14:textId="5AC8CF98" w:rsidR="00D11CBE" w:rsidRPr="00830E96" w:rsidRDefault="00D11CBE" w:rsidP="00D11CB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49,600</w:t>
            </w:r>
          </w:p>
        </w:tc>
      </w:tr>
    </w:tbl>
    <w:p w14:paraId="2A9EBD7C" w14:textId="336A37DE" w:rsidR="00BC3168" w:rsidRDefault="00BC3168">
      <w:pPr>
        <w:rPr>
          <w:cs/>
        </w:rPr>
      </w:pPr>
      <w:bookmarkStart w:id="19" w:name="_Hlk24112728"/>
    </w:p>
    <w:p w14:paraId="0CEE0D47" w14:textId="77777777" w:rsidR="00BC3168" w:rsidRDefault="00BC3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204"/>
        <w:gridCol w:w="236"/>
        <w:gridCol w:w="1024"/>
        <w:gridCol w:w="236"/>
        <w:gridCol w:w="1204"/>
      </w:tblGrid>
      <w:tr w:rsidR="00BB3C8A" w:rsidRPr="00E83362" w14:paraId="64493FA2" w14:textId="77777777" w:rsidTr="00CC5BA4">
        <w:tc>
          <w:tcPr>
            <w:tcW w:w="3870" w:type="dxa"/>
          </w:tcPr>
          <w:p w14:paraId="4EA6DA84" w14:textId="3A42AAC9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="003D71B3"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7"/>
          </w:tcPr>
          <w:p w14:paraId="7219D690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C8A" w:rsidRPr="00E83362" w14:paraId="69854427" w14:textId="77777777" w:rsidTr="00CC5BA4">
        <w:tc>
          <w:tcPr>
            <w:tcW w:w="3870" w:type="dxa"/>
          </w:tcPr>
          <w:p w14:paraId="691B044A" w14:textId="6A75B032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C806DF0" w14:textId="799B3063" w:rsidR="00BB3C8A" w:rsidRPr="00830E96" w:rsidRDefault="00C65C75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11CB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6066EF8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6FDC17AD" w14:textId="72C116DA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11CB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BB3C8A" w:rsidRPr="00E83362" w14:paraId="15425CD7" w14:textId="77777777" w:rsidTr="00CC5BA4">
        <w:tc>
          <w:tcPr>
            <w:tcW w:w="3870" w:type="dxa"/>
          </w:tcPr>
          <w:p w14:paraId="38947332" w14:textId="77777777" w:rsidR="00BB3C8A" w:rsidRPr="00830E96" w:rsidRDefault="00BB3C8A" w:rsidP="00F44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1415A3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8EEB33" w14:textId="3B4C41B7" w:rsidR="00BB3C8A" w:rsidRPr="00830E96" w:rsidRDefault="00114BED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0E1ED53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065A7547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751DC63" w14:textId="4CFA9276" w:rsidR="00BB3C8A" w:rsidRPr="00830E96" w:rsidRDefault="00114BED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A80B99F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5E0C09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00981A" w14:textId="59EA7BF1" w:rsidR="00BB3C8A" w:rsidRPr="00830E96" w:rsidRDefault="00114BED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7D7E753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0D238BC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D77F7A" w14:textId="3DE04053" w:rsidR="00BB3C8A" w:rsidRPr="00830E96" w:rsidRDefault="00114BED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1CBE" w:rsidRPr="00E83362" w14:paraId="0BC1D800" w14:textId="77777777" w:rsidTr="00CC5BA4">
        <w:tc>
          <w:tcPr>
            <w:tcW w:w="3870" w:type="dxa"/>
          </w:tcPr>
          <w:p w14:paraId="2DF05EC7" w14:textId="6AE3C280" w:rsidR="00D11CBE" w:rsidRPr="00830E96" w:rsidRDefault="00D11CBE" w:rsidP="00D11C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0" w:type="dxa"/>
          </w:tcPr>
          <w:p w14:paraId="7970B462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C5075D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8B86D0C" w14:textId="7D07AE36" w:rsidR="00D11CBE" w:rsidRPr="00830E96" w:rsidRDefault="00FA235C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99,840</w:t>
            </w:r>
          </w:p>
        </w:tc>
        <w:tc>
          <w:tcPr>
            <w:tcW w:w="236" w:type="dxa"/>
          </w:tcPr>
          <w:p w14:paraId="063C65B7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16D6BA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5386EB8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FC57D2" w14:textId="55773C7B" w:rsidR="00D11CBE" w:rsidRPr="00830E96" w:rsidRDefault="00D11CBE" w:rsidP="00D11CB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70,627</w:t>
            </w:r>
          </w:p>
        </w:tc>
      </w:tr>
      <w:tr w:rsidR="00D11CBE" w:rsidRPr="00E83362" w14:paraId="79474F17" w14:textId="77777777" w:rsidTr="00DE494A">
        <w:trPr>
          <w:trHeight w:val="206"/>
        </w:trPr>
        <w:tc>
          <w:tcPr>
            <w:tcW w:w="3870" w:type="dxa"/>
            <w:tcBorders>
              <w:bottom w:val="nil"/>
            </w:tcBorders>
          </w:tcPr>
          <w:p w14:paraId="26884122" w14:textId="77777777" w:rsidR="00D11CBE" w:rsidRPr="00830E96" w:rsidRDefault="00D11CBE" w:rsidP="00D11C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5437739E" w14:textId="5B1C16DC" w:rsidR="00D11CBE" w:rsidRPr="00830E96" w:rsidRDefault="00FA235C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6E5B4C10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3F81EF95" w14:textId="067F416F" w:rsidR="00D11CBE" w:rsidRPr="00830E96" w:rsidRDefault="00FA235C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19,968</w:t>
            </w:r>
          </w:p>
        </w:tc>
        <w:tc>
          <w:tcPr>
            <w:tcW w:w="236" w:type="dxa"/>
            <w:tcBorders>
              <w:bottom w:val="nil"/>
            </w:tcBorders>
          </w:tcPr>
          <w:p w14:paraId="76D10503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BBA34C8" w14:textId="02E3EA2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4187BDB0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0F84EB66" w14:textId="519A54B5" w:rsidR="00D11CBE" w:rsidRPr="00830E96" w:rsidRDefault="00D11CBE" w:rsidP="00D11CB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14,125</w:t>
            </w:r>
          </w:p>
        </w:tc>
      </w:tr>
      <w:tr w:rsidR="00D11CBE" w:rsidRPr="00E83362" w14:paraId="3F5A30F0" w14:textId="77777777" w:rsidTr="00A3425E">
        <w:trPr>
          <w:trHeight w:val="155"/>
        </w:trPr>
        <w:tc>
          <w:tcPr>
            <w:tcW w:w="3870" w:type="dxa"/>
            <w:tcBorders>
              <w:bottom w:val="nil"/>
            </w:tcBorders>
          </w:tcPr>
          <w:p w14:paraId="58BAC4DC" w14:textId="59F6C32F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170" w:type="dxa"/>
            <w:tcBorders>
              <w:bottom w:val="nil"/>
            </w:tcBorders>
          </w:tcPr>
          <w:p w14:paraId="101F005F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05DE4D4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D2041D9" w14:textId="4BB94AC4" w:rsidR="00D11CBE" w:rsidRPr="00A3425E" w:rsidRDefault="00FA235C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(600)</w:t>
            </w:r>
          </w:p>
        </w:tc>
        <w:tc>
          <w:tcPr>
            <w:tcW w:w="236" w:type="dxa"/>
            <w:tcBorders>
              <w:bottom w:val="nil"/>
            </w:tcBorders>
          </w:tcPr>
          <w:p w14:paraId="598B21CF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99CE554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16AD45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3801FD2B" w14:textId="17F6E910" w:rsidR="00D11CBE" w:rsidRDefault="00D11CB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(633)</w:t>
            </w:r>
          </w:p>
        </w:tc>
      </w:tr>
      <w:tr w:rsidR="00D11CBE" w:rsidRPr="00E83362" w14:paraId="1F112B9A" w14:textId="77777777" w:rsidTr="00DE494A">
        <w:trPr>
          <w:trHeight w:val="605"/>
        </w:trPr>
        <w:tc>
          <w:tcPr>
            <w:tcW w:w="3870" w:type="dxa"/>
            <w:tcBorders>
              <w:bottom w:val="nil"/>
            </w:tcBorders>
          </w:tcPr>
          <w:p w14:paraId="3FB2178C" w14:textId="32B8CF70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2E3E28CE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1B04399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334EAE4D" w14:textId="77777777" w:rsidR="00D11CBE" w:rsidRDefault="00D11CB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E197B" w14:textId="622DEFCA" w:rsidR="00FA235C" w:rsidRPr="00830E96" w:rsidRDefault="00FA235C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(8,083)</w:t>
            </w:r>
          </w:p>
        </w:tc>
        <w:tc>
          <w:tcPr>
            <w:tcW w:w="236" w:type="dxa"/>
            <w:tcBorders>
              <w:bottom w:val="nil"/>
            </w:tcBorders>
          </w:tcPr>
          <w:p w14:paraId="57C42F71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C5CDEE4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1DF9D55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21429681" w14:textId="77777777" w:rsidR="00D11CBE" w:rsidRDefault="00D11CBE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38AD0" w14:textId="129486A4" w:rsidR="00D11CBE" w:rsidRPr="00830E96" w:rsidRDefault="00D11CBE" w:rsidP="00D11CB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(7,507)</w:t>
            </w:r>
          </w:p>
        </w:tc>
      </w:tr>
      <w:tr w:rsidR="00D11CBE" w:rsidRPr="00E83362" w14:paraId="4066E18B" w14:textId="77777777" w:rsidTr="00CC5BA4">
        <w:tc>
          <w:tcPr>
            <w:tcW w:w="3870" w:type="dxa"/>
            <w:tcBorders>
              <w:top w:val="nil"/>
            </w:tcBorders>
          </w:tcPr>
          <w:p w14:paraId="70C264D8" w14:textId="77777777" w:rsidR="00D11CBE" w:rsidRPr="00830E96" w:rsidRDefault="00D11CBE" w:rsidP="00D11CB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A3B19F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EE2040A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1FC1E766" w14:textId="13B2FA3F" w:rsidR="00D11CBE" w:rsidRPr="00830E96" w:rsidRDefault="00FA235C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4,194</w:t>
            </w:r>
          </w:p>
        </w:tc>
        <w:tc>
          <w:tcPr>
            <w:tcW w:w="236" w:type="dxa"/>
            <w:tcBorders>
              <w:top w:val="nil"/>
            </w:tcBorders>
          </w:tcPr>
          <w:p w14:paraId="6CD6FFE1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F23540D" w14:textId="77777777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95C2D32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403EB307" w14:textId="3AA2E9BF" w:rsidR="00D11CBE" w:rsidRPr="00830E96" w:rsidRDefault="00D11CBE" w:rsidP="00D11CB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3,778</w:t>
            </w:r>
          </w:p>
        </w:tc>
      </w:tr>
      <w:tr w:rsidR="00D11CBE" w:rsidRPr="00E83362" w14:paraId="6DE27DD8" w14:textId="77777777" w:rsidTr="00CC5BA4">
        <w:tc>
          <w:tcPr>
            <w:tcW w:w="3870" w:type="dxa"/>
            <w:tcBorders>
              <w:bottom w:val="nil"/>
            </w:tcBorders>
          </w:tcPr>
          <w:p w14:paraId="712EACCF" w14:textId="77777777" w:rsidR="00D11CBE" w:rsidRPr="00830E96" w:rsidRDefault="00D11CBE" w:rsidP="00D11CB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A86C20" w14:textId="63910AF6" w:rsidR="00D11CBE" w:rsidRPr="00830E96" w:rsidRDefault="00FA235C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</w:tcPr>
          <w:p w14:paraId="2648C2E5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06998AB" w14:textId="0A0E5A56" w:rsidR="00D11CBE" w:rsidRPr="00830E96" w:rsidRDefault="00FA235C" w:rsidP="00D11C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15,479</w:t>
            </w:r>
          </w:p>
        </w:tc>
        <w:tc>
          <w:tcPr>
            <w:tcW w:w="236" w:type="dxa"/>
            <w:tcBorders>
              <w:bottom w:val="nil"/>
            </w:tcBorders>
          </w:tcPr>
          <w:p w14:paraId="7E12AAEA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2D33C832" w14:textId="46865A33" w:rsidR="00D11CBE" w:rsidRPr="00830E96" w:rsidRDefault="00D11CBE" w:rsidP="00D11CBE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</w:tcPr>
          <w:p w14:paraId="3694034D" w14:textId="77777777" w:rsidR="00D11CBE" w:rsidRPr="00830E96" w:rsidRDefault="00D11CBE" w:rsidP="00D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74F7258" w14:textId="3500D75C" w:rsidR="00D11CBE" w:rsidRPr="00830E96" w:rsidRDefault="00D11CBE" w:rsidP="00D11CB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9,763</w:t>
            </w:r>
          </w:p>
        </w:tc>
      </w:tr>
    </w:tbl>
    <w:bookmarkEnd w:id="18"/>
    <w:p w14:paraId="19FFF2C3" w14:textId="0B09ECF6" w:rsidR="000E55B1" w:rsidRPr="0025354C" w:rsidRDefault="003308A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/>
          <w:sz w:val="26"/>
          <w:szCs w:val="26"/>
          <w:cs/>
        </w:rPr>
        <w:br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43"/>
        <w:gridCol w:w="1377"/>
        <w:gridCol w:w="241"/>
        <w:gridCol w:w="1289"/>
        <w:gridCol w:w="270"/>
        <w:gridCol w:w="1260"/>
      </w:tblGrid>
      <w:tr w:rsidR="00FA18A3" w:rsidRPr="00317C4F" w14:paraId="7591300D" w14:textId="77777777" w:rsidTr="00573738">
        <w:trPr>
          <w:tblHeader/>
        </w:trPr>
        <w:tc>
          <w:tcPr>
            <w:tcW w:w="3150" w:type="dxa"/>
          </w:tcPr>
          <w:p w14:paraId="77A0519C" w14:textId="77777777" w:rsidR="00FA18A3" w:rsidRPr="00317C4F" w:rsidRDefault="00FA18A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bookmarkStart w:id="20" w:name="_Hlk91455933"/>
          </w:p>
        </w:tc>
        <w:tc>
          <w:tcPr>
            <w:tcW w:w="6030" w:type="dxa"/>
            <w:gridSpan w:val="7"/>
          </w:tcPr>
          <w:p w14:paraId="6257A601" w14:textId="77777777" w:rsidR="00FA18A3" w:rsidRPr="00317C4F" w:rsidRDefault="00FA18A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FA18A3" w:rsidRPr="00317C4F" w14:paraId="1E744C94" w14:textId="77777777" w:rsidTr="00573738">
        <w:trPr>
          <w:tblHeader/>
        </w:trPr>
        <w:tc>
          <w:tcPr>
            <w:tcW w:w="3150" w:type="dxa"/>
          </w:tcPr>
          <w:p w14:paraId="33AF49AB" w14:textId="77777777" w:rsidR="00FA18A3" w:rsidRPr="00317C4F" w:rsidRDefault="00FA18A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</w:tcPr>
          <w:p w14:paraId="66A9F84A" w14:textId="77777777" w:rsidR="00FA18A3" w:rsidRPr="00317C4F" w:rsidRDefault="00FA18A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21A7208D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7" w:type="dxa"/>
            <w:gridSpan w:val="3"/>
            <w:tcBorders>
              <w:bottom w:val="single" w:sz="4" w:space="0" w:color="auto"/>
            </w:tcBorders>
          </w:tcPr>
          <w:p w14:paraId="4E8A31D7" w14:textId="6C28E5EB" w:rsidR="00FA18A3" w:rsidRPr="008D3CA1" w:rsidRDefault="00FA18A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bidi="th-TH"/>
              </w:rPr>
            </w:pP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>บันทึกเป็น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รายจ่าย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/ 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70" w:type="dxa"/>
          </w:tcPr>
          <w:p w14:paraId="3D761CAF" w14:textId="77777777" w:rsidR="00FA18A3" w:rsidRPr="00317C4F" w:rsidRDefault="00FA18A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737458E" w14:textId="77777777" w:rsidR="00FA18A3" w:rsidRPr="00317C4F" w:rsidRDefault="00FA18A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FA18A3" w:rsidRPr="00317C4F" w14:paraId="2392A5A9" w14:textId="77777777" w:rsidTr="00573738">
        <w:trPr>
          <w:tblHeader/>
        </w:trPr>
        <w:tc>
          <w:tcPr>
            <w:tcW w:w="3150" w:type="dxa"/>
          </w:tcPr>
          <w:p w14:paraId="49A124DF" w14:textId="77777777" w:rsidR="00FA18A3" w:rsidRPr="00317C4F" w:rsidRDefault="00FA18A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</w:tcPr>
          <w:p w14:paraId="46105CE6" w14:textId="77777777" w:rsidR="00FA18A3" w:rsidRPr="00317C4F" w:rsidRDefault="00FA18A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ณ วันที่</w:t>
            </w:r>
          </w:p>
        </w:tc>
        <w:tc>
          <w:tcPr>
            <w:tcW w:w="243" w:type="dxa"/>
          </w:tcPr>
          <w:p w14:paraId="7CC8ADE1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39C39822" w14:textId="1BDF6722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41" w:type="dxa"/>
          </w:tcPr>
          <w:p w14:paraId="1FB032E2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B3328C7" w14:textId="6B6581CD" w:rsidR="00FA18A3" w:rsidRPr="00317C4F" w:rsidRDefault="00FA18A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32B08F3" w14:textId="77777777" w:rsidR="00FA18A3" w:rsidRPr="00317C4F" w:rsidRDefault="00FA18A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45031D95" w14:textId="77777777" w:rsidR="00FA18A3" w:rsidRPr="00317C4F" w:rsidRDefault="00FA18A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FA18A3" w:rsidRPr="00317C4F" w14:paraId="45E5833F" w14:textId="77777777" w:rsidTr="00573738">
        <w:trPr>
          <w:tblHeader/>
        </w:trPr>
        <w:tc>
          <w:tcPr>
            <w:tcW w:w="3150" w:type="dxa"/>
          </w:tcPr>
          <w:p w14:paraId="4BEA17A4" w14:textId="77777777" w:rsidR="00FA18A3" w:rsidRPr="00317C4F" w:rsidRDefault="00FA18A3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FC27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6E99C0D9" w14:textId="77777777" w:rsidR="00FA18A3" w:rsidRPr="00317C4F" w:rsidRDefault="00FA18A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43" w:type="dxa"/>
          </w:tcPr>
          <w:p w14:paraId="1B882F9B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2972101" w14:textId="49F6CB3B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41" w:type="dxa"/>
          </w:tcPr>
          <w:p w14:paraId="0AD9F916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867DB87" w14:textId="5B1262CF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365B9D4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6D7E6" w14:textId="77777777" w:rsidR="00FA18A3" w:rsidRPr="00317C4F" w:rsidRDefault="00FA18A3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FA18A3" w:rsidRPr="00317C4F" w14:paraId="7A67E256" w14:textId="77777777" w:rsidTr="00573738">
        <w:tc>
          <w:tcPr>
            <w:tcW w:w="3150" w:type="dxa"/>
          </w:tcPr>
          <w:p w14:paraId="4F4CF253" w14:textId="0E0B48C1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7"/>
          </w:tcPr>
          <w:p w14:paraId="7E28B2FF" w14:textId="1F321EAA" w:rsidR="00FA18A3" w:rsidRPr="00317C4F" w:rsidRDefault="00FA18A3" w:rsidP="00FA18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A18A3" w:rsidRPr="00317C4F" w14:paraId="2947EE9C" w14:textId="77777777" w:rsidTr="00573738">
        <w:tc>
          <w:tcPr>
            <w:tcW w:w="3150" w:type="dxa"/>
          </w:tcPr>
          <w:p w14:paraId="38D12C3F" w14:textId="6E63777C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4B9B4347" w14:textId="77777777" w:rsidR="00FA18A3" w:rsidRPr="00317C4F" w:rsidRDefault="00FA18A3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1E70E532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6C155FF1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B0E83E9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46E72FBA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1EC13F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E85D15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18A3" w:rsidRPr="00317C4F" w14:paraId="436CCF0D" w14:textId="77777777" w:rsidTr="00573738">
        <w:tc>
          <w:tcPr>
            <w:tcW w:w="3150" w:type="dxa"/>
          </w:tcPr>
          <w:p w14:paraId="7E62E743" w14:textId="77777777" w:rsidR="00FA18A3" w:rsidRPr="00317C4F" w:rsidRDefault="00FA18A3" w:rsidP="00860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334EF671" w14:textId="77777777" w:rsidR="00FA18A3" w:rsidRPr="00317C4F" w:rsidRDefault="00FA18A3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775125B0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7F1FCC91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1F7CBCB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6ECF5B48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6E2E84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FB4AAF" w14:textId="77777777" w:rsidR="00FA18A3" w:rsidRPr="00317C4F" w:rsidRDefault="00FA18A3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18A3" w:rsidRPr="00317C4F" w14:paraId="2C710DC6" w14:textId="77777777" w:rsidTr="00573738">
        <w:tc>
          <w:tcPr>
            <w:tcW w:w="3150" w:type="dxa"/>
          </w:tcPr>
          <w:p w14:paraId="057A0A9E" w14:textId="60201336" w:rsidR="00FA18A3" w:rsidRPr="003F3780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35F609FE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3AEA30C3" w14:textId="77777777" w:rsidR="00FA18A3" w:rsidRPr="003F3780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455D7A5D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E2C0D3D" w14:textId="77777777" w:rsidR="00FA18A3" w:rsidRPr="003F3780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B04B3A0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6FED6C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AF3F7A9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317C4F" w14:paraId="0F59E501" w14:textId="77777777" w:rsidTr="00573738">
        <w:tc>
          <w:tcPr>
            <w:tcW w:w="3150" w:type="dxa"/>
          </w:tcPr>
          <w:p w14:paraId="7BE5FDB3" w14:textId="2A764DFA" w:rsidR="00FA18A3" w:rsidRPr="003F3780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14:paraId="4142B03E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367009E0" w14:textId="77777777" w:rsidR="00FA18A3" w:rsidRPr="003F3780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03379791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6BE4A34" w14:textId="77777777" w:rsidR="00FA18A3" w:rsidRPr="003F3780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D316D08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583643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062688C7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317C4F" w14:paraId="38BEB582" w14:textId="77777777" w:rsidTr="00573738">
        <w:tc>
          <w:tcPr>
            <w:tcW w:w="3150" w:type="dxa"/>
          </w:tcPr>
          <w:p w14:paraId="46A33A05" w14:textId="179A320F" w:rsidR="00FA18A3" w:rsidRPr="003F3780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</w:tcPr>
          <w:p w14:paraId="7EF5B7F1" w14:textId="03F691D1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243" w:type="dxa"/>
          </w:tcPr>
          <w:p w14:paraId="339E887F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63E731FF" w14:textId="08313C62" w:rsidR="00FA18A3" w:rsidRPr="003F3780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75F6E1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438CD727" w14:textId="29217DBE" w:rsidR="00FA18A3" w:rsidRPr="003F3780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1F253D99" w14:textId="77777777" w:rsidR="00FA18A3" w:rsidRPr="003F3780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2B8DB37" w14:textId="5FE02243" w:rsidR="00FA18A3" w:rsidRPr="003F3780" w:rsidRDefault="00FA18A3" w:rsidP="00236386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</w:tr>
      <w:tr w:rsidR="00FA18A3" w:rsidRPr="00236386" w14:paraId="6EF01091" w14:textId="77777777" w:rsidTr="00573738">
        <w:tc>
          <w:tcPr>
            <w:tcW w:w="3150" w:type="dxa"/>
          </w:tcPr>
          <w:p w14:paraId="404FF765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56D2C28B" w14:textId="2544AFC8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  <w:tc>
          <w:tcPr>
            <w:tcW w:w="243" w:type="dxa"/>
          </w:tcPr>
          <w:p w14:paraId="6E7E3B11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7BACDC94" w14:textId="71C49072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41" w:type="dxa"/>
            <w:vAlign w:val="bottom"/>
          </w:tcPr>
          <w:p w14:paraId="31971F10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778766DB" w14:textId="1CE66BEA" w:rsidR="00FA18A3" w:rsidRPr="00317C4F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1047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6F5EDF" w14:textId="77777777" w:rsidR="00FA18A3" w:rsidRPr="009D144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47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9785AD" w14:textId="0F2EA4A2" w:rsidR="00FA18A3" w:rsidRPr="00317C4F" w:rsidRDefault="00FA18A3" w:rsidP="00236386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1,133</w:t>
            </w:r>
          </w:p>
        </w:tc>
      </w:tr>
      <w:tr w:rsidR="00FA18A3" w:rsidRPr="00236386" w14:paraId="4DAF5412" w14:textId="77777777" w:rsidTr="00573738">
        <w:tc>
          <w:tcPr>
            <w:tcW w:w="3150" w:type="dxa"/>
          </w:tcPr>
          <w:p w14:paraId="0AB878E6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6202CA86" w14:textId="5AB33092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6,714</w:t>
            </w:r>
          </w:p>
        </w:tc>
        <w:tc>
          <w:tcPr>
            <w:tcW w:w="243" w:type="dxa"/>
          </w:tcPr>
          <w:p w14:paraId="20204EA6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1275F339" w14:textId="44AFBE29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(919)</w:t>
            </w:r>
          </w:p>
        </w:tc>
        <w:tc>
          <w:tcPr>
            <w:tcW w:w="241" w:type="dxa"/>
            <w:vAlign w:val="bottom"/>
          </w:tcPr>
          <w:p w14:paraId="52009F08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2E33530A" w14:textId="251F161E" w:rsidR="00FA18A3" w:rsidRPr="00317C4F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1047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C89BBE" w14:textId="77777777" w:rsidR="00FA18A3" w:rsidRPr="009D144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47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0B9DBD" w14:textId="5030424F" w:rsidR="00FA18A3" w:rsidRPr="00317C4F" w:rsidRDefault="00FA18A3" w:rsidP="00236386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5,795</w:t>
            </w:r>
          </w:p>
        </w:tc>
      </w:tr>
      <w:tr w:rsidR="00FA18A3" w:rsidRPr="00236386" w14:paraId="17ACF3E4" w14:textId="77777777" w:rsidTr="00573738">
        <w:trPr>
          <w:trHeight w:val="254"/>
        </w:trPr>
        <w:tc>
          <w:tcPr>
            <w:tcW w:w="3150" w:type="dxa"/>
          </w:tcPr>
          <w:p w14:paraId="10FA3415" w14:textId="7C5F5B42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69ACCFE9" w14:textId="275B3884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3,692</w:t>
            </w:r>
          </w:p>
        </w:tc>
        <w:tc>
          <w:tcPr>
            <w:tcW w:w="243" w:type="dxa"/>
          </w:tcPr>
          <w:p w14:paraId="25B10606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1340C8A2" w14:textId="5B6D8018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41" w:type="dxa"/>
            <w:vAlign w:val="bottom"/>
          </w:tcPr>
          <w:p w14:paraId="375DA806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1F03B85C" w14:textId="12D7F08A" w:rsidR="00FA18A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1047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A92E2F" w14:textId="77777777" w:rsidR="00FA18A3" w:rsidRPr="009D144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47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5DC074" w14:textId="596F1EF1" w:rsidR="00FA18A3" w:rsidRDefault="00FA18A3" w:rsidP="00236386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3,991</w:t>
            </w:r>
          </w:p>
        </w:tc>
      </w:tr>
      <w:tr w:rsidR="00FA18A3" w:rsidRPr="00236386" w14:paraId="3CB3C737" w14:textId="77777777" w:rsidTr="00573738">
        <w:tc>
          <w:tcPr>
            <w:tcW w:w="3150" w:type="dxa"/>
          </w:tcPr>
          <w:p w14:paraId="72F80E19" w14:textId="77777777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  <w:p w14:paraId="3141C89F" w14:textId="77777777" w:rsidR="00FA18A3" w:rsidRPr="00317C4F" w:rsidRDefault="00FA18A3" w:rsidP="00A52E94">
            <w:pPr>
              <w:widowControl w:val="0"/>
              <w:spacing w:line="240" w:lineRule="auto"/>
              <w:ind w:left="165"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14:paraId="5EFCC068" w14:textId="7193F3DF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7,526</w:t>
            </w:r>
          </w:p>
        </w:tc>
        <w:tc>
          <w:tcPr>
            <w:tcW w:w="243" w:type="dxa"/>
          </w:tcPr>
          <w:p w14:paraId="216E4F8B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1FEE4158" w14:textId="0DC6152F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1,646</w:t>
            </w:r>
          </w:p>
        </w:tc>
        <w:tc>
          <w:tcPr>
            <w:tcW w:w="241" w:type="dxa"/>
            <w:vAlign w:val="bottom"/>
          </w:tcPr>
          <w:p w14:paraId="124D8924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449B582A" w14:textId="77777777" w:rsidR="00FA18A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1047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A63B98" w14:textId="6A5A7963" w:rsidR="00FA18A3" w:rsidRPr="00317C4F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1047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(69)</w:t>
            </w:r>
          </w:p>
        </w:tc>
        <w:tc>
          <w:tcPr>
            <w:tcW w:w="270" w:type="dxa"/>
          </w:tcPr>
          <w:p w14:paraId="582F2CDF" w14:textId="77777777" w:rsidR="00FA18A3" w:rsidRPr="009D144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47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4D93ADC" w14:textId="7C85B4C8" w:rsidR="00FA18A3" w:rsidRPr="00317C4F" w:rsidRDefault="00FA18A3" w:rsidP="00236386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9,103</w:t>
            </w:r>
          </w:p>
        </w:tc>
      </w:tr>
      <w:tr w:rsidR="00FA18A3" w:rsidRPr="00236386" w14:paraId="406B9853" w14:textId="77777777" w:rsidTr="00573738">
        <w:tc>
          <w:tcPr>
            <w:tcW w:w="3150" w:type="dxa"/>
          </w:tcPr>
          <w:p w14:paraId="232CAA21" w14:textId="5704F618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หนี้สินเงินคืน</w:t>
            </w:r>
          </w:p>
        </w:tc>
        <w:tc>
          <w:tcPr>
            <w:tcW w:w="1350" w:type="dxa"/>
            <w:vAlign w:val="bottom"/>
          </w:tcPr>
          <w:p w14:paraId="038770E9" w14:textId="53FF9CA2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1,173</w:t>
            </w:r>
          </w:p>
        </w:tc>
        <w:tc>
          <w:tcPr>
            <w:tcW w:w="243" w:type="dxa"/>
          </w:tcPr>
          <w:p w14:paraId="7E03419B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DF8C288" w14:textId="178C08EC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41" w:type="dxa"/>
            <w:vAlign w:val="bottom"/>
          </w:tcPr>
          <w:p w14:paraId="2B4BB28D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120D8838" w14:textId="723F09EB" w:rsidR="00FA18A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1047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4AE5D6" w14:textId="77777777" w:rsidR="00FA18A3" w:rsidRPr="009D144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47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C602B57" w14:textId="4083C889" w:rsidR="00FA18A3" w:rsidRDefault="00FA18A3" w:rsidP="00236386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1,262</w:t>
            </w:r>
          </w:p>
        </w:tc>
      </w:tr>
      <w:tr w:rsidR="00FA18A3" w:rsidRPr="00236386" w14:paraId="33E69563" w14:textId="77777777" w:rsidTr="00573738">
        <w:tc>
          <w:tcPr>
            <w:tcW w:w="3150" w:type="dxa"/>
          </w:tcPr>
          <w:p w14:paraId="57EE52C9" w14:textId="026C002A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CEABFA2" w14:textId="1028DEFA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8,037</w:t>
            </w:r>
          </w:p>
        </w:tc>
        <w:tc>
          <w:tcPr>
            <w:tcW w:w="243" w:type="dxa"/>
          </w:tcPr>
          <w:p w14:paraId="04C6A929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4542E62" w14:textId="34076DF5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6,328</w:t>
            </w:r>
          </w:p>
        </w:tc>
        <w:tc>
          <w:tcPr>
            <w:tcW w:w="241" w:type="dxa"/>
            <w:vAlign w:val="bottom"/>
          </w:tcPr>
          <w:p w14:paraId="3C84510D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41458E50" w14:textId="1C121C5C" w:rsidR="00FA18A3" w:rsidRPr="00317C4F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1047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102E53" w14:textId="77777777" w:rsidR="00FA18A3" w:rsidRPr="009D144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47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CDD163" w14:textId="05F28557" w:rsidR="00FA18A3" w:rsidRPr="00317C4F" w:rsidRDefault="00FA18A3" w:rsidP="00236386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14,365</w:t>
            </w:r>
          </w:p>
        </w:tc>
      </w:tr>
      <w:tr w:rsidR="00FA18A3" w:rsidRPr="00236386" w14:paraId="3D1C3C67" w14:textId="77777777" w:rsidTr="00573738">
        <w:tc>
          <w:tcPr>
            <w:tcW w:w="3150" w:type="dxa"/>
          </w:tcPr>
          <w:p w14:paraId="33B22CA3" w14:textId="54E1BCE7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14:paraId="5567411B" w14:textId="0C06D5A2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243" w:type="dxa"/>
          </w:tcPr>
          <w:p w14:paraId="7539851E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3AB4C7B6" w14:textId="4E243832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(181)</w:t>
            </w:r>
          </w:p>
        </w:tc>
        <w:tc>
          <w:tcPr>
            <w:tcW w:w="241" w:type="dxa"/>
            <w:vAlign w:val="bottom"/>
          </w:tcPr>
          <w:p w14:paraId="445E55AD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7209AF67" w14:textId="5E8CA86F" w:rsidR="00FA18A3" w:rsidRPr="00317C4F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1047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CBF845" w14:textId="77777777" w:rsidR="00FA18A3" w:rsidRPr="009D1443" w:rsidRDefault="00FA18A3" w:rsidP="009D1443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47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30049CF" w14:textId="672B6E3E" w:rsidR="00FA18A3" w:rsidRPr="00317C4F" w:rsidRDefault="00FA18A3" w:rsidP="00236386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444</w:t>
            </w:r>
          </w:p>
        </w:tc>
      </w:tr>
      <w:tr w:rsidR="00FA18A3" w:rsidRPr="00543381" w14:paraId="7825F785" w14:textId="77777777" w:rsidTr="00573738">
        <w:tc>
          <w:tcPr>
            <w:tcW w:w="3150" w:type="dxa"/>
            <w:vAlign w:val="bottom"/>
          </w:tcPr>
          <w:p w14:paraId="3B8335D8" w14:textId="119047FA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57483" w14:textId="5C6215C3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29,214</w:t>
            </w:r>
          </w:p>
        </w:tc>
        <w:tc>
          <w:tcPr>
            <w:tcW w:w="243" w:type="dxa"/>
            <w:vAlign w:val="center"/>
          </w:tcPr>
          <w:p w14:paraId="5343A5A6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6536A5E6" w14:textId="7621AD02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7,531</w:t>
            </w:r>
          </w:p>
        </w:tc>
        <w:tc>
          <w:tcPr>
            <w:tcW w:w="241" w:type="dxa"/>
            <w:vAlign w:val="center"/>
          </w:tcPr>
          <w:p w14:paraId="7C87452A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D7F9B60" w14:textId="0C9BDFCC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09608166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0E31F" w14:textId="17577A25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4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36,773</w:t>
            </w:r>
          </w:p>
        </w:tc>
      </w:tr>
      <w:tr w:rsidR="00FA18A3" w:rsidRPr="00317C4F" w14:paraId="0E01FAA3" w14:textId="77777777" w:rsidTr="00573738">
        <w:tc>
          <w:tcPr>
            <w:tcW w:w="3150" w:type="dxa"/>
            <w:vAlign w:val="bottom"/>
          </w:tcPr>
          <w:p w14:paraId="20337F8B" w14:textId="77777777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B0CD23" w14:textId="77777777" w:rsidR="00FA18A3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03BAA929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AF83DAC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1062B6AB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36068707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9699594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9C374B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FA18A3" w:rsidRPr="00317C4F" w14:paraId="0ACD471E" w14:textId="77777777" w:rsidTr="00573738">
        <w:tc>
          <w:tcPr>
            <w:tcW w:w="3150" w:type="dxa"/>
            <w:vAlign w:val="bottom"/>
          </w:tcPr>
          <w:p w14:paraId="7F609203" w14:textId="6CB06AFC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6CE70C8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28C96D84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27B3805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5C20F434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4E0FCBE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7B8F71B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DECA6F1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646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58455E" w14:paraId="33FE55B3" w14:textId="77777777" w:rsidTr="00573738">
        <w:tc>
          <w:tcPr>
            <w:tcW w:w="3150" w:type="dxa"/>
            <w:vAlign w:val="bottom"/>
          </w:tcPr>
          <w:p w14:paraId="298105F5" w14:textId="470523BB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55CE50AF" w14:textId="30F7D4A0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(23,283)</w:t>
            </w:r>
          </w:p>
        </w:tc>
        <w:tc>
          <w:tcPr>
            <w:tcW w:w="243" w:type="dxa"/>
          </w:tcPr>
          <w:p w14:paraId="66FA2AC1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26471E82" w14:textId="2FEA0FCE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1,185</w:t>
            </w:r>
          </w:p>
        </w:tc>
        <w:tc>
          <w:tcPr>
            <w:tcW w:w="241" w:type="dxa"/>
            <w:vAlign w:val="center"/>
          </w:tcPr>
          <w:p w14:paraId="116A2663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05973779" w14:textId="416D0CBB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A6726D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8095C3" w14:textId="3FF17FCE" w:rsidR="00FA18A3" w:rsidRPr="00317C4F" w:rsidRDefault="00FA18A3" w:rsidP="0058455E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(22,098)</w:t>
            </w:r>
          </w:p>
        </w:tc>
      </w:tr>
      <w:tr w:rsidR="00FA18A3" w:rsidRPr="0058455E" w14:paraId="2F370A05" w14:textId="77777777" w:rsidTr="00573738">
        <w:tc>
          <w:tcPr>
            <w:tcW w:w="3150" w:type="dxa"/>
            <w:vAlign w:val="bottom"/>
          </w:tcPr>
          <w:p w14:paraId="410688C3" w14:textId="71D04585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32B97B34" w14:textId="2EA4D9FD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(85,251)</w:t>
            </w:r>
          </w:p>
        </w:tc>
        <w:tc>
          <w:tcPr>
            <w:tcW w:w="243" w:type="dxa"/>
          </w:tcPr>
          <w:p w14:paraId="10B855FB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0AC73ABB" w14:textId="2ED638A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(5,018)</w:t>
            </w:r>
          </w:p>
        </w:tc>
        <w:tc>
          <w:tcPr>
            <w:tcW w:w="241" w:type="dxa"/>
            <w:vAlign w:val="center"/>
          </w:tcPr>
          <w:p w14:paraId="1824C26C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55435C56" w14:textId="37FCB636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8322F8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E14C41" w14:textId="53F9F398" w:rsidR="00FA18A3" w:rsidRPr="00317C4F" w:rsidRDefault="00FA18A3" w:rsidP="0058455E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(90,269)</w:t>
            </w:r>
          </w:p>
        </w:tc>
      </w:tr>
      <w:tr w:rsidR="00FA18A3" w:rsidRPr="0058455E" w14:paraId="7836BE38" w14:textId="77777777" w:rsidTr="00573738">
        <w:tc>
          <w:tcPr>
            <w:tcW w:w="3150" w:type="dxa"/>
            <w:vAlign w:val="bottom"/>
          </w:tcPr>
          <w:p w14:paraId="4311912A" w14:textId="43DA0FCA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13FAE0C9" w14:textId="3E69A3DB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(99)</w:t>
            </w:r>
          </w:p>
        </w:tc>
        <w:tc>
          <w:tcPr>
            <w:tcW w:w="243" w:type="dxa"/>
          </w:tcPr>
          <w:p w14:paraId="1A8E4169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5E700A12" w14:textId="4FA22668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41" w:type="dxa"/>
            <w:vAlign w:val="center"/>
          </w:tcPr>
          <w:p w14:paraId="0B3F45D6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1566C86F" w14:textId="1AA8354E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71500F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19574B" w14:textId="1B90E133" w:rsidR="00FA18A3" w:rsidRPr="00317C4F" w:rsidRDefault="00FA18A3" w:rsidP="0058455E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</w:tr>
      <w:tr w:rsidR="00FA18A3" w:rsidRPr="0058455E" w14:paraId="2E2BDE91" w14:textId="77777777" w:rsidTr="00573738">
        <w:tc>
          <w:tcPr>
            <w:tcW w:w="3150" w:type="dxa"/>
            <w:vAlign w:val="bottom"/>
          </w:tcPr>
          <w:p w14:paraId="161DDC8B" w14:textId="1CBB7601" w:rsidR="00FA18A3" w:rsidRPr="00860258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B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1350" w:type="dxa"/>
            <w:vAlign w:val="bottom"/>
          </w:tcPr>
          <w:p w14:paraId="12A289C7" w14:textId="75BFE0E5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(2,951)</w:t>
            </w:r>
          </w:p>
        </w:tc>
        <w:tc>
          <w:tcPr>
            <w:tcW w:w="243" w:type="dxa"/>
          </w:tcPr>
          <w:p w14:paraId="008C6380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24D1CE90" w14:textId="47A468A1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241" w:type="dxa"/>
            <w:vAlign w:val="center"/>
          </w:tcPr>
          <w:p w14:paraId="1FEE3279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101307DE" w14:textId="094EBD63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C724E0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DE533C" w14:textId="3D0C4B56" w:rsidR="00FA18A3" w:rsidRPr="00317C4F" w:rsidRDefault="00FA18A3" w:rsidP="0058455E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(1,986)</w:t>
            </w:r>
          </w:p>
        </w:tc>
      </w:tr>
      <w:tr w:rsidR="00FA18A3" w:rsidRPr="0058455E" w14:paraId="1F17C0B8" w14:textId="77777777" w:rsidTr="00573738">
        <w:tc>
          <w:tcPr>
            <w:tcW w:w="3150" w:type="dxa"/>
            <w:vAlign w:val="bottom"/>
          </w:tcPr>
          <w:p w14:paraId="59F0C881" w14:textId="3327C3DE" w:rsidR="00FA18A3" w:rsidRPr="00693BF0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0548F26E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A891936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58990FBF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02FDF825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64254A2D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45BC04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4AC943" w14:textId="77777777" w:rsidR="00FA18A3" w:rsidRDefault="00FA18A3" w:rsidP="0058455E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58455E" w14:paraId="4A66B6CF" w14:textId="77777777" w:rsidTr="00573738">
        <w:tc>
          <w:tcPr>
            <w:tcW w:w="3150" w:type="dxa"/>
            <w:vAlign w:val="bottom"/>
          </w:tcPr>
          <w:p w14:paraId="45CAD246" w14:textId="7C5CD53B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(สินทรัพย์สิทธิการใช้)</w:t>
            </w:r>
          </w:p>
        </w:tc>
        <w:tc>
          <w:tcPr>
            <w:tcW w:w="1350" w:type="dxa"/>
            <w:vAlign w:val="bottom"/>
          </w:tcPr>
          <w:p w14:paraId="10F1A8B1" w14:textId="5D23B750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(7,030)</w:t>
            </w:r>
          </w:p>
        </w:tc>
        <w:tc>
          <w:tcPr>
            <w:tcW w:w="243" w:type="dxa"/>
          </w:tcPr>
          <w:p w14:paraId="21E138F0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58521039" w14:textId="33B6AF78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(6,106)</w:t>
            </w:r>
          </w:p>
        </w:tc>
        <w:tc>
          <w:tcPr>
            <w:tcW w:w="241" w:type="dxa"/>
            <w:vAlign w:val="center"/>
          </w:tcPr>
          <w:p w14:paraId="5F454E05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00CF0491" w14:textId="02765508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CA9CA7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E871E9" w14:textId="0978CB2A" w:rsidR="00FA18A3" w:rsidRPr="00317C4F" w:rsidRDefault="00FA18A3" w:rsidP="0058455E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(13,136)</w:t>
            </w:r>
          </w:p>
        </w:tc>
      </w:tr>
      <w:tr w:rsidR="00FA18A3" w:rsidRPr="0058455E" w14:paraId="20C70D7A" w14:textId="77777777" w:rsidTr="00573738">
        <w:tc>
          <w:tcPr>
            <w:tcW w:w="3150" w:type="dxa"/>
            <w:vAlign w:val="bottom"/>
          </w:tcPr>
          <w:p w14:paraId="7E781AB5" w14:textId="600BCB13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60A59F97" w14:textId="3E3C574C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(2,422)</w:t>
            </w:r>
          </w:p>
        </w:tc>
        <w:tc>
          <w:tcPr>
            <w:tcW w:w="243" w:type="dxa"/>
          </w:tcPr>
          <w:p w14:paraId="4CE85E37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09732F36" w14:textId="58FABAD6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241" w:type="dxa"/>
            <w:vAlign w:val="center"/>
          </w:tcPr>
          <w:p w14:paraId="22E6EC2E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0FFF7815" w14:textId="25DE793D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8A3594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3614C1" w14:textId="34F01599" w:rsidR="00FA18A3" w:rsidRDefault="00FA18A3" w:rsidP="0058455E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(2,217)</w:t>
            </w:r>
          </w:p>
        </w:tc>
      </w:tr>
      <w:tr w:rsidR="00FA18A3" w:rsidRPr="0058455E" w14:paraId="54F2A0C0" w14:textId="77777777" w:rsidTr="00573738">
        <w:tc>
          <w:tcPr>
            <w:tcW w:w="3150" w:type="dxa"/>
            <w:vAlign w:val="bottom"/>
          </w:tcPr>
          <w:p w14:paraId="14EE4982" w14:textId="50ECAF49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6C490" w14:textId="2BEDD348" w:rsidR="00FA18A3" w:rsidRPr="009460D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60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(121,036)</w:t>
            </w:r>
          </w:p>
        </w:tc>
        <w:tc>
          <w:tcPr>
            <w:tcW w:w="243" w:type="dxa"/>
          </w:tcPr>
          <w:p w14:paraId="112F94F8" w14:textId="77777777" w:rsidR="00FA18A3" w:rsidRPr="009460D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69729A99" w14:textId="069B8CF8" w:rsidR="00FA18A3" w:rsidRPr="009460D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60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(8,638)</w:t>
            </w:r>
          </w:p>
        </w:tc>
        <w:tc>
          <w:tcPr>
            <w:tcW w:w="241" w:type="dxa"/>
            <w:vAlign w:val="center"/>
          </w:tcPr>
          <w:p w14:paraId="6CA1DBBC" w14:textId="77777777" w:rsidR="00FA18A3" w:rsidRPr="009460D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6595885" w14:textId="6E8721AA" w:rsidR="00FA18A3" w:rsidRPr="009460D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60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81AA89" w14:textId="77777777" w:rsidR="00FA18A3" w:rsidRPr="009460D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160B" w14:textId="0802D04D" w:rsidR="00FA18A3" w:rsidRPr="009460D1" w:rsidRDefault="00FA18A3" w:rsidP="0058455E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460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(129,674)</w:t>
            </w:r>
          </w:p>
        </w:tc>
      </w:tr>
      <w:tr w:rsidR="00FA18A3" w:rsidRPr="00317C4F" w14:paraId="196058EF" w14:textId="77777777" w:rsidTr="00573738">
        <w:tc>
          <w:tcPr>
            <w:tcW w:w="3150" w:type="dxa"/>
          </w:tcPr>
          <w:p w14:paraId="6704B6F4" w14:textId="77777777" w:rsidR="00FA18A3" w:rsidRPr="00F70F04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EBAB06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E0CCCBC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4C17340B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1346BA1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6D92020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AB834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69A80A" w14:textId="77777777" w:rsidR="00FA18A3" w:rsidRPr="00F70F04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FA18A3" w:rsidRPr="00410E70" w14:paraId="54341481" w14:textId="77777777" w:rsidTr="00573738">
        <w:tc>
          <w:tcPr>
            <w:tcW w:w="3150" w:type="dxa"/>
          </w:tcPr>
          <w:p w14:paraId="4E829CA2" w14:textId="73498BBF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3BFD889" w14:textId="5DCF2E5F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(91,822)</w:t>
            </w:r>
          </w:p>
        </w:tc>
        <w:tc>
          <w:tcPr>
            <w:tcW w:w="243" w:type="dxa"/>
          </w:tcPr>
          <w:p w14:paraId="71E29F89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9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E0F4B93" w14:textId="410B5669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4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(1,107)</w:t>
            </w:r>
          </w:p>
        </w:tc>
        <w:tc>
          <w:tcPr>
            <w:tcW w:w="241" w:type="dxa"/>
            <w:vAlign w:val="bottom"/>
          </w:tcPr>
          <w:p w14:paraId="4BD3032B" w14:textId="77777777" w:rsidR="00FA18A3" w:rsidRPr="00543381" w:rsidRDefault="00FA18A3" w:rsidP="005433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090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0E479F26" w14:textId="51FC8560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3DB2A293" w14:textId="77777777" w:rsidR="00FA18A3" w:rsidRPr="00543381" w:rsidRDefault="00FA18A3" w:rsidP="00543381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0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913B5DA" w14:textId="074539F5" w:rsidR="00FA18A3" w:rsidRPr="008824C0" w:rsidRDefault="00FA18A3" w:rsidP="00410E70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(92,901)</w:t>
            </w:r>
          </w:p>
        </w:tc>
      </w:tr>
      <w:tr w:rsidR="00FA18A3" w:rsidRPr="00317C4F" w14:paraId="2A3DFBDB" w14:textId="77777777" w:rsidTr="00573738">
        <w:tc>
          <w:tcPr>
            <w:tcW w:w="3150" w:type="dxa"/>
          </w:tcPr>
          <w:p w14:paraId="619D62CF" w14:textId="77777777" w:rsidR="00FA18A3" w:rsidRPr="00F70F04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E4773D" w14:textId="77777777" w:rsidR="00FA18A3" w:rsidRPr="00F70F04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70BF4968" w14:textId="77777777" w:rsidR="00FA18A3" w:rsidRPr="00F70F04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75700A7F" w14:textId="77777777" w:rsidR="00FA18A3" w:rsidRPr="00F70F04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64FA3BE" w14:textId="77777777" w:rsidR="00FA18A3" w:rsidRPr="00F70F04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668536BF" w14:textId="77777777" w:rsidR="00FA18A3" w:rsidRPr="00F70F04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078900F" w14:textId="77777777" w:rsidR="00FA18A3" w:rsidRPr="00F70F04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C3B4E77" w14:textId="77777777" w:rsidR="00FA18A3" w:rsidRPr="00F70F04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FA18A3" w:rsidRPr="00317C4F" w14:paraId="2BB4D58F" w14:textId="77777777" w:rsidTr="00573738">
        <w:tc>
          <w:tcPr>
            <w:tcW w:w="3150" w:type="dxa"/>
            <w:vAlign w:val="bottom"/>
          </w:tcPr>
          <w:p w14:paraId="31967202" w14:textId="07AC31DA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3A07A3C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6E7E42E2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CD8D84D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25EEFA16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70FAA03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F500DD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42F0A8E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308A1" w:rsidRPr="00317C4F" w14:paraId="0BA3B321" w14:textId="77777777" w:rsidTr="00573738">
        <w:tc>
          <w:tcPr>
            <w:tcW w:w="3150" w:type="dxa"/>
            <w:vAlign w:val="bottom"/>
          </w:tcPr>
          <w:p w14:paraId="70FC9483" w14:textId="77777777" w:rsidR="003308A1" w:rsidRPr="00317C4F" w:rsidRDefault="003308A1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4DA46D9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64DCC3FA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4574329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22B8409B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1934371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8F0451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A56F17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308A1" w:rsidRPr="00317C4F" w14:paraId="108CD987" w14:textId="77777777" w:rsidTr="00573738">
        <w:tc>
          <w:tcPr>
            <w:tcW w:w="3150" w:type="dxa"/>
            <w:vAlign w:val="bottom"/>
          </w:tcPr>
          <w:p w14:paraId="70FB7796" w14:textId="77777777" w:rsidR="003308A1" w:rsidRPr="00317C4F" w:rsidRDefault="003308A1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A27A445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5DD5ED84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305C3EE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3F3A7FA4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3F8BEC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AE7B24E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B01E72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308A1" w:rsidRPr="00317C4F" w14:paraId="43925A3C" w14:textId="77777777" w:rsidTr="00573738">
        <w:tc>
          <w:tcPr>
            <w:tcW w:w="3150" w:type="dxa"/>
            <w:vAlign w:val="bottom"/>
          </w:tcPr>
          <w:p w14:paraId="2162B70D" w14:textId="77777777" w:rsidR="003308A1" w:rsidRPr="00317C4F" w:rsidRDefault="003308A1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3152B29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3E25C200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9904860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3F356491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E5FD268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D17E7C7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238AD8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308A1" w:rsidRPr="00317C4F" w14:paraId="5EC328F6" w14:textId="77777777" w:rsidTr="00573738">
        <w:tc>
          <w:tcPr>
            <w:tcW w:w="3150" w:type="dxa"/>
            <w:vAlign w:val="bottom"/>
          </w:tcPr>
          <w:p w14:paraId="6009A4BD" w14:textId="77777777" w:rsidR="003308A1" w:rsidRPr="00317C4F" w:rsidRDefault="003308A1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D01E1D7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7C41E69E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73942CC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3AC44847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715A02A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3AE32F7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E6010D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308A1" w:rsidRPr="00317C4F" w14:paraId="370D468C" w14:textId="77777777" w:rsidTr="00573738">
        <w:tc>
          <w:tcPr>
            <w:tcW w:w="3150" w:type="dxa"/>
            <w:vAlign w:val="bottom"/>
          </w:tcPr>
          <w:p w14:paraId="37244A37" w14:textId="1503A77F" w:rsidR="003308A1" w:rsidRPr="00317C4F" w:rsidRDefault="003308A1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63FDEA0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5B4C4DE8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9559673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0379731A" w14:textId="77777777" w:rsidR="003308A1" w:rsidRPr="00317C4F" w:rsidRDefault="003308A1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5415E32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7C79562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BA95AF" w14:textId="77777777" w:rsidR="003308A1" w:rsidRPr="00317C4F" w:rsidRDefault="003308A1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317C4F" w14:paraId="5F70CAE1" w14:textId="77777777" w:rsidTr="00573738">
        <w:tc>
          <w:tcPr>
            <w:tcW w:w="3150" w:type="dxa"/>
          </w:tcPr>
          <w:p w14:paraId="33CD29EB" w14:textId="65B4CC8C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0CDE4C0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55CD856C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8845ABF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189A3B6A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3850D8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FF0D279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4C75E13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EB2422" w14:paraId="0B1C6E39" w14:textId="77777777" w:rsidTr="00573738">
        <w:tc>
          <w:tcPr>
            <w:tcW w:w="3150" w:type="dxa"/>
          </w:tcPr>
          <w:p w14:paraId="6EF73065" w14:textId="7DD59820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1C087C91" w14:textId="7C49DB65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43" w:type="dxa"/>
          </w:tcPr>
          <w:p w14:paraId="0C9F937B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60E99020" w14:textId="22A3D56D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(99)</w:t>
            </w:r>
          </w:p>
        </w:tc>
        <w:tc>
          <w:tcPr>
            <w:tcW w:w="241" w:type="dxa"/>
          </w:tcPr>
          <w:p w14:paraId="7B4B0F89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099FFAE7" w14:textId="5953245A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DF955B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71A038" w14:textId="228D60EF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A18A3" w:rsidRPr="00317C4F" w14:paraId="01C9D076" w14:textId="77777777" w:rsidTr="00573738">
        <w:tc>
          <w:tcPr>
            <w:tcW w:w="3150" w:type="dxa"/>
          </w:tcPr>
          <w:p w14:paraId="6612473B" w14:textId="4962B6A5" w:rsidR="00FA18A3" w:rsidRPr="00860258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64383D7" w14:textId="77777777" w:rsidR="00FA18A3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4725AE0A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B9294CC" w14:textId="77777777" w:rsidR="00FA18A3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62FD73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DA1E61E" w14:textId="77777777" w:rsidR="00FA18A3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53EDE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819D33F" w14:textId="77777777" w:rsidR="00FA18A3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317C4F" w14:paraId="099701DF" w14:textId="77777777" w:rsidTr="00573738">
        <w:tc>
          <w:tcPr>
            <w:tcW w:w="3150" w:type="dxa"/>
          </w:tcPr>
          <w:p w14:paraId="53EAB8D1" w14:textId="70093F39" w:rsidR="00FA18A3" w:rsidRPr="00860258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14:paraId="6EC0FF7E" w14:textId="77777777" w:rsidR="00FA18A3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7D166F3E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0B6A212" w14:textId="77777777" w:rsidR="00FA18A3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97472D1" w14:textId="77777777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3659371" w14:textId="77777777" w:rsidR="00FA18A3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39715C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01BEA39A" w14:textId="77777777" w:rsidR="00FA18A3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6656A8" w14:paraId="517D4604" w14:textId="77777777" w:rsidTr="00573738">
        <w:tc>
          <w:tcPr>
            <w:tcW w:w="3150" w:type="dxa"/>
          </w:tcPr>
          <w:p w14:paraId="72E88219" w14:textId="6CAC7EC6" w:rsidR="00FA18A3" w:rsidRPr="00860258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</w:tcPr>
          <w:p w14:paraId="5CD3FBE8" w14:textId="7AF1924E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43" w:type="dxa"/>
          </w:tcPr>
          <w:p w14:paraId="4B73D2D0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356B661B" w14:textId="681FDAF3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438ECE7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46E5449E" w14:textId="395633CD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270" w:type="dxa"/>
          </w:tcPr>
          <w:p w14:paraId="634C258E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4998F1" w14:textId="7B4E7068" w:rsidR="00FA18A3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583</w:t>
            </w:r>
          </w:p>
        </w:tc>
      </w:tr>
      <w:tr w:rsidR="00FA18A3" w:rsidRPr="006656A8" w14:paraId="09B64A68" w14:textId="77777777" w:rsidTr="00573738">
        <w:tc>
          <w:tcPr>
            <w:tcW w:w="3150" w:type="dxa"/>
          </w:tcPr>
          <w:p w14:paraId="4073C859" w14:textId="7DA4F2F2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34D9DB2B" w14:textId="472127E2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243" w:type="dxa"/>
          </w:tcPr>
          <w:p w14:paraId="24B9DC7C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094C4F0D" w14:textId="57FA9424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41" w:type="dxa"/>
            <w:vAlign w:val="bottom"/>
          </w:tcPr>
          <w:p w14:paraId="4F815C92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03DE9848" w14:textId="27C7035C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12F52E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54A121" w14:textId="1FC544A5" w:rsidR="00FA18A3" w:rsidRPr="00317C4F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864</w:t>
            </w:r>
          </w:p>
        </w:tc>
      </w:tr>
      <w:tr w:rsidR="00FA18A3" w:rsidRPr="006656A8" w14:paraId="000347F0" w14:textId="77777777" w:rsidTr="00573738">
        <w:tc>
          <w:tcPr>
            <w:tcW w:w="3150" w:type="dxa"/>
          </w:tcPr>
          <w:p w14:paraId="0F31BD58" w14:textId="57D16DD8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0239925E" w14:textId="145BD9C5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43" w:type="dxa"/>
          </w:tcPr>
          <w:p w14:paraId="75B0D8DE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1C7CA9C0" w14:textId="73DC633F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  <w:tc>
          <w:tcPr>
            <w:tcW w:w="241" w:type="dxa"/>
            <w:vAlign w:val="bottom"/>
          </w:tcPr>
          <w:p w14:paraId="7588E0EC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1F29A417" w14:textId="4FB3DC66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0E9035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BF2535" w14:textId="55131F74" w:rsidR="00FA18A3" w:rsidRPr="00317C4F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A18A3" w:rsidRPr="006656A8" w14:paraId="7DD8E69D" w14:textId="77777777" w:rsidTr="00573738">
        <w:tc>
          <w:tcPr>
            <w:tcW w:w="3150" w:type="dxa"/>
          </w:tcPr>
          <w:p w14:paraId="4F057C19" w14:textId="7FAD7422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2076B230" w14:textId="790211F3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6,048</w:t>
            </w:r>
          </w:p>
        </w:tc>
        <w:tc>
          <w:tcPr>
            <w:tcW w:w="243" w:type="dxa"/>
          </w:tcPr>
          <w:p w14:paraId="049E8C85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1817CD1" w14:textId="08AACAA4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666</w:t>
            </w:r>
          </w:p>
        </w:tc>
        <w:tc>
          <w:tcPr>
            <w:tcW w:w="241" w:type="dxa"/>
            <w:vAlign w:val="bottom"/>
          </w:tcPr>
          <w:p w14:paraId="6F9E4819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359AEC26" w14:textId="1AE87510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155C10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797DB9" w14:textId="2EFE07CE" w:rsidR="00FA18A3" w:rsidRPr="00317C4F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6,714</w:t>
            </w:r>
          </w:p>
        </w:tc>
      </w:tr>
      <w:tr w:rsidR="00FA18A3" w:rsidRPr="006656A8" w14:paraId="726ADB00" w14:textId="77777777" w:rsidTr="00573738">
        <w:tc>
          <w:tcPr>
            <w:tcW w:w="3150" w:type="dxa"/>
          </w:tcPr>
          <w:p w14:paraId="1768E4C0" w14:textId="1C42ABB6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2E1C4C54" w14:textId="65337105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1,282</w:t>
            </w:r>
          </w:p>
        </w:tc>
        <w:tc>
          <w:tcPr>
            <w:tcW w:w="243" w:type="dxa"/>
          </w:tcPr>
          <w:p w14:paraId="0EA8FD4C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040A0ABB" w14:textId="332A265E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2,410</w:t>
            </w:r>
          </w:p>
        </w:tc>
        <w:tc>
          <w:tcPr>
            <w:tcW w:w="241" w:type="dxa"/>
            <w:vAlign w:val="bottom"/>
          </w:tcPr>
          <w:p w14:paraId="104A4B4E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0D3798A0" w14:textId="16062252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7AE44A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94D98E" w14:textId="728E65DD" w:rsidR="00FA18A3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3,692</w:t>
            </w:r>
          </w:p>
        </w:tc>
      </w:tr>
      <w:tr w:rsidR="00FA18A3" w:rsidRPr="006656A8" w14:paraId="30237FEB" w14:textId="77777777" w:rsidTr="00573738">
        <w:tc>
          <w:tcPr>
            <w:tcW w:w="3150" w:type="dxa"/>
          </w:tcPr>
          <w:p w14:paraId="3C2F3425" w14:textId="77777777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  <w:p w14:paraId="2065D039" w14:textId="79F056D7" w:rsidR="00FA18A3" w:rsidRPr="00317C4F" w:rsidRDefault="00FA18A3" w:rsidP="00A52E94">
            <w:pPr>
              <w:widowControl w:val="0"/>
              <w:spacing w:line="240" w:lineRule="auto"/>
              <w:ind w:right="-646" w:firstLine="15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14:paraId="7CF1E6E8" w14:textId="06191CB2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6,624</w:t>
            </w:r>
          </w:p>
        </w:tc>
        <w:tc>
          <w:tcPr>
            <w:tcW w:w="243" w:type="dxa"/>
          </w:tcPr>
          <w:p w14:paraId="67344811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BBDA2B2" w14:textId="05FACA29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1,270</w:t>
            </w:r>
          </w:p>
        </w:tc>
        <w:tc>
          <w:tcPr>
            <w:tcW w:w="241" w:type="dxa"/>
            <w:vAlign w:val="bottom"/>
          </w:tcPr>
          <w:p w14:paraId="15175D6F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4E89639A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443A91" w14:textId="07BEEE4E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(368)</w:t>
            </w:r>
          </w:p>
        </w:tc>
        <w:tc>
          <w:tcPr>
            <w:tcW w:w="270" w:type="dxa"/>
          </w:tcPr>
          <w:p w14:paraId="72367E82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A03524" w14:textId="239347AA" w:rsidR="00FA18A3" w:rsidRPr="00317C4F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7,526</w:t>
            </w:r>
          </w:p>
        </w:tc>
      </w:tr>
      <w:tr w:rsidR="00FA18A3" w:rsidRPr="006656A8" w14:paraId="5D044D6E" w14:textId="77777777" w:rsidTr="00573738">
        <w:tc>
          <w:tcPr>
            <w:tcW w:w="3150" w:type="dxa"/>
          </w:tcPr>
          <w:p w14:paraId="66F6A537" w14:textId="46E099C3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หนี้สินเงินคืน</w:t>
            </w:r>
          </w:p>
        </w:tc>
        <w:tc>
          <w:tcPr>
            <w:tcW w:w="1350" w:type="dxa"/>
            <w:vAlign w:val="bottom"/>
          </w:tcPr>
          <w:p w14:paraId="1F2D1077" w14:textId="541E2A44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  <w:tc>
          <w:tcPr>
            <w:tcW w:w="243" w:type="dxa"/>
          </w:tcPr>
          <w:p w14:paraId="1EDD64C6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2E6FB49B" w14:textId="041D88A3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  <w:tc>
          <w:tcPr>
            <w:tcW w:w="241" w:type="dxa"/>
            <w:vAlign w:val="bottom"/>
          </w:tcPr>
          <w:p w14:paraId="0E706C63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09FACFC9" w14:textId="7D0CA82C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B8359A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ED05CC" w14:textId="77CC9DF2" w:rsidR="00FA18A3" w:rsidRPr="00317C4F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1,173</w:t>
            </w:r>
          </w:p>
        </w:tc>
      </w:tr>
      <w:tr w:rsidR="00FA18A3" w:rsidRPr="006656A8" w14:paraId="04B8F1DD" w14:textId="77777777" w:rsidTr="00573738">
        <w:tc>
          <w:tcPr>
            <w:tcW w:w="3150" w:type="dxa"/>
          </w:tcPr>
          <w:p w14:paraId="26ECD78E" w14:textId="0E96A9F6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7161ADB" w14:textId="1F6A1C73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9,896</w:t>
            </w:r>
          </w:p>
        </w:tc>
        <w:tc>
          <w:tcPr>
            <w:tcW w:w="243" w:type="dxa"/>
          </w:tcPr>
          <w:p w14:paraId="56112D35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6C002870" w14:textId="5006E943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(1,859)</w:t>
            </w:r>
          </w:p>
        </w:tc>
        <w:tc>
          <w:tcPr>
            <w:tcW w:w="241" w:type="dxa"/>
            <w:vAlign w:val="bottom"/>
          </w:tcPr>
          <w:p w14:paraId="5D1C36E3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33317174" w14:textId="1E5DFF02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3B8FE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FCA7A9" w14:textId="16306B37" w:rsidR="00FA18A3" w:rsidRPr="00317C4F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8,037</w:t>
            </w:r>
          </w:p>
        </w:tc>
      </w:tr>
      <w:tr w:rsidR="00FA18A3" w:rsidRPr="006656A8" w14:paraId="115C7A20" w14:textId="77777777" w:rsidTr="00573738">
        <w:tc>
          <w:tcPr>
            <w:tcW w:w="3150" w:type="dxa"/>
          </w:tcPr>
          <w:p w14:paraId="4CA607C6" w14:textId="765FA6DD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14:paraId="18851844" w14:textId="3BBC8C01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</w:tc>
        <w:tc>
          <w:tcPr>
            <w:tcW w:w="243" w:type="dxa"/>
          </w:tcPr>
          <w:p w14:paraId="45009A4E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432C859E" w14:textId="68848778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(429)</w:t>
            </w:r>
          </w:p>
        </w:tc>
        <w:tc>
          <w:tcPr>
            <w:tcW w:w="241" w:type="dxa"/>
            <w:vAlign w:val="bottom"/>
          </w:tcPr>
          <w:p w14:paraId="1E0ECBBA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38AA636E" w14:textId="2D764828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68A62B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BBA958" w14:textId="4322D933" w:rsidR="00FA18A3" w:rsidRPr="00317C4F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625</w:t>
            </w:r>
          </w:p>
        </w:tc>
      </w:tr>
      <w:tr w:rsidR="00FA18A3" w:rsidRPr="006656A8" w14:paraId="6725CE72" w14:textId="77777777" w:rsidTr="00573738">
        <w:tc>
          <w:tcPr>
            <w:tcW w:w="3150" w:type="dxa"/>
          </w:tcPr>
          <w:p w14:paraId="069693D4" w14:textId="5464A839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08CD">
              <w:rPr>
                <w:rFonts w:asciiTheme="majorBidi" w:hAnsi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1350" w:type="dxa"/>
            <w:vAlign w:val="bottom"/>
          </w:tcPr>
          <w:p w14:paraId="59B1EC74" w14:textId="0CBD46C8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2,138</w:t>
            </w:r>
          </w:p>
        </w:tc>
        <w:tc>
          <w:tcPr>
            <w:tcW w:w="243" w:type="dxa"/>
          </w:tcPr>
          <w:p w14:paraId="19C90013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4F149BE3" w14:textId="461C7F42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(2,138)</w:t>
            </w:r>
          </w:p>
        </w:tc>
        <w:tc>
          <w:tcPr>
            <w:tcW w:w="241" w:type="dxa"/>
            <w:vAlign w:val="bottom"/>
          </w:tcPr>
          <w:p w14:paraId="64AD3C23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64E90166" w14:textId="27BF7932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1E7373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FB594" w14:textId="7A22CCFC" w:rsidR="00FA18A3" w:rsidRPr="00317C4F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A18A3" w:rsidRPr="00EB2422" w14:paraId="222C493E" w14:textId="77777777" w:rsidTr="00573738">
        <w:tc>
          <w:tcPr>
            <w:tcW w:w="3150" w:type="dxa"/>
            <w:vAlign w:val="bottom"/>
          </w:tcPr>
          <w:p w14:paraId="63CFBCEB" w14:textId="4F079FAB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F617B" w14:textId="7F2F7C20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29,044</w:t>
            </w:r>
          </w:p>
        </w:tc>
        <w:tc>
          <w:tcPr>
            <w:tcW w:w="243" w:type="dxa"/>
            <w:vAlign w:val="center"/>
          </w:tcPr>
          <w:p w14:paraId="1E9B8AEB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502D2E0A" w14:textId="056B5CD1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241" w:type="dxa"/>
            <w:vAlign w:val="center"/>
          </w:tcPr>
          <w:p w14:paraId="704C1936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01963066" w14:textId="29B93D7B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66396F24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99956" w14:textId="513A77ED" w:rsidR="00FA18A3" w:rsidRPr="00EB2422" w:rsidRDefault="00FA18A3" w:rsidP="006656A8">
            <w:pPr>
              <w:pStyle w:val="acctfourfigures"/>
              <w:widowControl w:val="0"/>
              <w:tabs>
                <w:tab w:val="clear" w:pos="765"/>
                <w:tab w:val="decimal" w:pos="1061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29,214</w:t>
            </w:r>
          </w:p>
        </w:tc>
      </w:tr>
      <w:tr w:rsidR="00FA18A3" w:rsidRPr="00C679F8" w14:paraId="1AC8E384" w14:textId="77777777" w:rsidTr="00573738">
        <w:tc>
          <w:tcPr>
            <w:tcW w:w="3150" w:type="dxa"/>
            <w:vAlign w:val="bottom"/>
          </w:tcPr>
          <w:p w14:paraId="710C80E6" w14:textId="77777777" w:rsidR="00FA18A3" w:rsidRPr="002656C6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07B9F669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14:paraId="042EE18E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158FBC09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462D68A1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5713CDA4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A0F5DD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04CA11" w14:textId="77777777" w:rsidR="00FA18A3" w:rsidRPr="002656C6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FA18A3" w:rsidRPr="00C679F8" w14:paraId="727B1A51" w14:textId="77777777" w:rsidTr="00573738">
        <w:tc>
          <w:tcPr>
            <w:tcW w:w="3150" w:type="dxa"/>
            <w:vAlign w:val="bottom"/>
          </w:tcPr>
          <w:p w14:paraId="0CA3F87F" w14:textId="445C95B2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980C574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14:paraId="2C23B827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715C6ECE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0213CF59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72BB8E39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40A3E9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DCE647" w14:textId="77777777" w:rsidR="00FA18A3" w:rsidRPr="00317C4F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11334C" w14:paraId="3F67AF60" w14:textId="77777777" w:rsidTr="00573738">
        <w:tc>
          <w:tcPr>
            <w:tcW w:w="3150" w:type="dxa"/>
            <w:vAlign w:val="bottom"/>
          </w:tcPr>
          <w:p w14:paraId="01C39A59" w14:textId="71628D30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804E927" w14:textId="69E2226D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(25,043)</w:t>
            </w:r>
          </w:p>
        </w:tc>
        <w:tc>
          <w:tcPr>
            <w:tcW w:w="243" w:type="dxa"/>
          </w:tcPr>
          <w:p w14:paraId="7F714612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379A2DA1" w14:textId="41F8AA14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1,760</w:t>
            </w:r>
          </w:p>
        </w:tc>
        <w:tc>
          <w:tcPr>
            <w:tcW w:w="241" w:type="dxa"/>
            <w:vAlign w:val="center"/>
          </w:tcPr>
          <w:p w14:paraId="30D55487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24665315" w14:textId="003B7E55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BD6A5A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A5EC50" w14:textId="4241AD23" w:rsidR="00FA18A3" w:rsidRPr="00317C4F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(23,283)</w:t>
            </w:r>
          </w:p>
        </w:tc>
      </w:tr>
      <w:tr w:rsidR="00FA18A3" w:rsidRPr="0011334C" w14:paraId="6235E843" w14:textId="77777777" w:rsidTr="00573738">
        <w:tc>
          <w:tcPr>
            <w:tcW w:w="3150" w:type="dxa"/>
            <w:vAlign w:val="bottom"/>
          </w:tcPr>
          <w:p w14:paraId="1DC82DA9" w14:textId="37FB8A53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238C7AC6" w14:textId="52634EE9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(80,279)</w:t>
            </w:r>
          </w:p>
        </w:tc>
        <w:tc>
          <w:tcPr>
            <w:tcW w:w="243" w:type="dxa"/>
          </w:tcPr>
          <w:p w14:paraId="5F4EB141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68F2F4B6" w14:textId="4883F1A9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(4,972)</w:t>
            </w:r>
          </w:p>
        </w:tc>
        <w:tc>
          <w:tcPr>
            <w:tcW w:w="241" w:type="dxa"/>
            <w:vAlign w:val="center"/>
          </w:tcPr>
          <w:p w14:paraId="4BA2CBC0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5927E0A4" w14:textId="4D4C3D42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A64B62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A6DB3E" w14:textId="313FA7D2" w:rsidR="00FA18A3" w:rsidRPr="00317C4F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(85,251)</w:t>
            </w:r>
          </w:p>
        </w:tc>
      </w:tr>
      <w:tr w:rsidR="00FA18A3" w:rsidRPr="0011334C" w14:paraId="4317E864" w14:textId="77777777" w:rsidTr="00573738">
        <w:tc>
          <w:tcPr>
            <w:tcW w:w="3150" w:type="dxa"/>
          </w:tcPr>
          <w:p w14:paraId="32E7BDF3" w14:textId="12492371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7F6EEEFC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DD34656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0D3E36C6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26C80221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6206684E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629123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66B419" w14:textId="77777777" w:rsidR="00FA18A3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11334C" w14:paraId="4DB57A77" w14:textId="77777777" w:rsidTr="00573738">
        <w:tc>
          <w:tcPr>
            <w:tcW w:w="3150" w:type="dxa"/>
          </w:tcPr>
          <w:p w14:paraId="4C914B83" w14:textId="179E206B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7D0AC4EA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1314D88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7B780C15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47746BE1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585B6018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65E9B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4824B8" w14:textId="77777777" w:rsidR="00FA18A3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11334C" w14:paraId="19175559" w14:textId="77777777" w:rsidTr="00573738">
        <w:tc>
          <w:tcPr>
            <w:tcW w:w="3150" w:type="dxa"/>
          </w:tcPr>
          <w:p w14:paraId="5CB2A2DB" w14:textId="62088AB1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C1E87B8" w14:textId="0EAC1FF1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(301)</w:t>
            </w:r>
          </w:p>
        </w:tc>
        <w:tc>
          <w:tcPr>
            <w:tcW w:w="243" w:type="dxa"/>
          </w:tcPr>
          <w:p w14:paraId="4A4987B8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01E86A93" w14:textId="73F9A0A9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center"/>
          </w:tcPr>
          <w:p w14:paraId="4C4D3CE1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4A25556A" w14:textId="60CB99FC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270" w:type="dxa"/>
          </w:tcPr>
          <w:p w14:paraId="409C1080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31D724" w14:textId="1F865330" w:rsidR="00FA18A3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A18A3" w:rsidRPr="0011334C" w14:paraId="4396AC35" w14:textId="77777777" w:rsidTr="00573738">
        <w:tc>
          <w:tcPr>
            <w:tcW w:w="3150" w:type="dxa"/>
            <w:vAlign w:val="bottom"/>
          </w:tcPr>
          <w:p w14:paraId="757EE375" w14:textId="3FB7ADE5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1FE8F7D7" w14:textId="2DF31611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778C228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7EBD4435" w14:textId="2AE7218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(99)</w:t>
            </w:r>
          </w:p>
        </w:tc>
        <w:tc>
          <w:tcPr>
            <w:tcW w:w="241" w:type="dxa"/>
            <w:vAlign w:val="center"/>
          </w:tcPr>
          <w:p w14:paraId="3DEE90A0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042F2F35" w14:textId="4E7CF9BE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36D8A3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21D28A" w14:textId="276E9099" w:rsidR="00FA18A3" w:rsidRPr="00317C4F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(99)</w:t>
            </w:r>
          </w:p>
        </w:tc>
      </w:tr>
      <w:tr w:rsidR="00FA18A3" w:rsidRPr="0011334C" w14:paraId="42F9E1BF" w14:textId="77777777" w:rsidTr="00573738">
        <w:tc>
          <w:tcPr>
            <w:tcW w:w="3150" w:type="dxa"/>
            <w:vAlign w:val="bottom"/>
          </w:tcPr>
          <w:p w14:paraId="0610F292" w14:textId="476199FC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B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1350" w:type="dxa"/>
            <w:vAlign w:val="bottom"/>
          </w:tcPr>
          <w:p w14:paraId="53366BEF" w14:textId="3DCDAF62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(2,662)</w:t>
            </w:r>
          </w:p>
        </w:tc>
        <w:tc>
          <w:tcPr>
            <w:tcW w:w="243" w:type="dxa"/>
          </w:tcPr>
          <w:p w14:paraId="69D77FB2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0B4AC1A2" w14:textId="7A6580E5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(289)</w:t>
            </w:r>
          </w:p>
        </w:tc>
        <w:tc>
          <w:tcPr>
            <w:tcW w:w="241" w:type="dxa"/>
            <w:vAlign w:val="center"/>
          </w:tcPr>
          <w:p w14:paraId="4DF321E4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036810F5" w14:textId="090E3241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96653B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B64174" w14:textId="6E32E48A" w:rsidR="00FA18A3" w:rsidRPr="00317C4F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(2,951)</w:t>
            </w:r>
          </w:p>
        </w:tc>
      </w:tr>
      <w:tr w:rsidR="00FA18A3" w:rsidRPr="0011334C" w14:paraId="71434CE9" w14:textId="77777777" w:rsidTr="00573738">
        <w:tc>
          <w:tcPr>
            <w:tcW w:w="3150" w:type="dxa"/>
            <w:vAlign w:val="bottom"/>
          </w:tcPr>
          <w:p w14:paraId="5CA9D02F" w14:textId="289CF419" w:rsidR="00FA18A3" w:rsidRPr="00693BF0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79A48CE3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8BDDD4C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66DF77C3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260254CD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427BF199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E6A7CE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C07B35" w14:textId="77777777" w:rsidR="00FA18A3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A18A3" w:rsidRPr="0011334C" w14:paraId="5B6E2194" w14:textId="77777777" w:rsidTr="00573738">
        <w:tc>
          <w:tcPr>
            <w:tcW w:w="3150" w:type="dxa"/>
            <w:vAlign w:val="bottom"/>
          </w:tcPr>
          <w:p w14:paraId="4E49C6E7" w14:textId="3418F313" w:rsidR="00FA18A3" w:rsidRPr="00317C4F" w:rsidRDefault="00FA18A3" w:rsidP="00A52E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(สินทรัพย์สิทธิการใช้)</w:t>
            </w:r>
          </w:p>
        </w:tc>
        <w:tc>
          <w:tcPr>
            <w:tcW w:w="1350" w:type="dxa"/>
            <w:vAlign w:val="bottom"/>
          </w:tcPr>
          <w:p w14:paraId="7F6071F7" w14:textId="623E771A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(9,068)</w:t>
            </w:r>
          </w:p>
        </w:tc>
        <w:tc>
          <w:tcPr>
            <w:tcW w:w="243" w:type="dxa"/>
          </w:tcPr>
          <w:p w14:paraId="32012012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</w:tcPr>
          <w:p w14:paraId="70381872" w14:textId="78E8D79B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2,038</w:t>
            </w:r>
          </w:p>
        </w:tc>
        <w:tc>
          <w:tcPr>
            <w:tcW w:w="241" w:type="dxa"/>
            <w:vAlign w:val="center"/>
          </w:tcPr>
          <w:p w14:paraId="330EB950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</w:tcPr>
          <w:p w14:paraId="56E7FB1E" w14:textId="17DE63FD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7412D2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2BF35" w14:textId="49523323" w:rsidR="00FA18A3" w:rsidRPr="00317C4F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(7,030)</w:t>
            </w:r>
          </w:p>
        </w:tc>
      </w:tr>
      <w:tr w:rsidR="00FA18A3" w:rsidRPr="0011334C" w14:paraId="32886B5B" w14:textId="77777777" w:rsidTr="00573738">
        <w:tc>
          <w:tcPr>
            <w:tcW w:w="3150" w:type="dxa"/>
            <w:vAlign w:val="bottom"/>
          </w:tcPr>
          <w:p w14:paraId="45756F2D" w14:textId="703EE7B1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36EA70" w14:textId="40C9F98F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(2,627)</w:t>
            </w:r>
          </w:p>
        </w:tc>
        <w:tc>
          <w:tcPr>
            <w:tcW w:w="243" w:type="dxa"/>
          </w:tcPr>
          <w:p w14:paraId="66CCA367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3A582A7" w14:textId="50363BAF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241" w:type="dxa"/>
            <w:vAlign w:val="center"/>
          </w:tcPr>
          <w:p w14:paraId="0F923183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C33159" w14:textId="4D7D971A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541840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3327BD" w14:textId="57828098" w:rsidR="00FA18A3" w:rsidRPr="00317C4F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57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(2,422)</w:t>
            </w:r>
          </w:p>
        </w:tc>
      </w:tr>
      <w:tr w:rsidR="00FA18A3" w:rsidRPr="00EB2422" w14:paraId="18DA1543" w14:textId="77777777" w:rsidTr="00573738">
        <w:tc>
          <w:tcPr>
            <w:tcW w:w="3150" w:type="dxa"/>
            <w:vAlign w:val="bottom"/>
          </w:tcPr>
          <w:p w14:paraId="1CA8EFBC" w14:textId="4DCEDA47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B28E" w14:textId="641525D5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(119,980)</w:t>
            </w:r>
          </w:p>
        </w:tc>
        <w:tc>
          <w:tcPr>
            <w:tcW w:w="243" w:type="dxa"/>
          </w:tcPr>
          <w:p w14:paraId="142B9EFF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687F52F5" w14:textId="6D0302AF" w:rsidR="00FA18A3" w:rsidRPr="00EB2422" w:rsidRDefault="00FA18A3" w:rsidP="00A40418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(1,357)</w:t>
            </w:r>
          </w:p>
        </w:tc>
        <w:tc>
          <w:tcPr>
            <w:tcW w:w="241" w:type="dxa"/>
            <w:vAlign w:val="center"/>
          </w:tcPr>
          <w:p w14:paraId="779E754A" w14:textId="77777777" w:rsidR="00FA18A3" w:rsidRPr="00EB2422" w:rsidRDefault="00FA18A3" w:rsidP="00A40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B542A23" w14:textId="166105F1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</w:t>
            </w:r>
          </w:p>
        </w:tc>
        <w:tc>
          <w:tcPr>
            <w:tcW w:w="270" w:type="dxa"/>
          </w:tcPr>
          <w:p w14:paraId="1492151B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67C7" w14:textId="6FD24310" w:rsidR="00FA18A3" w:rsidRPr="00EB2422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61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(121,036)</w:t>
            </w:r>
          </w:p>
        </w:tc>
      </w:tr>
      <w:tr w:rsidR="00FA18A3" w:rsidRPr="00EB2422" w14:paraId="4023523B" w14:textId="77777777" w:rsidTr="00573738">
        <w:tc>
          <w:tcPr>
            <w:tcW w:w="3150" w:type="dxa"/>
          </w:tcPr>
          <w:p w14:paraId="480E6070" w14:textId="77777777" w:rsidR="00FA18A3" w:rsidRPr="00FC7DB3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9673C3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8E40032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4DE83769" w14:textId="77777777" w:rsidR="00FA18A3" w:rsidRPr="00EB2422" w:rsidRDefault="00FA18A3" w:rsidP="00A40418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0A2884A" w14:textId="77777777" w:rsidR="00FA18A3" w:rsidRPr="00EB2422" w:rsidRDefault="00FA18A3" w:rsidP="00A40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4EC62679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04DEF1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E97B13" w14:textId="77777777" w:rsidR="00FA18A3" w:rsidRPr="00EB2422" w:rsidRDefault="00FA18A3" w:rsidP="00A52E94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18A3" w:rsidRPr="00EB2422" w14:paraId="1201D7C5" w14:textId="77777777" w:rsidTr="00573738">
        <w:tc>
          <w:tcPr>
            <w:tcW w:w="3150" w:type="dxa"/>
          </w:tcPr>
          <w:p w14:paraId="364E257E" w14:textId="59D32C47" w:rsidR="00FA18A3" w:rsidRPr="00317C4F" w:rsidRDefault="00FA18A3" w:rsidP="00A52E9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F011E4C" w14:textId="1E5041C3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(90,936)</w:t>
            </w:r>
          </w:p>
        </w:tc>
        <w:tc>
          <w:tcPr>
            <w:tcW w:w="243" w:type="dxa"/>
          </w:tcPr>
          <w:p w14:paraId="18F44D69" w14:textId="77777777" w:rsidR="00FA18A3" w:rsidRPr="00EB2422" w:rsidRDefault="00FA18A3" w:rsidP="00EB24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6F4A7C19" w14:textId="4207AFCF" w:rsidR="00FA18A3" w:rsidRPr="00EB2422" w:rsidRDefault="00FA18A3" w:rsidP="00A40418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(1,276)</w:t>
            </w:r>
          </w:p>
        </w:tc>
        <w:tc>
          <w:tcPr>
            <w:tcW w:w="241" w:type="dxa"/>
            <w:vAlign w:val="bottom"/>
          </w:tcPr>
          <w:p w14:paraId="1787CBD0" w14:textId="77777777" w:rsidR="00FA18A3" w:rsidRPr="00EB2422" w:rsidRDefault="00FA18A3" w:rsidP="00A40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  <w:tab w:val="decimal" w:pos="112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0C6487E1" w14:textId="1187A47D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270" w:type="dxa"/>
          </w:tcPr>
          <w:p w14:paraId="048BF946" w14:textId="77777777" w:rsidR="00FA18A3" w:rsidRPr="00EB2422" w:rsidRDefault="00FA18A3" w:rsidP="00EB2422">
            <w:pPr>
              <w:pStyle w:val="acctfourfigures"/>
              <w:widowControl w:val="0"/>
              <w:tabs>
                <w:tab w:val="clear" w:pos="765"/>
                <w:tab w:val="decimal" w:pos="946"/>
                <w:tab w:val="decimal" w:pos="1129"/>
              </w:tabs>
              <w:spacing w:line="240" w:lineRule="auto"/>
              <w:ind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E69C2B" w14:textId="672451E7" w:rsidR="00FA18A3" w:rsidRPr="00EB2422" w:rsidRDefault="00FA18A3" w:rsidP="0011334C">
            <w:pPr>
              <w:pStyle w:val="acctfourfigures"/>
              <w:widowControl w:val="0"/>
              <w:tabs>
                <w:tab w:val="clear" w:pos="765"/>
                <w:tab w:val="decimal" w:pos="1061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4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(91,822)</w:t>
            </w:r>
          </w:p>
        </w:tc>
      </w:tr>
      <w:bookmarkEnd w:id="20"/>
    </w:tbl>
    <w:p w14:paraId="242A3D81" w14:textId="2A17859E" w:rsidR="007C28B7" w:rsidRPr="002321AC" w:rsidRDefault="007C28B7" w:rsidP="0066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50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1349"/>
        <w:gridCol w:w="269"/>
        <w:gridCol w:w="1345"/>
        <w:gridCol w:w="269"/>
        <w:gridCol w:w="1343"/>
        <w:gridCol w:w="269"/>
        <w:gridCol w:w="1257"/>
      </w:tblGrid>
      <w:tr w:rsidR="003C31AA" w:rsidRPr="007A1714" w14:paraId="3A5DDAE3" w14:textId="77777777" w:rsidTr="00CC5BA4">
        <w:trPr>
          <w:tblHeader/>
        </w:trPr>
        <w:tc>
          <w:tcPr>
            <w:tcW w:w="1670" w:type="pct"/>
          </w:tcPr>
          <w:p w14:paraId="154AC7FC" w14:textId="77777777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pct"/>
            <w:gridSpan w:val="7"/>
          </w:tcPr>
          <w:p w14:paraId="04B54D29" w14:textId="31067109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C31AA" w:rsidRPr="007A1714" w14:paraId="4FA26B63" w14:textId="77777777" w:rsidTr="0004342A">
        <w:trPr>
          <w:tblHeader/>
        </w:trPr>
        <w:tc>
          <w:tcPr>
            <w:tcW w:w="1670" w:type="pct"/>
          </w:tcPr>
          <w:p w14:paraId="26113DCE" w14:textId="77777777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36" w:type="pct"/>
          </w:tcPr>
          <w:p w14:paraId="7E7CDC6D" w14:textId="77777777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" w:type="pct"/>
          </w:tcPr>
          <w:p w14:paraId="17214493" w14:textId="77777777" w:rsidR="003C31AA" w:rsidRPr="002656C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4" w:type="pct"/>
            <w:gridSpan w:val="3"/>
            <w:tcBorders>
              <w:bottom w:val="single" w:sz="4" w:space="0" w:color="auto"/>
            </w:tcBorders>
          </w:tcPr>
          <w:p w14:paraId="376F3809" w14:textId="686E5C04" w:rsidR="003C31AA" w:rsidRPr="002656C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="00114BED" w:rsidRPr="002656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="00114BED" w:rsidRPr="002656C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656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656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47" w:type="pct"/>
          </w:tcPr>
          <w:p w14:paraId="31596275" w14:textId="35AC8B78" w:rsidR="003C31AA" w:rsidRPr="002656C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4D22EB1C" w14:textId="77777777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3C31AA" w:rsidRPr="007A1714" w14:paraId="013334D4" w14:textId="77777777" w:rsidTr="0004342A">
        <w:trPr>
          <w:tblHeader/>
        </w:trPr>
        <w:tc>
          <w:tcPr>
            <w:tcW w:w="1670" w:type="pct"/>
          </w:tcPr>
          <w:p w14:paraId="1A6E373A" w14:textId="77777777" w:rsidR="003C31AA" w:rsidRPr="002656C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36" w:type="pct"/>
          </w:tcPr>
          <w:p w14:paraId="114978F3" w14:textId="77777777" w:rsidR="003C31AA" w:rsidRPr="002656C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47" w:type="pct"/>
          </w:tcPr>
          <w:p w14:paraId="4AB1C3B0" w14:textId="77777777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20AD26BC" w14:textId="4DB8E028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47" w:type="pct"/>
          </w:tcPr>
          <w:p w14:paraId="689E44C9" w14:textId="77777777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0A720D8C" w14:textId="6E7E519B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7" w:type="pct"/>
          </w:tcPr>
          <w:p w14:paraId="1D06D2E6" w14:textId="4ED2DCEB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29D59148" w14:textId="77777777" w:rsidR="003C31AA" w:rsidRPr="002656C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3C31AA" w:rsidRPr="007A1714" w14:paraId="62E699D3" w14:textId="77777777" w:rsidTr="0004342A">
        <w:trPr>
          <w:tblHeader/>
        </w:trPr>
        <w:tc>
          <w:tcPr>
            <w:tcW w:w="1670" w:type="pct"/>
          </w:tcPr>
          <w:p w14:paraId="247E48F0" w14:textId="77777777" w:rsidR="003C31AA" w:rsidRPr="002656C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656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736" w:type="pct"/>
          </w:tcPr>
          <w:p w14:paraId="1BC0E134" w14:textId="77777777" w:rsidR="003C31AA" w:rsidRPr="002656C6" w:rsidRDefault="003C31AA" w:rsidP="003C31A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47" w:type="pct"/>
          </w:tcPr>
          <w:p w14:paraId="518C47D7" w14:textId="77777777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0DACF14A" w14:textId="58519B1F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47" w:type="pct"/>
          </w:tcPr>
          <w:p w14:paraId="1359225D" w14:textId="77777777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12856671" w14:textId="7F0DA2C9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7" w:type="pct"/>
          </w:tcPr>
          <w:p w14:paraId="1132E054" w14:textId="547E7618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67D49F0D" w14:textId="12E78B46" w:rsidR="003C31AA" w:rsidRPr="002656C6" w:rsidRDefault="003C31AA" w:rsidP="003C31A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3C31AA" w:rsidRPr="007A1714" w14:paraId="00DB74D9" w14:textId="77777777" w:rsidTr="00CC5BA4">
        <w:trPr>
          <w:tblHeader/>
        </w:trPr>
        <w:tc>
          <w:tcPr>
            <w:tcW w:w="1670" w:type="pct"/>
          </w:tcPr>
          <w:p w14:paraId="3A7183F9" w14:textId="77777777" w:rsidR="003C31AA" w:rsidRPr="002656C6" w:rsidRDefault="003C31AA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330" w:type="pct"/>
            <w:gridSpan w:val="7"/>
          </w:tcPr>
          <w:p w14:paraId="5A80236A" w14:textId="0CB899BD" w:rsidR="003C31AA" w:rsidRPr="002656C6" w:rsidRDefault="00114BED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3C31AA" w:rsidRPr="002656C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2656C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C31AA" w:rsidRPr="007A1714" w14:paraId="1E4A4585" w14:textId="77777777" w:rsidTr="0004342A">
        <w:tc>
          <w:tcPr>
            <w:tcW w:w="1670" w:type="pct"/>
          </w:tcPr>
          <w:p w14:paraId="6865B4D0" w14:textId="2116670A" w:rsidR="00B07100" w:rsidRPr="002656C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D43A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36" w:type="pct"/>
          </w:tcPr>
          <w:p w14:paraId="20D66B80" w14:textId="77777777" w:rsidR="00B07100" w:rsidRPr="002656C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5CE6E278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08AEEB0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14:paraId="491F1556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3" w:type="pct"/>
          </w:tcPr>
          <w:p w14:paraId="336A4431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14:paraId="6F747EBD" w14:textId="36A0019A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6" w:type="pct"/>
          </w:tcPr>
          <w:p w14:paraId="632F07C7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3C31AA" w:rsidRPr="007A1714" w14:paraId="3E8A82DF" w14:textId="77777777" w:rsidTr="0004342A">
        <w:tc>
          <w:tcPr>
            <w:tcW w:w="1670" w:type="pct"/>
          </w:tcPr>
          <w:p w14:paraId="2259CC32" w14:textId="77777777" w:rsidR="00B07100" w:rsidRPr="002656C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</w:tcPr>
          <w:p w14:paraId="69FB5B93" w14:textId="77777777" w:rsidR="00B07100" w:rsidRPr="002656C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6AF50631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4" w:type="pct"/>
          </w:tcPr>
          <w:p w14:paraId="54FB864D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14:paraId="4EB32288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E42434F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14:paraId="7A124C51" w14:textId="0EC6DE13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6" w:type="pct"/>
          </w:tcPr>
          <w:p w14:paraId="2B06CA45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67294" w:rsidRPr="007A1714" w14:paraId="27CAE1B8" w14:textId="77777777" w:rsidTr="0004342A">
        <w:tc>
          <w:tcPr>
            <w:tcW w:w="1670" w:type="pct"/>
          </w:tcPr>
          <w:p w14:paraId="4B2326AF" w14:textId="4FCEC962" w:rsidR="00C67294" w:rsidRPr="002656C6" w:rsidRDefault="003F76F3" w:rsidP="00C67294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736" w:type="pct"/>
          </w:tcPr>
          <w:p w14:paraId="1E8FE5B0" w14:textId="77777777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116B49D0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5BFB5EDE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55734E3A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38CF045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10EA61CF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0AB6F468" w14:textId="77777777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7294" w:rsidRPr="007A1714" w14:paraId="79068102" w14:textId="77777777" w:rsidTr="0004342A">
        <w:tc>
          <w:tcPr>
            <w:tcW w:w="1670" w:type="pct"/>
          </w:tcPr>
          <w:p w14:paraId="5C305CB0" w14:textId="5918ABE0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736" w:type="pct"/>
          </w:tcPr>
          <w:p w14:paraId="4660B5F6" w14:textId="77777777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07317909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0FFCF982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76FC9C48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4046EDD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491E061A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1FDCE9EA" w14:textId="77777777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110" w:rsidRPr="00D217FA" w14:paraId="1244F69B" w14:textId="77777777" w:rsidTr="00021C0B">
        <w:tc>
          <w:tcPr>
            <w:tcW w:w="1670" w:type="pct"/>
          </w:tcPr>
          <w:p w14:paraId="571EF7B6" w14:textId="2286A51E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36" w:type="pct"/>
          </w:tcPr>
          <w:p w14:paraId="5A11F4F4" w14:textId="6DB56B92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47" w:type="pct"/>
          </w:tcPr>
          <w:p w14:paraId="7DEF2DCC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5BBCE04C" w14:textId="3B9017AB" w:rsidR="00484110" w:rsidRPr="002656C6" w:rsidRDefault="007C66F9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77F5A0BE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52490C3" w14:textId="7D303F82" w:rsidR="00484110" w:rsidRPr="002656C6" w:rsidRDefault="007C66F9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147" w:type="pct"/>
          </w:tcPr>
          <w:p w14:paraId="06D24682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4BE7AF82" w14:textId="6EBFC973" w:rsidR="00484110" w:rsidRPr="00D217FA" w:rsidRDefault="007C66F9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17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</w:tr>
      <w:tr w:rsidR="00484110" w:rsidRPr="00D217FA" w14:paraId="2B3CE239" w14:textId="77777777" w:rsidTr="0004342A">
        <w:tc>
          <w:tcPr>
            <w:tcW w:w="1670" w:type="pct"/>
          </w:tcPr>
          <w:p w14:paraId="62CB7BA1" w14:textId="77777777" w:rsidR="00484110" w:rsidRPr="002656C6" w:rsidRDefault="00484110" w:rsidP="00484110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36" w:type="pct"/>
          </w:tcPr>
          <w:p w14:paraId="3352A86E" w14:textId="09C37CDD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391</w:t>
            </w:r>
          </w:p>
        </w:tc>
        <w:tc>
          <w:tcPr>
            <w:tcW w:w="147" w:type="pct"/>
          </w:tcPr>
          <w:p w14:paraId="05144EBE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4" w:type="pct"/>
          </w:tcPr>
          <w:p w14:paraId="771D8D23" w14:textId="6F35B781" w:rsidR="00484110" w:rsidRPr="002656C6" w:rsidRDefault="007C66F9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147" w:type="pct"/>
          </w:tcPr>
          <w:p w14:paraId="4C3D53FC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C883353" w14:textId="7ACDC4F9" w:rsidR="00484110" w:rsidRPr="002656C6" w:rsidRDefault="007C66F9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1B8944E5" w14:textId="4F1D27AF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7C24CF98" w14:textId="56ED7FAF" w:rsidR="00484110" w:rsidRPr="002656C6" w:rsidRDefault="007C66F9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</w:tr>
      <w:tr w:rsidR="00484110" w:rsidRPr="00D217FA" w14:paraId="054B2115" w14:textId="77777777" w:rsidTr="0004342A">
        <w:tc>
          <w:tcPr>
            <w:tcW w:w="1670" w:type="pct"/>
          </w:tcPr>
          <w:p w14:paraId="45E818CC" w14:textId="632B2AEF" w:rsidR="00484110" w:rsidRPr="002656C6" w:rsidRDefault="00484110" w:rsidP="00484110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36" w:type="pct"/>
          </w:tcPr>
          <w:p w14:paraId="740C2BE3" w14:textId="2B99E6FB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2,400</w:t>
            </w:r>
          </w:p>
        </w:tc>
        <w:tc>
          <w:tcPr>
            <w:tcW w:w="147" w:type="pct"/>
          </w:tcPr>
          <w:p w14:paraId="11FCA53E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4" w:type="pct"/>
          </w:tcPr>
          <w:p w14:paraId="245C0614" w14:textId="2ED72D53" w:rsidR="00484110" w:rsidRPr="002656C6" w:rsidRDefault="007C66F9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147" w:type="pct"/>
          </w:tcPr>
          <w:p w14:paraId="7961FCD6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3F2D9A33" w14:textId="0FF2883F" w:rsidR="00484110" w:rsidRPr="002656C6" w:rsidRDefault="007C66F9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53816520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26116B39" w14:textId="20B8148E" w:rsidR="00484110" w:rsidRPr="002656C6" w:rsidRDefault="007C66F9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2,736</w:t>
            </w:r>
          </w:p>
        </w:tc>
      </w:tr>
      <w:tr w:rsidR="00484110" w:rsidRPr="00D217FA" w14:paraId="4FECCA21" w14:textId="77777777" w:rsidTr="00021C0B">
        <w:trPr>
          <w:trHeight w:val="344"/>
        </w:trPr>
        <w:tc>
          <w:tcPr>
            <w:tcW w:w="1670" w:type="pct"/>
          </w:tcPr>
          <w:p w14:paraId="6F49D8A1" w14:textId="67E38D62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</w:tc>
        <w:tc>
          <w:tcPr>
            <w:tcW w:w="736" w:type="pct"/>
            <w:vAlign w:val="bottom"/>
          </w:tcPr>
          <w:p w14:paraId="7F087E16" w14:textId="785453A8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3DA1DE3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61B945BC" w14:textId="0F101DCF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D1A9415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5429848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1F3ED549" w14:textId="0025CD53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48892211" w14:textId="76E6CB3F" w:rsidR="00484110" w:rsidRPr="002656C6" w:rsidRDefault="00484110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84110" w:rsidRPr="00D217FA" w14:paraId="15739B52" w14:textId="77777777" w:rsidTr="00037557">
        <w:trPr>
          <w:trHeight w:val="344"/>
        </w:trPr>
        <w:tc>
          <w:tcPr>
            <w:tcW w:w="1670" w:type="pct"/>
          </w:tcPr>
          <w:p w14:paraId="0286098C" w14:textId="1FB3DB3F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36" w:type="pct"/>
            <w:vAlign w:val="bottom"/>
          </w:tcPr>
          <w:p w14:paraId="6B28DF07" w14:textId="4A3EE39B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3,780</w:t>
            </w:r>
          </w:p>
        </w:tc>
        <w:tc>
          <w:tcPr>
            <w:tcW w:w="147" w:type="pct"/>
          </w:tcPr>
          <w:p w14:paraId="1A00FEF7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3421808" w14:textId="21EB2058" w:rsidR="00484110" w:rsidRPr="002656C6" w:rsidRDefault="007C66F9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527</w:t>
            </w:r>
          </w:p>
        </w:tc>
        <w:tc>
          <w:tcPr>
            <w:tcW w:w="147" w:type="pct"/>
          </w:tcPr>
          <w:p w14:paraId="09A0BDA1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76979157" w14:textId="544494FA" w:rsidR="00484110" w:rsidRPr="002656C6" w:rsidRDefault="007C66F9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2FAFBE3A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04218839" w14:textId="284685A7" w:rsidR="00484110" w:rsidRPr="002656C6" w:rsidRDefault="007C66F9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4,307</w:t>
            </w:r>
          </w:p>
        </w:tc>
      </w:tr>
      <w:tr w:rsidR="00484110" w:rsidRPr="00D217FA" w14:paraId="2E6B920F" w14:textId="77777777" w:rsidTr="00037557">
        <w:trPr>
          <w:trHeight w:val="344"/>
        </w:trPr>
        <w:tc>
          <w:tcPr>
            <w:tcW w:w="1670" w:type="pct"/>
          </w:tcPr>
          <w:p w14:paraId="235BB90A" w14:textId="339B31CE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36" w:type="pct"/>
            <w:vAlign w:val="bottom"/>
          </w:tcPr>
          <w:p w14:paraId="10D67766" w14:textId="415E4DE0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4,917</w:t>
            </w:r>
          </w:p>
        </w:tc>
        <w:tc>
          <w:tcPr>
            <w:tcW w:w="147" w:type="pct"/>
          </w:tcPr>
          <w:p w14:paraId="0EAF3177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7209588D" w14:textId="0C0EAB73" w:rsidR="00484110" w:rsidRPr="002656C6" w:rsidRDefault="00B70111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(758)</w:t>
            </w:r>
          </w:p>
        </w:tc>
        <w:tc>
          <w:tcPr>
            <w:tcW w:w="147" w:type="pct"/>
          </w:tcPr>
          <w:p w14:paraId="20D73337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69EF7502" w14:textId="29D41705" w:rsidR="00484110" w:rsidRPr="002656C6" w:rsidRDefault="00B7011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78D437EA" w14:textId="26D8E5AA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0071F25D" w14:textId="190F773D" w:rsidR="00484110" w:rsidRPr="002656C6" w:rsidRDefault="00B70111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4,159</w:t>
            </w:r>
          </w:p>
        </w:tc>
      </w:tr>
      <w:tr w:rsidR="00484110" w:rsidRPr="00D217FA" w14:paraId="0386B123" w14:textId="77777777" w:rsidTr="0004342A">
        <w:tc>
          <w:tcPr>
            <w:tcW w:w="1670" w:type="pct"/>
          </w:tcPr>
          <w:p w14:paraId="4A1339AA" w14:textId="65ED8F00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5E981B41" w14:textId="59DE6363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447</w:t>
            </w:r>
          </w:p>
        </w:tc>
        <w:tc>
          <w:tcPr>
            <w:tcW w:w="147" w:type="pct"/>
          </w:tcPr>
          <w:p w14:paraId="0C5A670E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033040C8" w14:textId="209912BF" w:rsidR="00484110" w:rsidRPr="002656C6" w:rsidRDefault="00434996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(153)</w:t>
            </w:r>
          </w:p>
        </w:tc>
        <w:tc>
          <w:tcPr>
            <w:tcW w:w="147" w:type="pct"/>
          </w:tcPr>
          <w:p w14:paraId="44041357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9B994BF" w14:textId="2B70F25E" w:rsidR="00484110" w:rsidRPr="002656C6" w:rsidRDefault="00434996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32E1716F" w14:textId="2268CE28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DC96DD1" w14:textId="74A31E1C" w:rsidR="00484110" w:rsidRPr="002656C6" w:rsidRDefault="00434996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294</w:t>
            </w:r>
          </w:p>
        </w:tc>
      </w:tr>
      <w:tr w:rsidR="00484110" w:rsidRPr="00D217FA" w14:paraId="67AEDBFD" w14:textId="77777777" w:rsidTr="0004342A">
        <w:tc>
          <w:tcPr>
            <w:tcW w:w="1670" w:type="pct"/>
          </w:tcPr>
          <w:p w14:paraId="614646C2" w14:textId="77777777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5F69" w14:textId="1AF1C03F" w:rsidR="00484110" w:rsidRPr="002656C6" w:rsidRDefault="00EC65E3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65E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12,177</w:t>
            </w:r>
          </w:p>
        </w:tc>
        <w:tc>
          <w:tcPr>
            <w:tcW w:w="147" w:type="pct"/>
          </w:tcPr>
          <w:p w14:paraId="2EFA1E4E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6409" w14:textId="5BD32B6F" w:rsidR="00484110" w:rsidRPr="002656C6" w:rsidRDefault="00881FD8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(55)</w:t>
            </w:r>
          </w:p>
        </w:tc>
        <w:tc>
          <w:tcPr>
            <w:tcW w:w="147" w:type="pct"/>
          </w:tcPr>
          <w:p w14:paraId="61320BEE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502A21DB" w14:textId="1305368E" w:rsidR="00484110" w:rsidRPr="002656C6" w:rsidRDefault="00881FD8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438</w:t>
            </w:r>
          </w:p>
        </w:tc>
        <w:tc>
          <w:tcPr>
            <w:tcW w:w="147" w:type="pct"/>
            <w:vAlign w:val="bottom"/>
          </w:tcPr>
          <w:p w14:paraId="2EABD3A2" w14:textId="4F8C306A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2CBBD" w14:textId="4E7791A0" w:rsidR="00484110" w:rsidRPr="00D217FA" w:rsidRDefault="00881FD8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217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12,560</w:t>
            </w:r>
          </w:p>
        </w:tc>
      </w:tr>
      <w:tr w:rsidR="00484110" w:rsidRPr="007A1714" w14:paraId="3C74663F" w14:textId="77777777" w:rsidTr="0004342A">
        <w:trPr>
          <w:trHeight w:val="64"/>
        </w:trPr>
        <w:tc>
          <w:tcPr>
            <w:tcW w:w="1670" w:type="pct"/>
          </w:tcPr>
          <w:p w14:paraId="3A3A59F1" w14:textId="77777777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6B995501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45EFB20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7AD4ECE3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8BF5B5E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6E942B0F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5DEC5C9" w14:textId="7B61B61B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5E56A13C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84110" w:rsidRPr="007A1714" w14:paraId="183503DC" w14:textId="77777777" w:rsidTr="0004342A">
        <w:tc>
          <w:tcPr>
            <w:tcW w:w="1670" w:type="pct"/>
          </w:tcPr>
          <w:p w14:paraId="5883447E" w14:textId="77777777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6" w:type="pct"/>
            <w:vAlign w:val="bottom"/>
          </w:tcPr>
          <w:p w14:paraId="3EE78C29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53F8DA6F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0CE0B07D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1AE3589B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7A476AA4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097D28B6" w14:textId="4544C50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218F7981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84110" w:rsidRPr="007A1714" w14:paraId="74BF8510" w14:textId="77777777" w:rsidTr="00E7447D">
        <w:tc>
          <w:tcPr>
            <w:tcW w:w="1670" w:type="pct"/>
            <w:vAlign w:val="bottom"/>
          </w:tcPr>
          <w:p w14:paraId="69D72126" w14:textId="1601104F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36" w:type="pct"/>
            <w:vAlign w:val="bottom"/>
          </w:tcPr>
          <w:p w14:paraId="7D1F9707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FF1DAC8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C631295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FCCB57F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B5B9B09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74577033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9783CC0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84110" w:rsidRPr="00D217FA" w14:paraId="4BA92B1E" w14:textId="77777777" w:rsidTr="00E7447D">
        <w:tc>
          <w:tcPr>
            <w:tcW w:w="1670" w:type="pct"/>
            <w:vAlign w:val="bottom"/>
          </w:tcPr>
          <w:p w14:paraId="6E74E880" w14:textId="198F05F5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(สินทรัพย์สิทธิการใช้)</w:t>
            </w:r>
          </w:p>
        </w:tc>
        <w:tc>
          <w:tcPr>
            <w:tcW w:w="736" w:type="pct"/>
            <w:vAlign w:val="bottom"/>
          </w:tcPr>
          <w:p w14:paraId="16086C11" w14:textId="262D23DD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(4,020)</w:t>
            </w:r>
          </w:p>
        </w:tc>
        <w:tc>
          <w:tcPr>
            <w:tcW w:w="147" w:type="pct"/>
          </w:tcPr>
          <w:p w14:paraId="5C267B80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4B5CC799" w14:textId="51DAE836" w:rsidR="00484110" w:rsidRPr="00E57E23" w:rsidRDefault="00E57E23" w:rsidP="00484110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57E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851</w:t>
            </w:r>
          </w:p>
        </w:tc>
        <w:tc>
          <w:tcPr>
            <w:tcW w:w="147" w:type="pct"/>
          </w:tcPr>
          <w:p w14:paraId="41621A37" w14:textId="77777777" w:rsidR="00484110" w:rsidRPr="00E57E23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6B947D74" w14:textId="560B4E6F" w:rsidR="00484110" w:rsidRPr="00E57E23" w:rsidRDefault="00E57E23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E57E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3A9DC44D" w14:textId="77777777" w:rsidR="00484110" w:rsidRPr="00E57E23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1808CDF" w14:textId="703C2178" w:rsidR="00484110" w:rsidRPr="00E57E23" w:rsidRDefault="00E57E23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57E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(3,169)</w:t>
            </w:r>
          </w:p>
        </w:tc>
      </w:tr>
      <w:tr w:rsidR="00484110" w:rsidRPr="00D217FA" w14:paraId="1776F192" w14:textId="77777777" w:rsidTr="0004342A">
        <w:tc>
          <w:tcPr>
            <w:tcW w:w="1670" w:type="pct"/>
          </w:tcPr>
          <w:p w14:paraId="4318BB16" w14:textId="0335E01D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736" w:type="pct"/>
            <w:vAlign w:val="bottom"/>
          </w:tcPr>
          <w:p w14:paraId="26CE0972" w14:textId="36B5620B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(328)</w:t>
            </w:r>
          </w:p>
        </w:tc>
        <w:tc>
          <w:tcPr>
            <w:tcW w:w="147" w:type="pct"/>
          </w:tcPr>
          <w:p w14:paraId="494D14B5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D2049BC" w14:textId="22BDDAFD" w:rsidR="00484110" w:rsidRPr="002656C6" w:rsidRDefault="00E57E23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(11)</w:t>
            </w:r>
          </w:p>
        </w:tc>
        <w:tc>
          <w:tcPr>
            <w:tcW w:w="147" w:type="pct"/>
          </w:tcPr>
          <w:p w14:paraId="4AB96CF1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6952381" w14:textId="6886E5B6" w:rsidR="00484110" w:rsidRPr="002656C6" w:rsidRDefault="00E57E23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627FF06A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61370991" w14:textId="13B063F3" w:rsidR="00484110" w:rsidRPr="002656C6" w:rsidRDefault="00E57E23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(339)</w:t>
            </w:r>
          </w:p>
        </w:tc>
      </w:tr>
      <w:tr w:rsidR="00484110" w:rsidRPr="00D217FA" w14:paraId="6C657DB8" w14:textId="77777777" w:rsidTr="0004342A">
        <w:tc>
          <w:tcPr>
            <w:tcW w:w="1670" w:type="pct"/>
          </w:tcPr>
          <w:p w14:paraId="44E1D907" w14:textId="63DBBEF4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74FADAC" w14:textId="677F1779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147" w:type="pct"/>
          </w:tcPr>
          <w:p w14:paraId="36C667F1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748E54D3" w14:textId="70F72BC1" w:rsidR="00484110" w:rsidRPr="002656C6" w:rsidRDefault="00E57E23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697F1A72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5C705168" w14:textId="55567A15" w:rsidR="00484110" w:rsidRPr="002656C6" w:rsidRDefault="00E57E23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4D4D72B9" w14:textId="20D31243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F370271" w14:textId="352E9770" w:rsidR="00484110" w:rsidRPr="002656C6" w:rsidRDefault="00E57E23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(2)</w:t>
            </w:r>
          </w:p>
        </w:tc>
      </w:tr>
      <w:tr w:rsidR="00484110" w:rsidRPr="00D217FA" w14:paraId="30DC3CE5" w14:textId="77777777" w:rsidTr="0004342A">
        <w:tc>
          <w:tcPr>
            <w:tcW w:w="1670" w:type="pct"/>
          </w:tcPr>
          <w:p w14:paraId="612B818E" w14:textId="2BCE83DC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60E75" w14:textId="11B46C74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(4,351)</w:t>
            </w:r>
          </w:p>
        </w:tc>
        <w:tc>
          <w:tcPr>
            <w:tcW w:w="147" w:type="pct"/>
          </w:tcPr>
          <w:p w14:paraId="32359198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F4E0F" w14:textId="3CB4ED60" w:rsidR="00484110" w:rsidRPr="002656C6" w:rsidRDefault="00E57E23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841</w:t>
            </w:r>
          </w:p>
        </w:tc>
        <w:tc>
          <w:tcPr>
            <w:tcW w:w="147" w:type="pct"/>
          </w:tcPr>
          <w:p w14:paraId="6802671E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3F3AE9A7" w14:textId="05874535" w:rsidR="00484110" w:rsidRPr="002656C6" w:rsidRDefault="00E57E23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522279E4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B11F2" w14:textId="6FA2E12C" w:rsidR="00484110" w:rsidRPr="00D217FA" w:rsidRDefault="00E57E23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217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(3,510)</w:t>
            </w:r>
          </w:p>
        </w:tc>
      </w:tr>
      <w:tr w:rsidR="00484110" w:rsidRPr="00D217FA" w14:paraId="1CB1735B" w14:textId="77777777" w:rsidTr="0004342A">
        <w:tc>
          <w:tcPr>
            <w:tcW w:w="1670" w:type="pct"/>
          </w:tcPr>
          <w:p w14:paraId="69299B4C" w14:textId="77777777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7C37A1A6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D4164D9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50C6C94C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5255B2C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35279CC6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4BB62016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24F9C2C3" w14:textId="77777777" w:rsidR="00484110" w:rsidRPr="00D217FA" w:rsidRDefault="00484110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84110" w:rsidRPr="00D217FA" w14:paraId="17A5057F" w14:textId="77777777" w:rsidTr="0004342A">
        <w:tc>
          <w:tcPr>
            <w:tcW w:w="1670" w:type="pct"/>
          </w:tcPr>
          <w:p w14:paraId="0C94DF6D" w14:textId="77777777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36" w:type="pct"/>
            <w:tcBorders>
              <w:bottom w:val="double" w:sz="4" w:space="0" w:color="auto"/>
            </w:tcBorders>
            <w:vAlign w:val="bottom"/>
          </w:tcPr>
          <w:p w14:paraId="464C1B82" w14:textId="51B15C68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7,826</w:t>
            </w:r>
          </w:p>
        </w:tc>
        <w:tc>
          <w:tcPr>
            <w:tcW w:w="147" w:type="pct"/>
          </w:tcPr>
          <w:p w14:paraId="70C82BEE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4A4A4445" w14:textId="6465B7B9" w:rsidR="00484110" w:rsidRPr="002656C6" w:rsidRDefault="00E57E23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786</w:t>
            </w:r>
          </w:p>
        </w:tc>
        <w:tc>
          <w:tcPr>
            <w:tcW w:w="147" w:type="pct"/>
          </w:tcPr>
          <w:p w14:paraId="7D054BE1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1C262EFB" w14:textId="0F3C1569" w:rsidR="00484110" w:rsidRPr="002656C6" w:rsidRDefault="00E57E23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438</w:t>
            </w:r>
          </w:p>
        </w:tc>
        <w:tc>
          <w:tcPr>
            <w:tcW w:w="147" w:type="pct"/>
            <w:vAlign w:val="bottom"/>
          </w:tcPr>
          <w:p w14:paraId="031B5737" w14:textId="5BEFDE0B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4AED961F" w14:textId="5862F728" w:rsidR="00484110" w:rsidRPr="00D217FA" w:rsidRDefault="00E57E23" w:rsidP="00D217FA">
            <w:pPr>
              <w:pStyle w:val="acctfourfigures"/>
              <w:widowControl w:val="0"/>
              <w:tabs>
                <w:tab w:val="clear" w:pos="765"/>
                <w:tab w:val="decimal" w:pos="985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217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9,050</w:t>
            </w:r>
          </w:p>
        </w:tc>
      </w:tr>
      <w:tr w:rsidR="00484110" w:rsidRPr="007A1714" w14:paraId="1527436D" w14:textId="77777777" w:rsidTr="00DD2A71">
        <w:tc>
          <w:tcPr>
            <w:tcW w:w="1670" w:type="pct"/>
          </w:tcPr>
          <w:p w14:paraId="30D0A8A3" w14:textId="77777777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  <w:vAlign w:val="bottom"/>
          </w:tcPr>
          <w:p w14:paraId="4FE24457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6649041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  <w:vAlign w:val="bottom"/>
          </w:tcPr>
          <w:p w14:paraId="4AFECE80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DEEEEEB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0FEFB690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C520D58" w14:textId="7FE504A2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  <w:vAlign w:val="bottom"/>
          </w:tcPr>
          <w:p w14:paraId="52D6CA99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2A71" w:rsidRPr="007A1714" w14:paraId="241A9865" w14:textId="77777777" w:rsidTr="00DD2A71">
        <w:tc>
          <w:tcPr>
            <w:tcW w:w="1670" w:type="pct"/>
          </w:tcPr>
          <w:p w14:paraId="6CAB8C85" w14:textId="77777777" w:rsidR="00DD2A71" w:rsidRPr="002656C6" w:rsidRDefault="00DD2A71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0C3AC880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462A857B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684F9540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501DA2B9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1BF87152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25200FA9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A059B10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2A71" w:rsidRPr="007A1714" w14:paraId="599D6493" w14:textId="77777777" w:rsidTr="00DD2A71">
        <w:tc>
          <w:tcPr>
            <w:tcW w:w="1670" w:type="pct"/>
          </w:tcPr>
          <w:p w14:paraId="6E229417" w14:textId="77777777" w:rsidR="00DD2A71" w:rsidRPr="002656C6" w:rsidRDefault="00DD2A71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3F9832BD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4CDF5B4B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FBE35E5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F267061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70B1F913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76AD44CF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7035C397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2A71" w:rsidRPr="007A1714" w14:paraId="79356A5A" w14:textId="77777777" w:rsidTr="00DD2A71">
        <w:tc>
          <w:tcPr>
            <w:tcW w:w="1670" w:type="pct"/>
          </w:tcPr>
          <w:p w14:paraId="75ABF63E" w14:textId="77777777" w:rsidR="00DD2A71" w:rsidRPr="002656C6" w:rsidRDefault="00DD2A71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6112A474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33BE0C4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4B2A84E3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938CF75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37B90EC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46738A45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98C5F6B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2A71" w:rsidRPr="007A1714" w14:paraId="706B94F6" w14:textId="77777777" w:rsidTr="00DD2A71">
        <w:tc>
          <w:tcPr>
            <w:tcW w:w="1670" w:type="pct"/>
          </w:tcPr>
          <w:p w14:paraId="4B34C9DD" w14:textId="77777777" w:rsidR="00DD2A71" w:rsidRPr="002656C6" w:rsidRDefault="00DD2A71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4330F76E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48911E83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024C627B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476AC8D2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66A70CB6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319F8C97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0E15AF7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2A71" w:rsidRPr="007A1714" w14:paraId="72D96291" w14:textId="77777777" w:rsidTr="00DD2A71">
        <w:tc>
          <w:tcPr>
            <w:tcW w:w="1670" w:type="pct"/>
          </w:tcPr>
          <w:p w14:paraId="1B495696" w14:textId="77777777" w:rsidR="00DD2A71" w:rsidRPr="002656C6" w:rsidRDefault="00DD2A71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678B75A2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C2CAA15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0885C67E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F1C81C1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3AA8282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4F5D944F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40F87CB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321AC" w:rsidRPr="007A1714" w14:paraId="41A2BE6B" w14:textId="77777777" w:rsidTr="00DD2A71">
        <w:tc>
          <w:tcPr>
            <w:tcW w:w="1670" w:type="pct"/>
          </w:tcPr>
          <w:p w14:paraId="64D2BA23" w14:textId="77777777" w:rsidR="002321AC" w:rsidRPr="002656C6" w:rsidRDefault="002321AC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033BB725" w14:textId="77777777" w:rsidR="002321AC" w:rsidRPr="002656C6" w:rsidRDefault="002321AC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4EDC588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50BFCA00" w14:textId="77777777" w:rsidR="002321AC" w:rsidRPr="002656C6" w:rsidRDefault="002321AC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8B53970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0B697CEB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68EA072E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7522584F" w14:textId="77777777" w:rsidR="002321AC" w:rsidRPr="002656C6" w:rsidRDefault="002321AC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321AC" w:rsidRPr="007A1714" w14:paraId="3C0175D0" w14:textId="77777777" w:rsidTr="00DD2A71">
        <w:tc>
          <w:tcPr>
            <w:tcW w:w="1670" w:type="pct"/>
          </w:tcPr>
          <w:p w14:paraId="1CD882D5" w14:textId="77777777" w:rsidR="002321AC" w:rsidRPr="002656C6" w:rsidRDefault="002321AC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391FEC1D" w14:textId="77777777" w:rsidR="002321AC" w:rsidRPr="002656C6" w:rsidRDefault="002321AC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18B1D9FF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7A04CDB8" w14:textId="77777777" w:rsidR="002321AC" w:rsidRPr="002656C6" w:rsidRDefault="002321AC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55513FE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BECAC66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19E9693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4C037738" w14:textId="77777777" w:rsidR="002321AC" w:rsidRPr="002656C6" w:rsidRDefault="002321AC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321AC" w:rsidRPr="007A1714" w14:paraId="38798084" w14:textId="77777777" w:rsidTr="00DD2A71">
        <w:tc>
          <w:tcPr>
            <w:tcW w:w="1670" w:type="pct"/>
          </w:tcPr>
          <w:p w14:paraId="710E79A0" w14:textId="77777777" w:rsidR="002321AC" w:rsidRPr="002656C6" w:rsidRDefault="002321AC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535CD327" w14:textId="77777777" w:rsidR="002321AC" w:rsidRPr="002656C6" w:rsidRDefault="002321AC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B1D6BE4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2C0D2CF" w14:textId="77777777" w:rsidR="002321AC" w:rsidRPr="002656C6" w:rsidRDefault="002321AC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5A6425E4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F0E7BBC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79ADC850" w14:textId="77777777" w:rsidR="002321AC" w:rsidRPr="002656C6" w:rsidRDefault="002321AC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AEAB048" w14:textId="77777777" w:rsidR="002321AC" w:rsidRPr="002656C6" w:rsidRDefault="002321AC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2A71" w:rsidRPr="007A1714" w14:paraId="32606DA7" w14:textId="77777777" w:rsidTr="00DD2A71">
        <w:tc>
          <w:tcPr>
            <w:tcW w:w="1670" w:type="pct"/>
          </w:tcPr>
          <w:p w14:paraId="1C7F8A22" w14:textId="77777777" w:rsidR="00DD2A71" w:rsidRPr="002656C6" w:rsidRDefault="00DD2A71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63E30461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172BE8C3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0A8D4D6C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9DFCDC5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9E5FED8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176E7D1D" w14:textId="77777777" w:rsidR="00DD2A71" w:rsidRPr="002656C6" w:rsidRDefault="00DD2A71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04C27072" w14:textId="77777777" w:rsidR="00DD2A71" w:rsidRPr="002656C6" w:rsidRDefault="00DD2A71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84110" w:rsidRPr="007A1714" w14:paraId="426AB753" w14:textId="77777777" w:rsidTr="0004342A">
        <w:tc>
          <w:tcPr>
            <w:tcW w:w="1670" w:type="pct"/>
          </w:tcPr>
          <w:p w14:paraId="1E525908" w14:textId="1176A647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36" w:type="pct"/>
          </w:tcPr>
          <w:p w14:paraId="582E56BB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4C22113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67B80EA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CB24BA0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31BCF4C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6C2E4B94" w14:textId="7A3B619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47166D44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84110" w:rsidRPr="007A1714" w14:paraId="0A2E950F" w14:textId="77777777" w:rsidTr="0004342A">
        <w:tc>
          <w:tcPr>
            <w:tcW w:w="1670" w:type="pct"/>
          </w:tcPr>
          <w:p w14:paraId="1307BB07" w14:textId="74B15241" w:rsidR="00484110" w:rsidRPr="002656C6" w:rsidRDefault="00484110" w:rsidP="00484110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</w:tcPr>
          <w:p w14:paraId="2A9EC726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284ABAD9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4" w:type="pct"/>
          </w:tcPr>
          <w:p w14:paraId="55EED998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2455CAB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3" w:type="pct"/>
          </w:tcPr>
          <w:p w14:paraId="45AE3CEF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25D1D082" w14:textId="6CEC70BF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6" w:type="pct"/>
          </w:tcPr>
          <w:p w14:paraId="7D38E177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84110" w:rsidRPr="007A1714" w14:paraId="7DBD23A3" w14:textId="77777777" w:rsidTr="0004342A">
        <w:tc>
          <w:tcPr>
            <w:tcW w:w="1670" w:type="pct"/>
          </w:tcPr>
          <w:p w14:paraId="1705D65C" w14:textId="6C6497C7" w:rsidR="00484110" w:rsidRPr="007D5D72" w:rsidRDefault="007D5D72" w:rsidP="00484110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5D7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7D5D7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36" w:type="pct"/>
          </w:tcPr>
          <w:p w14:paraId="55FD350D" w14:textId="1B295280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6DE92550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44955FD" w14:textId="1B4EC8FA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C74A25A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3" w:type="pct"/>
          </w:tcPr>
          <w:p w14:paraId="11852F90" w14:textId="3880D572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3D7E6B20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6" w:type="pct"/>
          </w:tcPr>
          <w:p w14:paraId="35E06CDD" w14:textId="418939DA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84110" w:rsidRPr="007A1714" w14:paraId="3A9C5CFB" w14:textId="77777777" w:rsidTr="0004342A">
        <w:tc>
          <w:tcPr>
            <w:tcW w:w="1670" w:type="pct"/>
          </w:tcPr>
          <w:p w14:paraId="3819199F" w14:textId="39875C34" w:rsidR="00484110" w:rsidRPr="002656C6" w:rsidRDefault="00502CB1" w:rsidP="00484110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484110"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736" w:type="pct"/>
          </w:tcPr>
          <w:p w14:paraId="35F8B2F1" w14:textId="3BFFE83E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0F59AA6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093A96A5" w14:textId="637D6F6F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4C70363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EA54666" w14:textId="5E28D82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46C09621" w14:textId="486465E1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654C4913" w14:textId="5FF94069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84110" w:rsidRPr="007A1714" w14:paraId="4826B499" w14:textId="77777777" w:rsidTr="0004342A">
        <w:tc>
          <w:tcPr>
            <w:tcW w:w="1670" w:type="pct"/>
          </w:tcPr>
          <w:p w14:paraId="62A6E3DD" w14:textId="06D90B7C" w:rsidR="00484110" w:rsidRPr="002656C6" w:rsidRDefault="00502CB1" w:rsidP="00484110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484110"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36" w:type="pct"/>
          </w:tcPr>
          <w:p w14:paraId="3780915E" w14:textId="69C1F3A8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5A55A0A8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2201413F" w14:textId="2995F05E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2530DD2A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EA14E7A" w14:textId="58FAE5A3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47" w:type="pct"/>
          </w:tcPr>
          <w:p w14:paraId="6D4C7D54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2A70E5A5" w14:textId="75AAE64E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</w:tr>
      <w:tr w:rsidR="00484110" w:rsidRPr="007A1714" w14:paraId="08C0FB14" w14:textId="77777777" w:rsidTr="007E3566">
        <w:tc>
          <w:tcPr>
            <w:tcW w:w="1670" w:type="pct"/>
          </w:tcPr>
          <w:p w14:paraId="351F4DD2" w14:textId="4281708F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736" w:type="pct"/>
          </w:tcPr>
          <w:p w14:paraId="0CF93A7F" w14:textId="7AC7E92D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7" w:type="pct"/>
          </w:tcPr>
          <w:p w14:paraId="5045DF5F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2397130F" w14:textId="62494B45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147" w:type="pct"/>
          </w:tcPr>
          <w:p w14:paraId="286AD881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0302F81" w14:textId="30D993DF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1C12B967" w14:textId="358A92D8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155F6C0D" w14:textId="260AAAE1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4110" w:rsidRPr="007A1714" w14:paraId="15AFF4AD" w14:textId="77777777" w:rsidTr="007E3566">
        <w:tc>
          <w:tcPr>
            <w:tcW w:w="1670" w:type="pct"/>
          </w:tcPr>
          <w:p w14:paraId="67058F89" w14:textId="75280C75" w:rsidR="00484110" w:rsidRPr="002656C6" w:rsidRDefault="00484110" w:rsidP="007D5D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36" w:type="pct"/>
          </w:tcPr>
          <w:p w14:paraId="5B606B89" w14:textId="7C4478E1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840</w:t>
            </w:r>
          </w:p>
        </w:tc>
        <w:tc>
          <w:tcPr>
            <w:tcW w:w="147" w:type="pct"/>
          </w:tcPr>
          <w:p w14:paraId="1D0A4EC6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2F7CB9E7" w14:textId="0D242AF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(449)</w:t>
            </w:r>
          </w:p>
        </w:tc>
        <w:tc>
          <w:tcPr>
            <w:tcW w:w="147" w:type="pct"/>
          </w:tcPr>
          <w:p w14:paraId="5EF4A0B1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69C594F8" w14:textId="36B56370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5BF0D2CC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40D3BABE" w14:textId="13DA9F98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391</w:t>
            </w:r>
          </w:p>
        </w:tc>
      </w:tr>
      <w:tr w:rsidR="00484110" w:rsidRPr="007A1714" w14:paraId="391A9D6B" w14:textId="77777777" w:rsidTr="00236CC9">
        <w:tc>
          <w:tcPr>
            <w:tcW w:w="1670" w:type="pct"/>
          </w:tcPr>
          <w:p w14:paraId="575C2E7C" w14:textId="519B3993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36" w:type="pct"/>
          </w:tcPr>
          <w:p w14:paraId="06703620" w14:textId="57EE70C1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1,282</w:t>
            </w:r>
          </w:p>
        </w:tc>
        <w:tc>
          <w:tcPr>
            <w:tcW w:w="147" w:type="pct"/>
          </w:tcPr>
          <w:p w14:paraId="19D90C65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36BD3CF5" w14:textId="5059799D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1,118</w:t>
            </w:r>
          </w:p>
        </w:tc>
        <w:tc>
          <w:tcPr>
            <w:tcW w:w="147" w:type="pct"/>
          </w:tcPr>
          <w:p w14:paraId="7F9E14DD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1941D59" w14:textId="48D88872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6F6EEBA3" w14:textId="739B22D4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0D52B5F1" w14:textId="6ACA4214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2,400</w:t>
            </w:r>
          </w:p>
        </w:tc>
      </w:tr>
      <w:tr w:rsidR="00484110" w:rsidRPr="007A1714" w14:paraId="26084CCC" w14:textId="77777777" w:rsidTr="0004342A">
        <w:tc>
          <w:tcPr>
            <w:tcW w:w="1670" w:type="pct"/>
          </w:tcPr>
          <w:p w14:paraId="5AEB8070" w14:textId="6C55F006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</w:tc>
        <w:tc>
          <w:tcPr>
            <w:tcW w:w="736" w:type="pct"/>
          </w:tcPr>
          <w:p w14:paraId="17AB3E8D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1F8B7659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444806FA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1A408C13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394A73EB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784DCEFE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C0AD132" w14:textId="77777777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84110" w:rsidRPr="007A1714" w14:paraId="2A1A1AE6" w14:textId="77777777" w:rsidTr="00236CC9">
        <w:tc>
          <w:tcPr>
            <w:tcW w:w="1670" w:type="pct"/>
          </w:tcPr>
          <w:p w14:paraId="31CF5003" w14:textId="37E612A3" w:rsidR="00484110" w:rsidRPr="002656C6" w:rsidRDefault="00484110" w:rsidP="007D5D72">
            <w:pPr>
              <w:widowControl w:val="0"/>
              <w:spacing w:line="240" w:lineRule="auto"/>
              <w:ind w:right="-646" w:firstLine="16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36" w:type="pct"/>
            <w:vAlign w:val="bottom"/>
          </w:tcPr>
          <w:p w14:paraId="793D629F" w14:textId="1065C5D1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3,915</w:t>
            </w:r>
          </w:p>
        </w:tc>
        <w:tc>
          <w:tcPr>
            <w:tcW w:w="147" w:type="pct"/>
          </w:tcPr>
          <w:p w14:paraId="42FD5E4E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0D17A996" w14:textId="2B62AB29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458</w:t>
            </w:r>
          </w:p>
        </w:tc>
        <w:tc>
          <w:tcPr>
            <w:tcW w:w="147" w:type="pct"/>
          </w:tcPr>
          <w:p w14:paraId="5FD18B66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04DDB2D5" w14:textId="034CFB45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(593)</w:t>
            </w:r>
          </w:p>
        </w:tc>
        <w:tc>
          <w:tcPr>
            <w:tcW w:w="147" w:type="pct"/>
            <w:vAlign w:val="bottom"/>
          </w:tcPr>
          <w:p w14:paraId="482242A3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656335F6" w14:textId="3B504276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3,780</w:t>
            </w:r>
          </w:p>
        </w:tc>
      </w:tr>
      <w:tr w:rsidR="00484110" w:rsidRPr="007A1714" w14:paraId="465CD872" w14:textId="77777777" w:rsidTr="00236CC9">
        <w:tc>
          <w:tcPr>
            <w:tcW w:w="1670" w:type="pct"/>
          </w:tcPr>
          <w:p w14:paraId="2EFB7D69" w14:textId="11126BC9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36" w:type="pct"/>
            <w:vAlign w:val="bottom"/>
          </w:tcPr>
          <w:p w14:paraId="0106E73C" w14:textId="0ABDAA02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5,707</w:t>
            </w:r>
          </w:p>
        </w:tc>
        <w:tc>
          <w:tcPr>
            <w:tcW w:w="147" w:type="pct"/>
          </w:tcPr>
          <w:p w14:paraId="00E1A438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6B65AD64" w14:textId="292FB3BE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790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36B9D1BF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11B053A6" w14:textId="260F4F86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3485B0D1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07DD0D88" w14:textId="346A96CE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4,917</w:t>
            </w:r>
          </w:p>
        </w:tc>
      </w:tr>
      <w:tr w:rsidR="00484110" w:rsidRPr="007A1714" w14:paraId="302DFD92" w14:textId="77777777" w:rsidTr="0004342A">
        <w:tc>
          <w:tcPr>
            <w:tcW w:w="1670" w:type="pct"/>
          </w:tcPr>
          <w:p w14:paraId="6E6CE543" w14:textId="38B268F0" w:rsidR="00484110" w:rsidRPr="002656C6" w:rsidRDefault="00484110" w:rsidP="0048411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2A4219D" w14:textId="09AC2142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591</w:t>
            </w:r>
          </w:p>
        </w:tc>
        <w:tc>
          <w:tcPr>
            <w:tcW w:w="147" w:type="pct"/>
          </w:tcPr>
          <w:p w14:paraId="4DAA81FD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2149ADB7" w14:textId="1993288E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(144)</w:t>
            </w:r>
          </w:p>
        </w:tc>
        <w:tc>
          <w:tcPr>
            <w:tcW w:w="147" w:type="pct"/>
          </w:tcPr>
          <w:p w14:paraId="27B1C1AC" w14:textId="77777777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C1AD052" w14:textId="1487B9CC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3B05926E" w14:textId="4A369C66" w:rsidR="00484110" w:rsidRPr="002656C6" w:rsidRDefault="00484110" w:rsidP="004841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5FCF5648" w14:textId="3E196B5B" w:rsidR="00484110" w:rsidRPr="002656C6" w:rsidRDefault="00484110" w:rsidP="00484110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447</w:t>
            </w:r>
          </w:p>
        </w:tc>
      </w:tr>
      <w:tr w:rsidR="004A13D3" w:rsidRPr="007A1714" w14:paraId="75F4C54A" w14:textId="77777777" w:rsidTr="00296D03">
        <w:tc>
          <w:tcPr>
            <w:tcW w:w="1670" w:type="pct"/>
          </w:tcPr>
          <w:p w14:paraId="6F6595B7" w14:textId="6C462509" w:rsidR="004A13D3" w:rsidRPr="002656C6" w:rsidRDefault="004A13D3" w:rsidP="004A13D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272D78DB" w14:textId="08127388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A13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12,355</w:t>
            </w:r>
          </w:p>
        </w:tc>
        <w:tc>
          <w:tcPr>
            <w:tcW w:w="147" w:type="pct"/>
          </w:tcPr>
          <w:p w14:paraId="16822847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14:paraId="1A4FE08C" w14:textId="231DCCCD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A13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173</w:t>
            </w:r>
          </w:p>
        </w:tc>
        <w:tc>
          <w:tcPr>
            <w:tcW w:w="147" w:type="pct"/>
          </w:tcPr>
          <w:p w14:paraId="1767FC6A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46B4EB99" w14:textId="322DA333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13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(351)</w:t>
            </w:r>
          </w:p>
        </w:tc>
        <w:tc>
          <w:tcPr>
            <w:tcW w:w="147" w:type="pct"/>
          </w:tcPr>
          <w:p w14:paraId="3A1AD365" w14:textId="1BB69669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322CA64E" w14:textId="2FB1D13A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A13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12,177</w:t>
            </w:r>
          </w:p>
        </w:tc>
      </w:tr>
      <w:tr w:rsidR="004A13D3" w:rsidRPr="007A1714" w14:paraId="77A9F77E" w14:textId="77777777" w:rsidTr="0004342A">
        <w:tc>
          <w:tcPr>
            <w:tcW w:w="1670" w:type="pct"/>
          </w:tcPr>
          <w:p w14:paraId="20C794CF" w14:textId="2E76839B" w:rsidR="004A13D3" w:rsidRPr="002656C6" w:rsidRDefault="004A13D3" w:rsidP="004A13D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6" w:type="pct"/>
            <w:vAlign w:val="bottom"/>
          </w:tcPr>
          <w:p w14:paraId="23A48F09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B100AD5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17C80EB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51DA393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5E0E8F8B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79334905" w14:textId="065AA23C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3F854B63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A13D3" w:rsidRPr="007A1714" w14:paraId="35AC6694" w14:textId="77777777" w:rsidTr="00A2787F">
        <w:tc>
          <w:tcPr>
            <w:tcW w:w="1670" w:type="pct"/>
            <w:vAlign w:val="bottom"/>
          </w:tcPr>
          <w:p w14:paraId="43BEFB85" w14:textId="4493C728" w:rsidR="004A13D3" w:rsidRPr="002656C6" w:rsidRDefault="004A13D3" w:rsidP="004A13D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36" w:type="pct"/>
            <w:vAlign w:val="bottom"/>
          </w:tcPr>
          <w:p w14:paraId="10C3F044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47E5171A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AB41557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9A37CBB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FF4C867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6CB919A4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4199D18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A13D3" w:rsidRPr="007A1714" w14:paraId="65B0EC62" w14:textId="77777777" w:rsidTr="00A2787F">
        <w:tc>
          <w:tcPr>
            <w:tcW w:w="1670" w:type="pct"/>
            <w:vAlign w:val="bottom"/>
          </w:tcPr>
          <w:p w14:paraId="31E812D5" w14:textId="26B0F3CD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(สินทรัพย์สิทธิการใช้)</w:t>
            </w:r>
          </w:p>
        </w:tc>
        <w:tc>
          <w:tcPr>
            <w:tcW w:w="736" w:type="pct"/>
            <w:vAlign w:val="bottom"/>
          </w:tcPr>
          <w:p w14:paraId="2F2751C4" w14:textId="72B2D91B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(4,936)</w:t>
            </w:r>
          </w:p>
        </w:tc>
        <w:tc>
          <w:tcPr>
            <w:tcW w:w="147" w:type="pct"/>
          </w:tcPr>
          <w:p w14:paraId="1278A49F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9502820" w14:textId="7474C6C4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</w:p>
        </w:tc>
        <w:tc>
          <w:tcPr>
            <w:tcW w:w="147" w:type="pct"/>
          </w:tcPr>
          <w:p w14:paraId="53202E96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14A81DF7" w14:textId="234782CE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10924EAC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7E0C9F7" w14:textId="6EBD7EF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(4,020)</w:t>
            </w:r>
          </w:p>
        </w:tc>
      </w:tr>
      <w:tr w:rsidR="004A13D3" w:rsidRPr="007A1714" w14:paraId="2E9C3F4F" w14:textId="77777777" w:rsidTr="0004342A">
        <w:tc>
          <w:tcPr>
            <w:tcW w:w="1670" w:type="pct"/>
          </w:tcPr>
          <w:p w14:paraId="312F9849" w14:textId="1F6A0B8B" w:rsidR="004A13D3" w:rsidRPr="00036CC4" w:rsidRDefault="00036CC4" w:rsidP="004A13D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6C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736" w:type="pct"/>
            <w:vAlign w:val="bottom"/>
          </w:tcPr>
          <w:p w14:paraId="09F205CF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4D58F26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FE15A14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34990B9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6841F2C7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450BB9F3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6DE96A34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A13D3" w:rsidRPr="007A1714" w14:paraId="57543E32" w14:textId="77777777" w:rsidTr="0004342A">
        <w:tc>
          <w:tcPr>
            <w:tcW w:w="1670" w:type="pct"/>
          </w:tcPr>
          <w:p w14:paraId="45FD39D5" w14:textId="298D3FBB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736" w:type="pct"/>
            <w:vAlign w:val="bottom"/>
          </w:tcPr>
          <w:p w14:paraId="1EA06C22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B612055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8221766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EE87893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766750B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30A51870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48A75AD3" w14:textId="7777777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A13D3" w:rsidRPr="007A1714" w14:paraId="37482A99" w14:textId="77777777" w:rsidTr="0004342A">
        <w:tc>
          <w:tcPr>
            <w:tcW w:w="1670" w:type="pct"/>
          </w:tcPr>
          <w:p w14:paraId="34DF604E" w14:textId="701453CB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36" w:type="pct"/>
            <w:vAlign w:val="bottom"/>
          </w:tcPr>
          <w:p w14:paraId="787E7317" w14:textId="3F153B9D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(300)</w:t>
            </w:r>
          </w:p>
        </w:tc>
        <w:tc>
          <w:tcPr>
            <w:tcW w:w="147" w:type="pct"/>
          </w:tcPr>
          <w:p w14:paraId="261222A2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0C75C46" w14:textId="187D836D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B2B9E7B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36B9F3C" w14:textId="6831682C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47" w:type="pct"/>
            <w:vAlign w:val="bottom"/>
          </w:tcPr>
          <w:p w14:paraId="02C8B6BD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6917208A" w14:textId="36F689E8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A13D3" w:rsidRPr="007A1714" w14:paraId="7495D650" w14:textId="77777777" w:rsidTr="0004342A">
        <w:tc>
          <w:tcPr>
            <w:tcW w:w="1670" w:type="pct"/>
          </w:tcPr>
          <w:p w14:paraId="337930BA" w14:textId="56AB6D57" w:rsidR="004A13D3" w:rsidRPr="002656C6" w:rsidRDefault="004A13D3" w:rsidP="004A13D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736" w:type="pct"/>
            <w:vAlign w:val="bottom"/>
          </w:tcPr>
          <w:p w14:paraId="4B4F0BE3" w14:textId="6FC49FB5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(312)</w:t>
            </w:r>
          </w:p>
        </w:tc>
        <w:tc>
          <w:tcPr>
            <w:tcW w:w="147" w:type="pct"/>
          </w:tcPr>
          <w:p w14:paraId="3287E5C6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2869C65" w14:textId="745FD995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(16)</w:t>
            </w:r>
          </w:p>
        </w:tc>
        <w:tc>
          <w:tcPr>
            <w:tcW w:w="147" w:type="pct"/>
          </w:tcPr>
          <w:p w14:paraId="212AA2C3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BB2E508" w14:textId="3D3CA674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19096E14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9D0A6A5" w14:textId="26B1D8A4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(328)</w:t>
            </w:r>
          </w:p>
        </w:tc>
      </w:tr>
      <w:tr w:rsidR="004A13D3" w:rsidRPr="007A1714" w14:paraId="399D2C98" w14:textId="77777777" w:rsidTr="0004342A">
        <w:tc>
          <w:tcPr>
            <w:tcW w:w="1670" w:type="pct"/>
          </w:tcPr>
          <w:p w14:paraId="67FAF32E" w14:textId="39491E99" w:rsidR="004A13D3" w:rsidRPr="002656C6" w:rsidRDefault="004A13D3" w:rsidP="004A13D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15007E0" w14:textId="5BC76E00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64ADFE3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17BD431" w14:textId="35045AD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147" w:type="pct"/>
          </w:tcPr>
          <w:p w14:paraId="168835A5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027EA641" w14:textId="245DF5D8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4FBCBEA4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6EA67CF" w14:textId="633545A5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(3)</w:t>
            </w:r>
          </w:p>
        </w:tc>
      </w:tr>
      <w:tr w:rsidR="004A13D3" w:rsidRPr="007A1714" w14:paraId="03711878" w14:textId="77777777" w:rsidTr="0004342A">
        <w:tc>
          <w:tcPr>
            <w:tcW w:w="1670" w:type="pct"/>
          </w:tcPr>
          <w:p w14:paraId="52F6AE46" w14:textId="54AC25B3" w:rsidR="004A13D3" w:rsidRPr="002656C6" w:rsidRDefault="004A13D3" w:rsidP="004A13D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887F3" w14:textId="434FB153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(5,548)</w:t>
            </w:r>
          </w:p>
        </w:tc>
        <w:tc>
          <w:tcPr>
            <w:tcW w:w="147" w:type="pct"/>
          </w:tcPr>
          <w:p w14:paraId="7CD44AEB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B0ACF" w14:textId="7032BA11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897</w:t>
            </w:r>
          </w:p>
        </w:tc>
        <w:tc>
          <w:tcPr>
            <w:tcW w:w="147" w:type="pct"/>
          </w:tcPr>
          <w:p w14:paraId="14EAA7B4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09306BA7" w14:textId="0DE355AE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147" w:type="pct"/>
            <w:vAlign w:val="bottom"/>
          </w:tcPr>
          <w:p w14:paraId="219E8F2E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7A350" w14:textId="63EDE4F1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(4,351)</w:t>
            </w:r>
          </w:p>
        </w:tc>
      </w:tr>
      <w:tr w:rsidR="004A13D3" w:rsidRPr="007A1714" w14:paraId="7A2E6DA0" w14:textId="77777777" w:rsidTr="0004342A">
        <w:tc>
          <w:tcPr>
            <w:tcW w:w="1670" w:type="pct"/>
          </w:tcPr>
          <w:p w14:paraId="4CB03A48" w14:textId="01A2BF65" w:rsidR="004A13D3" w:rsidRPr="002656C6" w:rsidRDefault="004A13D3" w:rsidP="004A13D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FB8B2DA" w14:textId="14AE6699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7" w:type="pct"/>
          </w:tcPr>
          <w:p w14:paraId="0BB20EBE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48EC55AE" w14:textId="6E282207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7" w:type="pct"/>
          </w:tcPr>
          <w:p w14:paraId="1E6374AD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40FA289A" w14:textId="7BDD26D8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728EBC01" w14:textId="6FA5A6BA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68CF77A9" w14:textId="462E5E1C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4A13D3" w:rsidRPr="007A1714" w14:paraId="1D60471C" w14:textId="77777777" w:rsidTr="0004342A">
        <w:tc>
          <w:tcPr>
            <w:tcW w:w="1670" w:type="pct"/>
          </w:tcPr>
          <w:p w14:paraId="2E5144EA" w14:textId="04B77FE6" w:rsidR="004A13D3" w:rsidRPr="002656C6" w:rsidRDefault="004A13D3" w:rsidP="004A13D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36" w:type="pct"/>
            <w:tcBorders>
              <w:bottom w:val="double" w:sz="4" w:space="0" w:color="auto"/>
            </w:tcBorders>
            <w:vAlign w:val="bottom"/>
          </w:tcPr>
          <w:p w14:paraId="7ECD922E" w14:textId="75915724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6,807</w:t>
            </w:r>
          </w:p>
        </w:tc>
        <w:tc>
          <w:tcPr>
            <w:tcW w:w="147" w:type="pct"/>
          </w:tcPr>
          <w:p w14:paraId="2F6DF25C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27F792CF" w14:textId="302846F9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1,070</w:t>
            </w:r>
          </w:p>
        </w:tc>
        <w:tc>
          <w:tcPr>
            <w:tcW w:w="147" w:type="pct"/>
          </w:tcPr>
          <w:p w14:paraId="09536D8D" w14:textId="77777777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59D2E09E" w14:textId="30E0AF8E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(51)</w:t>
            </w:r>
          </w:p>
        </w:tc>
        <w:tc>
          <w:tcPr>
            <w:tcW w:w="147" w:type="pct"/>
            <w:vAlign w:val="bottom"/>
          </w:tcPr>
          <w:p w14:paraId="0AA784EB" w14:textId="57F47FAC" w:rsidR="004A13D3" w:rsidRPr="002656C6" w:rsidRDefault="004A13D3" w:rsidP="004A13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57A2D8B4" w14:textId="56E38F5A" w:rsidR="004A13D3" w:rsidRPr="002656C6" w:rsidRDefault="004A13D3" w:rsidP="004A13D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7,826</w:t>
            </w:r>
          </w:p>
        </w:tc>
      </w:tr>
    </w:tbl>
    <w:p w14:paraId="06021154" w14:textId="272F8A5D" w:rsidR="0034292C" w:rsidRPr="000D16FA" w:rsidRDefault="008D42F8" w:rsidP="00C125C2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tab/>
      </w:r>
      <w:bookmarkEnd w:id="19"/>
      <w:r w:rsidR="000D16FA">
        <w:rPr>
          <w:rFonts w:ascii="Angsana New" w:hAnsi="Angsana New"/>
          <w:sz w:val="30"/>
          <w:szCs w:val="30"/>
        </w:rPr>
        <w:br/>
      </w:r>
      <w:r w:rsidR="000D16FA">
        <w:rPr>
          <w:rFonts w:ascii="Angsana New" w:hAnsi="Angsana New"/>
          <w:sz w:val="30"/>
          <w:szCs w:val="30"/>
        </w:rPr>
        <w:br/>
      </w:r>
      <w:r w:rsidR="000D16FA">
        <w:rPr>
          <w:rFonts w:ascii="Angsana New" w:hAnsi="Angsana New"/>
          <w:sz w:val="30"/>
          <w:szCs w:val="30"/>
        </w:rPr>
        <w:br/>
      </w:r>
      <w:r w:rsidR="000D16FA">
        <w:rPr>
          <w:rFonts w:ascii="Angsana New" w:hAnsi="Angsana New"/>
          <w:sz w:val="30"/>
          <w:szCs w:val="30"/>
        </w:rPr>
        <w:br/>
      </w:r>
      <w:r w:rsidR="000D16FA">
        <w:rPr>
          <w:rFonts w:ascii="Angsana New" w:hAnsi="Angsana New"/>
          <w:sz w:val="30"/>
          <w:szCs w:val="30"/>
        </w:rPr>
        <w:br/>
      </w:r>
    </w:p>
    <w:p w14:paraId="0562CB72" w14:textId="75A0A2AF" w:rsidR="00385BD9" w:rsidRDefault="00385BD9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865DA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3A239647" w14:textId="7B2F9C4E" w:rsidR="00DB0716" w:rsidRPr="000D16FA" w:rsidRDefault="00DB0716" w:rsidP="00842073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882E2FA" w14:textId="627E7ECB" w:rsidR="009B02E7" w:rsidRDefault="009B02E7" w:rsidP="0099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21" w:name="_Hlk135655823"/>
      <w:r>
        <w:rPr>
          <w:rFonts w:ascii="Angsana New" w:hAnsi="Angsana New" w:hint="cs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28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>
        <w:rPr>
          <w:rFonts w:ascii="Angsana New" w:hAnsi="Angsana New"/>
          <w:sz w:val="30"/>
          <w:szCs w:val="30"/>
          <w:lang w:eastAsia="x-none"/>
        </w:rPr>
        <w:t xml:space="preserve">2568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ผู้ถือหุ้นมีมติอนุมัติการจ่ายปันผลเป็นเงินสดจากกำไรสุทธิของบริษัทสำหรับปี </w:t>
      </w:r>
      <w:r>
        <w:rPr>
          <w:rFonts w:ascii="Angsana New" w:hAnsi="Angsana New"/>
          <w:sz w:val="30"/>
          <w:szCs w:val="30"/>
          <w:lang w:eastAsia="x-none"/>
        </w:rPr>
        <w:t xml:space="preserve">2567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ในอัตราหุ้นละ </w:t>
      </w:r>
      <w:r>
        <w:rPr>
          <w:rFonts w:ascii="Angsana New" w:hAnsi="Angsana New"/>
          <w:sz w:val="30"/>
          <w:szCs w:val="30"/>
          <w:lang w:eastAsia="x-none"/>
        </w:rPr>
        <w:t xml:space="preserve">0.038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บาทหรือคิดเป็นจำนวนเงิน </w:t>
      </w:r>
      <w:r>
        <w:rPr>
          <w:rFonts w:ascii="Angsana New" w:hAnsi="Angsana New"/>
          <w:sz w:val="30"/>
          <w:szCs w:val="30"/>
          <w:lang w:eastAsia="x-none"/>
        </w:rPr>
        <w:t xml:space="preserve">23.22 </w:t>
      </w:r>
      <w:r>
        <w:rPr>
          <w:rFonts w:ascii="Angsana New" w:hAnsi="Angsana New" w:hint="cs"/>
          <w:sz w:val="30"/>
          <w:szCs w:val="30"/>
          <w:cs/>
          <w:lang w:eastAsia="x-none"/>
        </w:rPr>
        <w:t>ล้านบาท โดยบริษัทได้จ่ายแก่</w:t>
      </w:r>
      <w:r w:rsidR="00C125C2">
        <w:rPr>
          <w:rFonts w:ascii="Angsana New" w:hAnsi="Angsana New"/>
          <w:sz w:val="30"/>
          <w:szCs w:val="30"/>
          <w:lang w:eastAsia="x-none"/>
        </w:rPr>
        <w:br/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ผู้ถือหุ้นแล้วในวันที่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23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พฤษภาคม </w:t>
      </w:r>
      <w:r>
        <w:rPr>
          <w:rFonts w:ascii="Angsana New" w:hAnsi="Angsana New"/>
          <w:sz w:val="30"/>
          <w:szCs w:val="30"/>
          <w:lang w:eastAsia="x-none"/>
        </w:rPr>
        <w:t>2568</w:t>
      </w:r>
    </w:p>
    <w:p w14:paraId="571AAB64" w14:textId="77777777" w:rsidR="009B02E7" w:rsidRPr="000D16FA" w:rsidRDefault="009B02E7" w:rsidP="000D16FA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1F454921" w14:textId="5A040E2E" w:rsidR="00DD43AD" w:rsidRDefault="0099772E" w:rsidP="000D1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>ในการประชุมสามัญผู้ถือหุ้น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="00376D27">
        <w:rPr>
          <w:rFonts w:ascii="Angsana New" w:hAnsi="Angsana New"/>
          <w:sz w:val="30"/>
          <w:szCs w:val="30"/>
          <w:lang w:eastAsia="x-none"/>
        </w:rPr>
        <w:t>26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="00376D27">
        <w:rPr>
          <w:rFonts w:ascii="Angsana New" w:hAnsi="Angsana New"/>
          <w:sz w:val="30"/>
          <w:szCs w:val="30"/>
          <w:lang w:eastAsia="x-none"/>
        </w:rPr>
        <w:t>2567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ผู้ถือหุ้นมีมติอนุมัติการจ่ายปันผลเป็นเงินสด</w:t>
      </w:r>
      <w:r>
        <w:rPr>
          <w:rFonts w:ascii="Angsana New" w:hAnsi="Angsana New" w:hint="cs"/>
          <w:sz w:val="30"/>
          <w:szCs w:val="30"/>
          <w:cs/>
          <w:lang w:eastAsia="x-none"/>
        </w:rPr>
        <w:t>จากกำไรสุทธิ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ของบริษัทสำหรับปี </w:t>
      </w:r>
      <w:r w:rsidR="00376D27">
        <w:rPr>
          <w:rFonts w:ascii="Angsana New" w:hAnsi="Angsana New"/>
          <w:sz w:val="30"/>
          <w:szCs w:val="30"/>
          <w:lang w:eastAsia="x-none"/>
        </w:rPr>
        <w:t>2566</w:t>
      </w:r>
      <w:r w:rsidRPr="00DB65F7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ในอัตราหุ้นละ </w:t>
      </w:r>
      <w:r w:rsidRPr="00DB65F7">
        <w:rPr>
          <w:rFonts w:ascii="Angsana New" w:hAnsi="Angsana New"/>
          <w:sz w:val="30"/>
          <w:szCs w:val="30"/>
          <w:lang w:eastAsia="x-none"/>
        </w:rPr>
        <w:t>0.03273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หรือคิดเป็นจำนวนเงิน </w:t>
      </w:r>
      <w:r w:rsidRPr="00DB65F7">
        <w:rPr>
          <w:rFonts w:ascii="Angsana New" w:hAnsi="Angsana New"/>
          <w:sz w:val="30"/>
          <w:szCs w:val="30"/>
          <w:lang w:eastAsia="x-none"/>
        </w:rPr>
        <w:t xml:space="preserve">20 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ได้จ่ายแก่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ผู้ถือหุ้นแล้วในวันที่ </w:t>
      </w:r>
      <w:r w:rsidRPr="00DB65F7">
        <w:rPr>
          <w:rFonts w:ascii="Angsana New" w:hAnsi="Angsana New"/>
          <w:sz w:val="30"/>
          <w:szCs w:val="30"/>
          <w:lang w:eastAsia="x-none"/>
        </w:rPr>
        <w:t>24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DB65F7">
        <w:rPr>
          <w:rFonts w:ascii="Angsana New" w:hAnsi="Angsana New"/>
          <w:sz w:val="30"/>
          <w:szCs w:val="30"/>
          <w:lang w:eastAsia="x-none"/>
        </w:rPr>
        <w:t>2567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bookmarkEnd w:id="21"/>
    </w:p>
    <w:p w14:paraId="3EC2FBC6" w14:textId="77777777" w:rsidR="000D16FA" w:rsidRPr="000D16FA" w:rsidRDefault="000D16FA" w:rsidP="000D1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928D96A" w14:textId="384D3C9E" w:rsidR="009A3197" w:rsidRPr="00C27CF7" w:rsidRDefault="009A3197" w:rsidP="00AD23C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C27CF7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  <w:r w:rsidRPr="00C27CF7">
        <w:rPr>
          <w:rFonts w:ascii="Angsana New" w:hAnsi="Angsana New"/>
          <w:sz w:val="30"/>
          <w:szCs w:val="30"/>
          <w:u w:val="none"/>
          <w:cs/>
          <w:lang w:val="en-US"/>
        </w:rPr>
        <w:t xml:space="preserve"> </w:t>
      </w:r>
    </w:p>
    <w:p w14:paraId="061B441B" w14:textId="77777777" w:rsidR="004516E2" w:rsidRPr="000D16FA" w:rsidRDefault="004516E2" w:rsidP="00842073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00677A82" w14:textId="07A0875A" w:rsidR="009D42F8" w:rsidRPr="009E0FFC" w:rsidRDefault="009D42F8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left" w:pos="540"/>
        </w:tabs>
        <w:ind w:hanging="720"/>
        <w:rPr>
          <w:rFonts w:asciiTheme="majorBidi" w:hAnsiTheme="majorBidi" w:cstheme="majorBidi"/>
          <w:sz w:val="30"/>
          <w:szCs w:val="30"/>
          <w:lang w:eastAsia="x-none"/>
        </w:rPr>
      </w:pPr>
      <w:r w:rsidRPr="00F63F87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68AA741" w14:textId="403F606D" w:rsidR="009D42F8" w:rsidRPr="000D16FA" w:rsidRDefault="009D42F8" w:rsidP="00842073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28F07DE" w14:textId="4B9D36B2" w:rsidR="00D84DDC" w:rsidRPr="00D84DDC" w:rsidRDefault="00D84DDC" w:rsidP="00D84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84DD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D84DDC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84DDC">
        <w:rPr>
          <w:rFonts w:asciiTheme="majorBidi" w:hAnsiTheme="majorBidi"/>
          <w:sz w:val="30"/>
          <w:szCs w:val="30"/>
          <w:cs/>
        </w:rPr>
        <w:t xml:space="preserve"> </w:t>
      </w:r>
      <w:r w:rsidRPr="00D84DDC">
        <w:rPr>
          <w:rFonts w:asciiTheme="majorBidi" w:hAnsiTheme="majorBidi" w:cstheme="majorBidi"/>
          <w:sz w:val="30"/>
          <w:szCs w:val="30"/>
        </w:rPr>
        <w:t>2568</w:t>
      </w:r>
      <w:r w:rsidRPr="00D84DDC">
        <w:rPr>
          <w:rFonts w:asciiTheme="majorBidi" w:hAnsiTheme="majorBidi"/>
          <w:sz w:val="30"/>
          <w:szCs w:val="30"/>
          <w:cs/>
        </w:rPr>
        <w:t xml:space="preserve"> กลุ่มบริษัทมีเงินลงทุนในตราสารทุนของ </w:t>
      </w:r>
      <w:proofErr w:type="spellStart"/>
      <w:r w:rsidRPr="00D84DDC">
        <w:rPr>
          <w:rFonts w:asciiTheme="majorBidi" w:hAnsiTheme="majorBidi" w:cstheme="majorBidi"/>
          <w:sz w:val="30"/>
          <w:szCs w:val="30"/>
        </w:rPr>
        <w:t>Aquapak</w:t>
      </w:r>
      <w:proofErr w:type="spellEnd"/>
      <w:r w:rsidRPr="00D84DDC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D84DDC">
        <w:rPr>
          <w:rFonts w:asciiTheme="majorBidi" w:hAnsiTheme="majorBidi" w:cstheme="majorBidi"/>
          <w:sz w:val="30"/>
          <w:szCs w:val="30"/>
        </w:rPr>
        <w:t>Hydropolymers</w:t>
      </w:r>
      <w:proofErr w:type="spellEnd"/>
      <w:r w:rsidRPr="00D84DDC">
        <w:rPr>
          <w:rFonts w:asciiTheme="majorBidi" w:hAnsiTheme="majorBidi" w:cstheme="majorBidi"/>
          <w:sz w:val="30"/>
          <w:szCs w:val="30"/>
        </w:rPr>
        <w:t xml:space="preserve"> Limited (AQUA) </w:t>
      </w:r>
      <w:r w:rsidRPr="00D84DDC">
        <w:rPr>
          <w:rFonts w:asciiTheme="majorBidi" w:hAnsiTheme="majorBidi"/>
          <w:sz w:val="30"/>
          <w:szCs w:val="30"/>
          <w:cs/>
        </w:rPr>
        <w:t>ซึ่งวัดมูลค่าด้วยมูลค่ายุติธรรมผ่านกำไรขาดทุนเบ็ดเสร็จอื่น (</w:t>
      </w:r>
      <w:r w:rsidRPr="00D84DDC">
        <w:rPr>
          <w:rFonts w:asciiTheme="majorBidi" w:hAnsiTheme="majorBidi" w:cstheme="majorBidi"/>
          <w:sz w:val="30"/>
          <w:szCs w:val="30"/>
        </w:rPr>
        <w:t xml:space="preserve">FVOCI) </w:t>
      </w:r>
      <w:r w:rsidRPr="00D84DDC">
        <w:rPr>
          <w:rFonts w:asciiTheme="majorBidi" w:hAnsiTheme="majorBidi"/>
          <w:sz w:val="30"/>
          <w:szCs w:val="30"/>
          <w:cs/>
        </w:rPr>
        <w:t xml:space="preserve">เนื่องจากไม่มีตลาดที่มีสภาพคล่องรองรับสำหรับหุ้นของ </w:t>
      </w:r>
      <w:r w:rsidRPr="00D84DDC">
        <w:rPr>
          <w:rFonts w:asciiTheme="majorBidi" w:hAnsiTheme="majorBidi" w:cstheme="majorBidi"/>
          <w:sz w:val="30"/>
          <w:szCs w:val="30"/>
        </w:rPr>
        <w:t xml:space="preserve">AQUA </w:t>
      </w:r>
      <w:r w:rsidRPr="00D84DDC">
        <w:rPr>
          <w:rFonts w:asciiTheme="majorBidi" w:hAnsiTheme="majorBidi"/>
          <w:sz w:val="30"/>
          <w:szCs w:val="30"/>
          <w:cs/>
        </w:rPr>
        <w:t>และจากพัฒนาการที่ไม่พึงประสงค์ในด้านผลการดำเนินงาน ความล่าช้าในการพัฒนาผลิตภัณฑ์ ปัญหาในการระดมทุน และปัญหาสภาพคล่อง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84DDC">
        <w:rPr>
          <w:rFonts w:asciiTheme="majorBidi" w:hAnsiTheme="majorBidi"/>
          <w:sz w:val="30"/>
          <w:szCs w:val="30"/>
          <w:cs/>
        </w:rPr>
        <w:t>ฝ่ายบริหารจึงได้พิจารณาความเหมาะสมของวิธีการวัดมูลค่าที่เคยใช้ราคาทุนเป็นมูลค่ายุติธรรมโดยประมาณ และเปลี่ยนมาใช้วิธีการปรับปรุงสินทรัพย์สุทธิในการประเมินมูลค่ายุติธรรม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84DDC">
        <w:rPr>
          <w:rFonts w:asciiTheme="majorBidi" w:hAnsiTheme="majorBidi"/>
          <w:sz w:val="30"/>
          <w:szCs w:val="30"/>
          <w:cs/>
        </w:rPr>
        <w:t xml:space="preserve">จากข้อมูลทางการเงินล่าสุดของ </w:t>
      </w:r>
      <w:r w:rsidRPr="00D84DDC">
        <w:rPr>
          <w:rFonts w:asciiTheme="majorBidi" w:hAnsiTheme="majorBidi" w:cstheme="majorBidi"/>
          <w:sz w:val="30"/>
          <w:szCs w:val="30"/>
        </w:rPr>
        <w:t xml:space="preserve">AQUA </w:t>
      </w:r>
      <w:r w:rsidRPr="00D84DDC">
        <w:rPr>
          <w:rFonts w:asciiTheme="majorBidi" w:hAnsiTheme="majorBidi"/>
          <w:sz w:val="30"/>
          <w:szCs w:val="30"/>
          <w:cs/>
        </w:rPr>
        <w:t xml:space="preserve">ที่จัดทำโดยฝ่ายบริหาร ซึ่งแสดงให้เห็นถึงยอดสินทรัพย์สุทธิติดลบอย่างมีนัยสำคัญ กลุ่มบริษัทจึงรับรู้การปรับลดมูลค่ายุติธรรมของเงินลงทุนจำนวน </w:t>
      </w:r>
      <w:r w:rsidRPr="00D84DDC">
        <w:rPr>
          <w:rFonts w:asciiTheme="majorBidi" w:hAnsiTheme="majorBidi" w:cstheme="majorBidi"/>
          <w:sz w:val="30"/>
          <w:szCs w:val="30"/>
        </w:rPr>
        <w:t xml:space="preserve">42.34 </w:t>
      </w:r>
      <w:r w:rsidRPr="00D84DDC">
        <w:rPr>
          <w:rFonts w:asciiTheme="majorBidi" w:hAnsiTheme="majorBidi"/>
          <w:sz w:val="30"/>
          <w:szCs w:val="30"/>
          <w:cs/>
        </w:rPr>
        <w:t xml:space="preserve">ล้านบาทในกำไรขาดทุนเบ็ดเสร็จอื่น ส่งผลให้มูลค่ายุติธรรมของเงินลงทุนดังกล่าวถูกปรับลดลงทั้งจำนวน เงินลงทุนนี้จัดอยู่ในระดับที่ </w:t>
      </w:r>
      <w:r w:rsidRPr="00D84DDC">
        <w:rPr>
          <w:rFonts w:asciiTheme="majorBidi" w:hAnsiTheme="majorBidi" w:cstheme="majorBidi"/>
          <w:sz w:val="30"/>
          <w:szCs w:val="30"/>
        </w:rPr>
        <w:t xml:space="preserve">3 </w:t>
      </w:r>
      <w:r w:rsidRPr="00D84DDC">
        <w:rPr>
          <w:rFonts w:asciiTheme="majorBidi" w:hAnsiTheme="majorBidi"/>
          <w:sz w:val="30"/>
          <w:szCs w:val="30"/>
          <w:cs/>
        </w:rPr>
        <w:t>ของลำดับขั้นมูลค่ายุติธรรม เนื่องจากมีการใช้ข้อมูลที่ไม่สามารถสังเกตได้โดยตรงอย่างมีนัยสำคัญ</w:t>
      </w:r>
    </w:p>
    <w:p w14:paraId="02E23668" w14:textId="77777777" w:rsidR="00D84DDC" w:rsidRDefault="00D84DDC" w:rsidP="00D84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CAC23" w14:textId="3AD4034A" w:rsidR="00517A61" w:rsidRDefault="00D92376" w:rsidP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517A61" w:rsidSect="00EB002E">
          <w:head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62394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B38D3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23946">
        <w:rPr>
          <w:rFonts w:asciiTheme="majorBidi" w:hAnsiTheme="majorBidi" w:cstheme="majorBidi"/>
          <w:sz w:val="30"/>
          <w:szCs w:val="30"/>
          <w:cs/>
        </w:rPr>
        <w:t>ที่</w:t>
      </w:r>
      <w:r w:rsidR="00770091" w:rsidRPr="00770091">
        <w:rPr>
          <w:rFonts w:asciiTheme="majorBidi" w:hAnsiTheme="majorBidi"/>
          <w:sz w:val="30"/>
          <w:szCs w:val="30"/>
          <w:cs/>
        </w:rPr>
        <w:t>วัดมูลค่าด้วยราคาทุนตัดจำหน่าย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282091" w14:paraId="4C2A291A" w14:textId="77777777" w:rsidTr="003A602B">
        <w:trPr>
          <w:trHeight w:val="261"/>
          <w:tblHeader/>
        </w:trPr>
        <w:tc>
          <w:tcPr>
            <w:tcW w:w="3420" w:type="dxa"/>
            <w:vAlign w:val="bottom"/>
          </w:tcPr>
          <w:p w14:paraId="290D1D99" w14:textId="77777777" w:rsidR="00517A61" w:rsidRPr="00736D85" w:rsidRDefault="00517A61" w:rsidP="003A60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2" w:name="_Hlk91461309"/>
            <w:r w:rsidRPr="00736D85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77354CBF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2CE373E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6D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17A61" w:rsidRPr="00282091" w14:paraId="19D31057" w14:textId="77777777" w:rsidTr="003A602B">
        <w:trPr>
          <w:trHeight w:val="261"/>
          <w:tblHeader/>
        </w:trPr>
        <w:tc>
          <w:tcPr>
            <w:tcW w:w="3420" w:type="dxa"/>
            <w:vAlign w:val="bottom"/>
          </w:tcPr>
          <w:p w14:paraId="0877B3A6" w14:textId="77777777" w:rsidR="00517A61" w:rsidRPr="00736D85" w:rsidRDefault="00517A61" w:rsidP="003A60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339BAD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1DE83AC7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6D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23B2BD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vAlign w:val="bottom"/>
          </w:tcPr>
          <w:p w14:paraId="018D03AF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6496" w:rsidRPr="00282091" w14:paraId="7A871EF4" w14:textId="77777777" w:rsidTr="00746496">
        <w:trPr>
          <w:trHeight w:val="261"/>
          <w:tblHeader/>
        </w:trPr>
        <w:tc>
          <w:tcPr>
            <w:tcW w:w="3420" w:type="dxa"/>
            <w:vAlign w:val="bottom"/>
          </w:tcPr>
          <w:p w14:paraId="076373E3" w14:textId="77777777" w:rsidR="00746496" w:rsidRPr="00736D85" w:rsidRDefault="00746496" w:rsidP="003A60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1755A" w14:textId="77777777" w:rsidR="00746496" w:rsidRPr="00736D85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0DCA6BFD" w14:textId="08322A3A" w:rsidR="00746496" w:rsidRPr="00736D85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vAlign w:val="bottom"/>
          </w:tcPr>
          <w:p w14:paraId="299D7A37" w14:textId="77777777" w:rsidR="00746496" w:rsidRPr="00736D85" w:rsidRDefault="00746496" w:rsidP="003A602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9665764" w14:textId="77777777" w:rsidR="00746496" w:rsidRPr="00736D85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6334EC7" w14:textId="77777777" w:rsidR="00746496" w:rsidRPr="00736D85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961EBA6" w14:textId="77777777" w:rsidR="00746496" w:rsidRPr="00736D85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9A4AD2" w14:textId="77777777" w:rsidR="00746496" w:rsidRPr="00736D85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353C86" w14:textId="77777777" w:rsidR="00746496" w:rsidRPr="00736D85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5F992D" w14:textId="77777777" w:rsidR="00746496" w:rsidRPr="00736D85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5842B8A" w14:textId="77777777" w:rsidR="00746496" w:rsidRPr="00736D85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7A61" w:rsidRPr="00282091" w14:paraId="7A745DB8" w14:textId="77777777" w:rsidTr="00746496">
        <w:trPr>
          <w:trHeight w:val="261"/>
          <w:tblHeader/>
        </w:trPr>
        <w:tc>
          <w:tcPr>
            <w:tcW w:w="3420" w:type="dxa"/>
            <w:vAlign w:val="bottom"/>
          </w:tcPr>
          <w:p w14:paraId="5126A32F" w14:textId="3779E068" w:rsidR="00517A61" w:rsidRPr="00736D85" w:rsidRDefault="00517A61" w:rsidP="003A60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F35A6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CA154B" w14:textId="56835A75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736D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</w:t>
            </w:r>
            <w:r w:rsidRPr="00736D8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9FBEFB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6E69C5" w14:textId="078A9FE2" w:rsidR="00517A61" w:rsidRPr="00736D85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DC6217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4ABD6AF" w14:textId="6C24460A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36D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3F57D89B" w14:textId="77777777" w:rsidR="00517A61" w:rsidRPr="00736D85" w:rsidRDefault="00517A61" w:rsidP="003A602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81D94C4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1E0F09B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D7B3622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36D8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7AD8AFA8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8EE337A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39CEC7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BE5AA5" w14:textId="5E5286C9" w:rsidR="00517A61" w:rsidRPr="00736D85" w:rsidRDefault="00965544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52A8482D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75CDEFF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E3AACB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1BCC2B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282091" w14:paraId="31F23AFB" w14:textId="77777777" w:rsidTr="003A602B">
        <w:trPr>
          <w:trHeight w:val="261"/>
        </w:trPr>
        <w:tc>
          <w:tcPr>
            <w:tcW w:w="3420" w:type="dxa"/>
            <w:vAlign w:val="bottom"/>
          </w:tcPr>
          <w:p w14:paraId="5D3C47D0" w14:textId="77777777" w:rsidR="00517A61" w:rsidRPr="00736D85" w:rsidRDefault="00517A61" w:rsidP="003A60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9BED06" w14:textId="77777777" w:rsidR="00517A61" w:rsidRPr="00736D85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34E0DFB0" w14:textId="61ECE69A" w:rsidR="00517A61" w:rsidRPr="00736D85" w:rsidRDefault="00114BED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36D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517A61" w:rsidRPr="00736D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36D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282091" w14:paraId="402B08FF" w14:textId="77777777" w:rsidTr="003A602B">
        <w:trPr>
          <w:trHeight w:val="261"/>
        </w:trPr>
        <w:tc>
          <w:tcPr>
            <w:tcW w:w="3420" w:type="dxa"/>
          </w:tcPr>
          <w:p w14:paraId="34CD7312" w14:textId="5CCB5F42" w:rsidR="00517A61" w:rsidRPr="00736D85" w:rsidRDefault="0031037D" w:rsidP="003A602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978DF"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8C442BE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15E9F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7CD4E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EC177C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4DA3F8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985C93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C245A6E" w14:textId="77777777" w:rsidR="00517A61" w:rsidRPr="00736D85" w:rsidRDefault="00517A61" w:rsidP="003A602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ADFE83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309A52E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412BB63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ABB189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C6B62C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47BB48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2E89864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7A61" w:rsidRPr="00282091" w14:paraId="7CD185E3" w14:textId="77777777" w:rsidTr="003A602B">
        <w:trPr>
          <w:trHeight w:val="261"/>
        </w:trPr>
        <w:tc>
          <w:tcPr>
            <w:tcW w:w="3420" w:type="dxa"/>
          </w:tcPr>
          <w:p w14:paraId="4E050237" w14:textId="77777777" w:rsidR="00517A61" w:rsidRPr="00736D85" w:rsidRDefault="00517A61" w:rsidP="003A602B">
            <w:pPr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3132E12E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57C74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42057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499E44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98FDC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420E030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C454F2E" w14:textId="77777777" w:rsidR="00517A61" w:rsidRPr="00736D85" w:rsidRDefault="00517A61" w:rsidP="003A602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9FB64F7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C5D159F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A134FF4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EEF94B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DE67D1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41B842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6469511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65544" w:rsidRPr="00282091" w14:paraId="3EB95647" w14:textId="77777777" w:rsidTr="003A602B">
        <w:trPr>
          <w:trHeight w:val="261"/>
        </w:trPr>
        <w:tc>
          <w:tcPr>
            <w:tcW w:w="3420" w:type="dxa"/>
          </w:tcPr>
          <w:p w14:paraId="514061D7" w14:textId="48EE366F" w:rsidR="00965544" w:rsidRPr="00736D85" w:rsidRDefault="00965544" w:rsidP="00965544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DF65949" w14:textId="77777777" w:rsidR="00965544" w:rsidRPr="00736D85" w:rsidRDefault="00965544" w:rsidP="009655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CC19BD" w14:textId="2FE60CA3" w:rsidR="00965544" w:rsidRPr="0053660C" w:rsidRDefault="0053660C" w:rsidP="009655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(162)</w:t>
            </w:r>
          </w:p>
        </w:tc>
        <w:tc>
          <w:tcPr>
            <w:tcW w:w="270" w:type="dxa"/>
          </w:tcPr>
          <w:p w14:paraId="570447CB" w14:textId="77777777" w:rsidR="00965544" w:rsidRPr="00736D85" w:rsidRDefault="00965544" w:rsidP="009655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43124F" w14:textId="769A73D0" w:rsidR="00965544" w:rsidRPr="00736D85" w:rsidRDefault="0053660C" w:rsidP="0053660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223930" w14:textId="77777777" w:rsidR="00965544" w:rsidRPr="00736D85" w:rsidRDefault="00965544" w:rsidP="0053660C">
            <w:pPr>
              <w:pStyle w:val="acctfourfigures"/>
              <w:tabs>
                <w:tab w:val="clear" w:pos="765"/>
                <w:tab w:val="decimal" w:pos="796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DF8D421" w14:textId="0B19C4AA" w:rsidR="00965544" w:rsidRPr="00736D85" w:rsidRDefault="0053660C" w:rsidP="00965544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EEF331" w14:textId="77777777" w:rsidR="00965544" w:rsidRPr="00736D85" w:rsidRDefault="00965544" w:rsidP="009655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2F48CB8" w14:textId="6C284199" w:rsidR="00965544" w:rsidRPr="00736D85" w:rsidRDefault="0053660C" w:rsidP="0096554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(162)</w:t>
            </w:r>
          </w:p>
        </w:tc>
        <w:tc>
          <w:tcPr>
            <w:tcW w:w="236" w:type="dxa"/>
          </w:tcPr>
          <w:p w14:paraId="0AC75AAB" w14:textId="77777777" w:rsidR="00965544" w:rsidRPr="00736D85" w:rsidRDefault="00965544" w:rsidP="009655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CEE1436" w14:textId="5FFD6DD5" w:rsidR="00965544" w:rsidRPr="00736D85" w:rsidRDefault="0053660C" w:rsidP="0053660C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(162)</w:t>
            </w:r>
          </w:p>
        </w:tc>
        <w:tc>
          <w:tcPr>
            <w:tcW w:w="270" w:type="dxa"/>
          </w:tcPr>
          <w:p w14:paraId="748A1708" w14:textId="77777777" w:rsidR="00965544" w:rsidRPr="00736D85" w:rsidRDefault="00965544" w:rsidP="0053660C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0A28FAE" w14:textId="186B5D2C" w:rsidR="00965544" w:rsidRPr="00736D85" w:rsidRDefault="0053660C" w:rsidP="009655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76EF721" w14:textId="77777777" w:rsidR="00965544" w:rsidRPr="00736D85" w:rsidRDefault="00965544" w:rsidP="009655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0B7CA3" w14:textId="1E6BA629" w:rsidR="00965544" w:rsidRPr="00736D85" w:rsidRDefault="0053660C" w:rsidP="009655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(162)</w:t>
            </w:r>
          </w:p>
        </w:tc>
      </w:tr>
      <w:tr w:rsidR="00921FCA" w:rsidRPr="00282091" w14:paraId="59B215B6" w14:textId="77777777" w:rsidTr="003A602B">
        <w:trPr>
          <w:trHeight w:val="261"/>
        </w:trPr>
        <w:tc>
          <w:tcPr>
            <w:tcW w:w="3420" w:type="dxa"/>
          </w:tcPr>
          <w:p w14:paraId="0D0A5811" w14:textId="77777777" w:rsidR="00921FCA" w:rsidRPr="00736D85" w:rsidRDefault="00921FCA" w:rsidP="00921FC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0E14EBA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962B82" w14:textId="5EF0600B" w:rsidR="00921FCA" w:rsidRPr="00736D85" w:rsidRDefault="0053660C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0FF052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834850" w14:textId="0FCC59DA" w:rsidR="00921FCA" w:rsidRPr="00736D85" w:rsidRDefault="0053660C" w:rsidP="00921FC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28,597</w:t>
            </w:r>
          </w:p>
        </w:tc>
        <w:tc>
          <w:tcPr>
            <w:tcW w:w="236" w:type="dxa"/>
          </w:tcPr>
          <w:p w14:paraId="3F7A0CB0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459DCB" w14:textId="6523023D" w:rsidR="00921FCA" w:rsidRPr="00736D85" w:rsidRDefault="0053660C" w:rsidP="00921FC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C35721" w14:textId="77777777" w:rsidR="00921FCA" w:rsidRPr="00736D85" w:rsidRDefault="00921FCA" w:rsidP="00921F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DF2536C" w14:textId="435680C8" w:rsidR="00921FCA" w:rsidRPr="00736D85" w:rsidRDefault="0053660C" w:rsidP="00921FC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28,597</w:t>
            </w:r>
          </w:p>
        </w:tc>
        <w:tc>
          <w:tcPr>
            <w:tcW w:w="236" w:type="dxa"/>
          </w:tcPr>
          <w:p w14:paraId="4477262F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00ABA6" w14:textId="4043E0E2" w:rsidR="00921FCA" w:rsidRPr="00736D85" w:rsidRDefault="0053660C" w:rsidP="00921FC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C5B939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5FA935" w14:textId="3B93F819" w:rsidR="00921FCA" w:rsidRPr="00736D85" w:rsidRDefault="0053660C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28,597</w:t>
            </w:r>
          </w:p>
        </w:tc>
        <w:tc>
          <w:tcPr>
            <w:tcW w:w="270" w:type="dxa"/>
          </w:tcPr>
          <w:p w14:paraId="62EB2680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230EAF1" w14:textId="3593AD59" w:rsidR="00921FCA" w:rsidRPr="00736D85" w:rsidRDefault="0053660C" w:rsidP="00921FC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28,597</w:t>
            </w:r>
          </w:p>
        </w:tc>
      </w:tr>
      <w:tr w:rsidR="00921FCA" w:rsidRPr="00282091" w14:paraId="14EE0FAE" w14:textId="77777777" w:rsidTr="003A602B">
        <w:trPr>
          <w:trHeight w:val="261"/>
        </w:trPr>
        <w:tc>
          <w:tcPr>
            <w:tcW w:w="3420" w:type="dxa"/>
          </w:tcPr>
          <w:p w14:paraId="1FF7D231" w14:textId="77777777" w:rsidR="00921FCA" w:rsidRPr="00736D85" w:rsidRDefault="00921FCA" w:rsidP="00921FC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1476AEF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DE1117" w14:textId="46A16441" w:rsidR="00921FCA" w:rsidRPr="00736D85" w:rsidRDefault="0053660C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427707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DCF416" w14:textId="1E59EC66" w:rsidR="00921FCA" w:rsidRPr="00736D85" w:rsidRDefault="0053660C" w:rsidP="00921FC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8CDC74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6F21D7D" w14:textId="4B465B22" w:rsidR="00921FCA" w:rsidRPr="00736D85" w:rsidRDefault="0053660C" w:rsidP="00921FC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(528,561)</w:t>
            </w:r>
          </w:p>
        </w:tc>
        <w:tc>
          <w:tcPr>
            <w:tcW w:w="236" w:type="dxa"/>
          </w:tcPr>
          <w:p w14:paraId="51622BF6" w14:textId="77777777" w:rsidR="00921FCA" w:rsidRPr="00736D85" w:rsidRDefault="00921FCA" w:rsidP="00921F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3D5741" w14:textId="458FFF59" w:rsidR="00921FCA" w:rsidRPr="00736D85" w:rsidRDefault="0053660C" w:rsidP="00921FC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(528,561)</w:t>
            </w:r>
          </w:p>
        </w:tc>
        <w:tc>
          <w:tcPr>
            <w:tcW w:w="236" w:type="dxa"/>
          </w:tcPr>
          <w:p w14:paraId="52493F1D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F0727F4" w14:textId="6E20F42A" w:rsidR="00921FCA" w:rsidRPr="00736D85" w:rsidRDefault="0053660C" w:rsidP="00921FC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(519,186)</w:t>
            </w:r>
          </w:p>
        </w:tc>
        <w:tc>
          <w:tcPr>
            <w:tcW w:w="270" w:type="dxa"/>
          </w:tcPr>
          <w:p w14:paraId="3094B57A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02CA22" w14:textId="0143F2B0" w:rsidR="00921FCA" w:rsidRPr="00736D85" w:rsidRDefault="0053660C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1158C4" w14:textId="77777777" w:rsidR="00921FCA" w:rsidRPr="00736D85" w:rsidRDefault="00921FCA" w:rsidP="00921FC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870595" w14:textId="29807B4B" w:rsidR="00921FCA" w:rsidRPr="00736D85" w:rsidRDefault="0053660C" w:rsidP="00921FC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(519,186)</w:t>
            </w:r>
          </w:p>
        </w:tc>
      </w:tr>
      <w:tr w:rsidR="00517A61" w:rsidRPr="00282091" w14:paraId="6EC03E8A" w14:textId="77777777" w:rsidTr="003A602B">
        <w:trPr>
          <w:trHeight w:val="261"/>
        </w:trPr>
        <w:tc>
          <w:tcPr>
            <w:tcW w:w="3420" w:type="dxa"/>
          </w:tcPr>
          <w:p w14:paraId="2004586E" w14:textId="77777777" w:rsidR="00517A61" w:rsidRPr="00736D85" w:rsidRDefault="00517A61" w:rsidP="003A602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1C1288F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A3DE36B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34A682C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188B33D5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2F502FAC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3241A34A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B222481" w14:textId="77777777" w:rsidR="00517A61" w:rsidRPr="00736D85" w:rsidRDefault="00517A61" w:rsidP="003A602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07DF1B72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152C88D5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688A117E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3CDFEDF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0B75A4C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0FF2AB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FDD7AE2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282091" w14:paraId="0D267F32" w14:textId="77777777" w:rsidTr="003A602B">
        <w:trPr>
          <w:trHeight w:val="261"/>
        </w:trPr>
        <w:tc>
          <w:tcPr>
            <w:tcW w:w="3420" w:type="dxa"/>
          </w:tcPr>
          <w:p w14:paraId="602C1982" w14:textId="347431E4" w:rsidR="00517A61" w:rsidRPr="00736D85" w:rsidRDefault="00517A61" w:rsidP="003A602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978DF"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6DB874A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EE1ED68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C5DB295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7198C515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0CCDB75C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4AFFFA4C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9320016" w14:textId="77777777" w:rsidR="00517A61" w:rsidRPr="00736D85" w:rsidRDefault="00517A61" w:rsidP="003A602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6E3A3AF5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4AF4C995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2BE62748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77DB9F1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D5322A6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651AD0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6C2759B" w14:textId="77777777" w:rsidR="00517A61" w:rsidRPr="00736D85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C97B24" w:rsidRPr="00282091" w14:paraId="644C3F8B" w14:textId="77777777" w:rsidTr="003A602B">
        <w:trPr>
          <w:trHeight w:val="261"/>
        </w:trPr>
        <w:tc>
          <w:tcPr>
            <w:tcW w:w="3420" w:type="dxa"/>
          </w:tcPr>
          <w:p w14:paraId="18EA6A5F" w14:textId="7E32D638" w:rsidR="00C97B24" w:rsidRPr="00736D85" w:rsidRDefault="00C97B24" w:rsidP="00C97B2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6D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3FF83BE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6E09EF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FDDAF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683D79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AF598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197C8942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9AA75ED" w14:textId="77777777" w:rsidR="00C97B24" w:rsidRPr="00736D85" w:rsidRDefault="00C97B24" w:rsidP="00C97B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7B7AF3D7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6E96AC7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33B22EE2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5BD5EBB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CE80279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BB3D44B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CE41025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97B24" w:rsidRPr="00282091" w14:paraId="24DD1F02" w14:textId="77777777" w:rsidTr="003A602B">
        <w:trPr>
          <w:trHeight w:val="261"/>
        </w:trPr>
        <w:tc>
          <w:tcPr>
            <w:tcW w:w="3420" w:type="dxa"/>
          </w:tcPr>
          <w:p w14:paraId="5C2EAB1C" w14:textId="68CF0DC6" w:rsidR="00C97B24" w:rsidRPr="00736D85" w:rsidRDefault="00C97B24" w:rsidP="00C97B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567356E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7971C9" w14:textId="26A9B90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450F0808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B3F6D7" w14:textId="2E9F1639" w:rsidR="00C97B24" w:rsidRPr="00736D85" w:rsidRDefault="00C97B24" w:rsidP="00C97B2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F119170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70054EED" w14:textId="167DEB31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B1C0C1" w14:textId="77777777" w:rsidR="00C97B24" w:rsidRPr="00736D85" w:rsidRDefault="00C97B24" w:rsidP="00C97B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3C3C59E5" w14:textId="5E894109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36" w:type="dxa"/>
          </w:tcPr>
          <w:p w14:paraId="72517F5A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3B8FA5BE" w14:textId="183097FC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10D64238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B709CE" w14:textId="032125AA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FFE4CD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1F95275" w14:textId="2880D1ED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</w:p>
        </w:tc>
      </w:tr>
      <w:tr w:rsidR="00C97B24" w:rsidRPr="00282091" w14:paraId="11BB0BBF" w14:textId="77777777" w:rsidTr="003A602B">
        <w:trPr>
          <w:trHeight w:val="261"/>
        </w:trPr>
        <w:tc>
          <w:tcPr>
            <w:tcW w:w="3420" w:type="dxa"/>
          </w:tcPr>
          <w:p w14:paraId="572C4CE6" w14:textId="7B86BE75" w:rsidR="00C97B24" w:rsidRPr="00736D85" w:rsidRDefault="00C97B24" w:rsidP="00C97B2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98EFD34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949213" w14:textId="35A61155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4C91B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93E15B" w14:textId="24D6E77D" w:rsidR="00C97B24" w:rsidRPr="00736D85" w:rsidRDefault="00C97B24" w:rsidP="00C97B2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</w:rPr>
              <w:t>73,131</w:t>
            </w:r>
          </w:p>
        </w:tc>
        <w:tc>
          <w:tcPr>
            <w:tcW w:w="236" w:type="dxa"/>
          </w:tcPr>
          <w:p w14:paraId="0D394404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68F30CC4" w14:textId="11254942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F3DA7B3" w14:textId="77777777" w:rsidR="00C97B24" w:rsidRPr="00736D85" w:rsidRDefault="00C97B24" w:rsidP="00C97B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0B575878" w14:textId="40026A29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</w:rPr>
              <w:t>73,131</w:t>
            </w:r>
          </w:p>
        </w:tc>
        <w:tc>
          <w:tcPr>
            <w:tcW w:w="236" w:type="dxa"/>
          </w:tcPr>
          <w:p w14:paraId="30E9B049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101CBF4F" w14:textId="608359A5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E3E48F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6C417E4" w14:textId="325693E2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</w:rPr>
              <w:t>73,131</w:t>
            </w:r>
          </w:p>
        </w:tc>
        <w:tc>
          <w:tcPr>
            <w:tcW w:w="270" w:type="dxa"/>
          </w:tcPr>
          <w:p w14:paraId="5BD56CC7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5BAFE50" w14:textId="03AC4514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</w:rPr>
              <w:t>73,131</w:t>
            </w:r>
          </w:p>
        </w:tc>
      </w:tr>
      <w:tr w:rsidR="00C97B24" w:rsidRPr="00282091" w14:paraId="1EB16A91" w14:textId="77777777" w:rsidTr="003A602B">
        <w:trPr>
          <w:trHeight w:val="261"/>
        </w:trPr>
        <w:tc>
          <w:tcPr>
            <w:tcW w:w="3420" w:type="dxa"/>
          </w:tcPr>
          <w:p w14:paraId="30624395" w14:textId="4EF53348" w:rsidR="00C97B24" w:rsidRPr="00736D85" w:rsidRDefault="00C97B24" w:rsidP="00C97B2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4C76FEA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D341B" w14:textId="0A96F9BE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64D051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988B78" w14:textId="224C2510" w:rsidR="00C97B24" w:rsidRPr="00736D85" w:rsidRDefault="00C97B24" w:rsidP="00C97B2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2B3E7B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7008BDE3" w14:textId="708046BB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(548,241)</w:t>
            </w:r>
          </w:p>
        </w:tc>
        <w:tc>
          <w:tcPr>
            <w:tcW w:w="236" w:type="dxa"/>
          </w:tcPr>
          <w:p w14:paraId="1A699911" w14:textId="77777777" w:rsidR="00C97B24" w:rsidRPr="00736D85" w:rsidRDefault="00C97B24" w:rsidP="00C97B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6021CE5B" w14:textId="4DD8875C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(548,241)</w:t>
            </w:r>
          </w:p>
        </w:tc>
        <w:tc>
          <w:tcPr>
            <w:tcW w:w="236" w:type="dxa"/>
          </w:tcPr>
          <w:p w14:paraId="0BF66735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06E2102F" w14:textId="1EE78C61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(538,983)</w:t>
            </w:r>
          </w:p>
        </w:tc>
        <w:tc>
          <w:tcPr>
            <w:tcW w:w="270" w:type="dxa"/>
          </w:tcPr>
          <w:p w14:paraId="299389D5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C1B710B" w14:textId="2D4E25EA" w:rsidR="00C97B24" w:rsidRPr="00736D85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CC8378" w14:textId="77777777" w:rsidR="00C97B24" w:rsidRPr="00736D85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7DC6F95" w14:textId="76878ACE" w:rsidR="00C97B24" w:rsidRPr="00736D85" w:rsidRDefault="00C97B24" w:rsidP="00C97B2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D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(538,983)</w:t>
            </w:r>
          </w:p>
        </w:tc>
      </w:tr>
      <w:bookmarkEnd w:id="22"/>
    </w:tbl>
    <w:p w14:paraId="4BD07E58" w14:textId="16298667" w:rsidR="00517A61" w:rsidRDefault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91598B" w14:textId="77777777" w:rsidR="00D92376" w:rsidRPr="00E54053" w:rsidRDefault="00D92376" w:rsidP="00D9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6"/>
          <w:szCs w:val="6"/>
          <w:highlight w:val="yellow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9912B7" w14:paraId="48F7B6A1" w14:textId="77777777" w:rsidTr="003A602B">
        <w:trPr>
          <w:trHeight w:val="261"/>
          <w:tblHeader/>
        </w:trPr>
        <w:tc>
          <w:tcPr>
            <w:tcW w:w="3420" w:type="dxa"/>
            <w:vAlign w:val="bottom"/>
          </w:tcPr>
          <w:p w14:paraId="47CF97C3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23" w:name="_Hlk91461341"/>
            <w:r w:rsidRPr="002E4042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1FDE55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0454EC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17A61" w:rsidRPr="009912B7" w14:paraId="76246260" w14:textId="77777777" w:rsidTr="003A602B">
        <w:trPr>
          <w:trHeight w:val="261"/>
          <w:tblHeader/>
        </w:trPr>
        <w:tc>
          <w:tcPr>
            <w:tcW w:w="3420" w:type="dxa"/>
            <w:vAlign w:val="bottom"/>
          </w:tcPr>
          <w:p w14:paraId="6226207C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B9161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3690DFB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EE389C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vAlign w:val="bottom"/>
          </w:tcPr>
          <w:p w14:paraId="2A28B1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6496" w:rsidRPr="009912B7" w14:paraId="580F464C" w14:textId="77777777" w:rsidTr="00746496">
        <w:trPr>
          <w:trHeight w:val="261"/>
          <w:tblHeader/>
        </w:trPr>
        <w:tc>
          <w:tcPr>
            <w:tcW w:w="3420" w:type="dxa"/>
            <w:vAlign w:val="bottom"/>
          </w:tcPr>
          <w:p w14:paraId="77229B40" w14:textId="77777777" w:rsidR="00746496" w:rsidRPr="002E4042" w:rsidRDefault="00746496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AEE2C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630F187F" w14:textId="791AA7CB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vAlign w:val="bottom"/>
          </w:tcPr>
          <w:p w14:paraId="552B9F4B" w14:textId="77777777" w:rsidR="00746496" w:rsidRPr="002E4042" w:rsidRDefault="00746496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58AF450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ECB6266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B8ACBE2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6BC5500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215A7CE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D37CA0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360EA75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9912B7" w14:paraId="6D51CC9E" w14:textId="77777777" w:rsidTr="00746496">
        <w:trPr>
          <w:trHeight w:val="261"/>
          <w:tblHeader/>
        </w:trPr>
        <w:tc>
          <w:tcPr>
            <w:tcW w:w="3420" w:type="dxa"/>
            <w:vAlign w:val="bottom"/>
          </w:tcPr>
          <w:p w14:paraId="6CDEE85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37DE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8231AE" w14:textId="0A390362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E404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B8B87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9F91D" w14:textId="0EA41501" w:rsidR="00517A61" w:rsidRPr="002E4042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268A7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09A5177" w14:textId="47C67D63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4B342D74" w14:textId="77777777" w:rsidR="00517A61" w:rsidRPr="002E4042" w:rsidRDefault="00517A61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BC0923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5B5D7A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C1E86FD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E4042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DA50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95B28E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3E2D0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152DF22" w14:textId="6A713141" w:rsidR="00517A61" w:rsidRPr="002E4042" w:rsidRDefault="00B118EC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346D08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CBC316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AC0479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861EA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9912B7" w14:paraId="04FA46FF" w14:textId="77777777" w:rsidTr="003A602B">
        <w:trPr>
          <w:trHeight w:val="261"/>
        </w:trPr>
        <w:tc>
          <w:tcPr>
            <w:tcW w:w="3420" w:type="dxa"/>
            <w:vAlign w:val="bottom"/>
          </w:tcPr>
          <w:p w14:paraId="7623CA3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10E9A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1E0B7DB" w14:textId="3FC2AE23" w:rsidR="00517A61" w:rsidRPr="002E4042" w:rsidRDefault="00114BED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="00517A61" w:rsidRPr="002E40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9912B7" w14:paraId="418536B3" w14:textId="77777777" w:rsidTr="003A602B">
        <w:trPr>
          <w:trHeight w:val="261"/>
        </w:trPr>
        <w:tc>
          <w:tcPr>
            <w:tcW w:w="3420" w:type="dxa"/>
          </w:tcPr>
          <w:p w14:paraId="10825079" w14:textId="5EAFEE77" w:rsidR="00517A61" w:rsidRPr="002E4042" w:rsidRDefault="0031037D" w:rsidP="003A602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C97B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255EF6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DF3C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EA7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3EF99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FA954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C3DF38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B44BF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2D45A3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794DA8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48F2C0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98FCF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F2E0D5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C37D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9F6F7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9912B7" w14:paraId="53CA4113" w14:textId="77777777" w:rsidTr="003A602B">
        <w:trPr>
          <w:trHeight w:val="261"/>
        </w:trPr>
        <w:tc>
          <w:tcPr>
            <w:tcW w:w="3420" w:type="dxa"/>
          </w:tcPr>
          <w:p w14:paraId="2E904985" w14:textId="77777777" w:rsidR="00517A61" w:rsidRPr="002E4042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0613AA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13C92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87E5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B47B2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E6021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EB855A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F67825E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10144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8B112D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C2BE48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EAA12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636138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9866F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8B285F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12A6E" w:rsidRPr="009912B7" w14:paraId="0013F52A" w14:textId="77777777" w:rsidTr="003A602B">
        <w:trPr>
          <w:trHeight w:val="261"/>
        </w:trPr>
        <w:tc>
          <w:tcPr>
            <w:tcW w:w="3420" w:type="dxa"/>
          </w:tcPr>
          <w:p w14:paraId="724A589F" w14:textId="62AE049A" w:rsidR="00A12A6E" w:rsidRPr="002E4042" w:rsidRDefault="00A12A6E" w:rsidP="00A12A6E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936CBE4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38B4AF" w14:textId="17F1647C" w:rsidR="00A12A6E" w:rsidRPr="002E4042" w:rsidRDefault="006D34E4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87862A9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6DB300" w14:textId="22A8A537" w:rsidR="00A12A6E" w:rsidRPr="002E4042" w:rsidRDefault="006D34E4" w:rsidP="00A12A6E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78FD62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09D9881" w14:textId="3AD7035A" w:rsidR="00A12A6E" w:rsidRPr="002E4042" w:rsidRDefault="006D34E4" w:rsidP="00A12A6E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F0691A" w14:textId="77777777" w:rsidR="00A12A6E" w:rsidRPr="002E4042" w:rsidRDefault="00A12A6E" w:rsidP="00A12A6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9FCD4EC" w14:textId="65A85B66" w:rsidR="00A12A6E" w:rsidRPr="002E4042" w:rsidRDefault="006D34E4" w:rsidP="00A12A6E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38150B4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01E39B" w14:textId="06C751BE" w:rsidR="00A12A6E" w:rsidRPr="002E4042" w:rsidRDefault="006D34E4" w:rsidP="00A12A6E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1A857F76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E7796A8" w14:textId="279798E7" w:rsidR="00A12A6E" w:rsidRPr="002E4042" w:rsidRDefault="006D34E4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DB54C5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54FC3B6" w14:textId="7DD19634" w:rsidR="00A12A6E" w:rsidRPr="002E4042" w:rsidRDefault="006D34E4" w:rsidP="00A12A6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A12A6E" w:rsidRPr="009912B7" w14:paraId="32467BC1" w14:textId="77777777" w:rsidTr="003A602B">
        <w:trPr>
          <w:trHeight w:val="261"/>
        </w:trPr>
        <w:tc>
          <w:tcPr>
            <w:tcW w:w="3420" w:type="dxa"/>
          </w:tcPr>
          <w:p w14:paraId="112F68C5" w14:textId="77777777" w:rsidR="00A12A6E" w:rsidRPr="002E4042" w:rsidRDefault="00A12A6E" w:rsidP="00A12A6E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2D31280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99689" w14:textId="6A05BECD" w:rsidR="00A12A6E" w:rsidRPr="002E4042" w:rsidRDefault="006D34E4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90DE0A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A2D80E" w14:textId="41DC7215" w:rsidR="00A12A6E" w:rsidRPr="002E4042" w:rsidRDefault="006D34E4" w:rsidP="00A12A6E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28,597</w:t>
            </w:r>
          </w:p>
        </w:tc>
        <w:tc>
          <w:tcPr>
            <w:tcW w:w="236" w:type="dxa"/>
          </w:tcPr>
          <w:p w14:paraId="6B479AA7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504E564" w14:textId="4111741C" w:rsidR="00A12A6E" w:rsidRPr="002E4042" w:rsidRDefault="006D34E4" w:rsidP="00A12A6E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E0F663" w14:textId="77777777" w:rsidR="00A12A6E" w:rsidRPr="002E4042" w:rsidRDefault="00A12A6E" w:rsidP="00A12A6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C58EB43" w14:textId="399F3EAE" w:rsidR="00A12A6E" w:rsidRPr="002E4042" w:rsidRDefault="006D34E4" w:rsidP="00A12A6E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28,597</w:t>
            </w:r>
          </w:p>
        </w:tc>
        <w:tc>
          <w:tcPr>
            <w:tcW w:w="236" w:type="dxa"/>
          </w:tcPr>
          <w:p w14:paraId="6A464520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4D6CA06" w14:textId="2D3467BD" w:rsidR="00A12A6E" w:rsidRPr="002E4042" w:rsidRDefault="006D34E4" w:rsidP="00A12A6E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110326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B2A0C6" w14:textId="3BF07D31" w:rsidR="00A12A6E" w:rsidRPr="002E4042" w:rsidRDefault="006D34E4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28,597</w:t>
            </w:r>
          </w:p>
        </w:tc>
        <w:tc>
          <w:tcPr>
            <w:tcW w:w="270" w:type="dxa"/>
          </w:tcPr>
          <w:p w14:paraId="21CE88D9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B64BA29" w14:textId="286108CA" w:rsidR="00A12A6E" w:rsidRPr="002E4042" w:rsidRDefault="006D34E4" w:rsidP="00A12A6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28,597</w:t>
            </w:r>
          </w:p>
        </w:tc>
      </w:tr>
      <w:tr w:rsidR="00A12A6E" w:rsidRPr="009912B7" w14:paraId="65BCB0DE" w14:textId="77777777" w:rsidTr="003A602B">
        <w:trPr>
          <w:trHeight w:val="261"/>
        </w:trPr>
        <w:tc>
          <w:tcPr>
            <w:tcW w:w="3420" w:type="dxa"/>
          </w:tcPr>
          <w:p w14:paraId="5506722E" w14:textId="77777777" w:rsidR="00A12A6E" w:rsidRPr="002E4042" w:rsidRDefault="00A12A6E" w:rsidP="00A12A6E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3572B18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1D367F" w14:textId="2D9AEF8C" w:rsidR="00A12A6E" w:rsidRPr="002E4042" w:rsidRDefault="006D34E4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08CDD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E8D553" w14:textId="2BE4903F" w:rsidR="00A12A6E" w:rsidRPr="002E4042" w:rsidRDefault="006D34E4" w:rsidP="00A12A6E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4C9F3A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F855841" w14:textId="61D6CE7A" w:rsidR="00A12A6E" w:rsidRPr="002E4042" w:rsidRDefault="006D34E4" w:rsidP="00A12A6E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(160,472)</w:t>
            </w:r>
          </w:p>
        </w:tc>
        <w:tc>
          <w:tcPr>
            <w:tcW w:w="236" w:type="dxa"/>
          </w:tcPr>
          <w:p w14:paraId="09976379" w14:textId="77777777" w:rsidR="00A12A6E" w:rsidRPr="002E4042" w:rsidRDefault="00A12A6E" w:rsidP="00A12A6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FCFD2BB" w14:textId="1C43C32A" w:rsidR="00A12A6E" w:rsidRPr="002E4042" w:rsidRDefault="006D34E4" w:rsidP="00A12A6E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(160,472)</w:t>
            </w:r>
          </w:p>
        </w:tc>
        <w:tc>
          <w:tcPr>
            <w:tcW w:w="236" w:type="dxa"/>
          </w:tcPr>
          <w:p w14:paraId="32D40522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AD5C1D8" w14:textId="07BA626D" w:rsidR="00A12A6E" w:rsidRPr="002E4042" w:rsidRDefault="006D34E4" w:rsidP="00A12A6E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(156,222)</w:t>
            </w:r>
          </w:p>
        </w:tc>
        <w:tc>
          <w:tcPr>
            <w:tcW w:w="270" w:type="dxa"/>
          </w:tcPr>
          <w:p w14:paraId="457A42CD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E618950" w14:textId="145EA76C" w:rsidR="00A12A6E" w:rsidRPr="002E4042" w:rsidRDefault="006D34E4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EDDAFE7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B23C36" w14:textId="7C049086" w:rsidR="00A12A6E" w:rsidRPr="002E4042" w:rsidRDefault="006D34E4" w:rsidP="00A12A6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(156,222)</w:t>
            </w:r>
          </w:p>
        </w:tc>
      </w:tr>
      <w:tr w:rsidR="00517A61" w:rsidRPr="009912B7" w14:paraId="6614D37F" w14:textId="77777777" w:rsidTr="000A434C">
        <w:tc>
          <w:tcPr>
            <w:tcW w:w="3420" w:type="dxa"/>
          </w:tcPr>
          <w:p w14:paraId="148E2D79" w14:textId="77777777" w:rsidR="00517A61" w:rsidRPr="000A434C" w:rsidRDefault="00517A61" w:rsidP="003A602B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2D733255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375EA34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4AA7757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5AB12650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59179F81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</w:tcPr>
          <w:p w14:paraId="7A4F0CE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</w:tcPr>
          <w:p w14:paraId="45AEC91E" w14:textId="77777777" w:rsidR="00517A61" w:rsidRPr="000A434C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</w:tcPr>
          <w:p w14:paraId="5D665D9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3B212D97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</w:tcPr>
          <w:p w14:paraId="02DEDB7E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A9717E3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7C3243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24A11A2B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375B7B1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517A61" w:rsidRPr="009912B7" w14:paraId="5996FA95" w14:textId="77777777" w:rsidTr="003A602B">
        <w:trPr>
          <w:trHeight w:val="261"/>
        </w:trPr>
        <w:tc>
          <w:tcPr>
            <w:tcW w:w="3420" w:type="dxa"/>
          </w:tcPr>
          <w:p w14:paraId="480292F1" w14:textId="53626E8B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97B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5CBFF4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1E0DAEA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DF0E37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6D529CE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15591F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17075D4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092468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56A9A6A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456B322E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3C70DC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0CA4F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C5C0E1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294CDE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AC49C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C97B24" w:rsidRPr="009912B7" w14:paraId="6E7E1165" w14:textId="77777777" w:rsidTr="003A602B">
        <w:trPr>
          <w:trHeight w:val="261"/>
        </w:trPr>
        <w:tc>
          <w:tcPr>
            <w:tcW w:w="3420" w:type="dxa"/>
          </w:tcPr>
          <w:p w14:paraId="1018152D" w14:textId="4399676B" w:rsidR="00C97B24" w:rsidRPr="002E4042" w:rsidRDefault="00C97B24" w:rsidP="00C97B24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6F11A2C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85ADA6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3A4D4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B72597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A041F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69ECF340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23CBDDC" w14:textId="77777777" w:rsidR="00C97B24" w:rsidRPr="002E4042" w:rsidRDefault="00C97B24" w:rsidP="00C97B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2F4C7212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2C0EB84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5E17EBA9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6B8A1E3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276619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847E62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3F1635F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C97B24" w:rsidRPr="009912B7" w14:paraId="37CE87EE" w14:textId="77777777" w:rsidTr="003A602B">
        <w:trPr>
          <w:trHeight w:val="261"/>
        </w:trPr>
        <w:tc>
          <w:tcPr>
            <w:tcW w:w="3420" w:type="dxa"/>
          </w:tcPr>
          <w:p w14:paraId="3EA22DB8" w14:textId="6DB199A3" w:rsidR="00C97B24" w:rsidRPr="002E4042" w:rsidRDefault="00C97B24" w:rsidP="00C97B24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EC0B173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47F29" w14:textId="69EAE465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76F47CC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223959" w14:textId="4D0A10D8" w:rsidR="00C97B24" w:rsidRPr="002E4042" w:rsidRDefault="00C97B24" w:rsidP="00C97B2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FED5D0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555D552B" w14:textId="0AA69AB9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992CD5" w14:textId="77777777" w:rsidR="00C97B24" w:rsidRPr="002E4042" w:rsidRDefault="00C97B24" w:rsidP="00C97B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2759DBE5" w14:textId="38F80CEC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36" w:type="dxa"/>
          </w:tcPr>
          <w:p w14:paraId="3D55A50D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19A9BACB" w14:textId="734BC1A0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1F6FB3C6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B5064FC" w14:textId="6374331C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3ED7E8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3EDE09B" w14:textId="6A2DCF1B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</w:tr>
      <w:tr w:rsidR="00C97B24" w:rsidRPr="009912B7" w14:paraId="590C051C" w14:textId="77777777" w:rsidTr="003A602B">
        <w:trPr>
          <w:trHeight w:val="261"/>
        </w:trPr>
        <w:tc>
          <w:tcPr>
            <w:tcW w:w="3420" w:type="dxa"/>
          </w:tcPr>
          <w:p w14:paraId="3C946F75" w14:textId="169241A1" w:rsidR="00C97B24" w:rsidRPr="002E4042" w:rsidRDefault="00C97B24" w:rsidP="00C97B2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584ABAE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BAF352" w14:textId="2373E5D9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158B13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851C2A" w14:textId="765DD9E5" w:rsidR="00C97B24" w:rsidRPr="002E4042" w:rsidRDefault="00C97B24" w:rsidP="00C97B2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236" w:type="dxa"/>
          </w:tcPr>
          <w:p w14:paraId="66963CF0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2CACC08B" w14:textId="228FB2EC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6369E9" w14:textId="77777777" w:rsidR="00C97B24" w:rsidRPr="002E4042" w:rsidRDefault="00C97B24" w:rsidP="00C97B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52E3128B" w14:textId="26E8E5CC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236" w:type="dxa"/>
          </w:tcPr>
          <w:p w14:paraId="6C4B44EC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1E9FF731" w14:textId="42A3C085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DAC42D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8A4E716" w14:textId="4D479DD2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270" w:type="dxa"/>
          </w:tcPr>
          <w:p w14:paraId="494210D5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8C8D0E" w14:textId="3DE80DBF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</w:tr>
      <w:tr w:rsidR="00C97B24" w:rsidRPr="009912B7" w14:paraId="60380CF2" w14:textId="77777777" w:rsidTr="003A602B">
        <w:trPr>
          <w:trHeight w:val="261"/>
        </w:trPr>
        <w:tc>
          <w:tcPr>
            <w:tcW w:w="3420" w:type="dxa"/>
          </w:tcPr>
          <w:p w14:paraId="756E4061" w14:textId="405DB2F3" w:rsidR="00C97B24" w:rsidRPr="002E4042" w:rsidRDefault="00C97B24" w:rsidP="00C97B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1A8D0A3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8B961" w14:textId="50DE7D00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CCB8F9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E0F029" w14:textId="5B408131" w:rsidR="00C97B24" w:rsidRPr="002E4042" w:rsidRDefault="00C97B24" w:rsidP="00C97B2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6A4E95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43555D01" w14:textId="73B7DCDB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577)</w:t>
            </w:r>
          </w:p>
        </w:tc>
        <w:tc>
          <w:tcPr>
            <w:tcW w:w="236" w:type="dxa"/>
          </w:tcPr>
          <w:p w14:paraId="3CDDD605" w14:textId="77777777" w:rsidR="00C97B24" w:rsidRPr="002E4042" w:rsidRDefault="00C97B24" w:rsidP="00C97B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25684274" w14:textId="0215F0C4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577)</w:t>
            </w:r>
          </w:p>
        </w:tc>
        <w:tc>
          <w:tcPr>
            <w:tcW w:w="236" w:type="dxa"/>
          </w:tcPr>
          <w:p w14:paraId="2BCA1E4E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03F958BA" w14:textId="1AC77E71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559)</w:t>
            </w:r>
          </w:p>
        </w:tc>
        <w:tc>
          <w:tcPr>
            <w:tcW w:w="270" w:type="dxa"/>
          </w:tcPr>
          <w:p w14:paraId="0FCD8880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FA616D" w14:textId="30307FD2" w:rsidR="00C97B24" w:rsidRPr="002E4042" w:rsidRDefault="00C97B24" w:rsidP="00C97B2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2788503" w14:textId="77777777" w:rsidR="00C97B24" w:rsidRPr="002E4042" w:rsidRDefault="00C97B24" w:rsidP="00C97B2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93ABF0" w14:textId="737EC109" w:rsidR="00C97B24" w:rsidRPr="002E4042" w:rsidRDefault="00C97B24" w:rsidP="00C97B2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559)</w:t>
            </w:r>
          </w:p>
        </w:tc>
      </w:tr>
    </w:tbl>
    <w:p w14:paraId="1A9C29C5" w14:textId="73C46C20" w:rsidR="00517A61" w:rsidRPr="00517A61" w:rsidRDefault="00517A61" w:rsidP="000A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47"/>
        <w:jc w:val="thaiDistribute"/>
        <w:rPr>
          <w:rFonts w:asciiTheme="majorBidi" w:hAnsiTheme="majorBidi" w:cstheme="majorBidi"/>
          <w:sz w:val="30"/>
          <w:szCs w:val="30"/>
        </w:rPr>
        <w:sectPr w:rsidR="00517A61" w:rsidRPr="00517A61" w:rsidSect="00517A61">
          <w:headerReference w:type="default" r:id="rId2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bookmarkStart w:id="24" w:name="_Hlk91461795"/>
      <w:bookmarkEnd w:id="23"/>
    </w:p>
    <w:p w14:paraId="1D9AE961" w14:textId="106C918F" w:rsidR="00447B36" w:rsidRPr="00B47304" w:rsidRDefault="00447B36" w:rsidP="00447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25" w:name="_Hlk91462120"/>
      <w:bookmarkEnd w:id="24"/>
      <w:r w:rsidRPr="00B47304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037B3FEE" w14:textId="77777777" w:rsidR="00447B36" w:rsidRPr="00E834D4" w:rsidRDefault="00447B36" w:rsidP="0031037D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bookmarkEnd w:id="25"/>
    <w:p w14:paraId="3C340F7C" w14:textId="6EE6E379" w:rsidR="008D7B7B" w:rsidRPr="0031037D" w:rsidRDefault="008D7B7B" w:rsidP="00123D0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1037D">
        <w:rPr>
          <w:rFonts w:asciiTheme="majorBidi" w:hAnsiTheme="majorBidi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="003F6DA5">
        <w:rPr>
          <w:rFonts w:asciiTheme="majorBidi" w:hAnsiTheme="majorBidi"/>
          <w:sz w:val="30"/>
          <w:szCs w:val="30"/>
        </w:rPr>
        <w:t xml:space="preserve"> </w:t>
      </w:r>
      <w:r w:rsidR="003F6DA5">
        <w:rPr>
          <w:rFonts w:asciiTheme="majorBidi" w:hAnsiTheme="majorBidi" w:hint="cs"/>
          <w:sz w:val="30"/>
          <w:szCs w:val="30"/>
          <w:cs/>
        </w:rPr>
        <w:t>โดย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Pr="0031037D">
        <w:rPr>
          <w:rFonts w:asciiTheme="majorBidi" w:hAnsiTheme="majorBidi" w:hint="cs"/>
          <w:sz w:val="30"/>
          <w:szCs w:val="30"/>
          <w:cs/>
        </w:rPr>
        <w:t>ณ วันที่</w:t>
      </w:r>
      <w:r w:rsidRPr="0031037D">
        <w:rPr>
          <w:rFonts w:asciiTheme="majorBidi" w:hAnsiTheme="majorBidi"/>
          <w:sz w:val="30"/>
          <w:szCs w:val="30"/>
          <w:cs/>
        </w:rPr>
        <w:br/>
      </w:r>
      <w:r w:rsidRPr="0031037D">
        <w:rPr>
          <w:rFonts w:asciiTheme="majorBidi" w:hAnsiTheme="majorBidi"/>
          <w:sz w:val="30"/>
          <w:szCs w:val="30"/>
        </w:rPr>
        <w:t xml:space="preserve">31 </w:t>
      </w:r>
      <w:r w:rsidRPr="0031037D">
        <w:rPr>
          <w:rFonts w:asciiTheme="majorBidi" w:hAnsiTheme="majorBidi" w:hint="cs"/>
          <w:sz w:val="30"/>
          <w:szCs w:val="30"/>
          <w:cs/>
        </w:rPr>
        <w:t>ธันวาคม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="00DD4EEA">
        <w:rPr>
          <w:rFonts w:asciiTheme="majorBidi" w:hAnsiTheme="majorBidi"/>
          <w:sz w:val="30"/>
          <w:szCs w:val="30"/>
        </w:rPr>
        <w:t>256</w:t>
      </w:r>
      <w:r w:rsidR="002E35F3">
        <w:rPr>
          <w:rFonts w:asciiTheme="majorBidi" w:hAnsiTheme="majorBidi"/>
          <w:sz w:val="30"/>
          <w:szCs w:val="30"/>
        </w:rPr>
        <w:t>8</w:t>
      </w:r>
      <w:r w:rsidR="00DD4EEA">
        <w:rPr>
          <w:rFonts w:asciiTheme="majorBidi" w:hAnsiTheme="majorBidi"/>
          <w:sz w:val="30"/>
          <w:szCs w:val="30"/>
        </w:rPr>
        <w:t xml:space="preserve"> </w:t>
      </w:r>
      <w:r w:rsidR="00DD4EE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DD4EEA">
        <w:rPr>
          <w:rFonts w:asciiTheme="majorBidi" w:hAnsiTheme="majorBidi"/>
          <w:sz w:val="30"/>
          <w:szCs w:val="30"/>
        </w:rPr>
        <w:t>256</w:t>
      </w:r>
      <w:r w:rsidR="002E35F3">
        <w:rPr>
          <w:rFonts w:asciiTheme="majorBidi" w:hAnsiTheme="majorBidi"/>
          <w:sz w:val="30"/>
          <w:szCs w:val="30"/>
        </w:rPr>
        <w:t>7</w:t>
      </w:r>
      <w:r w:rsidR="00DD4EEA">
        <w:rPr>
          <w:rFonts w:asciiTheme="majorBidi" w:hAnsiTheme="majorBidi"/>
          <w:sz w:val="30"/>
          <w:szCs w:val="30"/>
        </w:rPr>
        <w:t xml:space="preserve"> </w:t>
      </w:r>
      <w:r w:rsidRPr="0031037D">
        <w:rPr>
          <w:rFonts w:asciiTheme="majorBidi" w:hAnsiTheme="majorBidi" w:hint="cs"/>
          <w:sz w:val="30"/>
          <w:szCs w:val="30"/>
          <w:cs/>
        </w:rPr>
        <w:t>มีรายละเอียดดังนี้</w:t>
      </w:r>
    </w:p>
    <w:p w14:paraId="3442E748" w14:textId="77777777" w:rsidR="008D7B7B" w:rsidRPr="00E834D4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7445B3" w14:paraId="5B848BA2" w14:textId="77777777" w:rsidTr="004516E2">
        <w:trPr>
          <w:cantSplit/>
          <w:tblHeader/>
        </w:trPr>
        <w:tc>
          <w:tcPr>
            <w:tcW w:w="3690" w:type="dxa"/>
          </w:tcPr>
          <w:p w14:paraId="05AF89D4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3A47473C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D7B7B" w:rsidRPr="007445B3" w14:paraId="19BDFDA2" w14:textId="77777777" w:rsidTr="004516E2">
        <w:trPr>
          <w:cantSplit/>
          <w:tblHeader/>
        </w:trPr>
        <w:tc>
          <w:tcPr>
            <w:tcW w:w="3690" w:type="dxa"/>
          </w:tcPr>
          <w:p w14:paraId="06EDA098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536996B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7AA89288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0A647E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2E35F3" w:rsidRPr="007445B3" w14:paraId="40C43A96" w14:textId="77777777" w:rsidTr="004516E2">
        <w:trPr>
          <w:cantSplit/>
          <w:tblHeader/>
        </w:trPr>
        <w:tc>
          <w:tcPr>
            <w:tcW w:w="3690" w:type="dxa"/>
          </w:tcPr>
          <w:p w14:paraId="4B2AF48E" w14:textId="77777777" w:rsidR="002E35F3" w:rsidRPr="007445B3" w:rsidRDefault="002E35F3" w:rsidP="002E35F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F4C041" w14:textId="37E5A2C6" w:rsidR="002E35F3" w:rsidRPr="007445B3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D806131" w14:textId="77777777" w:rsidR="002E35F3" w:rsidRPr="007445B3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1D7E00" w14:textId="11AE6C59" w:rsidR="002E35F3" w:rsidRPr="007445B3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377A0BC" w14:textId="77777777" w:rsidR="002E35F3" w:rsidRPr="007445B3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5E4B3A" w14:textId="52F1C56F" w:rsidR="002E35F3" w:rsidRPr="007445B3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6F78BE85" w14:textId="77777777" w:rsidR="002E35F3" w:rsidRPr="007445B3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1D4FA" w14:textId="6D481A82" w:rsidR="002E35F3" w:rsidRPr="007445B3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2E35F3" w:rsidRPr="007445B3" w14:paraId="0A257E06" w14:textId="77777777" w:rsidTr="004516E2">
        <w:trPr>
          <w:cantSplit/>
          <w:tblHeader/>
        </w:trPr>
        <w:tc>
          <w:tcPr>
            <w:tcW w:w="3690" w:type="dxa"/>
          </w:tcPr>
          <w:p w14:paraId="43085612" w14:textId="77777777" w:rsidR="002E35F3" w:rsidRPr="007445B3" w:rsidRDefault="002E35F3" w:rsidP="002E35F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31DAD89E" w14:textId="3B7406EF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B4E457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DA8A743" w14:textId="03691C86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E35F3" w:rsidRPr="007445B3" w14:paraId="41A59FDF" w14:textId="77777777" w:rsidTr="004516E2">
        <w:trPr>
          <w:cantSplit/>
        </w:trPr>
        <w:tc>
          <w:tcPr>
            <w:tcW w:w="3690" w:type="dxa"/>
          </w:tcPr>
          <w:p w14:paraId="3BB2959E" w14:textId="33B3C12B" w:rsidR="002E35F3" w:rsidRPr="007445B3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4D22A3E4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F64555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CEB01C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470108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FF6818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4958E8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E47D3E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E35F3" w:rsidRPr="007445B3" w14:paraId="1F7187FB" w14:textId="77777777" w:rsidTr="00596509">
        <w:trPr>
          <w:cantSplit/>
        </w:trPr>
        <w:tc>
          <w:tcPr>
            <w:tcW w:w="3690" w:type="dxa"/>
          </w:tcPr>
          <w:p w14:paraId="09F2FAAB" w14:textId="0654D600" w:rsidR="002E35F3" w:rsidRPr="007445B3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9871EA1" w14:textId="412D6ED3" w:rsidR="002E35F3" w:rsidRPr="007445B3" w:rsidRDefault="00B060B1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  <w:vAlign w:val="bottom"/>
          </w:tcPr>
          <w:p w14:paraId="5FAEDC48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458F2C" w14:textId="092ACCB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70" w:type="dxa"/>
            <w:vAlign w:val="bottom"/>
          </w:tcPr>
          <w:p w14:paraId="51925CBB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C524A" w14:textId="0331CDE7" w:rsidR="002E35F3" w:rsidRPr="007445B3" w:rsidRDefault="00B060B1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3,265</w:t>
            </w:r>
          </w:p>
        </w:tc>
        <w:tc>
          <w:tcPr>
            <w:tcW w:w="270" w:type="dxa"/>
          </w:tcPr>
          <w:p w14:paraId="48EDD15A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8535E5" w14:textId="2980D159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30,676</w:t>
            </w:r>
          </w:p>
        </w:tc>
      </w:tr>
      <w:tr w:rsidR="002E35F3" w:rsidRPr="007445B3" w14:paraId="123DC1EA" w14:textId="77777777" w:rsidTr="00596509">
        <w:trPr>
          <w:cantSplit/>
        </w:trPr>
        <w:tc>
          <w:tcPr>
            <w:tcW w:w="3690" w:type="dxa"/>
          </w:tcPr>
          <w:p w14:paraId="617A7056" w14:textId="77777777" w:rsidR="002E35F3" w:rsidRPr="00E834D4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1349060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937363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BE85DD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225484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110EA4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B7662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DA9480B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E35F3" w:rsidRPr="007445B3" w14:paraId="2354A545" w14:textId="77777777" w:rsidTr="00596509">
        <w:trPr>
          <w:cantSplit/>
        </w:trPr>
        <w:tc>
          <w:tcPr>
            <w:tcW w:w="3690" w:type="dxa"/>
          </w:tcPr>
          <w:p w14:paraId="5B6066FF" w14:textId="77777777" w:rsidR="002E35F3" w:rsidRPr="007445B3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C5C3508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B3911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790DC0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117105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9805F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2E6ECB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5D10A8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E35F3" w:rsidRPr="007445B3" w14:paraId="62AFE1AD" w14:textId="77777777" w:rsidTr="004516E2">
        <w:trPr>
          <w:cantSplit/>
        </w:trPr>
        <w:tc>
          <w:tcPr>
            <w:tcW w:w="3690" w:type="dxa"/>
          </w:tcPr>
          <w:p w14:paraId="0155104D" w14:textId="152BFF1A" w:rsidR="002E35F3" w:rsidRPr="007445B3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375F1158" w14:textId="542AE53B" w:rsidR="002E35F3" w:rsidRPr="007445B3" w:rsidRDefault="00B060B1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  <w:vAlign w:val="bottom"/>
          </w:tcPr>
          <w:p w14:paraId="55293FB9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7E90F2" w14:textId="6C80EF92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70" w:type="dxa"/>
            <w:vAlign w:val="bottom"/>
          </w:tcPr>
          <w:p w14:paraId="548B6D9A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970C" w14:textId="1E50BD3C" w:rsidR="002E35F3" w:rsidRPr="007445B3" w:rsidRDefault="00B060B1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17,516</w:t>
            </w:r>
          </w:p>
        </w:tc>
        <w:tc>
          <w:tcPr>
            <w:tcW w:w="270" w:type="dxa"/>
          </w:tcPr>
          <w:p w14:paraId="72C762A0" w14:textId="77777777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1F87F6" w14:textId="73CC4DD0" w:rsidR="002E35F3" w:rsidRPr="007445B3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6,294</w:t>
            </w:r>
          </w:p>
        </w:tc>
      </w:tr>
    </w:tbl>
    <w:p w14:paraId="2ECB2807" w14:textId="77777777" w:rsidR="008D7B7B" w:rsidRPr="00E834D4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1C10D9" w14:paraId="33E657B7" w14:textId="77777777" w:rsidTr="00B43662">
        <w:trPr>
          <w:cantSplit/>
          <w:tblHeader/>
        </w:trPr>
        <w:tc>
          <w:tcPr>
            <w:tcW w:w="3690" w:type="dxa"/>
          </w:tcPr>
          <w:p w14:paraId="42CB5728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DDB5F5E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D7B7B" w:rsidRPr="001C10D9" w14:paraId="19B51349" w14:textId="77777777" w:rsidTr="00B43662">
        <w:trPr>
          <w:cantSplit/>
          <w:tblHeader/>
        </w:trPr>
        <w:tc>
          <w:tcPr>
            <w:tcW w:w="3690" w:type="dxa"/>
          </w:tcPr>
          <w:p w14:paraId="26BFD4A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84E0E52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558818BC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129BFEF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2E35F3" w:rsidRPr="001C10D9" w14:paraId="118A0114" w14:textId="77777777" w:rsidTr="00B43662">
        <w:trPr>
          <w:cantSplit/>
          <w:tblHeader/>
        </w:trPr>
        <w:tc>
          <w:tcPr>
            <w:tcW w:w="3690" w:type="dxa"/>
          </w:tcPr>
          <w:p w14:paraId="6C284019" w14:textId="77777777" w:rsidR="002E35F3" w:rsidRPr="001C10D9" w:rsidRDefault="002E35F3" w:rsidP="002E35F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2FDD7D" w14:textId="6D6A58A6" w:rsidR="002E35F3" w:rsidRPr="001C10D9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A50FF84" w14:textId="77777777" w:rsidR="002E35F3" w:rsidRPr="001C10D9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675581" w14:textId="283E2022" w:rsidR="002E35F3" w:rsidRPr="001C10D9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747F494" w14:textId="77777777" w:rsidR="002E35F3" w:rsidRPr="001C10D9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E7EACE0" w14:textId="6F5CA572" w:rsidR="002E35F3" w:rsidRPr="001C10D9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3CBB08C8" w14:textId="77777777" w:rsidR="002E35F3" w:rsidRPr="001C10D9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4CC0B6" w14:textId="5C4BB251" w:rsidR="002E35F3" w:rsidRPr="001C10D9" w:rsidRDefault="002E35F3" w:rsidP="002E35F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2E35F3" w:rsidRPr="001C10D9" w14:paraId="4F2E92D6" w14:textId="77777777" w:rsidTr="00B43662">
        <w:trPr>
          <w:cantSplit/>
          <w:tblHeader/>
        </w:trPr>
        <w:tc>
          <w:tcPr>
            <w:tcW w:w="3690" w:type="dxa"/>
          </w:tcPr>
          <w:p w14:paraId="76581296" w14:textId="77777777" w:rsidR="002E35F3" w:rsidRPr="001C10D9" w:rsidRDefault="002E35F3" w:rsidP="002E35F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BCDF8C8" w14:textId="7DE17F95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CDE6E7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511FE204" w14:textId="44066E5B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E35F3" w:rsidRPr="001C10D9" w14:paraId="313F8C29" w14:textId="77777777" w:rsidTr="004516E2">
        <w:trPr>
          <w:cantSplit/>
        </w:trPr>
        <w:tc>
          <w:tcPr>
            <w:tcW w:w="3690" w:type="dxa"/>
          </w:tcPr>
          <w:p w14:paraId="019429D5" w14:textId="38EF236C" w:rsidR="002E35F3" w:rsidRPr="001C10D9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C1586DA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E3350F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7759F4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C2AB2C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DA667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559B26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E09EC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5F3" w:rsidRPr="001C10D9" w14:paraId="1938B4E5" w14:textId="77777777" w:rsidTr="00FE4EC1">
        <w:trPr>
          <w:cantSplit/>
        </w:trPr>
        <w:tc>
          <w:tcPr>
            <w:tcW w:w="3690" w:type="dxa"/>
          </w:tcPr>
          <w:p w14:paraId="50EC20DF" w14:textId="492EAEFD" w:rsidR="002E35F3" w:rsidRPr="001C10D9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0DB5F603" w14:textId="59C16A33" w:rsidR="002E35F3" w:rsidRPr="001C10D9" w:rsidRDefault="00B060B1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8AB9341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3CE701" w14:textId="3080969B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vAlign w:val="bottom"/>
          </w:tcPr>
          <w:p w14:paraId="0076C24C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8822C" w14:textId="2224D118" w:rsidR="002E35F3" w:rsidRPr="001C10D9" w:rsidRDefault="00B060B1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3,114</w:t>
            </w:r>
          </w:p>
        </w:tc>
        <w:tc>
          <w:tcPr>
            <w:tcW w:w="270" w:type="dxa"/>
          </w:tcPr>
          <w:p w14:paraId="4C76C467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597060" w14:textId="07820E02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6,720</w:t>
            </w:r>
          </w:p>
        </w:tc>
      </w:tr>
      <w:tr w:rsidR="002E35F3" w:rsidRPr="001C10D9" w14:paraId="20C2F973" w14:textId="77777777" w:rsidTr="00FE4EC1">
        <w:trPr>
          <w:cantSplit/>
        </w:trPr>
        <w:tc>
          <w:tcPr>
            <w:tcW w:w="3690" w:type="dxa"/>
          </w:tcPr>
          <w:p w14:paraId="6DF0CA3F" w14:textId="77777777" w:rsidR="002E35F3" w:rsidRPr="00E834D4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98BCC6C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2E16B1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A293467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CC44C9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77A60A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29B15D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860D8F" w14:textId="77777777" w:rsidR="002E35F3" w:rsidRPr="00E834D4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E35F3" w:rsidRPr="001C10D9" w14:paraId="16C5B539" w14:textId="77777777" w:rsidTr="00FE4EC1">
        <w:trPr>
          <w:cantSplit/>
        </w:trPr>
        <w:tc>
          <w:tcPr>
            <w:tcW w:w="3690" w:type="dxa"/>
          </w:tcPr>
          <w:p w14:paraId="48C3FE59" w14:textId="77777777" w:rsidR="002E35F3" w:rsidRPr="001C10D9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20177AC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58C512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8D173C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C12E83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224FFF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63E5DF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7655C8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5F3" w:rsidRPr="001C10D9" w14:paraId="5707EAD7" w14:textId="77777777" w:rsidTr="00FE4EC1">
        <w:trPr>
          <w:cantSplit/>
        </w:trPr>
        <w:tc>
          <w:tcPr>
            <w:tcW w:w="3690" w:type="dxa"/>
          </w:tcPr>
          <w:p w14:paraId="39C5FDD6" w14:textId="77777777" w:rsidR="002E35F3" w:rsidRPr="001C10D9" w:rsidRDefault="002E35F3" w:rsidP="002E35F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BA7C212" w14:textId="6C140CA7" w:rsidR="002E35F3" w:rsidRPr="001C10D9" w:rsidRDefault="00B060B1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CD29BE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74BF1" w14:textId="3B3662E4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62B9485F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A4D09" w14:textId="7976397E" w:rsidR="002E35F3" w:rsidRPr="001C10D9" w:rsidRDefault="00B060B1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0A3B06" w14:textId="77777777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870643" w14:textId="359FF8D3" w:rsidR="002E35F3" w:rsidRPr="001C10D9" w:rsidRDefault="002E35F3" w:rsidP="002E35F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1,876</w:t>
            </w:r>
          </w:p>
        </w:tc>
      </w:tr>
    </w:tbl>
    <w:p w14:paraId="65C92FC7" w14:textId="77777777" w:rsidR="008D7B7B" w:rsidRPr="00E834D4" w:rsidRDefault="008D7B7B" w:rsidP="004A3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A6A780" w14:textId="40C64531" w:rsidR="005040C5" w:rsidRPr="006B6240" w:rsidRDefault="008D7B7B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3852">
        <w:rPr>
          <w:rFonts w:asciiTheme="majorBidi" w:hAnsiTheme="majorBidi" w:cstheme="majorBidi"/>
          <w:spacing w:val="-2"/>
          <w:sz w:val="30"/>
          <w:szCs w:val="30"/>
          <w:cs/>
        </w:rPr>
        <w:t>สัญญาดังกล่าวจะทยอยครบกำหนดภายในเดือน</w:t>
      </w:r>
      <w:r w:rsidR="007A3852" w:rsidRPr="007A3852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DD4EEA" w:rsidRPr="007A385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D4EEA" w:rsidRPr="007A385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E35F3" w:rsidRPr="007A3852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7A385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14BED" w:rsidRPr="007A385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Pr="007A385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7A385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Pr="007A3852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E35F3" w:rsidRPr="007A3852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A385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7A385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ครบกำหนดภายในเดือน</w:t>
      </w:r>
      <w:r w:rsidR="004C3697" w:rsidRPr="007A385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มิถุนายน</w:t>
      </w:r>
      <w:r w:rsidRPr="007A385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65C75" w:rsidRPr="007A3852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2E35F3" w:rsidRPr="007A3852">
        <w:rPr>
          <w:rFonts w:asciiTheme="majorBidi" w:hAnsiTheme="majorBidi" w:cstheme="majorBidi"/>
          <w:i/>
          <w:iCs/>
          <w:sz w:val="30"/>
          <w:szCs w:val="30"/>
        </w:rPr>
        <w:t>68</w:t>
      </w:r>
      <w:r w:rsidR="00114BED" w:rsidRPr="007A385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9706B7B" w14:textId="77777777" w:rsidR="005865DA" w:rsidRPr="006B6240" w:rsidRDefault="005865DA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9248D2" w14:textId="77777777" w:rsidR="005865DA" w:rsidRPr="006B6240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B6240">
        <w:rPr>
          <w:rFonts w:asciiTheme="majorBidi" w:hAnsiTheme="majorBidi" w:cstheme="majorBidi"/>
          <w:sz w:val="30"/>
          <w:szCs w:val="30"/>
          <w:cs/>
        </w:rPr>
        <w:t>สัญญาซื้อขายเงินตราต่างประเทศล่วงหน้าวัดมูลค่าด้วยมูลค่ายุติธรรมในงบฐานะการเงินด้วยราคาตลาด</w:t>
      </w:r>
    </w:p>
    <w:p w14:paraId="69F976BE" w14:textId="04658996" w:rsidR="005865DA" w:rsidRPr="00E834D4" w:rsidRDefault="00565AAB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/>
      </w:r>
      <w:r>
        <w:rPr>
          <w:rFonts w:ascii="Angsana New" w:hAnsi="Angsana New"/>
          <w:i/>
          <w:iCs/>
          <w:sz w:val="30"/>
          <w:szCs w:val="30"/>
        </w:rPr>
        <w:br/>
      </w:r>
    </w:p>
    <w:p w14:paraId="26DEFFE2" w14:textId="3E98C39C" w:rsidR="000F2980" w:rsidRPr="00B47304" w:rsidRDefault="000F2980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left" w:pos="540"/>
        </w:tabs>
        <w:ind w:hanging="720"/>
        <w:rPr>
          <w:cs/>
          <w:lang w:eastAsia="x-none"/>
        </w:rPr>
      </w:pPr>
      <w:r w:rsidRPr="005A52B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นโยบาย</w:t>
      </w:r>
      <w:r w:rsidRPr="005A52B6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1FE7F7EA" w14:textId="77777777" w:rsidR="003557C1" w:rsidRPr="005E4EE2" w:rsidRDefault="003557C1" w:rsidP="009D42F8">
      <w:pPr>
        <w:rPr>
          <w:rFonts w:asciiTheme="majorBidi" w:hAnsiTheme="majorBidi" w:cstheme="majorBidi"/>
          <w:sz w:val="14"/>
          <w:szCs w:val="14"/>
          <w:lang w:eastAsia="x-none"/>
        </w:rPr>
      </w:pPr>
    </w:p>
    <w:p w14:paraId="274A77D0" w14:textId="0D66F961" w:rsidR="004127BF" w:rsidRPr="00B47304" w:rsidRDefault="00895507" w:rsidP="0089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E5EEF5C" w14:textId="4D39B7F6" w:rsidR="00895507" w:rsidRPr="005E4EE2" w:rsidRDefault="00895507" w:rsidP="004127BF">
      <w:pPr>
        <w:rPr>
          <w:rFonts w:asciiTheme="majorBidi" w:hAnsiTheme="majorBidi" w:cstheme="majorBidi"/>
          <w:sz w:val="14"/>
          <w:szCs w:val="14"/>
          <w:lang w:eastAsia="x-none"/>
        </w:rPr>
      </w:pPr>
    </w:p>
    <w:p w14:paraId="05E67973" w14:textId="0A7CF13B" w:rsidR="00895507" w:rsidRPr="00337CAA" w:rsidRDefault="00895507" w:rsidP="00337CA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38A8670" w14:textId="2B955B32" w:rsidR="00956A31" w:rsidRPr="005E4EE2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75CDD4D1" w14:textId="2F1B7ECB" w:rsidR="00895507" w:rsidRPr="00895507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EF43A1">
        <w:rPr>
          <w:rFonts w:asciiTheme="majorBidi" w:hAnsiTheme="majorBidi" w:cstheme="majorBidi"/>
          <w:sz w:val="30"/>
          <w:szCs w:val="30"/>
        </w:rPr>
        <w:br/>
      </w:r>
      <w:r w:rsidRPr="00895507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46A3DEC" w14:textId="77777777" w:rsidR="00895507" w:rsidRPr="005E4EE2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41C34F5E" w14:textId="16C4D706" w:rsidR="00895507" w:rsidRDefault="00895507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895507">
        <w:rPr>
          <w:rFonts w:asciiTheme="majorBidi" w:hAnsiTheme="majorBidi" w:cstheme="majorBidi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 xml:space="preserve">เผชิญอยู่ </w:t>
      </w:r>
    </w:p>
    <w:p w14:paraId="6CEA1354" w14:textId="044BDC2A" w:rsidR="00B43662" w:rsidRPr="005E4EE2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3B536EC7" w14:textId="082978A4" w:rsidR="00425CF2" w:rsidRPr="00B47304" w:rsidRDefault="00114BED" w:rsidP="00425CF2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425CF2"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ข.</w:t>
      </w:r>
      <w:r w:rsidR="00425CF2" w:rsidRPr="00B47304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425CF2"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ความเสี่ยงด้านเครดิต</w:t>
      </w:r>
    </w:p>
    <w:p w14:paraId="6EA25E00" w14:textId="77777777" w:rsidR="00425CF2" w:rsidRPr="005E4EE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27F1354B" w14:textId="67064CCA" w:rsidR="00425CF2" w:rsidRPr="00425CF2" w:rsidRDefault="00425CF2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B82E753" w14:textId="77777777" w:rsidR="00425CF2" w:rsidRPr="005E4EE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1F86BE73" w14:textId="0D061C60" w:rsidR="00425CF2" w:rsidRDefault="00114BED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(</w:t>
      </w:r>
      <w:r w:rsidR="00425CF2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425CF2" w:rsidRPr="00425CF2">
        <w:rPr>
          <w:rFonts w:asciiTheme="majorBidi" w:hAnsiTheme="majorBidi" w:cstheme="majorBidi"/>
          <w:sz w:val="30"/>
          <w:szCs w:val="30"/>
        </w:rPr>
        <w:t>1</w:t>
      </w:r>
      <w:r w:rsidR="00425CF2">
        <w:rPr>
          <w:rFonts w:asciiTheme="majorBidi" w:hAnsiTheme="majorBidi" w:cstheme="majorBidi"/>
          <w:sz w:val="30"/>
          <w:szCs w:val="30"/>
        </w:rPr>
        <w:t>.1</w:t>
      </w:r>
      <w:r>
        <w:rPr>
          <w:rFonts w:asciiTheme="majorBidi" w:hAnsiTheme="majorBidi" w:cstheme="majorBidi" w:hint="cs"/>
          <w:sz w:val="30"/>
          <w:szCs w:val="30"/>
        </w:rPr>
        <w:t>)</w:t>
      </w:r>
      <w:r w:rsidR="00425CF2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5CF2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49D4A58" w14:textId="77777777" w:rsidR="00401B71" w:rsidRPr="005E4EE2" w:rsidRDefault="00401B71" w:rsidP="00425CF2">
      <w:pPr>
        <w:tabs>
          <w:tab w:val="left" w:pos="126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C10E7E9" w14:textId="7694E57C" w:rsidR="00401B71" w:rsidRPr="00401B71" w:rsidRDefault="00401B71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</w:t>
      </w:r>
      <w:r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DC0ACF"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C0AC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C0ACF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4D01D6" w:rsidRPr="00DC0A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0ACF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</w:t>
      </w:r>
      <w:r w:rsidR="00EF43A1">
        <w:rPr>
          <w:rFonts w:asciiTheme="majorBidi" w:hAnsiTheme="majorBidi" w:cstheme="majorBidi"/>
          <w:sz w:val="30"/>
          <w:szCs w:val="30"/>
        </w:rPr>
        <w:br/>
      </w:r>
      <w:r w:rsidRPr="00EF43A1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01B71">
        <w:rPr>
          <w:rFonts w:asciiTheme="majorBidi" w:hAnsiTheme="majorBidi" w:cstheme="majorBidi"/>
          <w:sz w:val="30"/>
          <w:szCs w:val="30"/>
        </w:rPr>
        <w:t xml:space="preserve"> </w:t>
      </w:r>
      <w:r w:rsidRPr="00401B71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</w:t>
      </w:r>
      <w:r w:rsidRPr="00E00745">
        <w:rPr>
          <w:rFonts w:asciiTheme="majorBidi" w:hAnsiTheme="majorBidi" w:cstheme="majorBidi"/>
          <w:sz w:val="30"/>
          <w:szCs w:val="30"/>
          <w:cs/>
        </w:rPr>
        <w:t xml:space="preserve">ของรายได้เปิดเผยในหมายเหตุข้อ </w:t>
      </w:r>
      <w:r w:rsidR="00E00745" w:rsidRPr="00E00745">
        <w:rPr>
          <w:rFonts w:asciiTheme="majorBidi" w:hAnsiTheme="majorBidi" w:cstheme="majorBidi"/>
          <w:sz w:val="30"/>
          <w:szCs w:val="30"/>
        </w:rPr>
        <w:t>1</w:t>
      </w:r>
      <w:r w:rsidR="004A27EF">
        <w:rPr>
          <w:rFonts w:asciiTheme="majorBidi" w:hAnsiTheme="majorBidi" w:cstheme="majorBidi"/>
          <w:sz w:val="30"/>
          <w:szCs w:val="30"/>
        </w:rPr>
        <w:t>6</w:t>
      </w:r>
    </w:p>
    <w:p w14:paraId="6D852C0E" w14:textId="645432DA" w:rsidR="00DC0ACF" w:rsidRPr="005E4EE2" w:rsidRDefault="00DC0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6BA27B72" w14:textId="1A681FF7" w:rsidR="00401B71" w:rsidRPr="00041F54" w:rsidRDefault="006F403E" w:rsidP="00E5721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C6FF6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401B71" w:rsidRPr="00CC6FF6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ความน่าเชื่อถือของลูกค้ารายใหม่แต่ละรายก่อนที่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DC0AC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="00401B71" w:rsidRPr="00041F54">
        <w:rPr>
          <w:rFonts w:asciiTheme="majorBidi" w:hAnsiTheme="majorBidi" w:cstheme="majorBidi" w:hint="cs"/>
          <w:sz w:val="30"/>
          <w:szCs w:val="30"/>
        </w:rPr>
        <w:t xml:space="preserve"> </w:t>
      </w:r>
      <w:r w:rsidR="00114BED">
        <w:rPr>
          <w:rFonts w:asciiTheme="majorBidi" w:hAnsiTheme="majorBidi" w:cstheme="majorBidi" w:hint="cs"/>
          <w:sz w:val="30"/>
          <w:szCs w:val="30"/>
        </w:rPr>
        <w:t>(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114BED">
        <w:rPr>
          <w:rFonts w:asciiTheme="majorBidi" w:hAnsiTheme="majorBidi" w:cstheme="majorBidi" w:hint="cs"/>
          <w:sz w:val="30"/>
          <w:szCs w:val="30"/>
        </w:rPr>
        <w:t>)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 งบการเงิน ข้อมูลอุตสาหกรรมและหนังสือรับรองฐานะทางการเงินของธนาคารสำหรับบางกรณี 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กำหนด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ทบทวน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</w:p>
    <w:p w14:paraId="7A87A0EE" w14:textId="6DC6F176" w:rsidR="001C7D9F" w:rsidRPr="00BA7CFC" w:rsidRDefault="00401B71" w:rsidP="00BA7CF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41F54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041F54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าร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จ่ายชำระ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แก่ลูกค้าตั้งแต่ </w:t>
      </w:r>
      <w:r w:rsidR="00E11EDD">
        <w:rPr>
          <w:rFonts w:asciiTheme="majorBidi" w:hAnsiTheme="majorBidi" w:cstheme="majorBidi"/>
          <w:sz w:val="30"/>
          <w:szCs w:val="30"/>
        </w:rPr>
        <w:t>7</w:t>
      </w:r>
      <w:r w:rsidR="006F403E">
        <w:rPr>
          <w:rFonts w:asciiTheme="majorBidi" w:hAnsiTheme="majorBidi" w:cstheme="majorBidi"/>
          <w:sz w:val="30"/>
          <w:szCs w:val="30"/>
        </w:rPr>
        <w:t xml:space="preserve">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F403E">
        <w:rPr>
          <w:rFonts w:asciiTheme="majorBidi" w:hAnsiTheme="majorBidi" w:cstheme="majorBidi"/>
          <w:sz w:val="30"/>
          <w:szCs w:val="30"/>
        </w:rPr>
        <w:t xml:space="preserve">180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2050" w:rsidRPr="00932050">
        <w:rPr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B1795F">
        <w:rPr>
          <w:rFonts w:asciiTheme="majorBidi" w:hAnsiTheme="majorBidi" w:cstheme="majorBidi"/>
          <w:sz w:val="30"/>
          <w:szCs w:val="30"/>
        </w:rPr>
        <w:t>6</w:t>
      </w:r>
    </w:p>
    <w:p w14:paraId="6B16EBA5" w14:textId="1BD85A1E" w:rsidR="00956A31" w:rsidRPr="004C18E3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3CC9F826" w14:textId="18FA348A" w:rsidR="00E96684" w:rsidRDefault="00114BED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(</w:t>
      </w:r>
      <w:r w:rsidR="00E96684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E96684" w:rsidRPr="00425CF2">
        <w:rPr>
          <w:rFonts w:asciiTheme="majorBidi" w:hAnsiTheme="majorBidi" w:cstheme="majorBidi"/>
          <w:sz w:val="30"/>
          <w:szCs w:val="30"/>
        </w:rPr>
        <w:t>1</w:t>
      </w:r>
      <w:r w:rsidR="00E96684">
        <w:rPr>
          <w:rFonts w:asciiTheme="majorBidi" w:hAnsiTheme="majorBidi" w:cstheme="majorBidi"/>
          <w:sz w:val="30"/>
          <w:szCs w:val="30"/>
        </w:rPr>
        <w:t>.2</w:t>
      </w:r>
      <w:r>
        <w:rPr>
          <w:rFonts w:asciiTheme="majorBidi" w:hAnsiTheme="majorBidi" w:cstheme="majorBidi" w:hint="cs"/>
          <w:sz w:val="30"/>
          <w:szCs w:val="30"/>
        </w:rPr>
        <w:t>)</w:t>
      </w:r>
      <w:r w:rsidR="00E96684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684">
        <w:rPr>
          <w:rFonts w:asciiTheme="majorBidi" w:hAnsiTheme="majorBidi" w:cstheme="majorBidi" w:hint="cs"/>
          <w:sz w:val="30"/>
          <w:szCs w:val="30"/>
          <w:cs/>
        </w:rPr>
        <w:t>เงินสด</w:t>
      </w:r>
      <w:r w:rsidR="00E96684" w:rsidRPr="00E96684">
        <w:rPr>
          <w:rFonts w:asciiTheme="majorBidi" w:hAnsiTheme="majorBidi"/>
          <w:sz w:val="30"/>
          <w:szCs w:val="30"/>
          <w:cs/>
        </w:rPr>
        <w:t>และรายการเทียบเท่าเงินสด และอนุพันธ์</w:t>
      </w:r>
    </w:p>
    <w:p w14:paraId="6EE2EDDC" w14:textId="77777777" w:rsidR="00E96684" w:rsidRPr="004C18E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5BCCA64A" w14:textId="219A3DF9" w:rsidR="00E96684" w:rsidRPr="00A3374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ความเสี่ยงด้านเครดิตของ</w:t>
      </w:r>
      <w:r w:rsidRPr="00A33743">
        <w:rPr>
          <w:rFonts w:ascii="Angsana New" w:eastAsia="Calibri" w:hAnsi="Angsana New" w:hint="cs"/>
          <w:sz w:val="30"/>
          <w:szCs w:val="30"/>
          <w:cs/>
          <w:lang w:val="en-GB" w:bidi="ar-SA"/>
        </w:rPr>
        <w:t>กลุ่มบริษัท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ที่เกิดจากเงินสดและรายการเทียบเท่าเงินสดและสินทรัพย์อนุพันธ์</w:t>
      </w:r>
      <w:r w:rsidRPr="00A33743">
        <w:rPr>
          <w:rFonts w:ascii="Angsana New" w:eastAsia="Calibri" w:hAnsi="Angsana New"/>
          <w:sz w:val="30"/>
          <w:szCs w:val="30"/>
          <w:lang w:val="en-GB" w:bidi="ar-SA"/>
        </w:rPr>
        <w:t xml:space="preserve"> </w:t>
      </w:r>
      <w:r w:rsidR="003A602B">
        <w:rPr>
          <w:rFonts w:ascii="Angsana New" w:eastAsia="Calibri" w:hAnsi="Angsana New" w:hint="cs"/>
          <w:sz w:val="30"/>
          <w:szCs w:val="30"/>
          <w:cs/>
          <w:lang w:val="en-GB"/>
        </w:rPr>
        <w:t>มี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จำกัดเนื่องจากคู่สัญญาเป็นธนาคาร</w:t>
      </w:r>
      <w:r w:rsidRPr="00A33743">
        <w:rPr>
          <w:rFonts w:ascii="Angsana New" w:eastAsia="Calibri" w:hAnsi="Angsana New" w:hint="cs"/>
          <w:sz w:val="30"/>
          <w:szCs w:val="30"/>
          <w:cs/>
          <w:lang w:val="en-GB"/>
        </w:rPr>
        <w:t>ซึ่ง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มีความเสี่ยงด้านเครดิตต่ำ</w:t>
      </w:r>
    </w:p>
    <w:p w14:paraId="14F302FE" w14:textId="77777777" w:rsidR="00E96684" w:rsidRPr="004C18E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bidi="ar-SA"/>
        </w:rPr>
      </w:pPr>
    </w:p>
    <w:p w14:paraId="03EAB488" w14:textId="0F55773F" w:rsidR="00E96684" w:rsidRPr="00CF5EB1" w:rsidRDefault="00114BED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(</w:t>
      </w:r>
      <w:r w:rsidR="00E96684" w:rsidRPr="00CF5EB1">
        <w:rPr>
          <w:rFonts w:asciiTheme="majorBidi" w:hAnsiTheme="majorBidi" w:cstheme="majorBidi" w:hint="cs"/>
          <w:sz w:val="30"/>
          <w:szCs w:val="30"/>
          <w:cs/>
        </w:rPr>
        <w:t>ข.</w:t>
      </w:r>
      <w:r w:rsidR="00E96684" w:rsidRPr="00CF5EB1">
        <w:rPr>
          <w:rFonts w:asciiTheme="majorBidi" w:hAnsiTheme="majorBidi" w:cstheme="majorBidi"/>
          <w:sz w:val="30"/>
          <w:szCs w:val="30"/>
        </w:rPr>
        <w:t>1.3</w:t>
      </w:r>
      <w:r>
        <w:rPr>
          <w:rFonts w:asciiTheme="majorBidi" w:hAnsiTheme="majorBidi" w:cstheme="majorBidi" w:hint="cs"/>
          <w:sz w:val="30"/>
          <w:szCs w:val="30"/>
        </w:rPr>
        <w:t>)</w:t>
      </w:r>
      <w:r w:rsidR="00E96684" w:rsidRPr="00CF5E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684" w:rsidRPr="00CF5EB1">
        <w:rPr>
          <w:rFonts w:asciiTheme="majorBidi" w:hAnsiTheme="majorBidi"/>
          <w:sz w:val="30"/>
          <w:szCs w:val="30"/>
          <w:cs/>
        </w:rPr>
        <w:t>การค้ำประกัน</w:t>
      </w:r>
    </w:p>
    <w:p w14:paraId="293381BA" w14:textId="77777777" w:rsidR="00E96684" w:rsidRPr="004C18E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2FC92E" w14:textId="3C637F12" w:rsidR="00E96684" w:rsidRPr="00A33743" w:rsidRDefault="00E96684" w:rsidP="00B042CE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B2649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4B2649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4B264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E11EDD">
        <w:rPr>
          <w:rFonts w:ascii="Angsana New" w:hAnsi="Angsana New"/>
          <w:spacing w:val="-4"/>
          <w:sz w:val="30"/>
          <w:szCs w:val="30"/>
        </w:rPr>
        <w:t xml:space="preserve">2568 </w:t>
      </w:r>
      <w:r w:rsidR="00E11EDD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4B2649">
        <w:rPr>
          <w:rFonts w:ascii="Angsana New" w:hAnsi="Angsana New" w:hint="cs"/>
          <w:spacing w:val="-4"/>
          <w:sz w:val="30"/>
          <w:szCs w:val="30"/>
        </w:rPr>
        <w:t>256</w:t>
      </w:r>
      <w:r w:rsidR="0093786D">
        <w:rPr>
          <w:rFonts w:ascii="Angsana New" w:hAnsi="Angsana New"/>
          <w:spacing w:val="-4"/>
          <w:sz w:val="30"/>
          <w:szCs w:val="30"/>
        </w:rPr>
        <w:t>7</w:t>
      </w:r>
      <w:r w:rsidRPr="004B2649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4B2649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เงินกู้ยืมระยะยาว</w:t>
      </w:r>
      <w:r w:rsidR="003159D0" w:rsidRPr="004B2649">
        <w:rPr>
          <w:rFonts w:ascii="Angsana New" w:hAnsi="Angsana New" w:hint="cs"/>
          <w:spacing w:val="-4"/>
          <w:sz w:val="30"/>
          <w:szCs w:val="30"/>
          <w:cs/>
        </w:rPr>
        <w:t>จากสถาบันการเงินของกลุ่มบริษัทมีการค้ำประกันโดยบริษัท</w:t>
      </w:r>
      <w:r w:rsidR="003159D0" w:rsidRPr="005377A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5377A0">
        <w:rPr>
          <w:rFonts w:ascii="Angsana New" w:hAnsi="Angsana New" w:hint="cs"/>
          <w:sz w:val="30"/>
          <w:szCs w:val="30"/>
          <w:cs/>
        </w:rPr>
        <w:t xml:space="preserve"> </w:t>
      </w:r>
      <w:r w:rsidR="00114BED">
        <w:rPr>
          <w:rFonts w:ascii="Angsana New" w:hAnsi="Angsana New" w:hint="cs"/>
          <w:sz w:val="30"/>
          <w:szCs w:val="30"/>
        </w:rPr>
        <w:t>(</w:t>
      </w:r>
      <w:r w:rsidRPr="005377A0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5377A0">
        <w:rPr>
          <w:rFonts w:ascii="Angsana New" w:hAnsi="Angsana New"/>
          <w:sz w:val="30"/>
          <w:szCs w:val="30"/>
        </w:rPr>
        <w:t xml:space="preserve"> </w:t>
      </w:r>
      <w:r w:rsidR="00B1795F">
        <w:rPr>
          <w:rFonts w:ascii="Angsana New" w:hAnsi="Angsana New"/>
          <w:sz w:val="30"/>
          <w:szCs w:val="30"/>
        </w:rPr>
        <w:t>4</w:t>
      </w:r>
      <w:r w:rsidR="00114BED">
        <w:rPr>
          <w:rFonts w:ascii="Angsana New" w:hAnsi="Angsana New"/>
          <w:sz w:val="30"/>
          <w:szCs w:val="30"/>
        </w:rPr>
        <w:t>)</w:t>
      </w:r>
    </w:p>
    <w:p w14:paraId="3198A63C" w14:textId="612BB6AE" w:rsidR="00B43662" w:rsidRPr="004C18E3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1AC0C67D" w14:textId="21E01586" w:rsidR="003B664F" w:rsidRPr="003A602B" w:rsidRDefault="00114BED" w:rsidP="003B664F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B664F"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t>ข.</w:t>
      </w:r>
      <w:r w:rsidR="003B664F" w:rsidRPr="003A602B">
        <w:rPr>
          <w:rFonts w:asciiTheme="majorBidi" w:hAnsiTheme="majorBidi" w:cstheme="majorBidi"/>
          <w:i/>
          <w:iCs/>
          <w:sz w:val="30"/>
          <w:szCs w:val="30"/>
        </w:rPr>
        <w:t>2</w:t>
      </w:r>
      <w:r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3B664F"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ความเสี่ยงด้านสภาพคล่อง</w:t>
      </w:r>
    </w:p>
    <w:p w14:paraId="5D96B85F" w14:textId="77777777" w:rsidR="004F7AC5" w:rsidRPr="004C18E3" w:rsidRDefault="004F7AC5" w:rsidP="004F7A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E0E0E0"/>
        </w:rPr>
      </w:pPr>
    </w:p>
    <w:p w14:paraId="480F99CC" w14:textId="77041633" w:rsidR="004F7AC5" w:rsidRPr="00BC7EBB" w:rsidRDefault="004F7AC5" w:rsidP="009F4580">
      <w:pPr>
        <w:tabs>
          <w:tab w:val="clear" w:pos="907"/>
          <w:tab w:val="decimal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7EBB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C7EBB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E228B5">
        <w:rPr>
          <w:rFonts w:asciiTheme="majorBidi" w:hAnsiTheme="majorBidi" w:cstheme="majorBidi"/>
          <w:sz w:val="30"/>
          <w:szCs w:val="30"/>
          <w:cs/>
        </w:rPr>
        <w:br/>
      </w:r>
      <w:r w:rsidRPr="00BC7EBB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</w:t>
      </w:r>
      <w:r w:rsidR="009F4580">
        <w:rPr>
          <w:rFonts w:asciiTheme="majorBidi" w:hAnsiTheme="majorBidi" w:cstheme="majorBidi" w:hint="cs"/>
          <w:sz w:val="30"/>
          <w:szCs w:val="30"/>
          <w:cs/>
        </w:rPr>
        <w:t>และชำระเงินกู้ยืม</w:t>
      </w:r>
      <w:r w:rsidRPr="00BC7EBB">
        <w:rPr>
          <w:rFonts w:asciiTheme="majorBidi" w:hAnsiTheme="majorBidi" w:cstheme="majorBidi"/>
          <w:sz w:val="30"/>
          <w:szCs w:val="30"/>
          <w:cs/>
        </w:rPr>
        <w:t>ของ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1E821905" w14:textId="2F009E17" w:rsidR="00015C06" w:rsidRPr="004C18E3" w:rsidRDefault="0001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5BD9BCA" w14:textId="68C316CE" w:rsidR="00C66B1E" w:rsidRPr="0034609E" w:rsidRDefault="00C66B1E" w:rsidP="003A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089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6089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6089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="00A43C12">
        <w:rPr>
          <w:rFonts w:asciiTheme="majorBidi" w:hAnsiTheme="majorBidi" w:cstheme="majorBidi"/>
          <w:sz w:val="30"/>
          <w:szCs w:val="30"/>
        </w:rPr>
        <w:t xml:space="preserve"> </w:t>
      </w:r>
      <w:r w:rsidR="004B2649">
        <w:rPr>
          <w:rFonts w:asciiTheme="majorBidi" w:hAnsiTheme="majorBidi" w:cstheme="majorBidi"/>
          <w:sz w:val="30"/>
          <w:szCs w:val="30"/>
        </w:rPr>
        <w:br/>
      </w:r>
      <w:r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="003A602B"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</w:t>
      </w:r>
      <w:r w:rsidRPr="004B2649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0DAAA768" w14:textId="33570DA4" w:rsidR="009D68AB" w:rsidRPr="004C18E3" w:rsidRDefault="009D6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Style w:val="TableGrid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2"/>
        <w:gridCol w:w="990"/>
        <w:gridCol w:w="235"/>
        <w:gridCol w:w="1089"/>
        <w:gridCol w:w="235"/>
        <w:gridCol w:w="1075"/>
        <w:gridCol w:w="233"/>
        <w:gridCol w:w="989"/>
        <w:gridCol w:w="236"/>
        <w:gridCol w:w="1086"/>
      </w:tblGrid>
      <w:tr w:rsidR="0043672A" w:rsidRPr="00604B76" w14:paraId="722EC262" w14:textId="77777777" w:rsidTr="009D68AB">
        <w:trPr>
          <w:tblHeader/>
        </w:trPr>
        <w:tc>
          <w:tcPr>
            <w:tcW w:w="2962" w:type="dxa"/>
          </w:tcPr>
          <w:p w14:paraId="293DBAF1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8" w:type="dxa"/>
            <w:gridSpan w:val="9"/>
          </w:tcPr>
          <w:p w14:paraId="47C1D5AA" w14:textId="17CBD919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72A" w:rsidRPr="00604B76" w14:paraId="13F053D5" w14:textId="77777777" w:rsidTr="009D68AB">
        <w:trPr>
          <w:tblHeader/>
        </w:trPr>
        <w:tc>
          <w:tcPr>
            <w:tcW w:w="2962" w:type="dxa"/>
          </w:tcPr>
          <w:p w14:paraId="56CAA57B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3B5253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79D2108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43" w:type="dxa"/>
            <w:gridSpan w:val="7"/>
          </w:tcPr>
          <w:p w14:paraId="4AC57397" w14:textId="41526131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604B76" w14:paraId="40D733A7" w14:textId="77777777" w:rsidTr="00DE7427">
        <w:trPr>
          <w:tblHeader/>
        </w:trPr>
        <w:tc>
          <w:tcPr>
            <w:tcW w:w="2962" w:type="dxa"/>
          </w:tcPr>
          <w:p w14:paraId="10BEB23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7638E" w14:textId="697A5D9D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F8C84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09F21B" w14:textId="4FE0D65D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5" w:type="dxa"/>
          </w:tcPr>
          <w:p w14:paraId="2272CB01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" w:type="dxa"/>
          </w:tcPr>
          <w:p w14:paraId="50AB9E05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424349A7" w14:textId="4CC8DBF8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5" w:type="dxa"/>
          </w:tcPr>
          <w:p w14:paraId="4B1DB52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256E16BE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4293F59F" w14:textId="2320F3E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151B205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CB59BD3" w14:textId="5D7D7E48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27DA2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9E8BE3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604B76" w14:paraId="0ABB3CAE" w14:textId="77777777" w:rsidTr="009D68AB">
        <w:trPr>
          <w:tblHeader/>
        </w:trPr>
        <w:tc>
          <w:tcPr>
            <w:tcW w:w="2962" w:type="dxa"/>
          </w:tcPr>
          <w:p w14:paraId="699DD883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68" w:type="dxa"/>
            <w:gridSpan w:val="9"/>
          </w:tcPr>
          <w:p w14:paraId="2487D9CC" w14:textId="0BE85DFC" w:rsidR="0043672A" w:rsidRPr="0043672A" w:rsidRDefault="00114BED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43672A"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3672A" w:rsidRPr="00604B76" w14:paraId="31981957" w14:textId="77777777" w:rsidTr="00DE7427">
        <w:tc>
          <w:tcPr>
            <w:tcW w:w="2962" w:type="dxa"/>
          </w:tcPr>
          <w:p w14:paraId="4BEEBB80" w14:textId="6561EC52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2E35F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209C09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D29F6B9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6DEAE88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67E679C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5" w:type="dxa"/>
          </w:tcPr>
          <w:p w14:paraId="0FDA83C3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4D8021C7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479CC0CF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39DA628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31FC2805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604B76" w14:paraId="64ACE68C" w14:textId="77777777" w:rsidTr="00DE7427">
        <w:tc>
          <w:tcPr>
            <w:tcW w:w="2962" w:type="dxa"/>
          </w:tcPr>
          <w:p w14:paraId="480F760F" w14:textId="6ED7FA8B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1430FD49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5" w:type="dxa"/>
          </w:tcPr>
          <w:p w14:paraId="36719936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3F0F6F3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E2AF04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5" w:type="dxa"/>
          </w:tcPr>
          <w:p w14:paraId="605045A1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122A565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7D3EA0CA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6AB6223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57E0C330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743CF" w:rsidRPr="00604B76" w14:paraId="2A4E67F9" w14:textId="77777777" w:rsidTr="00DE7427">
        <w:tc>
          <w:tcPr>
            <w:tcW w:w="2962" w:type="dxa"/>
          </w:tcPr>
          <w:p w14:paraId="3310EA0F" w14:textId="7452B00B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AF017EB" w14:textId="2FA22183" w:rsidR="006743CF" w:rsidRPr="00207977" w:rsidRDefault="004162D7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246,807</w:t>
            </w:r>
          </w:p>
        </w:tc>
        <w:tc>
          <w:tcPr>
            <w:tcW w:w="235" w:type="dxa"/>
          </w:tcPr>
          <w:p w14:paraId="57D25D60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3C54FEE5" w14:textId="5CC9B40E" w:rsidR="006743CF" w:rsidRPr="00207977" w:rsidRDefault="004162D7" w:rsidP="006743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(246,807)</w:t>
            </w:r>
          </w:p>
        </w:tc>
        <w:tc>
          <w:tcPr>
            <w:tcW w:w="235" w:type="dxa"/>
          </w:tcPr>
          <w:p w14:paraId="23C37AEC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D4F8082" w14:textId="73D314E6" w:rsidR="006743CF" w:rsidRPr="003370F6" w:rsidRDefault="004162D7" w:rsidP="006743C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3" w:type="dxa"/>
          </w:tcPr>
          <w:p w14:paraId="454CDAF0" w14:textId="77777777" w:rsidR="006743CF" w:rsidRPr="003370F6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077F923" w14:textId="7A34E21B" w:rsidR="006743CF" w:rsidRPr="003370F6" w:rsidRDefault="004162D7" w:rsidP="006743C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9D864A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7357ECE" w14:textId="5890C182" w:rsidR="006743CF" w:rsidRPr="00C7336A" w:rsidRDefault="00BB78A5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162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246,807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6743CF" w:rsidRPr="00604B76" w14:paraId="4D6BCCC4" w14:textId="77777777" w:rsidTr="00DE7427">
        <w:tc>
          <w:tcPr>
            <w:tcW w:w="2962" w:type="dxa"/>
          </w:tcPr>
          <w:p w14:paraId="77702967" w14:textId="211568A3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24F13A3F" w14:textId="08EDAF6F" w:rsidR="006743CF" w:rsidRDefault="004162D7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63C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6,790</w:t>
            </w:r>
          </w:p>
        </w:tc>
        <w:tc>
          <w:tcPr>
            <w:tcW w:w="235" w:type="dxa"/>
          </w:tcPr>
          <w:p w14:paraId="55545708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1F9BA713" w14:textId="10D9CBFB" w:rsidR="006743CF" w:rsidRDefault="004162D7" w:rsidP="006743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</w:t>
            </w:r>
            <w:r w:rsidR="00C63C9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6,790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31653D39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3EA8BD3" w14:textId="03D5B8B0" w:rsidR="006743CF" w:rsidRDefault="004162D7" w:rsidP="006743C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802E882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29E8850" w14:textId="59D320C4" w:rsidR="006743CF" w:rsidRDefault="004162D7" w:rsidP="006743C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E02AAB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0D1D882" w14:textId="47C1191B" w:rsidR="006743CF" w:rsidRDefault="00BB78A5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162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C63C9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6,790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6743CF" w:rsidRPr="00604B76" w14:paraId="5BD2648A" w14:textId="77777777" w:rsidTr="00DE7427">
        <w:tc>
          <w:tcPr>
            <w:tcW w:w="2962" w:type="dxa"/>
          </w:tcPr>
          <w:p w14:paraId="3B9B575E" w14:textId="4D5BFE58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517374A8" w14:textId="195303D3" w:rsidR="006743CF" w:rsidRDefault="004162D7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C63C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1,467</w:t>
            </w:r>
          </w:p>
        </w:tc>
        <w:tc>
          <w:tcPr>
            <w:tcW w:w="235" w:type="dxa"/>
          </w:tcPr>
          <w:p w14:paraId="554F441F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5CF53319" w14:textId="2EB796CD" w:rsidR="006743CF" w:rsidRDefault="004162D7" w:rsidP="006743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</w:t>
            </w:r>
            <w:r w:rsidR="00C63C9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1,467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45B63E1E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B79DE49" w14:textId="391AF89A" w:rsidR="006743CF" w:rsidRDefault="004162D7" w:rsidP="006743C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0D518B1D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C527CEE" w14:textId="139CDBE4" w:rsidR="006743CF" w:rsidRDefault="004162D7" w:rsidP="006743C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8F5C13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3DCC25C9" w14:textId="1E67A6CD" w:rsidR="006743CF" w:rsidRDefault="00BB78A5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162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C63C9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1,467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3672A" w:rsidRPr="00604B76" w14:paraId="337DA792" w14:textId="77777777" w:rsidTr="00DE7427">
        <w:tc>
          <w:tcPr>
            <w:tcW w:w="2962" w:type="dxa"/>
          </w:tcPr>
          <w:p w14:paraId="1CF78BB5" w14:textId="23389693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5FB766D5" w14:textId="20752320" w:rsidR="0043672A" w:rsidRPr="00207977" w:rsidRDefault="004162D7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723,859</w:t>
            </w:r>
          </w:p>
        </w:tc>
        <w:tc>
          <w:tcPr>
            <w:tcW w:w="235" w:type="dxa"/>
          </w:tcPr>
          <w:p w14:paraId="19F0EF8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4B226C21" w14:textId="7B35E488" w:rsidR="0043672A" w:rsidRPr="00207977" w:rsidRDefault="008E38E5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(393,835)</w:t>
            </w:r>
          </w:p>
        </w:tc>
        <w:tc>
          <w:tcPr>
            <w:tcW w:w="235" w:type="dxa"/>
          </w:tcPr>
          <w:p w14:paraId="029B1684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2BB8858" w14:textId="278571A1" w:rsidR="0043672A" w:rsidRPr="00207977" w:rsidRDefault="008E38E5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(370,614)</w:t>
            </w:r>
          </w:p>
        </w:tc>
        <w:tc>
          <w:tcPr>
            <w:tcW w:w="233" w:type="dxa"/>
          </w:tcPr>
          <w:p w14:paraId="7C235B65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3761A83" w14:textId="6F7155C8" w:rsidR="0043672A" w:rsidRPr="00207977" w:rsidRDefault="008E38E5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(21,785)</w:t>
            </w:r>
          </w:p>
        </w:tc>
        <w:tc>
          <w:tcPr>
            <w:tcW w:w="236" w:type="dxa"/>
          </w:tcPr>
          <w:p w14:paraId="14E4184A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D849CBD" w14:textId="3C4A7586" w:rsidR="0043672A" w:rsidRPr="00207977" w:rsidRDefault="00BB78A5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E38E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786,234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3672A" w:rsidRPr="00604B76" w14:paraId="11FCD269" w14:textId="77777777" w:rsidTr="00DE7427">
        <w:tc>
          <w:tcPr>
            <w:tcW w:w="2962" w:type="dxa"/>
          </w:tcPr>
          <w:p w14:paraId="76926C9E" w14:textId="4CF5538D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26" w:name="_Hlk96693671"/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DEEC5" w14:textId="4989E28D" w:rsidR="0043672A" w:rsidRPr="00207977" w:rsidRDefault="004162D7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62,157</w:t>
            </w:r>
          </w:p>
        </w:tc>
        <w:tc>
          <w:tcPr>
            <w:tcW w:w="235" w:type="dxa"/>
          </w:tcPr>
          <w:p w14:paraId="309DE1B2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3E8333F" w14:textId="2913B9FB" w:rsidR="0043672A" w:rsidRPr="00207977" w:rsidRDefault="008E38E5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(11,134)</w:t>
            </w:r>
          </w:p>
        </w:tc>
        <w:tc>
          <w:tcPr>
            <w:tcW w:w="235" w:type="dxa"/>
          </w:tcPr>
          <w:p w14:paraId="6E02B999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99707E2" w14:textId="7C523E81" w:rsidR="0043672A" w:rsidRPr="00207977" w:rsidRDefault="004162D7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(51,517)</w:t>
            </w:r>
          </w:p>
        </w:tc>
        <w:tc>
          <w:tcPr>
            <w:tcW w:w="233" w:type="dxa"/>
          </w:tcPr>
          <w:p w14:paraId="40F7589B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C0EF837" w14:textId="026DA8AA" w:rsidR="0043672A" w:rsidRPr="00207977" w:rsidRDefault="004162D7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(1,079)</w:t>
            </w:r>
          </w:p>
        </w:tc>
        <w:tc>
          <w:tcPr>
            <w:tcW w:w="236" w:type="dxa"/>
          </w:tcPr>
          <w:p w14:paraId="155541E1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2CD1DCC" w14:textId="72FFF5F6" w:rsidR="0043672A" w:rsidRPr="00207977" w:rsidRDefault="00BB78A5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E38E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63,730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3672A" w:rsidRPr="00604B76" w14:paraId="73F17255" w14:textId="77777777" w:rsidTr="00DE7427">
        <w:tc>
          <w:tcPr>
            <w:tcW w:w="2962" w:type="dxa"/>
          </w:tcPr>
          <w:p w14:paraId="3F87C094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F3C8CD" w14:textId="23BE4ADB" w:rsidR="0043672A" w:rsidRPr="00207977" w:rsidRDefault="004162D7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1,171,080</w:t>
            </w:r>
          </w:p>
        </w:tc>
        <w:tc>
          <w:tcPr>
            <w:tcW w:w="235" w:type="dxa"/>
          </w:tcPr>
          <w:p w14:paraId="046B54EA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4A552D3" w14:textId="57A9F269" w:rsidR="0043672A" w:rsidRPr="00207977" w:rsidRDefault="008E38E5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(790,033)</w:t>
            </w:r>
          </w:p>
        </w:tc>
        <w:tc>
          <w:tcPr>
            <w:tcW w:w="235" w:type="dxa"/>
          </w:tcPr>
          <w:p w14:paraId="75673CDE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4971726" w14:textId="32C76A21" w:rsidR="0043672A" w:rsidRPr="00207977" w:rsidRDefault="008E38E5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14" w:right="-10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(422,131)</w:t>
            </w:r>
          </w:p>
        </w:tc>
        <w:tc>
          <w:tcPr>
            <w:tcW w:w="233" w:type="dxa"/>
          </w:tcPr>
          <w:p w14:paraId="035FC215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BA558BA" w14:textId="63658B35" w:rsidR="0043672A" w:rsidRPr="00207977" w:rsidRDefault="004162D7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E38E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22,864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61499AC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FC3C1DF" w14:textId="6DCA1CAE" w:rsidR="0043672A" w:rsidRPr="00207977" w:rsidRDefault="00BB78A5" w:rsidP="009D68A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E38E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1,235,028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</w:tr>
      <w:bookmarkEnd w:id="26"/>
      <w:tr w:rsidR="0043672A" w:rsidRPr="00604B76" w14:paraId="1681D439" w14:textId="77777777" w:rsidTr="00DE7427">
        <w:tc>
          <w:tcPr>
            <w:tcW w:w="2962" w:type="dxa"/>
          </w:tcPr>
          <w:p w14:paraId="2F738C64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DDB5FC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5" w:type="dxa"/>
          </w:tcPr>
          <w:p w14:paraId="1A9B86B3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B8B4822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</w:tcPr>
          <w:p w14:paraId="095B28A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9336284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6120C5EB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155A150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D1A44D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43CFD096" w14:textId="77777777" w:rsidR="0043672A" w:rsidRPr="00EA7304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C18E3" w:rsidRPr="00604B76" w14:paraId="5617B591" w14:textId="77777777" w:rsidTr="00DE7427">
        <w:tc>
          <w:tcPr>
            <w:tcW w:w="2962" w:type="dxa"/>
          </w:tcPr>
          <w:p w14:paraId="162E0433" w14:textId="77777777" w:rsidR="004C18E3" w:rsidRPr="0043672A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E63D67D" w14:textId="77777777" w:rsidR="004C18E3" w:rsidRPr="0043672A" w:rsidRDefault="004C18E3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72881EE" w14:textId="77777777" w:rsidR="004C18E3" w:rsidRPr="0043672A" w:rsidRDefault="004C18E3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80D5F80" w14:textId="77777777" w:rsidR="004C18E3" w:rsidRPr="00207977" w:rsidRDefault="004C18E3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4159BC0" w14:textId="77777777" w:rsidR="004C18E3" w:rsidRPr="00207977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C04DDF5" w14:textId="77777777" w:rsidR="004C18E3" w:rsidRPr="00207977" w:rsidRDefault="004C18E3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31C3C53D" w14:textId="77777777" w:rsidR="004C18E3" w:rsidRPr="00207977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E7288B5" w14:textId="77777777" w:rsidR="004C18E3" w:rsidRPr="00207977" w:rsidRDefault="004C18E3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F34F89" w14:textId="77777777" w:rsidR="004C18E3" w:rsidRPr="00207977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33F150E" w14:textId="77777777" w:rsidR="004C18E3" w:rsidRPr="00207977" w:rsidRDefault="004C18E3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604B76" w14:paraId="48965F19" w14:textId="77777777" w:rsidTr="00DE7427">
        <w:tc>
          <w:tcPr>
            <w:tcW w:w="2962" w:type="dxa"/>
          </w:tcPr>
          <w:p w14:paraId="2B20BB93" w14:textId="2B76A88B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</w:t>
            </w:r>
            <w:r w:rsidR="002E35F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21C8AE14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2ACAE72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5133569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0CF4E05A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94FA30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70C05FA1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F21978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BFE3FF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A9A9D6D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604B76" w14:paraId="69C1946E" w14:textId="77777777" w:rsidTr="00DE7427">
        <w:tc>
          <w:tcPr>
            <w:tcW w:w="2962" w:type="dxa"/>
          </w:tcPr>
          <w:p w14:paraId="0F9FCE7C" w14:textId="64F45B6A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33F81C82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65AD5938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0C11C81" w14:textId="6D4AB276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880AE3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38B470A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24147EBD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4EEB3B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A316B8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AAB53FC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35F3" w:rsidRPr="00604B76" w14:paraId="72ABDC24" w14:textId="77777777" w:rsidTr="00DE7427">
        <w:tc>
          <w:tcPr>
            <w:tcW w:w="2962" w:type="dxa"/>
          </w:tcPr>
          <w:p w14:paraId="29E24D9F" w14:textId="1FBA7102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9C892F8" w14:textId="36E3DA50" w:rsidR="002E35F3" w:rsidRPr="0043672A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261,425</w:t>
            </w:r>
          </w:p>
        </w:tc>
        <w:tc>
          <w:tcPr>
            <w:tcW w:w="235" w:type="dxa"/>
          </w:tcPr>
          <w:p w14:paraId="4EBB1580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A34AE6E" w14:textId="1719B6E4" w:rsidR="002E35F3" w:rsidRPr="0043672A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261,425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5214B77B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FCFDDE5" w14:textId="588A0F0B" w:rsidR="002E35F3" w:rsidRPr="0043672A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3" w:type="dxa"/>
          </w:tcPr>
          <w:p w14:paraId="1E62C456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E12CEC3" w14:textId="37E39781" w:rsidR="002E35F3" w:rsidRPr="0043672A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92FF88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C61E571" w14:textId="4A35B9F7" w:rsidR="002E35F3" w:rsidRPr="0043672A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261,425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604B76" w14:paraId="4A076744" w14:textId="77777777" w:rsidTr="00DE7427">
        <w:tc>
          <w:tcPr>
            <w:tcW w:w="2962" w:type="dxa"/>
          </w:tcPr>
          <w:p w14:paraId="21AE2D0A" w14:textId="1724731B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3202A1B0" w14:textId="56A08A6B" w:rsidR="002E35F3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30,240</w:t>
            </w:r>
          </w:p>
        </w:tc>
        <w:tc>
          <w:tcPr>
            <w:tcW w:w="235" w:type="dxa"/>
          </w:tcPr>
          <w:p w14:paraId="2A01BA99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F605B5F" w14:textId="404872F5" w:rsidR="002E35F3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30,240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4E9E128B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13A3FD5" w14:textId="5CB0AA16" w:rsidR="002E35F3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52AF7FFB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1CDA377" w14:textId="5FCB2788" w:rsidR="002E35F3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04D98F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A1B07D0" w14:textId="336D7709" w:rsidR="002E35F3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30,240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604B76" w14:paraId="510B938B" w14:textId="77777777" w:rsidTr="00DE7427">
        <w:tc>
          <w:tcPr>
            <w:tcW w:w="2962" w:type="dxa"/>
          </w:tcPr>
          <w:p w14:paraId="63415867" w14:textId="6C609DE2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5CE94D78" w14:textId="05EC5619" w:rsidR="002E35F3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97,532</w:t>
            </w:r>
          </w:p>
        </w:tc>
        <w:tc>
          <w:tcPr>
            <w:tcW w:w="235" w:type="dxa"/>
          </w:tcPr>
          <w:p w14:paraId="7D4DDD91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F39EFE0" w14:textId="2C5A5807" w:rsidR="002E35F3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97,532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5CB422F0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5AD44BB" w14:textId="2D080937" w:rsidR="002E35F3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633270DB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12060DF" w14:textId="11E6707A" w:rsidR="002E35F3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310048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5CE4CFFA" w14:textId="4D5AE222" w:rsidR="002E35F3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97,532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604B76" w14:paraId="3163EF1A" w14:textId="77777777" w:rsidTr="00DE7427">
        <w:tc>
          <w:tcPr>
            <w:tcW w:w="2962" w:type="dxa"/>
          </w:tcPr>
          <w:p w14:paraId="42682E68" w14:textId="77777777" w:rsidR="002E35F3" w:rsidRPr="0043672A" w:rsidRDefault="002E35F3" w:rsidP="002E35F3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08D1EDC" w14:textId="1052879A" w:rsidR="002E35F3" w:rsidRPr="0043672A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752,690</w:t>
            </w:r>
          </w:p>
        </w:tc>
        <w:tc>
          <w:tcPr>
            <w:tcW w:w="235" w:type="dxa"/>
          </w:tcPr>
          <w:p w14:paraId="50AF79A8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0B33E7C4" w14:textId="3F1D1F66" w:rsidR="002E35F3" w:rsidRPr="0043672A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388,669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62AD03BC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309A3489" w14:textId="4CE999C1" w:rsidR="002E35F3" w:rsidRPr="0043672A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386,122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49C75013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E57D0C0" w14:textId="2FA355AA" w:rsidR="002E35F3" w:rsidRPr="0043672A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54,607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9F04C84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2B413AE" w14:textId="0DABE26D" w:rsidR="002E35F3" w:rsidRPr="0043672A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829,398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604B76" w14:paraId="5731FC31" w14:textId="77777777" w:rsidTr="00DE7427">
        <w:tc>
          <w:tcPr>
            <w:tcW w:w="2962" w:type="dxa"/>
          </w:tcPr>
          <w:p w14:paraId="309117B0" w14:textId="0AE52F39" w:rsidR="002E35F3" w:rsidRPr="0043672A" w:rsidRDefault="002E35F3" w:rsidP="002E35F3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469719" w14:textId="030B49BA" w:rsidR="002E35F3" w:rsidRPr="0043672A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45,550</w:t>
            </w:r>
          </w:p>
        </w:tc>
        <w:tc>
          <w:tcPr>
            <w:tcW w:w="235" w:type="dxa"/>
          </w:tcPr>
          <w:p w14:paraId="341F83F5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8161ABB" w14:textId="2CF80633" w:rsidR="002E35F3" w:rsidRPr="0043672A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13,612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430C51C6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4AA9EA9A" w14:textId="618262C9" w:rsidR="002E35F3" w:rsidRPr="0043672A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34,232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7E09BB58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6651162" w14:textId="4B108B0F" w:rsidR="002E35F3" w:rsidRPr="0043672A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3,775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7E58C486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E784669" w14:textId="0850A749" w:rsidR="002E35F3" w:rsidRPr="0043672A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51,619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604B76" w14:paraId="3462FFB6" w14:textId="77777777" w:rsidTr="00DE7427">
        <w:tc>
          <w:tcPr>
            <w:tcW w:w="2962" w:type="dxa"/>
          </w:tcPr>
          <w:p w14:paraId="1F4AD56B" w14:textId="4E8E1E6F" w:rsidR="002E35F3" w:rsidRPr="0043672A" w:rsidRDefault="002E35F3" w:rsidP="002E35F3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DC52A5" w14:textId="1E26BA81" w:rsidR="002E35F3" w:rsidRPr="0043672A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1,187,437</w:t>
            </w:r>
          </w:p>
        </w:tc>
        <w:tc>
          <w:tcPr>
            <w:tcW w:w="235" w:type="dxa"/>
          </w:tcPr>
          <w:p w14:paraId="4D7E4355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4EA2E22" w14:textId="42FCB261" w:rsidR="002E35F3" w:rsidRPr="0043672A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791,478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058EEF7D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953F443" w14:textId="787B6179" w:rsidR="002E35F3" w:rsidRPr="0043672A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420,354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7AE57154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F39A8BD" w14:textId="2044182A" w:rsidR="002E35F3" w:rsidRPr="0043672A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58,382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720B32FF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2B066C2" w14:textId="48F19970" w:rsidR="002E35F3" w:rsidRPr="0043672A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1,270,214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54323A82" w14:textId="40C2FCE5" w:rsidR="0043672A" w:rsidRPr="00EF43A1" w:rsidRDefault="0043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highlight w:val="yellow"/>
        </w:rPr>
      </w:pPr>
    </w:p>
    <w:tbl>
      <w:tblPr>
        <w:tblStyle w:val="TableGrid"/>
        <w:tblW w:w="91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4"/>
        <w:gridCol w:w="990"/>
        <w:gridCol w:w="235"/>
        <w:gridCol w:w="1089"/>
        <w:gridCol w:w="235"/>
        <w:gridCol w:w="1069"/>
        <w:gridCol w:w="233"/>
        <w:gridCol w:w="989"/>
        <w:gridCol w:w="233"/>
        <w:gridCol w:w="1086"/>
      </w:tblGrid>
      <w:tr w:rsidR="0043672A" w:rsidRPr="0043672A" w14:paraId="151F414A" w14:textId="77777777" w:rsidTr="009B1ADB">
        <w:trPr>
          <w:tblHeader/>
        </w:trPr>
        <w:tc>
          <w:tcPr>
            <w:tcW w:w="2944" w:type="dxa"/>
          </w:tcPr>
          <w:p w14:paraId="418289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9" w:type="dxa"/>
            <w:gridSpan w:val="9"/>
          </w:tcPr>
          <w:p w14:paraId="47D6C3B8" w14:textId="24BC2329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672A" w:rsidRPr="0043672A" w14:paraId="32722EE7" w14:textId="77777777" w:rsidTr="009B1ADB">
        <w:trPr>
          <w:tblHeader/>
        </w:trPr>
        <w:tc>
          <w:tcPr>
            <w:tcW w:w="2944" w:type="dxa"/>
          </w:tcPr>
          <w:p w14:paraId="6B186662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CA7C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405D3F9B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34" w:type="dxa"/>
            <w:gridSpan w:val="7"/>
          </w:tcPr>
          <w:p w14:paraId="545DEDA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43672A" w14:paraId="5FD56F6C" w14:textId="77777777" w:rsidTr="009B1ADB">
        <w:trPr>
          <w:tblHeader/>
        </w:trPr>
        <w:tc>
          <w:tcPr>
            <w:tcW w:w="2944" w:type="dxa"/>
          </w:tcPr>
          <w:p w14:paraId="617E1F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EF59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D7086D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F27A1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5" w:type="dxa"/>
          </w:tcPr>
          <w:p w14:paraId="6141B75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" w:type="dxa"/>
          </w:tcPr>
          <w:p w14:paraId="3123644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35CB430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5" w:type="dxa"/>
          </w:tcPr>
          <w:p w14:paraId="51D621D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1EDD93A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3575E68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071A7F4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E906D6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25C2CAC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3CE95E5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43672A" w14:paraId="4E63DECB" w14:textId="77777777" w:rsidTr="009B1ADB">
        <w:trPr>
          <w:tblHeader/>
        </w:trPr>
        <w:tc>
          <w:tcPr>
            <w:tcW w:w="2944" w:type="dxa"/>
          </w:tcPr>
          <w:p w14:paraId="1A205C1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59" w:type="dxa"/>
            <w:gridSpan w:val="9"/>
          </w:tcPr>
          <w:p w14:paraId="66791692" w14:textId="33CE425C" w:rsidR="0043672A" w:rsidRPr="0043672A" w:rsidRDefault="00114BED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43672A"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3672A" w:rsidRPr="0043672A" w14:paraId="460B09D0" w14:textId="77777777" w:rsidTr="009B1ADB">
        <w:tc>
          <w:tcPr>
            <w:tcW w:w="2944" w:type="dxa"/>
          </w:tcPr>
          <w:p w14:paraId="6866DFF8" w14:textId="44E82EA1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2E35F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4DAB1F36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38D92698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7DAA761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0F8197F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79AFB45F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64A791F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0B9717C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3E781AD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20AA730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76F4DCEA" w14:textId="77777777" w:rsidTr="009B1ADB">
        <w:tc>
          <w:tcPr>
            <w:tcW w:w="2944" w:type="dxa"/>
          </w:tcPr>
          <w:p w14:paraId="308454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5FAE118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5" w:type="dxa"/>
          </w:tcPr>
          <w:p w14:paraId="33E243E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0A52C33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2416E7F9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1DCE05A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03BB115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3A93EE66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582D8BB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655719F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743CF" w:rsidRPr="0043672A" w14:paraId="64A2EEC3" w14:textId="77777777" w:rsidTr="009B1ADB">
        <w:tc>
          <w:tcPr>
            <w:tcW w:w="2944" w:type="dxa"/>
          </w:tcPr>
          <w:p w14:paraId="2ACBFC63" w14:textId="77777777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E9E33B6" w14:textId="134378DC" w:rsidR="006743CF" w:rsidRPr="006E3919" w:rsidRDefault="00CB4D48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85,185</w:t>
            </w:r>
          </w:p>
        </w:tc>
        <w:tc>
          <w:tcPr>
            <w:tcW w:w="235" w:type="dxa"/>
          </w:tcPr>
          <w:p w14:paraId="4632AD7A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2135EB94" w14:textId="63E474A8" w:rsidR="006743CF" w:rsidRPr="006E3919" w:rsidRDefault="00CB4D48" w:rsidP="006743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(85,185)</w:t>
            </w:r>
          </w:p>
        </w:tc>
        <w:tc>
          <w:tcPr>
            <w:tcW w:w="235" w:type="dxa"/>
          </w:tcPr>
          <w:p w14:paraId="2C9B4078" w14:textId="77777777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5B04FBCE" w14:textId="7D940D2D" w:rsidR="006743CF" w:rsidRPr="006E3919" w:rsidRDefault="00CB4D48" w:rsidP="006743C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693D0139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6464DD6B" w14:textId="75332561" w:rsidR="006743CF" w:rsidRPr="006E3919" w:rsidRDefault="00CB4D48" w:rsidP="006743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0C8F396D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D9ABF1F" w14:textId="351EE8FA" w:rsidR="006743CF" w:rsidRPr="006E3919" w:rsidRDefault="00CB4D48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(85,185)</w:t>
            </w:r>
          </w:p>
        </w:tc>
      </w:tr>
      <w:tr w:rsidR="006743CF" w:rsidRPr="0043672A" w14:paraId="1D5F6AE3" w14:textId="77777777" w:rsidTr="009B1ADB">
        <w:tc>
          <w:tcPr>
            <w:tcW w:w="2944" w:type="dxa"/>
          </w:tcPr>
          <w:p w14:paraId="048A867E" w14:textId="734338E8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51563191" w14:textId="743C0100" w:rsidR="006743CF" w:rsidRDefault="00CB4D48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1,905</w:t>
            </w:r>
          </w:p>
        </w:tc>
        <w:tc>
          <w:tcPr>
            <w:tcW w:w="235" w:type="dxa"/>
          </w:tcPr>
          <w:p w14:paraId="72B85E71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260BFBEE" w14:textId="57B986EA" w:rsidR="006743CF" w:rsidRDefault="00CB4D48" w:rsidP="006743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(1,905)</w:t>
            </w:r>
          </w:p>
        </w:tc>
        <w:tc>
          <w:tcPr>
            <w:tcW w:w="235" w:type="dxa"/>
          </w:tcPr>
          <w:p w14:paraId="34CC9C13" w14:textId="77777777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288C4ABD" w14:textId="33CA77DA" w:rsidR="006743CF" w:rsidRDefault="00CB4D48" w:rsidP="006743C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91BF33A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304EC53F" w14:textId="462DF08D" w:rsidR="006743CF" w:rsidRDefault="00CB4D48" w:rsidP="006743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58F1DF2C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520B7A4B" w14:textId="0650ADE9" w:rsidR="006743CF" w:rsidRDefault="00CB4D48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(1,905)</w:t>
            </w:r>
          </w:p>
        </w:tc>
      </w:tr>
      <w:tr w:rsidR="006743CF" w:rsidRPr="0043672A" w14:paraId="18D13A5D" w14:textId="77777777" w:rsidTr="009B1ADB">
        <w:tc>
          <w:tcPr>
            <w:tcW w:w="2944" w:type="dxa"/>
          </w:tcPr>
          <w:p w14:paraId="70943F8F" w14:textId="7E41AF12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2573A87" w14:textId="25B58EE0" w:rsidR="006743CF" w:rsidRDefault="00CB4D48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22,510</w:t>
            </w:r>
          </w:p>
        </w:tc>
        <w:tc>
          <w:tcPr>
            <w:tcW w:w="235" w:type="dxa"/>
          </w:tcPr>
          <w:p w14:paraId="676CFDF8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5B580463" w14:textId="6D687B30" w:rsidR="006743CF" w:rsidRDefault="00CB4D48" w:rsidP="006743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(22,510)</w:t>
            </w:r>
          </w:p>
        </w:tc>
        <w:tc>
          <w:tcPr>
            <w:tcW w:w="235" w:type="dxa"/>
          </w:tcPr>
          <w:p w14:paraId="5AAD2D05" w14:textId="77777777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40A4F79A" w14:textId="7964AD73" w:rsidR="006743CF" w:rsidRDefault="00CB4D48" w:rsidP="006743C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3BBA02C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1FFC6791" w14:textId="6B7223DE" w:rsidR="006743CF" w:rsidRDefault="00CB4D48" w:rsidP="006743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311DE644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3178835" w14:textId="15604234" w:rsidR="006743CF" w:rsidRDefault="00CB4D48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(22,510)</w:t>
            </w:r>
          </w:p>
        </w:tc>
      </w:tr>
      <w:tr w:rsidR="0043672A" w:rsidRPr="0043672A" w14:paraId="1C6B00A3" w14:textId="77777777" w:rsidTr="009B1ADB">
        <w:tc>
          <w:tcPr>
            <w:tcW w:w="2944" w:type="dxa"/>
          </w:tcPr>
          <w:p w14:paraId="59AE9B4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1A872CD0" w14:textId="17A00350" w:rsidR="0043672A" w:rsidRPr="006E3919" w:rsidRDefault="00CB4D48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217,472</w:t>
            </w:r>
          </w:p>
        </w:tc>
        <w:tc>
          <w:tcPr>
            <w:tcW w:w="235" w:type="dxa"/>
          </w:tcPr>
          <w:p w14:paraId="4ECEE86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72B58948" w14:textId="2FB914EF" w:rsidR="0043672A" w:rsidRPr="006E3919" w:rsidRDefault="00CB4D48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(112,917)</w:t>
            </w:r>
          </w:p>
        </w:tc>
        <w:tc>
          <w:tcPr>
            <w:tcW w:w="235" w:type="dxa"/>
          </w:tcPr>
          <w:p w14:paraId="39608A4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47A516F6" w14:textId="6E4A8C62" w:rsidR="0043672A" w:rsidRPr="006E3919" w:rsidRDefault="00CB4D48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(105,073)</w:t>
            </w:r>
          </w:p>
        </w:tc>
        <w:tc>
          <w:tcPr>
            <w:tcW w:w="233" w:type="dxa"/>
          </w:tcPr>
          <w:p w14:paraId="236EC76A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6BE5047F" w14:textId="1110AD5B" w:rsidR="0043672A" w:rsidRPr="006E3919" w:rsidRDefault="00CB4D48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(21,785)</w:t>
            </w:r>
          </w:p>
        </w:tc>
        <w:tc>
          <w:tcPr>
            <w:tcW w:w="233" w:type="dxa"/>
          </w:tcPr>
          <w:p w14:paraId="4BEA77E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7D074EE7" w14:textId="355AD5E4" w:rsidR="0043672A" w:rsidRPr="006E3919" w:rsidRDefault="00CB4D48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(239,775)</w:t>
            </w:r>
          </w:p>
        </w:tc>
      </w:tr>
      <w:tr w:rsidR="0043672A" w:rsidRPr="0043672A" w14:paraId="564AF6D4" w14:textId="77777777" w:rsidTr="009B1ADB">
        <w:tc>
          <w:tcPr>
            <w:tcW w:w="2944" w:type="dxa"/>
          </w:tcPr>
          <w:p w14:paraId="5004257C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1EEFB2" w14:textId="734104F0" w:rsidR="0043672A" w:rsidRPr="006E3919" w:rsidRDefault="00CB4D48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15,814</w:t>
            </w:r>
          </w:p>
        </w:tc>
        <w:tc>
          <w:tcPr>
            <w:tcW w:w="235" w:type="dxa"/>
          </w:tcPr>
          <w:p w14:paraId="1FDE5DD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0C33409" w14:textId="06509A7C" w:rsidR="0043672A" w:rsidRPr="006E3919" w:rsidRDefault="00CB4D48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(4,658)</w:t>
            </w:r>
          </w:p>
        </w:tc>
        <w:tc>
          <w:tcPr>
            <w:tcW w:w="235" w:type="dxa"/>
          </w:tcPr>
          <w:p w14:paraId="4BB00DD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C0EEEE1" w14:textId="628129D0" w:rsidR="0043672A" w:rsidRPr="006E3919" w:rsidRDefault="00CB4D48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(13,320)</w:t>
            </w:r>
          </w:p>
        </w:tc>
        <w:tc>
          <w:tcPr>
            <w:tcW w:w="233" w:type="dxa"/>
          </w:tcPr>
          <w:p w14:paraId="23EF136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5C8B602" w14:textId="47D74770" w:rsidR="0043672A" w:rsidRPr="006E3919" w:rsidRDefault="00CB4D48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FFB1ECE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FD98186" w14:textId="37E4B0B1" w:rsidR="0043672A" w:rsidRPr="006E3919" w:rsidRDefault="00CB4D48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(17,978)</w:t>
            </w:r>
          </w:p>
        </w:tc>
      </w:tr>
      <w:tr w:rsidR="006E3919" w:rsidRPr="0043672A" w14:paraId="74295706" w14:textId="77777777" w:rsidTr="009B1ADB">
        <w:tc>
          <w:tcPr>
            <w:tcW w:w="2944" w:type="dxa"/>
          </w:tcPr>
          <w:p w14:paraId="497AD719" w14:textId="77777777" w:rsidR="006E3919" w:rsidRPr="0043672A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9AB20D" w14:textId="02B1FCCD" w:rsidR="006E3919" w:rsidRPr="006E3919" w:rsidRDefault="00CB4D48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342,886</w:t>
            </w:r>
          </w:p>
        </w:tc>
        <w:tc>
          <w:tcPr>
            <w:tcW w:w="235" w:type="dxa"/>
          </w:tcPr>
          <w:p w14:paraId="31AD59A4" w14:textId="77777777" w:rsidR="006E3919" w:rsidRPr="006E3919" w:rsidRDefault="006E3919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254B5E7" w14:textId="5CB096BF" w:rsidR="006E3919" w:rsidRPr="006E3919" w:rsidRDefault="00CB4D48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(227,175)</w:t>
            </w:r>
          </w:p>
        </w:tc>
        <w:tc>
          <w:tcPr>
            <w:tcW w:w="235" w:type="dxa"/>
          </w:tcPr>
          <w:p w14:paraId="66D34A23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52D01E25" w14:textId="2343A58F" w:rsidR="006E3919" w:rsidRPr="006E3919" w:rsidRDefault="00CB4D48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(118,393)</w:t>
            </w:r>
          </w:p>
        </w:tc>
        <w:tc>
          <w:tcPr>
            <w:tcW w:w="233" w:type="dxa"/>
          </w:tcPr>
          <w:p w14:paraId="15214DD5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9B3966F" w14:textId="25DE9B18" w:rsidR="006E3919" w:rsidRPr="006E3919" w:rsidRDefault="00CB4D48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(21,785)</w:t>
            </w:r>
          </w:p>
        </w:tc>
        <w:tc>
          <w:tcPr>
            <w:tcW w:w="233" w:type="dxa"/>
          </w:tcPr>
          <w:p w14:paraId="399EE0B0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F1E9AE7" w14:textId="606F03A0" w:rsidR="006E3919" w:rsidRPr="006E3919" w:rsidRDefault="00CB4D48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(367,353)</w:t>
            </w:r>
          </w:p>
        </w:tc>
      </w:tr>
      <w:tr w:rsidR="0043672A" w:rsidRPr="0043672A" w14:paraId="2C9F1ED5" w14:textId="77777777" w:rsidTr="009B1ADB">
        <w:tc>
          <w:tcPr>
            <w:tcW w:w="2944" w:type="dxa"/>
          </w:tcPr>
          <w:p w14:paraId="14EBF45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087D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FD59C4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0D98CC3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4F9F26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43D6146B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06DA180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7D87F22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47923D3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5042C57D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495B2334" w14:textId="77777777" w:rsidTr="009B1ADB">
        <w:tc>
          <w:tcPr>
            <w:tcW w:w="2944" w:type="dxa"/>
          </w:tcPr>
          <w:p w14:paraId="6F6EA3B9" w14:textId="48C430C2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2E35F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028BE1F4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B67F6E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E78BF2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294A69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6B68DE9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446EDC7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0BA8C0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1655B57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11EE599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43672A" w14:paraId="781E408C" w14:textId="77777777" w:rsidTr="009B1ADB">
        <w:tc>
          <w:tcPr>
            <w:tcW w:w="2944" w:type="dxa"/>
          </w:tcPr>
          <w:p w14:paraId="48626F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035144FC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FD02D45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06592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63C442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7B30A11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13A1121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5403701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2B8AE6C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AC30EDF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35F3" w:rsidRPr="0043672A" w14:paraId="520F1408" w14:textId="77777777" w:rsidTr="009B1ADB">
        <w:tc>
          <w:tcPr>
            <w:tcW w:w="2944" w:type="dxa"/>
          </w:tcPr>
          <w:p w14:paraId="3B9F3C43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6D7A47D" w14:textId="2CBDBAF1" w:rsidR="002E35F3" w:rsidRPr="0043672A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82,600</w:t>
            </w:r>
          </w:p>
        </w:tc>
        <w:tc>
          <w:tcPr>
            <w:tcW w:w="235" w:type="dxa"/>
          </w:tcPr>
          <w:p w14:paraId="79CE3A8E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7A9500B" w14:textId="36045F1A" w:rsidR="002E35F3" w:rsidRPr="0043672A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82,600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3570BCF1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10D48A3" w14:textId="6EE83568" w:rsidR="002E35F3" w:rsidRPr="0043672A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35A85BF3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6DC3EBD" w14:textId="40C677A3" w:rsidR="002E35F3" w:rsidRPr="0043672A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A5F9AC0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0C0732B" w14:textId="2A39CB9D" w:rsidR="002E35F3" w:rsidRPr="0043672A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82,600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43672A" w14:paraId="23DC8650" w14:textId="77777777" w:rsidTr="009B1ADB">
        <w:tc>
          <w:tcPr>
            <w:tcW w:w="2944" w:type="dxa"/>
          </w:tcPr>
          <w:p w14:paraId="0AB5C6DA" w14:textId="087C5D39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7A9A5F8D" w14:textId="23101B21" w:rsidR="002E35F3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235" w:type="dxa"/>
          </w:tcPr>
          <w:p w14:paraId="0F509392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139F885" w14:textId="2276C9ED" w:rsidR="002E35F3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47FFCDCC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B86EFE3" w14:textId="5FE65DA1" w:rsidR="002E35F3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42ADBD11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E3B1AB5" w14:textId="3776D051" w:rsidR="002E35F3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5C7C49F3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72DD1F6" w14:textId="1A78B390" w:rsidR="002E35F3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43672A" w14:paraId="3B479EEE" w14:textId="77777777" w:rsidTr="009B1ADB">
        <w:tc>
          <w:tcPr>
            <w:tcW w:w="2944" w:type="dxa"/>
          </w:tcPr>
          <w:p w14:paraId="3E6530A2" w14:textId="2610FE6B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4B077950" w14:textId="7F848802" w:rsidR="002E35F3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21,492</w:t>
            </w:r>
          </w:p>
        </w:tc>
        <w:tc>
          <w:tcPr>
            <w:tcW w:w="235" w:type="dxa"/>
          </w:tcPr>
          <w:p w14:paraId="78C5D052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7D5C6F5" w14:textId="569BCD74" w:rsidR="002E35F3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21,492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3F3E97DF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5F550AF2" w14:textId="6BEA6F5C" w:rsidR="002E35F3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5C91C3F3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F17198B" w14:textId="0E3B51FB" w:rsidR="002E35F3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43BC24A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53994DB9" w14:textId="5B8FE3D9" w:rsidR="002E35F3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21,492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43672A" w14:paraId="011BABF1" w14:textId="77777777" w:rsidTr="009B1ADB">
        <w:tc>
          <w:tcPr>
            <w:tcW w:w="2944" w:type="dxa"/>
          </w:tcPr>
          <w:p w14:paraId="278067D3" w14:textId="77777777" w:rsidR="002E35F3" w:rsidRPr="0043672A" w:rsidRDefault="002E35F3" w:rsidP="002E35F3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41BD93B" w14:textId="3508B7EC" w:rsidR="002E35F3" w:rsidRPr="0043672A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82,577</w:t>
            </w:r>
          </w:p>
        </w:tc>
        <w:tc>
          <w:tcPr>
            <w:tcW w:w="235" w:type="dxa"/>
          </w:tcPr>
          <w:p w14:paraId="3B695C2A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540185C8" w14:textId="3C344C12" w:rsidR="002E35F3" w:rsidRPr="0043672A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59,355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59763148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64D7904" w14:textId="53F14032" w:rsidR="002E35F3" w:rsidRPr="0043672A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26,942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05284A79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BDCA63" w14:textId="39A261C1" w:rsidR="002E35F3" w:rsidRPr="0043672A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0D0A2E48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5A9E2C70" w14:textId="2C050FD8" w:rsidR="002E35F3" w:rsidRPr="0043672A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86,297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43672A" w14:paraId="56357F1D" w14:textId="77777777" w:rsidTr="009B1ADB">
        <w:tc>
          <w:tcPr>
            <w:tcW w:w="2944" w:type="dxa"/>
          </w:tcPr>
          <w:p w14:paraId="1D9FFB91" w14:textId="77777777" w:rsidR="002E35F3" w:rsidRPr="0043672A" w:rsidRDefault="002E35F3" w:rsidP="002E35F3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2BA4D" w14:textId="29559BC0" w:rsidR="002E35F3" w:rsidRPr="0043672A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19,719</w:t>
            </w:r>
          </w:p>
        </w:tc>
        <w:tc>
          <w:tcPr>
            <w:tcW w:w="235" w:type="dxa"/>
          </w:tcPr>
          <w:p w14:paraId="3B31EC09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538DF1E" w14:textId="70996A05" w:rsidR="002E35F3" w:rsidRPr="0043672A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5,455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71D4226A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2393643" w14:textId="3A2BB82F" w:rsidR="002E35F3" w:rsidRPr="0043672A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17,416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17E3AEFD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4BCE320" w14:textId="1F1CDDD0" w:rsidR="002E35F3" w:rsidRPr="0043672A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D61F37B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1C679A5" w14:textId="201E1473" w:rsidR="002E35F3" w:rsidRPr="0043672A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22,871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35F3" w:rsidRPr="0043672A" w14:paraId="77B08978" w14:textId="77777777" w:rsidTr="009B1ADB">
        <w:tc>
          <w:tcPr>
            <w:tcW w:w="2944" w:type="dxa"/>
          </w:tcPr>
          <w:p w14:paraId="5D5A6302" w14:textId="77777777" w:rsidR="002E35F3" w:rsidRPr="0043672A" w:rsidRDefault="002E35F3" w:rsidP="002E35F3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53E02" w14:textId="40F71D96" w:rsidR="002E35F3" w:rsidRPr="0043672A" w:rsidRDefault="002E35F3" w:rsidP="002E35F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206,995</w:t>
            </w:r>
          </w:p>
        </w:tc>
        <w:tc>
          <w:tcPr>
            <w:tcW w:w="235" w:type="dxa"/>
          </w:tcPr>
          <w:p w14:paraId="4B78BD59" w14:textId="77777777" w:rsidR="002E35F3" w:rsidRPr="0043672A" w:rsidRDefault="002E35F3" w:rsidP="002E35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204EB73" w14:textId="47CADA99" w:rsidR="002E35F3" w:rsidRPr="0043672A" w:rsidRDefault="002E35F3" w:rsidP="002E35F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169,509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41C99F1A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6EE979E4" w14:textId="0E700F50" w:rsidR="002E35F3" w:rsidRPr="0043672A" w:rsidRDefault="002E35F3" w:rsidP="002E35F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44,358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0DF60AAE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3046996" w14:textId="6236750D" w:rsidR="002E35F3" w:rsidRPr="0043672A" w:rsidRDefault="002E35F3" w:rsidP="002E35F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4B53780F" w14:textId="77777777" w:rsidR="002E35F3" w:rsidRPr="0043672A" w:rsidRDefault="002E35F3" w:rsidP="002E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C31A5BF" w14:textId="3DA86217" w:rsidR="002E35F3" w:rsidRPr="0043672A" w:rsidRDefault="002E35F3" w:rsidP="002E35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213,867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719CCB1A" w14:textId="5DC057CF" w:rsidR="005C71AC" w:rsidRDefault="005C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6F57997" w14:textId="02466416" w:rsidR="0093786D" w:rsidRDefault="0093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7A4561" w14:textId="77777777" w:rsidR="0093786D" w:rsidRPr="000D5F87" w:rsidRDefault="0093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9FF4A8" w14:textId="6707D9F0" w:rsidR="005245B5" w:rsidRPr="005F225C" w:rsidRDefault="00114BED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5245B5"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>ข.</w:t>
      </w:r>
      <w:r w:rsidR="005245B5" w:rsidRPr="005F225C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5245B5"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ความเสี่ยงด้านตลาด</w:t>
      </w:r>
    </w:p>
    <w:p w14:paraId="1EA4D9B1" w14:textId="35402914" w:rsidR="005245B5" w:rsidRPr="000D5F87" w:rsidRDefault="005245B5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8F12E7" w14:textId="08846B9E" w:rsidR="005245B5" w:rsidRPr="0034609E" w:rsidRDefault="005245B5" w:rsidP="000926C5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FC7808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="00FC7808" w:rsidRPr="00FC7808">
        <w:rPr>
          <w:rFonts w:asciiTheme="majorBidi" w:hAnsiTheme="majorBidi"/>
          <w:spacing w:val="-2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FC7808" w:rsidRPr="00FC7808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F076E1B" w14:textId="77C75AA4" w:rsidR="00C7336A" w:rsidRDefault="00C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96F5BE4" w14:textId="556FC6B6" w:rsidR="009A5044" w:rsidRDefault="00114BED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(</w:t>
      </w:r>
      <w:r w:rsidR="009A5044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9A5044">
        <w:rPr>
          <w:rFonts w:asciiTheme="majorBidi" w:hAnsiTheme="majorBidi" w:cstheme="majorBidi"/>
          <w:sz w:val="30"/>
          <w:szCs w:val="30"/>
        </w:rPr>
        <w:t>3.1</w:t>
      </w:r>
      <w:r>
        <w:rPr>
          <w:rFonts w:asciiTheme="majorBidi" w:hAnsiTheme="majorBidi" w:cstheme="majorBidi" w:hint="cs"/>
          <w:sz w:val="30"/>
          <w:szCs w:val="30"/>
        </w:rPr>
        <w:t>)</w:t>
      </w:r>
      <w:r w:rsidR="009A5044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504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01964BBC" w14:textId="7DE41807" w:rsidR="009A5044" w:rsidRPr="00520BCA" w:rsidRDefault="009A5044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74B4C7" w14:textId="405DCC8A" w:rsidR="00B43662" w:rsidRDefault="009A5044" w:rsidP="00EA7304">
      <w:pPr>
        <w:tabs>
          <w:tab w:val="clear" w:pos="454"/>
          <w:tab w:val="clear" w:pos="907"/>
          <w:tab w:val="clear" w:pos="1644"/>
          <w:tab w:val="left" w:pos="720"/>
          <w:tab w:val="left" w:pos="1620"/>
        </w:tabs>
        <w:spacing w:line="240" w:lineRule="auto"/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6064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โดยเฉพาะเงินเหรียญสหรัฐอเมริกา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 xml:space="preserve">มีนโยบายบริหารจัดการความเสี่ยงจากความผันผวนของอัตราแลกเปลี่ยนด้วยการทำ </w:t>
      </w:r>
      <w:r w:rsidR="000827B3">
        <w:rPr>
          <w:rFonts w:asciiTheme="majorBidi" w:hAnsiTheme="majorBidi" w:cstheme="majorBidi"/>
          <w:sz w:val="30"/>
          <w:szCs w:val="30"/>
        </w:rPr>
        <w:t>n</w:t>
      </w:r>
      <w:r w:rsidR="00A1590F">
        <w:rPr>
          <w:rFonts w:asciiTheme="majorBidi" w:hAnsiTheme="majorBidi" w:cstheme="majorBidi"/>
          <w:sz w:val="30"/>
          <w:szCs w:val="30"/>
        </w:rPr>
        <w:t xml:space="preserve">atural </w:t>
      </w:r>
      <w:r w:rsidR="0061228D">
        <w:rPr>
          <w:rFonts w:asciiTheme="majorBidi" w:hAnsiTheme="majorBidi" w:cstheme="majorBidi"/>
          <w:sz w:val="30"/>
          <w:szCs w:val="30"/>
        </w:rPr>
        <w:t>h</w:t>
      </w:r>
      <w:r w:rsidR="00A1590F">
        <w:rPr>
          <w:rFonts w:asciiTheme="majorBidi" w:hAnsiTheme="majorBidi" w:cstheme="majorBidi"/>
          <w:sz w:val="30"/>
          <w:szCs w:val="30"/>
        </w:rPr>
        <w:t xml:space="preserve">edge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 xml:space="preserve">โดยนำรายได้จากสกุลเงินตราต่างประเทศไปใช้กับการชำระเงินในสกุลเงินเดียวกัน และการทำสัญญาซื้อขายเงินตราต่างประเทศล่วงหน้า </w:t>
      </w:r>
      <w:r w:rsidR="00114BED">
        <w:rPr>
          <w:rFonts w:asciiTheme="majorBidi" w:hAnsiTheme="majorBidi" w:cstheme="majorBidi" w:hint="cs"/>
          <w:sz w:val="30"/>
          <w:szCs w:val="30"/>
        </w:rPr>
        <w:t>(</w:t>
      </w:r>
      <w:r w:rsidR="00A1590F">
        <w:rPr>
          <w:rFonts w:asciiTheme="majorBidi" w:hAnsiTheme="majorBidi" w:cstheme="majorBidi"/>
          <w:sz w:val="30"/>
          <w:szCs w:val="30"/>
        </w:rPr>
        <w:t>Forward Contract</w:t>
      </w:r>
      <w:r w:rsidR="00114BED">
        <w:rPr>
          <w:rFonts w:asciiTheme="majorBidi" w:hAnsiTheme="majorBidi" w:cstheme="majorBidi" w:hint="cs"/>
          <w:sz w:val="30"/>
          <w:szCs w:val="30"/>
        </w:rPr>
        <w:t>)</w:t>
      </w:r>
      <w:r w:rsidR="00A1590F">
        <w:rPr>
          <w:rFonts w:asciiTheme="majorBidi" w:hAnsiTheme="majorBidi" w:cstheme="majorBidi"/>
          <w:sz w:val="30"/>
          <w:szCs w:val="30"/>
        </w:rPr>
        <w:t xml:space="preserve">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กับสถาบันการเงินแต่ไม่ได้ป้องกันความเสี่ยงจากอัตราแลกเปลี่ยนทั้งจำนวนและทุกสกุลเงิน อีกทั้ง</w:t>
      </w:r>
      <w:r w:rsidR="007C3B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บริษัทยังได้กำหนดนโยบาย</w:t>
      </w:r>
      <w:r w:rsidR="001A7473">
        <w:rPr>
          <w:rFonts w:asciiTheme="majorBidi" w:hAnsiTheme="majorBidi" w:cstheme="majorBidi" w:hint="cs"/>
          <w:sz w:val="30"/>
          <w:szCs w:val="30"/>
          <w:cs/>
        </w:rPr>
        <w:t>สำหรับธุรกรรมการป้องกันความเสี่ยง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ในระดับที่เหมาะสม</w:t>
      </w:r>
    </w:p>
    <w:p w14:paraId="77127593" w14:textId="669D62B3" w:rsidR="000D5F87" w:rsidRDefault="000D5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58"/>
        <w:gridCol w:w="899"/>
        <w:gridCol w:w="251"/>
        <w:gridCol w:w="828"/>
        <w:gridCol w:w="266"/>
        <w:gridCol w:w="814"/>
        <w:gridCol w:w="270"/>
        <w:gridCol w:w="844"/>
        <w:gridCol w:w="238"/>
        <w:gridCol w:w="932"/>
        <w:gridCol w:w="236"/>
        <w:gridCol w:w="934"/>
        <w:gridCol w:w="270"/>
        <w:gridCol w:w="870"/>
      </w:tblGrid>
      <w:tr w:rsidR="0013008E" w:rsidRPr="00F647CE" w14:paraId="3A6D815E" w14:textId="7E7153DD" w:rsidTr="003F67A8">
        <w:trPr>
          <w:tblHeader/>
        </w:trPr>
        <w:tc>
          <w:tcPr>
            <w:tcW w:w="2158" w:type="dxa"/>
            <w:vAlign w:val="bottom"/>
          </w:tcPr>
          <w:p w14:paraId="78FA4C5E" w14:textId="0C87DF5D" w:rsidR="0013008E" w:rsidRPr="004D4B67" w:rsidRDefault="00E11EDD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</w:p>
        </w:tc>
        <w:tc>
          <w:tcPr>
            <w:tcW w:w="7652" w:type="dxa"/>
            <w:gridSpan w:val="13"/>
          </w:tcPr>
          <w:p w14:paraId="5CAB4736" w14:textId="2CC95146" w:rsidR="0013008E" w:rsidRPr="006C6F00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6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008E" w:rsidRPr="00F647CE" w14:paraId="692DE112" w14:textId="31D7D230" w:rsidTr="003F67A8">
        <w:trPr>
          <w:tblHeader/>
        </w:trPr>
        <w:tc>
          <w:tcPr>
            <w:tcW w:w="2158" w:type="dxa"/>
            <w:vAlign w:val="bottom"/>
          </w:tcPr>
          <w:p w14:paraId="04EE117A" w14:textId="08EDBFE1" w:rsidR="0013008E" w:rsidRPr="00E11EDD" w:rsidRDefault="00E11EDD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058" w:type="dxa"/>
            <w:gridSpan w:val="5"/>
          </w:tcPr>
          <w:p w14:paraId="32E184A0" w14:textId="19260ED3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 w:rsidR="00DE7427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2E35F3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</w:tcPr>
          <w:p w14:paraId="10A9C3FF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4324" w:type="dxa"/>
            <w:gridSpan w:val="7"/>
          </w:tcPr>
          <w:p w14:paraId="3FA740AC" w14:textId="584F22FE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2E35F3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</w:tr>
      <w:tr w:rsidR="005D37BA" w:rsidRPr="00F647CE" w14:paraId="14EEDF88" w14:textId="0E68DA08" w:rsidTr="003F67A8">
        <w:trPr>
          <w:tblHeader/>
        </w:trPr>
        <w:tc>
          <w:tcPr>
            <w:tcW w:w="2158" w:type="dxa"/>
            <w:vAlign w:val="bottom"/>
            <w:hideMark/>
          </w:tcPr>
          <w:p w14:paraId="4E1A0626" w14:textId="23DBE396" w:rsidR="005D37BA" w:rsidRPr="004D4B67" w:rsidRDefault="005D37BA" w:rsidP="00E11EDD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899" w:type="dxa"/>
            <w:hideMark/>
          </w:tcPr>
          <w:p w14:paraId="576AB9CB" w14:textId="77777777" w:rsidR="005D37BA" w:rsidRPr="004D4B67" w:rsidRDefault="005D37BA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3466805B" w14:textId="773FD009" w:rsidR="005D37BA" w:rsidRPr="004D4B67" w:rsidRDefault="005D37BA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</w:tcPr>
          <w:p w14:paraId="5B56F434" w14:textId="77777777" w:rsidR="005D37BA" w:rsidRPr="004D4B67" w:rsidRDefault="005D37BA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E3643B" w14:textId="3BBD7FDD" w:rsidR="005D37BA" w:rsidRPr="004D4B67" w:rsidRDefault="005D37BA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7B88F024" w14:textId="77777777" w:rsidR="005D37BA" w:rsidRPr="004D4B67" w:rsidRDefault="005D37BA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4F718492" w14:textId="77777777" w:rsidR="005D37BA" w:rsidRPr="004D4B67" w:rsidRDefault="005D37BA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F7B9AB" w14:textId="77777777" w:rsidR="005D37BA" w:rsidRPr="004D4B67" w:rsidRDefault="005D37BA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4A9AACC9" w14:textId="77777777" w:rsidR="005D37BA" w:rsidRPr="004D4B67" w:rsidRDefault="005D37BA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hideMark/>
          </w:tcPr>
          <w:p w14:paraId="2AE388CB" w14:textId="77777777" w:rsidR="005D37BA" w:rsidRPr="004D4B67" w:rsidRDefault="005D37BA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76038B31" w14:textId="77777777" w:rsidR="005D37BA" w:rsidRPr="004D4B67" w:rsidRDefault="005D37BA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6E89B9E8" w14:textId="7BC844A2" w:rsidR="005D37BA" w:rsidRPr="004D4B67" w:rsidRDefault="005D37BA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เงินปอนด์อังกฤษ</w:t>
            </w:r>
          </w:p>
        </w:tc>
        <w:tc>
          <w:tcPr>
            <w:tcW w:w="236" w:type="dxa"/>
          </w:tcPr>
          <w:p w14:paraId="34ADE255" w14:textId="77777777" w:rsidR="005D37BA" w:rsidRPr="004D4B67" w:rsidRDefault="005D37BA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DD0AF39" w14:textId="77777777" w:rsidR="005D37BA" w:rsidRPr="004D4B67" w:rsidRDefault="005D37BA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DED71B" w14:textId="655620C8" w:rsidR="005D37BA" w:rsidRPr="004D4B67" w:rsidRDefault="005D37BA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70" w:type="dxa"/>
          </w:tcPr>
          <w:p w14:paraId="2A01B140" w14:textId="77777777" w:rsidR="005D37BA" w:rsidRPr="004D4B67" w:rsidRDefault="005D37BA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C1FCAAE" w14:textId="77777777" w:rsidR="005D37BA" w:rsidRDefault="005D37BA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7812CAF" w14:textId="2E361712" w:rsidR="005D37BA" w:rsidRPr="004D4B67" w:rsidRDefault="005D37BA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91EC4" w:rsidRPr="001F61F5" w14:paraId="3ECAE537" w14:textId="654E2C76" w:rsidTr="00950224">
        <w:tc>
          <w:tcPr>
            <w:tcW w:w="2158" w:type="dxa"/>
          </w:tcPr>
          <w:p w14:paraId="66C2C720" w14:textId="32E5F026" w:rsidR="00C91EC4" w:rsidRPr="004D4B67" w:rsidRDefault="00C91EC4" w:rsidP="002E35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2" w:type="dxa"/>
            <w:gridSpan w:val="13"/>
            <w:vAlign w:val="bottom"/>
          </w:tcPr>
          <w:p w14:paraId="030CA1B5" w14:textId="6ACD0CBC" w:rsidR="00C91EC4" w:rsidRPr="00C91EC4" w:rsidRDefault="00C91EC4" w:rsidP="00C9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</w:pPr>
            <w:r w:rsidRPr="00C91EC4">
              <w:rPr>
                <w:rFonts w:ascii="Angsana New" w:hAnsi="Angsana New" w:hint="cs"/>
                <w:i/>
                <w:iCs/>
                <w:sz w:val="22"/>
                <w:szCs w:val="22"/>
                <w:cs/>
                <w:lang w:val="en-US"/>
              </w:rPr>
              <w:t>(พันบาท)</w:t>
            </w:r>
          </w:p>
        </w:tc>
      </w:tr>
      <w:tr w:rsidR="005D37BA" w:rsidRPr="005D37BA" w14:paraId="279C4562" w14:textId="77777777" w:rsidTr="003F67A8">
        <w:tc>
          <w:tcPr>
            <w:tcW w:w="2158" w:type="dxa"/>
          </w:tcPr>
          <w:p w14:paraId="1A45D60B" w14:textId="04CA1704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vAlign w:val="bottom"/>
          </w:tcPr>
          <w:p w14:paraId="04312616" w14:textId="06C1E022" w:rsidR="005D37BA" w:rsidRDefault="00AD6D5E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22,98</w:t>
            </w:r>
            <w:r w:rsidR="007A0B36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251" w:type="dxa"/>
          </w:tcPr>
          <w:p w14:paraId="6C8ED568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3E9DF88F" w14:textId="06AF2A3E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187</w:t>
            </w:r>
          </w:p>
        </w:tc>
        <w:tc>
          <w:tcPr>
            <w:tcW w:w="266" w:type="dxa"/>
          </w:tcPr>
          <w:p w14:paraId="4D555081" w14:textId="77777777" w:rsidR="005D37BA" w:rsidRPr="005D37BA" w:rsidRDefault="005D37BA" w:rsidP="005D37BA">
            <w:pPr>
              <w:pStyle w:val="BodyText"/>
              <w:tabs>
                <w:tab w:val="clear" w:pos="680"/>
                <w:tab w:val="decimal" w:pos="518"/>
              </w:tabs>
              <w:spacing w:after="0"/>
              <w:ind w:left="-99" w:right="-103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CFE3470" w14:textId="5C529FEC" w:rsidR="005D37BA" w:rsidRDefault="00C91EC4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23,169</w:t>
            </w:r>
          </w:p>
        </w:tc>
        <w:tc>
          <w:tcPr>
            <w:tcW w:w="270" w:type="dxa"/>
          </w:tcPr>
          <w:p w14:paraId="1F2E82C8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65C012E" w14:textId="1AC9EE63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24,904</w:t>
            </w:r>
          </w:p>
        </w:tc>
        <w:tc>
          <w:tcPr>
            <w:tcW w:w="238" w:type="dxa"/>
          </w:tcPr>
          <w:p w14:paraId="22A62957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5B8CAA19" w14:textId="4FCAF925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E666377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90292A9" w14:textId="38C4EE96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193</w:t>
            </w:r>
          </w:p>
        </w:tc>
        <w:tc>
          <w:tcPr>
            <w:tcW w:w="270" w:type="dxa"/>
          </w:tcPr>
          <w:p w14:paraId="72C153B4" w14:textId="77777777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6" w:right="-14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DB51965" w14:textId="7601CAC7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25,097</w:t>
            </w:r>
          </w:p>
        </w:tc>
      </w:tr>
      <w:tr w:rsidR="005D37BA" w:rsidRPr="005D37BA" w14:paraId="6C0A9F56" w14:textId="16A45361" w:rsidTr="003F67A8">
        <w:tc>
          <w:tcPr>
            <w:tcW w:w="2158" w:type="dxa"/>
          </w:tcPr>
          <w:p w14:paraId="6ADFE12A" w14:textId="7D40DC74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99" w:type="dxa"/>
            <w:vAlign w:val="bottom"/>
          </w:tcPr>
          <w:p w14:paraId="29CE0A56" w14:textId="2A47C4E4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87,326</w:t>
            </w:r>
          </w:p>
        </w:tc>
        <w:tc>
          <w:tcPr>
            <w:tcW w:w="251" w:type="dxa"/>
          </w:tcPr>
          <w:p w14:paraId="606F454E" w14:textId="6DF81840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27C2A6CA" w14:textId="5F649FD4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7,430</w:t>
            </w:r>
          </w:p>
        </w:tc>
        <w:tc>
          <w:tcPr>
            <w:tcW w:w="266" w:type="dxa"/>
          </w:tcPr>
          <w:p w14:paraId="71856AF9" w14:textId="77777777" w:rsidR="005D37BA" w:rsidRPr="005D37BA" w:rsidRDefault="005D37BA" w:rsidP="005D37BA">
            <w:pPr>
              <w:pStyle w:val="BodyText"/>
              <w:tabs>
                <w:tab w:val="clear" w:pos="680"/>
                <w:tab w:val="decimal" w:pos="518"/>
              </w:tabs>
              <w:spacing w:after="0"/>
              <w:ind w:left="-99" w:right="-103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665B943" w14:textId="1FF55716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94,756</w:t>
            </w:r>
          </w:p>
        </w:tc>
        <w:tc>
          <w:tcPr>
            <w:tcW w:w="270" w:type="dxa"/>
          </w:tcPr>
          <w:p w14:paraId="2780FAE9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A267FA2" w14:textId="188280C9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71,387</w:t>
            </w:r>
          </w:p>
        </w:tc>
        <w:tc>
          <w:tcPr>
            <w:tcW w:w="238" w:type="dxa"/>
          </w:tcPr>
          <w:p w14:paraId="51FB2C2A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2BDA1795" w14:textId="705CCF6E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8C77E2D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8407663" w14:textId="00E8F25B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10,499</w:t>
            </w:r>
          </w:p>
        </w:tc>
        <w:tc>
          <w:tcPr>
            <w:tcW w:w="270" w:type="dxa"/>
          </w:tcPr>
          <w:p w14:paraId="3ACC7232" w14:textId="77777777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391F73AD" w14:textId="1AFB4579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81,886</w:t>
            </w:r>
          </w:p>
        </w:tc>
      </w:tr>
      <w:tr w:rsidR="005D37BA" w:rsidRPr="005D37BA" w14:paraId="6ED1CC6D" w14:textId="77777777" w:rsidTr="003F67A8">
        <w:tc>
          <w:tcPr>
            <w:tcW w:w="2158" w:type="dxa"/>
          </w:tcPr>
          <w:p w14:paraId="2A075326" w14:textId="4C922A1B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899" w:type="dxa"/>
            <w:vAlign w:val="bottom"/>
          </w:tcPr>
          <w:p w14:paraId="760D91D2" w14:textId="1E5936DF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1" w:type="dxa"/>
          </w:tcPr>
          <w:p w14:paraId="2D706804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4C531A53" w14:textId="32547CFB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B25B6D3" w14:textId="77777777" w:rsidR="005D37BA" w:rsidRPr="005D37BA" w:rsidRDefault="005D37BA" w:rsidP="005D37BA">
            <w:pPr>
              <w:pStyle w:val="BodyText"/>
              <w:tabs>
                <w:tab w:val="clear" w:pos="680"/>
                <w:tab w:val="decimal" w:pos="518"/>
              </w:tabs>
              <w:spacing w:after="0"/>
              <w:ind w:left="-99" w:right="-103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0E379DE" w14:textId="221AB30C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1C722DA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F90B993" w14:textId="36C27190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0E2BEE9C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466D7E9C" w14:textId="6C021FC1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719EF964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AD25F8B" w14:textId="31B54A80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</w:tcPr>
          <w:p w14:paraId="73A85F30" w14:textId="77777777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1D58B2D8" w14:textId="4C7E366C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</w:tr>
      <w:tr w:rsidR="00296F4B" w:rsidRPr="005D37BA" w14:paraId="3D0FFDC9" w14:textId="77777777" w:rsidTr="003F67A8">
        <w:tc>
          <w:tcPr>
            <w:tcW w:w="2158" w:type="dxa"/>
          </w:tcPr>
          <w:p w14:paraId="5F1DCDE8" w14:textId="29FCAA73" w:rsidR="00296F4B" w:rsidRDefault="00296F4B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D6D5E"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99" w:type="dxa"/>
            <w:vAlign w:val="bottom"/>
          </w:tcPr>
          <w:p w14:paraId="157119E5" w14:textId="346AD0AF" w:rsidR="00296F4B" w:rsidRDefault="00AD6D5E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11,251</w:t>
            </w:r>
          </w:p>
        </w:tc>
        <w:tc>
          <w:tcPr>
            <w:tcW w:w="251" w:type="dxa"/>
          </w:tcPr>
          <w:p w14:paraId="2EFB2D26" w14:textId="77777777" w:rsidR="00296F4B" w:rsidRPr="004D4B67" w:rsidRDefault="00296F4B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74FFE52A" w14:textId="00D48D9D" w:rsidR="00296F4B" w:rsidRDefault="00AD6D5E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18077EB6" w14:textId="77777777" w:rsidR="00296F4B" w:rsidRPr="005D37BA" w:rsidRDefault="00296F4B" w:rsidP="005D37BA">
            <w:pPr>
              <w:pStyle w:val="BodyText"/>
              <w:tabs>
                <w:tab w:val="clear" w:pos="680"/>
                <w:tab w:val="decimal" w:pos="518"/>
              </w:tabs>
              <w:spacing w:after="0"/>
              <w:ind w:left="-99" w:right="-103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294C8BB" w14:textId="76C0EFE0" w:rsidR="00296F4B" w:rsidRDefault="00AD6D5E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11,251</w:t>
            </w:r>
          </w:p>
        </w:tc>
        <w:tc>
          <w:tcPr>
            <w:tcW w:w="270" w:type="dxa"/>
          </w:tcPr>
          <w:p w14:paraId="50E5AC1D" w14:textId="77777777" w:rsidR="00296F4B" w:rsidRPr="004D4B67" w:rsidRDefault="00296F4B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608A9E2" w14:textId="62BF494D" w:rsidR="00296F4B" w:rsidRDefault="00AD6D5E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6569F24E" w14:textId="77777777" w:rsidR="00296F4B" w:rsidRPr="004D4B67" w:rsidRDefault="00296F4B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2C8184D0" w14:textId="5F6C0296" w:rsidR="00296F4B" w:rsidRDefault="00AD6D5E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7FD0D74E" w14:textId="77777777" w:rsidR="00296F4B" w:rsidRPr="005D37BA" w:rsidRDefault="00296F4B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9E0D0F0" w14:textId="4DAC18BF" w:rsidR="00296F4B" w:rsidRDefault="00AD6D5E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0BC3592" w14:textId="77777777" w:rsidR="00296F4B" w:rsidRDefault="00296F4B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1F5FE63A" w14:textId="5E3E3293" w:rsidR="00296F4B" w:rsidRDefault="00AD6D5E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5D37BA" w:rsidRPr="005D37BA" w14:paraId="08C7887D" w14:textId="06A5909D" w:rsidTr="003F67A8">
        <w:tc>
          <w:tcPr>
            <w:tcW w:w="2158" w:type="dxa"/>
          </w:tcPr>
          <w:p w14:paraId="525E2904" w14:textId="6E832784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99" w:type="dxa"/>
            <w:vAlign w:val="bottom"/>
          </w:tcPr>
          <w:p w14:paraId="015870B9" w14:textId="43E0A3A4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28,597</w:t>
            </w:r>
          </w:p>
        </w:tc>
        <w:tc>
          <w:tcPr>
            <w:tcW w:w="251" w:type="dxa"/>
          </w:tcPr>
          <w:p w14:paraId="38E91CC2" w14:textId="42C8C44A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6201171E" w14:textId="6E4B7169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EE0BAA1" w14:textId="77777777" w:rsidR="005D37BA" w:rsidRPr="005D37BA" w:rsidRDefault="005D37BA" w:rsidP="005D37BA">
            <w:pPr>
              <w:pStyle w:val="BodyText"/>
              <w:tabs>
                <w:tab w:val="clear" w:pos="680"/>
                <w:tab w:val="decimal" w:pos="518"/>
              </w:tabs>
              <w:spacing w:after="0"/>
              <w:ind w:left="-99" w:right="-103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E649F6E" w14:textId="205BAE11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28,597</w:t>
            </w:r>
          </w:p>
        </w:tc>
        <w:tc>
          <w:tcPr>
            <w:tcW w:w="270" w:type="dxa"/>
          </w:tcPr>
          <w:p w14:paraId="25454336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D303905" w14:textId="4C9A620C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30,789</w:t>
            </w:r>
          </w:p>
        </w:tc>
        <w:tc>
          <w:tcPr>
            <w:tcW w:w="238" w:type="dxa"/>
          </w:tcPr>
          <w:p w14:paraId="6E085CD0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51DD9C42" w14:textId="5845A596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42,342</w:t>
            </w:r>
          </w:p>
        </w:tc>
        <w:tc>
          <w:tcPr>
            <w:tcW w:w="236" w:type="dxa"/>
          </w:tcPr>
          <w:p w14:paraId="3DC08431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D9C1B14" w14:textId="0E560C78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E44BCA4" w14:textId="77777777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18A98591" w14:textId="42CDD55B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73,131</w:t>
            </w:r>
          </w:p>
        </w:tc>
      </w:tr>
      <w:tr w:rsidR="005D37BA" w:rsidRPr="005D37BA" w14:paraId="6320A55F" w14:textId="77777777" w:rsidTr="003F67A8">
        <w:tc>
          <w:tcPr>
            <w:tcW w:w="2158" w:type="dxa"/>
          </w:tcPr>
          <w:p w14:paraId="7FFC51C3" w14:textId="06E9485B" w:rsidR="005D37BA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899" w:type="dxa"/>
            <w:vAlign w:val="bottom"/>
          </w:tcPr>
          <w:p w14:paraId="0DD9A093" w14:textId="1F525CC4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(80,221)</w:t>
            </w:r>
          </w:p>
        </w:tc>
        <w:tc>
          <w:tcPr>
            <w:tcW w:w="251" w:type="dxa"/>
          </w:tcPr>
          <w:p w14:paraId="700106F1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727440E3" w14:textId="66F908DC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(14,513)</w:t>
            </w:r>
          </w:p>
        </w:tc>
        <w:tc>
          <w:tcPr>
            <w:tcW w:w="266" w:type="dxa"/>
          </w:tcPr>
          <w:p w14:paraId="70EA2FAF" w14:textId="77777777" w:rsidR="005D37BA" w:rsidRPr="005D37BA" w:rsidRDefault="005D37BA" w:rsidP="005D37BA">
            <w:pPr>
              <w:pStyle w:val="BodyText"/>
              <w:tabs>
                <w:tab w:val="clear" w:pos="680"/>
                <w:tab w:val="decimal" w:pos="518"/>
              </w:tabs>
              <w:spacing w:after="0"/>
              <w:ind w:left="-99" w:right="-103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3344A14" w14:textId="45FA0D90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(94,734)</w:t>
            </w:r>
          </w:p>
        </w:tc>
        <w:tc>
          <w:tcPr>
            <w:tcW w:w="270" w:type="dxa"/>
          </w:tcPr>
          <w:p w14:paraId="680AC4B1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028BBEE" w14:textId="37DCC92D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(78,594)</w:t>
            </w:r>
          </w:p>
        </w:tc>
        <w:tc>
          <w:tcPr>
            <w:tcW w:w="238" w:type="dxa"/>
          </w:tcPr>
          <w:p w14:paraId="35BE5614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61F91515" w14:textId="2A732F4A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2BAAAA5C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D565C32" w14:textId="6B0E9662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(12,921)</w:t>
            </w:r>
          </w:p>
        </w:tc>
        <w:tc>
          <w:tcPr>
            <w:tcW w:w="270" w:type="dxa"/>
          </w:tcPr>
          <w:p w14:paraId="051BBCAA" w14:textId="77777777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142178B6" w14:textId="4B1BA3F7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(91,515)</w:t>
            </w:r>
          </w:p>
        </w:tc>
      </w:tr>
      <w:tr w:rsidR="005D37BA" w:rsidRPr="005D37BA" w14:paraId="3775E4F8" w14:textId="77777777" w:rsidTr="003F67A8">
        <w:tc>
          <w:tcPr>
            <w:tcW w:w="2158" w:type="dxa"/>
          </w:tcPr>
          <w:p w14:paraId="6755F326" w14:textId="4AD4B811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899" w:type="dxa"/>
            <w:vAlign w:val="bottom"/>
          </w:tcPr>
          <w:p w14:paraId="675DE6DF" w14:textId="35BD81FA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1" w:type="dxa"/>
          </w:tcPr>
          <w:p w14:paraId="7C0ED791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6070D02F" w14:textId="78FD4769" w:rsidR="005D37BA" w:rsidRDefault="00296F4B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62EF7450" w14:textId="77777777" w:rsidR="005D37BA" w:rsidRPr="005D37BA" w:rsidRDefault="005D37BA" w:rsidP="005D37BA">
            <w:pPr>
              <w:pStyle w:val="BodyText"/>
              <w:tabs>
                <w:tab w:val="clear" w:pos="680"/>
                <w:tab w:val="decimal" w:pos="518"/>
              </w:tabs>
              <w:spacing w:after="0"/>
              <w:ind w:left="-99" w:right="-103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74E07B8" w14:textId="6C72D340" w:rsidR="005D37BA" w:rsidRDefault="00296F4B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78ACB7A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2ACD28D" w14:textId="60939126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(937)</w:t>
            </w:r>
          </w:p>
        </w:tc>
        <w:tc>
          <w:tcPr>
            <w:tcW w:w="238" w:type="dxa"/>
          </w:tcPr>
          <w:p w14:paraId="0B162CCA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6CC0F262" w14:textId="28900B0B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11F91DD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32B934A" w14:textId="7A15C558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(54)</w:t>
            </w:r>
          </w:p>
        </w:tc>
        <w:tc>
          <w:tcPr>
            <w:tcW w:w="270" w:type="dxa"/>
          </w:tcPr>
          <w:p w14:paraId="69BE6D13" w14:textId="77777777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496B6105" w14:textId="40593A0F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(991)</w:t>
            </w:r>
          </w:p>
        </w:tc>
      </w:tr>
      <w:tr w:rsidR="00296F4B" w:rsidRPr="005D37BA" w14:paraId="2FE3B14E" w14:textId="3A75DDCC" w:rsidTr="006F2B7F">
        <w:tc>
          <w:tcPr>
            <w:tcW w:w="2158" w:type="dxa"/>
          </w:tcPr>
          <w:p w14:paraId="666B891F" w14:textId="137CD609" w:rsidR="00296F4B" w:rsidRPr="004D4B67" w:rsidRDefault="00296F4B" w:rsidP="00296F4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67846DF" w14:textId="42302531" w:rsidR="00296F4B" w:rsidRPr="004D4B67" w:rsidRDefault="00296F4B" w:rsidP="0029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1" w:type="dxa"/>
          </w:tcPr>
          <w:p w14:paraId="0F43C656" w14:textId="18B97972" w:rsidR="00296F4B" w:rsidRPr="004D4B67" w:rsidRDefault="00296F4B" w:rsidP="00296F4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361C853E" w14:textId="11C3F35D" w:rsidR="00296F4B" w:rsidRPr="004D4B67" w:rsidRDefault="00296F4B" w:rsidP="0029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(26,382)</w:t>
            </w:r>
          </w:p>
        </w:tc>
        <w:tc>
          <w:tcPr>
            <w:tcW w:w="266" w:type="dxa"/>
          </w:tcPr>
          <w:p w14:paraId="7F30779B" w14:textId="77777777" w:rsidR="00296F4B" w:rsidRPr="005D37BA" w:rsidRDefault="00296F4B" w:rsidP="00296F4B">
            <w:pPr>
              <w:pStyle w:val="BodyText"/>
              <w:tabs>
                <w:tab w:val="clear" w:pos="680"/>
                <w:tab w:val="decimal" w:pos="518"/>
              </w:tabs>
              <w:spacing w:after="0"/>
              <w:ind w:left="-99" w:right="-103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697E95" w14:textId="54A3C214" w:rsidR="00296F4B" w:rsidRPr="004D4B67" w:rsidRDefault="00296F4B" w:rsidP="0029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(26,382)</w:t>
            </w:r>
          </w:p>
        </w:tc>
        <w:tc>
          <w:tcPr>
            <w:tcW w:w="270" w:type="dxa"/>
          </w:tcPr>
          <w:p w14:paraId="4729C49D" w14:textId="77777777" w:rsidR="00296F4B" w:rsidRPr="004D4B67" w:rsidRDefault="00296F4B" w:rsidP="00296F4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8689481" w14:textId="571C7F38" w:rsidR="00296F4B" w:rsidRPr="004D4B67" w:rsidRDefault="00296F4B" w:rsidP="0029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4F15D328" w14:textId="77777777" w:rsidR="00296F4B" w:rsidRPr="004D4B67" w:rsidRDefault="00296F4B" w:rsidP="00296F4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3528B83" w14:textId="4CD98EF0" w:rsidR="00296F4B" w:rsidRPr="004D4B67" w:rsidRDefault="00296F4B" w:rsidP="0029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0BEDC3B" w14:textId="77777777" w:rsidR="00296F4B" w:rsidRPr="005D37BA" w:rsidRDefault="00296F4B" w:rsidP="00296F4B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513B3C1" w14:textId="23F46C82" w:rsidR="00296F4B" w:rsidRPr="004D4B67" w:rsidRDefault="00296F4B" w:rsidP="0029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(25,173)</w:t>
            </w:r>
          </w:p>
        </w:tc>
        <w:tc>
          <w:tcPr>
            <w:tcW w:w="270" w:type="dxa"/>
          </w:tcPr>
          <w:p w14:paraId="4B7C1CFE" w14:textId="77777777" w:rsidR="00296F4B" w:rsidRPr="004D4B67" w:rsidRDefault="00296F4B" w:rsidP="0029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56CAB7F2" w14:textId="002043C1" w:rsidR="00296F4B" w:rsidRPr="004D4B67" w:rsidRDefault="00296F4B" w:rsidP="0029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(25,173)</w:t>
            </w:r>
          </w:p>
        </w:tc>
      </w:tr>
      <w:tr w:rsidR="005D37BA" w:rsidRPr="005D37BA" w14:paraId="4A01C9A6" w14:textId="39FF9AC7" w:rsidTr="003F67A8">
        <w:tc>
          <w:tcPr>
            <w:tcW w:w="2158" w:type="dxa"/>
            <w:hideMark/>
          </w:tcPr>
          <w:p w14:paraId="6728D44D" w14:textId="361781DA" w:rsidR="005D37BA" w:rsidRPr="004D4B67" w:rsidRDefault="005D37BA" w:rsidP="005D37B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56E7B" w14:textId="193759DA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69,935</w:t>
            </w:r>
          </w:p>
        </w:tc>
        <w:tc>
          <w:tcPr>
            <w:tcW w:w="251" w:type="dxa"/>
          </w:tcPr>
          <w:p w14:paraId="624C3CB9" w14:textId="4BAC6769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26F75" w14:textId="63BFF724" w:rsidR="005D37BA" w:rsidRP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5D37B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(33,278)</w:t>
            </w:r>
          </w:p>
        </w:tc>
        <w:tc>
          <w:tcPr>
            <w:tcW w:w="266" w:type="dxa"/>
          </w:tcPr>
          <w:p w14:paraId="3B3AA4B6" w14:textId="77777777" w:rsidR="005D37BA" w:rsidRPr="005D37BA" w:rsidRDefault="005D37BA" w:rsidP="005D37BA">
            <w:pPr>
              <w:pStyle w:val="BodyText"/>
              <w:tabs>
                <w:tab w:val="clear" w:pos="680"/>
                <w:tab w:val="decimal" w:pos="518"/>
              </w:tabs>
              <w:spacing w:after="0"/>
              <w:ind w:left="-99" w:right="-103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D9F5A" w14:textId="3DBE4879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36,657</w:t>
            </w:r>
          </w:p>
        </w:tc>
        <w:tc>
          <w:tcPr>
            <w:tcW w:w="270" w:type="dxa"/>
          </w:tcPr>
          <w:p w14:paraId="1267133E" w14:textId="77777777" w:rsidR="005D37BA" w:rsidRPr="004D4B67" w:rsidRDefault="005D37BA" w:rsidP="005D3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9F94F" w14:textId="10233F76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47,549</w:t>
            </w:r>
          </w:p>
        </w:tc>
        <w:tc>
          <w:tcPr>
            <w:tcW w:w="238" w:type="dxa"/>
          </w:tcPr>
          <w:p w14:paraId="71BDFF9F" w14:textId="77777777" w:rsidR="005D37BA" w:rsidRPr="004D4B67" w:rsidRDefault="005D37BA" w:rsidP="005D37B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2AED467C" w14:textId="77777777" w:rsidR="005D37BA" w:rsidRP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2104723F" w14:textId="6BB5D8B0" w:rsidR="005D37BA" w:rsidRP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5D37B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42,342</w:t>
            </w:r>
          </w:p>
        </w:tc>
        <w:tc>
          <w:tcPr>
            <w:tcW w:w="236" w:type="dxa"/>
          </w:tcPr>
          <w:p w14:paraId="429F9B8D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F40B3" w14:textId="48A86860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(27,446)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55DD9A" w14:textId="77777777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1924C" w14:textId="7AEAB023" w:rsidR="005D37BA" w:rsidRP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5D37B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62,445</w:t>
            </w:r>
          </w:p>
        </w:tc>
      </w:tr>
      <w:tr w:rsidR="005D37BA" w:rsidRPr="005D37BA" w14:paraId="07719C84" w14:textId="71B62474" w:rsidTr="003F67A8">
        <w:tc>
          <w:tcPr>
            <w:tcW w:w="2158" w:type="dxa"/>
          </w:tcPr>
          <w:p w14:paraId="3B255679" w14:textId="3E3D2110" w:rsidR="005D37BA" w:rsidRPr="004D4B67" w:rsidRDefault="005D37BA" w:rsidP="005D37BA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22732DA9" w14:textId="57DF7355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3,270</w:t>
            </w:r>
          </w:p>
        </w:tc>
        <w:tc>
          <w:tcPr>
            <w:tcW w:w="251" w:type="dxa"/>
          </w:tcPr>
          <w:p w14:paraId="37AB6DBC" w14:textId="73846E78" w:rsidR="005D37BA" w:rsidRPr="004D4B67" w:rsidRDefault="005D37BA" w:rsidP="005D37B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469D87C2" w14:textId="7FE71404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46DFBBD" w14:textId="77777777" w:rsidR="005D37BA" w:rsidRPr="004D4B67" w:rsidRDefault="005D37BA" w:rsidP="005D37BA">
            <w:pPr>
              <w:pStyle w:val="NoSpacing"/>
              <w:tabs>
                <w:tab w:val="clear" w:pos="680"/>
                <w:tab w:val="decimal" w:pos="518"/>
              </w:tabs>
              <w:ind w:left="-99" w:right="-103"/>
              <w:rPr>
                <w:rFonts w:ascii="Angsana New" w:hAnsi="Angsana New"/>
                <w:sz w:val="22"/>
                <w:lang w:eastAsia="x-non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2A5F4878" w14:textId="42CF1A9F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3,270</w:t>
            </w:r>
          </w:p>
        </w:tc>
        <w:tc>
          <w:tcPr>
            <w:tcW w:w="270" w:type="dxa"/>
          </w:tcPr>
          <w:p w14:paraId="246BF006" w14:textId="77777777" w:rsidR="005D37BA" w:rsidRPr="004D4B67" w:rsidRDefault="005D37BA" w:rsidP="005D37B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BE3D425" w14:textId="3AB79073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31,154</w:t>
            </w:r>
          </w:p>
        </w:tc>
        <w:tc>
          <w:tcPr>
            <w:tcW w:w="238" w:type="dxa"/>
          </w:tcPr>
          <w:p w14:paraId="4E4E7199" w14:textId="77777777" w:rsidR="005D37BA" w:rsidRPr="004D4B67" w:rsidRDefault="005D37BA" w:rsidP="005D37B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268D279" w14:textId="791F2CE8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37B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7A5F4844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4645084" w14:textId="0333CAA0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202CC" w14:textId="77777777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3A174D7" w14:textId="5BDF9BED" w:rsid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31,154</w:t>
            </w:r>
          </w:p>
        </w:tc>
      </w:tr>
      <w:tr w:rsidR="005D37BA" w:rsidRPr="005D37BA" w14:paraId="79B896D2" w14:textId="140C624E" w:rsidTr="003F67A8">
        <w:tc>
          <w:tcPr>
            <w:tcW w:w="2158" w:type="dxa"/>
            <w:hideMark/>
          </w:tcPr>
          <w:p w14:paraId="18ABF9E2" w14:textId="7C552FB8" w:rsidR="005D37BA" w:rsidRPr="004D4B67" w:rsidRDefault="005D37BA" w:rsidP="005D37BA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E0994" w14:textId="6C84916E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(17,343)</w:t>
            </w:r>
          </w:p>
        </w:tc>
        <w:tc>
          <w:tcPr>
            <w:tcW w:w="251" w:type="dxa"/>
          </w:tcPr>
          <w:p w14:paraId="01E22845" w14:textId="2A3068EA" w:rsidR="005D37BA" w:rsidRPr="004D4B67" w:rsidRDefault="005D37BA" w:rsidP="005D37B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F86B4" w14:textId="5EF7E931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64F849B" w14:textId="77777777" w:rsidR="005D37BA" w:rsidRPr="004D4B67" w:rsidRDefault="005D37BA" w:rsidP="005D37BA">
            <w:pPr>
              <w:pStyle w:val="NoSpacing"/>
              <w:tabs>
                <w:tab w:val="clear" w:pos="680"/>
                <w:tab w:val="decimal" w:pos="518"/>
              </w:tabs>
              <w:ind w:left="-99" w:right="-103"/>
              <w:rPr>
                <w:rFonts w:ascii="Angsana New" w:hAnsi="Angsana New"/>
                <w:sz w:val="22"/>
                <w:lang w:eastAsia="x-none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EF74A" w14:textId="5391DFCC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(17,343)</w:t>
            </w:r>
          </w:p>
        </w:tc>
        <w:tc>
          <w:tcPr>
            <w:tcW w:w="270" w:type="dxa"/>
          </w:tcPr>
          <w:p w14:paraId="1481A894" w14:textId="77777777" w:rsidR="005D37BA" w:rsidRPr="004D4B67" w:rsidRDefault="005D37BA" w:rsidP="005D37B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CEF4F" w14:textId="0611CA8E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(6,273)</w:t>
            </w:r>
          </w:p>
        </w:tc>
        <w:tc>
          <w:tcPr>
            <w:tcW w:w="238" w:type="dxa"/>
          </w:tcPr>
          <w:p w14:paraId="4FE596B8" w14:textId="77777777" w:rsidR="005D37BA" w:rsidRPr="004D4B67" w:rsidRDefault="005D37BA" w:rsidP="005D37B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35D3F5B3" w14:textId="1C1F535E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37B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F859A3D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AD134" w14:textId="1371CF50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2282E" w14:textId="77777777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240A1A" w14:textId="58A17438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(6,273)</w:t>
            </w:r>
          </w:p>
        </w:tc>
      </w:tr>
      <w:tr w:rsidR="005D37BA" w:rsidRPr="005D37BA" w14:paraId="5EC566FD" w14:textId="13A45107" w:rsidTr="003F67A8">
        <w:tc>
          <w:tcPr>
            <w:tcW w:w="2158" w:type="dxa"/>
            <w:hideMark/>
          </w:tcPr>
          <w:p w14:paraId="397EFBD0" w14:textId="77777777" w:rsidR="005D37BA" w:rsidRPr="004D4B67" w:rsidRDefault="005D37BA" w:rsidP="005D37BA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F2869" w14:textId="726DF89A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55,862</w:t>
            </w:r>
          </w:p>
        </w:tc>
        <w:tc>
          <w:tcPr>
            <w:tcW w:w="251" w:type="dxa"/>
          </w:tcPr>
          <w:p w14:paraId="2A0E39C9" w14:textId="1EFBBC39" w:rsidR="005D37BA" w:rsidRPr="004D4B67" w:rsidRDefault="005D37BA" w:rsidP="005D37BA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B8E3C" w14:textId="254CD4DF" w:rsidR="005D37BA" w:rsidRP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5D37B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(33,278)</w:t>
            </w:r>
          </w:p>
        </w:tc>
        <w:tc>
          <w:tcPr>
            <w:tcW w:w="266" w:type="dxa"/>
          </w:tcPr>
          <w:p w14:paraId="621C992B" w14:textId="77777777" w:rsidR="005D37BA" w:rsidRPr="005D37BA" w:rsidRDefault="005D37BA" w:rsidP="005D37BA">
            <w:pPr>
              <w:pStyle w:val="NoSpacing"/>
              <w:tabs>
                <w:tab w:val="clear" w:pos="680"/>
                <w:tab w:val="decimal" w:pos="518"/>
              </w:tabs>
              <w:ind w:left="-99" w:right="-103"/>
              <w:rPr>
                <w:rFonts w:ascii="Angsana New" w:hAnsi="Angsana New"/>
                <w:sz w:val="22"/>
                <w:lang w:eastAsia="x-none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CECBF" w14:textId="5E5AE374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22,584</w:t>
            </w:r>
          </w:p>
        </w:tc>
        <w:tc>
          <w:tcPr>
            <w:tcW w:w="270" w:type="dxa"/>
          </w:tcPr>
          <w:p w14:paraId="1C834B55" w14:textId="77777777" w:rsidR="005D37BA" w:rsidRPr="004D4B67" w:rsidRDefault="005D37BA" w:rsidP="005D37BA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DBDBD" w14:textId="6D7BC159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72,430</w:t>
            </w:r>
          </w:p>
        </w:tc>
        <w:tc>
          <w:tcPr>
            <w:tcW w:w="238" w:type="dxa"/>
          </w:tcPr>
          <w:p w14:paraId="0294EEE7" w14:textId="77777777" w:rsidR="005D37BA" w:rsidRPr="004D4B67" w:rsidRDefault="005D37BA" w:rsidP="005D37B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DD57B" w14:textId="2DF32DF8" w:rsidR="005D37BA" w:rsidRP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5D37B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42,342</w:t>
            </w:r>
          </w:p>
        </w:tc>
        <w:tc>
          <w:tcPr>
            <w:tcW w:w="236" w:type="dxa"/>
          </w:tcPr>
          <w:p w14:paraId="1013A70E" w14:textId="77777777" w:rsidR="005D37BA" w:rsidRPr="005D37BA" w:rsidRDefault="005D37BA" w:rsidP="005D37BA">
            <w:pPr>
              <w:pStyle w:val="BodyText"/>
              <w:tabs>
                <w:tab w:val="clear" w:pos="454"/>
                <w:tab w:val="decimal" w:pos="644"/>
              </w:tabs>
              <w:spacing w:after="0"/>
              <w:ind w:right="-111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C869F" w14:textId="142C5A15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(27,446)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F547A" w14:textId="77777777" w:rsidR="005D37BA" w:rsidRPr="004D4B67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53B42" w14:textId="06642FF1" w:rsidR="005D37BA" w:rsidRPr="005D37BA" w:rsidRDefault="005D37BA" w:rsidP="005D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5D37B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87,326</w:t>
            </w:r>
          </w:p>
        </w:tc>
      </w:tr>
    </w:tbl>
    <w:p w14:paraId="69F28FC4" w14:textId="32CD14EF" w:rsidR="00A1590F" w:rsidRPr="00EF43A1" w:rsidRDefault="00A1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81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3"/>
        <w:gridCol w:w="252"/>
        <w:gridCol w:w="830"/>
        <w:gridCol w:w="266"/>
        <w:gridCol w:w="816"/>
        <w:gridCol w:w="236"/>
        <w:gridCol w:w="900"/>
        <w:gridCol w:w="238"/>
        <w:gridCol w:w="819"/>
        <w:gridCol w:w="236"/>
        <w:gridCol w:w="903"/>
      </w:tblGrid>
      <w:tr w:rsidR="004D4B67" w:rsidRPr="004D4B67" w:rsidDel="001F61F5" w14:paraId="2D623C17" w14:textId="77777777" w:rsidTr="0013008E">
        <w:trPr>
          <w:tblHeader/>
        </w:trPr>
        <w:tc>
          <w:tcPr>
            <w:tcW w:w="3420" w:type="dxa"/>
          </w:tcPr>
          <w:p w14:paraId="7C3F8506" w14:textId="63708325" w:rsidR="004D4B67" w:rsidRPr="004D4B67" w:rsidRDefault="00DD46B4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  <w:lang w:bidi="th-TH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lastRenderedPageBreak/>
              <w:t>ความเสี่ยงจากเงินตราต่างประเทศ</w:t>
            </w:r>
          </w:p>
        </w:tc>
        <w:tc>
          <w:tcPr>
            <w:tcW w:w="6399" w:type="dxa"/>
            <w:gridSpan w:val="11"/>
          </w:tcPr>
          <w:p w14:paraId="2BDF3789" w14:textId="7CD2BCEC" w:rsidR="004D4B67" w:rsidRPr="0048161B" w:rsidDel="001F61F5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61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48161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4D4B67" w:rsidRPr="004D4B67" w14:paraId="6E18D407" w14:textId="77777777" w:rsidTr="0013008E">
        <w:trPr>
          <w:tblHeader/>
        </w:trPr>
        <w:tc>
          <w:tcPr>
            <w:tcW w:w="3420" w:type="dxa"/>
            <w:hideMark/>
          </w:tcPr>
          <w:p w14:paraId="2CA81679" w14:textId="35686FC4" w:rsidR="004D4B67" w:rsidRPr="004D4B67" w:rsidRDefault="005A68D5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bidi="th-TH"/>
              </w:rPr>
              <w:t xml:space="preserve">   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ธันวาคม</w:t>
            </w:r>
          </w:p>
        </w:tc>
        <w:tc>
          <w:tcPr>
            <w:tcW w:w="3067" w:type="dxa"/>
            <w:gridSpan w:val="5"/>
            <w:hideMark/>
          </w:tcPr>
          <w:p w14:paraId="4772EACF" w14:textId="5FE43030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2E35F3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36" w:type="dxa"/>
          </w:tcPr>
          <w:p w14:paraId="1EA6F2A6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96" w:type="dxa"/>
            <w:gridSpan w:val="5"/>
            <w:hideMark/>
          </w:tcPr>
          <w:p w14:paraId="05B78FEB" w14:textId="7C590770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2E35F3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</w:tr>
      <w:tr w:rsidR="004D4B67" w:rsidRPr="004D4B67" w14:paraId="74BDE875" w14:textId="77777777" w:rsidTr="0013008E">
        <w:trPr>
          <w:tblHeader/>
        </w:trPr>
        <w:tc>
          <w:tcPr>
            <w:tcW w:w="3420" w:type="dxa"/>
            <w:vAlign w:val="bottom"/>
            <w:hideMark/>
          </w:tcPr>
          <w:p w14:paraId="498B1072" w14:textId="615C3AB2" w:rsidR="004D4B67" w:rsidRPr="007B4733" w:rsidRDefault="004D4B67" w:rsidP="00E8666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  <w:cs/>
                <w:lang w:val="en-US"/>
              </w:rPr>
            </w:pPr>
          </w:p>
        </w:tc>
        <w:tc>
          <w:tcPr>
            <w:tcW w:w="903" w:type="dxa"/>
            <w:hideMark/>
          </w:tcPr>
          <w:p w14:paraId="7702C1A6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3FCBEE2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</w:tcPr>
          <w:p w14:paraId="0D7BF090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C88619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35CD595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E9BD98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1B3947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7271101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hideMark/>
          </w:tcPr>
          <w:p w14:paraId="76831E24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1F28388D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650E3B3C" w14:textId="77777777" w:rsidR="004D4B67" w:rsidRPr="004D4B67" w:rsidRDefault="004D4B67" w:rsidP="00E8666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03479C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0EDF0B35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</w:tcPr>
          <w:p w14:paraId="1DBDBA83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A8E74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D4B67" w:rsidRPr="004D4B67" w14:paraId="67B350AE" w14:textId="77777777" w:rsidTr="0013008E">
        <w:trPr>
          <w:tblHeader/>
        </w:trPr>
        <w:tc>
          <w:tcPr>
            <w:tcW w:w="3420" w:type="dxa"/>
            <w:hideMark/>
          </w:tcPr>
          <w:p w14:paraId="348BC3E5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9" w:type="dxa"/>
            <w:gridSpan w:val="11"/>
            <w:hideMark/>
          </w:tcPr>
          <w:p w14:paraId="70E6F78A" w14:textId="2C93D0CB" w:rsidR="004D4B67" w:rsidRPr="004D4B67" w:rsidRDefault="00114BED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proofErr w:type="spellStart"/>
            <w:r w:rsidR="004D4B67"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proofErr w:type="spellEnd"/>
            <w:r>
              <w:rPr>
                <w:rFonts w:ascii="Angsana New" w:hAnsi="Angsana New" w:hint="cs"/>
                <w:i/>
                <w:iCs/>
                <w:sz w:val="22"/>
                <w:szCs w:val="22"/>
                <w:lang w:val="en-US"/>
              </w:rPr>
              <w:t>)</w:t>
            </w:r>
          </w:p>
        </w:tc>
      </w:tr>
      <w:tr w:rsidR="002E35F3" w:rsidRPr="004D4B67" w14:paraId="0951EA27" w14:textId="77777777" w:rsidTr="0013008E">
        <w:tc>
          <w:tcPr>
            <w:tcW w:w="3420" w:type="dxa"/>
            <w:hideMark/>
          </w:tcPr>
          <w:p w14:paraId="652B249C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</w:tcPr>
          <w:p w14:paraId="4328691C" w14:textId="28C6368E" w:rsidR="002E35F3" w:rsidRPr="004D4B67" w:rsidRDefault="00AD6D5E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22,937</w:t>
            </w:r>
          </w:p>
        </w:tc>
        <w:tc>
          <w:tcPr>
            <w:tcW w:w="252" w:type="dxa"/>
          </w:tcPr>
          <w:p w14:paraId="00553B5B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60D2BFEA" w14:textId="367149D4" w:rsidR="002E35F3" w:rsidRPr="004D4B67" w:rsidRDefault="002C0110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</w:t>
            </w:r>
          </w:p>
        </w:tc>
        <w:tc>
          <w:tcPr>
            <w:tcW w:w="266" w:type="dxa"/>
          </w:tcPr>
          <w:p w14:paraId="10195425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6BDD307" w14:textId="76B74A87" w:rsidR="002E35F3" w:rsidRPr="004D4B67" w:rsidRDefault="00AA640E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23,025</w:t>
            </w:r>
          </w:p>
        </w:tc>
        <w:tc>
          <w:tcPr>
            <w:tcW w:w="236" w:type="dxa"/>
          </w:tcPr>
          <w:p w14:paraId="2B55873D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3204E2" w14:textId="4417F6D1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24,794</w:t>
            </w:r>
          </w:p>
        </w:tc>
        <w:tc>
          <w:tcPr>
            <w:tcW w:w="238" w:type="dxa"/>
          </w:tcPr>
          <w:p w14:paraId="18F1FDCA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16A1DDE4" w14:textId="3BF73F81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</w:t>
            </w:r>
          </w:p>
        </w:tc>
        <w:tc>
          <w:tcPr>
            <w:tcW w:w="236" w:type="dxa"/>
          </w:tcPr>
          <w:p w14:paraId="5ACA2D72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93E6268" w14:textId="58E33F81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24,887</w:t>
            </w:r>
          </w:p>
        </w:tc>
      </w:tr>
      <w:tr w:rsidR="002E35F3" w:rsidRPr="004D4B67" w14:paraId="5F113696" w14:textId="77777777" w:rsidTr="0013008E">
        <w:tc>
          <w:tcPr>
            <w:tcW w:w="3420" w:type="dxa"/>
          </w:tcPr>
          <w:p w14:paraId="2690A0C1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</w:tcPr>
          <w:p w14:paraId="1573C3A3" w14:textId="18C03C0E" w:rsidR="002E35F3" w:rsidRPr="004D4B67" w:rsidRDefault="002C0110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71,016</w:t>
            </w:r>
          </w:p>
        </w:tc>
        <w:tc>
          <w:tcPr>
            <w:tcW w:w="252" w:type="dxa"/>
          </w:tcPr>
          <w:p w14:paraId="15250E8C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49ABCB87" w14:textId="332A1B2A" w:rsidR="002E35F3" w:rsidRPr="004D4B67" w:rsidRDefault="002C0110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EABDC7F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236E7E8" w14:textId="295AC673" w:rsidR="002E35F3" w:rsidRPr="004D4B67" w:rsidRDefault="004A4117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3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71,016</w:t>
            </w:r>
          </w:p>
        </w:tc>
        <w:tc>
          <w:tcPr>
            <w:tcW w:w="236" w:type="dxa"/>
          </w:tcPr>
          <w:p w14:paraId="0F6B54C0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9EF656" w14:textId="51EEA645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58,084</w:t>
            </w:r>
          </w:p>
        </w:tc>
        <w:tc>
          <w:tcPr>
            <w:tcW w:w="238" w:type="dxa"/>
          </w:tcPr>
          <w:p w14:paraId="245D0EA5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1079BC5" w14:textId="464AD22E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BEFA783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3FA2959" w14:textId="7CF7279F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58,084</w:t>
            </w:r>
          </w:p>
        </w:tc>
      </w:tr>
      <w:tr w:rsidR="002E35F3" w:rsidRPr="004D4B67" w14:paraId="2A9F1A3F" w14:textId="77777777" w:rsidTr="0013008E">
        <w:tc>
          <w:tcPr>
            <w:tcW w:w="3420" w:type="dxa"/>
          </w:tcPr>
          <w:p w14:paraId="6350A0D1" w14:textId="70DE09E5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903" w:type="dxa"/>
          </w:tcPr>
          <w:p w14:paraId="27364DCA" w14:textId="21CCAAEC" w:rsidR="002E35F3" w:rsidRDefault="002C0110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9530C62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320EE8D0" w14:textId="117C2FAA" w:rsidR="002E35F3" w:rsidRDefault="002C0110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3,721</w:t>
            </w:r>
          </w:p>
        </w:tc>
        <w:tc>
          <w:tcPr>
            <w:tcW w:w="266" w:type="dxa"/>
          </w:tcPr>
          <w:p w14:paraId="01064BE8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99ABCAD" w14:textId="4684C6FF" w:rsidR="002E35F3" w:rsidRDefault="004A4117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3,721</w:t>
            </w:r>
          </w:p>
        </w:tc>
        <w:tc>
          <w:tcPr>
            <w:tcW w:w="236" w:type="dxa"/>
          </w:tcPr>
          <w:p w14:paraId="704517EE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B3FE06" w14:textId="1DA33CB8" w:rsidR="002E35F3" w:rsidRPr="00D410B2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0524E9B3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7426305F" w14:textId="01693063" w:rsidR="002E35F3" w:rsidRPr="00D410B2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3,718</w:t>
            </w:r>
          </w:p>
        </w:tc>
        <w:tc>
          <w:tcPr>
            <w:tcW w:w="236" w:type="dxa"/>
          </w:tcPr>
          <w:p w14:paraId="781A9D20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00AD521" w14:textId="1B7BB842" w:rsidR="002E35F3" w:rsidRPr="00D410B2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3,718</w:t>
            </w:r>
          </w:p>
        </w:tc>
      </w:tr>
      <w:tr w:rsidR="00296F4B" w:rsidRPr="004D4B67" w14:paraId="1AE27077" w14:textId="77777777" w:rsidTr="0013008E">
        <w:tc>
          <w:tcPr>
            <w:tcW w:w="3420" w:type="dxa"/>
          </w:tcPr>
          <w:p w14:paraId="766FBA75" w14:textId="31A25FA3" w:rsidR="00296F4B" w:rsidRDefault="00296F4B" w:rsidP="002E35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D6D5E"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903" w:type="dxa"/>
          </w:tcPr>
          <w:p w14:paraId="37511769" w14:textId="6969B41C" w:rsidR="00296F4B" w:rsidRDefault="00AD6D5E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11,251</w:t>
            </w:r>
          </w:p>
        </w:tc>
        <w:tc>
          <w:tcPr>
            <w:tcW w:w="252" w:type="dxa"/>
          </w:tcPr>
          <w:p w14:paraId="3CFBE931" w14:textId="77777777" w:rsidR="00296F4B" w:rsidRPr="004D4B67" w:rsidRDefault="00296F4B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272DD2AC" w14:textId="172F7329" w:rsidR="00296F4B" w:rsidRDefault="00AD6D5E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3F7CA1B" w14:textId="77777777" w:rsidR="00296F4B" w:rsidRPr="004D4B67" w:rsidRDefault="00296F4B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4113B6E" w14:textId="416DEF07" w:rsidR="00296F4B" w:rsidRDefault="00AD6D5E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11,251</w:t>
            </w:r>
          </w:p>
        </w:tc>
        <w:tc>
          <w:tcPr>
            <w:tcW w:w="236" w:type="dxa"/>
          </w:tcPr>
          <w:p w14:paraId="5421F20E" w14:textId="77777777" w:rsidR="00296F4B" w:rsidRPr="004D4B67" w:rsidRDefault="00296F4B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4FF01C" w14:textId="3177A980" w:rsidR="00296F4B" w:rsidRDefault="00AD6D5E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56BB20A9" w14:textId="77777777" w:rsidR="00296F4B" w:rsidRPr="004D4B67" w:rsidRDefault="00296F4B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63E0DFF7" w14:textId="56AE51B0" w:rsidR="00296F4B" w:rsidRDefault="00AD6D5E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4FCE823" w14:textId="77777777" w:rsidR="00296F4B" w:rsidRPr="004D4B67" w:rsidRDefault="00296F4B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56265A6" w14:textId="7880C3FF" w:rsidR="00296F4B" w:rsidRDefault="00AD6D5E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E35F3" w:rsidRPr="004D4B67" w14:paraId="224885B2" w14:textId="77777777" w:rsidTr="0013008E">
        <w:tc>
          <w:tcPr>
            <w:tcW w:w="3420" w:type="dxa"/>
          </w:tcPr>
          <w:p w14:paraId="3AD3EF02" w14:textId="024E31E8" w:rsidR="002E35F3" w:rsidRDefault="002E35F3" w:rsidP="002E35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03" w:type="dxa"/>
          </w:tcPr>
          <w:p w14:paraId="6F84E4E2" w14:textId="42016B43" w:rsidR="002E35F3" w:rsidRDefault="00710DF9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28,597</w:t>
            </w:r>
          </w:p>
        </w:tc>
        <w:tc>
          <w:tcPr>
            <w:tcW w:w="252" w:type="dxa"/>
          </w:tcPr>
          <w:p w14:paraId="584DA50A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35C1630D" w14:textId="643D3B83" w:rsidR="002E35F3" w:rsidRDefault="002C0110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701AB35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6120703" w14:textId="45B1BEE9" w:rsidR="002E35F3" w:rsidRDefault="00710DF9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28,597</w:t>
            </w:r>
          </w:p>
        </w:tc>
        <w:tc>
          <w:tcPr>
            <w:tcW w:w="236" w:type="dxa"/>
          </w:tcPr>
          <w:p w14:paraId="2CA3FA79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CCBB84" w14:textId="7F8A88E1" w:rsidR="002E35F3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30,789</w:t>
            </w:r>
          </w:p>
        </w:tc>
        <w:tc>
          <w:tcPr>
            <w:tcW w:w="238" w:type="dxa"/>
          </w:tcPr>
          <w:p w14:paraId="2E427C57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47A8D0B9" w14:textId="4AD6C570" w:rsidR="002E35F3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25C2F1C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5882036" w14:textId="28673AA7" w:rsidR="002E35F3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30,789</w:t>
            </w:r>
          </w:p>
        </w:tc>
      </w:tr>
      <w:tr w:rsidR="002E35F3" w:rsidRPr="004D4B67" w14:paraId="0AE7E6A3" w14:textId="77777777" w:rsidTr="0013008E">
        <w:tc>
          <w:tcPr>
            <w:tcW w:w="3420" w:type="dxa"/>
          </w:tcPr>
          <w:p w14:paraId="6E8EED2E" w14:textId="412F0AA2" w:rsidR="002E35F3" w:rsidRDefault="002E35F3" w:rsidP="002E35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</w:tcPr>
          <w:p w14:paraId="7C2DFF8F" w14:textId="61B1EE52" w:rsidR="002E35F3" w:rsidRDefault="002C0110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(30,893)</w:t>
            </w:r>
          </w:p>
        </w:tc>
        <w:tc>
          <w:tcPr>
            <w:tcW w:w="252" w:type="dxa"/>
          </w:tcPr>
          <w:p w14:paraId="0BB208EA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480CA524" w14:textId="3AED682C" w:rsidR="002E35F3" w:rsidRDefault="002C0110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(2,908)</w:t>
            </w:r>
          </w:p>
        </w:tc>
        <w:tc>
          <w:tcPr>
            <w:tcW w:w="266" w:type="dxa"/>
          </w:tcPr>
          <w:p w14:paraId="28282F65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AEFCF3" w14:textId="50D028C2" w:rsidR="002E35F3" w:rsidRDefault="004A4117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(33,801)</w:t>
            </w:r>
          </w:p>
        </w:tc>
        <w:tc>
          <w:tcPr>
            <w:tcW w:w="236" w:type="dxa"/>
          </w:tcPr>
          <w:p w14:paraId="5C2AC626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0091C5" w14:textId="4C1DF59B" w:rsidR="002E35F3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(21,493)</w:t>
            </w:r>
          </w:p>
        </w:tc>
        <w:tc>
          <w:tcPr>
            <w:tcW w:w="238" w:type="dxa"/>
          </w:tcPr>
          <w:p w14:paraId="60E516F8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4FAF1138" w14:textId="7E0DAA2A" w:rsidR="002E35F3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(5,876)</w:t>
            </w:r>
          </w:p>
        </w:tc>
        <w:tc>
          <w:tcPr>
            <w:tcW w:w="236" w:type="dxa"/>
          </w:tcPr>
          <w:p w14:paraId="0A34651E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717E639" w14:textId="31DB8C7F" w:rsidR="002E35F3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(27,369)</w:t>
            </w:r>
          </w:p>
        </w:tc>
      </w:tr>
      <w:tr w:rsidR="002E35F3" w:rsidRPr="004D4B67" w14:paraId="5F965189" w14:textId="77777777" w:rsidTr="0013008E">
        <w:tc>
          <w:tcPr>
            <w:tcW w:w="3420" w:type="dxa"/>
            <w:hideMark/>
          </w:tcPr>
          <w:p w14:paraId="3B2617BC" w14:textId="4AE1E927" w:rsidR="002E35F3" w:rsidRPr="004D4B67" w:rsidRDefault="002E35F3" w:rsidP="002E35F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3F695E24" w14:textId="323D89AD" w:rsidR="002E35F3" w:rsidRPr="004D4B67" w:rsidRDefault="00710DF9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102,908</w:t>
            </w:r>
          </w:p>
        </w:tc>
        <w:tc>
          <w:tcPr>
            <w:tcW w:w="252" w:type="dxa"/>
          </w:tcPr>
          <w:p w14:paraId="484D528F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</w:tcPr>
          <w:p w14:paraId="59651CBA" w14:textId="7FB8B00E" w:rsidR="002E35F3" w:rsidRPr="004D4B67" w:rsidRDefault="002C0110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901</w:t>
            </w:r>
          </w:p>
        </w:tc>
        <w:tc>
          <w:tcPr>
            <w:tcW w:w="266" w:type="dxa"/>
          </w:tcPr>
          <w:p w14:paraId="170BF12D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</w:tcPr>
          <w:p w14:paraId="40300A83" w14:textId="3CF50CA3" w:rsidR="002E35F3" w:rsidRPr="004D4B67" w:rsidRDefault="008C5B95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103,809</w:t>
            </w:r>
          </w:p>
        </w:tc>
        <w:tc>
          <w:tcPr>
            <w:tcW w:w="236" w:type="dxa"/>
          </w:tcPr>
          <w:p w14:paraId="0E102227" w14:textId="77777777" w:rsidR="002E35F3" w:rsidRPr="004D4B67" w:rsidRDefault="002E35F3" w:rsidP="002E35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BFAEE7D" w14:textId="60153B10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92,174</w:t>
            </w:r>
          </w:p>
        </w:tc>
        <w:tc>
          <w:tcPr>
            <w:tcW w:w="238" w:type="dxa"/>
          </w:tcPr>
          <w:p w14:paraId="049BED5B" w14:textId="77777777" w:rsidR="002E35F3" w:rsidRPr="004D4B67" w:rsidRDefault="002E35F3" w:rsidP="002E35F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</w:tcPr>
          <w:p w14:paraId="6CED7B85" w14:textId="54E8127A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(2,065)</w:t>
            </w:r>
          </w:p>
        </w:tc>
        <w:tc>
          <w:tcPr>
            <w:tcW w:w="236" w:type="dxa"/>
          </w:tcPr>
          <w:p w14:paraId="6DA897BF" w14:textId="77777777" w:rsidR="002E35F3" w:rsidRPr="004D4B67" w:rsidRDefault="002E35F3" w:rsidP="002E35F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77D27318" w14:textId="04611661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90,109</w:t>
            </w:r>
          </w:p>
        </w:tc>
      </w:tr>
      <w:tr w:rsidR="002E35F3" w:rsidRPr="004D4B67" w14:paraId="46236C7C" w14:textId="77777777" w:rsidTr="0013008E">
        <w:tc>
          <w:tcPr>
            <w:tcW w:w="3420" w:type="dxa"/>
          </w:tcPr>
          <w:p w14:paraId="4B528EFD" w14:textId="3AAB2250" w:rsidR="002E35F3" w:rsidRPr="004D4B67" w:rsidRDefault="002E35F3" w:rsidP="002E35F3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94457F4" w14:textId="7E88B272" w:rsidR="002E35F3" w:rsidRPr="004D4B67" w:rsidRDefault="00710DF9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3,122</w:t>
            </w:r>
          </w:p>
        </w:tc>
        <w:tc>
          <w:tcPr>
            <w:tcW w:w="252" w:type="dxa"/>
          </w:tcPr>
          <w:p w14:paraId="0DEEEF87" w14:textId="77777777" w:rsidR="002E35F3" w:rsidRPr="004D4B67" w:rsidRDefault="002E35F3" w:rsidP="002E35F3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right w:val="nil"/>
            </w:tcBorders>
          </w:tcPr>
          <w:p w14:paraId="2267D740" w14:textId="26D5CCF2" w:rsidR="002E35F3" w:rsidRPr="004D4B67" w:rsidRDefault="00710DF9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04B9777D" w14:textId="77777777" w:rsidR="002E35F3" w:rsidRPr="004D4B67" w:rsidRDefault="002E35F3" w:rsidP="002E35F3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5A29A397" w14:textId="7B47F476" w:rsidR="002E35F3" w:rsidRPr="004D4B67" w:rsidRDefault="008C5B95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3,122</w:t>
            </w:r>
          </w:p>
        </w:tc>
        <w:tc>
          <w:tcPr>
            <w:tcW w:w="236" w:type="dxa"/>
          </w:tcPr>
          <w:p w14:paraId="0A75C601" w14:textId="77777777" w:rsidR="002E35F3" w:rsidRPr="004D4B67" w:rsidRDefault="002E35F3" w:rsidP="002E35F3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39C849" w14:textId="03F4EC9C" w:rsidR="002E35F3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6,728</w:t>
            </w:r>
          </w:p>
        </w:tc>
        <w:tc>
          <w:tcPr>
            <w:tcW w:w="238" w:type="dxa"/>
          </w:tcPr>
          <w:p w14:paraId="3AC59401" w14:textId="77777777" w:rsidR="002E35F3" w:rsidRPr="004D4B67" w:rsidRDefault="002E35F3" w:rsidP="002E35F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8CBAB07" w14:textId="51816C91" w:rsidR="002E35F3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86CFC04" w14:textId="77777777" w:rsidR="002E35F3" w:rsidRPr="004D4B67" w:rsidRDefault="002E35F3" w:rsidP="002E35F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180D0271" w14:textId="37053502" w:rsidR="002E35F3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6,728</w:t>
            </w:r>
          </w:p>
        </w:tc>
      </w:tr>
      <w:tr w:rsidR="002E35F3" w:rsidRPr="004D4B67" w14:paraId="65526C34" w14:textId="77777777" w:rsidTr="0013008E">
        <w:tc>
          <w:tcPr>
            <w:tcW w:w="3420" w:type="dxa"/>
            <w:hideMark/>
          </w:tcPr>
          <w:p w14:paraId="24C2CB50" w14:textId="49FC71FA" w:rsidR="002E35F3" w:rsidRPr="004D4B67" w:rsidRDefault="002E35F3" w:rsidP="002E35F3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5FFE8E08" w14:textId="5D32B80C" w:rsidR="002E35F3" w:rsidRPr="004D4B67" w:rsidRDefault="00710DF9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439BBE2B" w14:textId="77777777" w:rsidR="002E35F3" w:rsidRPr="004D4B67" w:rsidRDefault="002E35F3" w:rsidP="002E35F3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</w:tcPr>
          <w:p w14:paraId="48DB5BBA" w14:textId="73243495" w:rsidR="002E35F3" w:rsidRPr="004D4B67" w:rsidRDefault="00710DF9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25ABBD3" w14:textId="77777777" w:rsidR="002E35F3" w:rsidRPr="004D4B67" w:rsidRDefault="002E35F3" w:rsidP="002E35F3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</w:tcPr>
          <w:p w14:paraId="0DE44B8C" w14:textId="127A47C2" w:rsidR="002E35F3" w:rsidRPr="004D4B67" w:rsidRDefault="008C5B95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0A32EEB0" w14:textId="77777777" w:rsidR="002E35F3" w:rsidRPr="004D4B67" w:rsidRDefault="002E35F3" w:rsidP="002E35F3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EFB8B96" w14:textId="75949C13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(1,869)</w:t>
            </w:r>
          </w:p>
        </w:tc>
        <w:tc>
          <w:tcPr>
            <w:tcW w:w="238" w:type="dxa"/>
          </w:tcPr>
          <w:p w14:paraId="7326D56D" w14:textId="77777777" w:rsidR="002E35F3" w:rsidRPr="004D4B67" w:rsidRDefault="002E35F3" w:rsidP="002E35F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33D6B1EE" w14:textId="33FD8FEC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E74D0B3" w14:textId="77777777" w:rsidR="002E35F3" w:rsidRPr="004D4B67" w:rsidRDefault="002E35F3" w:rsidP="002E35F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727749AD" w14:textId="58CF82B4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(1,869)</w:t>
            </w:r>
          </w:p>
        </w:tc>
      </w:tr>
      <w:tr w:rsidR="002E35F3" w:rsidRPr="004D4B67" w14:paraId="71B4F2B9" w14:textId="77777777" w:rsidTr="0013008E">
        <w:tc>
          <w:tcPr>
            <w:tcW w:w="3420" w:type="dxa"/>
            <w:hideMark/>
          </w:tcPr>
          <w:p w14:paraId="260DF88F" w14:textId="77777777" w:rsidR="002E35F3" w:rsidRPr="004D4B67" w:rsidRDefault="002E35F3" w:rsidP="002E35F3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54E7C" w14:textId="2B779D2F" w:rsidR="002E35F3" w:rsidRPr="004D4B67" w:rsidRDefault="00710DF9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106,030</w:t>
            </w:r>
          </w:p>
        </w:tc>
        <w:tc>
          <w:tcPr>
            <w:tcW w:w="252" w:type="dxa"/>
          </w:tcPr>
          <w:p w14:paraId="43A097EE" w14:textId="77777777" w:rsidR="002E35F3" w:rsidRPr="004D4B67" w:rsidRDefault="002E35F3" w:rsidP="002E35F3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157BD" w14:textId="516A2C8A" w:rsidR="002E35F3" w:rsidRPr="004D4B67" w:rsidRDefault="001D1135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901</w:t>
            </w:r>
          </w:p>
        </w:tc>
        <w:tc>
          <w:tcPr>
            <w:tcW w:w="266" w:type="dxa"/>
          </w:tcPr>
          <w:p w14:paraId="7FBF972B" w14:textId="77777777" w:rsidR="002E35F3" w:rsidRPr="004D4B67" w:rsidRDefault="002E35F3" w:rsidP="002E35F3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73E96" w14:textId="52EA8B82" w:rsidR="002E35F3" w:rsidRPr="004D4B67" w:rsidRDefault="008C5B95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106,931</w:t>
            </w:r>
          </w:p>
        </w:tc>
        <w:tc>
          <w:tcPr>
            <w:tcW w:w="236" w:type="dxa"/>
          </w:tcPr>
          <w:p w14:paraId="3AC8FBE6" w14:textId="77777777" w:rsidR="002E35F3" w:rsidRPr="004D4B67" w:rsidRDefault="002E35F3" w:rsidP="002E35F3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486B0" w14:textId="4FA66C82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97,033</w:t>
            </w:r>
          </w:p>
        </w:tc>
        <w:tc>
          <w:tcPr>
            <w:tcW w:w="238" w:type="dxa"/>
          </w:tcPr>
          <w:p w14:paraId="505FE980" w14:textId="77777777" w:rsidR="002E35F3" w:rsidRPr="004D4B67" w:rsidRDefault="002E35F3" w:rsidP="002E35F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DABFE" w14:textId="3E1AE79D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(2,065)</w:t>
            </w:r>
          </w:p>
        </w:tc>
        <w:tc>
          <w:tcPr>
            <w:tcW w:w="236" w:type="dxa"/>
          </w:tcPr>
          <w:p w14:paraId="780BF69A" w14:textId="77777777" w:rsidR="002E35F3" w:rsidRPr="004D4B67" w:rsidRDefault="002E35F3" w:rsidP="002E35F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06F26" w14:textId="580D2E00" w:rsidR="002E35F3" w:rsidRPr="004D4B67" w:rsidRDefault="002E35F3" w:rsidP="002E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94,968</w:t>
            </w:r>
          </w:p>
        </w:tc>
      </w:tr>
    </w:tbl>
    <w:p w14:paraId="61A5E850" w14:textId="3451A367" w:rsidR="0013008E" w:rsidRPr="00FD726E" w:rsidRDefault="00130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54883BF" w14:textId="77777777" w:rsidR="005865DA" w:rsidRPr="00A87C64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C6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69F2FFD0" w14:textId="77777777" w:rsidR="005865DA" w:rsidRPr="0044450C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4CCF11" w14:textId="29178C70" w:rsidR="005865DA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การแข็งค่า</w:t>
      </w:r>
      <w:r w:rsidRPr="00B112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14BED">
        <w:rPr>
          <w:rFonts w:asciiTheme="majorBidi" w:hAnsiTheme="majorBidi" w:cstheme="majorBidi" w:hint="cs"/>
          <w:spacing w:val="-4"/>
          <w:sz w:val="30"/>
          <w:szCs w:val="30"/>
        </w:rPr>
        <w:t>(</w:t>
      </w: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การอ่อนค่า</w:t>
      </w:r>
      <w:r w:rsidR="00114BED">
        <w:rPr>
          <w:rFonts w:asciiTheme="majorBidi" w:hAnsiTheme="majorBidi" w:cstheme="majorBidi" w:hint="cs"/>
          <w:spacing w:val="-4"/>
          <w:sz w:val="30"/>
          <w:szCs w:val="30"/>
        </w:rPr>
        <w:t>)</w:t>
      </w: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ที่เป็นไปได้อย่างสมเหตุสมผลของ</w:t>
      </w:r>
      <w:r w:rsidRPr="000032B1">
        <w:rPr>
          <w:rFonts w:asciiTheme="majorBidi" w:hAnsiTheme="majorBidi"/>
          <w:spacing w:val="-4"/>
          <w:sz w:val="30"/>
          <w:szCs w:val="30"/>
          <w:cs/>
        </w:rPr>
        <w:t>เงินบาทที่มีต่อสกุลเงินตราต่างประเทศ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ส่งผลกระทบต่อการวัดมูลค่าของเครื่องมือทางการเงินในสกุลเงินตรา</w:t>
      </w:r>
      <w:r>
        <w:rPr>
          <w:rFonts w:asciiTheme="majorBidi" w:hAnsiTheme="majorBidi" w:cstheme="majorBidi" w:hint="cs"/>
          <w:sz w:val="30"/>
          <w:szCs w:val="30"/>
          <w:cs/>
        </w:rPr>
        <w:t>ต่างประเทศ โดย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Pr="000032B1">
        <w:rPr>
          <w:rFonts w:asciiTheme="majorBidi" w:hAnsiTheme="majorBidi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F9B9028" w14:textId="77777777" w:rsidR="005865DA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66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990"/>
        <w:gridCol w:w="180"/>
        <w:gridCol w:w="1030"/>
        <w:gridCol w:w="180"/>
        <w:gridCol w:w="1073"/>
        <w:gridCol w:w="180"/>
        <w:gridCol w:w="993"/>
      </w:tblGrid>
      <w:tr w:rsidR="005865DA" w:rsidRPr="00EB1371" w14:paraId="70F99464" w14:textId="77777777" w:rsidTr="00EC5181">
        <w:trPr>
          <w:trHeight w:val="218"/>
          <w:tblHeader/>
        </w:trPr>
        <w:tc>
          <w:tcPr>
            <w:tcW w:w="3060" w:type="dxa"/>
          </w:tcPr>
          <w:p w14:paraId="52A072CD" w14:textId="77777777" w:rsidR="005865DA" w:rsidRPr="00EB1371" w:rsidRDefault="005865DA" w:rsidP="00EC518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060F7BD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</w:tcPr>
          <w:p w14:paraId="530D029F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13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2A7C6F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246" w:type="dxa"/>
            <w:gridSpan w:val="3"/>
          </w:tcPr>
          <w:p w14:paraId="39F46CAA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65DA" w:rsidRPr="00EB1371" w14:paraId="2BDEF7E4" w14:textId="77777777" w:rsidTr="00EC5181">
        <w:trPr>
          <w:tblHeader/>
        </w:trPr>
        <w:tc>
          <w:tcPr>
            <w:tcW w:w="3060" w:type="dxa"/>
          </w:tcPr>
          <w:p w14:paraId="31BEA9FA" w14:textId="77777777" w:rsidR="005865DA" w:rsidRPr="00EB1371" w:rsidRDefault="005865DA" w:rsidP="00EC518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</w:t>
            </w:r>
            <w:r w:rsidRPr="00EB13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ต่อกำไรหรือขาดทุน</w:t>
            </w:r>
          </w:p>
        </w:tc>
        <w:tc>
          <w:tcPr>
            <w:tcW w:w="1080" w:type="dxa"/>
            <w:hideMark/>
          </w:tcPr>
          <w:p w14:paraId="7A8BBA27" w14:textId="77777777" w:rsidR="005865DA" w:rsidRPr="00EB1371" w:rsidRDefault="005865DA" w:rsidP="00EC5181">
            <w:pPr>
              <w:pStyle w:val="acctmergecolhdg"/>
              <w:spacing w:line="240" w:lineRule="auto"/>
              <w:ind w:left="-84" w:right="-77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5D715E4E" w14:textId="77777777" w:rsidR="005865DA" w:rsidRPr="00EB1371" w:rsidRDefault="005865DA" w:rsidP="00EC5181">
            <w:pPr>
              <w:pStyle w:val="acctmergecolhdg"/>
              <w:spacing w:line="240" w:lineRule="auto"/>
              <w:ind w:left="-78" w:right="-8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13BC527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4D075BCF" w14:textId="77777777" w:rsidR="005865DA" w:rsidRPr="00EB1371" w:rsidRDefault="005865DA" w:rsidP="00EC5181">
            <w:pPr>
              <w:pStyle w:val="acctmergecolhdg"/>
              <w:spacing w:line="240" w:lineRule="auto"/>
              <w:ind w:left="-82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2E59EA98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4A898D41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9FCCDC2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126E4879" w14:textId="77777777" w:rsidR="005865DA" w:rsidRPr="00EB1371" w:rsidRDefault="005865DA" w:rsidP="00EC5181">
            <w:pPr>
              <w:pStyle w:val="acctmergecolhdg"/>
              <w:spacing w:line="240" w:lineRule="auto"/>
              <w:ind w:right="-49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5865DA" w:rsidRPr="00EB1371" w14:paraId="0C3A9E04" w14:textId="77777777" w:rsidTr="00EC5181">
        <w:trPr>
          <w:tblHeader/>
        </w:trPr>
        <w:tc>
          <w:tcPr>
            <w:tcW w:w="3060" w:type="dxa"/>
          </w:tcPr>
          <w:p w14:paraId="23D8A691" w14:textId="77777777" w:rsidR="005865DA" w:rsidRPr="00EB1371" w:rsidRDefault="005865DA" w:rsidP="00EC51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AE01E" w14:textId="7223713C" w:rsidR="005865DA" w:rsidRPr="00EB1371" w:rsidRDefault="00114BED" w:rsidP="00EC5181">
            <w:pPr>
              <w:pStyle w:val="acctfourfigures"/>
              <w:tabs>
                <w:tab w:val="clear" w:pos="765"/>
              </w:tabs>
              <w:spacing w:line="240" w:lineRule="auto"/>
              <w:ind w:left="-174" w:right="-77" w:firstLine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5865DA"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="005865DA"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26" w:type="dxa"/>
            <w:gridSpan w:val="7"/>
            <w:hideMark/>
          </w:tcPr>
          <w:p w14:paraId="09F4B7C4" w14:textId="49333C75" w:rsidR="005865DA" w:rsidRPr="00EB1371" w:rsidRDefault="00114BED" w:rsidP="00EC518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5865DA"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5865DA"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865DA" w:rsidRPr="00EB1371" w14:paraId="582D5C8B" w14:textId="77777777" w:rsidTr="00EC5181">
        <w:tc>
          <w:tcPr>
            <w:tcW w:w="3060" w:type="dxa"/>
          </w:tcPr>
          <w:p w14:paraId="3FCCC1B1" w14:textId="3FEA7759" w:rsidR="005865DA" w:rsidRPr="00EB1371" w:rsidRDefault="005865DA" w:rsidP="00EC518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1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B7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2D2F6CA8" w14:textId="77777777" w:rsidR="005865DA" w:rsidRPr="00EB1371" w:rsidRDefault="005865DA" w:rsidP="00EC51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F683C34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CDA6232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50F5E0B2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3B9DFEA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0CCFBFEB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9025EC9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0AFAF248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865DA" w:rsidRPr="00EB1371" w14:paraId="2FEF9563" w14:textId="77777777" w:rsidTr="00EC5181">
        <w:tc>
          <w:tcPr>
            <w:tcW w:w="3060" w:type="dxa"/>
            <w:hideMark/>
          </w:tcPr>
          <w:p w14:paraId="5F4416A9" w14:textId="77777777" w:rsidR="005865DA" w:rsidRPr="00EB1371" w:rsidRDefault="005865DA" w:rsidP="00EC518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</w:tcPr>
          <w:p w14:paraId="52264D40" w14:textId="6C091704" w:rsidR="005865DA" w:rsidRPr="00EB1371" w:rsidRDefault="00EE1E57" w:rsidP="00EC51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226E73C2" w14:textId="5F1B3FCF" w:rsidR="005865DA" w:rsidRPr="00EB1371" w:rsidRDefault="00EE1E57" w:rsidP="00EC518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180" w:type="dxa"/>
          </w:tcPr>
          <w:p w14:paraId="025B9559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E7D2FD5" w14:textId="1756C530" w:rsidR="005865DA" w:rsidRPr="00EB1371" w:rsidRDefault="00EE1E57" w:rsidP="00EC518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80" w:type="dxa"/>
          </w:tcPr>
          <w:p w14:paraId="73A0B035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694CA13" w14:textId="75045D36" w:rsidR="005865DA" w:rsidRPr="00141E4A" w:rsidRDefault="00EE1E57" w:rsidP="00EC51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(743)</w:t>
            </w:r>
          </w:p>
        </w:tc>
        <w:tc>
          <w:tcPr>
            <w:tcW w:w="180" w:type="dxa"/>
          </w:tcPr>
          <w:p w14:paraId="45193F9A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4A9C4CB" w14:textId="5E2075FD" w:rsidR="005865DA" w:rsidRPr="00EB1371" w:rsidRDefault="00EE1E57" w:rsidP="00EC518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</w:tr>
      <w:tr w:rsidR="005865DA" w:rsidRPr="00EB1371" w14:paraId="09BCF365" w14:textId="77777777" w:rsidTr="00EC5181">
        <w:tc>
          <w:tcPr>
            <w:tcW w:w="3060" w:type="dxa"/>
          </w:tcPr>
          <w:p w14:paraId="6D53529E" w14:textId="77777777" w:rsidR="005865DA" w:rsidRPr="00EB1371" w:rsidRDefault="005865DA" w:rsidP="00EC518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56BC3" w14:textId="77777777" w:rsidR="005865DA" w:rsidRPr="00EB1371" w:rsidRDefault="005865DA" w:rsidP="00EC51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F53F51F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2EFABF0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3FA3CB76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9C14D55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7C069BA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BA4F916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52F485C7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865DA" w:rsidRPr="00EB1371" w14:paraId="718B30FB" w14:textId="77777777" w:rsidTr="00EC5181">
        <w:tc>
          <w:tcPr>
            <w:tcW w:w="3060" w:type="dxa"/>
          </w:tcPr>
          <w:p w14:paraId="30D223D6" w14:textId="683EED70" w:rsidR="005865DA" w:rsidRPr="00EB1371" w:rsidRDefault="005865DA" w:rsidP="005865D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1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B7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08B5A0C9" w14:textId="77777777" w:rsidR="005865DA" w:rsidRPr="00EB1371" w:rsidRDefault="005865DA" w:rsidP="005865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AE602E8" w14:textId="77777777" w:rsidR="005865DA" w:rsidRPr="00EB1371" w:rsidRDefault="005865DA" w:rsidP="005865D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50A477D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16654BA6" w14:textId="77777777" w:rsidR="005865DA" w:rsidRPr="00EB1371" w:rsidRDefault="005865DA" w:rsidP="005865D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713CC7D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D989F31" w14:textId="77777777" w:rsidR="005865DA" w:rsidRPr="00EB1371" w:rsidRDefault="005865DA" w:rsidP="005865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31FF517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3C0A4879" w14:textId="77777777" w:rsidR="005865DA" w:rsidRPr="00EB1371" w:rsidRDefault="005865DA" w:rsidP="005865D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B75AF" w:rsidRPr="00EB1371" w14:paraId="3AD69A30" w14:textId="77777777" w:rsidTr="00EC5181">
        <w:tc>
          <w:tcPr>
            <w:tcW w:w="3060" w:type="dxa"/>
          </w:tcPr>
          <w:p w14:paraId="03E30406" w14:textId="1A179013" w:rsidR="003B75AF" w:rsidRPr="00EB1371" w:rsidRDefault="003B75AF" w:rsidP="003B75A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</w:tcPr>
          <w:p w14:paraId="371E10F4" w14:textId="030826D8" w:rsidR="003B75AF" w:rsidRPr="00EB1371" w:rsidRDefault="003B75AF" w:rsidP="003B75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177D3204" w14:textId="68930F38" w:rsidR="003B75AF" w:rsidRPr="00EB1371" w:rsidRDefault="003B75AF" w:rsidP="003B75A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(1,449)</w:t>
            </w:r>
          </w:p>
        </w:tc>
        <w:tc>
          <w:tcPr>
            <w:tcW w:w="180" w:type="dxa"/>
          </w:tcPr>
          <w:p w14:paraId="38F480F8" w14:textId="77777777" w:rsidR="003B75AF" w:rsidRPr="00EB1371" w:rsidRDefault="003B75AF" w:rsidP="003B75AF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170488CE" w14:textId="79C25023" w:rsidR="003B75AF" w:rsidRPr="00EB1371" w:rsidRDefault="003B75AF" w:rsidP="003B75A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1,449</w:t>
            </w:r>
          </w:p>
        </w:tc>
        <w:tc>
          <w:tcPr>
            <w:tcW w:w="180" w:type="dxa"/>
          </w:tcPr>
          <w:p w14:paraId="24011118" w14:textId="77777777" w:rsidR="003B75AF" w:rsidRPr="00EB1371" w:rsidRDefault="003B75AF" w:rsidP="003B75AF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7F9796B" w14:textId="630771BD" w:rsidR="003B75AF" w:rsidRPr="00EB1371" w:rsidRDefault="003B75AF" w:rsidP="003B75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(1,941)</w:t>
            </w:r>
          </w:p>
        </w:tc>
        <w:tc>
          <w:tcPr>
            <w:tcW w:w="180" w:type="dxa"/>
          </w:tcPr>
          <w:p w14:paraId="18B3E473" w14:textId="77777777" w:rsidR="003B75AF" w:rsidRPr="00EB1371" w:rsidRDefault="003B75AF" w:rsidP="003B75AF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484FDCCE" w14:textId="278DAAE2" w:rsidR="003B75AF" w:rsidRPr="00EB1371" w:rsidRDefault="003B75AF" w:rsidP="003B75A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1,941</w:t>
            </w:r>
          </w:p>
        </w:tc>
      </w:tr>
      <w:tr w:rsidR="003B75AF" w:rsidRPr="00EB1371" w14:paraId="3EA05FEF" w14:textId="77777777" w:rsidTr="00EC5181">
        <w:tc>
          <w:tcPr>
            <w:tcW w:w="3060" w:type="dxa"/>
          </w:tcPr>
          <w:p w14:paraId="55E5E4A0" w14:textId="570B6DEB" w:rsidR="003B75AF" w:rsidRPr="00EB1371" w:rsidRDefault="003B75AF" w:rsidP="003B75A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เงินปอนด์อังกฤษ 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</w:tcPr>
          <w:p w14:paraId="6F80A903" w14:textId="6443CD67" w:rsidR="003B75AF" w:rsidRPr="00EB1371" w:rsidRDefault="003B75AF" w:rsidP="003B75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90" w:type="dxa"/>
          </w:tcPr>
          <w:p w14:paraId="35E0BE98" w14:textId="6551B25F" w:rsidR="003B75AF" w:rsidRPr="00EB1371" w:rsidRDefault="003B75AF" w:rsidP="003B75A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(423)</w:t>
            </w:r>
          </w:p>
        </w:tc>
        <w:tc>
          <w:tcPr>
            <w:tcW w:w="180" w:type="dxa"/>
          </w:tcPr>
          <w:p w14:paraId="09FC9348" w14:textId="77777777" w:rsidR="003B75AF" w:rsidRPr="00EB1371" w:rsidRDefault="003B75AF" w:rsidP="003B75AF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9AADE44" w14:textId="2A2D9009" w:rsidR="003B75AF" w:rsidRPr="00EB1371" w:rsidRDefault="003B75AF" w:rsidP="003B75A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</w:tcPr>
          <w:p w14:paraId="6B1D9784" w14:textId="77777777" w:rsidR="003B75AF" w:rsidRPr="00EB1371" w:rsidRDefault="003B75AF" w:rsidP="003B75AF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94A815C" w14:textId="37584F18" w:rsidR="003B75AF" w:rsidRPr="00EB1371" w:rsidRDefault="003B75AF" w:rsidP="003B75A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51A187" w14:textId="77777777" w:rsidR="003B75AF" w:rsidRPr="00EB1371" w:rsidRDefault="003B75AF" w:rsidP="003B75AF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8AEA297" w14:textId="752A193A" w:rsidR="003B75AF" w:rsidRPr="00EB1371" w:rsidRDefault="003B75AF" w:rsidP="003B75A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BDF2B8C" w14:textId="14E797C5" w:rsidR="00285DBE" w:rsidRPr="0044450C" w:rsidRDefault="00285DBE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1A7A84" w14:textId="77777777" w:rsidR="0023051B" w:rsidRDefault="0023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2C7839" w14:textId="17227726" w:rsidR="005865DA" w:rsidRDefault="00114BED" w:rsidP="0023051B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lastRenderedPageBreak/>
        <w:t>(</w:t>
      </w:r>
      <w:r w:rsidR="0023051B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="0023051B">
        <w:rPr>
          <w:rFonts w:asciiTheme="majorBidi" w:hAnsiTheme="majorBidi" w:cstheme="majorBidi"/>
          <w:spacing w:val="-4"/>
          <w:sz w:val="30"/>
          <w:szCs w:val="30"/>
        </w:rPr>
        <w:t>.3.2</w:t>
      </w:r>
      <w:r>
        <w:rPr>
          <w:rFonts w:asciiTheme="majorBidi" w:hAnsiTheme="majorBidi" w:cstheme="majorBidi"/>
          <w:spacing w:val="-4"/>
          <w:sz w:val="30"/>
          <w:szCs w:val="30"/>
        </w:rPr>
        <w:t>)</w:t>
      </w:r>
      <w:r w:rsidR="0023051B">
        <w:rPr>
          <w:rFonts w:asciiTheme="majorBidi" w:hAnsiTheme="majorBidi" w:cstheme="majorBidi"/>
          <w:spacing w:val="-4"/>
          <w:sz w:val="30"/>
          <w:szCs w:val="30"/>
        </w:rPr>
        <w:tab/>
      </w:r>
      <w:r w:rsidR="005865DA" w:rsidRPr="0023051B">
        <w:rPr>
          <w:rFonts w:asciiTheme="majorBidi" w:hAnsiTheme="majorBidi" w:cstheme="majorBidi" w:hint="cs"/>
          <w:spacing w:val="-4"/>
          <w:sz w:val="30"/>
          <w:szCs w:val="30"/>
          <w:cs/>
        </w:rPr>
        <w:t>ความ</w:t>
      </w:r>
      <w:r w:rsidR="005865DA">
        <w:rPr>
          <w:rFonts w:asciiTheme="majorBidi" w:hAnsiTheme="majorBidi" w:cstheme="majorBidi" w:hint="cs"/>
          <w:sz w:val="30"/>
          <w:szCs w:val="30"/>
          <w:cs/>
        </w:rPr>
        <w:t>เสี่ยงด้านอัตราดอกเบี้ย</w:t>
      </w:r>
    </w:p>
    <w:p w14:paraId="430CE937" w14:textId="77777777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15BB9E5" w14:textId="78BEBD58" w:rsidR="005865DA" w:rsidRPr="00EB3230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22E00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956A31">
        <w:rPr>
          <w:rFonts w:asciiTheme="majorBidi" w:hAnsiTheme="majorBidi" w:cstheme="majorBidi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</w:t>
      </w:r>
      <w:r w:rsidRPr="00956A3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D1934">
        <w:rPr>
          <w:rFonts w:asciiTheme="majorBidi" w:hAnsiTheme="majorBidi" w:cstheme="majorBidi"/>
          <w:sz w:val="30"/>
          <w:szCs w:val="30"/>
          <w:cs/>
        </w:rPr>
        <w:t>โดยหลักมาจาก</w:t>
      </w:r>
      <w:r w:rsidRPr="008D193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D1934">
        <w:rPr>
          <w:rFonts w:asciiTheme="majorBidi" w:hAnsiTheme="majorBidi" w:cstheme="majorBidi"/>
          <w:sz w:val="30"/>
          <w:szCs w:val="30"/>
          <w:cs/>
        </w:rPr>
        <w:t>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ระยะยาวซึ่งส่วนใหญ่มีอัตราดอกเบี้ยผันแปร</w:t>
      </w:r>
      <w:r w:rsidRPr="008D19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4BED">
        <w:rPr>
          <w:rFonts w:asciiTheme="majorBidi" w:hAnsiTheme="majorBidi" w:cstheme="majorBidi"/>
          <w:sz w:val="30"/>
          <w:szCs w:val="30"/>
        </w:rPr>
        <w:t>(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Pr="00956A31">
        <w:rPr>
          <w:rFonts w:asciiTheme="majorBidi" w:hAnsiTheme="majorBidi" w:cstheme="majorBidi"/>
          <w:sz w:val="30"/>
          <w:szCs w:val="30"/>
        </w:rPr>
        <w:t>1</w:t>
      </w:r>
      <w:r w:rsidR="003B5B1B">
        <w:rPr>
          <w:rFonts w:asciiTheme="majorBidi" w:hAnsiTheme="majorBidi" w:cstheme="majorBidi"/>
          <w:sz w:val="30"/>
          <w:szCs w:val="30"/>
        </w:rPr>
        <w:t>2</w:t>
      </w:r>
      <w:r w:rsidR="00114BED">
        <w:rPr>
          <w:rFonts w:asciiTheme="majorBidi" w:hAnsiTheme="majorBidi" w:cstheme="majorBidi"/>
          <w:sz w:val="30"/>
          <w:szCs w:val="30"/>
        </w:rPr>
        <w:t>)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6A31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กลุ่มบริษัทไม่มีการทำสัญญาแลกเปลี่ยนอัตราดอกเบี้ยสำหรับเงินกู้ยืมระยะยาวดังกล่าว</w:t>
      </w:r>
    </w:p>
    <w:p w14:paraId="16F77B02" w14:textId="77777777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1080"/>
        <w:gridCol w:w="268"/>
        <w:gridCol w:w="992"/>
      </w:tblGrid>
      <w:tr w:rsidR="005865DA" w:rsidRPr="00836CF1" w14:paraId="6823D2BA" w14:textId="77777777" w:rsidTr="00EC5181">
        <w:trPr>
          <w:tblHeader/>
        </w:trPr>
        <w:tc>
          <w:tcPr>
            <w:tcW w:w="3870" w:type="dxa"/>
            <w:hideMark/>
          </w:tcPr>
          <w:p w14:paraId="2F36B606" w14:textId="77777777" w:rsidR="005865DA" w:rsidRPr="00EB1371" w:rsidRDefault="005865DA" w:rsidP="00EC5181">
            <w:pPr>
              <w:pStyle w:val="block"/>
              <w:spacing w:after="0" w:line="240" w:lineRule="atLeast"/>
              <w:ind w:left="150" w:hanging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60F1C3CB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5F124C1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F1BCA10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B1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75AF" w:rsidRPr="00836CF1" w14:paraId="49DF1D69" w14:textId="77777777" w:rsidTr="00EC5181">
        <w:trPr>
          <w:tblHeader/>
        </w:trPr>
        <w:tc>
          <w:tcPr>
            <w:tcW w:w="3870" w:type="dxa"/>
            <w:hideMark/>
          </w:tcPr>
          <w:p w14:paraId="415820C8" w14:textId="77777777" w:rsidR="003B75AF" w:rsidRPr="00EB1371" w:rsidRDefault="003B75AF" w:rsidP="003B75AF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6CEE721E" w14:textId="21D7EB97" w:rsidR="003B75AF" w:rsidRPr="00EB1371" w:rsidRDefault="003B75AF" w:rsidP="003B75AF">
            <w:pPr>
              <w:pStyle w:val="block"/>
              <w:spacing w:after="0" w:line="240" w:lineRule="atLeas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29CE475" w14:textId="77777777" w:rsidR="003B75AF" w:rsidRPr="00EB1371" w:rsidRDefault="003B75AF" w:rsidP="003B75A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27F52436" w14:textId="056945C0" w:rsidR="003B75AF" w:rsidRPr="00EB1371" w:rsidRDefault="003B75AF" w:rsidP="003B75AF">
            <w:pPr>
              <w:pStyle w:val="block"/>
              <w:spacing w:after="0" w:line="240" w:lineRule="atLeas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27AFEF1" w14:textId="77777777" w:rsidR="003B75AF" w:rsidRPr="00EB1371" w:rsidRDefault="003B75AF" w:rsidP="003B75A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393166D" w14:textId="7E5C6DD0" w:rsidR="003B75AF" w:rsidRPr="00EB1371" w:rsidRDefault="003B75AF" w:rsidP="003B75AF">
            <w:pPr>
              <w:pStyle w:val="block"/>
              <w:spacing w:after="0" w:line="240" w:lineRule="atLeast"/>
              <w:ind w:left="-111" w:right="-105" w:firstLine="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7CD03A40" w14:textId="77777777" w:rsidR="003B75AF" w:rsidRPr="00EB1371" w:rsidRDefault="003B75AF" w:rsidP="003B75A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hideMark/>
          </w:tcPr>
          <w:p w14:paraId="5B57943F" w14:textId="4B274D0A" w:rsidR="003B75AF" w:rsidRPr="00EB1371" w:rsidRDefault="003B75AF" w:rsidP="003B75AF">
            <w:pPr>
              <w:pStyle w:val="block"/>
              <w:spacing w:after="0" w:line="240" w:lineRule="atLeast"/>
              <w:ind w:left="-101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B75AF" w:rsidRPr="00836CF1" w14:paraId="6CC53CF9" w14:textId="77777777" w:rsidTr="00EC5181">
        <w:trPr>
          <w:tblHeader/>
        </w:trPr>
        <w:tc>
          <w:tcPr>
            <w:tcW w:w="3870" w:type="dxa"/>
          </w:tcPr>
          <w:p w14:paraId="0F782DE6" w14:textId="77777777" w:rsidR="003B75AF" w:rsidRPr="00EB1371" w:rsidRDefault="003B75AF" w:rsidP="003B75A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60" w:type="dxa"/>
            <w:gridSpan w:val="7"/>
            <w:hideMark/>
          </w:tcPr>
          <w:p w14:paraId="1085817C" w14:textId="756F210A" w:rsidR="003B75AF" w:rsidRPr="00EB1371" w:rsidRDefault="003B75AF" w:rsidP="003B75A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B75AF" w:rsidRPr="00836CF1" w14:paraId="12B7E4D6" w14:textId="77777777" w:rsidTr="00EC5181">
        <w:tc>
          <w:tcPr>
            <w:tcW w:w="3870" w:type="dxa"/>
          </w:tcPr>
          <w:p w14:paraId="65C10EDF" w14:textId="77777777" w:rsidR="003B75AF" w:rsidRPr="00EB1371" w:rsidRDefault="003B75AF" w:rsidP="003B75A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468F0" w14:textId="681BC4D0" w:rsidR="003B75AF" w:rsidRPr="00EB1371" w:rsidRDefault="00053925" w:rsidP="003B75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528,561</w:t>
            </w:r>
          </w:p>
        </w:tc>
        <w:tc>
          <w:tcPr>
            <w:tcW w:w="270" w:type="dxa"/>
            <w:vAlign w:val="center"/>
          </w:tcPr>
          <w:p w14:paraId="391A968E" w14:textId="77777777" w:rsidR="003B75AF" w:rsidRPr="00EB1371" w:rsidRDefault="003B75AF" w:rsidP="003B75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0E977B" w14:textId="75DEC8E3" w:rsidR="003B75AF" w:rsidRPr="00EB1371" w:rsidRDefault="003B75AF" w:rsidP="003B75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548,241</w:t>
            </w:r>
          </w:p>
        </w:tc>
        <w:tc>
          <w:tcPr>
            <w:tcW w:w="270" w:type="dxa"/>
          </w:tcPr>
          <w:p w14:paraId="66D637FA" w14:textId="77777777" w:rsidR="003B75AF" w:rsidRPr="00EB1371" w:rsidRDefault="003B75AF" w:rsidP="003B75A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2E5A0C" w14:textId="1D5EC36E" w:rsidR="003B75AF" w:rsidRPr="00EB1371" w:rsidRDefault="00053925" w:rsidP="003B75A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160,472</w:t>
            </w:r>
          </w:p>
        </w:tc>
        <w:tc>
          <w:tcPr>
            <w:tcW w:w="268" w:type="dxa"/>
            <w:vAlign w:val="center"/>
          </w:tcPr>
          <w:p w14:paraId="64414B3C" w14:textId="77777777" w:rsidR="003B75AF" w:rsidRPr="00EB1371" w:rsidRDefault="003B75AF" w:rsidP="003B75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  <w:hideMark/>
          </w:tcPr>
          <w:p w14:paraId="37F02493" w14:textId="2135B0B3" w:rsidR="003B75AF" w:rsidRPr="00EB1371" w:rsidRDefault="003B75AF" w:rsidP="003B75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52,577</w:t>
            </w:r>
          </w:p>
        </w:tc>
      </w:tr>
    </w:tbl>
    <w:p w14:paraId="31584A80" w14:textId="0DC0D042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232ED968" w14:textId="77777777" w:rsidR="005865DA" w:rsidRPr="00EA7304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both"/>
        <w:rPr>
          <w:rFonts w:asciiTheme="majorBidi" w:eastAsia="Calibri" w:hAnsiTheme="majorBidi" w:cstheme="majorBidi"/>
          <w:color w:val="0000FF"/>
          <w:sz w:val="30"/>
          <w:szCs w:val="30"/>
          <w:lang w:val="en-GB" w:bidi="ar-SA"/>
        </w:rPr>
      </w:pPr>
      <w:r w:rsidRPr="00DD13BA">
        <w:rPr>
          <w:rFonts w:ascii="Angsana New" w:eastAsia="Calibri" w:hAnsi="Angsana New" w:hint="cs"/>
          <w:i/>
          <w:iCs/>
          <w:sz w:val="30"/>
          <w:szCs w:val="30"/>
          <w:cs/>
        </w:rPr>
        <w:t>การวิเคราะห์ความอ่อนไหวในกระแสเงินสด</w:t>
      </w:r>
      <w:r w:rsidRPr="00DD13BA">
        <w:rPr>
          <w:rFonts w:ascii="Angsana New" w:eastAsia="Calibri" w:hAnsi="Angsana New"/>
          <w:i/>
          <w:iCs/>
          <w:sz w:val="30"/>
          <w:szCs w:val="30"/>
          <w:cs/>
        </w:rPr>
        <w:t>ของเครื่องมือที่มีอัตราดอกเบี้ยผันแปร</w:t>
      </w:r>
    </w:p>
    <w:p w14:paraId="57573A81" w14:textId="77777777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2"/>
          <w:szCs w:val="22"/>
        </w:rPr>
      </w:pPr>
      <w:r w:rsidRPr="00332403">
        <w:rPr>
          <w:rFonts w:ascii="Angsana New" w:hAnsi="Angsana New"/>
          <w:sz w:val="22"/>
          <w:szCs w:val="22"/>
        </w:rPr>
        <w:t xml:space="preserve"> </w:t>
      </w:r>
    </w:p>
    <w:p w14:paraId="486C4AE4" w14:textId="77777777" w:rsidR="005865DA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eastAsia="Calibri" w:hAnsi="Angsana New"/>
          <w:sz w:val="30"/>
          <w:szCs w:val="30"/>
        </w:rPr>
      </w:pP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การเปลี่ยนแปลงของอัตราดอกเบี้ยที่ </w:t>
      </w:r>
      <w:r w:rsidRPr="00DC7359">
        <w:rPr>
          <w:rFonts w:ascii="Angsana New" w:eastAsia="Calibri" w:hAnsi="Angsana New"/>
          <w:spacing w:val="-2"/>
          <w:sz w:val="30"/>
          <w:szCs w:val="30"/>
        </w:rPr>
        <w:t>1%</w:t>
      </w:r>
      <w:r w:rsidRPr="00DC7359">
        <w:rPr>
          <w:rFonts w:ascii="Angsana New" w:eastAsia="Calibri" w:hAnsi="Angsana New" w:hint="cs"/>
          <w:spacing w:val="-2"/>
          <w:sz w:val="30"/>
          <w:szCs w:val="30"/>
        </w:rPr>
        <w:t xml:space="preserve"> 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ซึ่งเป็นไปได้อย่างสมเหตุสมผล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ณ วันที่รายงาน 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 w:rsidRPr="00345806">
        <w:rPr>
          <w:rFonts w:ascii="Angsana New" w:eastAsia="Calibri" w:hAnsi="Angsana New"/>
          <w:spacing w:val="-2"/>
          <w:sz w:val="30"/>
          <w:szCs w:val="30"/>
          <w:cs/>
        </w:rPr>
        <w:t>เงินกู้ยืมระยะยาวดังกล่าวเป็นสกุลเงินบาท จึงไม่มีความเสี่ยงจากเงินตราต่างประเทศ</w:t>
      </w:r>
    </w:p>
    <w:p w14:paraId="7D81F979" w14:textId="77777777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hAnsi="Angsana New"/>
          <w:sz w:val="22"/>
          <w:szCs w:val="22"/>
          <w:cs/>
          <w:lang w:val="en-GB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080"/>
        <w:gridCol w:w="180"/>
        <w:gridCol w:w="1170"/>
        <w:gridCol w:w="180"/>
        <w:gridCol w:w="1170"/>
      </w:tblGrid>
      <w:tr w:rsidR="005865DA" w:rsidRPr="00DD13BA" w14:paraId="151468ED" w14:textId="77777777" w:rsidTr="00EC5181">
        <w:tc>
          <w:tcPr>
            <w:tcW w:w="3600" w:type="dxa"/>
          </w:tcPr>
          <w:p w14:paraId="7E4C7F54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7BDBAC4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4B2D7C8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7C0CE0AE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5DA" w:rsidRPr="00DD13BA" w14:paraId="6C4B75EE" w14:textId="77777777" w:rsidTr="00EC5181">
        <w:tc>
          <w:tcPr>
            <w:tcW w:w="3600" w:type="dxa"/>
            <w:hideMark/>
          </w:tcPr>
          <w:p w14:paraId="4B0A0D5C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BAF6447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72A6DA2C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060CB6C9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0CCE69B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78" w:right="-8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FB79AE1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1BD8A06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5F64CB50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8D8B2AD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82" w:right="-8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5865DA" w:rsidRPr="00DD13BA" w14:paraId="6B9DDD3B" w14:textId="77777777" w:rsidTr="00EC5181">
        <w:tc>
          <w:tcPr>
            <w:tcW w:w="3600" w:type="dxa"/>
          </w:tcPr>
          <w:p w14:paraId="25F8188F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9D2EB69" w14:textId="7530CC2E" w:rsidR="005865DA" w:rsidRPr="00CB5A08" w:rsidRDefault="00114BED" w:rsidP="00EC518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5865DA" w:rsidRPr="00CB5A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865DA" w:rsidRPr="00DD13BA" w14:paraId="36222E95" w14:textId="77777777" w:rsidTr="00EC5181">
        <w:tc>
          <w:tcPr>
            <w:tcW w:w="3600" w:type="dxa"/>
          </w:tcPr>
          <w:p w14:paraId="223D0238" w14:textId="1404C72F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B5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3B7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68</w:t>
            </w:r>
          </w:p>
        </w:tc>
        <w:tc>
          <w:tcPr>
            <w:tcW w:w="1170" w:type="dxa"/>
          </w:tcPr>
          <w:p w14:paraId="198AD378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DDF741D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0766E5B" w14:textId="77777777" w:rsidR="005865DA" w:rsidRPr="00CB5A08" w:rsidRDefault="005865DA" w:rsidP="00EC5181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A74493C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A2A7B22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AC2A1B8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7C2C591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865DA" w:rsidRPr="00DD13BA" w14:paraId="79A0ABA7" w14:textId="77777777" w:rsidTr="00EC5181">
        <w:tc>
          <w:tcPr>
            <w:tcW w:w="3600" w:type="dxa"/>
            <w:hideMark/>
          </w:tcPr>
          <w:p w14:paraId="5861DAFA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3D1A8249" w14:textId="2B9802CD" w:rsidR="005865DA" w:rsidRPr="00CB5A08" w:rsidRDefault="00061513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(3,241)</w:t>
            </w:r>
          </w:p>
        </w:tc>
        <w:tc>
          <w:tcPr>
            <w:tcW w:w="180" w:type="dxa"/>
          </w:tcPr>
          <w:p w14:paraId="3D04FFB7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2D71E" w14:textId="76DF6BB4" w:rsidR="005865DA" w:rsidRPr="00CB5A08" w:rsidRDefault="00061513" w:rsidP="00EC5181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3,241</w:t>
            </w:r>
          </w:p>
        </w:tc>
        <w:tc>
          <w:tcPr>
            <w:tcW w:w="180" w:type="dxa"/>
          </w:tcPr>
          <w:p w14:paraId="4A933FE3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6C4D4" w14:textId="4A17E686" w:rsidR="005865DA" w:rsidRPr="00CB5A08" w:rsidRDefault="00061513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(138)</w:t>
            </w:r>
          </w:p>
        </w:tc>
        <w:tc>
          <w:tcPr>
            <w:tcW w:w="180" w:type="dxa"/>
          </w:tcPr>
          <w:p w14:paraId="34B9B8EE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F859FA" w14:textId="72896A45" w:rsidR="005865DA" w:rsidRPr="00CB5A08" w:rsidRDefault="00061513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5865DA" w:rsidRPr="00DD13BA" w14:paraId="3CBDD013" w14:textId="77777777" w:rsidTr="00EC5181">
        <w:tc>
          <w:tcPr>
            <w:tcW w:w="3600" w:type="dxa"/>
          </w:tcPr>
          <w:p w14:paraId="23E60BB9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B5C7AF8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35E64FDD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5F92ADF8" w14:textId="77777777" w:rsidR="005865DA" w:rsidRPr="00CB5A08" w:rsidRDefault="005865DA" w:rsidP="00EC5181">
            <w:pPr>
              <w:spacing w:line="240" w:lineRule="auto"/>
              <w:ind w:right="5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1928F763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53A740D8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526F7AEE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19CBDBD9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8B2FAB" w:rsidRPr="00DD13BA" w14:paraId="0B3901E1" w14:textId="77777777" w:rsidTr="00EC5181">
        <w:tc>
          <w:tcPr>
            <w:tcW w:w="3600" w:type="dxa"/>
          </w:tcPr>
          <w:p w14:paraId="58E4443D" w14:textId="1952F95D" w:rsidR="008B2FAB" w:rsidRPr="00CB5A08" w:rsidRDefault="008B2FAB" w:rsidP="008B2FA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B5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3B7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170" w:type="dxa"/>
          </w:tcPr>
          <w:p w14:paraId="481AC21C" w14:textId="77777777" w:rsidR="008B2FAB" w:rsidRPr="00CB5A08" w:rsidRDefault="008B2FAB" w:rsidP="008B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5957FDE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3573D5F" w14:textId="77777777" w:rsidR="008B2FAB" w:rsidRPr="00CB5A08" w:rsidRDefault="008B2FAB" w:rsidP="008B2FAB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4DA1133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CD28109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2ACEFE5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F7BCB74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B75AF" w:rsidRPr="00DD13BA" w14:paraId="03B0491D" w14:textId="77777777" w:rsidTr="00EC5181">
        <w:tc>
          <w:tcPr>
            <w:tcW w:w="3600" w:type="dxa"/>
          </w:tcPr>
          <w:p w14:paraId="2509CBF6" w14:textId="7B9BFAE6" w:rsidR="003B75AF" w:rsidRPr="00CB5A08" w:rsidRDefault="003B75AF" w:rsidP="003B75A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5A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03E27131" w14:textId="581BA845" w:rsidR="003B75AF" w:rsidRPr="00CB5A08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(4,765)</w:t>
            </w:r>
          </w:p>
        </w:tc>
        <w:tc>
          <w:tcPr>
            <w:tcW w:w="180" w:type="dxa"/>
          </w:tcPr>
          <w:p w14:paraId="211D0998" w14:textId="77777777" w:rsidR="003B75AF" w:rsidRPr="00CB5A08" w:rsidRDefault="003B75AF" w:rsidP="003B75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5C6CF" w14:textId="57A8695A" w:rsidR="003B75AF" w:rsidRPr="00CB5A08" w:rsidRDefault="003B75AF" w:rsidP="003B75AF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4,765</w:t>
            </w:r>
          </w:p>
        </w:tc>
        <w:tc>
          <w:tcPr>
            <w:tcW w:w="180" w:type="dxa"/>
          </w:tcPr>
          <w:p w14:paraId="62A8F50C" w14:textId="77777777" w:rsidR="003B75AF" w:rsidRPr="00CB5A08" w:rsidRDefault="003B75AF" w:rsidP="003B75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CDC553" w14:textId="5F974183" w:rsidR="003B75AF" w:rsidRPr="00CB5A08" w:rsidRDefault="003B75AF" w:rsidP="003B75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  <w:tc>
          <w:tcPr>
            <w:tcW w:w="180" w:type="dxa"/>
          </w:tcPr>
          <w:p w14:paraId="1F17AD36" w14:textId="77777777" w:rsidR="003B75AF" w:rsidRPr="00CB5A08" w:rsidRDefault="003B75AF" w:rsidP="003B75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CC2F6" w14:textId="03B0DA2F" w:rsidR="003B75AF" w:rsidRPr="00CB5A08" w:rsidRDefault="003B75AF" w:rsidP="003B75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</w:tbl>
    <w:p w14:paraId="5729367A" w14:textId="263BC2BB" w:rsidR="00EB1371" w:rsidRPr="00332403" w:rsidRDefault="00EB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4C6884D4" w14:textId="3210EC31" w:rsidR="00463B30" w:rsidRDefault="00463B30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การบริหารจัดการทุน</w:t>
      </w:r>
    </w:p>
    <w:p w14:paraId="27D51377" w14:textId="34588B6E" w:rsidR="00463B30" w:rsidRPr="00332403" w:rsidRDefault="00463B30" w:rsidP="00463B30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6C83C56A" w14:textId="5156184B" w:rsidR="00647E94" w:rsidRDefault="00463B30" w:rsidP="00DD13BA">
      <w:pPr>
        <w:ind w:left="540"/>
        <w:jc w:val="thaiDistribute"/>
        <w:rPr>
          <w:sz w:val="30"/>
          <w:szCs w:val="30"/>
          <w:cs/>
          <w:lang w:eastAsia="x-none"/>
        </w:rPr>
      </w:pPr>
      <w:r w:rsidRPr="00463B30">
        <w:rPr>
          <w:sz w:val="30"/>
          <w:szCs w:val="30"/>
          <w:cs/>
          <w:lang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05C0A">
        <w:rPr>
          <w:rFonts w:hint="cs"/>
          <w:sz w:val="30"/>
          <w:szCs w:val="30"/>
          <w:cs/>
          <w:lang w:eastAsia="x-none"/>
        </w:rPr>
        <w:t>อย่างสม่ำเสมอ</w:t>
      </w:r>
      <w:r w:rsidRPr="00463B30">
        <w:rPr>
          <w:sz w:val="30"/>
          <w:szCs w:val="30"/>
          <w:cs/>
          <w:lang w:eastAsia="x-none"/>
        </w:rPr>
        <w:t xml:space="preserve"> </w:t>
      </w:r>
      <w:r w:rsidR="00505C0A">
        <w:rPr>
          <w:rFonts w:hint="cs"/>
          <w:sz w:val="30"/>
          <w:szCs w:val="30"/>
          <w:cs/>
          <w:lang w:eastAsia="x-none"/>
        </w:rPr>
        <w:t>โดย</w:t>
      </w:r>
      <w:r w:rsidRPr="00463B30">
        <w:rPr>
          <w:sz w:val="30"/>
          <w:szCs w:val="30"/>
          <w:cs/>
          <w:lang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EEEE69C" w14:textId="792FF55C" w:rsidR="00647E94" w:rsidRPr="00435C83" w:rsidRDefault="0064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613CFDC9" w14:textId="6A01C3BB" w:rsidR="0089682B" w:rsidRPr="00936B78" w:rsidRDefault="000A6C2D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936B78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 xml:space="preserve">ภาระผูกพันกับกิจการที่ไม่เกี่ยวข้องกัน </w:t>
      </w:r>
    </w:p>
    <w:p w14:paraId="7BE0EAFF" w14:textId="77777777" w:rsidR="00651EEB" w:rsidRPr="006A2915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1D6E9E" w:rsidRPr="004F1406" w14:paraId="00F7CA1A" w14:textId="77777777" w:rsidTr="0007709F">
        <w:trPr>
          <w:tblHeader/>
        </w:trPr>
        <w:tc>
          <w:tcPr>
            <w:tcW w:w="2010" w:type="pct"/>
          </w:tcPr>
          <w:p w14:paraId="7EA436D0" w14:textId="77777777" w:rsidR="001D6E9E" w:rsidRPr="004F1406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7CD7C544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7CB7BDB5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2FF5BA46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3B75AF" w:rsidRPr="004F1406" w14:paraId="7A9DC53A" w14:textId="77777777" w:rsidTr="00500DB8">
        <w:trPr>
          <w:tblHeader/>
        </w:trPr>
        <w:tc>
          <w:tcPr>
            <w:tcW w:w="2010" w:type="pct"/>
          </w:tcPr>
          <w:p w14:paraId="3D11038A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50C19289" w14:textId="3782807C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2D1F6910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290E55BE" w14:textId="0B57C97F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25FC2614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54D8EC1" w14:textId="684FBA6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7" w:type="pct"/>
          </w:tcPr>
          <w:p w14:paraId="1B6A5284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8EC419B" w14:textId="32B926A5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3B75AF" w:rsidRPr="004F1406" w14:paraId="2BE3176D" w14:textId="77777777" w:rsidTr="0007709F">
        <w:trPr>
          <w:tblHeader/>
        </w:trPr>
        <w:tc>
          <w:tcPr>
            <w:tcW w:w="2010" w:type="pct"/>
          </w:tcPr>
          <w:p w14:paraId="11A42DD2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627E8C8E" w14:textId="5340C979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3B75AF" w:rsidRPr="004F1406" w14:paraId="450BA29B" w14:textId="77777777" w:rsidTr="00500DB8">
        <w:tc>
          <w:tcPr>
            <w:tcW w:w="2010" w:type="pct"/>
          </w:tcPr>
          <w:p w14:paraId="42068365" w14:textId="77777777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8" w:type="pct"/>
          </w:tcPr>
          <w:p w14:paraId="0EEB8885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CE10D16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60BFFCBA" w14:textId="77777777" w:rsidR="003B75AF" w:rsidRPr="004F1406" w:rsidRDefault="003B75AF" w:rsidP="003B75A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04F4F9A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DAD8D3B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60FD272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68093A3A" w14:textId="77777777" w:rsidR="003B75AF" w:rsidRPr="004F1406" w:rsidRDefault="003B75AF" w:rsidP="003B75A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B75AF" w:rsidRPr="004F1406" w14:paraId="6F9F30BF" w14:textId="77777777" w:rsidTr="00AB5134">
        <w:tc>
          <w:tcPr>
            <w:tcW w:w="2010" w:type="pct"/>
          </w:tcPr>
          <w:p w14:paraId="222B37B7" w14:textId="77777777" w:rsidR="003B75AF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อุปกรณ์ </w:t>
            </w: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ซอฟต์แวร์</w:t>
            </w:r>
          </w:p>
          <w:p w14:paraId="595480C6" w14:textId="689E763F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8" w:type="pct"/>
            <w:vAlign w:val="bottom"/>
          </w:tcPr>
          <w:p w14:paraId="19DD204C" w14:textId="1F968715" w:rsidR="003B75AF" w:rsidRPr="004F1406" w:rsidRDefault="003B7E14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10,488</w:t>
            </w:r>
          </w:p>
        </w:tc>
        <w:tc>
          <w:tcPr>
            <w:tcW w:w="148" w:type="pct"/>
          </w:tcPr>
          <w:p w14:paraId="532CBA75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vAlign w:val="bottom"/>
          </w:tcPr>
          <w:p w14:paraId="75F9F2D7" w14:textId="02A4A16E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2,764</w:t>
            </w:r>
          </w:p>
        </w:tc>
        <w:tc>
          <w:tcPr>
            <w:tcW w:w="148" w:type="pct"/>
            <w:vAlign w:val="bottom"/>
          </w:tcPr>
          <w:p w14:paraId="10E6283B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vAlign w:val="bottom"/>
          </w:tcPr>
          <w:p w14:paraId="68A2184D" w14:textId="37B7F039" w:rsidR="003B75AF" w:rsidRPr="004F1406" w:rsidRDefault="00296230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137" w:type="pct"/>
            <w:vAlign w:val="bottom"/>
          </w:tcPr>
          <w:p w14:paraId="2D8B3D02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vAlign w:val="bottom"/>
          </w:tcPr>
          <w:p w14:paraId="51B032F1" w14:textId="6E442D0E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3B75AF" w:rsidRPr="004F1406" w14:paraId="13333B68" w14:textId="77777777" w:rsidTr="00AB5134">
        <w:tc>
          <w:tcPr>
            <w:tcW w:w="2010" w:type="pct"/>
          </w:tcPr>
          <w:p w14:paraId="320F5398" w14:textId="77777777" w:rsidR="003B75AF" w:rsidRPr="006A2915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1106C284" w14:textId="77777777" w:rsidR="003B75AF" w:rsidRPr="006A2915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4B6102B1" w14:textId="77777777" w:rsidR="003B75AF" w:rsidRPr="006A2915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26" w:type="pct"/>
          </w:tcPr>
          <w:p w14:paraId="63B117BE" w14:textId="77777777" w:rsidR="003B75AF" w:rsidRPr="006A2915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1BE8ACE4" w14:textId="77777777" w:rsidR="003B75AF" w:rsidRPr="006A2915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7" w:type="pct"/>
          </w:tcPr>
          <w:p w14:paraId="483D6AA3" w14:textId="77777777" w:rsidR="003B75AF" w:rsidRPr="006A2915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7" w:type="pct"/>
          </w:tcPr>
          <w:p w14:paraId="7730D7D0" w14:textId="77777777" w:rsidR="003B75AF" w:rsidRPr="006A2915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6" w:type="pct"/>
          </w:tcPr>
          <w:p w14:paraId="27D43648" w14:textId="77777777" w:rsidR="003B75AF" w:rsidRPr="006A2915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B75AF" w:rsidRPr="004F1406" w14:paraId="29295781" w14:textId="77777777" w:rsidTr="00500DB8">
        <w:tc>
          <w:tcPr>
            <w:tcW w:w="2010" w:type="pct"/>
          </w:tcPr>
          <w:p w14:paraId="2F7AB0B1" w14:textId="08E032B0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10D93AB7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8AE2BBC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CD0C069" w14:textId="77777777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F725262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FCF7C6D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35E54122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37007F88" w14:textId="77777777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75AF" w:rsidRPr="004F1406" w14:paraId="449A9C07" w14:textId="77777777" w:rsidTr="00500DB8">
        <w:tc>
          <w:tcPr>
            <w:tcW w:w="2010" w:type="pct"/>
          </w:tcPr>
          <w:p w14:paraId="320EB433" w14:textId="77777777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br/>
              <w:t>สำหรับซื้อสินค้าและวัตถุดิบ</w:t>
            </w:r>
          </w:p>
        </w:tc>
        <w:tc>
          <w:tcPr>
            <w:tcW w:w="648" w:type="pct"/>
          </w:tcPr>
          <w:p w14:paraId="751F8C3B" w14:textId="77777777" w:rsidR="003B75AF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EB61894" w14:textId="2E5F1FA8" w:rsidR="003B7E14" w:rsidRPr="004F1406" w:rsidRDefault="003B7E14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19,614</w:t>
            </w:r>
          </w:p>
        </w:tc>
        <w:tc>
          <w:tcPr>
            <w:tcW w:w="148" w:type="pct"/>
          </w:tcPr>
          <w:p w14:paraId="5AD9E212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43074A1" w14:textId="77777777" w:rsidR="003B75AF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F6F9227" w14:textId="51F6ED64" w:rsidR="003B75AF" w:rsidRPr="007A5E6F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22,432</w:t>
            </w:r>
          </w:p>
        </w:tc>
        <w:tc>
          <w:tcPr>
            <w:tcW w:w="148" w:type="pct"/>
          </w:tcPr>
          <w:p w14:paraId="464698F1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B7FC357" w14:textId="77777777" w:rsidR="003B75AF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F00F9C" w14:textId="7425771E" w:rsidR="00296230" w:rsidRPr="004F1406" w:rsidRDefault="00296230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14,544</w:t>
            </w:r>
          </w:p>
        </w:tc>
        <w:tc>
          <w:tcPr>
            <w:tcW w:w="137" w:type="pct"/>
          </w:tcPr>
          <w:p w14:paraId="7E93D8BE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262D5389" w14:textId="77777777" w:rsidR="003B75AF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F532AB7" w14:textId="33EA70DB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8,537</w:t>
            </w:r>
          </w:p>
        </w:tc>
      </w:tr>
      <w:tr w:rsidR="003B75AF" w:rsidRPr="004F1406" w14:paraId="6C0B50FE" w14:textId="77777777" w:rsidTr="00500DB8">
        <w:tc>
          <w:tcPr>
            <w:tcW w:w="2010" w:type="pct"/>
          </w:tcPr>
          <w:p w14:paraId="7A608172" w14:textId="77777777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</w:tcPr>
          <w:p w14:paraId="6352E880" w14:textId="53BD3A6A" w:rsidR="003B75AF" w:rsidRPr="004F1406" w:rsidRDefault="003B7E14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5,487</w:t>
            </w:r>
          </w:p>
        </w:tc>
        <w:tc>
          <w:tcPr>
            <w:tcW w:w="148" w:type="pct"/>
          </w:tcPr>
          <w:p w14:paraId="7EAE5A87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1D3D9B1" w14:textId="14B1D179" w:rsidR="003B75AF" w:rsidRPr="007A5E6F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5,364</w:t>
            </w:r>
          </w:p>
        </w:tc>
        <w:tc>
          <w:tcPr>
            <w:tcW w:w="148" w:type="pct"/>
          </w:tcPr>
          <w:p w14:paraId="37531D77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A9E209F" w14:textId="07CB6D02" w:rsidR="003B75AF" w:rsidRPr="004F1406" w:rsidRDefault="00296230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1,349</w:t>
            </w:r>
          </w:p>
        </w:tc>
        <w:tc>
          <w:tcPr>
            <w:tcW w:w="137" w:type="pct"/>
          </w:tcPr>
          <w:p w14:paraId="6F563BB1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A3CDD86" w14:textId="2B07DC05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</w:tr>
      <w:tr w:rsidR="003B75AF" w:rsidRPr="004F1406" w14:paraId="02DDD9EB" w14:textId="77777777" w:rsidTr="00500DB8">
        <w:tc>
          <w:tcPr>
            <w:tcW w:w="2010" w:type="pct"/>
          </w:tcPr>
          <w:p w14:paraId="092F0F05" w14:textId="77777777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2" w:space="0" w:color="auto"/>
              <w:bottom w:val="double" w:sz="4" w:space="0" w:color="auto"/>
            </w:tcBorders>
          </w:tcPr>
          <w:p w14:paraId="6D5FF846" w14:textId="01C27381" w:rsidR="003B75AF" w:rsidRPr="004F1406" w:rsidRDefault="003B7E14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25,101</w:t>
            </w:r>
          </w:p>
        </w:tc>
        <w:tc>
          <w:tcPr>
            <w:tcW w:w="148" w:type="pct"/>
          </w:tcPr>
          <w:p w14:paraId="15C47DE2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2" w:space="0" w:color="auto"/>
              <w:bottom w:val="double" w:sz="4" w:space="0" w:color="auto"/>
            </w:tcBorders>
          </w:tcPr>
          <w:p w14:paraId="2E1E02AC" w14:textId="7D9CBC38" w:rsidR="003B75AF" w:rsidRPr="007A5E6F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27,796</w:t>
            </w:r>
          </w:p>
        </w:tc>
        <w:tc>
          <w:tcPr>
            <w:tcW w:w="148" w:type="pct"/>
          </w:tcPr>
          <w:p w14:paraId="50594378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2" w:space="0" w:color="auto"/>
              <w:bottom w:val="double" w:sz="4" w:space="0" w:color="auto"/>
            </w:tcBorders>
          </w:tcPr>
          <w:p w14:paraId="0B7E3B46" w14:textId="49BE63CD" w:rsidR="003B75AF" w:rsidRPr="004F1406" w:rsidRDefault="00296230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15,893</w:t>
            </w:r>
          </w:p>
        </w:tc>
        <w:tc>
          <w:tcPr>
            <w:tcW w:w="137" w:type="pct"/>
          </w:tcPr>
          <w:p w14:paraId="04B49665" w14:textId="77777777" w:rsidR="003B75AF" w:rsidRPr="004F1406" w:rsidRDefault="003B75AF" w:rsidP="003B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2" w:space="0" w:color="auto"/>
              <w:bottom w:val="double" w:sz="4" w:space="0" w:color="auto"/>
            </w:tcBorders>
          </w:tcPr>
          <w:p w14:paraId="1EFA4961" w14:textId="2C19EA16" w:rsidR="003B75AF" w:rsidRPr="004F1406" w:rsidRDefault="003B75AF" w:rsidP="003B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9,763</w:t>
            </w:r>
          </w:p>
        </w:tc>
      </w:tr>
    </w:tbl>
    <w:p w14:paraId="4DB6B3A8" w14:textId="6256EA08" w:rsidR="00535401" w:rsidRPr="006A2915" w:rsidRDefault="0053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</w:p>
    <w:p w14:paraId="41178BE4" w14:textId="49D23AFF" w:rsidR="00F811BB" w:rsidRPr="00DB5E75" w:rsidRDefault="00F811BB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B5E75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</w:p>
    <w:p w14:paraId="5A761D29" w14:textId="53274BE7" w:rsidR="004A7849" w:rsidRPr="003B75AF" w:rsidRDefault="004A7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  <w:highlight w:val="yellow"/>
          <w:lang w:eastAsia="x-none"/>
        </w:rPr>
      </w:pPr>
    </w:p>
    <w:p w14:paraId="75AD53B8" w14:textId="60791159" w:rsidR="0073558E" w:rsidRPr="0073558E" w:rsidRDefault="0056626C" w:rsidP="002D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BA1A99">
        <w:rPr>
          <w:rFonts w:asciiTheme="majorBidi" w:hAnsiTheme="majorBidi"/>
          <w:sz w:val="30"/>
          <w:szCs w:val="30"/>
          <w:lang w:eastAsia="x-none"/>
        </w:rPr>
        <w:tab/>
      </w:r>
      <w:r w:rsidR="0073558E"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537943" w:rsidRPr="00537943">
        <w:rPr>
          <w:rFonts w:ascii="Angsana New" w:hAnsi="Angsana New"/>
          <w:sz w:val="30"/>
          <w:szCs w:val="30"/>
        </w:rPr>
        <w:t>2</w:t>
      </w:r>
      <w:r w:rsidR="0073558E" w:rsidRPr="0073558E">
        <w:rPr>
          <w:rFonts w:ascii="Angsana New" w:hAnsi="Angsana New"/>
          <w:sz w:val="30"/>
          <w:szCs w:val="30"/>
        </w:rPr>
        <w:t>6</w:t>
      </w:r>
      <w:r w:rsidR="0073558E"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กุมภาพันธ์ </w:t>
      </w:r>
      <w:r w:rsidR="00537943" w:rsidRPr="00537943">
        <w:rPr>
          <w:rFonts w:asciiTheme="majorBidi" w:hAnsiTheme="majorBidi"/>
          <w:sz w:val="30"/>
          <w:szCs w:val="30"/>
          <w:lang w:eastAsia="x-none"/>
        </w:rPr>
        <w:t>2569</w:t>
      </w:r>
      <w:r w:rsidR="0073558E"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คณะกรรมการบริษัทมีมติอนุมัติให้เสนอที่ประชุมสามัญผู้ถือหุ้นเพื่ออนุมัติการจ่าย</w:t>
      </w:r>
      <w:r w:rsidR="0073558E">
        <w:rPr>
          <w:rFonts w:asciiTheme="majorBidi" w:hAnsiTheme="majorBidi"/>
          <w:sz w:val="30"/>
          <w:szCs w:val="30"/>
          <w:lang w:eastAsia="x-none"/>
        </w:rPr>
        <w:br/>
      </w:r>
      <w:r w:rsidR="0073558E" w:rsidRPr="0073558E">
        <w:rPr>
          <w:rFonts w:asciiTheme="majorBidi" w:hAnsiTheme="majorBidi"/>
          <w:sz w:val="30"/>
          <w:szCs w:val="30"/>
          <w:cs/>
          <w:lang w:eastAsia="x-none"/>
        </w:rPr>
        <w:t>ปันผลเป็นหุ้นและเงินสด และการเพิ่มทุนจดทะเบียนของบริษัท ดังนี้</w:t>
      </w:r>
    </w:p>
    <w:p w14:paraId="1571AEA9" w14:textId="77777777" w:rsidR="0073558E" w:rsidRPr="00F522D3" w:rsidRDefault="0073558E" w:rsidP="002D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454643C4" w14:textId="77777777" w:rsidR="0073558E" w:rsidRPr="00AB0F68" w:rsidRDefault="0073558E" w:rsidP="002D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AB0F68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การจ่ายปันผลเป็นหุ้นและเงินสด</w:t>
      </w:r>
    </w:p>
    <w:p w14:paraId="33A27CC9" w14:textId="77777777" w:rsidR="0073558E" w:rsidRPr="00F522D3" w:rsidRDefault="0073558E" w:rsidP="002D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322274E0" w14:textId="6A1FFBF4" w:rsidR="0073558E" w:rsidRPr="000D1270" w:rsidRDefault="0073558E" w:rsidP="002D44C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contextualSpacing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จ่ายปันผลเป็นหุ้นสามัญของบริษัทจากกำไรสุทธิสำหรับปี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/>
          <w:sz w:val="30"/>
          <w:szCs w:val="30"/>
          <w:lang w:eastAsia="x-none"/>
        </w:rPr>
        <w:t>2568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เป็นจำนวน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2</w:t>
      </w:r>
      <w:r w:rsidR="006D19B5" w:rsidRPr="00D858AE">
        <w:rPr>
          <w:rFonts w:asciiTheme="majorBidi" w:hAnsiTheme="majorBidi"/>
          <w:sz w:val="30"/>
          <w:szCs w:val="30"/>
          <w:lang w:eastAsia="x-none"/>
        </w:rPr>
        <w:t>6.6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ล้านหุ้น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มูลค่าที่</w:t>
      </w:r>
      <w:r w:rsidR="006D19B5">
        <w:rPr>
          <w:rFonts w:asciiTheme="majorBidi" w:hAnsiTheme="majorBidi"/>
          <w:sz w:val="30"/>
          <w:szCs w:val="30"/>
          <w:lang w:eastAsia="x-none"/>
        </w:rPr>
        <w:br/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ตราไว้หุ้นละ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2D44C9">
        <w:rPr>
          <w:rFonts w:asciiTheme="majorBidi" w:hAnsiTheme="majorBidi"/>
          <w:sz w:val="30"/>
          <w:szCs w:val="30"/>
          <w:lang w:eastAsia="x-none"/>
        </w:rPr>
        <w:t>0.5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ให้แก่ผู้ถือหุ้นในอัตรา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2</w:t>
      </w:r>
      <w:r w:rsidR="006D19B5" w:rsidRPr="00D858AE">
        <w:rPr>
          <w:rFonts w:asciiTheme="majorBidi" w:hAnsiTheme="majorBidi"/>
          <w:sz w:val="30"/>
          <w:szCs w:val="30"/>
          <w:lang w:eastAsia="x-none"/>
        </w:rPr>
        <w:t>3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หุ้นเดิมต่อ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1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หุ้นปันผล รวมมูลค่าหุ้น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 xml:space="preserve">ทั้งสิ้นไม่เกิน </w:t>
      </w:r>
      <w:r w:rsidR="006D19B5" w:rsidRPr="00D858AE">
        <w:rPr>
          <w:rFonts w:asciiTheme="majorBidi" w:hAnsiTheme="majorBidi"/>
          <w:sz w:val="30"/>
          <w:szCs w:val="30"/>
          <w:lang w:eastAsia="x-none"/>
        </w:rPr>
        <w:t>13.3</w:t>
      </w:r>
      <w:r w:rsidRPr="00D858AE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บาท หรือ</w:t>
      </w:r>
      <w:r w:rsidRPr="00581D30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คิดเป็นอัตราจ่ายปันผล</w:t>
      </w:r>
      <w:r w:rsidRPr="00D858AE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pacing w:val="-4"/>
          <w:sz w:val="30"/>
          <w:szCs w:val="30"/>
          <w:lang w:eastAsia="x-none"/>
        </w:rPr>
        <w:t>0.0</w:t>
      </w:r>
      <w:r w:rsidR="006D19B5" w:rsidRPr="00D858AE">
        <w:rPr>
          <w:rFonts w:asciiTheme="majorBidi" w:hAnsiTheme="majorBidi"/>
          <w:spacing w:val="-4"/>
          <w:sz w:val="30"/>
          <w:szCs w:val="30"/>
          <w:lang w:eastAsia="x-none"/>
        </w:rPr>
        <w:t>2174</w:t>
      </w:r>
      <w:r w:rsidRPr="00581D30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บาทต่อหุ้น ทั้งนี้ในกรณีที่ผู้ถือหุ้นรายใดมีเศษของหุ้นเดิมหลังจากจัดสรร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หุ้นปันผลแล้วให้จ่ายปันผลเป็นเงินสดแทนการจ่ายเป็นหุ้นปันผลในอัตราหุ้นละไม่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เกิน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0.0</w:t>
      </w:r>
      <w:r w:rsidR="006D19B5" w:rsidRPr="00D858AE">
        <w:rPr>
          <w:rFonts w:asciiTheme="majorBidi" w:hAnsiTheme="majorBidi"/>
          <w:sz w:val="30"/>
          <w:szCs w:val="30"/>
          <w:lang w:eastAsia="x-none"/>
        </w:rPr>
        <w:t>2174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0D1270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Pr="000D127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</w:p>
    <w:p w14:paraId="6EEA90A3" w14:textId="77777777" w:rsidR="0073558E" w:rsidRPr="009A57B5" w:rsidRDefault="0073558E" w:rsidP="002D44C9">
      <w:pPr>
        <w:pStyle w:val="ListParagraph"/>
        <w:ind w:left="900"/>
        <w:jc w:val="thaiDistribute"/>
        <w:rPr>
          <w:rFonts w:asciiTheme="majorBidi" w:hAnsiTheme="majorBidi"/>
          <w:sz w:val="24"/>
          <w:szCs w:val="24"/>
          <w:lang w:eastAsia="x-none"/>
        </w:rPr>
      </w:pPr>
    </w:p>
    <w:p w14:paraId="37BBABB3" w14:textId="70BC0FF1" w:rsidR="0073558E" w:rsidRPr="006B30FC" w:rsidRDefault="0073558E" w:rsidP="002D44C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contextualSpacing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จ่ายปันผลเป็นเงินสด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ในอัตราหุ้นละ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0.0</w:t>
      </w:r>
      <w:r w:rsidR="00D858AE">
        <w:rPr>
          <w:rFonts w:asciiTheme="majorBidi" w:hAnsiTheme="majorBidi"/>
          <w:sz w:val="30"/>
          <w:szCs w:val="30"/>
          <w:lang w:eastAsia="x-none"/>
        </w:rPr>
        <w:t>352</w:t>
      </w:r>
      <w:r w:rsidR="00241C17">
        <w:rPr>
          <w:rFonts w:asciiTheme="majorBidi" w:hAnsiTheme="majorBidi"/>
          <w:sz w:val="30"/>
          <w:szCs w:val="30"/>
          <w:lang w:eastAsia="x-none"/>
        </w:rPr>
        <w:t>2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หรือคิดเป็นจำนวนเงิน</w:t>
      </w:r>
      <w:r w:rsidRPr="00C23EA6"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 w:rsidRPr="00C23EA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C23EA6">
        <w:rPr>
          <w:rFonts w:asciiTheme="majorBidi" w:hAnsiTheme="majorBidi"/>
          <w:sz w:val="30"/>
          <w:szCs w:val="30"/>
          <w:lang w:eastAsia="x-none"/>
        </w:rPr>
        <w:t>21.5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</w:p>
    <w:p w14:paraId="17681ED9" w14:textId="77777777" w:rsidR="0073558E" w:rsidRPr="00F522D3" w:rsidRDefault="0073558E" w:rsidP="002D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2E088098" w14:textId="51AE11FF" w:rsidR="009C5BBD" w:rsidRPr="007772D8" w:rsidRDefault="0073558E" w:rsidP="002D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รวมข้อ </w:t>
      </w:r>
      <w:r w:rsidR="00537943" w:rsidRPr="00537943">
        <w:rPr>
          <w:rFonts w:asciiTheme="majorBidi" w:hAnsiTheme="majorBidi"/>
          <w:sz w:val="30"/>
          <w:szCs w:val="30"/>
          <w:lang w:eastAsia="x-none"/>
        </w:rPr>
        <w:t>1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) และ </w:t>
      </w:r>
      <w:r w:rsidR="00537943" w:rsidRPr="00537943">
        <w:rPr>
          <w:rFonts w:asciiTheme="majorBidi" w:hAnsiTheme="majorBidi"/>
          <w:sz w:val="30"/>
          <w:szCs w:val="30"/>
          <w:lang w:eastAsia="x-none"/>
        </w:rPr>
        <w:t>2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) เป็นการจ่ายปันผลในอัตราหุ้นละ </w:t>
      </w:r>
      <w:r w:rsidR="00537943" w:rsidRPr="00537943">
        <w:rPr>
          <w:rFonts w:asciiTheme="majorBidi" w:hAnsiTheme="majorBidi"/>
          <w:sz w:val="30"/>
          <w:szCs w:val="30"/>
          <w:lang w:eastAsia="x-none"/>
        </w:rPr>
        <w:t>0</w:t>
      </w:r>
      <w:r w:rsidRPr="00E712F7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C23EA6">
        <w:rPr>
          <w:rFonts w:asciiTheme="majorBidi" w:hAnsiTheme="majorBidi"/>
          <w:sz w:val="30"/>
          <w:szCs w:val="30"/>
          <w:lang w:eastAsia="x-none"/>
        </w:rPr>
        <w:t>0569</w:t>
      </w:r>
      <w:r w:rsidR="00241C17">
        <w:rPr>
          <w:rFonts w:asciiTheme="majorBidi" w:hAnsiTheme="majorBidi"/>
          <w:sz w:val="30"/>
          <w:szCs w:val="30"/>
          <w:lang w:eastAsia="x-none"/>
        </w:rPr>
        <w:t>6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บาท หรือคิดเป็นจำนวนเงินไม่เกิน </w:t>
      </w:r>
      <w:r w:rsidR="00E712F7">
        <w:rPr>
          <w:rFonts w:asciiTheme="majorBidi" w:hAnsiTheme="majorBidi"/>
          <w:sz w:val="30"/>
          <w:szCs w:val="30"/>
          <w:lang w:eastAsia="x-none"/>
        </w:rPr>
        <w:t>34.8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</w:t>
      </w:r>
    </w:p>
    <w:p w14:paraId="1F0B578D" w14:textId="1846C952" w:rsidR="00F522D3" w:rsidRDefault="00F522D3" w:rsidP="00AB0F68">
      <w:pPr>
        <w:pStyle w:val="ListParagraph"/>
        <w:ind w:hanging="180"/>
        <w:rPr>
          <w:rFonts w:asciiTheme="majorBidi" w:hAnsiTheme="majorBidi"/>
          <w:i/>
          <w:iCs/>
          <w:sz w:val="30"/>
          <w:szCs w:val="30"/>
          <w:lang w:eastAsia="x-none"/>
        </w:rPr>
      </w:pPr>
      <w:r>
        <w:rPr>
          <w:rFonts w:asciiTheme="majorBidi" w:hAnsiTheme="majorBidi"/>
          <w:i/>
          <w:iCs/>
          <w:sz w:val="30"/>
          <w:szCs w:val="30"/>
          <w:lang w:eastAsia="x-none"/>
        </w:rPr>
        <w:br/>
      </w:r>
      <w:r w:rsidR="00AF4F11">
        <w:rPr>
          <w:rFonts w:asciiTheme="majorBidi" w:hAnsiTheme="majorBidi"/>
          <w:i/>
          <w:iCs/>
          <w:sz w:val="30"/>
          <w:szCs w:val="30"/>
          <w:lang w:eastAsia="x-none"/>
        </w:rPr>
        <w:br/>
      </w:r>
    </w:p>
    <w:p w14:paraId="6A1BAF03" w14:textId="1F126076" w:rsidR="0073558E" w:rsidRPr="004149F2" w:rsidRDefault="0073558E" w:rsidP="00AB0F68">
      <w:pPr>
        <w:pStyle w:val="ListParagraph"/>
        <w:ind w:hanging="180"/>
        <w:rPr>
          <w:rFonts w:asciiTheme="majorBidi" w:hAnsiTheme="majorBidi"/>
          <w:i/>
          <w:iCs/>
          <w:sz w:val="30"/>
          <w:szCs w:val="30"/>
          <w:lang w:eastAsia="x-none"/>
        </w:rPr>
      </w:pPr>
      <w:r w:rsidRPr="004149F2">
        <w:rPr>
          <w:rFonts w:asciiTheme="majorBidi" w:hAnsiTheme="majorBidi"/>
          <w:i/>
          <w:iCs/>
          <w:sz w:val="30"/>
          <w:szCs w:val="30"/>
          <w:cs/>
          <w:lang w:eastAsia="x-none"/>
        </w:rPr>
        <w:lastRenderedPageBreak/>
        <w:t>การเพิ่มทุนจดทะเบียน</w:t>
      </w:r>
    </w:p>
    <w:p w14:paraId="4315E506" w14:textId="77777777" w:rsidR="0073558E" w:rsidRPr="00F522D3" w:rsidRDefault="0073558E" w:rsidP="0073558E">
      <w:pPr>
        <w:pStyle w:val="ListParagraph"/>
        <w:rPr>
          <w:rFonts w:asciiTheme="majorBidi" w:hAnsiTheme="majorBidi"/>
          <w:sz w:val="28"/>
          <w:szCs w:val="28"/>
          <w:lang w:eastAsia="x-none"/>
        </w:rPr>
      </w:pPr>
    </w:p>
    <w:p w14:paraId="173A2076" w14:textId="3BBB8EE8" w:rsidR="009C5BBD" w:rsidRDefault="0073558E" w:rsidP="00AB0F68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EC5014">
        <w:rPr>
          <w:rFonts w:asciiTheme="majorBidi" w:hAnsiTheme="majorBidi"/>
          <w:sz w:val="30"/>
          <w:szCs w:val="30"/>
          <w:cs/>
          <w:lang w:eastAsia="x-none"/>
        </w:rPr>
        <w:t xml:space="preserve">เพิ่มทุนจดทะเบียนจำนวน </w:t>
      </w:r>
      <w:r w:rsidR="006D19B5" w:rsidRPr="00EC5014">
        <w:rPr>
          <w:rFonts w:asciiTheme="majorBidi" w:hAnsiTheme="majorBidi"/>
          <w:sz w:val="30"/>
          <w:szCs w:val="30"/>
          <w:lang w:eastAsia="x-none"/>
        </w:rPr>
        <w:t xml:space="preserve">13.3 </w:t>
      </w:r>
      <w:r w:rsidR="006D19B5" w:rsidRPr="00EC5014"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EC5014">
        <w:rPr>
          <w:rFonts w:asciiTheme="majorBidi" w:hAnsiTheme="majorBidi"/>
          <w:sz w:val="30"/>
          <w:szCs w:val="30"/>
          <w:cs/>
          <w:lang w:eastAsia="x-none"/>
        </w:rPr>
        <w:t>บาท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โดยออกหุ้นสามัญจำนวน</w:t>
      </w:r>
      <w:r w:rsidR="001F6793"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 w:rsidRPr="00EC501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C5014">
        <w:rPr>
          <w:rFonts w:asciiTheme="majorBidi" w:hAnsiTheme="majorBidi"/>
          <w:sz w:val="30"/>
          <w:szCs w:val="30"/>
          <w:lang w:eastAsia="x-none"/>
        </w:rPr>
        <w:t>2</w:t>
      </w:r>
      <w:r w:rsidR="006D19B5" w:rsidRPr="00EC5014">
        <w:rPr>
          <w:rFonts w:asciiTheme="majorBidi" w:hAnsiTheme="majorBidi"/>
          <w:sz w:val="30"/>
          <w:szCs w:val="30"/>
          <w:lang w:eastAsia="x-none"/>
        </w:rPr>
        <w:t>6.6</w:t>
      </w:r>
      <w:r w:rsidRPr="00EC5014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EC5014">
        <w:rPr>
          <w:rFonts w:asciiTheme="majorBidi" w:hAnsiTheme="majorBidi"/>
          <w:sz w:val="30"/>
          <w:szCs w:val="30"/>
          <w:cs/>
          <w:lang w:eastAsia="x-none"/>
        </w:rPr>
        <w:t>ล้านหุ้น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มูลค่าที่ตราไว้หุ้นละ</w:t>
      </w:r>
      <w:r w:rsidR="00850E34">
        <w:rPr>
          <w:rFonts w:asciiTheme="majorBidi" w:hAnsiTheme="majorBidi"/>
          <w:sz w:val="30"/>
          <w:szCs w:val="30"/>
          <w:cs/>
          <w:lang w:eastAsia="x-none"/>
        </w:rPr>
        <w:br/>
      </w:r>
      <w:r w:rsidR="000B72FB">
        <w:rPr>
          <w:rFonts w:asciiTheme="majorBidi" w:hAnsiTheme="majorBidi"/>
          <w:sz w:val="30"/>
          <w:szCs w:val="30"/>
          <w:lang w:eastAsia="x-none"/>
        </w:rPr>
        <w:t>0.5</w:t>
      </w:r>
      <w:r w:rsidRPr="0073558E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>บา</w:t>
      </w:r>
      <w:r w:rsidR="00AB0F68">
        <w:rPr>
          <w:rFonts w:asciiTheme="majorBidi" w:hAnsiTheme="majorBidi" w:hint="cs"/>
          <w:sz w:val="30"/>
          <w:szCs w:val="30"/>
          <w:cs/>
          <w:lang w:eastAsia="x-none"/>
        </w:rPr>
        <w:t>ท</w:t>
      </w:r>
      <w:r w:rsidR="001F6793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>เพื่อรองรับการจ่ายหุ้นปันผล</w:t>
      </w:r>
    </w:p>
    <w:p w14:paraId="2D7FE57E" w14:textId="77777777" w:rsidR="00AB0F68" w:rsidRPr="0073558E" w:rsidRDefault="00AB0F68" w:rsidP="00AB0F68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  <w:cs/>
          <w:lang w:eastAsia="x-none"/>
        </w:rPr>
      </w:pPr>
    </w:p>
    <w:p w14:paraId="3636CED8" w14:textId="2FAFD199" w:rsidR="008B2FAB" w:rsidRPr="00700E62" w:rsidRDefault="00765A29" w:rsidP="008B2FA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bookmarkStart w:id="27" w:name="_Hlk181629122"/>
      <w:r w:rsidRPr="00700E62"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bookmarkEnd w:id="27"/>
    <w:p w14:paraId="6FA9F56E" w14:textId="77777777" w:rsidR="008B2FAB" w:rsidRDefault="008B2FAB" w:rsidP="008B2FAB">
      <w:pPr>
        <w:rPr>
          <w:rFonts w:asciiTheme="majorBidi" w:hAnsiTheme="majorBidi" w:cstheme="majorBidi"/>
          <w:sz w:val="28"/>
          <w:szCs w:val="28"/>
        </w:rPr>
      </w:pPr>
    </w:p>
    <w:p w14:paraId="4D53FE64" w14:textId="2794485D" w:rsidR="00463354" w:rsidRDefault="00463354" w:rsidP="0046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B336CE">
        <w:rPr>
          <w:rFonts w:asciiTheme="majorBidi" w:hAnsiTheme="majorBidi"/>
          <w:spacing w:val="-2"/>
          <w:sz w:val="30"/>
          <w:szCs w:val="30"/>
          <w:cs/>
          <w:lang w:eastAsia="x-none"/>
        </w:rPr>
        <w:t>รายการบางรายการใน</w:t>
      </w:r>
      <w:r w:rsidRPr="00B336CE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งบกำไรขาดทุนรว</w:t>
      </w:r>
      <w:r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มปี</w:t>
      </w:r>
      <w:r w:rsidRPr="00B336CE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B336CE">
        <w:rPr>
          <w:rFonts w:asciiTheme="majorBidi" w:hAnsiTheme="majorBidi"/>
          <w:sz w:val="30"/>
          <w:szCs w:val="30"/>
          <w:lang w:eastAsia="x-none"/>
        </w:rPr>
        <w:t>2567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B336CE">
        <w:rPr>
          <w:rFonts w:asciiTheme="majorBidi" w:hAnsiTheme="majorBidi"/>
          <w:sz w:val="30"/>
          <w:szCs w:val="30"/>
          <w:cs/>
          <w:lang w:eastAsia="x-none"/>
        </w:rPr>
        <w:t>ซึ่งรวมอยู่ในงบการเงินนี้ เพื่อวัตถุประสงค์ในการเปรียบเทียบได้มีการจัดประเภทรายการใหม่เพื่อให้สอดคล้องกับการนำเสนองบการเงินนี้ ดังนี้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42"/>
        <w:gridCol w:w="270"/>
        <w:gridCol w:w="1080"/>
        <w:gridCol w:w="270"/>
        <w:gridCol w:w="1170"/>
        <w:gridCol w:w="270"/>
        <w:gridCol w:w="1170"/>
      </w:tblGrid>
      <w:tr w:rsidR="00463354" w:rsidRPr="00CA519C" w14:paraId="59EFAF29" w14:textId="77777777" w:rsidTr="006510D8">
        <w:trPr>
          <w:tblHeader/>
        </w:trPr>
        <w:tc>
          <w:tcPr>
            <w:tcW w:w="4842" w:type="dxa"/>
            <w:vAlign w:val="bottom"/>
          </w:tcPr>
          <w:p w14:paraId="6CE1B054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665C0" w14:textId="77777777" w:rsidR="00463354" w:rsidRPr="00200258" w:rsidRDefault="00463354" w:rsidP="006510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6EA4B7F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55F0B53" w14:textId="77777777" w:rsidR="00463354" w:rsidRPr="00200258" w:rsidRDefault="00463354" w:rsidP="006510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22DDE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7E678C3" w14:textId="77777777" w:rsidR="00463354" w:rsidRPr="00200258" w:rsidRDefault="00463354" w:rsidP="006510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FB3A5E2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63354" w:rsidRPr="00CA519C" w14:paraId="5554A67C" w14:textId="77777777" w:rsidTr="006510D8">
        <w:tc>
          <w:tcPr>
            <w:tcW w:w="4842" w:type="dxa"/>
          </w:tcPr>
          <w:p w14:paraId="5B1F8CA3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333C3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4CC5A4EB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2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354" w:rsidRPr="00CA519C" w14:paraId="3508EF82" w14:textId="77777777" w:rsidTr="006510D8">
        <w:trPr>
          <w:cantSplit/>
        </w:trPr>
        <w:tc>
          <w:tcPr>
            <w:tcW w:w="4842" w:type="dxa"/>
          </w:tcPr>
          <w:p w14:paraId="4C5BE708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7CBAF93E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BF8A979" w14:textId="7AB0BC21" w:rsidR="00463354" w:rsidRPr="00200258" w:rsidRDefault="003D4427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2,131,787</w:t>
            </w:r>
          </w:p>
        </w:tc>
        <w:tc>
          <w:tcPr>
            <w:tcW w:w="270" w:type="dxa"/>
          </w:tcPr>
          <w:p w14:paraId="7D8A5ACC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FCA4E21" w14:textId="14695A4F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D4427"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10,249</w:t>
            </w:r>
            <w:r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F2411F1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12F1B" w14:textId="11E3B493" w:rsidR="00463354" w:rsidRPr="00200258" w:rsidRDefault="003D4427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2,121,538</w:t>
            </w:r>
          </w:p>
        </w:tc>
      </w:tr>
      <w:tr w:rsidR="00463354" w:rsidRPr="00CA519C" w14:paraId="49EBB1A3" w14:textId="77777777" w:rsidTr="006510D8">
        <w:trPr>
          <w:cantSplit/>
        </w:trPr>
        <w:tc>
          <w:tcPr>
            <w:tcW w:w="4842" w:type="dxa"/>
          </w:tcPr>
          <w:p w14:paraId="32D919C1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270" w:type="dxa"/>
          </w:tcPr>
          <w:p w14:paraId="4DBDDE8C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80F8E1C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CB7534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5C2C1A" w14:textId="31E649B2" w:rsidR="00463354" w:rsidRPr="00200258" w:rsidRDefault="003D4427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10,249</w:t>
            </w:r>
          </w:p>
        </w:tc>
        <w:tc>
          <w:tcPr>
            <w:tcW w:w="270" w:type="dxa"/>
          </w:tcPr>
          <w:p w14:paraId="72149D9C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EF6468" w14:textId="4C1B8A8F" w:rsidR="00463354" w:rsidRPr="00200258" w:rsidRDefault="003D4427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10,249</w:t>
            </w:r>
          </w:p>
        </w:tc>
      </w:tr>
      <w:tr w:rsidR="00463354" w:rsidRPr="00CA519C" w14:paraId="0CF4C6DA" w14:textId="77777777" w:rsidTr="00E71935">
        <w:tc>
          <w:tcPr>
            <w:tcW w:w="4842" w:type="dxa"/>
          </w:tcPr>
          <w:p w14:paraId="720A9B78" w14:textId="77777777" w:rsidR="00463354" w:rsidRPr="00200258" w:rsidRDefault="00463354" w:rsidP="006510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B41F5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11E151F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CF3D1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2838C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02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3D7DE7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A140447" w14:textId="77777777" w:rsidR="00463354" w:rsidRPr="00200258" w:rsidRDefault="00463354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935" w:rsidRPr="00CA519C" w14:paraId="6C8168E5" w14:textId="77777777" w:rsidTr="00E71935">
        <w:tc>
          <w:tcPr>
            <w:tcW w:w="4842" w:type="dxa"/>
          </w:tcPr>
          <w:p w14:paraId="3F5FE6C6" w14:textId="77777777" w:rsidR="00E71935" w:rsidRPr="00200258" w:rsidRDefault="00E71935" w:rsidP="006510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514BE" w14:textId="77777777" w:rsidR="00E71935" w:rsidRPr="00200258" w:rsidRDefault="00E71935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2999C8E" w14:textId="77777777" w:rsidR="00E71935" w:rsidRPr="00200258" w:rsidRDefault="00E71935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7E422" w14:textId="77777777" w:rsidR="00E71935" w:rsidRPr="00200258" w:rsidRDefault="00E71935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197993C" w14:textId="77777777" w:rsidR="00E71935" w:rsidRPr="00200258" w:rsidRDefault="00E71935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DE6512" w14:textId="77777777" w:rsidR="00E71935" w:rsidRPr="00200258" w:rsidRDefault="00E71935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D827F3" w14:textId="77777777" w:rsidR="00E71935" w:rsidRPr="00200258" w:rsidRDefault="00E71935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62B" w:rsidRPr="00CA519C" w14:paraId="65715B0F" w14:textId="77777777" w:rsidTr="005B462B">
        <w:tc>
          <w:tcPr>
            <w:tcW w:w="4842" w:type="dxa"/>
          </w:tcPr>
          <w:p w14:paraId="4D5381F3" w14:textId="2FAED526" w:rsidR="005B462B" w:rsidRPr="00200258" w:rsidRDefault="005B462B" w:rsidP="006510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17AD1CB3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732B533" w14:textId="66DA1AA5" w:rsidR="005B462B" w:rsidRPr="00200258" w:rsidRDefault="00C73DF3" w:rsidP="00E97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</w:rPr>
              <w:t>4,037</w:t>
            </w:r>
          </w:p>
        </w:tc>
        <w:tc>
          <w:tcPr>
            <w:tcW w:w="270" w:type="dxa"/>
          </w:tcPr>
          <w:p w14:paraId="1F5E4BE2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91D538" w14:textId="5B92ACE1" w:rsidR="005B462B" w:rsidRPr="00200258" w:rsidRDefault="00C73DF3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70" w:type="dxa"/>
          </w:tcPr>
          <w:p w14:paraId="18ADC76C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C83A4C" w14:textId="267DAC07" w:rsidR="005B462B" w:rsidRPr="00200258" w:rsidRDefault="00C73DF3" w:rsidP="00E97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</w:rPr>
              <w:t>4,025</w:t>
            </w:r>
          </w:p>
        </w:tc>
      </w:tr>
      <w:tr w:rsidR="005B462B" w:rsidRPr="00E975B3" w14:paraId="5DB5E6AE" w14:textId="77777777" w:rsidTr="005B462B">
        <w:tc>
          <w:tcPr>
            <w:tcW w:w="4842" w:type="dxa"/>
          </w:tcPr>
          <w:p w14:paraId="33A926F4" w14:textId="7B47300A" w:rsidR="005B462B" w:rsidRPr="00200258" w:rsidRDefault="005B462B" w:rsidP="006510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7B4822AC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9671DFE" w14:textId="43E4EE63" w:rsidR="005B462B" w:rsidRPr="00200258" w:rsidRDefault="00C73DF3" w:rsidP="00E97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</w:rPr>
              <w:t>3,104</w:t>
            </w:r>
          </w:p>
        </w:tc>
        <w:tc>
          <w:tcPr>
            <w:tcW w:w="270" w:type="dxa"/>
          </w:tcPr>
          <w:p w14:paraId="23F65658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C5B22DE" w14:textId="6939E71B" w:rsidR="005B462B" w:rsidRPr="00200258" w:rsidRDefault="00C73DF3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0F5581A2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E5AD54D" w14:textId="57F25E3E" w:rsidR="005B462B" w:rsidRPr="00200258" w:rsidRDefault="00C73DF3" w:rsidP="00E97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00258">
              <w:rPr>
                <w:rFonts w:asciiTheme="majorBidi" w:hAnsiTheme="majorBidi" w:cstheme="majorBidi"/>
                <w:sz w:val="30"/>
                <w:szCs w:val="30"/>
              </w:rPr>
              <w:t>3,116</w:t>
            </w:r>
          </w:p>
        </w:tc>
      </w:tr>
      <w:tr w:rsidR="005B462B" w:rsidRPr="00CA519C" w14:paraId="79093AB9" w14:textId="77777777" w:rsidTr="005B462B">
        <w:tc>
          <w:tcPr>
            <w:tcW w:w="4842" w:type="dxa"/>
          </w:tcPr>
          <w:p w14:paraId="5C6E7764" w14:textId="77777777" w:rsidR="005B462B" w:rsidRPr="00200258" w:rsidRDefault="005B462B" w:rsidP="006510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727F3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2F448FB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08565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A6715" w14:textId="6D63E76C" w:rsidR="005B462B" w:rsidRPr="00CF3EB9" w:rsidRDefault="00C73DF3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3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C1770E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B013989" w14:textId="77777777" w:rsidR="005B462B" w:rsidRPr="00200258" w:rsidRDefault="005B462B" w:rsidP="0065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3173B8B" w14:textId="77777777" w:rsidR="00463354" w:rsidRPr="006A2915" w:rsidRDefault="00463354" w:rsidP="00463354">
      <w:pPr>
        <w:rPr>
          <w:rFonts w:asciiTheme="majorBidi" w:hAnsiTheme="majorBidi" w:cstheme="majorBidi"/>
          <w:sz w:val="28"/>
          <w:szCs w:val="28"/>
        </w:rPr>
      </w:pPr>
    </w:p>
    <w:sectPr w:rsidR="00463354" w:rsidRPr="006A2915" w:rsidSect="00517A61">
      <w:headerReference w:type="default" r:id="rId2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ACAA8" w14:textId="77777777" w:rsidR="0092311D" w:rsidRDefault="0092311D">
      <w:r>
        <w:separator/>
      </w:r>
    </w:p>
  </w:endnote>
  <w:endnote w:type="continuationSeparator" w:id="0">
    <w:p w14:paraId="1C837091" w14:textId="77777777" w:rsidR="0092311D" w:rsidRDefault="0092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473273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F369D56" w14:textId="77777777" w:rsidR="007013D4" w:rsidRPr="006118B3" w:rsidRDefault="007013D4" w:rsidP="006118B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118B3">
          <w:rPr>
            <w:rFonts w:ascii="Angsana New" w:hAnsi="Angsana New" w:hint="cs"/>
            <w:sz w:val="30"/>
            <w:szCs w:val="30"/>
          </w:rPr>
          <w:fldChar w:fldCharType="begin"/>
        </w:r>
        <w:r w:rsidRPr="006118B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118B3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</w:t>
        </w:r>
        <w:r w:rsidRPr="006118B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F05C5" w14:textId="77777777" w:rsidR="000759AD" w:rsidRDefault="000759AD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>
      <w:rPr>
        <w:rFonts w:ascii="Angsana New" w:hAnsi="Angsana New"/>
        <w:noProof/>
        <w:sz w:val="30"/>
        <w:szCs w:val="30"/>
      </w:rPr>
      <w:t>7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F0E23" w14:textId="77777777" w:rsidR="0092311D" w:rsidRDefault="0092311D">
      <w:r>
        <w:separator/>
      </w:r>
    </w:p>
  </w:footnote>
  <w:footnote w:type="continuationSeparator" w:id="0">
    <w:p w14:paraId="2965EB40" w14:textId="77777777" w:rsidR="0092311D" w:rsidRDefault="00923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3DB5E" w14:textId="61CF4732" w:rsidR="00FF5107" w:rsidRDefault="00FF5107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434FA3" w14:textId="77777777" w:rsidR="00FF5107" w:rsidRPr="00A443A3" w:rsidRDefault="00FF5107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52D351" w14:textId="69402A20" w:rsidR="00FF5107" w:rsidRPr="007D68D9" w:rsidRDefault="00FF5107" w:rsidP="008C047E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 w:bidi="th-TH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44525C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74819F9E" w14:textId="77777777" w:rsidR="00FF5107" w:rsidRPr="00241A98" w:rsidRDefault="00FF5107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71DB8" w14:textId="48D29CCD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0BD8FC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901DC7" w14:textId="1A852918" w:rsidR="000759AD" w:rsidRPr="007D68D9" w:rsidRDefault="000759AD" w:rsidP="00517A61">
    <w:pPr>
      <w:pStyle w:val="acctmainheading"/>
      <w:spacing w:after="0" w:line="240" w:lineRule="auto"/>
      <w:ind w:left="540" w:hanging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B27F0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42D33A27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B0C8" w14:textId="7F2FDF98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39E542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A1D17E0" w14:textId="624B2568" w:rsidR="000759AD" w:rsidRPr="007D68D9" w:rsidRDefault="000759AD" w:rsidP="00517A61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E35F3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5929D2BA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07CE" w14:textId="5BF0A234" w:rsidR="000759AD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5C2674" w14:textId="77777777" w:rsidR="000759AD" w:rsidRPr="00A443A3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3C07F6" w14:textId="6FBF411F" w:rsidR="000759AD" w:rsidRPr="007D68D9" w:rsidRDefault="000759AD" w:rsidP="0031037D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E35F3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5F0A1758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D58B" w14:textId="77777777" w:rsidR="000759AD" w:rsidRDefault="00075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46DD0" w14:textId="77777777" w:rsidR="000759AD" w:rsidRDefault="000759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54EEC" w14:textId="436E263E" w:rsidR="000759AD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C19093" w14:textId="77777777" w:rsidR="000759AD" w:rsidRPr="00A443A3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D40CE6" w14:textId="3C282512" w:rsidR="000759AD" w:rsidRPr="007D68D9" w:rsidRDefault="000759AD" w:rsidP="008C047E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10B5B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65FFC7E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97192" w14:textId="57360068" w:rsidR="000759AD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46C302" w14:textId="77777777" w:rsidR="000759AD" w:rsidRPr="00A443A3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B3FCD1" w14:textId="35378840" w:rsidR="000759AD" w:rsidRPr="007D68D9" w:rsidRDefault="000759AD" w:rsidP="004577E7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10B5B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4AF6B6A4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0AF79" w14:textId="0697DE92" w:rsidR="000759AD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686E5A" w14:textId="77777777" w:rsidR="000759AD" w:rsidRPr="00A443A3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5E51C8" w14:textId="0801CD64" w:rsidR="000759AD" w:rsidRPr="007D68D9" w:rsidRDefault="000759AD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10B5B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2B744365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79E8C" w14:textId="09B14A43" w:rsidR="00841233" w:rsidRDefault="00841233" w:rsidP="008412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7A0F50" w14:textId="77777777" w:rsidR="00841233" w:rsidRPr="00A443A3" w:rsidRDefault="00841233" w:rsidP="008412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AA6194" w14:textId="61499064" w:rsidR="00841233" w:rsidRPr="007D68D9" w:rsidRDefault="00841233" w:rsidP="00841233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670095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566E4BCC" w14:textId="77777777" w:rsidR="00841233" w:rsidRPr="00241A98" w:rsidRDefault="0084123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EFDD3" w14:textId="09E4547F" w:rsidR="00841233" w:rsidRDefault="00841233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E1C4AB7" w14:textId="77777777" w:rsidR="00841233" w:rsidRPr="00A443A3" w:rsidRDefault="00841233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6B17C3" w14:textId="348EC304" w:rsidR="00841233" w:rsidRPr="007D68D9" w:rsidRDefault="00841233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670095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2D7B600B" w14:textId="77777777" w:rsidR="00841233" w:rsidRPr="00241A98" w:rsidRDefault="0084123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ACE8" w14:textId="2D723ED0" w:rsidR="000759AD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3AFB9F" w14:textId="77777777" w:rsidR="000759AD" w:rsidRPr="00A443A3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D3FD92" w14:textId="254A9417" w:rsidR="000759AD" w:rsidRPr="007D68D9" w:rsidRDefault="000759AD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B27F0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12B398C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84BC99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9854A3B"/>
    <w:multiLevelType w:val="hybridMultilevel"/>
    <w:tmpl w:val="D66EBFF2"/>
    <w:lvl w:ilvl="0" w:tplc="8632B0FA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7528FC"/>
    <w:multiLevelType w:val="hybridMultilevel"/>
    <w:tmpl w:val="6714F090"/>
    <w:lvl w:ilvl="0" w:tplc="926A7D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8" w15:restartNumberingAfterBreak="0">
    <w:nsid w:val="222D522B"/>
    <w:multiLevelType w:val="hybridMultilevel"/>
    <w:tmpl w:val="82DEE9BE"/>
    <w:lvl w:ilvl="0" w:tplc="AD74B3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311DDD"/>
    <w:multiLevelType w:val="multilevel"/>
    <w:tmpl w:val="16E24EAE"/>
    <w:lvl w:ilvl="0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40F0D"/>
    <w:multiLevelType w:val="hybridMultilevel"/>
    <w:tmpl w:val="07467A9E"/>
    <w:lvl w:ilvl="0" w:tplc="996AE60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AA46350"/>
    <w:multiLevelType w:val="hybridMultilevel"/>
    <w:tmpl w:val="8EF0F08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0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3A34920"/>
    <w:multiLevelType w:val="hybridMultilevel"/>
    <w:tmpl w:val="1C02CA02"/>
    <w:lvl w:ilvl="0" w:tplc="2B6C3562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3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F495B50"/>
    <w:multiLevelType w:val="singleLevel"/>
    <w:tmpl w:val="31A8446C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 w16cid:durableId="2134207944">
    <w:abstractNumId w:val="14"/>
  </w:num>
  <w:num w:numId="2" w16cid:durableId="1851947414">
    <w:abstractNumId w:val="9"/>
  </w:num>
  <w:num w:numId="3" w16cid:durableId="1415323361">
    <w:abstractNumId w:val="24"/>
  </w:num>
  <w:num w:numId="4" w16cid:durableId="734553558">
    <w:abstractNumId w:val="11"/>
  </w:num>
  <w:num w:numId="5" w16cid:durableId="1904753767">
    <w:abstractNumId w:val="16"/>
  </w:num>
  <w:num w:numId="6" w16cid:durableId="429938233">
    <w:abstractNumId w:val="10"/>
  </w:num>
  <w:num w:numId="7" w16cid:durableId="1513958620">
    <w:abstractNumId w:val="25"/>
  </w:num>
  <w:num w:numId="8" w16cid:durableId="14250294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5196358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68452">
    <w:abstractNumId w:val="19"/>
  </w:num>
  <w:num w:numId="11" w16cid:durableId="1509519405">
    <w:abstractNumId w:val="1"/>
  </w:num>
  <w:num w:numId="12" w16cid:durableId="1185024537">
    <w:abstractNumId w:val="26"/>
  </w:num>
  <w:num w:numId="13" w16cid:durableId="22815394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5463160">
    <w:abstractNumId w:val="22"/>
  </w:num>
  <w:num w:numId="15" w16cid:durableId="439105215">
    <w:abstractNumId w:val="17"/>
  </w:num>
  <w:num w:numId="16" w16cid:durableId="428428662">
    <w:abstractNumId w:val="7"/>
  </w:num>
  <w:num w:numId="17" w16cid:durableId="2029453490">
    <w:abstractNumId w:val="3"/>
  </w:num>
  <w:num w:numId="18" w16cid:durableId="1494759565">
    <w:abstractNumId w:val="13"/>
  </w:num>
  <w:num w:numId="19" w16cid:durableId="712995779">
    <w:abstractNumId w:val="20"/>
  </w:num>
  <w:num w:numId="20" w16cid:durableId="1817531595">
    <w:abstractNumId w:val="21"/>
  </w:num>
  <w:num w:numId="21" w16cid:durableId="1524126002">
    <w:abstractNumId w:val="15"/>
  </w:num>
  <w:num w:numId="22" w16cid:durableId="920530274">
    <w:abstractNumId w:val="12"/>
  </w:num>
  <w:num w:numId="23" w16cid:durableId="737900510">
    <w:abstractNumId w:val="6"/>
  </w:num>
  <w:num w:numId="24" w16cid:durableId="1682315460">
    <w:abstractNumId w:val="8"/>
  </w:num>
  <w:num w:numId="25" w16cid:durableId="951211061">
    <w:abstractNumId w:val="11"/>
  </w:num>
  <w:num w:numId="26" w16cid:durableId="798381169">
    <w:abstractNumId w:val="11"/>
  </w:num>
  <w:num w:numId="27" w16cid:durableId="697589313">
    <w:abstractNumId w:val="11"/>
  </w:num>
  <w:num w:numId="28" w16cid:durableId="1110393963">
    <w:abstractNumId w:val="2"/>
  </w:num>
  <w:num w:numId="29" w16cid:durableId="1222403637">
    <w:abstractNumId w:val="11"/>
  </w:num>
  <w:num w:numId="30" w16cid:durableId="1124692445">
    <w:abstractNumId w:val="23"/>
  </w:num>
  <w:num w:numId="31" w16cid:durableId="915239752">
    <w:abstractNumId w:val="11"/>
  </w:num>
  <w:num w:numId="32" w16cid:durableId="1920821529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572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920"/>
    <w:rsid w:val="00003B47"/>
    <w:rsid w:val="00003B59"/>
    <w:rsid w:val="00003DEE"/>
    <w:rsid w:val="00003EA6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59B"/>
    <w:rsid w:val="00005801"/>
    <w:rsid w:val="00005805"/>
    <w:rsid w:val="00005C53"/>
    <w:rsid w:val="00005D76"/>
    <w:rsid w:val="00006166"/>
    <w:rsid w:val="000065D6"/>
    <w:rsid w:val="00006A49"/>
    <w:rsid w:val="00006EFA"/>
    <w:rsid w:val="00007000"/>
    <w:rsid w:val="00007365"/>
    <w:rsid w:val="000073A2"/>
    <w:rsid w:val="000073B5"/>
    <w:rsid w:val="000076C1"/>
    <w:rsid w:val="0000770B"/>
    <w:rsid w:val="000078C2"/>
    <w:rsid w:val="000079BE"/>
    <w:rsid w:val="00007C0C"/>
    <w:rsid w:val="00007F50"/>
    <w:rsid w:val="000100A8"/>
    <w:rsid w:val="00010280"/>
    <w:rsid w:val="000106B5"/>
    <w:rsid w:val="0001074B"/>
    <w:rsid w:val="000107A4"/>
    <w:rsid w:val="000107D7"/>
    <w:rsid w:val="00010B5B"/>
    <w:rsid w:val="00010E17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513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27F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ACB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745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08F"/>
    <w:rsid w:val="00027713"/>
    <w:rsid w:val="000277CE"/>
    <w:rsid w:val="00027BE0"/>
    <w:rsid w:val="00027FA1"/>
    <w:rsid w:val="0003013C"/>
    <w:rsid w:val="000301AF"/>
    <w:rsid w:val="0003032E"/>
    <w:rsid w:val="000304F9"/>
    <w:rsid w:val="0003062D"/>
    <w:rsid w:val="00030B84"/>
    <w:rsid w:val="00030DE2"/>
    <w:rsid w:val="000310A6"/>
    <w:rsid w:val="00031441"/>
    <w:rsid w:val="000316F9"/>
    <w:rsid w:val="000320AF"/>
    <w:rsid w:val="000325DD"/>
    <w:rsid w:val="0003274C"/>
    <w:rsid w:val="000327D2"/>
    <w:rsid w:val="000329A5"/>
    <w:rsid w:val="000329FC"/>
    <w:rsid w:val="00032ADE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6CC4"/>
    <w:rsid w:val="0003704C"/>
    <w:rsid w:val="00037138"/>
    <w:rsid w:val="0003772C"/>
    <w:rsid w:val="00037A02"/>
    <w:rsid w:val="00037BE6"/>
    <w:rsid w:val="000407C5"/>
    <w:rsid w:val="00040DEB"/>
    <w:rsid w:val="00040FE3"/>
    <w:rsid w:val="00041093"/>
    <w:rsid w:val="000413E4"/>
    <w:rsid w:val="0004149F"/>
    <w:rsid w:val="00041522"/>
    <w:rsid w:val="000417C8"/>
    <w:rsid w:val="00041CEF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42A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102"/>
    <w:rsid w:val="00045509"/>
    <w:rsid w:val="00045804"/>
    <w:rsid w:val="00045829"/>
    <w:rsid w:val="0004582E"/>
    <w:rsid w:val="00045879"/>
    <w:rsid w:val="000458BF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6E90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592"/>
    <w:rsid w:val="00050C8F"/>
    <w:rsid w:val="00050CD7"/>
    <w:rsid w:val="00050D4E"/>
    <w:rsid w:val="000511BC"/>
    <w:rsid w:val="00051274"/>
    <w:rsid w:val="00051307"/>
    <w:rsid w:val="000513AE"/>
    <w:rsid w:val="0005172E"/>
    <w:rsid w:val="0005178E"/>
    <w:rsid w:val="000517F8"/>
    <w:rsid w:val="00051FA9"/>
    <w:rsid w:val="00052019"/>
    <w:rsid w:val="00052038"/>
    <w:rsid w:val="0005209A"/>
    <w:rsid w:val="000527AF"/>
    <w:rsid w:val="00052B1B"/>
    <w:rsid w:val="00052CB0"/>
    <w:rsid w:val="00052E6E"/>
    <w:rsid w:val="0005300C"/>
    <w:rsid w:val="00053036"/>
    <w:rsid w:val="0005306B"/>
    <w:rsid w:val="0005354B"/>
    <w:rsid w:val="00053925"/>
    <w:rsid w:val="00053982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DD1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6F0E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13"/>
    <w:rsid w:val="00061533"/>
    <w:rsid w:val="000615C5"/>
    <w:rsid w:val="000617DE"/>
    <w:rsid w:val="0006187A"/>
    <w:rsid w:val="000619EA"/>
    <w:rsid w:val="00061AE7"/>
    <w:rsid w:val="00061BD1"/>
    <w:rsid w:val="00061CB6"/>
    <w:rsid w:val="00061D16"/>
    <w:rsid w:val="00062166"/>
    <w:rsid w:val="00062386"/>
    <w:rsid w:val="00062593"/>
    <w:rsid w:val="00062CA6"/>
    <w:rsid w:val="00062D04"/>
    <w:rsid w:val="00062E19"/>
    <w:rsid w:val="00062E95"/>
    <w:rsid w:val="00062F05"/>
    <w:rsid w:val="00062F15"/>
    <w:rsid w:val="000631F7"/>
    <w:rsid w:val="000636D2"/>
    <w:rsid w:val="0006372E"/>
    <w:rsid w:val="000637C2"/>
    <w:rsid w:val="00063B9E"/>
    <w:rsid w:val="00063CC0"/>
    <w:rsid w:val="000642DB"/>
    <w:rsid w:val="0006437D"/>
    <w:rsid w:val="0006439B"/>
    <w:rsid w:val="000643EC"/>
    <w:rsid w:val="00064497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8CD"/>
    <w:rsid w:val="00070964"/>
    <w:rsid w:val="00070A3F"/>
    <w:rsid w:val="00070B0D"/>
    <w:rsid w:val="00070C71"/>
    <w:rsid w:val="00070CA2"/>
    <w:rsid w:val="00070EBA"/>
    <w:rsid w:val="00070FDD"/>
    <w:rsid w:val="00071022"/>
    <w:rsid w:val="0007111B"/>
    <w:rsid w:val="00071254"/>
    <w:rsid w:val="000712F0"/>
    <w:rsid w:val="00071462"/>
    <w:rsid w:val="0007163A"/>
    <w:rsid w:val="00071770"/>
    <w:rsid w:val="00071822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2D67"/>
    <w:rsid w:val="000734AE"/>
    <w:rsid w:val="0007374E"/>
    <w:rsid w:val="00073903"/>
    <w:rsid w:val="00073B1B"/>
    <w:rsid w:val="000742B6"/>
    <w:rsid w:val="000743BC"/>
    <w:rsid w:val="000743FA"/>
    <w:rsid w:val="000746AA"/>
    <w:rsid w:val="000746C7"/>
    <w:rsid w:val="000747FC"/>
    <w:rsid w:val="000748A9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09F"/>
    <w:rsid w:val="00077215"/>
    <w:rsid w:val="00077C2B"/>
    <w:rsid w:val="00077C6B"/>
    <w:rsid w:val="0008027A"/>
    <w:rsid w:val="000809DA"/>
    <w:rsid w:val="00080A22"/>
    <w:rsid w:val="00080C4B"/>
    <w:rsid w:val="00081021"/>
    <w:rsid w:val="00081146"/>
    <w:rsid w:val="000812A3"/>
    <w:rsid w:val="000815B0"/>
    <w:rsid w:val="000817D3"/>
    <w:rsid w:val="0008197C"/>
    <w:rsid w:val="00081A53"/>
    <w:rsid w:val="00081F42"/>
    <w:rsid w:val="00082099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156"/>
    <w:rsid w:val="000843FE"/>
    <w:rsid w:val="000844CE"/>
    <w:rsid w:val="000849B1"/>
    <w:rsid w:val="00084B2C"/>
    <w:rsid w:val="00084D50"/>
    <w:rsid w:val="00084DB3"/>
    <w:rsid w:val="00084DCE"/>
    <w:rsid w:val="00084E80"/>
    <w:rsid w:val="00084E8E"/>
    <w:rsid w:val="00084EF2"/>
    <w:rsid w:val="00085156"/>
    <w:rsid w:val="00085160"/>
    <w:rsid w:val="000852D7"/>
    <w:rsid w:val="00085339"/>
    <w:rsid w:val="000858E2"/>
    <w:rsid w:val="0008596E"/>
    <w:rsid w:val="00085AAC"/>
    <w:rsid w:val="00085AB6"/>
    <w:rsid w:val="00085D56"/>
    <w:rsid w:val="00086304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68B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C31"/>
    <w:rsid w:val="00092DBF"/>
    <w:rsid w:val="00092DC5"/>
    <w:rsid w:val="00093400"/>
    <w:rsid w:val="00093771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48"/>
    <w:rsid w:val="00096BA5"/>
    <w:rsid w:val="00096D54"/>
    <w:rsid w:val="00096E25"/>
    <w:rsid w:val="00097160"/>
    <w:rsid w:val="0009722D"/>
    <w:rsid w:val="00097457"/>
    <w:rsid w:val="0009755E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3C"/>
    <w:rsid w:val="000A1467"/>
    <w:rsid w:val="000A16AC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4AF"/>
    <w:rsid w:val="000A3666"/>
    <w:rsid w:val="000A3E83"/>
    <w:rsid w:val="000A3E9F"/>
    <w:rsid w:val="000A3F32"/>
    <w:rsid w:val="000A4176"/>
    <w:rsid w:val="000A4216"/>
    <w:rsid w:val="000A434C"/>
    <w:rsid w:val="000A45A7"/>
    <w:rsid w:val="000A467B"/>
    <w:rsid w:val="000A46EC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5EB8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42"/>
    <w:rsid w:val="000B0681"/>
    <w:rsid w:val="000B07DD"/>
    <w:rsid w:val="000B0A23"/>
    <w:rsid w:val="000B0B54"/>
    <w:rsid w:val="000B0B73"/>
    <w:rsid w:val="000B0C6F"/>
    <w:rsid w:val="000B0EB1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338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AB"/>
    <w:rsid w:val="000B49D8"/>
    <w:rsid w:val="000B49E5"/>
    <w:rsid w:val="000B4A43"/>
    <w:rsid w:val="000B4B7F"/>
    <w:rsid w:val="000B4B90"/>
    <w:rsid w:val="000B4E8C"/>
    <w:rsid w:val="000B4EC0"/>
    <w:rsid w:val="000B50EB"/>
    <w:rsid w:val="000B510E"/>
    <w:rsid w:val="000B518C"/>
    <w:rsid w:val="000B52C7"/>
    <w:rsid w:val="000B54CF"/>
    <w:rsid w:val="000B5853"/>
    <w:rsid w:val="000B5CB6"/>
    <w:rsid w:val="000B6070"/>
    <w:rsid w:val="000B6083"/>
    <w:rsid w:val="000B626F"/>
    <w:rsid w:val="000B634F"/>
    <w:rsid w:val="000B6388"/>
    <w:rsid w:val="000B6638"/>
    <w:rsid w:val="000B70C9"/>
    <w:rsid w:val="000B72FB"/>
    <w:rsid w:val="000B73B0"/>
    <w:rsid w:val="000B7612"/>
    <w:rsid w:val="000B7627"/>
    <w:rsid w:val="000B76E4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314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32D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17"/>
    <w:rsid w:val="000C63BD"/>
    <w:rsid w:val="000C65FE"/>
    <w:rsid w:val="000C6742"/>
    <w:rsid w:val="000C6813"/>
    <w:rsid w:val="000C6C96"/>
    <w:rsid w:val="000C7179"/>
    <w:rsid w:val="000C72C9"/>
    <w:rsid w:val="000C72CA"/>
    <w:rsid w:val="000C7436"/>
    <w:rsid w:val="000C7714"/>
    <w:rsid w:val="000C7818"/>
    <w:rsid w:val="000C79D7"/>
    <w:rsid w:val="000C7BEC"/>
    <w:rsid w:val="000C7CB6"/>
    <w:rsid w:val="000C7CC2"/>
    <w:rsid w:val="000D01FF"/>
    <w:rsid w:val="000D021A"/>
    <w:rsid w:val="000D02BA"/>
    <w:rsid w:val="000D03CE"/>
    <w:rsid w:val="000D03D9"/>
    <w:rsid w:val="000D0559"/>
    <w:rsid w:val="000D0589"/>
    <w:rsid w:val="000D0647"/>
    <w:rsid w:val="000D07E0"/>
    <w:rsid w:val="000D0CB9"/>
    <w:rsid w:val="000D0DBF"/>
    <w:rsid w:val="000D16FA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2F17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5F87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710"/>
    <w:rsid w:val="000D7BC8"/>
    <w:rsid w:val="000D7C38"/>
    <w:rsid w:val="000D7DA0"/>
    <w:rsid w:val="000E02C9"/>
    <w:rsid w:val="000E03A0"/>
    <w:rsid w:val="000E06FD"/>
    <w:rsid w:val="000E0789"/>
    <w:rsid w:val="000E0846"/>
    <w:rsid w:val="000E0D34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D7D"/>
    <w:rsid w:val="000E1F9E"/>
    <w:rsid w:val="000E2602"/>
    <w:rsid w:val="000E289F"/>
    <w:rsid w:val="000E293D"/>
    <w:rsid w:val="000E2A77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B35"/>
    <w:rsid w:val="000E4B70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3D"/>
    <w:rsid w:val="000E704C"/>
    <w:rsid w:val="000E7169"/>
    <w:rsid w:val="000E73A3"/>
    <w:rsid w:val="000E759E"/>
    <w:rsid w:val="000E78FC"/>
    <w:rsid w:val="000E79A5"/>
    <w:rsid w:val="000E7FBF"/>
    <w:rsid w:val="000F00D3"/>
    <w:rsid w:val="000F05BC"/>
    <w:rsid w:val="000F0745"/>
    <w:rsid w:val="000F0780"/>
    <w:rsid w:val="000F0824"/>
    <w:rsid w:val="000F0B6D"/>
    <w:rsid w:val="000F0D5E"/>
    <w:rsid w:val="000F112A"/>
    <w:rsid w:val="000F12E6"/>
    <w:rsid w:val="000F13C8"/>
    <w:rsid w:val="000F1A62"/>
    <w:rsid w:val="000F1B78"/>
    <w:rsid w:val="000F1C6C"/>
    <w:rsid w:val="000F1CB0"/>
    <w:rsid w:val="000F1DA0"/>
    <w:rsid w:val="000F2275"/>
    <w:rsid w:val="000F23B9"/>
    <w:rsid w:val="000F23BF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3C57"/>
    <w:rsid w:val="000F42B3"/>
    <w:rsid w:val="000F4610"/>
    <w:rsid w:val="000F46F2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3B4"/>
    <w:rsid w:val="00101A46"/>
    <w:rsid w:val="00101B71"/>
    <w:rsid w:val="00101BF5"/>
    <w:rsid w:val="00101F45"/>
    <w:rsid w:val="001021F6"/>
    <w:rsid w:val="001022DA"/>
    <w:rsid w:val="00102505"/>
    <w:rsid w:val="00102C76"/>
    <w:rsid w:val="00102D9E"/>
    <w:rsid w:val="0010314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2DB"/>
    <w:rsid w:val="001063F9"/>
    <w:rsid w:val="0010648E"/>
    <w:rsid w:val="00106573"/>
    <w:rsid w:val="001066AA"/>
    <w:rsid w:val="00106821"/>
    <w:rsid w:val="0010694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90F"/>
    <w:rsid w:val="00111BB0"/>
    <w:rsid w:val="00111BD3"/>
    <w:rsid w:val="00111CDD"/>
    <w:rsid w:val="00111FB1"/>
    <w:rsid w:val="00112288"/>
    <w:rsid w:val="001126A1"/>
    <w:rsid w:val="001129E4"/>
    <w:rsid w:val="00112AF0"/>
    <w:rsid w:val="00112C7D"/>
    <w:rsid w:val="0011324C"/>
    <w:rsid w:val="001133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BED"/>
    <w:rsid w:val="00114C40"/>
    <w:rsid w:val="001152EA"/>
    <w:rsid w:val="0011548B"/>
    <w:rsid w:val="00115539"/>
    <w:rsid w:val="001155B7"/>
    <w:rsid w:val="00115833"/>
    <w:rsid w:val="00115872"/>
    <w:rsid w:val="00115B79"/>
    <w:rsid w:val="00115DB2"/>
    <w:rsid w:val="00115F41"/>
    <w:rsid w:val="00116202"/>
    <w:rsid w:val="001163D9"/>
    <w:rsid w:val="001164FE"/>
    <w:rsid w:val="0011685B"/>
    <w:rsid w:val="00116CAC"/>
    <w:rsid w:val="00116E09"/>
    <w:rsid w:val="00116F1E"/>
    <w:rsid w:val="001170AA"/>
    <w:rsid w:val="001173FE"/>
    <w:rsid w:val="00117B34"/>
    <w:rsid w:val="00117D51"/>
    <w:rsid w:val="0012016F"/>
    <w:rsid w:val="0012024D"/>
    <w:rsid w:val="00120258"/>
    <w:rsid w:val="00120814"/>
    <w:rsid w:val="00120927"/>
    <w:rsid w:val="00120A9B"/>
    <w:rsid w:val="00120B17"/>
    <w:rsid w:val="00120C03"/>
    <w:rsid w:val="00120D65"/>
    <w:rsid w:val="00120EB9"/>
    <w:rsid w:val="0012114F"/>
    <w:rsid w:val="001214BF"/>
    <w:rsid w:val="001214C8"/>
    <w:rsid w:val="00121667"/>
    <w:rsid w:val="001217D5"/>
    <w:rsid w:val="001218DB"/>
    <w:rsid w:val="00121AAA"/>
    <w:rsid w:val="00121C75"/>
    <w:rsid w:val="00121C93"/>
    <w:rsid w:val="00121CF3"/>
    <w:rsid w:val="00121D34"/>
    <w:rsid w:val="00122024"/>
    <w:rsid w:val="001221CA"/>
    <w:rsid w:val="001223E7"/>
    <w:rsid w:val="001223F3"/>
    <w:rsid w:val="00122611"/>
    <w:rsid w:val="001227DB"/>
    <w:rsid w:val="001228CE"/>
    <w:rsid w:val="00122B50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86F"/>
    <w:rsid w:val="00125A38"/>
    <w:rsid w:val="00125BC3"/>
    <w:rsid w:val="00126295"/>
    <w:rsid w:val="00126429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08E"/>
    <w:rsid w:val="001300BF"/>
    <w:rsid w:val="001301A0"/>
    <w:rsid w:val="00130341"/>
    <w:rsid w:val="001304CD"/>
    <w:rsid w:val="001308A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3F1"/>
    <w:rsid w:val="0013260D"/>
    <w:rsid w:val="0013262F"/>
    <w:rsid w:val="001326B9"/>
    <w:rsid w:val="001326F3"/>
    <w:rsid w:val="0013286C"/>
    <w:rsid w:val="00132876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B0C"/>
    <w:rsid w:val="00134DB5"/>
    <w:rsid w:val="00135191"/>
    <w:rsid w:val="001352C5"/>
    <w:rsid w:val="0013532C"/>
    <w:rsid w:val="00135566"/>
    <w:rsid w:val="001355C9"/>
    <w:rsid w:val="00135656"/>
    <w:rsid w:val="001359A9"/>
    <w:rsid w:val="00135D94"/>
    <w:rsid w:val="00135E1C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1A7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4A"/>
    <w:rsid w:val="00141ECA"/>
    <w:rsid w:val="00141F32"/>
    <w:rsid w:val="001420CC"/>
    <w:rsid w:val="00142307"/>
    <w:rsid w:val="00142597"/>
    <w:rsid w:val="00142608"/>
    <w:rsid w:val="00142641"/>
    <w:rsid w:val="00142C90"/>
    <w:rsid w:val="00142E73"/>
    <w:rsid w:val="00142FC6"/>
    <w:rsid w:val="0014335B"/>
    <w:rsid w:val="001434F6"/>
    <w:rsid w:val="00143514"/>
    <w:rsid w:val="001436A6"/>
    <w:rsid w:val="001439C2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4FC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E85"/>
    <w:rsid w:val="00151F2B"/>
    <w:rsid w:val="0015203C"/>
    <w:rsid w:val="0015237F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CA"/>
    <w:rsid w:val="00153CDC"/>
    <w:rsid w:val="00153CE8"/>
    <w:rsid w:val="00153EB4"/>
    <w:rsid w:val="00153FE5"/>
    <w:rsid w:val="00154006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094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406"/>
    <w:rsid w:val="001605BD"/>
    <w:rsid w:val="00160A01"/>
    <w:rsid w:val="00160A93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93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0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0B"/>
    <w:rsid w:val="00167DA2"/>
    <w:rsid w:val="00170073"/>
    <w:rsid w:val="001706CD"/>
    <w:rsid w:val="00170781"/>
    <w:rsid w:val="001707C3"/>
    <w:rsid w:val="0017112F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591"/>
    <w:rsid w:val="00173793"/>
    <w:rsid w:val="0017398D"/>
    <w:rsid w:val="001739EE"/>
    <w:rsid w:val="00173A9C"/>
    <w:rsid w:val="00173C16"/>
    <w:rsid w:val="00173C2E"/>
    <w:rsid w:val="0017415C"/>
    <w:rsid w:val="0017418C"/>
    <w:rsid w:val="00174448"/>
    <w:rsid w:val="00174457"/>
    <w:rsid w:val="0017445E"/>
    <w:rsid w:val="00174A21"/>
    <w:rsid w:val="00174A43"/>
    <w:rsid w:val="00174ACD"/>
    <w:rsid w:val="00174AE5"/>
    <w:rsid w:val="00174C20"/>
    <w:rsid w:val="0017502B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086"/>
    <w:rsid w:val="001770B3"/>
    <w:rsid w:val="00177164"/>
    <w:rsid w:val="001771CB"/>
    <w:rsid w:val="0017730D"/>
    <w:rsid w:val="001777F9"/>
    <w:rsid w:val="001778BA"/>
    <w:rsid w:val="001779C5"/>
    <w:rsid w:val="00177B46"/>
    <w:rsid w:val="00177C13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73C"/>
    <w:rsid w:val="00183B3B"/>
    <w:rsid w:val="00183DB0"/>
    <w:rsid w:val="001840A3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C03"/>
    <w:rsid w:val="00191C4D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B3F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817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15C"/>
    <w:rsid w:val="001A0292"/>
    <w:rsid w:val="001A02E8"/>
    <w:rsid w:val="001A0487"/>
    <w:rsid w:val="001A0490"/>
    <w:rsid w:val="001A0597"/>
    <w:rsid w:val="001A05AA"/>
    <w:rsid w:val="001A063D"/>
    <w:rsid w:val="001A0961"/>
    <w:rsid w:val="001A0976"/>
    <w:rsid w:val="001A0B8E"/>
    <w:rsid w:val="001A0C55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4B"/>
    <w:rsid w:val="001A2A9F"/>
    <w:rsid w:val="001A2DDF"/>
    <w:rsid w:val="001A2E4B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585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94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EB6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5DE9"/>
    <w:rsid w:val="001B60BA"/>
    <w:rsid w:val="001B621F"/>
    <w:rsid w:val="001B625C"/>
    <w:rsid w:val="001B63CC"/>
    <w:rsid w:val="001B647D"/>
    <w:rsid w:val="001B654D"/>
    <w:rsid w:val="001B66EC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843"/>
    <w:rsid w:val="001B7C01"/>
    <w:rsid w:val="001C0194"/>
    <w:rsid w:val="001C0234"/>
    <w:rsid w:val="001C0303"/>
    <w:rsid w:val="001C0A21"/>
    <w:rsid w:val="001C0B96"/>
    <w:rsid w:val="001C0DA8"/>
    <w:rsid w:val="001C0EF4"/>
    <w:rsid w:val="001C0F66"/>
    <w:rsid w:val="001C13FC"/>
    <w:rsid w:val="001C169E"/>
    <w:rsid w:val="001C16BC"/>
    <w:rsid w:val="001C170E"/>
    <w:rsid w:val="001C1965"/>
    <w:rsid w:val="001C1C0B"/>
    <w:rsid w:val="001C1CAF"/>
    <w:rsid w:val="001C254B"/>
    <w:rsid w:val="001C2A00"/>
    <w:rsid w:val="001C2AB1"/>
    <w:rsid w:val="001C2C4E"/>
    <w:rsid w:val="001C326E"/>
    <w:rsid w:val="001C32EF"/>
    <w:rsid w:val="001C3706"/>
    <w:rsid w:val="001C3925"/>
    <w:rsid w:val="001C3AE8"/>
    <w:rsid w:val="001C3D4C"/>
    <w:rsid w:val="001C3DA2"/>
    <w:rsid w:val="001C44C8"/>
    <w:rsid w:val="001C4550"/>
    <w:rsid w:val="001C4680"/>
    <w:rsid w:val="001C49C9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A78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B9B"/>
    <w:rsid w:val="001D0BCA"/>
    <w:rsid w:val="001D0CBB"/>
    <w:rsid w:val="001D0D17"/>
    <w:rsid w:val="001D0F72"/>
    <w:rsid w:val="001D1135"/>
    <w:rsid w:val="001D121A"/>
    <w:rsid w:val="001D1673"/>
    <w:rsid w:val="001D1786"/>
    <w:rsid w:val="001D190D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995"/>
    <w:rsid w:val="001D2A12"/>
    <w:rsid w:val="001D2C41"/>
    <w:rsid w:val="001D2F2D"/>
    <w:rsid w:val="001D3CF8"/>
    <w:rsid w:val="001D4018"/>
    <w:rsid w:val="001D4032"/>
    <w:rsid w:val="001D43FF"/>
    <w:rsid w:val="001D4647"/>
    <w:rsid w:val="001D49C6"/>
    <w:rsid w:val="001D5319"/>
    <w:rsid w:val="001D53E3"/>
    <w:rsid w:val="001D5578"/>
    <w:rsid w:val="001D5694"/>
    <w:rsid w:val="001D5AFB"/>
    <w:rsid w:val="001D5DA3"/>
    <w:rsid w:val="001D6038"/>
    <w:rsid w:val="001D6340"/>
    <w:rsid w:val="001D6547"/>
    <w:rsid w:val="001D66D3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905"/>
    <w:rsid w:val="001E2DC5"/>
    <w:rsid w:val="001E3184"/>
    <w:rsid w:val="001E329F"/>
    <w:rsid w:val="001E34F6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463"/>
    <w:rsid w:val="001E55B5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CE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2C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03B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3FAD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10"/>
    <w:rsid w:val="001F599A"/>
    <w:rsid w:val="001F5A98"/>
    <w:rsid w:val="001F5DA4"/>
    <w:rsid w:val="001F5F2D"/>
    <w:rsid w:val="001F5FA2"/>
    <w:rsid w:val="001F6249"/>
    <w:rsid w:val="001F6311"/>
    <w:rsid w:val="001F65A1"/>
    <w:rsid w:val="001F6793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58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5E"/>
    <w:rsid w:val="00201B9A"/>
    <w:rsid w:val="00201D5B"/>
    <w:rsid w:val="00202209"/>
    <w:rsid w:val="0020243A"/>
    <w:rsid w:val="0020264E"/>
    <w:rsid w:val="0020292F"/>
    <w:rsid w:val="00202E11"/>
    <w:rsid w:val="00202E40"/>
    <w:rsid w:val="002030A8"/>
    <w:rsid w:val="0020316D"/>
    <w:rsid w:val="002034FF"/>
    <w:rsid w:val="0020393D"/>
    <w:rsid w:val="00203995"/>
    <w:rsid w:val="002039DB"/>
    <w:rsid w:val="00204372"/>
    <w:rsid w:val="002043C4"/>
    <w:rsid w:val="00204628"/>
    <w:rsid w:val="0020465E"/>
    <w:rsid w:val="00204A05"/>
    <w:rsid w:val="00204B41"/>
    <w:rsid w:val="00204C05"/>
    <w:rsid w:val="00204CB4"/>
    <w:rsid w:val="00204EBD"/>
    <w:rsid w:val="002054E9"/>
    <w:rsid w:val="0020559F"/>
    <w:rsid w:val="0020575D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305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7B5"/>
    <w:rsid w:val="00210835"/>
    <w:rsid w:val="00210A0A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05C"/>
    <w:rsid w:val="00212149"/>
    <w:rsid w:val="00212186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AA3"/>
    <w:rsid w:val="00214B74"/>
    <w:rsid w:val="00214BD6"/>
    <w:rsid w:val="00214E2A"/>
    <w:rsid w:val="002151EE"/>
    <w:rsid w:val="00215253"/>
    <w:rsid w:val="002152F0"/>
    <w:rsid w:val="0021560D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00"/>
    <w:rsid w:val="0022234A"/>
    <w:rsid w:val="0022258C"/>
    <w:rsid w:val="00223213"/>
    <w:rsid w:val="002232F9"/>
    <w:rsid w:val="002233FC"/>
    <w:rsid w:val="002237D2"/>
    <w:rsid w:val="00223965"/>
    <w:rsid w:val="00223C59"/>
    <w:rsid w:val="00223F8A"/>
    <w:rsid w:val="00224373"/>
    <w:rsid w:val="002243B9"/>
    <w:rsid w:val="002243C9"/>
    <w:rsid w:val="00224796"/>
    <w:rsid w:val="002249C1"/>
    <w:rsid w:val="00224F69"/>
    <w:rsid w:val="00224F9C"/>
    <w:rsid w:val="002251EB"/>
    <w:rsid w:val="00225562"/>
    <w:rsid w:val="002255E6"/>
    <w:rsid w:val="00225822"/>
    <w:rsid w:val="00225987"/>
    <w:rsid w:val="00225A3A"/>
    <w:rsid w:val="00225C73"/>
    <w:rsid w:val="00225E02"/>
    <w:rsid w:val="00225E0E"/>
    <w:rsid w:val="00225EB9"/>
    <w:rsid w:val="00226545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A9E"/>
    <w:rsid w:val="00227C14"/>
    <w:rsid w:val="00227E32"/>
    <w:rsid w:val="00227F0D"/>
    <w:rsid w:val="00227FDE"/>
    <w:rsid w:val="002301B2"/>
    <w:rsid w:val="00230246"/>
    <w:rsid w:val="002303B1"/>
    <w:rsid w:val="00230407"/>
    <w:rsid w:val="0023051B"/>
    <w:rsid w:val="002306D7"/>
    <w:rsid w:val="0023082C"/>
    <w:rsid w:val="002309D1"/>
    <w:rsid w:val="00230DFC"/>
    <w:rsid w:val="0023102E"/>
    <w:rsid w:val="0023122A"/>
    <w:rsid w:val="00231233"/>
    <w:rsid w:val="002312D2"/>
    <w:rsid w:val="002315F5"/>
    <w:rsid w:val="00231CAF"/>
    <w:rsid w:val="002321AC"/>
    <w:rsid w:val="00232625"/>
    <w:rsid w:val="00232746"/>
    <w:rsid w:val="0023288B"/>
    <w:rsid w:val="00232942"/>
    <w:rsid w:val="00232D8B"/>
    <w:rsid w:val="00233225"/>
    <w:rsid w:val="002333C0"/>
    <w:rsid w:val="00233606"/>
    <w:rsid w:val="00233A42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0F"/>
    <w:rsid w:val="0023514B"/>
    <w:rsid w:val="002353E4"/>
    <w:rsid w:val="00235CD5"/>
    <w:rsid w:val="00235E57"/>
    <w:rsid w:val="00236327"/>
    <w:rsid w:val="00236386"/>
    <w:rsid w:val="002366DB"/>
    <w:rsid w:val="002367EC"/>
    <w:rsid w:val="002368DC"/>
    <w:rsid w:val="00236B8A"/>
    <w:rsid w:val="002371FE"/>
    <w:rsid w:val="00237226"/>
    <w:rsid w:val="00237290"/>
    <w:rsid w:val="00237543"/>
    <w:rsid w:val="002376A2"/>
    <w:rsid w:val="00237EEA"/>
    <w:rsid w:val="00237F46"/>
    <w:rsid w:val="00240004"/>
    <w:rsid w:val="002400BD"/>
    <w:rsid w:val="002401A8"/>
    <w:rsid w:val="00240276"/>
    <w:rsid w:val="002404D8"/>
    <w:rsid w:val="00240662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1C"/>
    <w:rsid w:val="00241A8B"/>
    <w:rsid w:val="00241A98"/>
    <w:rsid w:val="00241C17"/>
    <w:rsid w:val="00242019"/>
    <w:rsid w:val="00242283"/>
    <w:rsid w:val="00242691"/>
    <w:rsid w:val="0024278B"/>
    <w:rsid w:val="0024294C"/>
    <w:rsid w:val="00242B89"/>
    <w:rsid w:val="00242C0E"/>
    <w:rsid w:val="00242E45"/>
    <w:rsid w:val="00243040"/>
    <w:rsid w:val="00243471"/>
    <w:rsid w:val="00243663"/>
    <w:rsid w:val="00243692"/>
    <w:rsid w:val="002438FD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2EB"/>
    <w:rsid w:val="002467B0"/>
    <w:rsid w:val="002467B3"/>
    <w:rsid w:val="002468C1"/>
    <w:rsid w:val="00246BAF"/>
    <w:rsid w:val="00246BDA"/>
    <w:rsid w:val="00246BDB"/>
    <w:rsid w:val="00246EDE"/>
    <w:rsid w:val="0024708F"/>
    <w:rsid w:val="002473FC"/>
    <w:rsid w:val="0024773D"/>
    <w:rsid w:val="002478BB"/>
    <w:rsid w:val="0024791E"/>
    <w:rsid w:val="00247B14"/>
    <w:rsid w:val="00247C05"/>
    <w:rsid w:val="00247C8C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1F0C"/>
    <w:rsid w:val="00252018"/>
    <w:rsid w:val="002525F1"/>
    <w:rsid w:val="002526AF"/>
    <w:rsid w:val="00252A25"/>
    <w:rsid w:val="00252C60"/>
    <w:rsid w:val="00252DF0"/>
    <w:rsid w:val="00252F47"/>
    <w:rsid w:val="002531C6"/>
    <w:rsid w:val="00253459"/>
    <w:rsid w:val="0025354C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D"/>
    <w:rsid w:val="00254A8F"/>
    <w:rsid w:val="00254C6A"/>
    <w:rsid w:val="00254D13"/>
    <w:rsid w:val="00254DC8"/>
    <w:rsid w:val="00255246"/>
    <w:rsid w:val="00255463"/>
    <w:rsid w:val="00255C2B"/>
    <w:rsid w:val="00255CA4"/>
    <w:rsid w:val="00255CE7"/>
    <w:rsid w:val="00255FD7"/>
    <w:rsid w:val="002563F0"/>
    <w:rsid w:val="002566E7"/>
    <w:rsid w:val="00256B3B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2F8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58B"/>
    <w:rsid w:val="0026164D"/>
    <w:rsid w:val="00261B3B"/>
    <w:rsid w:val="00261C4C"/>
    <w:rsid w:val="00261DB1"/>
    <w:rsid w:val="00261F82"/>
    <w:rsid w:val="00262128"/>
    <w:rsid w:val="00262228"/>
    <w:rsid w:val="00262357"/>
    <w:rsid w:val="00262463"/>
    <w:rsid w:val="00262494"/>
    <w:rsid w:val="002629FA"/>
    <w:rsid w:val="00262B96"/>
    <w:rsid w:val="00262C92"/>
    <w:rsid w:val="00262CF8"/>
    <w:rsid w:val="00262E81"/>
    <w:rsid w:val="002630A8"/>
    <w:rsid w:val="00263217"/>
    <w:rsid w:val="0026321F"/>
    <w:rsid w:val="002632F2"/>
    <w:rsid w:val="0026379A"/>
    <w:rsid w:val="00263974"/>
    <w:rsid w:val="00263B6E"/>
    <w:rsid w:val="0026405E"/>
    <w:rsid w:val="002644D7"/>
    <w:rsid w:val="00264B26"/>
    <w:rsid w:val="00264D42"/>
    <w:rsid w:val="00265254"/>
    <w:rsid w:val="00265283"/>
    <w:rsid w:val="002656C6"/>
    <w:rsid w:val="002656FF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2AA"/>
    <w:rsid w:val="00270A37"/>
    <w:rsid w:val="00270DA4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1E"/>
    <w:rsid w:val="00272324"/>
    <w:rsid w:val="002728D3"/>
    <w:rsid w:val="0027293D"/>
    <w:rsid w:val="00272956"/>
    <w:rsid w:val="00272C6B"/>
    <w:rsid w:val="00272D5F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5E3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65F"/>
    <w:rsid w:val="002809B0"/>
    <w:rsid w:val="002809F5"/>
    <w:rsid w:val="00280AFE"/>
    <w:rsid w:val="00281036"/>
    <w:rsid w:val="0028116F"/>
    <w:rsid w:val="00281284"/>
    <w:rsid w:val="002813C3"/>
    <w:rsid w:val="0028179B"/>
    <w:rsid w:val="0028183A"/>
    <w:rsid w:val="00281896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1D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3FB5"/>
    <w:rsid w:val="002840C8"/>
    <w:rsid w:val="002840D2"/>
    <w:rsid w:val="00284499"/>
    <w:rsid w:val="002847A7"/>
    <w:rsid w:val="002847BD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B7"/>
    <w:rsid w:val="00287CE6"/>
    <w:rsid w:val="00287F4B"/>
    <w:rsid w:val="00287FBF"/>
    <w:rsid w:val="00287FDD"/>
    <w:rsid w:val="00290537"/>
    <w:rsid w:val="002906B0"/>
    <w:rsid w:val="0029091C"/>
    <w:rsid w:val="0029099E"/>
    <w:rsid w:val="00290CE0"/>
    <w:rsid w:val="00290E9E"/>
    <w:rsid w:val="0029104D"/>
    <w:rsid w:val="002911EC"/>
    <w:rsid w:val="00291262"/>
    <w:rsid w:val="002914DA"/>
    <w:rsid w:val="002918B0"/>
    <w:rsid w:val="002919AF"/>
    <w:rsid w:val="00291A61"/>
    <w:rsid w:val="00291AA8"/>
    <w:rsid w:val="00291DA1"/>
    <w:rsid w:val="00291F67"/>
    <w:rsid w:val="00292174"/>
    <w:rsid w:val="002923E5"/>
    <w:rsid w:val="00292404"/>
    <w:rsid w:val="00292793"/>
    <w:rsid w:val="00292895"/>
    <w:rsid w:val="00292930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30"/>
    <w:rsid w:val="00296247"/>
    <w:rsid w:val="00296279"/>
    <w:rsid w:val="00296506"/>
    <w:rsid w:val="0029658D"/>
    <w:rsid w:val="002965E6"/>
    <w:rsid w:val="002969BA"/>
    <w:rsid w:val="002969EE"/>
    <w:rsid w:val="00296F4B"/>
    <w:rsid w:val="002972FD"/>
    <w:rsid w:val="00297382"/>
    <w:rsid w:val="002974CC"/>
    <w:rsid w:val="00297C0A"/>
    <w:rsid w:val="00297C74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50A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827"/>
    <w:rsid w:val="002A2D24"/>
    <w:rsid w:val="002A2D86"/>
    <w:rsid w:val="002A2F1C"/>
    <w:rsid w:val="002A2FEB"/>
    <w:rsid w:val="002A39DF"/>
    <w:rsid w:val="002A3B4E"/>
    <w:rsid w:val="002A3FF2"/>
    <w:rsid w:val="002A445B"/>
    <w:rsid w:val="002A45A3"/>
    <w:rsid w:val="002A471E"/>
    <w:rsid w:val="002A47E9"/>
    <w:rsid w:val="002A4924"/>
    <w:rsid w:val="002A4AC5"/>
    <w:rsid w:val="002A4BA1"/>
    <w:rsid w:val="002A4F6C"/>
    <w:rsid w:val="002A4F8F"/>
    <w:rsid w:val="002A50E0"/>
    <w:rsid w:val="002A51E2"/>
    <w:rsid w:val="002A56C0"/>
    <w:rsid w:val="002A5915"/>
    <w:rsid w:val="002A5F98"/>
    <w:rsid w:val="002A6310"/>
    <w:rsid w:val="002A640E"/>
    <w:rsid w:val="002A6639"/>
    <w:rsid w:val="002A6958"/>
    <w:rsid w:val="002A6F25"/>
    <w:rsid w:val="002A71C0"/>
    <w:rsid w:val="002A72DD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3D"/>
    <w:rsid w:val="002B1BCF"/>
    <w:rsid w:val="002B1E1D"/>
    <w:rsid w:val="002B1EEC"/>
    <w:rsid w:val="002B1FEB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10"/>
    <w:rsid w:val="002C0122"/>
    <w:rsid w:val="002C034B"/>
    <w:rsid w:val="002C05FE"/>
    <w:rsid w:val="002C060F"/>
    <w:rsid w:val="002C0FD5"/>
    <w:rsid w:val="002C121A"/>
    <w:rsid w:val="002C15ED"/>
    <w:rsid w:val="002C1B5E"/>
    <w:rsid w:val="002C1EC4"/>
    <w:rsid w:val="002C1FD5"/>
    <w:rsid w:val="002C20D2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333"/>
    <w:rsid w:val="002C5900"/>
    <w:rsid w:val="002C5E6F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60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84F"/>
    <w:rsid w:val="002D1EAC"/>
    <w:rsid w:val="002D203E"/>
    <w:rsid w:val="002D22B4"/>
    <w:rsid w:val="002D2ABB"/>
    <w:rsid w:val="002D2D97"/>
    <w:rsid w:val="002D2E3B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261"/>
    <w:rsid w:val="002D44C9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5CE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1EE"/>
    <w:rsid w:val="002E039F"/>
    <w:rsid w:val="002E0511"/>
    <w:rsid w:val="002E06FC"/>
    <w:rsid w:val="002E0894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1A23"/>
    <w:rsid w:val="002E20CF"/>
    <w:rsid w:val="002E2520"/>
    <w:rsid w:val="002E2569"/>
    <w:rsid w:val="002E25A4"/>
    <w:rsid w:val="002E2795"/>
    <w:rsid w:val="002E2B39"/>
    <w:rsid w:val="002E2DA4"/>
    <w:rsid w:val="002E30D0"/>
    <w:rsid w:val="002E35F3"/>
    <w:rsid w:val="002E3AC8"/>
    <w:rsid w:val="002E3C96"/>
    <w:rsid w:val="002E4042"/>
    <w:rsid w:val="002E4220"/>
    <w:rsid w:val="002E444F"/>
    <w:rsid w:val="002E46B4"/>
    <w:rsid w:val="002E472F"/>
    <w:rsid w:val="002E4A7A"/>
    <w:rsid w:val="002E4BCC"/>
    <w:rsid w:val="002E4C96"/>
    <w:rsid w:val="002E5338"/>
    <w:rsid w:val="002E555F"/>
    <w:rsid w:val="002E6445"/>
    <w:rsid w:val="002E6483"/>
    <w:rsid w:val="002E650D"/>
    <w:rsid w:val="002E6930"/>
    <w:rsid w:val="002E6AE0"/>
    <w:rsid w:val="002E6C8B"/>
    <w:rsid w:val="002E6CB6"/>
    <w:rsid w:val="002E6D8B"/>
    <w:rsid w:val="002E6F3C"/>
    <w:rsid w:val="002E7189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B14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26B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3EF0"/>
    <w:rsid w:val="002F40B4"/>
    <w:rsid w:val="002F40BE"/>
    <w:rsid w:val="002F43B9"/>
    <w:rsid w:val="002F43CA"/>
    <w:rsid w:val="002F4563"/>
    <w:rsid w:val="002F4951"/>
    <w:rsid w:val="002F49BF"/>
    <w:rsid w:val="002F4ADF"/>
    <w:rsid w:val="002F4D8F"/>
    <w:rsid w:val="002F4FB9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67A"/>
    <w:rsid w:val="002F78CD"/>
    <w:rsid w:val="002F79D7"/>
    <w:rsid w:val="002F7EC0"/>
    <w:rsid w:val="003006D3"/>
    <w:rsid w:val="003008FE"/>
    <w:rsid w:val="00300BE5"/>
    <w:rsid w:val="00300DFC"/>
    <w:rsid w:val="003013B3"/>
    <w:rsid w:val="0030171F"/>
    <w:rsid w:val="003018D8"/>
    <w:rsid w:val="00301CA6"/>
    <w:rsid w:val="00301E9B"/>
    <w:rsid w:val="0030221A"/>
    <w:rsid w:val="00302604"/>
    <w:rsid w:val="003029AF"/>
    <w:rsid w:val="00302ACB"/>
    <w:rsid w:val="00302D7F"/>
    <w:rsid w:val="00302E29"/>
    <w:rsid w:val="00302F1B"/>
    <w:rsid w:val="003030CD"/>
    <w:rsid w:val="00303224"/>
    <w:rsid w:val="003033FE"/>
    <w:rsid w:val="003038DA"/>
    <w:rsid w:val="00303C4E"/>
    <w:rsid w:val="00303DD1"/>
    <w:rsid w:val="00303E58"/>
    <w:rsid w:val="003040A0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4C85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AA5"/>
    <w:rsid w:val="00306DAF"/>
    <w:rsid w:val="00306E9F"/>
    <w:rsid w:val="00306ED3"/>
    <w:rsid w:val="00307012"/>
    <w:rsid w:val="003071F3"/>
    <w:rsid w:val="00307587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3E2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2ADA"/>
    <w:rsid w:val="00313013"/>
    <w:rsid w:val="003130B5"/>
    <w:rsid w:val="003131F5"/>
    <w:rsid w:val="003133E7"/>
    <w:rsid w:val="003134B2"/>
    <w:rsid w:val="003138A9"/>
    <w:rsid w:val="00313A70"/>
    <w:rsid w:val="00313CB2"/>
    <w:rsid w:val="00313D24"/>
    <w:rsid w:val="00313EB1"/>
    <w:rsid w:val="00313ECB"/>
    <w:rsid w:val="0031431B"/>
    <w:rsid w:val="0031459E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AE6"/>
    <w:rsid w:val="00315B6B"/>
    <w:rsid w:val="0031637C"/>
    <w:rsid w:val="00316564"/>
    <w:rsid w:val="003168FE"/>
    <w:rsid w:val="00316CD3"/>
    <w:rsid w:val="00316F8B"/>
    <w:rsid w:val="00317102"/>
    <w:rsid w:val="00317461"/>
    <w:rsid w:val="00317C09"/>
    <w:rsid w:val="00317C4F"/>
    <w:rsid w:val="00317DC2"/>
    <w:rsid w:val="00317F62"/>
    <w:rsid w:val="0032076C"/>
    <w:rsid w:val="003207F9"/>
    <w:rsid w:val="003209CC"/>
    <w:rsid w:val="00320D5D"/>
    <w:rsid w:val="00320E25"/>
    <w:rsid w:val="00320ECE"/>
    <w:rsid w:val="00320F26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2D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63"/>
    <w:rsid w:val="003251F9"/>
    <w:rsid w:val="00325690"/>
    <w:rsid w:val="00325708"/>
    <w:rsid w:val="00325B37"/>
    <w:rsid w:val="00325C6A"/>
    <w:rsid w:val="00325DA3"/>
    <w:rsid w:val="00325DCB"/>
    <w:rsid w:val="00325DF9"/>
    <w:rsid w:val="00325E49"/>
    <w:rsid w:val="0032615E"/>
    <w:rsid w:val="00326617"/>
    <w:rsid w:val="003266AA"/>
    <w:rsid w:val="0032678D"/>
    <w:rsid w:val="003267B9"/>
    <w:rsid w:val="0032681D"/>
    <w:rsid w:val="00326AE8"/>
    <w:rsid w:val="00326C9D"/>
    <w:rsid w:val="00326CE7"/>
    <w:rsid w:val="00326CED"/>
    <w:rsid w:val="00326D8E"/>
    <w:rsid w:val="0032716E"/>
    <w:rsid w:val="003271C5"/>
    <w:rsid w:val="00327607"/>
    <w:rsid w:val="0032794E"/>
    <w:rsid w:val="00327B3B"/>
    <w:rsid w:val="00327BE9"/>
    <w:rsid w:val="00327E6C"/>
    <w:rsid w:val="00327F90"/>
    <w:rsid w:val="00327FCD"/>
    <w:rsid w:val="00330456"/>
    <w:rsid w:val="003307BA"/>
    <w:rsid w:val="003307E3"/>
    <w:rsid w:val="003308A1"/>
    <w:rsid w:val="003308F6"/>
    <w:rsid w:val="00330E03"/>
    <w:rsid w:val="00330ED7"/>
    <w:rsid w:val="0033113E"/>
    <w:rsid w:val="0033118D"/>
    <w:rsid w:val="00331205"/>
    <w:rsid w:val="00331564"/>
    <w:rsid w:val="003319D9"/>
    <w:rsid w:val="00331B60"/>
    <w:rsid w:val="00331BD1"/>
    <w:rsid w:val="00331C41"/>
    <w:rsid w:val="00331CD3"/>
    <w:rsid w:val="00331D1E"/>
    <w:rsid w:val="00331FDC"/>
    <w:rsid w:val="0033225E"/>
    <w:rsid w:val="00332403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ABB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120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92C"/>
    <w:rsid w:val="00342C6E"/>
    <w:rsid w:val="00342E0A"/>
    <w:rsid w:val="00342F3A"/>
    <w:rsid w:val="00342F88"/>
    <w:rsid w:val="0034335A"/>
    <w:rsid w:val="00343848"/>
    <w:rsid w:val="00343893"/>
    <w:rsid w:val="00343ABF"/>
    <w:rsid w:val="00343C88"/>
    <w:rsid w:val="003440BC"/>
    <w:rsid w:val="00344136"/>
    <w:rsid w:val="0034420B"/>
    <w:rsid w:val="003443CF"/>
    <w:rsid w:val="00344565"/>
    <w:rsid w:val="003445A6"/>
    <w:rsid w:val="0034478C"/>
    <w:rsid w:val="0034484D"/>
    <w:rsid w:val="003448B0"/>
    <w:rsid w:val="00344B44"/>
    <w:rsid w:val="00344C3D"/>
    <w:rsid w:val="00344DE6"/>
    <w:rsid w:val="00344FA9"/>
    <w:rsid w:val="00344FAB"/>
    <w:rsid w:val="00345806"/>
    <w:rsid w:val="00345854"/>
    <w:rsid w:val="00345915"/>
    <w:rsid w:val="00345B4C"/>
    <w:rsid w:val="00345BA1"/>
    <w:rsid w:val="00345CA8"/>
    <w:rsid w:val="00345F27"/>
    <w:rsid w:val="0034609E"/>
    <w:rsid w:val="003468AC"/>
    <w:rsid w:val="00346B87"/>
    <w:rsid w:val="00346C7E"/>
    <w:rsid w:val="00347085"/>
    <w:rsid w:val="0034785A"/>
    <w:rsid w:val="00347EBA"/>
    <w:rsid w:val="003505DB"/>
    <w:rsid w:val="0035070D"/>
    <w:rsid w:val="003508A1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2FA8"/>
    <w:rsid w:val="00352FF5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824"/>
    <w:rsid w:val="00354996"/>
    <w:rsid w:val="00354999"/>
    <w:rsid w:val="003549D9"/>
    <w:rsid w:val="00354AA6"/>
    <w:rsid w:val="00354B7C"/>
    <w:rsid w:val="00354CC4"/>
    <w:rsid w:val="00354D36"/>
    <w:rsid w:val="003552B2"/>
    <w:rsid w:val="003553AB"/>
    <w:rsid w:val="0035545C"/>
    <w:rsid w:val="003554B4"/>
    <w:rsid w:val="00355630"/>
    <w:rsid w:val="003557C1"/>
    <w:rsid w:val="00355B0A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9A2"/>
    <w:rsid w:val="00357CEE"/>
    <w:rsid w:val="003601DC"/>
    <w:rsid w:val="00360335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2B1"/>
    <w:rsid w:val="00361358"/>
    <w:rsid w:val="0036154E"/>
    <w:rsid w:val="00361578"/>
    <w:rsid w:val="003617D2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054"/>
    <w:rsid w:val="003663EB"/>
    <w:rsid w:val="0036668B"/>
    <w:rsid w:val="0036687B"/>
    <w:rsid w:val="00366B87"/>
    <w:rsid w:val="00366BB8"/>
    <w:rsid w:val="00366C56"/>
    <w:rsid w:val="00366D5A"/>
    <w:rsid w:val="00366F65"/>
    <w:rsid w:val="00366FBD"/>
    <w:rsid w:val="00367037"/>
    <w:rsid w:val="00367291"/>
    <w:rsid w:val="00367315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41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0E4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D27"/>
    <w:rsid w:val="00376E3A"/>
    <w:rsid w:val="00377440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9B"/>
    <w:rsid w:val="003819E7"/>
    <w:rsid w:val="00381E62"/>
    <w:rsid w:val="00382064"/>
    <w:rsid w:val="0038248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3FDC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39"/>
    <w:rsid w:val="00386549"/>
    <w:rsid w:val="00386679"/>
    <w:rsid w:val="0038668C"/>
    <w:rsid w:val="003867E5"/>
    <w:rsid w:val="00386864"/>
    <w:rsid w:val="00386945"/>
    <w:rsid w:val="00386E23"/>
    <w:rsid w:val="00386E2F"/>
    <w:rsid w:val="0038724C"/>
    <w:rsid w:val="003872DB"/>
    <w:rsid w:val="00387559"/>
    <w:rsid w:val="0038757B"/>
    <w:rsid w:val="00387859"/>
    <w:rsid w:val="003878AA"/>
    <w:rsid w:val="00387983"/>
    <w:rsid w:val="00387A64"/>
    <w:rsid w:val="00387CEB"/>
    <w:rsid w:val="00387D54"/>
    <w:rsid w:val="00390270"/>
    <w:rsid w:val="003902C4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AEE"/>
    <w:rsid w:val="00392B7B"/>
    <w:rsid w:val="00392BC1"/>
    <w:rsid w:val="00392E0C"/>
    <w:rsid w:val="00392EF8"/>
    <w:rsid w:val="0039301D"/>
    <w:rsid w:val="00393123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E1F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442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462"/>
    <w:rsid w:val="003A164E"/>
    <w:rsid w:val="003A188D"/>
    <w:rsid w:val="003A1BE4"/>
    <w:rsid w:val="003A1C77"/>
    <w:rsid w:val="003A1DAF"/>
    <w:rsid w:val="003A1FFB"/>
    <w:rsid w:val="003A20FF"/>
    <w:rsid w:val="003A2147"/>
    <w:rsid w:val="003A24E7"/>
    <w:rsid w:val="003A2547"/>
    <w:rsid w:val="003A25BE"/>
    <w:rsid w:val="003A2A37"/>
    <w:rsid w:val="003A2B97"/>
    <w:rsid w:val="003A2CF3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907"/>
    <w:rsid w:val="003A49AE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0DD8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BE1"/>
    <w:rsid w:val="003B2C22"/>
    <w:rsid w:val="003B2C96"/>
    <w:rsid w:val="003B2D0A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8F6"/>
    <w:rsid w:val="003B4981"/>
    <w:rsid w:val="003B4EA9"/>
    <w:rsid w:val="003B5048"/>
    <w:rsid w:val="003B507D"/>
    <w:rsid w:val="003B564C"/>
    <w:rsid w:val="003B5795"/>
    <w:rsid w:val="003B5838"/>
    <w:rsid w:val="003B5A19"/>
    <w:rsid w:val="003B5B1B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5AF"/>
    <w:rsid w:val="003B760D"/>
    <w:rsid w:val="003B7710"/>
    <w:rsid w:val="003B78E4"/>
    <w:rsid w:val="003B7A45"/>
    <w:rsid w:val="003B7A7B"/>
    <w:rsid w:val="003B7ABC"/>
    <w:rsid w:val="003B7B22"/>
    <w:rsid w:val="003B7C4B"/>
    <w:rsid w:val="003B7DB6"/>
    <w:rsid w:val="003B7E14"/>
    <w:rsid w:val="003C0000"/>
    <w:rsid w:val="003C0039"/>
    <w:rsid w:val="003C00DC"/>
    <w:rsid w:val="003C02BF"/>
    <w:rsid w:val="003C0615"/>
    <w:rsid w:val="003C0617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9D7"/>
    <w:rsid w:val="003C1E46"/>
    <w:rsid w:val="003C2000"/>
    <w:rsid w:val="003C2102"/>
    <w:rsid w:val="003C217C"/>
    <w:rsid w:val="003C254B"/>
    <w:rsid w:val="003C287C"/>
    <w:rsid w:val="003C2890"/>
    <w:rsid w:val="003C28E3"/>
    <w:rsid w:val="003C29E6"/>
    <w:rsid w:val="003C2B61"/>
    <w:rsid w:val="003C2BB0"/>
    <w:rsid w:val="003C30CB"/>
    <w:rsid w:val="003C31AA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C27"/>
    <w:rsid w:val="003C5E30"/>
    <w:rsid w:val="003C676F"/>
    <w:rsid w:val="003C681B"/>
    <w:rsid w:val="003C699B"/>
    <w:rsid w:val="003C6CC7"/>
    <w:rsid w:val="003C6D1E"/>
    <w:rsid w:val="003C6E78"/>
    <w:rsid w:val="003C7176"/>
    <w:rsid w:val="003C7349"/>
    <w:rsid w:val="003C7679"/>
    <w:rsid w:val="003C784A"/>
    <w:rsid w:val="003C789A"/>
    <w:rsid w:val="003C79A4"/>
    <w:rsid w:val="003C7C98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456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427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211"/>
    <w:rsid w:val="003D7441"/>
    <w:rsid w:val="003D77F3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475"/>
    <w:rsid w:val="003E278E"/>
    <w:rsid w:val="003E2ABF"/>
    <w:rsid w:val="003E2C91"/>
    <w:rsid w:val="003E2F2A"/>
    <w:rsid w:val="003E2F74"/>
    <w:rsid w:val="003E2FA4"/>
    <w:rsid w:val="003E309D"/>
    <w:rsid w:val="003E328E"/>
    <w:rsid w:val="003E3406"/>
    <w:rsid w:val="003E34DD"/>
    <w:rsid w:val="003E36A0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84D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1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18C"/>
    <w:rsid w:val="003F2316"/>
    <w:rsid w:val="003F2525"/>
    <w:rsid w:val="003F292E"/>
    <w:rsid w:val="003F2BA6"/>
    <w:rsid w:val="003F2F0B"/>
    <w:rsid w:val="003F3085"/>
    <w:rsid w:val="003F30BA"/>
    <w:rsid w:val="003F32BA"/>
    <w:rsid w:val="003F32F8"/>
    <w:rsid w:val="003F3324"/>
    <w:rsid w:val="003F3348"/>
    <w:rsid w:val="003F3406"/>
    <w:rsid w:val="003F3689"/>
    <w:rsid w:val="003F3707"/>
    <w:rsid w:val="003F3780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4C9"/>
    <w:rsid w:val="003F562C"/>
    <w:rsid w:val="003F567E"/>
    <w:rsid w:val="003F58C8"/>
    <w:rsid w:val="003F5958"/>
    <w:rsid w:val="003F59E1"/>
    <w:rsid w:val="003F5A3A"/>
    <w:rsid w:val="003F5A90"/>
    <w:rsid w:val="003F5CF3"/>
    <w:rsid w:val="003F5F34"/>
    <w:rsid w:val="003F5F90"/>
    <w:rsid w:val="003F6117"/>
    <w:rsid w:val="003F63DD"/>
    <w:rsid w:val="003F65E3"/>
    <w:rsid w:val="003F6639"/>
    <w:rsid w:val="003F67A8"/>
    <w:rsid w:val="003F69A4"/>
    <w:rsid w:val="003F69B5"/>
    <w:rsid w:val="003F6AD5"/>
    <w:rsid w:val="003F6AE8"/>
    <w:rsid w:val="003F6B8F"/>
    <w:rsid w:val="003F6DA5"/>
    <w:rsid w:val="003F6ED4"/>
    <w:rsid w:val="003F6F01"/>
    <w:rsid w:val="003F6FE5"/>
    <w:rsid w:val="003F7309"/>
    <w:rsid w:val="003F7353"/>
    <w:rsid w:val="003F73BA"/>
    <w:rsid w:val="003F7603"/>
    <w:rsid w:val="003F76F3"/>
    <w:rsid w:val="003F78B7"/>
    <w:rsid w:val="003F78F9"/>
    <w:rsid w:val="003F7B13"/>
    <w:rsid w:val="003F7B30"/>
    <w:rsid w:val="003F7BAA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8DE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2E5D"/>
    <w:rsid w:val="00403489"/>
    <w:rsid w:val="004034B6"/>
    <w:rsid w:val="0040350B"/>
    <w:rsid w:val="00403878"/>
    <w:rsid w:val="0040396C"/>
    <w:rsid w:val="00403994"/>
    <w:rsid w:val="00403A67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47B"/>
    <w:rsid w:val="00405527"/>
    <w:rsid w:val="00405912"/>
    <w:rsid w:val="00405AA7"/>
    <w:rsid w:val="00405AAD"/>
    <w:rsid w:val="00405B64"/>
    <w:rsid w:val="00405D83"/>
    <w:rsid w:val="00405DC1"/>
    <w:rsid w:val="00405F09"/>
    <w:rsid w:val="00405F43"/>
    <w:rsid w:val="004060C4"/>
    <w:rsid w:val="00406183"/>
    <w:rsid w:val="004062E2"/>
    <w:rsid w:val="00406355"/>
    <w:rsid w:val="004064A6"/>
    <w:rsid w:val="00406649"/>
    <w:rsid w:val="004067AD"/>
    <w:rsid w:val="00406974"/>
    <w:rsid w:val="00406CB7"/>
    <w:rsid w:val="00406E45"/>
    <w:rsid w:val="00406E77"/>
    <w:rsid w:val="00406EA0"/>
    <w:rsid w:val="004070E8"/>
    <w:rsid w:val="00407293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BFD"/>
    <w:rsid w:val="00410E70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9F2"/>
    <w:rsid w:val="00414D6D"/>
    <w:rsid w:val="00414E93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5B58"/>
    <w:rsid w:val="00415CEB"/>
    <w:rsid w:val="00415FA6"/>
    <w:rsid w:val="00416081"/>
    <w:rsid w:val="004162D7"/>
    <w:rsid w:val="00416364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583"/>
    <w:rsid w:val="00420719"/>
    <w:rsid w:val="00420BCC"/>
    <w:rsid w:val="00420CE3"/>
    <w:rsid w:val="00420F76"/>
    <w:rsid w:val="00420FF9"/>
    <w:rsid w:val="00421051"/>
    <w:rsid w:val="00421272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477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3AF"/>
    <w:rsid w:val="00426400"/>
    <w:rsid w:val="004265BC"/>
    <w:rsid w:val="004269B1"/>
    <w:rsid w:val="004270C5"/>
    <w:rsid w:val="00427215"/>
    <w:rsid w:val="00427223"/>
    <w:rsid w:val="00427247"/>
    <w:rsid w:val="004278B3"/>
    <w:rsid w:val="00427A0D"/>
    <w:rsid w:val="00427C65"/>
    <w:rsid w:val="00427DAD"/>
    <w:rsid w:val="0043042B"/>
    <w:rsid w:val="00430697"/>
    <w:rsid w:val="00430FC7"/>
    <w:rsid w:val="004311AC"/>
    <w:rsid w:val="004313F8"/>
    <w:rsid w:val="00431628"/>
    <w:rsid w:val="0043165C"/>
    <w:rsid w:val="004317A4"/>
    <w:rsid w:val="004318C0"/>
    <w:rsid w:val="00431910"/>
    <w:rsid w:val="004319EC"/>
    <w:rsid w:val="00431DF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6B6"/>
    <w:rsid w:val="004338A3"/>
    <w:rsid w:val="0043397D"/>
    <w:rsid w:val="00433C19"/>
    <w:rsid w:val="00433F4B"/>
    <w:rsid w:val="00433F77"/>
    <w:rsid w:val="004340BC"/>
    <w:rsid w:val="00434238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996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6E42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642"/>
    <w:rsid w:val="00442884"/>
    <w:rsid w:val="00442958"/>
    <w:rsid w:val="00442ECE"/>
    <w:rsid w:val="00443202"/>
    <w:rsid w:val="004432B9"/>
    <w:rsid w:val="0044343B"/>
    <w:rsid w:val="00443567"/>
    <w:rsid w:val="0044395D"/>
    <w:rsid w:val="00443B35"/>
    <w:rsid w:val="00443E11"/>
    <w:rsid w:val="004442F3"/>
    <w:rsid w:val="004443A1"/>
    <w:rsid w:val="0044450C"/>
    <w:rsid w:val="00444BDB"/>
    <w:rsid w:val="0044525B"/>
    <w:rsid w:val="0044525C"/>
    <w:rsid w:val="004455CC"/>
    <w:rsid w:val="0044591E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66E"/>
    <w:rsid w:val="00446780"/>
    <w:rsid w:val="00446932"/>
    <w:rsid w:val="0044696D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937"/>
    <w:rsid w:val="00450A61"/>
    <w:rsid w:val="00450A9D"/>
    <w:rsid w:val="00450C28"/>
    <w:rsid w:val="00450EE1"/>
    <w:rsid w:val="0045112A"/>
    <w:rsid w:val="0045148B"/>
    <w:rsid w:val="004516E2"/>
    <w:rsid w:val="004519C6"/>
    <w:rsid w:val="00451CF9"/>
    <w:rsid w:val="00451FD1"/>
    <w:rsid w:val="004520E1"/>
    <w:rsid w:val="00452105"/>
    <w:rsid w:val="0045256C"/>
    <w:rsid w:val="004527F2"/>
    <w:rsid w:val="00452C2C"/>
    <w:rsid w:val="0045304C"/>
    <w:rsid w:val="004532B0"/>
    <w:rsid w:val="00453818"/>
    <w:rsid w:val="00453921"/>
    <w:rsid w:val="00453B43"/>
    <w:rsid w:val="00453C12"/>
    <w:rsid w:val="00453E07"/>
    <w:rsid w:val="00453E12"/>
    <w:rsid w:val="00453F7C"/>
    <w:rsid w:val="0045450D"/>
    <w:rsid w:val="00454599"/>
    <w:rsid w:val="00454BB6"/>
    <w:rsid w:val="00454BCB"/>
    <w:rsid w:val="00454BFA"/>
    <w:rsid w:val="00454C81"/>
    <w:rsid w:val="00454D05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0E0"/>
    <w:rsid w:val="0045612B"/>
    <w:rsid w:val="00456226"/>
    <w:rsid w:val="00456386"/>
    <w:rsid w:val="00456392"/>
    <w:rsid w:val="0045645A"/>
    <w:rsid w:val="0045666F"/>
    <w:rsid w:val="004566F5"/>
    <w:rsid w:val="00456732"/>
    <w:rsid w:val="0045675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57B92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354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1E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3CF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6"/>
    <w:rsid w:val="00477138"/>
    <w:rsid w:val="00477141"/>
    <w:rsid w:val="004771D0"/>
    <w:rsid w:val="004773AF"/>
    <w:rsid w:val="00477948"/>
    <w:rsid w:val="00477954"/>
    <w:rsid w:val="0047798E"/>
    <w:rsid w:val="00477A69"/>
    <w:rsid w:val="00477CD1"/>
    <w:rsid w:val="00477D74"/>
    <w:rsid w:val="00480088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310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684"/>
    <w:rsid w:val="0048378D"/>
    <w:rsid w:val="00483837"/>
    <w:rsid w:val="00483AC1"/>
    <w:rsid w:val="00483B74"/>
    <w:rsid w:val="00483F88"/>
    <w:rsid w:val="00484110"/>
    <w:rsid w:val="00484245"/>
    <w:rsid w:val="00484275"/>
    <w:rsid w:val="004845F7"/>
    <w:rsid w:val="00484C0E"/>
    <w:rsid w:val="00484CAF"/>
    <w:rsid w:val="00484DE0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1C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7D8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287"/>
    <w:rsid w:val="00492366"/>
    <w:rsid w:val="00492440"/>
    <w:rsid w:val="0049257F"/>
    <w:rsid w:val="00492A2F"/>
    <w:rsid w:val="00492AA8"/>
    <w:rsid w:val="00492ABA"/>
    <w:rsid w:val="00492DCA"/>
    <w:rsid w:val="00493062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1B"/>
    <w:rsid w:val="00495075"/>
    <w:rsid w:val="00495115"/>
    <w:rsid w:val="00495271"/>
    <w:rsid w:val="00495281"/>
    <w:rsid w:val="00495482"/>
    <w:rsid w:val="00495527"/>
    <w:rsid w:val="00495737"/>
    <w:rsid w:val="004957B3"/>
    <w:rsid w:val="00495818"/>
    <w:rsid w:val="00495825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0B5"/>
    <w:rsid w:val="00497306"/>
    <w:rsid w:val="004973A8"/>
    <w:rsid w:val="004973FA"/>
    <w:rsid w:val="00497727"/>
    <w:rsid w:val="00497744"/>
    <w:rsid w:val="0049784D"/>
    <w:rsid w:val="004A058F"/>
    <w:rsid w:val="004A05FA"/>
    <w:rsid w:val="004A06F3"/>
    <w:rsid w:val="004A0AEE"/>
    <w:rsid w:val="004A0C7A"/>
    <w:rsid w:val="004A0EC1"/>
    <w:rsid w:val="004A0FCA"/>
    <w:rsid w:val="004A113F"/>
    <w:rsid w:val="004A12EC"/>
    <w:rsid w:val="004A13D3"/>
    <w:rsid w:val="004A13D8"/>
    <w:rsid w:val="004A16D2"/>
    <w:rsid w:val="004A18EF"/>
    <w:rsid w:val="004A1AA7"/>
    <w:rsid w:val="004A1DA9"/>
    <w:rsid w:val="004A2142"/>
    <w:rsid w:val="004A2476"/>
    <w:rsid w:val="004A27EF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6BF"/>
    <w:rsid w:val="004A384E"/>
    <w:rsid w:val="004A39BC"/>
    <w:rsid w:val="004A3B99"/>
    <w:rsid w:val="004A3F1D"/>
    <w:rsid w:val="004A3FF7"/>
    <w:rsid w:val="004A4117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1A9"/>
    <w:rsid w:val="004B2201"/>
    <w:rsid w:val="004B226C"/>
    <w:rsid w:val="004B2610"/>
    <w:rsid w:val="004B2649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EC5"/>
    <w:rsid w:val="004B5B84"/>
    <w:rsid w:val="004B5C44"/>
    <w:rsid w:val="004B5FF0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4F1"/>
    <w:rsid w:val="004C1819"/>
    <w:rsid w:val="004C18E3"/>
    <w:rsid w:val="004C1A57"/>
    <w:rsid w:val="004C1CAD"/>
    <w:rsid w:val="004C1F35"/>
    <w:rsid w:val="004C24D3"/>
    <w:rsid w:val="004C29D8"/>
    <w:rsid w:val="004C29E1"/>
    <w:rsid w:val="004C2B0E"/>
    <w:rsid w:val="004C2BFE"/>
    <w:rsid w:val="004C31CE"/>
    <w:rsid w:val="004C3346"/>
    <w:rsid w:val="004C339C"/>
    <w:rsid w:val="004C34CB"/>
    <w:rsid w:val="004C3697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4F60"/>
    <w:rsid w:val="004C507B"/>
    <w:rsid w:val="004C513B"/>
    <w:rsid w:val="004C5241"/>
    <w:rsid w:val="004C5344"/>
    <w:rsid w:val="004C53AB"/>
    <w:rsid w:val="004C58ED"/>
    <w:rsid w:val="004C59A8"/>
    <w:rsid w:val="004C5A21"/>
    <w:rsid w:val="004C5A56"/>
    <w:rsid w:val="004C5A84"/>
    <w:rsid w:val="004C5B0A"/>
    <w:rsid w:val="004C5EC7"/>
    <w:rsid w:val="004C5FC5"/>
    <w:rsid w:val="004C60D9"/>
    <w:rsid w:val="004C64EE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9D6"/>
    <w:rsid w:val="004C7DC6"/>
    <w:rsid w:val="004C7E58"/>
    <w:rsid w:val="004C7E84"/>
    <w:rsid w:val="004C7EBF"/>
    <w:rsid w:val="004D00CF"/>
    <w:rsid w:val="004D01D6"/>
    <w:rsid w:val="004D0267"/>
    <w:rsid w:val="004D06DA"/>
    <w:rsid w:val="004D07AC"/>
    <w:rsid w:val="004D0898"/>
    <w:rsid w:val="004D0907"/>
    <w:rsid w:val="004D0E93"/>
    <w:rsid w:val="004D0E98"/>
    <w:rsid w:val="004D0FB0"/>
    <w:rsid w:val="004D1259"/>
    <w:rsid w:val="004D1337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3AD0"/>
    <w:rsid w:val="004D4037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962"/>
    <w:rsid w:val="004D5C95"/>
    <w:rsid w:val="004D5CD0"/>
    <w:rsid w:val="004D5D90"/>
    <w:rsid w:val="004D613E"/>
    <w:rsid w:val="004D67BB"/>
    <w:rsid w:val="004D6DDF"/>
    <w:rsid w:val="004D6E1C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0E42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8D5"/>
    <w:rsid w:val="004E5A59"/>
    <w:rsid w:val="004E5C05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E7CAB"/>
    <w:rsid w:val="004E7D9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0F38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173"/>
    <w:rsid w:val="004F34CB"/>
    <w:rsid w:val="004F3643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82"/>
    <w:rsid w:val="004F52AB"/>
    <w:rsid w:val="004F563E"/>
    <w:rsid w:val="004F5654"/>
    <w:rsid w:val="004F5E79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5C8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DB8"/>
    <w:rsid w:val="00500FAC"/>
    <w:rsid w:val="00500FEA"/>
    <w:rsid w:val="005010A3"/>
    <w:rsid w:val="00501B3D"/>
    <w:rsid w:val="00501F22"/>
    <w:rsid w:val="00502467"/>
    <w:rsid w:val="00502618"/>
    <w:rsid w:val="00502724"/>
    <w:rsid w:val="0050286C"/>
    <w:rsid w:val="00502C20"/>
    <w:rsid w:val="00502C79"/>
    <w:rsid w:val="00502CB1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284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659"/>
    <w:rsid w:val="00507893"/>
    <w:rsid w:val="00507B38"/>
    <w:rsid w:val="00507CE0"/>
    <w:rsid w:val="0051022C"/>
    <w:rsid w:val="0051032F"/>
    <w:rsid w:val="00510373"/>
    <w:rsid w:val="00510517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646"/>
    <w:rsid w:val="0051270C"/>
    <w:rsid w:val="0051274C"/>
    <w:rsid w:val="00512793"/>
    <w:rsid w:val="005129B6"/>
    <w:rsid w:val="00512C44"/>
    <w:rsid w:val="00512D2C"/>
    <w:rsid w:val="00513082"/>
    <w:rsid w:val="00513388"/>
    <w:rsid w:val="005138CB"/>
    <w:rsid w:val="0051396E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C81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4AB"/>
    <w:rsid w:val="00517670"/>
    <w:rsid w:val="005177EC"/>
    <w:rsid w:val="00517A61"/>
    <w:rsid w:val="00517B90"/>
    <w:rsid w:val="00517C07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7FF"/>
    <w:rsid w:val="00520932"/>
    <w:rsid w:val="00520BCA"/>
    <w:rsid w:val="00520CBB"/>
    <w:rsid w:val="00520CD1"/>
    <w:rsid w:val="00520DF9"/>
    <w:rsid w:val="005210F9"/>
    <w:rsid w:val="0052120C"/>
    <w:rsid w:val="00521217"/>
    <w:rsid w:val="005217DF"/>
    <w:rsid w:val="00521931"/>
    <w:rsid w:val="0052196D"/>
    <w:rsid w:val="00521A5E"/>
    <w:rsid w:val="00521DD4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B1C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08E"/>
    <w:rsid w:val="005302A0"/>
    <w:rsid w:val="00530763"/>
    <w:rsid w:val="0053076D"/>
    <w:rsid w:val="00530773"/>
    <w:rsid w:val="00530ACD"/>
    <w:rsid w:val="00530B1C"/>
    <w:rsid w:val="00530C58"/>
    <w:rsid w:val="00530CEB"/>
    <w:rsid w:val="0053102E"/>
    <w:rsid w:val="005310DA"/>
    <w:rsid w:val="005313D3"/>
    <w:rsid w:val="0053187E"/>
    <w:rsid w:val="005319D6"/>
    <w:rsid w:val="00531A34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401"/>
    <w:rsid w:val="005358F9"/>
    <w:rsid w:val="00535A55"/>
    <w:rsid w:val="00535CB6"/>
    <w:rsid w:val="00535D8C"/>
    <w:rsid w:val="00535F19"/>
    <w:rsid w:val="00535FDB"/>
    <w:rsid w:val="005360F9"/>
    <w:rsid w:val="0053645A"/>
    <w:rsid w:val="0053660C"/>
    <w:rsid w:val="00536814"/>
    <w:rsid w:val="005369D0"/>
    <w:rsid w:val="005369D4"/>
    <w:rsid w:val="00536C0D"/>
    <w:rsid w:val="00536D89"/>
    <w:rsid w:val="0053727D"/>
    <w:rsid w:val="00537334"/>
    <w:rsid w:val="005373D0"/>
    <w:rsid w:val="0053750F"/>
    <w:rsid w:val="005377A0"/>
    <w:rsid w:val="00537817"/>
    <w:rsid w:val="00537943"/>
    <w:rsid w:val="00537C7A"/>
    <w:rsid w:val="0054013B"/>
    <w:rsid w:val="00540391"/>
    <w:rsid w:val="0054053B"/>
    <w:rsid w:val="005405AB"/>
    <w:rsid w:val="005405DC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381"/>
    <w:rsid w:val="00543458"/>
    <w:rsid w:val="005434CF"/>
    <w:rsid w:val="0054357B"/>
    <w:rsid w:val="00543735"/>
    <w:rsid w:val="00543736"/>
    <w:rsid w:val="00543829"/>
    <w:rsid w:val="005439F6"/>
    <w:rsid w:val="00543A98"/>
    <w:rsid w:val="00543EB0"/>
    <w:rsid w:val="00544034"/>
    <w:rsid w:val="0054415A"/>
    <w:rsid w:val="0054417D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6F4A"/>
    <w:rsid w:val="0054705F"/>
    <w:rsid w:val="00547084"/>
    <w:rsid w:val="00547280"/>
    <w:rsid w:val="005473C3"/>
    <w:rsid w:val="0054768D"/>
    <w:rsid w:val="00547AA1"/>
    <w:rsid w:val="00547CBB"/>
    <w:rsid w:val="005500F7"/>
    <w:rsid w:val="005501BB"/>
    <w:rsid w:val="0055038D"/>
    <w:rsid w:val="005505F0"/>
    <w:rsid w:val="00550C39"/>
    <w:rsid w:val="00550E4D"/>
    <w:rsid w:val="00551132"/>
    <w:rsid w:val="005511A4"/>
    <w:rsid w:val="0055146E"/>
    <w:rsid w:val="00551670"/>
    <w:rsid w:val="0055189D"/>
    <w:rsid w:val="005518DD"/>
    <w:rsid w:val="00551939"/>
    <w:rsid w:val="00551A20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0C5"/>
    <w:rsid w:val="005534BF"/>
    <w:rsid w:val="0055372B"/>
    <w:rsid w:val="005537A3"/>
    <w:rsid w:val="00553948"/>
    <w:rsid w:val="00553C6D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5D88"/>
    <w:rsid w:val="00555FCE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10A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3EA0"/>
    <w:rsid w:val="005643E4"/>
    <w:rsid w:val="00564409"/>
    <w:rsid w:val="00564461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610"/>
    <w:rsid w:val="00565767"/>
    <w:rsid w:val="00565780"/>
    <w:rsid w:val="00565A78"/>
    <w:rsid w:val="00565AAB"/>
    <w:rsid w:val="00565CCA"/>
    <w:rsid w:val="00565CCE"/>
    <w:rsid w:val="00565CFA"/>
    <w:rsid w:val="0056626C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78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9D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8F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17"/>
    <w:rsid w:val="0057302B"/>
    <w:rsid w:val="005730A1"/>
    <w:rsid w:val="00573275"/>
    <w:rsid w:val="00573298"/>
    <w:rsid w:val="0057350C"/>
    <w:rsid w:val="00573738"/>
    <w:rsid w:val="00573A77"/>
    <w:rsid w:val="00573AF0"/>
    <w:rsid w:val="00573B30"/>
    <w:rsid w:val="00573FAB"/>
    <w:rsid w:val="005744D2"/>
    <w:rsid w:val="0057457F"/>
    <w:rsid w:val="00574D62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5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5DA"/>
    <w:rsid w:val="00586A7F"/>
    <w:rsid w:val="00586A88"/>
    <w:rsid w:val="00586AB4"/>
    <w:rsid w:val="00586BD7"/>
    <w:rsid w:val="00586CBC"/>
    <w:rsid w:val="00586D9F"/>
    <w:rsid w:val="00586EAA"/>
    <w:rsid w:val="00586EC4"/>
    <w:rsid w:val="0058702E"/>
    <w:rsid w:val="005870DF"/>
    <w:rsid w:val="005873E1"/>
    <w:rsid w:val="005874CB"/>
    <w:rsid w:val="005876A0"/>
    <w:rsid w:val="005876C7"/>
    <w:rsid w:val="0058773F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8F2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AFF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9DB"/>
    <w:rsid w:val="00594AFA"/>
    <w:rsid w:val="00594BD0"/>
    <w:rsid w:val="00594C33"/>
    <w:rsid w:val="00594C3D"/>
    <w:rsid w:val="00594C79"/>
    <w:rsid w:val="00594DFB"/>
    <w:rsid w:val="00594EEF"/>
    <w:rsid w:val="00594F61"/>
    <w:rsid w:val="0059547E"/>
    <w:rsid w:val="00595A25"/>
    <w:rsid w:val="00595A9C"/>
    <w:rsid w:val="00595D3C"/>
    <w:rsid w:val="00595D48"/>
    <w:rsid w:val="00595E3C"/>
    <w:rsid w:val="005961A9"/>
    <w:rsid w:val="005964D5"/>
    <w:rsid w:val="00596A60"/>
    <w:rsid w:val="00596C74"/>
    <w:rsid w:val="00597576"/>
    <w:rsid w:val="005976B3"/>
    <w:rsid w:val="00597721"/>
    <w:rsid w:val="00597865"/>
    <w:rsid w:val="00597A9E"/>
    <w:rsid w:val="005A011D"/>
    <w:rsid w:val="005A018D"/>
    <w:rsid w:val="005A01DF"/>
    <w:rsid w:val="005A097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EB1"/>
    <w:rsid w:val="005A2F4D"/>
    <w:rsid w:val="005A31B0"/>
    <w:rsid w:val="005A38BB"/>
    <w:rsid w:val="005A3B58"/>
    <w:rsid w:val="005A3C22"/>
    <w:rsid w:val="005A3FEB"/>
    <w:rsid w:val="005A4010"/>
    <w:rsid w:val="005A4132"/>
    <w:rsid w:val="005A4281"/>
    <w:rsid w:val="005A4573"/>
    <w:rsid w:val="005A46BD"/>
    <w:rsid w:val="005A49D6"/>
    <w:rsid w:val="005A4AE3"/>
    <w:rsid w:val="005A4B36"/>
    <w:rsid w:val="005A4B93"/>
    <w:rsid w:val="005A4D34"/>
    <w:rsid w:val="005A4F75"/>
    <w:rsid w:val="005A4FAA"/>
    <w:rsid w:val="005A5195"/>
    <w:rsid w:val="005A52B6"/>
    <w:rsid w:val="005A53CF"/>
    <w:rsid w:val="005A54AF"/>
    <w:rsid w:val="005A57F4"/>
    <w:rsid w:val="005A58AA"/>
    <w:rsid w:val="005A59A6"/>
    <w:rsid w:val="005A59EA"/>
    <w:rsid w:val="005A5E8E"/>
    <w:rsid w:val="005A5EC6"/>
    <w:rsid w:val="005A6213"/>
    <w:rsid w:val="005A6321"/>
    <w:rsid w:val="005A65F6"/>
    <w:rsid w:val="005A68D5"/>
    <w:rsid w:val="005A690A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22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BFE"/>
    <w:rsid w:val="005B3E46"/>
    <w:rsid w:val="005B3F6B"/>
    <w:rsid w:val="005B3F94"/>
    <w:rsid w:val="005B40CD"/>
    <w:rsid w:val="005B41C6"/>
    <w:rsid w:val="005B4311"/>
    <w:rsid w:val="005B43E0"/>
    <w:rsid w:val="005B4506"/>
    <w:rsid w:val="005B4590"/>
    <w:rsid w:val="005B45D5"/>
    <w:rsid w:val="005B462B"/>
    <w:rsid w:val="005B47A6"/>
    <w:rsid w:val="005B4B40"/>
    <w:rsid w:val="005B4C62"/>
    <w:rsid w:val="005B4EBF"/>
    <w:rsid w:val="005B5008"/>
    <w:rsid w:val="005B50D5"/>
    <w:rsid w:val="005B512B"/>
    <w:rsid w:val="005B529B"/>
    <w:rsid w:val="005B5408"/>
    <w:rsid w:val="005B5412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6D1B"/>
    <w:rsid w:val="005B72B8"/>
    <w:rsid w:val="005B733A"/>
    <w:rsid w:val="005B739A"/>
    <w:rsid w:val="005B74B8"/>
    <w:rsid w:val="005B7538"/>
    <w:rsid w:val="005B777C"/>
    <w:rsid w:val="005B7966"/>
    <w:rsid w:val="005B7A44"/>
    <w:rsid w:val="005B7B57"/>
    <w:rsid w:val="005B7D18"/>
    <w:rsid w:val="005B7D90"/>
    <w:rsid w:val="005B7E62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B52"/>
    <w:rsid w:val="005C2D54"/>
    <w:rsid w:val="005C2F8C"/>
    <w:rsid w:val="005C2FDE"/>
    <w:rsid w:val="005C3064"/>
    <w:rsid w:val="005C3357"/>
    <w:rsid w:val="005C3675"/>
    <w:rsid w:val="005C36B7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C3F"/>
    <w:rsid w:val="005C4ED6"/>
    <w:rsid w:val="005C5212"/>
    <w:rsid w:val="005C5501"/>
    <w:rsid w:val="005C559F"/>
    <w:rsid w:val="005C5C55"/>
    <w:rsid w:val="005C5DC5"/>
    <w:rsid w:val="005C5EAE"/>
    <w:rsid w:val="005C636B"/>
    <w:rsid w:val="005C66F7"/>
    <w:rsid w:val="005C6BB9"/>
    <w:rsid w:val="005C6CAB"/>
    <w:rsid w:val="005C6E2C"/>
    <w:rsid w:val="005C7187"/>
    <w:rsid w:val="005C71AC"/>
    <w:rsid w:val="005C7557"/>
    <w:rsid w:val="005C758E"/>
    <w:rsid w:val="005C7996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3F7"/>
    <w:rsid w:val="005D27A5"/>
    <w:rsid w:val="005D2907"/>
    <w:rsid w:val="005D29F5"/>
    <w:rsid w:val="005D2D16"/>
    <w:rsid w:val="005D35C3"/>
    <w:rsid w:val="005D37BA"/>
    <w:rsid w:val="005D3AE3"/>
    <w:rsid w:val="005D3B20"/>
    <w:rsid w:val="005D3CEE"/>
    <w:rsid w:val="005D3FDB"/>
    <w:rsid w:val="005D45E5"/>
    <w:rsid w:val="005D470C"/>
    <w:rsid w:val="005D4930"/>
    <w:rsid w:val="005D4C5F"/>
    <w:rsid w:val="005D4EA1"/>
    <w:rsid w:val="005D4F1A"/>
    <w:rsid w:val="005D4F71"/>
    <w:rsid w:val="005D5356"/>
    <w:rsid w:val="005D62DE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2D"/>
    <w:rsid w:val="005D78CA"/>
    <w:rsid w:val="005D7C09"/>
    <w:rsid w:val="005D7C35"/>
    <w:rsid w:val="005D7DD2"/>
    <w:rsid w:val="005D7E58"/>
    <w:rsid w:val="005D7F3A"/>
    <w:rsid w:val="005E00C2"/>
    <w:rsid w:val="005E0718"/>
    <w:rsid w:val="005E093D"/>
    <w:rsid w:val="005E0C42"/>
    <w:rsid w:val="005E0E56"/>
    <w:rsid w:val="005E0FA3"/>
    <w:rsid w:val="005E12CF"/>
    <w:rsid w:val="005E15BB"/>
    <w:rsid w:val="005E17F9"/>
    <w:rsid w:val="005E1997"/>
    <w:rsid w:val="005E19F4"/>
    <w:rsid w:val="005E1C16"/>
    <w:rsid w:val="005E1DA1"/>
    <w:rsid w:val="005E203E"/>
    <w:rsid w:val="005E210D"/>
    <w:rsid w:val="005E2154"/>
    <w:rsid w:val="005E21B0"/>
    <w:rsid w:val="005E253A"/>
    <w:rsid w:val="005E27B2"/>
    <w:rsid w:val="005E281F"/>
    <w:rsid w:val="005E2949"/>
    <w:rsid w:val="005E29F8"/>
    <w:rsid w:val="005E2A8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4EE2"/>
    <w:rsid w:val="005E529F"/>
    <w:rsid w:val="005E52BC"/>
    <w:rsid w:val="005E53A0"/>
    <w:rsid w:val="005E5535"/>
    <w:rsid w:val="005E59C3"/>
    <w:rsid w:val="005E5DF9"/>
    <w:rsid w:val="005E614A"/>
    <w:rsid w:val="005E6153"/>
    <w:rsid w:val="005E6172"/>
    <w:rsid w:val="005E648E"/>
    <w:rsid w:val="005E664B"/>
    <w:rsid w:val="005E6697"/>
    <w:rsid w:val="005E6E3D"/>
    <w:rsid w:val="005E6F49"/>
    <w:rsid w:val="005E7371"/>
    <w:rsid w:val="005F026E"/>
    <w:rsid w:val="005F0353"/>
    <w:rsid w:val="005F0366"/>
    <w:rsid w:val="005F03CA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088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4E5A"/>
    <w:rsid w:val="005F50AE"/>
    <w:rsid w:val="005F51A3"/>
    <w:rsid w:val="005F51AF"/>
    <w:rsid w:val="005F51DD"/>
    <w:rsid w:val="005F5279"/>
    <w:rsid w:val="005F5338"/>
    <w:rsid w:val="005F53AC"/>
    <w:rsid w:val="005F54D5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67E"/>
    <w:rsid w:val="005F79A4"/>
    <w:rsid w:val="005F7B18"/>
    <w:rsid w:val="0060008F"/>
    <w:rsid w:val="00600135"/>
    <w:rsid w:val="0060035A"/>
    <w:rsid w:val="00600464"/>
    <w:rsid w:val="006007E9"/>
    <w:rsid w:val="00600B5A"/>
    <w:rsid w:val="00600D1C"/>
    <w:rsid w:val="00600D8F"/>
    <w:rsid w:val="00600E0D"/>
    <w:rsid w:val="0060117D"/>
    <w:rsid w:val="00601255"/>
    <w:rsid w:val="006012C0"/>
    <w:rsid w:val="006013A0"/>
    <w:rsid w:val="00601E1A"/>
    <w:rsid w:val="00601EF1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3D6"/>
    <w:rsid w:val="00603599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8F0"/>
    <w:rsid w:val="00604B76"/>
    <w:rsid w:val="00604CB8"/>
    <w:rsid w:val="00604E88"/>
    <w:rsid w:val="00604F6E"/>
    <w:rsid w:val="00604FFF"/>
    <w:rsid w:val="00605409"/>
    <w:rsid w:val="006054A2"/>
    <w:rsid w:val="0060566B"/>
    <w:rsid w:val="0060578C"/>
    <w:rsid w:val="0060587B"/>
    <w:rsid w:val="00605A75"/>
    <w:rsid w:val="00605B2D"/>
    <w:rsid w:val="00605EAF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7DB"/>
    <w:rsid w:val="00610840"/>
    <w:rsid w:val="00610846"/>
    <w:rsid w:val="006109C5"/>
    <w:rsid w:val="00610B1A"/>
    <w:rsid w:val="00610C30"/>
    <w:rsid w:val="0061113C"/>
    <w:rsid w:val="0061117C"/>
    <w:rsid w:val="0061125A"/>
    <w:rsid w:val="00611352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C1C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656"/>
    <w:rsid w:val="00615797"/>
    <w:rsid w:val="006159BF"/>
    <w:rsid w:val="00615B7F"/>
    <w:rsid w:val="00615BA8"/>
    <w:rsid w:val="006163D2"/>
    <w:rsid w:val="006165AD"/>
    <w:rsid w:val="006167B1"/>
    <w:rsid w:val="00616834"/>
    <w:rsid w:val="00616ACE"/>
    <w:rsid w:val="00616B22"/>
    <w:rsid w:val="00616CD8"/>
    <w:rsid w:val="006171FA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A7A"/>
    <w:rsid w:val="00621EA8"/>
    <w:rsid w:val="0062200D"/>
    <w:rsid w:val="0062216C"/>
    <w:rsid w:val="006222EB"/>
    <w:rsid w:val="00622749"/>
    <w:rsid w:val="0062280F"/>
    <w:rsid w:val="006228F0"/>
    <w:rsid w:val="00622F02"/>
    <w:rsid w:val="00622F2D"/>
    <w:rsid w:val="00623387"/>
    <w:rsid w:val="0062347D"/>
    <w:rsid w:val="00623525"/>
    <w:rsid w:val="00623755"/>
    <w:rsid w:val="0062387A"/>
    <w:rsid w:val="00623B43"/>
    <w:rsid w:val="00623BE2"/>
    <w:rsid w:val="00623BF0"/>
    <w:rsid w:val="00623D0A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CEF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ECF"/>
    <w:rsid w:val="00630FDF"/>
    <w:rsid w:val="00630FF4"/>
    <w:rsid w:val="00631037"/>
    <w:rsid w:val="006310DA"/>
    <w:rsid w:val="00631302"/>
    <w:rsid w:val="0063134B"/>
    <w:rsid w:val="006315A9"/>
    <w:rsid w:val="006316DC"/>
    <w:rsid w:val="00631921"/>
    <w:rsid w:val="00631B0C"/>
    <w:rsid w:val="00631E5E"/>
    <w:rsid w:val="006320BF"/>
    <w:rsid w:val="00632271"/>
    <w:rsid w:val="00632398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3E4"/>
    <w:rsid w:val="00634634"/>
    <w:rsid w:val="0063471F"/>
    <w:rsid w:val="006349D7"/>
    <w:rsid w:val="006349F6"/>
    <w:rsid w:val="00634EFA"/>
    <w:rsid w:val="00635115"/>
    <w:rsid w:val="006353E0"/>
    <w:rsid w:val="00635623"/>
    <w:rsid w:val="006358FC"/>
    <w:rsid w:val="00635A7A"/>
    <w:rsid w:val="00635BF2"/>
    <w:rsid w:val="00635CA5"/>
    <w:rsid w:val="00635D65"/>
    <w:rsid w:val="006363EB"/>
    <w:rsid w:val="006369FF"/>
    <w:rsid w:val="00636C4C"/>
    <w:rsid w:val="00636E61"/>
    <w:rsid w:val="00636F79"/>
    <w:rsid w:val="006370E4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4C"/>
    <w:rsid w:val="006409D3"/>
    <w:rsid w:val="00640A7E"/>
    <w:rsid w:val="00640D2E"/>
    <w:rsid w:val="00640D79"/>
    <w:rsid w:val="00640E2D"/>
    <w:rsid w:val="00640E33"/>
    <w:rsid w:val="00640E62"/>
    <w:rsid w:val="00640E72"/>
    <w:rsid w:val="0064139C"/>
    <w:rsid w:val="00641424"/>
    <w:rsid w:val="0064150B"/>
    <w:rsid w:val="00641692"/>
    <w:rsid w:val="00641C2E"/>
    <w:rsid w:val="00641F30"/>
    <w:rsid w:val="006421DD"/>
    <w:rsid w:val="00642444"/>
    <w:rsid w:val="006425FD"/>
    <w:rsid w:val="00642728"/>
    <w:rsid w:val="00642765"/>
    <w:rsid w:val="006427D6"/>
    <w:rsid w:val="00642935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2A5"/>
    <w:rsid w:val="00647385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47F73"/>
    <w:rsid w:val="006500C3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596"/>
    <w:rsid w:val="00651652"/>
    <w:rsid w:val="0065171E"/>
    <w:rsid w:val="00651EEB"/>
    <w:rsid w:val="006523DA"/>
    <w:rsid w:val="00652557"/>
    <w:rsid w:val="0065270A"/>
    <w:rsid w:val="00652C68"/>
    <w:rsid w:val="006531C0"/>
    <w:rsid w:val="00653AAD"/>
    <w:rsid w:val="00653C06"/>
    <w:rsid w:val="00653E53"/>
    <w:rsid w:val="006544A6"/>
    <w:rsid w:val="00654519"/>
    <w:rsid w:val="0065488F"/>
    <w:rsid w:val="00654A01"/>
    <w:rsid w:val="00654A28"/>
    <w:rsid w:val="00654A66"/>
    <w:rsid w:val="00654B17"/>
    <w:rsid w:val="00654E18"/>
    <w:rsid w:val="00654F2F"/>
    <w:rsid w:val="00655058"/>
    <w:rsid w:val="006555AF"/>
    <w:rsid w:val="0065589B"/>
    <w:rsid w:val="00655F4E"/>
    <w:rsid w:val="00655FB7"/>
    <w:rsid w:val="00656154"/>
    <w:rsid w:val="006561BF"/>
    <w:rsid w:val="00656462"/>
    <w:rsid w:val="00656821"/>
    <w:rsid w:val="00656B1C"/>
    <w:rsid w:val="00656B4C"/>
    <w:rsid w:val="00657072"/>
    <w:rsid w:val="00657082"/>
    <w:rsid w:val="00657129"/>
    <w:rsid w:val="0065720D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73E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436"/>
    <w:rsid w:val="00663687"/>
    <w:rsid w:val="0066369F"/>
    <w:rsid w:val="006638CD"/>
    <w:rsid w:val="00663A4F"/>
    <w:rsid w:val="00663B2F"/>
    <w:rsid w:val="006640BE"/>
    <w:rsid w:val="0066424E"/>
    <w:rsid w:val="00664600"/>
    <w:rsid w:val="00664742"/>
    <w:rsid w:val="00664911"/>
    <w:rsid w:val="00664963"/>
    <w:rsid w:val="00664A30"/>
    <w:rsid w:val="00664BFB"/>
    <w:rsid w:val="00664D28"/>
    <w:rsid w:val="00664FC9"/>
    <w:rsid w:val="00665451"/>
    <w:rsid w:val="006656A8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B0E"/>
    <w:rsid w:val="00666C15"/>
    <w:rsid w:val="00666D3E"/>
    <w:rsid w:val="00666E28"/>
    <w:rsid w:val="006671CC"/>
    <w:rsid w:val="00667395"/>
    <w:rsid w:val="00667445"/>
    <w:rsid w:val="00667844"/>
    <w:rsid w:val="0066788C"/>
    <w:rsid w:val="00667994"/>
    <w:rsid w:val="00667B2F"/>
    <w:rsid w:val="00667B71"/>
    <w:rsid w:val="00670095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3BA"/>
    <w:rsid w:val="006714CE"/>
    <w:rsid w:val="0067174F"/>
    <w:rsid w:val="00671BD8"/>
    <w:rsid w:val="00671D13"/>
    <w:rsid w:val="00671E9A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49"/>
    <w:rsid w:val="00673C50"/>
    <w:rsid w:val="00674192"/>
    <w:rsid w:val="006741B3"/>
    <w:rsid w:val="006741FF"/>
    <w:rsid w:val="006743CF"/>
    <w:rsid w:val="00674489"/>
    <w:rsid w:val="00674681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6AC"/>
    <w:rsid w:val="00676BCB"/>
    <w:rsid w:val="00676D51"/>
    <w:rsid w:val="00676E34"/>
    <w:rsid w:val="00676FC6"/>
    <w:rsid w:val="006770A2"/>
    <w:rsid w:val="0067737D"/>
    <w:rsid w:val="006774B3"/>
    <w:rsid w:val="00677730"/>
    <w:rsid w:val="00677803"/>
    <w:rsid w:val="00677898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9B7"/>
    <w:rsid w:val="006809D2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1C6F"/>
    <w:rsid w:val="00682494"/>
    <w:rsid w:val="006825D7"/>
    <w:rsid w:val="006829A7"/>
    <w:rsid w:val="00682A41"/>
    <w:rsid w:val="00682A50"/>
    <w:rsid w:val="00682C04"/>
    <w:rsid w:val="00682CAB"/>
    <w:rsid w:val="00682E98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01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55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E15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572"/>
    <w:rsid w:val="00693631"/>
    <w:rsid w:val="00693BF0"/>
    <w:rsid w:val="00693BFB"/>
    <w:rsid w:val="00693EE4"/>
    <w:rsid w:val="00693F1D"/>
    <w:rsid w:val="006941ED"/>
    <w:rsid w:val="00694412"/>
    <w:rsid w:val="00694444"/>
    <w:rsid w:val="00694541"/>
    <w:rsid w:val="006947BE"/>
    <w:rsid w:val="0069497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3E3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6C95"/>
    <w:rsid w:val="0069716D"/>
    <w:rsid w:val="0069723E"/>
    <w:rsid w:val="00697277"/>
    <w:rsid w:val="006973D3"/>
    <w:rsid w:val="00697580"/>
    <w:rsid w:val="006975AC"/>
    <w:rsid w:val="00697886"/>
    <w:rsid w:val="0069791B"/>
    <w:rsid w:val="006A0036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15"/>
    <w:rsid w:val="006A295C"/>
    <w:rsid w:val="006A299C"/>
    <w:rsid w:val="006A29D1"/>
    <w:rsid w:val="006A2D7C"/>
    <w:rsid w:val="006A2DBE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4B"/>
    <w:rsid w:val="006B0BD9"/>
    <w:rsid w:val="006B0BDE"/>
    <w:rsid w:val="006B0C8F"/>
    <w:rsid w:val="006B0D01"/>
    <w:rsid w:val="006B0D0E"/>
    <w:rsid w:val="006B0D7C"/>
    <w:rsid w:val="006B0E7F"/>
    <w:rsid w:val="006B100D"/>
    <w:rsid w:val="006B1136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4FB"/>
    <w:rsid w:val="006B3586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268"/>
    <w:rsid w:val="006B54C3"/>
    <w:rsid w:val="006B5570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240"/>
    <w:rsid w:val="006B6686"/>
    <w:rsid w:val="006B6BA2"/>
    <w:rsid w:val="006B6C6F"/>
    <w:rsid w:val="006B6DAD"/>
    <w:rsid w:val="006B71C0"/>
    <w:rsid w:val="006B7396"/>
    <w:rsid w:val="006B74CB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56A"/>
    <w:rsid w:val="006C3679"/>
    <w:rsid w:val="006C3BF7"/>
    <w:rsid w:val="006C3C5D"/>
    <w:rsid w:val="006C3D52"/>
    <w:rsid w:val="006C40DB"/>
    <w:rsid w:val="006C43C1"/>
    <w:rsid w:val="006C4407"/>
    <w:rsid w:val="006C478E"/>
    <w:rsid w:val="006C47D9"/>
    <w:rsid w:val="006C49B8"/>
    <w:rsid w:val="006C4A3A"/>
    <w:rsid w:val="006C4B98"/>
    <w:rsid w:val="006C4C27"/>
    <w:rsid w:val="006C4CD3"/>
    <w:rsid w:val="006C4D11"/>
    <w:rsid w:val="006C4DF9"/>
    <w:rsid w:val="006C4EB0"/>
    <w:rsid w:val="006C4ED3"/>
    <w:rsid w:val="006C504E"/>
    <w:rsid w:val="006C55F3"/>
    <w:rsid w:val="006C56EC"/>
    <w:rsid w:val="006C5877"/>
    <w:rsid w:val="006C5A66"/>
    <w:rsid w:val="006C5AC5"/>
    <w:rsid w:val="006C5C51"/>
    <w:rsid w:val="006C6283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C7BB4"/>
    <w:rsid w:val="006D0076"/>
    <w:rsid w:val="006D012D"/>
    <w:rsid w:val="006D03E6"/>
    <w:rsid w:val="006D061A"/>
    <w:rsid w:val="006D0B16"/>
    <w:rsid w:val="006D0F50"/>
    <w:rsid w:val="006D1072"/>
    <w:rsid w:val="006D12A8"/>
    <w:rsid w:val="006D19B5"/>
    <w:rsid w:val="006D19D7"/>
    <w:rsid w:val="006D1A27"/>
    <w:rsid w:val="006D1AFF"/>
    <w:rsid w:val="006D1BD0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4E4"/>
    <w:rsid w:val="006D3919"/>
    <w:rsid w:val="006D3C7A"/>
    <w:rsid w:val="006D3FF0"/>
    <w:rsid w:val="006D43AE"/>
    <w:rsid w:val="006D4478"/>
    <w:rsid w:val="006D45B2"/>
    <w:rsid w:val="006D46D8"/>
    <w:rsid w:val="006D4E8D"/>
    <w:rsid w:val="006D520C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D7D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2FD3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4E86"/>
    <w:rsid w:val="006E508D"/>
    <w:rsid w:val="006E509F"/>
    <w:rsid w:val="006E5BA1"/>
    <w:rsid w:val="006E5BD7"/>
    <w:rsid w:val="006E6234"/>
    <w:rsid w:val="006E62D7"/>
    <w:rsid w:val="006E63C5"/>
    <w:rsid w:val="006E6440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B6A"/>
    <w:rsid w:val="006F0C8C"/>
    <w:rsid w:val="006F11A1"/>
    <w:rsid w:val="006F14C7"/>
    <w:rsid w:val="006F17CB"/>
    <w:rsid w:val="006F1926"/>
    <w:rsid w:val="006F1984"/>
    <w:rsid w:val="006F19ED"/>
    <w:rsid w:val="006F1CB5"/>
    <w:rsid w:val="006F1D18"/>
    <w:rsid w:val="006F1D5A"/>
    <w:rsid w:val="006F1E02"/>
    <w:rsid w:val="006F1E95"/>
    <w:rsid w:val="006F1ECB"/>
    <w:rsid w:val="006F20F6"/>
    <w:rsid w:val="006F240E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7E2"/>
    <w:rsid w:val="006F38EC"/>
    <w:rsid w:val="006F3909"/>
    <w:rsid w:val="006F403E"/>
    <w:rsid w:val="006F4C36"/>
    <w:rsid w:val="006F4D32"/>
    <w:rsid w:val="006F4D68"/>
    <w:rsid w:val="006F5142"/>
    <w:rsid w:val="006F519A"/>
    <w:rsid w:val="006F524E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173"/>
    <w:rsid w:val="006F6361"/>
    <w:rsid w:val="006F6375"/>
    <w:rsid w:val="006F674B"/>
    <w:rsid w:val="006F683A"/>
    <w:rsid w:val="006F6DD5"/>
    <w:rsid w:val="006F6FA7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DC6"/>
    <w:rsid w:val="006F7EA7"/>
    <w:rsid w:val="006F7EAF"/>
    <w:rsid w:val="0070001E"/>
    <w:rsid w:val="00700576"/>
    <w:rsid w:val="007006F9"/>
    <w:rsid w:val="00700E62"/>
    <w:rsid w:val="00700EB1"/>
    <w:rsid w:val="00700F21"/>
    <w:rsid w:val="00701028"/>
    <w:rsid w:val="007013D3"/>
    <w:rsid w:val="007013D4"/>
    <w:rsid w:val="00701462"/>
    <w:rsid w:val="00701762"/>
    <w:rsid w:val="00701775"/>
    <w:rsid w:val="00701E9D"/>
    <w:rsid w:val="00701FC2"/>
    <w:rsid w:val="00702071"/>
    <w:rsid w:val="00702578"/>
    <w:rsid w:val="00702F93"/>
    <w:rsid w:val="007030C2"/>
    <w:rsid w:val="00703110"/>
    <w:rsid w:val="007035C6"/>
    <w:rsid w:val="00703920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4DF0"/>
    <w:rsid w:val="00704E51"/>
    <w:rsid w:val="0070512B"/>
    <w:rsid w:val="0070524C"/>
    <w:rsid w:val="007056CD"/>
    <w:rsid w:val="00705ADE"/>
    <w:rsid w:val="00705B44"/>
    <w:rsid w:val="00705BCB"/>
    <w:rsid w:val="007061DB"/>
    <w:rsid w:val="00706226"/>
    <w:rsid w:val="00706398"/>
    <w:rsid w:val="007068AD"/>
    <w:rsid w:val="00706A30"/>
    <w:rsid w:val="00706B34"/>
    <w:rsid w:val="00706C27"/>
    <w:rsid w:val="00706E7E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DF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60"/>
    <w:rsid w:val="007127D4"/>
    <w:rsid w:val="00712D83"/>
    <w:rsid w:val="00712F07"/>
    <w:rsid w:val="00712FD4"/>
    <w:rsid w:val="0071339D"/>
    <w:rsid w:val="0071351B"/>
    <w:rsid w:val="0071354D"/>
    <w:rsid w:val="00713679"/>
    <w:rsid w:val="00713DCF"/>
    <w:rsid w:val="00713F16"/>
    <w:rsid w:val="007140DF"/>
    <w:rsid w:val="0071423E"/>
    <w:rsid w:val="00714659"/>
    <w:rsid w:val="007147BA"/>
    <w:rsid w:val="00714A8E"/>
    <w:rsid w:val="00714D2A"/>
    <w:rsid w:val="00715190"/>
    <w:rsid w:val="00715500"/>
    <w:rsid w:val="00715508"/>
    <w:rsid w:val="007155A5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8F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5B5"/>
    <w:rsid w:val="007227EE"/>
    <w:rsid w:val="00722B5E"/>
    <w:rsid w:val="00722F21"/>
    <w:rsid w:val="00723019"/>
    <w:rsid w:val="007230F2"/>
    <w:rsid w:val="00723152"/>
    <w:rsid w:val="00723194"/>
    <w:rsid w:val="00723479"/>
    <w:rsid w:val="00723570"/>
    <w:rsid w:val="007235D1"/>
    <w:rsid w:val="00723810"/>
    <w:rsid w:val="0072390A"/>
    <w:rsid w:val="00723C74"/>
    <w:rsid w:val="00723E3F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AFF"/>
    <w:rsid w:val="00725B21"/>
    <w:rsid w:val="00725CB5"/>
    <w:rsid w:val="00725CFB"/>
    <w:rsid w:val="00726060"/>
    <w:rsid w:val="00726266"/>
    <w:rsid w:val="007264AE"/>
    <w:rsid w:val="00726512"/>
    <w:rsid w:val="007265EC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0FFC"/>
    <w:rsid w:val="0073111D"/>
    <w:rsid w:val="00731204"/>
    <w:rsid w:val="00731258"/>
    <w:rsid w:val="0073138A"/>
    <w:rsid w:val="00731393"/>
    <w:rsid w:val="007314E1"/>
    <w:rsid w:val="007316D2"/>
    <w:rsid w:val="00731A48"/>
    <w:rsid w:val="00731E73"/>
    <w:rsid w:val="0073239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58E"/>
    <w:rsid w:val="007356E4"/>
    <w:rsid w:val="0073589D"/>
    <w:rsid w:val="0073591F"/>
    <w:rsid w:val="00735AEA"/>
    <w:rsid w:val="00735BC8"/>
    <w:rsid w:val="00735CC5"/>
    <w:rsid w:val="00735ED2"/>
    <w:rsid w:val="0073609D"/>
    <w:rsid w:val="00736374"/>
    <w:rsid w:val="00736C81"/>
    <w:rsid w:val="00736D04"/>
    <w:rsid w:val="00736D85"/>
    <w:rsid w:val="00737171"/>
    <w:rsid w:val="007371AC"/>
    <w:rsid w:val="007371E3"/>
    <w:rsid w:val="007372D7"/>
    <w:rsid w:val="00737A9F"/>
    <w:rsid w:val="00737B58"/>
    <w:rsid w:val="00737DAA"/>
    <w:rsid w:val="00737E32"/>
    <w:rsid w:val="00737E4B"/>
    <w:rsid w:val="00737FC7"/>
    <w:rsid w:val="0074002D"/>
    <w:rsid w:val="00740243"/>
    <w:rsid w:val="007404BC"/>
    <w:rsid w:val="00740663"/>
    <w:rsid w:val="00740745"/>
    <w:rsid w:val="00740A11"/>
    <w:rsid w:val="00740A6A"/>
    <w:rsid w:val="00740D56"/>
    <w:rsid w:val="00740E62"/>
    <w:rsid w:val="00740E83"/>
    <w:rsid w:val="007410C7"/>
    <w:rsid w:val="00741125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174"/>
    <w:rsid w:val="007432A0"/>
    <w:rsid w:val="007432FD"/>
    <w:rsid w:val="007434B6"/>
    <w:rsid w:val="007436F2"/>
    <w:rsid w:val="00743704"/>
    <w:rsid w:val="00743A42"/>
    <w:rsid w:val="00743A4A"/>
    <w:rsid w:val="00743AA2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496"/>
    <w:rsid w:val="0074651F"/>
    <w:rsid w:val="007466C5"/>
    <w:rsid w:val="007466DB"/>
    <w:rsid w:val="007467A0"/>
    <w:rsid w:val="007467C6"/>
    <w:rsid w:val="007468A4"/>
    <w:rsid w:val="00746A7C"/>
    <w:rsid w:val="00746DDF"/>
    <w:rsid w:val="00746FBD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2B"/>
    <w:rsid w:val="00750866"/>
    <w:rsid w:val="007508D2"/>
    <w:rsid w:val="00750913"/>
    <w:rsid w:val="0075098D"/>
    <w:rsid w:val="007509A1"/>
    <w:rsid w:val="00750D75"/>
    <w:rsid w:val="00750EB3"/>
    <w:rsid w:val="00750F7E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DCD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680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0305"/>
    <w:rsid w:val="007613AF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451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0E8"/>
    <w:rsid w:val="00764109"/>
    <w:rsid w:val="00764144"/>
    <w:rsid w:val="00764254"/>
    <w:rsid w:val="00764325"/>
    <w:rsid w:val="00764870"/>
    <w:rsid w:val="00764AFB"/>
    <w:rsid w:val="00764B42"/>
    <w:rsid w:val="00764D6C"/>
    <w:rsid w:val="00765020"/>
    <w:rsid w:val="007653E5"/>
    <w:rsid w:val="00765569"/>
    <w:rsid w:val="007655C4"/>
    <w:rsid w:val="00765661"/>
    <w:rsid w:val="00765702"/>
    <w:rsid w:val="007658E4"/>
    <w:rsid w:val="00765A29"/>
    <w:rsid w:val="00765AB0"/>
    <w:rsid w:val="00765CDF"/>
    <w:rsid w:val="00765DD1"/>
    <w:rsid w:val="00765DE7"/>
    <w:rsid w:val="007661E1"/>
    <w:rsid w:val="007661ED"/>
    <w:rsid w:val="00766462"/>
    <w:rsid w:val="00766888"/>
    <w:rsid w:val="00766A28"/>
    <w:rsid w:val="00766A71"/>
    <w:rsid w:val="00766A9E"/>
    <w:rsid w:val="00766AB2"/>
    <w:rsid w:val="00766AD1"/>
    <w:rsid w:val="00766B21"/>
    <w:rsid w:val="00766D46"/>
    <w:rsid w:val="00766E02"/>
    <w:rsid w:val="00767156"/>
    <w:rsid w:val="007671B6"/>
    <w:rsid w:val="00767242"/>
    <w:rsid w:val="0076726E"/>
    <w:rsid w:val="00767519"/>
    <w:rsid w:val="0076759C"/>
    <w:rsid w:val="0076764C"/>
    <w:rsid w:val="0076773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AE3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4D"/>
    <w:rsid w:val="00772A6A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3FE3"/>
    <w:rsid w:val="00774180"/>
    <w:rsid w:val="007747DC"/>
    <w:rsid w:val="00774848"/>
    <w:rsid w:val="007748D8"/>
    <w:rsid w:val="007748F4"/>
    <w:rsid w:val="00774928"/>
    <w:rsid w:val="00774DD8"/>
    <w:rsid w:val="0077502F"/>
    <w:rsid w:val="00775473"/>
    <w:rsid w:val="007756EA"/>
    <w:rsid w:val="007758B5"/>
    <w:rsid w:val="00775BFA"/>
    <w:rsid w:val="00775C02"/>
    <w:rsid w:val="00775F10"/>
    <w:rsid w:val="00775F4F"/>
    <w:rsid w:val="0077609A"/>
    <w:rsid w:val="00776103"/>
    <w:rsid w:val="00776126"/>
    <w:rsid w:val="0077627C"/>
    <w:rsid w:val="007762D2"/>
    <w:rsid w:val="0077688A"/>
    <w:rsid w:val="007768C5"/>
    <w:rsid w:val="00776B1E"/>
    <w:rsid w:val="00776B48"/>
    <w:rsid w:val="00776B82"/>
    <w:rsid w:val="0077710C"/>
    <w:rsid w:val="00777247"/>
    <w:rsid w:val="007772B8"/>
    <w:rsid w:val="007772D8"/>
    <w:rsid w:val="007777B8"/>
    <w:rsid w:val="007777D5"/>
    <w:rsid w:val="0077780A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5CE"/>
    <w:rsid w:val="007818AE"/>
    <w:rsid w:val="00781BB3"/>
    <w:rsid w:val="00781F22"/>
    <w:rsid w:val="00782038"/>
    <w:rsid w:val="00782205"/>
    <w:rsid w:val="0078223B"/>
    <w:rsid w:val="00782429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51"/>
    <w:rsid w:val="0078526C"/>
    <w:rsid w:val="0078543F"/>
    <w:rsid w:val="00785484"/>
    <w:rsid w:val="007855ED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947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1F4C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AA6"/>
    <w:rsid w:val="00793DCA"/>
    <w:rsid w:val="007941B0"/>
    <w:rsid w:val="00794350"/>
    <w:rsid w:val="007946AF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BE4"/>
    <w:rsid w:val="00796C7F"/>
    <w:rsid w:val="00796D17"/>
    <w:rsid w:val="00797046"/>
    <w:rsid w:val="00797203"/>
    <w:rsid w:val="00797576"/>
    <w:rsid w:val="00797740"/>
    <w:rsid w:val="007978BE"/>
    <w:rsid w:val="00797DC2"/>
    <w:rsid w:val="007A00C6"/>
    <w:rsid w:val="007A00E6"/>
    <w:rsid w:val="007A013F"/>
    <w:rsid w:val="007A03F9"/>
    <w:rsid w:val="007A056A"/>
    <w:rsid w:val="007A05CB"/>
    <w:rsid w:val="007A061A"/>
    <w:rsid w:val="007A0777"/>
    <w:rsid w:val="007A077F"/>
    <w:rsid w:val="007A0B31"/>
    <w:rsid w:val="007A0B36"/>
    <w:rsid w:val="007A0C58"/>
    <w:rsid w:val="007A0C92"/>
    <w:rsid w:val="007A0E4E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29E0"/>
    <w:rsid w:val="007A3214"/>
    <w:rsid w:val="007A327A"/>
    <w:rsid w:val="007A345A"/>
    <w:rsid w:val="007A3563"/>
    <w:rsid w:val="007A3852"/>
    <w:rsid w:val="007A3943"/>
    <w:rsid w:val="007A3ABD"/>
    <w:rsid w:val="007A3AD8"/>
    <w:rsid w:val="007A3BB7"/>
    <w:rsid w:val="007A3C2B"/>
    <w:rsid w:val="007A3E3E"/>
    <w:rsid w:val="007A3EA5"/>
    <w:rsid w:val="007A3FF4"/>
    <w:rsid w:val="007A433C"/>
    <w:rsid w:val="007A43A5"/>
    <w:rsid w:val="007A4540"/>
    <w:rsid w:val="007A48DE"/>
    <w:rsid w:val="007A4ECA"/>
    <w:rsid w:val="007A4ECD"/>
    <w:rsid w:val="007A526A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E6F"/>
    <w:rsid w:val="007A5F49"/>
    <w:rsid w:val="007A5FD3"/>
    <w:rsid w:val="007A69DF"/>
    <w:rsid w:val="007A6CEA"/>
    <w:rsid w:val="007A6FE2"/>
    <w:rsid w:val="007A7223"/>
    <w:rsid w:val="007A775F"/>
    <w:rsid w:val="007A7BB3"/>
    <w:rsid w:val="007A7F61"/>
    <w:rsid w:val="007B025A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06"/>
    <w:rsid w:val="007B2770"/>
    <w:rsid w:val="007B2821"/>
    <w:rsid w:val="007B295A"/>
    <w:rsid w:val="007B2C91"/>
    <w:rsid w:val="007B2E81"/>
    <w:rsid w:val="007B2F72"/>
    <w:rsid w:val="007B3094"/>
    <w:rsid w:val="007B3305"/>
    <w:rsid w:val="007B346D"/>
    <w:rsid w:val="007B35F9"/>
    <w:rsid w:val="007B36E4"/>
    <w:rsid w:val="007B3D4F"/>
    <w:rsid w:val="007B3F98"/>
    <w:rsid w:val="007B4161"/>
    <w:rsid w:val="007B46E9"/>
    <w:rsid w:val="007B4733"/>
    <w:rsid w:val="007B5212"/>
    <w:rsid w:val="007B546E"/>
    <w:rsid w:val="007B556A"/>
    <w:rsid w:val="007B5581"/>
    <w:rsid w:val="007B57B3"/>
    <w:rsid w:val="007B5C18"/>
    <w:rsid w:val="007B5F48"/>
    <w:rsid w:val="007B5FD8"/>
    <w:rsid w:val="007B634D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18B"/>
    <w:rsid w:val="007C1461"/>
    <w:rsid w:val="007C1523"/>
    <w:rsid w:val="007C176E"/>
    <w:rsid w:val="007C17A7"/>
    <w:rsid w:val="007C18E7"/>
    <w:rsid w:val="007C1AA6"/>
    <w:rsid w:val="007C28A5"/>
    <w:rsid w:val="007C28B7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05"/>
    <w:rsid w:val="007C4A34"/>
    <w:rsid w:val="007C4B7B"/>
    <w:rsid w:val="007C4E90"/>
    <w:rsid w:val="007C54F1"/>
    <w:rsid w:val="007C5658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6F9"/>
    <w:rsid w:val="007C687A"/>
    <w:rsid w:val="007C69A3"/>
    <w:rsid w:val="007C6A65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6B5"/>
    <w:rsid w:val="007D186D"/>
    <w:rsid w:val="007D1891"/>
    <w:rsid w:val="007D1AA7"/>
    <w:rsid w:val="007D1C1B"/>
    <w:rsid w:val="007D201F"/>
    <w:rsid w:val="007D24D9"/>
    <w:rsid w:val="007D2687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08"/>
    <w:rsid w:val="007D4A12"/>
    <w:rsid w:val="007D4A77"/>
    <w:rsid w:val="007D4B2A"/>
    <w:rsid w:val="007D4DCF"/>
    <w:rsid w:val="007D4DDB"/>
    <w:rsid w:val="007D4F08"/>
    <w:rsid w:val="007D4F25"/>
    <w:rsid w:val="007D5058"/>
    <w:rsid w:val="007D51ED"/>
    <w:rsid w:val="007D520C"/>
    <w:rsid w:val="007D547B"/>
    <w:rsid w:val="007D5C90"/>
    <w:rsid w:val="007D5D3C"/>
    <w:rsid w:val="007D5D72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40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66B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830"/>
    <w:rsid w:val="007E7946"/>
    <w:rsid w:val="007E7A53"/>
    <w:rsid w:val="007F0310"/>
    <w:rsid w:val="007F0359"/>
    <w:rsid w:val="007F0395"/>
    <w:rsid w:val="007F039D"/>
    <w:rsid w:val="007F059D"/>
    <w:rsid w:val="007F07ED"/>
    <w:rsid w:val="007F0A23"/>
    <w:rsid w:val="007F0AB3"/>
    <w:rsid w:val="007F0BE8"/>
    <w:rsid w:val="007F0BED"/>
    <w:rsid w:val="007F0C01"/>
    <w:rsid w:val="007F0C15"/>
    <w:rsid w:val="007F0D66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34B"/>
    <w:rsid w:val="007F2D36"/>
    <w:rsid w:val="007F3318"/>
    <w:rsid w:val="007F339E"/>
    <w:rsid w:val="007F3437"/>
    <w:rsid w:val="007F3668"/>
    <w:rsid w:val="007F3803"/>
    <w:rsid w:val="007F3AEA"/>
    <w:rsid w:val="007F3C2D"/>
    <w:rsid w:val="007F3D1F"/>
    <w:rsid w:val="007F3E38"/>
    <w:rsid w:val="007F3F1E"/>
    <w:rsid w:val="007F3F4C"/>
    <w:rsid w:val="007F42A2"/>
    <w:rsid w:val="007F4434"/>
    <w:rsid w:val="007F4642"/>
    <w:rsid w:val="007F48AE"/>
    <w:rsid w:val="007F4CF9"/>
    <w:rsid w:val="007F4EAB"/>
    <w:rsid w:val="007F4EF0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9D5"/>
    <w:rsid w:val="007F7CD6"/>
    <w:rsid w:val="007F7D42"/>
    <w:rsid w:val="007F7F09"/>
    <w:rsid w:val="007F7F46"/>
    <w:rsid w:val="007F7F54"/>
    <w:rsid w:val="0080015D"/>
    <w:rsid w:val="008002FD"/>
    <w:rsid w:val="00800508"/>
    <w:rsid w:val="00800A91"/>
    <w:rsid w:val="008012A1"/>
    <w:rsid w:val="00801326"/>
    <w:rsid w:val="00801340"/>
    <w:rsid w:val="00801502"/>
    <w:rsid w:val="008016FC"/>
    <w:rsid w:val="008018E4"/>
    <w:rsid w:val="00801D40"/>
    <w:rsid w:val="00802336"/>
    <w:rsid w:val="008024A3"/>
    <w:rsid w:val="00802688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968"/>
    <w:rsid w:val="00813AC4"/>
    <w:rsid w:val="00813ACF"/>
    <w:rsid w:val="00813AFD"/>
    <w:rsid w:val="00813B1B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914"/>
    <w:rsid w:val="00817A9C"/>
    <w:rsid w:val="00817AC2"/>
    <w:rsid w:val="00817FEC"/>
    <w:rsid w:val="00820056"/>
    <w:rsid w:val="0082014B"/>
    <w:rsid w:val="00820272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2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571"/>
    <w:rsid w:val="0082373F"/>
    <w:rsid w:val="00823A20"/>
    <w:rsid w:val="00823BCD"/>
    <w:rsid w:val="00823C01"/>
    <w:rsid w:val="00823CD5"/>
    <w:rsid w:val="00824060"/>
    <w:rsid w:val="00824085"/>
    <w:rsid w:val="0082456B"/>
    <w:rsid w:val="00824614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740"/>
    <w:rsid w:val="00826B2B"/>
    <w:rsid w:val="00827031"/>
    <w:rsid w:val="0082704A"/>
    <w:rsid w:val="00827066"/>
    <w:rsid w:val="008270CA"/>
    <w:rsid w:val="00827502"/>
    <w:rsid w:val="00827510"/>
    <w:rsid w:val="00827513"/>
    <w:rsid w:val="00827613"/>
    <w:rsid w:val="008276B0"/>
    <w:rsid w:val="0082797E"/>
    <w:rsid w:val="00827999"/>
    <w:rsid w:val="00827D4A"/>
    <w:rsid w:val="00827DF5"/>
    <w:rsid w:val="00827FD1"/>
    <w:rsid w:val="0083001C"/>
    <w:rsid w:val="0083011D"/>
    <w:rsid w:val="00830406"/>
    <w:rsid w:val="00830648"/>
    <w:rsid w:val="00830726"/>
    <w:rsid w:val="00830738"/>
    <w:rsid w:val="0083077D"/>
    <w:rsid w:val="0083085B"/>
    <w:rsid w:val="00830C84"/>
    <w:rsid w:val="00830CB6"/>
    <w:rsid w:val="00830E9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57"/>
    <w:rsid w:val="008343E7"/>
    <w:rsid w:val="008345C3"/>
    <w:rsid w:val="008346DC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0BC7"/>
    <w:rsid w:val="00841233"/>
    <w:rsid w:val="00841472"/>
    <w:rsid w:val="00841603"/>
    <w:rsid w:val="0084164E"/>
    <w:rsid w:val="00841D03"/>
    <w:rsid w:val="00841D0B"/>
    <w:rsid w:val="00841DAD"/>
    <w:rsid w:val="00842033"/>
    <w:rsid w:val="00842073"/>
    <w:rsid w:val="00842465"/>
    <w:rsid w:val="008424F8"/>
    <w:rsid w:val="008428E5"/>
    <w:rsid w:val="00842A94"/>
    <w:rsid w:val="00842AB6"/>
    <w:rsid w:val="00842C2F"/>
    <w:rsid w:val="00842C82"/>
    <w:rsid w:val="00843A7E"/>
    <w:rsid w:val="00843B8F"/>
    <w:rsid w:val="00843D84"/>
    <w:rsid w:val="00843EFD"/>
    <w:rsid w:val="00844066"/>
    <w:rsid w:val="008441DE"/>
    <w:rsid w:val="008448A1"/>
    <w:rsid w:val="00844998"/>
    <w:rsid w:val="00844A4E"/>
    <w:rsid w:val="00844D16"/>
    <w:rsid w:val="00844D8D"/>
    <w:rsid w:val="00844E00"/>
    <w:rsid w:val="00845324"/>
    <w:rsid w:val="00845575"/>
    <w:rsid w:val="00845DA8"/>
    <w:rsid w:val="00845DB5"/>
    <w:rsid w:val="008461F4"/>
    <w:rsid w:val="00846536"/>
    <w:rsid w:val="0084663E"/>
    <w:rsid w:val="008468B7"/>
    <w:rsid w:val="00846D19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0E34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A0F"/>
    <w:rsid w:val="00855BEC"/>
    <w:rsid w:val="00855DDC"/>
    <w:rsid w:val="00855F53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258"/>
    <w:rsid w:val="008604CA"/>
    <w:rsid w:val="0086057E"/>
    <w:rsid w:val="00860ADA"/>
    <w:rsid w:val="00860B10"/>
    <w:rsid w:val="00860CAC"/>
    <w:rsid w:val="00860EE2"/>
    <w:rsid w:val="00861149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1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9F6"/>
    <w:rsid w:val="00865B7F"/>
    <w:rsid w:val="00865D87"/>
    <w:rsid w:val="00865F97"/>
    <w:rsid w:val="00865FE3"/>
    <w:rsid w:val="0086683F"/>
    <w:rsid w:val="00866CBB"/>
    <w:rsid w:val="00866CF1"/>
    <w:rsid w:val="0086706A"/>
    <w:rsid w:val="008670F1"/>
    <w:rsid w:val="0086719C"/>
    <w:rsid w:val="008676E2"/>
    <w:rsid w:val="00867760"/>
    <w:rsid w:val="00867903"/>
    <w:rsid w:val="00867E67"/>
    <w:rsid w:val="008700DF"/>
    <w:rsid w:val="0087035A"/>
    <w:rsid w:val="008706D0"/>
    <w:rsid w:val="008706F9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8C"/>
    <w:rsid w:val="00872DB9"/>
    <w:rsid w:val="00872FCB"/>
    <w:rsid w:val="00873147"/>
    <w:rsid w:val="008732BF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211"/>
    <w:rsid w:val="0087470E"/>
    <w:rsid w:val="00874A7D"/>
    <w:rsid w:val="00874CF7"/>
    <w:rsid w:val="00874F53"/>
    <w:rsid w:val="00875156"/>
    <w:rsid w:val="008754D8"/>
    <w:rsid w:val="0087555F"/>
    <w:rsid w:val="008755D1"/>
    <w:rsid w:val="008756E4"/>
    <w:rsid w:val="008757B7"/>
    <w:rsid w:val="00875842"/>
    <w:rsid w:val="00875D1F"/>
    <w:rsid w:val="00875F90"/>
    <w:rsid w:val="008762A5"/>
    <w:rsid w:val="00876422"/>
    <w:rsid w:val="008764D1"/>
    <w:rsid w:val="00876B9A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52E"/>
    <w:rsid w:val="008805E5"/>
    <w:rsid w:val="0088063F"/>
    <w:rsid w:val="00880FFA"/>
    <w:rsid w:val="008812EA"/>
    <w:rsid w:val="0088156D"/>
    <w:rsid w:val="0088164F"/>
    <w:rsid w:val="0088182B"/>
    <w:rsid w:val="00881DFA"/>
    <w:rsid w:val="00881FD8"/>
    <w:rsid w:val="0088208C"/>
    <w:rsid w:val="008820D2"/>
    <w:rsid w:val="00882120"/>
    <w:rsid w:val="008823EF"/>
    <w:rsid w:val="008824C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1B3"/>
    <w:rsid w:val="008843D7"/>
    <w:rsid w:val="00884540"/>
    <w:rsid w:val="00884935"/>
    <w:rsid w:val="00884A45"/>
    <w:rsid w:val="00884A6E"/>
    <w:rsid w:val="00884B9A"/>
    <w:rsid w:val="00884C7C"/>
    <w:rsid w:val="00884E12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1B4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87E01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6DB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9E"/>
    <w:rsid w:val="00893EBA"/>
    <w:rsid w:val="00893F7D"/>
    <w:rsid w:val="0089446C"/>
    <w:rsid w:val="008946E9"/>
    <w:rsid w:val="008947E9"/>
    <w:rsid w:val="00894B66"/>
    <w:rsid w:val="008950A4"/>
    <w:rsid w:val="008954C2"/>
    <w:rsid w:val="00895507"/>
    <w:rsid w:val="008956FD"/>
    <w:rsid w:val="00895B78"/>
    <w:rsid w:val="00895C77"/>
    <w:rsid w:val="00895D52"/>
    <w:rsid w:val="00895E3F"/>
    <w:rsid w:val="00895E53"/>
    <w:rsid w:val="00895E5E"/>
    <w:rsid w:val="00896192"/>
    <w:rsid w:val="008961C6"/>
    <w:rsid w:val="00896572"/>
    <w:rsid w:val="00896604"/>
    <w:rsid w:val="00896799"/>
    <w:rsid w:val="008967A1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DF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D80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857"/>
    <w:rsid w:val="008A5B4E"/>
    <w:rsid w:val="008A6091"/>
    <w:rsid w:val="008A60BB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D7E"/>
    <w:rsid w:val="008A7DF2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832"/>
    <w:rsid w:val="008B29FD"/>
    <w:rsid w:val="008B2C28"/>
    <w:rsid w:val="008B2D6E"/>
    <w:rsid w:val="008B2D85"/>
    <w:rsid w:val="008B2E83"/>
    <w:rsid w:val="008B2FA7"/>
    <w:rsid w:val="008B2FAB"/>
    <w:rsid w:val="008B3084"/>
    <w:rsid w:val="008B31C2"/>
    <w:rsid w:val="008B330E"/>
    <w:rsid w:val="008B35C9"/>
    <w:rsid w:val="008B37C9"/>
    <w:rsid w:val="008B3868"/>
    <w:rsid w:val="008B3ABE"/>
    <w:rsid w:val="008B4059"/>
    <w:rsid w:val="008B422D"/>
    <w:rsid w:val="008B43B4"/>
    <w:rsid w:val="008B4BB3"/>
    <w:rsid w:val="008B4F31"/>
    <w:rsid w:val="008B56BE"/>
    <w:rsid w:val="008B5957"/>
    <w:rsid w:val="008B5AF0"/>
    <w:rsid w:val="008B5CA4"/>
    <w:rsid w:val="008B5D7D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B7DBF"/>
    <w:rsid w:val="008C000E"/>
    <w:rsid w:val="008C003E"/>
    <w:rsid w:val="008C014C"/>
    <w:rsid w:val="008C047E"/>
    <w:rsid w:val="008C0633"/>
    <w:rsid w:val="008C07C9"/>
    <w:rsid w:val="008C07CF"/>
    <w:rsid w:val="008C0DA0"/>
    <w:rsid w:val="008C115E"/>
    <w:rsid w:val="008C126B"/>
    <w:rsid w:val="008C1956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282"/>
    <w:rsid w:val="008C4428"/>
    <w:rsid w:val="008C46E0"/>
    <w:rsid w:val="008C4A6B"/>
    <w:rsid w:val="008C4E67"/>
    <w:rsid w:val="008C509E"/>
    <w:rsid w:val="008C518D"/>
    <w:rsid w:val="008C5199"/>
    <w:rsid w:val="008C5286"/>
    <w:rsid w:val="008C569F"/>
    <w:rsid w:val="008C579F"/>
    <w:rsid w:val="008C57A5"/>
    <w:rsid w:val="008C59C5"/>
    <w:rsid w:val="008C59CB"/>
    <w:rsid w:val="008C5B07"/>
    <w:rsid w:val="008C5B95"/>
    <w:rsid w:val="008C5BF5"/>
    <w:rsid w:val="008C5C2F"/>
    <w:rsid w:val="008C5ED6"/>
    <w:rsid w:val="008C5F1C"/>
    <w:rsid w:val="008C6004"/>
    <w:rsid w:val="008C604D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1AA"/>
    <w:rsid w:val="008C73B6"/>
    <w:rsid w:val="008C7575"/>
    <w:rsid w:val="008C76D8"/>
    <w:rsid w:val="008C7896"/>
    <w:rsid w:val="008C7B85"/>
    <w:rsid w:val="008C7C1C"/>
    <w:rsid w:val="008C7D77"/>
    <w:rsid w:val="008C7DF7"/>
    <w:rsid w:val="008C7EC9"/>
    <w:rsid w:val="008D0084"/>
    <w:rsid w:val="008D0221"/>
    <w:rsid w:val="008D05D7"/>
    <w:rsid w:val="008D08FB"/>
    <w:rsid w:val="008D090D"/>
    <w:rsid w:val="008D0DE6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A1"/>
    <w:rsid w:val="008D3CFC"/>
    <w:rsid w:val="008D3E06"/>
    <w:rsid w:val="008D42EF"/>
    <w:rsid w:val="008D42F8"/>
    <w:rsid w:val="008D47EE"/>
    <w:rsid w:val="008D49FD"/>
    <w:rsid w:val="008D4AD8"/>
    <w:rsid w:val="008D4C1A"/>
    <w:rsid w:val="008D4D51"/>
    <w:rsid w:val="008D50AE"/>
    <w:rsid w:val="008D5149"/>
    <w:rsid w:val="008D536C"/>
    <w:rsid w:val="008D5495"/>
    <w:rsid w:val="008D5766"/>
    <w:rsid w:val="008D581A"/>
    <w:rsid w:val="008D6038"/>
    <w:rsid w:val="008D657B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8E5"/>
    <w:rsid w:val="008E3A22"/>
    <w:rsid w:val="008E3A90"/>
    <w:rsid w:val="008E3B9A"/>
    <w:rsid w:val="008E403E"/>
    <w:rsid w:val="008E40CE"/>
    <w:rsid w:val="008E416D"/>
    <w:rsid w:val="008E4372"/>
    <w:rsid w:val="008E4455"/>
    <w:rsid w:val="008E4528"/>
    <w:rsid w:val="008E477C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92A"/>
    <w:rsid w:val="008E5ABF"/>
    <w:rsid w:val="008E5AD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666"/>
    <w:rsid w:val="008F0BB2"/>
    <w:rsid w:val="008F0C7A"/>
    <w:rsid w:val="008F0CD4"/>
    <w:rsid w:val="008F0E46"/>
    <w:rsid w:val="008F0EB3"/>
    <w:rsid w:val="008F0EEB"/>
    <w:rsid w:val="008F0FD6"/>
    <w:rsid w:val="008F10FE"/>
    <w:rsid w:val="008F11A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5C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26B"/>
    <w:rsid w:val="008F473C"/>
    <w:rsid w:val="008F486F"/>
    <w:rsid w:val="008F48F0"/>
    <w:rsid w:val="008F4927"/>
    <w:rsid w:val="008F49F1"/>
    <w:rsid w:val="008F5096"/>
    <w:rsid w:val="008F56B6"/>
    <w:rsid w:val="008F59D2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596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9FB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D53"/>
    <w:rsid w:val="00903F12"/>
    <w:rsid w:val="00904067"/>
    <w:rsid w:val="00904115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5F9B"/>
    <w:rsid w:val="0090654B"/>
    <w:rsid w:val="0090661D"/>
    <w:rsid w:val="00906634"/>
    <w:rsid w:val="0090667F"/>
    <w:rsid w:val="009068BC"/>
    <w:rsid w:val="00906A6F"/>
    <w:rsid w:val="00906F86"/>
    <w:rsid w:val="00906FD7"/>
    <w:rsid w:val="0090711D"/>
    <w:rsid w:val="009077A0"/>
    <w:rsid w:val="00907B0F"/>
    <w:rsid w:val="00907E42"/>
    <w:rsid w:val="00907F9E"/>
    <w:rsid w:val="0091009F"/>
    <w:rsid w:val="009105B4"/>
    <w:rsid w:val="0091090A"/>
    <w:rsid w:val="009109EB"/>
    <w:rsid w:val="00910A49"/>
    <w:rsid w:val="00910CAD"/>
    <w:rsid w:val="00910F93"/>
    <w:rsid w:val="00910FF6"/>
    <w:rsid w:val="00911631"/>
    <w:rsid w:val="00911840"/>
    <w:rsid w:val="009119C3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CBF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5851"/>
    <w:rsid w:val="00915861"/>
    <w:rsid w:val="009160AD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26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1FCA"/>
    <w:rsid w:val="00922392"/>
    <w:rsid w:val="009226E6"/>
    <w:rsid w:val="00922A4E"/>
    <w:rsid w:val="00922B5A"/>
    <w:rsid w:val="00922BFA"/>
    <w:rsid w:val="00922E99"/>
    <w:rsid w:val="00922EB7"/>
    <w:rsid w:val="0092311D"/>
    <w:rsid w:val="009231C8"/>
    <w:rsid w:val="009231F9"/>
    <w:rsid w:val="009234ED"/>
    <w:rsid w:val="00923A2B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766"/>
    <w:rsid w:val="00927827"/>
    <w:rsid w:val="0092799A"/>
    <w:rsid w:val="00927B12"/>
    <w:rsid w:val="00927B14"/>
    <w:rsid w:val="00927CC9"/>
    <w:rsid w:val="00927E96"/>
    <w:rsid w:val="00927F0E"/>
    <w:rsid w:val="009304E6"/>
    <w:rsid w:val="009305D3"/>
    <w:rsid w:val="0093078A"/>
    <w:rsid w:val="009308EC"/>
    <w:rsid w:val="009309EF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3F"/>
    <w:rsid w:val="00931E4A"/>
    <w:rsid w:val="00932050"/>
    <w:rsid w:val="00932A47"/>
    <w:rsid w:val="00932A80"/>
    <w:rsid w:val="00932B00"/>
    <w:rsid w:val="00932F91"/>
    <w:rsid w:val="00933061"/>
    <w:rsid w:val="00933099"/>
    <w:rsid w:val="009333C1"/>
    <w:rsid w:val="00933460"/>
    <w:rsid w:val="00933732"/>
    <w:rsid w:val="0093378E"/>
    <w:rsid w:val="00933A46"/>
    <w:rsid w:val="00933AA5"/>
    <w:rsid w:val="00933C40"/>
    <w:rsid w:val="00933CB2"/>
    <w:rsid w:val="00934004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4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B78"/>
    <w:rsid w:val="00936D73"/>
    <w:rsid w:val="00937197"/>
    <w:rsid w:val="0093722D"/>
    <w:rsid w:val="0093723E"/>
    <w:rsid w:val="0093786D"/>
    <w:rsid w:val="00937950"/>
    <w:rsid w:val="00937A2C"/>
    <w:rsid w:val="00937A4B"/>
    <w:rsid w:val="00937ADB"/>
    <w:rsid w:val="00937BCD"/>
    <w:rsid w:val="00937BF9"/>
    <w:rsid w:val="00937F7E"/>
    <w:rsid w:val="00937FB0"/>
    <w:rsid w:val="00940496"/>
    <w:rsid w:val="009406A0"/>
    <w:rsid w:val="0094070C"/>
    <w:rsid w:val="00940BBA"/>
    <w:rsid w:val="00940C5F"/>
    <w:rsid w:val="009410A2"/>
    <w:rsid w:val="009411C3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7B"/>
    <w:rsid w:val="009425FA"/>
    <w:rsid w:val="00942E39"/>
    <w:rsid w:val="009431E6"/>
    <w:rsid w:val="009435E8"/>
    <w:rsid w:val="009436FE"/>
    <w:rsid w:val="00943825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95B"/>
    <w:rsid w:val="00944B39"/>
    <w:rsid w:val="00944D94"/>
    <w:rsid w:val="00944F8A"/>
    <w:rsid w:val="00945728"/>
    <w:rsid w:val="00945811"/>
    <w:rsid w:val="00945A19"/>
    <w:rsid w:val="00945AE1"/>
    <w:rsid w:val="00945DA6"/>
    <w:rsid w:val="009460D1"/>
    <w:rsid w:val="00946276"/>
    <w:rsid w:val="0094635B"/>
    <w:rsid w:val="009464B5"/>
    <w:rsid w:val="00946766"/>
    <w:rsid w:val="00946888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187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17B"/>
    <w:rsid w:val="009541CF"/>
    <w:rsid w:val="0095427E"/>
    <w:rsid w:val="00954346"/>
    <w:rsid w:val="0095434B"/>
    <w:rsid w:val="00954574"/>
    <w:rsid w:val="009545A2"/>
    <w:rsid w:val="00954818"/>
    <w:rsid w:val="00954E26"/>
    <w:rsid w:val="00955371"/>
    <w:rsid w:val="00955E1A"/>
    <w:rsid w:val="0095652B"/>
    <w:rsid w:val="0095656A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03B"/>
    <w:rsid w:val="00960291"/>
    <w:rsid w:val="00960357"/>
    <w:rsid w:val="00960576"/>
    <w:rsid w:val="009605DE"/>
    <w:rsid w:val="0096063E"/>
    <w:rsid w:val="009607A1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48"/>
    <w:rsid w:val="00963B99"/>
    <w:rsid w:val="00963CD5"/>
    <w:rsid w:val="0096460D"/>
    <w:rsid w:val="009648CB"/>
    <w:rsid w:val="0096512A"/>
    <w:rsid w:val="0096523B"/>
    <w:rsid w:val="00965291"/>
    <w:rsid w:val="00965331"/>
    <w:rsid w:val="00965544"/>
    <w:rsid w:val="00965C20"/>
    <w:rsid w:val="00965D24"/>
    <w:rsid w:val="00965EE3"/>
    <w:rsid w:val="00965EE7"/>
    <w:rsid w:val="009662C2"/>
    <w:rsid w:val="00966378"/>
    <w:rsid w:val="0096644F"/>
    <w:rsid w:val="00966540"/>
    <w:rsid w:val="009666EF"/>
    <w:rsid w:val="00966ED5"/>
    <w:rsid w:val="00967065"/>
    <w:rsid w:val="00967220"/>
    <w:rsid w:val="00967279"/>
    <w:rsid w:val="009672BA"/>
    <w:rsid w:val="00967709"/>
    <w:rsid w:val="00967721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73"/>
    <w:rsid w:val="00970581"/>
    <w:rsid w:val="009705D9"/>
    <w:rsid w:val="009708E6"/>
    <w:rsid w:val="00970997"/>
    <w:rsid w:val="00970BA8"/>
    <w:rsid w:val="00970EB5"/>
    <w:rsid w:val="00971150"/>
    <w:rsid w:val="0097159E"/>
    <w:rsid w:val="0097169F"/>
    <w:rsid w:val="00971E25"/>
    <w:rsid w:val="00971FE4"/>
    <w:rsid w:val="0097209F"/>
    <w:rsid w:val="009722F9"/>
    <w:rsid w:val="0097242E"/>
    <w:rsid w:val="00972776"/>
    <w:rsid w:val="0097283C"/>
    <w:rsid w:val="00972BCC"/>
    <w:rsid w:val="00973057"/>
    <w:rsid w:val="009730D4"/>
    <w:rsid w:val="0097329C"/>
    <w:rsid w:val="009732B1"/>
    <w:rsid w:val="0097352F"/>
    <w:rsid w:val="0097359D"/>
    <w:rsid w:val="009735B4"/>
    <w:rsid w:val="009735F3"/>
    <w:rsid w:val="009737C7"/>
    <w:rsid w:val="00973C62"/>
    <w:rsid w:val="0097401A"/>
    <w:rsid w:val="0097449A"/>
    <w:rsid w:val="00974764"/>
    <w:rsid w:val="00974A43"/>
    <w:rsid w:val="00974A66"/>
    <w:rsid w:val="00975771"/>
    <w:rsid w:val="00975973"/>
    <w:rsid w:val="00976149"/>
    <w:rsid w:val="0097632C"/>
    <w:rsid w:val="009763E2"/>
    <w:rsid w:val="00976602"/>
    <w:rsid w:val="00976934"/>
    <w:rsid w:val="00976A5B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0B"/>
    <w:rsid w:val="00981461"/>
    <w:rsid w:val="009815F0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319"/>
    <w:rsid w:val="00983410"/>
    <w:rsid w:val="00983552"/>
    <w:rsid w:val="00983686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D1E"/>
    <w:rsid w:val="00985F04"/>
    <w:rsid w:val="00985F99"/>
    <w:rsid w:val="00986189"/>
    <w:rsid w:val="009863E4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01D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4C"/>
    <w:rsid w:val="00992A7D"/>
    <w:rsid w:val="00992E23"/>
    <w:rsid w:val="00992E5C"/>
    <w:rsid w:val="009938D6"/>
    <w:rsid w:val="00993940"/>
    <w:rsid w:val="00993A63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D3"/>
    <w:rsid w:val="00996411"/>
    <w:rsid w:val="009965E3"/>
    <w:rsid w:val="009967E2"/>
    <w:rsid w:val="00996942"/>
    <w:rsid w:val="00996B08"/>
    <w:rsid w:val="00996C0F"/>
    <w:rsid w:val="00996D0D"/>
    <w:rsid w:val="00996E64"/>
    <w:rsid w:val="009971D9"/>
    <w:rsid w:val="0099754C"/>
    <w:rsid w:val="0099772E"/>
    <w:rsid w:val="0099774D"/>
    <w:rsid w:val="0099774F"/>
    <w:rsid w:val="00997905"/>
    <w:rsid w:val="009979E5"/>
    <w:rsid w:val="009A0030"/>
    <w:rsid w:val="009A0284"/>
    <w:rsid w:val="009A0452"/>
    <w:rsid w:val="009A0624"/>
    <w:rsid w:val="009A0769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10"/>
    <w:rsid w:val="009A1F55"/>
    <w:rsid w:val="009A20DD"/>
    <w:rsid w:val="009A22F3"/>
    <w:rsid w:val="009A2A17"/>
    <w:rsid w:val="009A2AA5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67E"/>
    <w:rsid w:val="009A5863"/>
    <w:rsid w:val="009A5905"/>
    <w:rsid w:val="009A59F8"/>
    <w:rsid w:val="009A5A85"/>
    <w:rsid w:val="009A5D3E"/>
    <w:rsid w:val="009A5D82"/>
    <w:rsid w:val="009A600B"/>
    <w:rsid w:val="009A60E6"/>
    <w:rsid w:val="009A6271"/>
    <w:rsid w:val="009A630F"/>
    <w:rsid w:val="009A662A"/>
    <w:rsid w:val="009A6CBF"/>
    <w:rsid w:val="009A716E"/>
    <w:rsid w:val="009A720B"/>
    <w:rsid w:val="009A72C5"/>
    <w:rsid w:val="009A7406"/>
    <w:rsid w:val="009A799D"/>
    <w:rsid w:val="009A79A4"/>
    <w:rsid w:val="009A7A6D"/>
    <w:rsid w:val="009A7BBF"/>
    <w:rsid w:val="009A7E70"/>
    <w:rsid w:val="009B0060"/>
    <w:rsid w:val="009B02E7"/>
    <w:rsid w:val="009B0841"/>
    <w:rsid w:val="009B08B8"/>
    <w:rsid w:val="009B09DE"/>
    <w:rsid w:val="009B0AD4"/>
    <w:rsid w:val="009B0C87"/>
    <w:rsid w:val="009B0EC4"/>
    <w:rsid w:val="009B0EF8"/>
    <w:rsid w:val="009B10A0"/>
    <w:rsid w:val="009B10BF"/>
    <w:rsid w:val="009B11D7"/>
    <w:rsid w:val="009B136F"/>
    <w:rsid w:val="009B13CF"/>
    <w:rsid w:val="009B161A"/>
    <w:rsid w:val="009B1800"/>
    <w:rsid w:val="009B1811"/>
    <w:rsid w:val="009B1888"/>
    <w:rsid w:val="009B1ADB"/>
    <w:rsid w:val="009B1D87"/>
    <w:rsid w:val="009B1F3F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38"/>
    <w:rsid w:val="009B3165"/>
    <w:rsid w:val="009B31DA"/>
    <w:rsid w:val="009B36FE"/>
    <w:rsid w:val="009B3AB0"/>
    <w:rsid w:val="009B3C5C"/>
    <w:rsid w:val="009B3E52"/>
    <w:rsid w:val="009B3FCE"/>
    <w:rsid w:val="009B414A"/>
    <w:rsid w:val="009B4596"/>
    <w:rsid w:val="009B466D"/>
    <w:rsid w:val="009B4775"/>
    <w:rsid w:val="009B490A"/>
    <w:rsid w:val="009B4C60"/>
    <w:rsid w:val="009B4CD5"/>
    <w:rsid w:val="009B4E2D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AC4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6A7"/>
    <w:rsid w:val="009C2929"/>
    <w:rsid w:val="009C2D32"/>
    <w:rsid w:val="009C31BE"/>
    <w:rsid w:val="009C322C"/>
    <w:rsid w:val="009C35E9"/>
    <w:rsid w:val="009C379E"/>
    <w:rsid w:val="009C3A20"/>
    <w:rsid w:val="009C3AFB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058"/>
    <w:rsid w:val="009C522B"/>
    <w:rsid w:val="009C538D"/>
    <w:rsid w:val="009C5476"/>
    <w:rsid w:val="009C5528"/>
    <w:rsid w:val="009C55A5"/>
    <w:rsid w:val="009C5BBD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C7C76"/>
    <w:rsid w:val="009D01B6"/>
    <w:rsid w:val="009D01D6"/>
    <w:rsid w:val="009D02C5"/>
    <w:rsid w:val="009D0304"/>
    <w:rsid w:val="009D06D9"/>
    <w:rsid w:val="009D0976"/>
    <w:rsid w:val="009D09D5"/>
    <w:rsid w:val="009D0ED9"/>
    <w:rsid w:val="009D0F15"/>
    <w:rsid w:val="009D10F8"/>
    <w:rsid w:val="009D1443"/>
    <w:rsid w:val="009D195D"/>
    <w:rsid w:val="009D1B86"/>
    <w:rsid w:val="009D2125"/>
    <w:rsid w:val="009D2A34"/>
    <w:rsid w:val="009D2E9E"/>
    <w:rsid w:val="009D2E9F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73"/>
    <w:rsid w:val="009D49CD"/>
    <w:rsid w:val="009D4B41"/>
    <w:rsid w:val="009D4E17"/>
    <w:rsid w:val="009D4F26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AB"/>
    <w:rsid w:val="009D68EF"/>
    <w:rsid w:val="009D69D1"/>
    <w:rsid w:val="009D6B1D"/>
    <w:rsid w:val="009D6BBD"/>
    <w:rsid w:val="009D6D26"/>
    <w:rsid w:val="009D6E20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A0D"/>
    <w:rsid w:val="009E4B88"/>
    <w:rsid w:val="009E4C50"/>
    <w:rsid w:val="009E4CED"/>
    <w:rsid w:val="009E5158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809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164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287"/>
    <w:rsid w:val="009F42B5"/>
    <w:rsid w:val="009F4337"/>
    <w:rsid w:val="009F4580"/>
    <w:rsid w:val="009F4587"/>
    <w:rsid w:val="009F49DD"/>
    <w:rsid w:val="009F4C17"/>
    <w:rsid w:val="009F4ED1"/>
    <w:rsid w:val="009F4F50"/>
    <w:rsid w:val="009F5173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1A8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8F4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29"/>
    <w:rsid w:val="00A03445"/>
    <w:rsid w:val="00A034F3"/>
    <w:rsid w:val="00A03C61"/>
    <w:rsid w:val="00A042B0"/>
    <w:rsid w:val="00A04323"/>
    <w:rsid w:val="00A043DE"/>
    <w:rsid w:val="00A04422"/>
    <w:rsid w:val="00A04451"/>
    <w:rsid w:val="00A044CF"/>
    <w:rsid w:val="00A0471A"/>
    <w:rsid w:val="00A04FB0"/>
    <w:rsid w:val="00A05015"/>
    <w:rsid w:val="00A0501B"/>
    <w:rsid w:val="00A0519D"/>
    <w:rsid w:val="00A052D7"/>
    <w:rsid w:val="00A05418"/>
    <w:rsid w:val="00A057AF"/>
    <w:rsid w:val="00A0594A"/>
    <w:rsid w:val="00A0614C"/>
    <w:rsid w:val="00A06416"/>
    <w:rsid w:val="00A06B49"/>
    <w:rsid w:val="00A06B82"/>
    <w:rsid w:val="00A06C1A"/>
    <w:rsid w:val="00A06CC6"/>
    <w:rsid w:val="00A06E29"/>
    <w:rsid w:val="00A06F4A"/>
    <w:rsid w:val="00A072D9"/>
    <w:rsid w:val="00A07401"/>
    <w:rsid w:val="00A07737"/>
    <w:rsid w:val="00A077EC"/>
    <w:rsid w:val="00A078C6"/>
    <w:rsid w:val="00A07A47"/>
    <w:rsid w:val="00A07A80"/>
    <w:rsid w:val="00A07CAF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0F1"/>
    <w:rsid w:val="00A113CF"/>
    <w:rsid w:val="00A1153E"/>
    <w:rsid w:val="00A11702"/>
    <w:rsid w:val="00A11A88"/>
    <w:rsid w:val="00A11C1B"/>
    <w:rsid w:val="00A11FEA"/>
    <w:rsid w:val="00A121B9"/>
    <w:rsid w:val="00A121DA"/>
    <w:rsid w:val="00A121EA"/>
    <w:rsid w:val="00A12208"/>
    <w:rsid w:val="00A123D1"/>
    <w:rsid w:val="00A125BA"/>
    <w:rsid w:val="00A128D0"/>
    <w:rsid w:val="00A12972"/>
    <w:rsid w:val="00A12A6E"/>
    <w:rsid w:val="00A12AFA"/>
    <w:rsid w:val="00A12BC2"/>
    <w:rsid w:val="00A13227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65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5FC"/>
    <w:rsid w:val="00A2285F"/>
    <w:rsid w:val="00A229B6"/>
    <w:rsid w:val="00A22A13"/>
    <w:rsid w:val="00A22A45"/>
    <w:rsid w:val="00A22A4C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3F7F"/>
    <w:rsid w:val="00A24415"/>
    <w:rsid w:val="00A2448E"/>
    <w:rsid w:val="00A244C3"/>
    <w:rsid w:val="00A2458E"/>
    <w:rsid w:val="00A24C95"/>
    <w:rsid w:val="00A24D38"/>
    <w:rsid w:val="00A25062"/>
    <w:rsid w:val="00A250CF"/>
    <w:rsid w:val="00A252C8"/>
    <w:rsid w:val="00A252CF"/>
    <w:rsid w:val="00A2564F"/>
    <w:rsid w:val="00A2576C"/>
    <w:rsid w:val="00A25789"/>
    <w:rsid w:val="00A25842"/>
    <w:rsid w:val="00A25864"/>
    <w:rsid w:val="00A25FE4"/>
    <w:rsid w:val="00A26144"/>
    <w:rsid w:val="00A2640E"/>
    <w:rsid w:val="00A26E0E"/>
    <w:rsid w:val="00A26F1C"/>
    <w:rsid w:val="00A2704A"/>
    <w:rsid w:val="00A2707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29C"/>
    <w:rsid w:val="00A3035E"/>
    <w:rsid w:val="00A30667"/>
    <w:rsid w:val="00A30779"/>
    <w:rsid w:val="00A30BD6"/>
    <w:rsid w:val="00A30BFC"/>
    <w:rsid w:val="00A30C14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A38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25E"/>
    <w:rsid w:val="00A34587"/>
    <w:rsid w:val="00A3466F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2D6"/>
    <w:rsid w:val="00A36406"/>
    <w:rsid w:val="00A366F8"/>
    <w:rsid w:val="00A367A9"/>
    <w:rsid w:val="00A36855"/>
    <w:rsid w:val="00A36A2D"/>
    <w:rsid w:val="00A36BC8"/>
    <w:rsid w:val="00A36BE1"/>
    <w:rsid w:val="00A36CF6"/>
    <w:rsid w:val="00A36D02"/>
    <w:rsid w:val="00A36E01"/>
    <w:rsid w:val="00A36F58"/>
    <w:rsid w:val="00A36F5A"/>
    <w:rsid w:val="00A37046"/>
    <w:rsid w:val="00A3704A"/>
    <w:rsid w:val="00A371A1"/>
    <w:rsid w:val="00A372B7"/>
    <w:rsid w:val="00A373E4"/>
    <w:rsid w:val="00A37433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18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166"/>
    <w:rsid w:val="00A421FB"/>
    <w:rsid w:val="00A4230F"/>
    <w:rsid w:val="00A42372"/>
    <w:rsid w:val="00A425E9"/>
    <w:rsid w:val="00A4290D"/>
    <w:rsid w:val="00A42AF3"/>
    <w:rsid w:val="00A42E1C"/>
    <w:rsid w:val="00A4306C"/>
    <w:rsid w:val="00A43176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4D14"/>
    <w:rsid w:val="00A45217"/>
    <w:rsid w:val="00A45230"/>
    <w:rsid w:val="00A455CA"/>
    <w:rsid w:val="00A459B0"/>
    <w:rsid w:val="00A45BE0"/>
    <w:rsid w:val="00A45F49"/>
    <w:rsid w:val="00A46107"/>
    <w:rsid w:val="00A461CC"/>
    <w:rsid w:val="00A461D8"/>
    <w:rsid w:val="00A462D5"/>
    <w:rsid w:val="00A4655B"/>
    <w:rsid w:val="00A4676D"/>
    <w:rsid w:val="00A467A5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5A4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9FA"/>
    <w:rsid w:val="00A52DF4"/>
    <w:rsid w:val="00A52E22"/>
    <w:rsid w:val="00A52E94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4D"/>
    <w:rsid w:val="00A54255"/>
    <w:rsid w:val="00A543F5"/>
    <w:rsid w:val="00A54431"/>
    <w:rsid w:val="00A54540"/>
    <w:rsid w:val="00A5484D"/>
    <w:rsid w:val="00A54A42"/>
    <w:rsid w:val="00A54C2B"/>
    <w:rsid w:val="00A54D1D"/>
    <w:rsid w:val="00A55576"/>
    <w:rsid w:val="00A55820"/>
    <w:rsid w:val="00A55B0A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7A8"/>
    <w:rsid w:val="00A56EB8"/>
    <w:rsid w:val="00A5726F"/>
    <w:rsid w:val="00A57318"/>
    <w:rsid w:val="00A574EE"/>
    <w:rsid w:val="00A57549"/>
    <w:rsid w:val="00A57695"/>
    <w:rsid w:val="00A57722"/>
    <w:rsid w:val="00A577F4"/>
    <w:rsid w:val="00A57A01"/>
    <w:rsid w:val="00A57A71"/>
    <w:rsid w:val="00A57FA3"/>
    <w:rsid w:val="00A60305"/>
    <w:rsid w:val="00A6035A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058"/>
    <w:rsid w:val="00A6422F"/>
    <w:rsid w:val="00A643C9"/>
    <w:rsid w:val="00A64559"/>
    <w:rsid w:val="00A6489D"/>
    <w:rsid w:val="00A64A43"/>
    <w:rsid w:val="00A64A84"/>
    <w:rsid w:val="00A64C3D"/>
    <w:rsid w:val="00A64FEE"/>
    <w:rsid w:val="00A6525B"/>
    <w:rsid w:val="00A65312"/>
    <w:rsid w:val="00A65556"/>
    <w:rsid w:val="00A65A1A"/>
    <w:rsid w:val="00A65B9D"/>
    <w:rsid w:val="00A65BB9"/>
    <w:rsid w:val="00A65D24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AB3"/>
    <w:rsid w:val="00A70B3F"/>
    <w:rsid w:val="00A7100A"/>
    <w:rsid w:val="00A71509"/>
    <w:rsid w:val="00A716D1"/>
    <w:rsid w:val="00A71735"/>
    <w:rsid w:val="00A7180E"/>
    <w:rsid w:val="00A71D93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5E29"/>
    <w:rsid w:val="00A760D5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51F"/>
    <w:rsid w:val="00A776F7"/>
    <w:rsid w:val="00A77795"/>
    <w:rsid w:val="00A7783A"/>
    <w:rsid w:val="00A77BC6"/>
    <w:rsid w:val="00A77F5B"/>
    <w:rsid w:val="00A80233"/>
    <w:rsid w:val="00A8028B"/>
    <w:rsid w:val="00A80486"/>
    <w:rsid w:val="00A805BF"/>
    <w:rsid w:val="00A80841"/>
    <w:rsid w:val="00A808F9"/>
    <w:rsid w:val="00A80909"/>
    <w:rsid w:val="00A80BE4"/>
    <w:rsid w:val="00A80C81"/>
    <w:rsid w:val="00A80EE2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3E8"/>
    <w:rsid w:val="00A83407"/>
    <w:rsid w:val="00A83486"/>
    <w:rsid w:val="00A83725"/>
    <w:rsid w:val="00A8373B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70B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ABF"/>
    <w:rsid w:val="00A87C64"/>
    <w:rsid w:val="00A90242"/>
    <w:rsid w:val="00A90279"/>
    <w:rsid w:val="00A904F4"/>
    <w:rsid w:val="00A9055F"/>
    <w:rsid w:val="00A90C71"/>
    <w:rsid w:val="00A90CB8"/>
    <w:rsid w:val="00A90E0C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022"/>
    <w:rsid w:val="00A922D3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0D5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97FD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7D4"/>
    <w:rsid w:val="00AA1869"/>
    <w:rsid w:val="00AA1C78"/>
    <w:rsid w:val="00AA1DD4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708"/>
    <w:rsid w:val="00AA5A61"/>
    <w:rsid w:val="00AA5F01"/>
    <w:rsid w:val="00AA5F46"/>
    <w:rsid w:val="00AA5FFD"/>
    <w:rsid w:val="00AA616A"/>
    <w:rsid w:val="00AA634D"/>
    <w:rsid w:val="00AA640E"/>
    <w:rsid w:val="00AA69F4"/>
    <w:rsid w:val="00AA6AEB"/>
    <w:rsid w:val="00AA6DBC"/>
    <w:rsid w:val="00AA705B"/>
    <w:rsid w:val="00AA7896"/>
    <w:rsid w:val="00AA7B29"/>
    <w:rsid w:val="00AA7B7B"/>
    <w:rsid w:val="00AA7E39"/>
    <w:rsid w:val="00AB0338"/>
    <w:rsid w:val="00AB03C4"/>
    <w:rsid w:val="00AB0551"/>
    <w:rsid w:val="00AB0640"/>
    <w:rsid w:val="00AB06C8"/>
    <w:rsid w:val="00AB0769"/>
    <w:rsid w:val="00AB0BBB"/>
    <w:rsid w:val="00AB0C69"/>
    <w:rsid w:val="00AB0C9F"/>
    <w:rsid w:val="00AB0E6C"/>
    <w:rsid w:val="00AB0F68"/>
    <w:rsid w:val="00AB0FC8"/>
    <w:rsid w:val="00AB123F"/>
    <w:rsid w:val="00AB12C8"/>
    <w:rsid w:val="00AB1329"/>
    <w:rsid w:val="00AB1840"/>
    <w:rsid w:val="00AB189D"/>
    <w:rsid w:val="00AB1914"/>
    <w:rsid w:val="00AB1931"/>
    <w:rsid w:val="00AB1A59"/>
    <w:rsid w:val="00AB1A86"/>
    <w:rsid w:val="00AB1B7E"/>
    <w:rsid w:val="00AB1C13"/>
    <w:rsid w:val="00AB1D06"/>
    <w:rsid w:val="00AB1EA2"/>
    <w:rsid w:val="00AB1FB5"/>
    <w:rsid w:val="00AB2249"/>
    <w:rsid w:val="00AB22F0"/>
    <w:rsid w:val="00AB2352"/>
    <w:rsid w:val="00AB2426"/>
    <w:rsid w:val="00AB245D"/>
    <w:rsid w:val="00AB2713"/>
    <w:rsid w:val="00AB2809"/>
    <w:rsid w:val="00AB2848"/>
    <w:rsid w:val="00AB2AE4"/>
    <w:rsid w:val="00AB3096"/>
    <w:rsid w:val="00AB30AE"/>
    <w:rsid w:val="00AB31C2"/>
    <w:rsid w:val="00AB31E2"/>
    <w:rsid w:val="00AB32EB"/>
    <w:rsid w:val="00AB33A5"/>
    <w:rsid w:val="00AB33A7"/>
    <w:rsid w:val="00AB34D4"/>
    <w:rsid w:val="00AB350B"/>
    <w:rsid w:val="00AB366F"/>
    <w:rsid w:val="00AB3688"/>
    <w:rsid w:val="00AB3794"/>
    <w:rsid w:val="00AB37F2"/>
    <w:rsid w:val="00AB3AC4"/>
    <w:rsid w:val="00AB3D15"/>
    <w:rsid w:val="00AB4464"/>
    <w:rsid w:val="00AB453C"/>
    <w:rsid w:val="00AB47C6"/>
    <w:rsid w:val="00AB4898"/>
    <w:rsid w:val="00AB4909"/>
    <w:rsid w:val="00AB4A0F"/>
    <w:rsid w:val="00AB508C"/>
    <w:rsid w:val="00AB5134"/>
    <w:rsid w:val="00AB533E"/>
    <w:rsid w:val="00AB54DA"/>
    <w:rsid w:val="00AB54FB"/>
    <w:rsid w:val="00AB55D7"/>
    <w:rsid w:val="00AB5610"/>
    <w:rsid w:val="00AB577D"/>
    <w:rsid w:val="00AB57AB"/>
    <w:rsid w:val="00AB5D93"/>
    <w:rsid w:val="00AB5EA2"/>
    <w:rsid w:val="00AB6019"/>
    <w:rsid w:val="00AB6508"/>
    <w:rsid w:val="00AB6A25"/>
    <w:rsid w:val="00AB6C30"/>
    <w:rsid w:val="00AB6D33"/>
    <w:rsid w:val="00AB6D46"/>
    <w:rsid w:val="00AB6D66"/>
    <w:rsid w:val="00AB6EB5"/>
    <w:rsid w:val="00AB7442"/>
    <w:rsid w:val="00AB74F0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0FA7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2DBC"/>
    <w:rsid w:val="00AC3098"/>
    <w:rsid w:val="00AC325B"/>
    <w:rsid w:val="00AC389B"/>
    <w:rsid w:val="00AC38BC"/>
    <w:rsid w:val="00AC38CE"/>
    <w:rsid w:val="00AC3A28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C20"/>
    <w:rsid w:val="00AC4DA6"/>
    <w:rsid w:val="00AC5045"/>
    <w:rsid w:val="00AC50AF"/>
    <w:rsid w:val="00AC52E5"/>
    <w:rsid w:val="00AC534D"/>
    <w:rsid w:val="00AC549E"/>
    <w:rsid w:val="00AC54DE"/>
    <w:rsid w:val="00AC5706"/>
    <w:rsid w:val="00AC5BB8"/>
    <w:rsid w:val="00AC5BD5"/>
    <w:rsid w:val="00AC5C0A"/>
    <w:rsid w:val="00AC5E10"/>
    <w:rsid w:val="00AC5E58"/>
    <w:rsid w:val="00AC5E9B"/>
    <w:rsid w:val="00AC623F"/>
    <w:rsid w:val="00AC63EF"/>
    <w:rsid w:val="00AC6678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E9"/>
    <w:rsid w:val="00AC7EF2"/>
    <w:rsid w:val="00AD01A9"/>
    <w:rsid w:val="00AD0293"/>
    <w:rsid w:val="00AD03A2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3CF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5D"/>
    <w:rsid w:val="00AD367F"/>
    <w:rsid w:val="00AD370C"/>
    <w:rsid w:val="00AD382B"/>
    <w:rsid w:val="00AD39CC"/>
    <w:rsid w:val="00AD39E9"/>
    <w:rsid w:val="00AD3DB0"/>
    <w:rsid w:val="00AD3EBE"/>
    <w:rsid w:val="00AD4036"/>
    <w:rsid w:val="00AD44F5"/>
    <w:rsid w:val="00AD492D"/>
    <w:rsid w:val="00AD4C1D"/>
    <w:rsid w:val="00AD4C41"/>
    <w:rsid w:val="00AD5120"/>
    <w:rsid w:val="00AD53DF"/>
    <w:rsid w:val="00AD56DF"/>
    <w:rsid w:val="00AD58CC"/>
    <w:rsid w:val="00AD58F0"/>
    <w:rsid w:val="00AD5B27"/>
    <w:rsid w:val="00AD5FB5"/>
    <w:rsid w:val="00AD65B6"/>
    <w:rsid w:val="00AD6691"/>
    <w:rsid w:val="00AD68BA"/>
    <w:rsid w:val="00AD6B33"/>
    <w:rsid w:val="00AD6C10"/>
    <w:rsid w:val="00AD6C3B"/>
    <w:rsid w:val="00AD6D5E"/>
    <w:rsid w:val="00AD6ED1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83E"/>
    <w:rsid w:val="00AE0C52"/>
    <w:rsid w:val="00AE143A"/>
    <w:rsid w:val="00AE1538"/>
    <w:rsid w:val="00AE17D6"/>
    <w:rsid w:val="00AE18D9"/>
    <w:rsid w:val="00AE1B28"/>
    <w:rsid w:val="00AE1B37"/>
    <w:rsid w:val="00AE1B98"/>
    <w:rsid w:val="00AE1ED1"/>
    <w:rsid w:val="00AE1F63"/>
    <w:rsid w:val="00AE20FC"/>
    <w:rsid w:val="00AE2139"/>
    <w:rsid w:val="00AE21B0"/>
    <w:rsid w:val="00AE21BE"/>
    <w:rsid w:val="00AE2258"/>
    <w:rsid w:val="00AE2E2A"/>
    <w:rsid w:val="00AE300A"/>
    <w:rsid w:val="00AE303A"/>
    <w:rsid w:val="00AE32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065"/>
    <w:rsid w:val="00AE52C6"/>
    <w:rsid w:val="00AE52C9"/>
    <w:rsid w:val="00AE531D"/>
    <w:rsid w:val="00AE5472"/>
    <w:rsid w:val="00AE54BF"/>
    <w:rsid w:val="00AE57C8"/>
    <w:rsid w:val="00AE5980"/>
    <w:rsid w:val="00AE59A5"/>
    <w:rsid w:val="00AE5A94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6EA4"/>
    <w:rsid w:val="00AE7247"/>
    <w:rsid w:val="00AE7571"/>
    <w:rsid w:val="00AE7641"/>
    <w:rsid w:val="00AE780F"/>
    <w:rsid w:val="00AE7887"/>
    <w:rsid w:val="00AE7A71"/>
    <w:rsid w:val="00AE7E9C"/>
    <w:rsid w:val="00AE7F18"/>
    <w:rsid w:val="00AE7FB0"/>
    <w:rsid w:val="00AF00C2"/>
    <w:rsid w:val="00AF0178"/>
    <w:rsid w:val="00AF0359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27"/>
    <w:rsid w:val="00AF44CD"/>
    <w:rsid w:val="00AF4827"/>
    <w:rsid w:val="00AF4941"/>
    <w:rsid w:val="00AF4D8C"/>
    <w:rsid w:val="00AF4DFB"/>
    <w:rsid w:val="00AF4F11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3F1"/>
    <w:rsid w:val="00AF76FC"/>
    <w:rsid w:val="00AF7A3D"/>
    <w:rsid w:val="00AF7D31"/>
    <w:rsid w:val="00B00028"/>
    <w:rsid w:val="00B00286"/>
    <w:rsid w:val="00B003C2"/>
    <w:rsid w:val="00B0069A"/>
    <w:rsid w:val="00B006EE"/>
    <w:rsid w:val="00B008A6"/>
    <w:rsid w:val="00B00903"/>
    <w:rsid w:val="00B00A3E"/>
    <w:rsid w:val="00B00B44"/>
    <w:rsid w:val="00B00CFA"/>
    <w:rsid w:val="00B00E8F"/>
    <w:rsid w:val="00B01064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2BE6"/>
    <w:rsid w:val="00B03374"/>
    <w:rsid w:val="00B0338E"/>
    <w:rsid w:val="00B0384A"/>
    <w:rsid w:val="00B039B6"/>
    <w:rsid w:val="00B03BAA"/>
    <w:rsid w:val="00B04178"/>
    <w:rsid w:val="00B042CE"/>
    <w:rsid w:val="00B046F0"/>
    <w:rsid w:val="00B04890"/>
    <w:rsid w:val="00B049CE"/>
    <w:rsid w:val="00B04A79"/>
    <w:rsid w:val="00B04C26"/>
    <w:rsid w:val="00B04FC0"/>
    <w:rsid w:val="00B05604"/>
    <w:rsid w:val="00B05752"/>
    <w:rsid w:val="00B058FE"/>
    <w:rsid w:val="00B05CA8"/>
    <w:rsid w:val="00B05E07"/>
    <w:rsid w:val="00B060B1"/>
    <w:rsid w:val="00B06379"/>
    <w:rsid w:val="00B0646B"/>
    <w:rsid w:val="00B0679A"/>
    <w:rsid w:val="00B06851"/>
    <w:rsid w:val="00B06CA7"/>
    <w:rsid w:val="00B06F07"/>
    <w:rsid w:val="00B07100"/>
    <w:rsid w:val="00B07249"/>
    <w:rsid w:val="00B072DD"/>
    <w:rsid w:val="00B07428"/>
    <w:rsid w:val="00B0744C"/>
    <w:rsid w:val="00B0745E"/>
    <w:rsid w:val="00B07632"/>
    <w:rsid w:val="00B077B0"/>
    <w:rsid w:val="00B07822"/>
    <w:rsid w:val="00B07843"/>
    <w:rsid w:val="00B078EB"/>
    <w:rsid w:val="00B07933"/>
    <w:rsid w:val="00B07A9C"/>
    <w:rsid w:val="00B07BA8"/>
    <w:rsid w:val="00B07BB7"/>
    <w:rsid w:val="00B07F12"/>
    <w:rsid w:val="00B100A2"/>
    <w:rsid w:val="00B100CE"/>
    <w:rsid w:val="00B101F5"/>
    <w:rsid w:val="00B10388"/>
    <w:rsid w:val="00B104A5"/>
    <w:rsid w:val="00B1081E"/>
    <w:rsid w:val="00B10995"/>
    <w:rsid w:val="00B10ACA"/>
    <w:rsid w:val="00B10C8B"/>
    <w:rsid w:val="00B10FEC"/>
    <w:rsid w:val="00B111B5"/>
    <w:rsid w:val="00B111FE"/>
    <w:rsid w:val="00B112B2"/>
    <w:rsid w:val="00B1154B"/>
    <w:rsid w:val="00B11804"/>
    <w:rsid w:val="00B118EC"/>
    <w:rsid w:val="00B11B16"/>
    <w:rsid w:val="00B11C3B"/>
    <w:rsid w:val="00B11CCA"/>
    <w:rsid w:val="00B11D34"/>
    <w:rsid w:val="00B11F0F"/>
    <w:rsid w:val="00B1204A"/>
    <w:rsid w:val="00B128B5"/>
    <w:rsid w:val="00B12B5B"/>
    <w:rsid w:val="00B12BBE"/>
    <w:rsid w:val="00B12C44"/>
    <w:rsid w:val="00B12C99"/>
    <w:rsid w:val="00B12E7F"/>
    <w:rsid w:val="00B13461"/>
    <w:rsid w:val="00B13559"/>
    <w:rsid w:val="00B140D5"/>
    <w:rsid w:val="00B141CF"/>
    <w:rsid w:val="00B1438E"/>
    <w:rsid w:val="00B143C6"/>
    <w:rsid w:val="00B14A48"/>
    <w:rsid w:val="00B14C1B"/>
    <w:rsid w:val="00B14F88"/>
    <w:rsid w:val="00B15330"/>
    <w:rsid w:val="00B15798"/>
    <w:rsid w:val="00B1592E"/>
    <w:rsid w:val="00B15954"/>
    <w:rsid w:val="00B15D91"/>
    <w:rsid w:val="00B16200"/>
    <w:rsid w:val="00B162F0"/>
    <w:rsid w:val="00B168AB"/>
    <w:rsid w:val="00B169E6"/>
    <w:rsid w:val="00B16D75"/>
    <w:rsid w:val="00B16F7F"/>
    <w:rsid w:val="00B172B7"/>
    <w:rsid w:val="00B17368"/>
    <w:rsid w:val="00B1788D"/>
    <w:rsid w:val="00B178F7"/>
    <w:rsid w:val="00B1795F"/>
    <w:rsid w:val="00B1799D"/>
    <w:rsid w:val="00B20498"/>
    <w:rsid w:val="00B205A2"/>
    <w:rsid w:val="00B205DD"/>
    <w:rsid w:val="00B206B7"/>
    <w:rsid w:val="00B209AB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0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3FD2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587"/>
    <w:rsid w:val="00B25849"/>
    <w:rsid w:val="00B25A37"/>
    <w:rsid w:val="00B25F06"/>
    <w:rsid w:val="00B266D1"/>
    <w:rsid w:val="00B267A1"/>
    <w:rsid w:val="00B267C4"/>
    <w:rsid w:val="00B26A14"/>
    <w:rsid w:val="00B26C67"/>
    <w:rsid w:val="00B26FA1"/>
    <w:rsid w:val="00B27014"/>
    <w:rsid w:val="00B27331"/>
    <w:rsid w:val="00B27388"/>
    <w:rsid w:val="00B27884"/>
    <w:rsid w:val="00B27D02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839"/>
    <w:rsid w:val="00B32E4A"/>
    <w:rsid w:val="00B32F09"/>
    <w:rsid w:val="00B33090"/>
    <w:rsid w:val="00B335A6"/>
    <w:rsid w:val="00B335C2"/>
    <w:rsid w:val="00B3389C"/>
    <w:rsid w:val="00B33DDA"/>
    <w:rsid w:val="00B33EC6"/>
    <w:rsid w:val="00B33EFF"/>
    <w:rsid w:val="00B33F18"/>
    <w:rsid w:val="00B33FAC"/>
    <w:rsid w:val="00B34018"/>
    <w:rsid w:val="00B340D6"/>
    <w:rsid w:val="00B34367"/>
    <w:rsid w:val="00B344BC"/>
    <w:rsid w:val="00B346C6"/>
    <w:rsid w:val="00B34700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13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C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29F"/>
    <w:rsid w:val="00B37388"/>
    <w:rsid w:val="00B37413"/>
    <w:rsid w:val="00B374A0"/>
    <w:rsid w:val="00B37C13"/>
    <w:rsid w:val="00B37D06"/>
    <w:rsid w:val="00B37EC9"/>
    <w:rsid w:val="00B40198"/>
    <w:rsid w:val="00B401ED"/>
    <w:rsid w:val="00B402EC"/>
    <w:rsid w:val="00B40331"/>
    <w:rsid w:val="00B40928"/>
    <w:rsid w:val="00B40A16"/>
    <w:rsid w:val="00B40A44"/>
    <w:rsid w:val="00B40AA2"/>
    <w:rsid w:val="00B40BA3"/>
    <w:rsid w:val="00B40EED"/>
    <w:rsid w:val="00B40FFE"/>
    <w:rsid w:val="00B4144B"/>
    <w:rsid w:val="00B41489"/>
    <w:rsid w:val="00B415AC"/>
    <w:rsid w:val="00B418E3"/>
    <w:rsid w:val="00B41A6C"/>
    <w:rsid w:val="00B41AAD"/>
    <w:rsid w:val="00B41BB7"/>
    <w:rsid w:val="00B41BEE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2D"/>
    <w:rsid w:val="00B4479B"/>
    <w:rsid w:val="00B44A7A"/>
    <w:rsid w:val="00B44CC4"/>
    <w:rsid w:val="00B44D5E"/>
    <w:rsid w:val="00B44DC2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68F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163"/>
    <w:rsid w:val="00B503A9"/>
    <w:rsid w:val="00B506BD"/>
    <w:rsid w:val="00B50A85"/>
    <w:rsid w:val="00B50D46"/>
    <w:rsid w:val="00B50DA9"/>
    <w:rsid w:val="00B50EF2"/>
    <w:rsid w:val="00B50F4B"/>
    <w:rsid w:val="00B50FA8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02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5FC0"/>
    <w:rsid w:val="00B56333"/>
    <w:rsid w:val="00B56839"/>
    <w:rsid w:val="00B56923"/>
    <w:rsid w:val="00B569BB"/>
    <w:rsid w:val="00B569CB"/>
    <w:rsid w:val="00B56B10"/>
    <w:rsid w:val="00B56DAA"/>
    <w:rsid w:val="00B5712A"/>
    <w:rsid w:val="00B57382"/>
    <w:rsid w:val="00B573BA"/>
    <w:rsid w:val="00B57529"/>
    <w:rsid w:val="00B5759F"/>
    <w:rsid w:val="00B579EA"/>
    <w:rsid w:val="00B57FBF"/>
    <w:rsid w:val="00B6026D"/>
    <w:rsid w:val="00B609B1"/>
    <w:rsid w:val="00B609F7"/>
    <w:rsid w:val="00B60BCC"/>
    <w:rsid w:val="00B60DFE"/>
    <w:rsid w:val="00B60E25"/>
    <w:rsid w:val="00B6105C"/>
    <w:rsid w:val="00B610D6"/>
    <w:rsid w:val="00B619B2"/>
    <w:rsid w:val="00B61B71"/>
    <w:rsid w:val="00B61DFD"/>
    <w:rsid w:val="00B62038"/>
    <w:rsid w:val="00B62242"/>
    <w:rsid w:val="00B624B7"/>
    <w:rsid w:val="00B62693"/>
    <w:rsid w:val="00B628A8"/>
    <w:rsid w:val="00B62F9D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6F1"/>
    <w:rsid w:val="00B65956"/>
    <w:rsid w:val="00B65DE6"/>
    <w:rsid w:val="00B65EDB"/>
    <w:rsid w:val="00B66018"/>
    <w:rsid w:val="00B66026"/>
    <w:rsid w:val="00B662A3"/>
    <w:rsid w:val="00B66518"/>
    <w:rsid w:val="00B66529"/>
    <w:rsid w:val="00B66680"/>
    <w:rsid w:val="00B6670B"/>
    <w:rsid w:val="00B66769"/>
    <w:rsid w:val="00B66C08"/>
    <w:rsid w:val="00B671BC"/>
    <w:rsid w:val="00B67246"/>
    <w:rsid w:val="00B675BF"/>
    <w:rsid w:val="00B67762"/>
    <w:rsid w:val="00B67A05"/>
    <w:rsid w:val="00B67CD5"/>
    <w:rsid w:val="00B70111"/>
    <w:rsid w:val="00B701D4"/>
    <w:rsid w:val="00B70394"/>
    <w:rsid w:val="00B708FA"/>
    <w:rsid w:val="00B70927"/>
    <w:rsid w:val="00B7099A"/>
    <w:rsid w:val="00B70BEC"/>
    <w:rsid w:val="00B70C89"/>
    <w:rsid w:val="00B70D8C"/>
    <w:rsid w:val="00B70ED0"/>
    <w:rsid w:val="00B71112"/>
    <w:rsid w:val="00B711D3"/>
    <w:rsid w:val="00B71415"/>
    <w:rsid w:val="00B714CE"/>
    <w:rsid w:val="00B717B1"/>
    <w:rsid w:val="00B71A5B"/>
    <w:rsid w:val="00B71F82"/>
    <w:rsid w:val="00B72243"/>
    <w:rsid w:val="00B7243A"/>
    <w:rsid w:val="00B7246C"/>
    <w:rsid w:val="00B725F9"/>
    <w:rsid w:val="00B72883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21A"/>
    <w:rsid w:val="00B75597"/>
    <w:rsid w:val="00B755D3"/>
    <w:rsid w:val="00B757ED"/>
    <w:rsid w:val="00B75D91"/>
    <w:rsid w:val="00B75DCA"/>
    <w:rsid w:val="00B760D3"/>
    <w:rsid w:val="00B760FD"/>
    <w:rsid w:val="00B763FA"/>
    <w:rsid w:val="00B7645F"/>
    <w:rsid w:val="00B76504"/>
    <w:rsid w:val="00B769F2"/>
    <w:rsid w:val="00B76CD9"/>
    <w:rsid w:val="00B76D2C"/>
    <w:rsid w:val="00B76ED5"/>
    <w:rsid w:val="00B77382"/>
    <w:rsid w:val="00B77612"/>
    <w:rsid w:val="00B7769A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1CEC"/>
    <w:rsid w:val="00B82144"/>
    <w:rsid w:val="00B82223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2EEE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30A"/>
    <w:rsid w:val="00B8547A"/>
    <w:rsid w:val="00B85612"/>
    <w:rsid w:val="00B85757"/>
    <w:rsid w:val="00B859D8"/>
    <w:rsid w:val="00B85C8A"/>
    <w:rsid w:val="00B85EB2"/>
    <w:rsid w:val="00B86045"/>
    <w:rsid w:val="00B8623A"/>
    <w:rsid w:val="00B8624F"/>
    <w:rsid w:val="00B86292"/>
    <w:rsid w:val="00B8648A"/>
    <w:rsid w:val="00B86847"/>
    <w:rsid w:val="00B86957"/>
    <w:rsid w:val="00B87168"/>
    <w:rsid w:val="00B872C6"/>
    <w:rsid w:val="00B873E0"/>
    <w:rsid w:val="00B8762A"/>
    <w:rsid w:val="00B8768E"/>
    <w:rsid w:val="00B87829"/>
    <w:rsid w:val="00B8782A"/>
    <w:rsid w:val="00B87A00"/>
    <w:rsid w:val="00B87A92"/>
    <w:rsid w:val="00B87DFA"/>
    <w:rsid w:val="00B87FAE"/>
    <w:rsid w:val="00B90261"/>
    <w:rsid w:val="00B9027E"/>
    <w:rsid w:val="00B90369"/>
    <w:rsid w:val="00B904FA"/>
    <w:rsid w:val="00B9058D"/>
    <w:rsid w:val="00B9060B"/>
    <w:rsid w:val="00B9069B"/>
    <w:rsid w:val="00B907E1"/>
    <w:rsid w:val="00B9082D"/>
    <w:rsid w:val="00B90844"/>
    <w:rsid w:val="00B90A16"/>
    <w:rsid w:val="00B90BF1"/>
    <w:rsid w:val="00B90D0C"/>
    <w:rsid w:val="00B90FD6"/>
    <w:rsid w:val="00B9124F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C61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616"/>
    <w:rsid w:val="00B96732"/>
    <w:rsid w:val="00B9674C"/>
    <w:rsid w:val="00B96BC3"/>
    <w:rsid w:val="00B96C3F"/>
    <w:rsid w:val="00B96D2A"/>
    <w:rsid w:val="00B97052"/>
    <w:rsid w:val="00B970D7"/>
    <w:rsid w:val="00B971D6"/>
    <w:rsid w:val="00B973BF"/>
    <w:rsid w:val="00B97444"/>
    <w:rsid w:val="00B975DD"/>
    <w:rsid w:val="00B979D6"/>
    <w:rsid w:val="00B97A86"/>
    <w:rsid w:val="00B97DF6"/>
    <w:rsid w:val="00B97E15"/>
    <w:rsid w:val="00B97E77"/>
    <w:rsid w:val="00B97F1F"/>
    <w:rsid w:val="00BA00C7"/>
    <w:rsid w:val="00BA00C8"/>
    <w:rsid w:val="00BA0205"/>
    <w:rsid w:val="00BA0616"/>
    <w:rsid w:val="00BA0811"/>
    <w:rsid w:val="00BA0AA9"/>
    <w:rsid w:val="00BA0B82"/>
    <w:rsid w:val="00BA1207"/>
    <w:rsid w:val="00BA12F6"/>
    <w:rsid w:val="00BA142C"/>
    <w:rsid w:val="00BA156C"/>
    <w:rsid w:val="00BA168E"/>
    <w:rsid w:val="00BA169E"/>
    <w:rsid w:val="00BA1836"/>
    <w:rsid w:val="00BA186F"/>
    <w:rsid w:val="00BA1A99"/>
    <w:rsid w:val="00BA1CD8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BAD"/>
    <w:rsid w:val="00BA2D05"/>
    <w:rsid w:val="00BA2DE9"/>
    <w:rsid w:val="00BA302D"/>
    <w:rsid w:val="00BA3289"/>
    <w:rsid w:val="00BA331D"/>
    <w:rsid w:val="00BA3357"/>
    <w:rsid w:val="00BA337B"/>
    <w:rsid w:val="00BA341E"/>
    <w:rsid w:val="00BA3CA0"/>
    <w:rsid w:val="00BA3ED5"/>
    <w:rsid w:val="00BA41F9"/>
    <w:rsid w:val="00BA4378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A9"/>
    <w:rsid w:val="00BB13BF"/>
    <w:rsid w:val="00BB172F"/>
    <w:rsid w:val="00BB1C45"/>
    <w:rsid w:val="00BB1F96"/>
    <w:rsid w:val="00BB1F9C"/>
    <w:rsid w:val="00BB2015"/>
    <w:rsid w:val="00BB215A"/>
    <w:rsid w:val="00BB219C"/>
    <w:rsid w:val="00BB2335"/>
    <w:rsid w:val="00BB253C"/>
    <w:rsid w:val="00BB2707"/>
    <w:rsid w:val="00BB279B"/>
    <w:rsid w:val="00BB27F0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38"/>
    <w:rsid w:val="00BB3762"/>
    <w:rsid w:val="00BB3840"/>
    <w:rsid w:val="00BB38B6"/>
    <w:rsid w:val="00BB38B8"/>
    <w:rsid w:val="00BB3A08"/>
    <w:rsid w:val="00BB3B34"/>
    <w:rsid w:val="00BB3C8A"/>
    <w:rsid w:val="00BB3CBA"/>
    <w:rsid w:val="00BB3F2D"/>
    <w:rsid w:val="00BB4039"/>
    <w:rsid w:val="00BB4365"/>
    <w:rsid w:val="00BB443F"/>
    <w:rsid w:val="00BB457E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BC2"/>
    <w:rsid w:val="00BB5D2E"/>
    <w:rsid w:val="00BB603A"/>
    <w:rsid w:val="00BB67C1"/>
    <w:rsid w:val="00BB67CD"/>
    <w:rsid w:val="00BB6918"/>
    <w:rsid w:val="00BB69DE"/>
    <w:rsid w:val="00BB6CB4"/>
    <w:rsid w:val="00BB6DAD"/>
    <w:rsid w:val="00BB6FE7"/>
    <w:rsid w:val="00BB75F0"/>
    <w:rsid w:val="00BB7654"/>
    <w:rsid w:val="00BB7673"/>
    <w:rsid w:val="00BB788F"/>
    <w:rsid w:val="00BB78A5"/>
    <w:rsid w:val="00BB7D7D"/>
    <w:rsid w:val="00BC0093"/>
    <w:rsid w:val="00BC009E"/>
    <w:rsid w:val="00BC0903"/>
    <w:rsid w:val="00BC09B1"/>
    <w:rsid w:val="00BC0A12"/>
    <w:rsid w:val="00BC0CB3"/>
    <w:rsid w:val="00BC0E90"/>
    <w:rsid w:val="00BC0EDA"/>
    <w:rsid w:val="00BC0FF3"/>
    <w:rsid w:val="00BC10EC"/>
    <w:rsid w:val="00BC13B9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168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9C3"/>
    <w:rsid w:val="00BC6A95"/>
    <w:rsid w:val="00BC6C57"/>
    <w:rsid w:val="00BC6E2A"/>
    <w:rsid w:val="00BC6FE0"/>
    <w:rsid w:val="00BC7191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A38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544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2C"/>
    <w:rsid w:val="00BD6DB1"/>
    <w:rsid w:val="00BD6EC5"/>
    <w:rsid w:val="00BD6F2C"/>
    <w:rsid w:val="00BD6F65"/>
    <w:rsid w:val="00BD708C"/>
    <w:rsid w:val="00BD70B5"/>
    <w:rsid w:val="00BD7181"/>
    <w:rsid w:val="00BD723D"/>
    <w:rsid w:val="00BD77DB"/>
    <w:rsid w:val="00BD793D"/>
    <w:rsid w:val="00BD7B1B"/>
    <w:rsid w:val="00BD7B3E"/>
    <w:rsid w:val="00BD7E95"/>
    <w:rsid w:val="00BD7F90"/>
    <w:rsid w:val="00BE01A8"/>
    <w:rsid w:val="00BE045D"/>
    <w:rsid w:val="00BE0585"/>
    <w:rsid w:val="00BE099B"/>
    <w:rsid w:val="00BE09A0"/>
    <w:rsid w:val="00BE09AA"/>
    <w:rsid w:val="00BE0A00"/>
    <w:rsid w:val="00BE0A2B"/>
    <w:rsid w:val="00BE0A7D"/>
    <w:rsid w:val="00BE0AA8"/>
    <w:rsid w:val="00BE0B32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942"/>
    <w:rsid w:val="00BE499B"/>
    <w:rsid w:val="00BE4BAE"/>
    <w:rsid w:val="00BE4C7A"/>
    <w:rsid w:val="00BE4E5B"/>
    <w:rsid w:val="00BE503C"/>
    <w:rsid w:val="00BE53C2"/>
    <w:rsid w:val="00BE56B3"/>
    <w:rsid w:val="00BE5978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47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9C3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044"/>
    <w:rsid w:val="00C010BF"/>
    <w:rsid w:val="00C010FC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694"/>
    <w:rsid w:val="00C027F4"/>
    <w:rsid w:val="00C02865"/>
    <w:rsid w:val="00C029F4"/>
    <w:rsid w:val="00C02AAA"/>
    <w:rsid w:val="00C02D60"/>
    <w:rsid w:val="00C02D8D"/>
    <w:rsid w:val="00C02E38"/>
    <w:rsid w:val="00C0329B"/>
    <w:rsid w:val="00C0347B"/>
    <w:rsid w:val="00C0357B"/>
    <w:rsid w:val="00C036B4"/>
    <w:rsid w:val="00C03703"/>
    <w:rsid w:val="00C039FF"/>
    <w:rsid w:val="00C03F08"/>
    <w:rsid w:val="00C03FE8"/>
    <w:rsid w:val="00C04504"/>
    <w:rsid w:val="00C04564"/>
    <w:rsid w:val="00C0468C"/>
    <w:rsid w:val="00C04786"/>
    <w:rsid w:val="00C04958"/>
    <w:rsid w:val="00C04BE4"/>
    <w:rsid w:val="00C04DE0"/>
    <w:rsid w:val="00C050B5"/>
    <w:rsid w:val="00C05309"/>
    <w:rsid w:val="00C0531F"/>
    <w:rsid w:val="00C053AB"/>
    <w:rsid w:val="00C05541"/>
    <w:rsid w:val="00C055F1"/>
    <w:rsid w:val="00C05682"/>
    <w:rsid w:val="00C056AB"/>
    <w:rsid w:val="00C057F7"/>
    <w:rsid w:val="00C05D39"/>
    <w:rsid w:val="00C05E05"/>
    <w:rsid w:val="00C05E3C"/>
    <w:rsid w:val="00C05ED6"/>
    <w:rsid w:val="00C05F4B"/>
    <w:rsid w:val="00C06001"/>
    <w:rsid w:val="00C0616E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07E70"/>
    <w:rsid w:val="00C101CD"/>
    <w:rsid w:val="00C103D8"/>
    <w:rsid w:val="00C106AF"/>
    <w:rsid w:val="00C107B6"/>
    <w:rsid w:val="00C109C6"/>
    <w:rsid w:val="00C10A19"/>
    <w:rsid w:val="00C10AC5"/>
    <w:rsid w:val="00C10AED"/>
    <w:rsid w:val="00C10DB3"/>
    <w:rsid w:val="00C10E3C"/>
    <w:rsid w:val="00C110FF"/>
    <w:rsid w:val="00C115FA"/>
    <w:rsid w:val="00C11859"/>
    <w:rsid w:val="00C11B19"/>
    <w:rsid w:val="00C11D0E"/>
    <w:rsid w:val="00C11D15"/>
    <w:rsid w:val="00C12288"/>
    <w:rsid w:val="00C123F9"/>
    <w:rsid w:val="00C125C2"/>
    <w:rsid w:val="00C1269E"/>
    <w:rsid w:val="00C128C1"/>
    <w:rsid w:val="00C12F37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99F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7A4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09F"/>
    <w:rsid w:val="00C23126"/>
    <w:rsid w:val="00C23208"/>
    <w:rsid w:val="00C2379B"/>
    <w:rsid w:val="00C23B2E"/>
    <w:rsid w:val="00C23EA6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B95"/>
    <w:rsid w:val="00C26C3B"/>
    <w:rsid w:val="00C26C97"/>
    <w:rsid w:val="00C26D3E"/>
    <w:rsid w:val="00C270B3"/>
    <w:rsid w:val="00C27172"/>
    <w:rsid w:val="00C27224"/>
    <w:rsid w:val="00C27CF7"/>
    <w:rsid w:val="00C27E58"/>
    <w:rsid w:val="00C27E9E"/>
    <w:rsid w:val="00C303B4"/>
    <w:rsid w:val="00C304EE"/>
    <w:rsid w:val="00C305E6"/>
    <w:rsid w:val="00C307BD"/>
    <w:rsid w:val="00C3085C"/>
    <w:rsid w:val="00C30CE4"/>
    <w:rsid w:val="00C31496"/>
    <w:rsid w:val="00C32686"/>
    <w:rsid w:val="00C326F5"/>
    <w:rsid w:val="00C32F1F"/>
    <w:rsid w:val="00C330CB"/>
    <w:rsid w:val="00C33313"/>
    <w:rsid w:val="00C33C30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756"/>
    <w:rsid w:val="00C377E2"/>
    <w:rsid w:val="00C378E4"/>
    <w:rsid w:val="00C37F8B"/>
    <w:rsid w:val="00C40228"/>
    <w:rsid w:val="00C402B9"/>
    <w:rsid w:val="00C405F0"/>
    <w:rsid w:val="00C40638"/>
    <w:rsid w:val="00C4081B"/>
    <w:rsid w:val="00C40925"/>
    <w:rsid w:val="00C40FF2"/>
    <w:rsid w:val="00C41127"/>
    <w:rsid w:val="00C41533"/>
    <w:rsid w:val="00C41891"/>
    <w:rsid w:val="00C41899"/>
    <w:rsid w:val="00C41981"/>
    <w:rsid w:val="00C41A82"/>
    <w:rsid w:val="00C41CA9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6A9"/>
    <w:rsid w:val="00C44924"/>
    <w:rsid w:val="00C44C84"/>
    <w:rsid w:val="00C44E70"/>
    <w:rsid w:val="00C451FD"/>
    <w:rsid w:val="00C45308"/>
    <w:rsid w:val="00C45486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25D"/>
    <w:rsid w:val="00C545F3"/>
    <w:rsid w:val="00C54646"/>
    <w:rsid w:val="00C54818"/>
    <w:rsid w:val="00C54820"/>
    <w:rsid w:val="00C54E26"/>
    <w:rsid w:val="00C54F4A"/>
    <w:rsid w:val="00C54FA4"/>
    <w:rsid w:val="00C553AE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9F1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C95"/>
    <w:rsid w:val="00C63E72"/>
    <w:rsid w:val="00C63FAA"/>
    <w:rsid w:val="00C6422D"/>
    <w:rsid w:val="00C642F2"/>
    <w:rsid w:val="00C642FC"/>
    <w:rsid w:val="00C647F6"/>
    <w:rsid w:val="00C649FC"/>
    <w:rsid w:val="00C64AC2"/>
    <w:rsid w:val="00C64C10"/>
    <w:rsid w:val="00C64CC9"/>
    <w:rsid w:val="00C64DEC"/>
    <w:rsid w:val="00C6547C"/>
    <w:rsid w:val="00C654C9"/>
    <w:rsid w:val="00C65543"/>
    <w:rsid w:val="00C65566"/>
    <w:rsid w:val="00C65854"/>
    <w:rsid w:val="00C65C75"/>
    <w:rsid w:val="00C65E07"/>
    <w:rsid w:val="00C65ED4"/>
    <w:rsid w:val="00C6650F"/>
    <w:rsid w:val="00C6653D"/>
    <w:rsid w:val="00C66956"/>
    <w:rsid w:val="00C66A70"/>
    <w:rsid w:val="00C66A76"/>
    <w:rsid w:val="00C66B1E"/>
    <w:rsid w:val="00C66E09"/>
    <w:rsid w:val="00C671E3"/>
    <w:rsid w:val="00C67294"/>
    <w:rsid w:val="00C675CB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3F6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03"/>
    <w:rsid w:val="00C72F76"/>
    <w:rsid w:val="00C730F7"/>
    <w:rsid w:val="00C7336A"/>
    <w:rsid w:val="00C734D3"/>
    <w:rsid w:val="00C736D7"/>
    <w:rsid w:val="00C7372D"/>
    <w:rsid w:val="00C7387A"/>
    <w:rsid w:val="00C73989"/>
    <w:rsid w:val="00C73A22"/>
    <w:rsid w:val="00C73D15"/>
    <w:rsid w:val="00C73DF3"/>
    <w:rsid w:val="00C74600"/>
    <w:rsid w:val="00C74615"/>
    <w:rsid w:val="00C74740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55A2"/>
    <w:rsid w:val="00C768EB"/>
    <w:rsid w:val="00C76968"/>
    <w:rsid w:val="00C76B30"/>
    <w:rsid w:val="00C76E13"/>
    <w:rsid w:val="00C77074"/>
    <w:rsid w:val="00C772BD"/>
    <w:rsid w:val="00C7736C"/>
    <w:rsid w:val="00C773ED"/>
    <w:rsid w:val="00C77627"/>
    <w:rsid w:val="00C77A5A"/>
    <w:rsid w:val="00C77C76"/>
    <w:rsid w:val="00C77D10"/>
    <w:rsid w:val="00C77D1F"/>
    <w:rsid w:val="00C77E04"/>
    <w:rsid w:val="00C80056"/>
    <w:rsid w:val="00C8006A"/>
    <w:rsid w:val="00C807E6"/>
    <w:rsid w:val="00C80801"/>
    <w:rsid w:val="00C80896"/>
    <w:rsid w:val="00C80B9B"/>
    <w:rsid w:val="00C80BA5"/>
    <w:rsid w:val="00C80DDC"/>
    <w:rsid w:val="00C80E34"/>
    <w:rsid w:val="00C80EC1"/>
    <w:rsid w:val="00C81183"/>
    <w:rsid w:val="00C81193"/>
    <w:rsid w:val="00C81585"/>
    <w:rsid w:val="00C815BD"/>
    <w:rsid w:val="00C81ABC"/>
    <w:rsid w:val="00C81E77"/>
    <w:rsid w:val="00C81EE4"/>
    <w:rsid w:val="00C81F2C"/>
    <w:rsid w:val="00C82108"/>
    <w:rsid w:val="00C8257F"/>
    <w:rsid w:val="00C826E3"/>
    <w:rsid w:val="00C82728"/>
    <w:rsid w:val="00C82A00"/>
    <w:rsid w:val="00C82DE9"/>
    <w:rsid w:val="00C82E31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64F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1EC4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108"/>
    <w:rsid w:val="00C952EB"/>
    <w:rsid w:val="00C9544F"/>
    <w:rsid w:val="00C954C0"/>
    <w:rsid w:val="00C95653"/>
    <w:rsid w:val="00C96023"/>
    <w:rsid w:val="00C960FA"/>
    <w:rsid w:val="00C96211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B24"/>
    <w:rsid w:val="00C97B38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AB3"/>
    <w:rsid w:val="00CA3BBA"/>
    <w:rsid w:val="00CA3E94"/>
    <w:rsid w:val="00CA3F46"/>
    <w:rsid w:val="00CA3FE3"/>
    <w:rsid w:val="00CA42F8"/>
    <w:rsid w:val="00CA4305"/>
    <w:rsid w:val="00CA45A1"/>
    <w:rsid w:val="00CA46FF"/>
    <w:rsid w:val="00CA4705"/>
    <w:rsid w:val="00CA47F2"/>
    <w:rsid w:val="00CA483E"/>
    <w:rsid w:val="00CA4840"/>
    <w:rsid w:val="00CA485E"/>
    <w:rsid w:val="00CA48BF"/>
    <w:rsid w:val="00CA5543"/>
    <w:rsid w:val="00CA554B"/>
    <w:rsid w:val="00CA5849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6D7"/>
    <w:rsid w:val="00CA7726"/>
    <w:rsid w:val="00CA78E7"/>
    <w:rsid w:val="00CB008B"/>
    <w:rsid w:val="00CB0854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9BD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3A"/>
    <w:rsid w:val="00CB4D48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08"/>
    <w:rsid w:val="00CB5A6F"/>
    <w:rsid w:val="00CB5E74"/>
    <w:rsid w:val="00CB606D"/>
    <w:rsid w:val="00CB623E"/>
    <w:rsid w:val="00CB630A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0F4A"/>
    <w:rsid w:val="00CC10AE"/>
    <w:rsid w:val="00CC110B"/>
    <w:rsid w:val="00CC11A3"/>
    <w:rsid w:val="00CC11CE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0B2"/>
    <w:rsid w:val="00CC4263"/>
    <w:rsid w:val="00CC475D"/>
    <w:rsid w:val="00CC4998"/>
    <w:rsid w:val="00CC49AA"/>
    <w:rsid w:val="00CC4B34"/>
    <w:rsid w:val="00CC4E98"/>
    <w:rsid w:val="00CC4EBC"/>
    <w:rsid w:val="00CC5137"/>
    <w:rsid w:val="00CC52BC"/>
    <w:rsid w:val="00CC52F4"/>
    <w:rsid w:val="00CC5BA4"/>
    <w:rsid w:val="00CC60EC"/>
    <w:rsid w:val="00CC6326"/>
    <w:rsid w:val="00CC64C5"/>
    <w:rsid w:val="00CC6581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45"/>
    <w:rsid w:val="00CC79E6"/>
    <w:rsid w:val="00CC7E57"/>
    <w:rsid w:val="00CD0373"/>
    <w:rsid w:val="00CD05F6"/>
    <w:rsid w:val="00CD0754"/>
    <w:rsid w:val="00CD075B"/>
    <w:rsid w:val="00CD0C7C"/>
    <w:rsid w:val="00CD11AB"/>
    <w:rsid w:val="00CD15DE"/>
    <w:rsid w:val="00CD1806"/>
    <w:rsid w:val="00CD1B89"/>
    <w:rsid w:val="00CD2032"/>
    <w:rsid w:val="00CD20E2"/>
    <w:rsid w:val="00CD24BD"/>
    <w:rsid w:val="00CD268C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3C5"/>
    <w:rsid w:val="00CD642A"/>
    <w:rsid w:val="00CD6618"/>
    <w:rsid w:val="00CD6B82"/>
    <w:rsid w:val="00CD6D9E"/>
    <w:rsid w:val="00CD6E5D"/>
    <w:rsid w:val="00CD712E"/>
    <w:rsid w:val="00CD7187"/>
    <w:rsid w:val="00CD7230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5A1"/>
    <w:rsid w:val="00CE0771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B4"/>
    <w:rsid w:val="00CE2FE2"/>
    <w:rsid w:val="00CE2FE8"/>
    <w:rsid w:val="00CE3638"/>
    <w:rsid w:val="00CE3682"/>
    <w:rsid w:val="00CE3698"/>
    <w:rsid w:val="00CE3CAB"/>
    <w:rsid w:val="00CE3E9C"/>
    <w:rsid w:val="00CE43E9"/>
    <w:rsid w:val="00CE453C"/>
    <w:rsid w:val="00CE4755"/>
    <w:rsid w:val="00CE47E7"/>
    <w:rsid w:val="00CE4BC8"/>
    <w:rsid w:val="00CE5171"/>
    <w:rsid w:val="00CE5513"/>
    <w:rsid w:val="00CE5969"/>
    <w:rsid w:val="00CE59CE"/>
    <w:rsid w:val="00CE5B9C"/>
    <w:rsid w:val="00CE5BBC"/>
    <w:rsid w:val="00CE5F7F"/>
    <w:rsid w:val="00CE624C"/>
    <w:rsid w:val="00CE6518"/>
    <w:rsid w:val="00CE6AD0"/>
    <w:rsid w:val="00CE6BCC"/>
    <w:rsid w:val="00CE6F52"/>
    <w:rsid w:val="00CE7214"/>
    <w:rsid w:val="00CE7339"/>
    <w:rsid w:val="00CE7340"/>
    <w:rsid w:val="00CE7423"/>
    <w:rsid w:val="00CE75AC"/>
    <w:rsid w:val="00CE76D0"/>
    <w:rsid w:val="00CE789C"/>
    <w:rsid w:val="00CE7A84"/>
    <w:rsid w:val="00CE7AE4"/>
    <w:rsid w:val="00CE7E84"/>
    <w:rsid w:val="00CF0101"/>
    <w:rsid w:val="00CF0110"/>
    <w:rsid w:val="00CF06AF"/>
    <w:rsid w:val="00CF0751"/>
    <w:rsid w:val="00CF0A92"/>
    <w:rsid w:val="00CF0BF7"/>
    <w:rsid w:val="00CF0CA9"/>
    <w:rsid w:val="00CF0DCF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58C"/>
    <w:rsid w:val="00CF397B"/>
    <w:rsid w:val="00CF3D78"/>
    <w:rsid w:val="00CF3E75"/>
    <w:rsid w:val="00CF3EB9"/>
    <w:rsid w:val="00CF40CC"/>
    <w:rsid w:val="00CF41A5"/>
    <w:rsid w:val="00CF4383"/>
    <w:rsid w:val="00CF43E8"/>
    <w:rsid w:val="00CF4494"/>
    <w:rsid w:val="00CF456C"/>
    <w:rsid w:val="00CF479F"/>
    <w:rsid w:val="00CF48FC"/>
    <w:rsid w:val="00CF4C7F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283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078"/>
    <w:rsid w:val="00D04155"/>
    <w:rsid w:val="00D041A0"/>
    <w:rsid w:val="00D04242"/>
    <w:rsid w:val="00D046DB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658"/>
    <w:rsid w:val="00D05952"/>
    <w:rsid w:val="00D05BE2"/>
    <w:rsid w:val="00D05CE2"/>
    <w:rsid w:val="00D05F25"/>
    <w:rsid w:val="00D06182"/>
    <w:rsid w:val="00D0620A"/>
    <w:rsid w:val="00D062C8"/>
    <w:rsid w:val="00D066F4"/>
    <w:rsid w:val="00D067FA"/>
    <w:rsid w:val="00D06925"/>
    <w:rsid w:val="00D06AAE"/>
    <w:rsid w:val="00D06D7E"/>
    <w:rsid w:val="00D07064"/>
    <w:rsid w:val="00D071D5"/>
    <w:rsid w:val="00D07320"/>
    <w:rsid w:val="00D0749E"/>
    <w:rsid w:val="00D076A6"/>
    <w:rsid w:val="00D079A7"/>
    <w:rsid w:val="00D07E9D"/>
    <w:rsid w:val="00D07F6A"/>
    <w:rsid w:val="00D1001E"/>
    <w:rsid w:val="00D1044C"/>
    <w:rsid w:val="00D1091E"/>
    <w:rsid w:val="00D10A08"/>
    <w:rsid w:val="00D10A1F"/>
    <w:rsid w:val="00D10A2B"/>
    <w:rsid w:val="00D10C28"/>
    <w:rsid w:val="00D1108D"/>
    <w:rsid w:val="00D110D5"/>
    <w:rsid w:val="00D110F6"/>
    <w:rsid w:val="00D111CE"/>
    <w:rsid w:val="00D111F7"/>
    <w:rsid w:val="00D11299"/>
    <w:rsid w:val="00D11400"/>
    <w:rsid w:val="00D11553"/>
    <w:rsid w:val="00D115A8"/>
    <w:rsid w:val="00D11B99"/>
    <w:rsid w:val="00D11CBE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B4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4F7E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5A"/>
    <w:rsid w:val="00D16E7A"/>
    <w:rsid w:val="00D17236"/>
    <w:rsid w:val="00D173CB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D0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7FA"/>
    <w:rsid w:val="00D2198E"/>
    <w:rsid w:val="00D21AE1"/>
    <w:rsid w:val="00D21E82"/>
    <w:rsid w:val="00D21F1A"/>
    <w:rsid w:val="00D21FE8"/>
    <w:rsid w:val="00D2210E"/>
    <w:rsid w:val="00D221B5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05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867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00E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AE0"/>
    <w:rsid w:val="00D34F7B"/>
    <w:rsid w:val="00D3511D"/>
    <w:rsid w:val="00D3543E"/>
    <w:rsid w:val="00D355EC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BFD"/>
    <w:rsid w:val="00D36C52"/>
    <w:rsid w:val="00D36CDA"/>
    <w:rsid w:val="00D36DDB"/>
    <w:rsid w:val="00D36DE4"/>
    <w:rsid w:val="00D37648"/>
    <w:rsid w:val="00D376F4"/>
    <w:rsid w:val="00D3774C"/>
    <w:rsid w:val="00D37AB7"/>
    <w:rsid w:val="00D37E43"/>
    <w:rsid w:val="00D40179"/>
    <w:rsid w:val="00D40222"/>
    <w:rsid w:val="00D40983"/>
    <w:rsid w:val="00D40BAF"/>
    <w:rsid w:val="00D410B2"/>
    <w:rsid w:val="00D41205"/>
    <w:rsid w:val="00D41299"/>
    <w:rsid w:val="00D4182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9D"/>
    <w:rsid w:val="00D432D4"/>
    <w:rsid w:val="00D434C3"/>
    <w:rsid w:val="00D439C7"/>
    <w:rsid w:val="00D43A36"/>
    <w:rsid w:val="00D43ADB"/>
    <w:rsid w:val="00D43BE8"/>
    <w:rsid w:val="00D4408C"/>
    <w:rsid w:val="00D4410E"/>
    <w:rsid w:val="00D44187"/>
    <w:rsid w:val="00D4421C"/>
    <w:rsid w:val="00D44495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7B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0F0D"/>
    <w:rsid w:val="00D5130B"/>
    <w:rsid w:val="00D5176D"/>
    <w:rsid w:val="00D51846"/>
    <w:rsid w:val="00D51A3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24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60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D0A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19"/>
    <w:rsid w:val="00D57B32"/>
    <w:rsid w:val="00D57B8C"/>
    <w:rsid w:val="00D57D83"/>
    <w:rsid w:val="00D57E7D"/>
    <w:rsid w:val="00D57FE3"/>
    <w:rsid w:val="00D60031"/>
    <w:rsid w:val="00D600B5"/>
    <w:rsid w:val="00D601CB"/>
    <w:rsid w:val="00D604A8"/>
    <w:rsid w:val="00D60B6E"/>
    <w:rsid w:val="00D60F6B"/>
    <w:rsid w:val="00D61466"/>
    <w:rsid w:val="00D616D9"/>
    <w:rsid w:val="00D617F0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3FE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821"/>
    <w:rsid w:val="00D65AD7"/>
    <w:rsid w:val="00D65D87"/>
    <w:rsid w:val="00D65D8E"/>
    <w:rsid w:val="00D66023"/>
    <w:rsid w:val="00D6668D"/>
    <w:rsid w:val="00D66743"/>
    <w:rsid w:val="00D6691E"/>
    <w:rsid w:val="00D66C41"/>
    <w:rsid w:val="00D66E87"/>
    <w:rsid w:val="00D66F27"/>
    <w:rsid w:val="00D66FBB"/>
    <w:rsid w:val="00D6722A"/>
    <w:rsid w:val="00D67317"/>
    <w:rsid w:val="00D67362"/>
    <w:rsid w:val="00D67382"/>
    <w:rsid w:val="00D678DC"/>
    <w:rsid w:val="00D70145"/>
    <w:rsid w:val="00D706AA"/>
    <w:rsid w:val="00D7097D"/>
    <w:rsid w:val="00D70C02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11F"/>
    <w:rsid w:val="00D73285"/>
    <w:rsid w:val="00D73387"/>
    <w:rsid w:val="00D7340B"/>
    <w:rsid w:val="00D73606"/>
    <w:rsid w:val="00D7364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65E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5A"/>
    <w:rsid w:val="00D762F1"/>
    <w:rsid w:val="00D76855"/>
    <w:rsid w:val="00D768AE"/>
    <w:rsid w:val="00D76A1E"/>
    <w:rsid w:val="00D76BCD"/>
    <w:rsid w:val="00D76FAE"/>
    <w:rsid w:val="00D771E0"/>
    <w:rsid w:val="00D775A9"/>
    <w:rsid w:val="00D77A5A"/>
    <w:rsid w:val="00D77AD7"/>
    <w:rsid w:val="00D77BA9"/>
    <w:rsid w:val="00D77BCF"/>
    <w:rsid w:val="00D77CDA"/>
    <w:rsid w:val="00D77E8D"/>
    <w:rsid w:val="00D77EE9"/>
    <w:rsid w:val="00D77F1A"/>
    <w:rsid w:val="00D80056"/>
    <w:rsid w:val="00D80281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511"/>
    <w:rsid w:val="00D836BD"/>
    <w:rsid w:val="00D83701"/>
    <w:rsid w:val="00D83725"/>
    <w:rsid w:val="00D83A87"/>
    <w:rsid w:val="00D83BA5"/>
    <w:rsid w:val="00D83C43"/>
    <w:rsid w:val="00D84244"/>
    <w:rsid w:val="00D84C3A"/>
    <w:rsid w:val="00D84D38"/>
    <w:rsid w:val="00D84DDC"/>
    <w:rsid w:val="00D851F2"/>
    <w:rsid w:val="00D85216"/>
    <w:rsid w:val="00D854BD"/>
    <w:rsid w:val="00D8577E"/>
    <w:rsid w:val="00D8589E"/>
    <w:rsid w:val="00D858AE"/>
    <w:rsid w:val="00D859AD"/>
    <w:rsid w:val="00D85EDC"/>
    <w:rsid w:val="00D86066"/>
    <w:rsid w:val="00D86492"/>
    <w:rsid w:val="00D866AB"/>
    <w:rsid w:val="00D86AB0"/>
    <w:rsid w:val="00D86CF5"/>
    <w:rsid w:val="00D871ED"/>
    <w:rsid w:val="00D8721F"/>
    <w:rsid w:val="00D87418"/>
    <w:rsid w:val="00D876F6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1F9F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C14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0FA1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2BD3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7CC"/>
    <w:rsid w:val="00DA4823"/>
    <w:rsid w:val="00DA4C22"/>
    <w:rsid w:val="00DA4EF5"/>
    <w:rsid w:val="00DA520A"/>
    <w:rsid w:val="00DA5252"/>
    <w:rsid w:val="00DA5277"/>
    <w:rsid w:val="00DA5994"/>
    <w:rsid w:val="00DA5BFA"/>
    <w:rsid w:val="00DA623E"/>
    <w:rsid w:val="00DA6318"/>
    <w:rsid w:val="00DA68A7"/>
    <w:rsid w:val="00DA68ED"/>
    <w:rsid w:val="00DA68F3"/>
    <w:rsid w:val="00DA6A67"/>
    <w:rsid w:val="00DA6B6A"/>
    <w:rsid w:val="00DA6BED"/>
    <w:rsid w:val="00DA6C6A"/>
    <w:rsid w:val="00DA6CB9"/>
    <w:rsid w:val="00DA6E9A"/>
    <w:rsid w:val="00DA73A1"/>
    <w:rsid w:val="00DA75BC"/>
    <w:rsid w:val="00DA75CB"/>
    <w:rsid w:val="00DA782A"/>
    <w:rsid w:val="00DA7A91"/>
    <w:rsid w:val="00DA7B3C"/>
    <w:rsid w:val="00DB0301"/>
    <w:rsid w:val="00DB0716"/>
    <w:rsid w:val="00DB0912"/>
    <w:rsid w:val="00DB09B4"/>
    <w:rsid w:val="00DB0A36"/>
    <w:rsid w:val="00DB0A52"/>
    <w:rsid w:val="00DB0C9C"/>
    <w:rsid w:val="00DB0DF3"/>
    <w:rsid w:val="00DB0F36"/>
    <w:rsid w:val="00DB114D"/>
    <w:rsid w:val="00DB1297"/>
    <w:rsid w:val="00DB1501"/>
    <w:rsid w:val="00DB1854"/>
    <w:rsid w:val="00DB19BC"/>
    <w:rsid w:val="00DB1D02"/>
    <w:rsid w:val="00DB1E46"/>
    <w:rsid w:val="00DB1E85"/>
    <w:rsid w:val="00DB1F34"/>
    <w:rsid w:val="00DB2195"/>
    <w:rsid w:val="00DB232F"/>
    <w:rsid w:val="00DB234D"/>
    <w:rsid w:val="00DB2387"/>
    <w:rsid w:val="00DB28DF"/>
    <w:rsid w:val="00DB2A0B"/>
    <w:rsid w:val="00DB2A69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3EB8"/>
    <w:rsid w:val="00DB40BF"/>
    <w:rsid w:val="00DB41E0"/>
    <w:rsid w:val="00DB4226"/>
    <w:rsid w:val="00DB444B"/>
    <w:rsid w:val="00DB4454"/>
    <w:rsid w:val="00DB4C60"/>
    <w:rsid w:val="00DB4DB0"/>
    <w:rsid w:val="00DB4FB5"/>
    <w:rsid w:val="00DB5863"/>
    <w:rsid w:val="00DB592F"/>
    <w:rsid w:val="00DB59B6"/>
    <w:rsid w:val="00DB5A08"/>
    <w:rsid w:val="00DB5E6F"/>
    <w:rsid w:val="00DB5E75"/>
    <w:rsid w:val="00DB6088"/>
    <w:rsid w:val="00DB626C"/>
    <w:rsid w:val="00DB62D6"/>
    <w:rsid w:val="00DB6588"/>
    <w:rsid w:val="00DB6590"/>
    <w:rsid w:val="00DB65DC"/>
    <w:rsid w:val="00DB6B81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99E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EE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5D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EF0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57"/>
    <w:rsid w:val="00DD1F60"/>
    <w:rsid w:val="00DD1F90"/>
    <w:rsid w:val="00DD212E"/>
    <w:rsid w:val="00DD23A4"/>
    <w:rsid w:val="00DD2917"/>
    <w:rsid w:val="00DD2A71"/>
    <w:rsid w:val="00DD2C92"/>
    <w:rsid w:val="00DD35E5"/>
    <w:rsid w:val="00DD392D"/>
    <w:rsid w:val="00DD3A74"/>
    <w:rsid w:val="00DD3BA9"/>
    <w:rsid w:val="00DD3CB5"/>
    <w:rsid w:val="00DD3DF6"/>
    <w:rsid w:val="00DD41FA"/>
    <w:rsid w:val="00DD43AD"/>
    <w:rsid w:val="00DD43E8"/>
    <w:rsid w:val="00DD4559"/>
    <w:rsid w:val="00DD45FC"/>
    <w:rsid w:val="00DD4656"/>
    <w:rsid w:val="00DD46B4"/>
    <w:rsid w:val="00DD480E"/>
    <w:rsid w:val="00DD4BFC"/>
    <w:rsid w:val="00DD4C09"/>
    <w:rsid w:val="00DD4CA6"/>
    <w:rsid w:val="00DD4D8B"/>
    <w:rsid w:val="00DD4EE2"/>
    <w:rsid w:val="00DD4EEA"/>
    <w:rsid w:val="00DD50C3"/>
    <w:rsid w:val="00DD50FF"/>
    <w:rsid w:val="00DD5482"/>
    <w:rsid w:val="00DD54A5"/>
    <w:rsid w:val="00DD56AD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0A8"/>
    <w:rsid w:val="00DD713E"/>
    <w:rsid w:val="00DD7855"/>
    <w:rsid w:val="00DD7867"/>
    <w:rsid w:val="00DD7CE7"/>
    <w:rsid w:val="00DE0124"/>
    <w:rsid w:val="00DE0564"/>
    <w:rsid w:val="00DE05E3"/>
    <w:rsid w:val="00DE09A1"/>
    <w:rsid w:val="00DE0A51"/>
    <w:rsid w:val="00DE0B0E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2F0"/>
    <w:rsid w:val="00DE2407"/>
    <w:rsid w:val="00DE25E5"/>
    <w:rsid w:val="00DE275C"/>
    <w:rsid w:val="00DE296F"/>
    <w:rsid w:val="00DE2C5A"/>
    <w:rsid w:val="00DE2EB7"/>
    <w:rsid w:val="00DE31B9"/>
    <w:rsid w:val="00DE32C3"/>
    <w:rsid w:val="00DE33DF"/>
    <w:rsid w:val="00DE355C"/>
    <w:rsid w:val="00DE3754"/>
    <w:rsid w:val="00DE39E4"/>
    <w:rsid w:val="00DE3CDD"/>
    <w:rsid w:val="00DE3CE9"/>
    <w:rsid w:val="00DE437D"/>
    <w:rsid w:val="00DE44D5"/>
    <w:rsid w:val="00DE4518"/>
    <w:rsid w:val="00DE471C"/>
    <w:rsid w:val="00DE4766"/>
    <w:rsid w:val="00DE483F"/>
    <w:rsid w:val="00DE494A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5CD8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367"/>
    <w:rsid w:val="00DE7427"/>
    <w:rsid w:val="00DE7484"/>
    <w:rsid w:val="00DE74FE"/>
    <w:rsid w:val="00DE7683"/>
    <w:rsid w:val="00DE7900"/>
    <w:rsid w:val="00DE7935"/>
    <w:rsid w:val="00DE7ADE"/>
    <w:rsid w:val="00DE7D4B"/>
    <w:rsid w:val="00DE7F41"/>
    <w:rsid w:val="00DE7F66"/>
    <w:rsid w:val="00DF0114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334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36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EA3"/>
    <w:rsid w:val="00DF5FEF"/>
    <w:rsid w:val="00DF637B"/>
    <w:rsid w:val="00DF64F0"/>
    <w:rsid w:val="00DF6764"/>
    <w:rsid w:val="00DF67E7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8FC"/>
    <w:rsid w:val="00E00957"/>
    <w:rsid w:val="00E009E8"/>
    <w:rsid w:val="00E00B17"/>
    <w:rsid w:val="00E00C2E"/>
    <w:rsid w:val="00E00C75"/>
    <w:rsid w:val="00E00C9F"/>
    <w:rsid w:val="00E01170"/>
    <w:rsid w:val="00E01228"/>
    <w:rsid w:val="00E0146F"/>
    <w:rsid w:val="00E01739"/>
    <w:rsid w:val="00E018C7"/>
    <w:rsid w:val="00E01D51"/>
    <w:rsid w:val="00E01D6D"/>
    <w:rsid w:val="00E02000"/>
    <w:rsid w:val="00E02068"/>
    <w:rsid w:val="00E02087"/>
    <w:rsid w:val="00E0208F"/>
    <w:rsid w:val="00E024CC"/>
    <w:rsid w:val="00E02619"/>
    <w:rsid w:val="00E02A32"/>
    <w:rsid w:val="00E02ABB"/>
    <w:rsid w:val="00E02B57"/>
    <w:rsid w:val="00E02D52"/>
    <w:rsid w:val="00E02D89"/>
    <w:rsid w:val="00E02E05"/>
    <w:rsid w:val="00E02FC5"/>
    <w:rsid w:val="00E03093"/>
    <w:rsid w:val="00E03286"/>
    <w:rsid w:val="00E032C1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4DF"/>
    <w:rsid w:val="00E07507"/>
    <w:rsid w:val="00E0759A"/>
    <w:rsid w:val="00E076E1"/>
    <w:rsid w:val="00E076F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1EDD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446"/>
    <w:rsid w:val="00E15626"/>
    <w:rsid w:val="00E156F2"/>
    <w:rsid w:val="00E1574B"/>
    <w:rsid w:val="00E15BDA"/>
    <w:rsid w:val="00E15F44"/>
    <w:rsid w:val="00E15F54"/>
    <w:rsid w:val="00E163AE"/>
    <w:rsid w:val="00E1671E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90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1EC"/>
    <w:rsid w:val="00E2121C"/>
    <w:rsid w:val="00E21296"/>
    <w:rsid w:val="00E214F0"/>
    <w:rsid w:val="00E21653"/>
    <w:rsid w:val="00E21671"/>
    <w:rsid w:val="00E216EC"/>
    <w:rsid w:val="00E2173C"/>
    <w:rsid w:val="00E218C8"/>
    <w:rsid w:val="00E21AC0"/>
    <w:rsid w:val="00E21CFC"/>
    <w:rsid w:val="00E21D72"/>
    <w:rsid w:val="00E21E1C"/>
    <w:rsid w:val="00E220AA"/>
    <w:rsid w:val="00E2210F"/>
    <w:rsid w:val="00E224AE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3C20"/>
    <w:rsid w:val="00E23D02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517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ACC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789"/>
    <w:rsid w:val="00E34AAE"/>
    <w:rsid w:val="00E35358"/>
    <w:rsid w:val="00E353EB"/>
    <w:rsid w:val="00E35514"/>
    <w:rsid w:val="00E3583A"/>
    <w:rsid w:val="00E3629E"/>
    <w:rsid w:val="00E364AB"/>
    <w:rsid w:val="00E36504"/>
    <w:rsid w:val="00E366C5"/>
    <w:rsid w:val="00E36862"/>
    <w:rsid w:val="00E36A18"/>
    <w:rsid w:val="00E36AAE"/>
    <w:rsid w:val="00E36BA1"/>
    <w:rsid w:val="00E36FA2"/>
    <w:rsid w:val="00E37156"/>
    <w:rsid w:val="00E373D0"/>
    <w:rsid w:val="00E374E4"/>
    <w:rsid w:val="00E37527"/>
    <w:rsid w:val="00E3766A"/>
    <w:rsid w:val="00E377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60B"/>
    <w:rsid w:val="00E42645"/>
    <w:rsid w:val="00E42846"/>
    <w:rsid w:val="00E4284C"/>
    <w:rsid w:val="00E4293A"/>
    <w:rsid w:val="00E42AB2"/>
    <w:rsid w:val="00E42BFE"/>
    <w:rsid w:val="00E43150"/>
    <w:rsid w:val="00E431CC"/>
    <w:rsid w:val="00E431F1"/>
    <w:rsid w:val="00E43391"/>
    <w:rsid w:val="00E43528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7B"/>
    <w:rsid w:val="00E44CC0"/>
    <w:rsid w:val="00E44F72"/>
    <w:rsid w:val="00E450A8"/>
    <w:rsid w:val="00E450CF"/>
    <w:rsid w:val="00E4539A"/>
    <w:rsid w:val="00E4545C"/>
    <w:rsid w:val="00E457BB"/>
    <w:rsid w:val="00E45BD5"/>
    <w:rsid w:val="00E45E07"/>
    <w:rsid w:val="00E45F05"/>
    <w:rsid w:val="00E45FD9"/>
    <w:rsid w:val="00E460F7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C48"/>
    <w:rsid w:val="00E47E33"/>
    <w:rsid w:val="00E5003F"/>
    <w:rsid w:val="00E500A7"/>
    <w:rsid w:val="00E50138"/>
    <w:rsid w:val="00E506CC"/>
    <w:rsid w:val="00E50832"/>
    <w:rsid w:val="00E50A5F"/>
    <w:rsid w:val="00E50BF9"/>
    <w:rsid w:val="00E511D5"/>
    <w:rsid w:val="00E51673"/>
    <w:rsid w:val="00E519E8"/>
    <w:rsid w:val="00E51A26"/>
    <w:rsid w:val="00E51C04"/>
    <w:rsid w:val="00E51D0B"/>
    <w:rsid w:val="00E51EB4"/>
    <w:rsid w:val="00E5217E"/>
    <w:rsid w:val="00E52215"/>
    <w:rsid w:val="00E52413"/>
    <w:rsid w:val="00E5244A"/>
    <w:rsid w:val="00E524A7"/>
    <w:rsid w:val="00E524BA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624B"/>
    <w:rsid w:val="00E5668E"/>
    <w:rsid w:val="00E5701A"/>
    <w:rsid w:val="00E5721B"/>
    <w:rsid w:val="00E576B0"/>
    <w:rsid w:val="00E577BD"/>
    <w:rsid w:val="00E57A2D"/>
    <w:rsid w:val="00E57D01"/>
    <w:rsid w:val="00E57E23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AA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42F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1C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2F7"/>
    <w:rsid w:val="00E7173B"/>
    <w:rsid w:val="00E717C1"/>
    <w:rsid w:val="00E71935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DDA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19"/>
    <w:rsid w:val="00E7603E"/>
    <w:rsid w:val="00E76062"/>
    <w:rsid w:val="00E7638D"/>
    <w:rsid w:val="00E763D5"/>
    <w:rsid w:val="00E764FA"/>
    <w:rsid w:val="00E7661D"/>
    <w:rsid w:val="00E76F61"/>
    <w:rsid w:val="00E77012"/>
    <w:rsid w:val="00E77152"/>
    <w:rsid w:val="00E77287"/>
    <w:rsid w:val="00E772C9"/>
    <w:rsid w:val="00E7737D"/>
    <w:rsid w:val="00E77445"/>
    <w:rsid w:val="00E77464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707"/>
    <w:rsid w:val="00E82A9E"/>
    <w:rsid w:val="00E82E97"/>
    <w:rsid w:val="00E82F63"/>
    <w:rsid w:val="00E8332A"/>
    <w:rsid w:val="00E83362"/>
    <w:rsid w:val="00E834D4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346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CA9"/>
    <w:rsid w:val="00E85F3B"/>
    <w:rsid w:val="00E86150"/>
    <w:rsid w:val="00E86251"/>
    <w:rsid w:val="00E8666B"/>
    <w:rsid w:val="00E8670F"/>
    <w:rsid w:val="00E867CD"/>
    <w:rsid w:val="00E86880"/>
    <w:rsid w:val="00E86A55"/>
    <w:rsid w:val="00E86C0F"/>
    <w:rsid w:val="00E870DE"/>
    <w:rsid w:val="00E87118"/>
    <w:rsid w:val="00E87119"/>
    <w:rsid w:val="00E874F0"/>
    <w:rsid w:val="00E8769F"/>
    <w:rsid w:val="00E87701"/>
    <w:rsid w:val="00E87769"/>
    <w:rsid w:val="00E878D4"/>
    <w:rsid w:val="00E87A8D"/>
    <w:rsid w:val="00E87F39"/>
    <w:rsid w:val="00E90355"/>
    <w:rsid w:val="00E9058A"/>
    <w:rsid w:val="00E90732"/>
    <w:rsid w:val="00E9074C"/>
    <w:rsid w:val="00E908F0"/>
    <w:rsid w:val="00E90D27"/>
    <w:rsid w:val="00E90EB5"/>
    <w:rsid w:val="00E90FD2"/>
    <w:rsid w:val="00E910E4"/>
    <w:rsid w:val="00E9123F"/>
    <w:rsid w:val="00E9162F"/>
    <w:rsid w:val="00E916D6"/>
    <w:rsid w:val="00E9176C"/>
    <w:rsid w:val="00E91C38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53F"/>
    <w:rsid w:val="00E946FD"/>
    <w:rsid w:val="00E94BAA"/>
    <w:rsid w:val="00E94F3A"/>
    <w:rsid w:val="00E950C9"/>
    <w:rsid w:val="00E95637"/>
    <w:rsid w:val="00E9576C"/>
    <w:rsid w:val="00E95A9E"/>
    <w:rsid w:val="00E95D02"/>
    <w:rsid w:val="00E95FBA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5B3"/>
    <w:rsid w:val="00E977B4"/>
    <w:rsid w:val="00E9781B"/>
    <w:rsid w:val="00EA008E"/>
    <w:rsid w:val="00EA00AB"/>
    <w:rsid w:val="00EA0547"/>
    <w:rsid w:val="00EA0594"/>
    <w:rsid w:val="00EA0737"/>
    <w:rsid w:val="00EA0772"/>
    <w:rsid w:val="00EA0805"/>
    <w:rsid w:val="00EA092D"/>
    <w:rsid w:val="00EA0B79"/>
    <w:rsid w:val="00EA0BAF"/>
    <w:rsid w:val="00EA0EC1"/>
    <w:rsid w:val="00EA0EEE"/>
    <w:rsid w:val="00EA0F8C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4C6"/>
    <w:rsid w:val="00EA4506"/>
    <w:rsid w:val="00EA47A3"/>
    <w:rsid w:val="00EA4CE4"/>
    <w:rsid w:val="00EA4D80"/>
    <w:rsid w:val="00EA5109"/>
    <w:rsid w:val="00EA518F"/>
    <w:rsid w:val="00EA5563"/>
    <w:rsid w:val="00EA568B"/>
    <w:rsid w:val="00EA5E1D"/>
    <w:rsid w:val="00EA5FD1"/>
    <w:rsid w:val="00EA60A0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371"/>
    <w:rsid w:val="00EB15C0"/>
    <w:rsid w:val="00EB1707"/>
    <w:rsid w:val="00EB1FF9"/>
    <w:rsid w:val="00EB233C"/>
    <w:rsid w:val="00EB2422"/>
    <w:rsid w:val="00EB24C7"/>
    <w:rsid w:val="00EB25A9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5F7"/>
    <w:rsid w:val="00EB3743"/>
    <w:rsid w:val="00EB3A7A"/>
    <w:rsid w:val="00EB3BB6"/>
    <w:rsid w:val="00EB3BEC"/>
    <w:rsid w:val="00EB437E"/>
    <w:rsid w:val="00EB4420"/>
    <w:rsid w:val="00EB4462"/>
    <w:rsid w:val="00EB4708"/>
    <w:rsid w:val="00EB499D"/>
    <w:rsid w:val="00EB4B1F"/>
    <w:rsid w:val="00EB4CF0"/>
    <w:rsid w:val="00EB50AE"/>
    <w:rsid w:val="00EB525E"/>
    <w:rsid w:val="00EB5489"/>
    <w:rsid w:val="00EB560D"/>
    <w:rsid w:val="00EB5726"/>
    <w:rsid w:val="00EB58EC"/>
    <w:rsid w:val="00EB5B8F"/>
    <w:rsid w:val="00EB5D78"/>
    <w:rsid w:val="00EB5DF7"/>
    <w:rsid w:val="00EB5F53"/>
    <w:rsid w:val="00EB627C"/>
    <w:rsid w:val="00EB6328"/>
    <w:rsid w:val="00EB65C2"/>
    <w:rsid w:val="00EB65EC"/>
    <w:rsid w:val="00EB66A7"/>
    <w:rsid w:val="00EB66E5"/>
    <w:rsid w:val="00EB684C"/>
    <w:rsid w:val="00EB695A"/>
    <w:rsid w:val="00EB6C16"/>
    <w:rsid w:val="00EB6F13"/>
    <w:rsid w:val="00EB6F47"/>
    <w:rsid w:val="00EB7141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0DF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18"/>
    <w:rsid w:val="00EC2C6D"/>
    <w:rsid w:val="00EC3A78"/>
    <w:rsid w:val="00EC3F85"/>
    <w:rsid w:val="00EC4215"/>
    <w:rsid w:val="00EC48E8"/>
    <w:rsid w:val="00EC4AD5"/>
    <w:rsid w:val="00EC4C2B"/>
    <w:rsid w:val="00EC5014"/>
    <w:rsid w:val="00EC50AE"/>
    <w:rsid w:val="00EC5350"/>
    <w:rsid w:val="00EC5601"/>
    <w:rsid w:val="00EC56FA"/>
    <w:rsid w:val="00EC5BF0"/>
    <w:rsid w:val="00EC5C6A"/>
    <w:rsid w:val="00EC5C7C"/>
    <w:rsid w:val="00EC5C82"/>
    <w:rsid w:val="00EC5D63"/>
    <w:rsid w:val="00EC5DFF"/>
    <w:rsid w:val="00EC5FFC"/>
    <w:rsid w:val="00EC62EE"/>
    <w:rsid w:val="00EC6327"/>
    <w:rsid w:val="00EC65E3"/>
    <w:rsid w:val="00EC66F4"/>
    <w:rsid w:val="00EC6756"/>
    <w:rsid w:val="00EC68A7"/>
    <w:rsid w:val="00EC6F73"/>
    <w:rsid w:val="00EC7625"/>
    <w:rsid w:val="00EC79B2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CD2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4B0"/>
    <w:rsid w:val="00EE1623"/>
    <w:rsid w:val="00EE18D2"/>
    <w:rsid w:val="00EE1D3E"/>
    <w:rsid w:val="00EE1E57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09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9E2"/>
    <w:rsid w:val="00EE6B54"/>
    <w:rsid w:val="00EE6E34"/>
    <w:rsid w:val="00EE6E77"/>
    <w:rsid w:val="00EE6ED9"/>
    <w:rsid w:val="00EE6F21"/>
    <w:rsid w:val="00EE6F5C"/>
    <w:rsid w:val="00EE71F9"/>
    <w:rsid w:val="00EE7351"/>
    <w:rsid w:val="00EE742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66C"/>
    <w:rsid w:val="00EF2B64"/>
    <w:rsid w:val="00EF2C9D"/>
    <w:rsid w:val="00EF2DB3"/>
    <w:rsid w:val="00EF2E5B"/>
    <w:rsid w:val="00EF30B9"/>
    <w:rsid w:val="00EF3215"/>
    <w:rsid w:val="00EF36B9"/>
    <w:rsid w:val="00EF3ACB"/>
    <w:rsid w:val="00EF3E2C"/>
    <w:rsid w:val="00EF3E7F"/>
    <w:rsid w:val="00EF3EF8"/>
    <w:rsid w:val="00EF3F16"/>
    <w:rsid w:val="00EF3FB1"/>
    <w:rsid w:val="00EF3FE4"/>
    <w:rsid w:val="00EF3FF5"/>
    <w:rsid w:val="00EF4045"/>
    <w:rsid w:val="00EF4126"/>
    <w:rsid w:val="00EF4143"/>
    <w:rsid w:val="00EF43A1"/>
    <w:rsid w:val="00EF456F"/>
    <w:rsid w:val="00EF466A"/>
    <w:rsid w:val="00EF4779"/>
    <w:rsid w:val="00EF47DC"/>
    <w:rsid w:val="00EF4DAA"/>
    <w:rsid w:val="00EF5042"/>
    <w:rsid w:val="00EF5151"/>
    <w:rsid w:val="00EF532E"/>
    <w:rsid w:val="00EF5470"/>
    <w:rsid w:val="00EF547F"/>
    <w:rsid w:val="00EF5A3A"/>
    <w:rsid w:val="00EF5D13"/>
    <w:rsid w:val="00EF5D5B"/>
    <w:rsid w:val="00EF6542"/>
    <w:rsid w:val="00EF6565"/>
    <w:rsid w:val="00EF6B68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1AB"/>
    <w:rsid w:val="00F00460"/>
    <w:rsid w:val="00F00588"/>
    <w:rsid w:val="00F00595"/>
    <w:rsid w:val="00F0091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A8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5D74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07EF6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2B1"/>
    <w:rsid w:val="00F113F8"/>
    <w:rsid w:val="00F11741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7A7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8FB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5E5"/>
    <w:rsid w:val="00F22EFB"/>
    <w:rsid w:val="00F23334"/>
    <w:rsid w:val="00F233CC"/>
    <w:rsid w:val="00F2342C"/>
    <w:rsid w:val="00F23536"/>
    <w:rsid w:val="00F23833"/>
    <w:rsid w:val="00F23990"/>
    <w:rsid w:val="00F23AA3"/>
    <w:rsid w:val="00F23E8E"/>
    <w:rsid w:val="00F24150"/>
    <w:rsid w:val="00F242C2"/>
    <w:rsid w:val="00F2453D"/>
    <w:rsid w:val="00F24555"/>
    <w:rsid w:val="00F24A70"/>
    <w:rsid w:val="00F24EAF"/>
    <w:rsid w:val="00F253BA"/>
    <w:rsid w:val="00F259A3"/>
    <w:rsid w:val="00F2605B"/>
    <w:rsid w:val="00F26321"/>
    <w:rsid w:val="00F26585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DA6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C58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17"/>
    <w:rsid w:val="00F33DF9"/>
    <w:rsid w:val="00F34411"/>
    <w:rsid w:val="00F344FF"/>
    <w:rsid w:val="00F34527"/>
    <w:rsid w:val="00F34700"/>
    <w:rsid w:val="00F349D7"/>
    <w:rsid w:val="00F34A46"/>
    <w:rsid w:val="00F34EB6"/>
    <w:rsid w:val="00F34FEB"/>
    <w:rsid w:val="00F3526F"/>
    <w:rsid w:val="00F3549D"/>
    <w:rsid w:val="00F355AC"/>
    <w:rsid w:val="00F35BA3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47C"/>
    <w:rsid w:val="00F405AE"/>
    <w:rsid w:val="00F40779"/>
    <w:rsid w:val="00F4082B"/>
    <w:rsid w:val="00F40C5F"/>
    <w:rsid w:val="00F40CBD"/>
    <w:rsid w:val="00F40D50"/>
    <w:rsid w:val="00F40E6B"/>
    <w:rsid w:val="00F41699"/>
    <w:rsid w:val="00F41726"/>
    <w:rsid w:val="00F419A3"/>
    <w:rsid w:val="00F41B9E"/>
    <w:rsid w:val="00F41C05"/>
    <w:rsid w:val="00F42141"/>
    <w:rsid w:val="00F42254"/>
    <w:rsid w:val="00F42589"/>
    <w:rsid w:val="00F42613"/>
    <w:rsid w:val="00F42665"/>
    <w:rsid w:val="00F4272C"/>
    <w:rsid w:val="00F4290A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3FF2"/>
    <w:rsid w:val="00F440F4"/>
    <w:rsid w:val="00F4421F"/>
    <w:rsid w:val="00F4428A"/>
    <w:rsid w:val="00F4437E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9E4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16A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1E20"/>
    <w:rsid w:val="00F52075"/>
    <w:rsid w:val="00F522D3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0E9"/>
    <w:rsid w:val="00F542EB"/>
    <w:rsid w:val="00F54659"/>
    <w:rsid w:val="00F5487F"/>
    <w:rsid w:val="00F54E55"/>
    <w:rsid w:val="00F551F1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1A7"/>
    <w:rsid w:val="00F602A8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1FE3"/>
    <w:rsid w:val="00F6264D"/>
    <w:rsid w:val="00F62A6E"/>
    <w:rsid w:val="00F62D27"/>
    <w:rsid w:val="00F63142"/>
    <w:rsid w:val="00F63318"/>
    <w:rsid w:val="00F63807"/>
    <w:rsid w:val="00F638F3"/>
    <w:rsid w:val="00F63BBE"/>
    <w:rsid w:val="00F63F87"/>
    <w:rsid w:val="00F63FA1"/>
    <w:rsid w:val="00F64026"/>
    <w:rsid w:val="00F6422E"/>
    <w:rsid w:val="00F64C63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04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34F"/>
    <w:rsid w:val="00F736F3"/>
    <w:rsid w:val="00F7373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9B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E51"/>
    <w:rsid w:val="00F76F87"/>
    <w:rsid w:val="00F76FFA"/>
    <w:rsid w:val="00F772ED"/>
    <w:rsid w:val="00F7735F"/>
    <w:rsid w:val="00F775F4"/>
    <w:rsid w:val="00F779AF"/>
    <w:rsid w:val="00F77F8A"/>
    <w:rsid w:val="00F80072"/>
    <w:rsid w:val="00F80283"/>
    <w:rsid w:val="00F804BF"/>
    <w:rsid w:val="00F805CB"/>
    <w:rsid w:val="00F80B9D"/>
    <w:rsid w:val="00F80BA9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D27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E6C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0FA"/>
    <w:rsid w:val="00F911C7"/>
    <w:rsid w:val="00F91244"/>
    <w:rsid w:val="00F9141C"/>
    <w:rsid w:val="00F91527"/>
    <w:rsid w:val="00F916E8"/>
    <w:rsid w:val="00F91DB2"/>
    <w:rsid w:val="00F922FE"/>
    <w:rsid w:val="00F924B0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634"/>
    <w:rsid w:val="00F95809"/>
    <w:rsid w:val="00F958F5"/>
    <w:rsid w:val="00F95B72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13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8A3"/>
    <w:rsid w:val="00FA1911"/>
    <w:rsid w:val="00FA198B"/>
    <w:rsid w:val="00FA1B71"/>
    <w:rsid w:val="00FA1D04"/>
    <w:rsid w:val="00FA1D9B"/>
    <w:rsid w:val="00FA1EF3"/>
    <w:rsid w:val="00FA2154"/>
    <w:rsid w:val="00FA235C"/>
    <w:rsid w:val="00FA2429"/>
    <w:rsid w:val="00FA270B"/>
    <w:rsid w:val="00FA2726"/>
    <w:rsid w:val="00FA2944"/>
    <w:rsid w:val="00FA299A"/>
    <w:rsid w:val="00FA2A80"/>
    <w:rsid w:val="00FA2B7E"/>
    <w:rsid w:val="00FA304F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64"/>
    <w:rsid w:val="00FA458A"/>
    <w:rsid w:val="00FA4C85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51B"/>
    <w:rsid w:val="00FA6AC9"/>
    <w:rsid w:val="00FA6B32"/>
    <w:rsid w:val="00FA6EB9"/>
    <w:rsid w:val="00FA7120"/>
    <w:rsid w:val="00FA72EC"/>
    <w:rsid w:val="00FA7510"/>
    <w:rsid w:val="00FA7622"/>
    <w:rsid w:val="00FA7747"/>
    <w:rsid w:val="00FA781A"/>
    <w:rsid w:val="00FA78B9"/>
    <w:rsid w:val="00FA7E48"/>
    <w:rsid w:val="00FA7ED9"/>
    <w:rsid w:val="00FA7F23"/>
    <w:rsid w:val="00FB0264"/>
    <w:rsid w:val="00FB026C"/>
    <w:rsid w:val="00FB0A67"/>
    <w:rsid w:val="00FB0D99"/>
    <w:rsid w:val="00FB0F5B"/>
    <w:rsid w:val="00FB1195"/>
    <w:rsid w:val="00FB11E6"/>
    <w:rsid w:val="00FB11FB"/>
    <w:rsid w:val="00FB1470"/>
    <w:rsid w:val="00FB1617"/>
    <w:rsid w:val="00FB1AC8"/>
    <w:rsid w:val="00FB1DD2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69"/>
    <w:rsid w:val="00FB3CE9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53"/>
    <w:rsid w:val="00FB53AF"/>
    <w:rsid w:val="00FB53D1"/>
    <w:rsid w:val="00FB540A"/>
    <w:rsid w:val="00FB59A8"/>
    <w:rsid w:val="00FB5C58"/>
    <w:rsid w:val="00FB5F2F"/>
    <w:rsid w:val="00FB5F94"/>
    <w:rsid w:val="00FB6083"/>
    <w:rsid w:val="00FB614D"/>
    <w:rsid w:val="00FB6538"/>
    <w:rsid w:val="00FB665D"/>
    <w:rsid w:val="00FB66B3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D45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1DC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744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9CE"/>
    <w:rsid w:val="00FC3C9A"/>
    <w:rsid w:val="00FC3F0E"/>
    <w:rsid w:val="00FC44B6"/>
    <w:rsid w:val="00FC4505"/>
    <w:rsid w:val="00FC4677"/>
    <w:rsid w:val="00FC4723"/>
    <w:rsid w:val="00FC472E"/>
    <w:rsid w:val="00FC4765"/>
    <w:rsid w:val="00FC47FA"/>
    <w:rsid w:val="00FC4BE6"/>
    <w:rsid w:val="00FC4C45"/>
    <w:rsid w:val="00FC4CC5"/>
    <w:rsid w:val="00FC5366"/>
    <w:rsid w:val="00FC5996"/>
    <w:rsid w:val="00FC59C7"/>
    <w:rsid w:val="00FC5BEE"/>
    <w:rsid w:val="00FC5BFB"/>
    <w:rsid w:val="00FC5C2C"/>
    <w:rsid w:val="00FC5CF0"/>
    <w:rsid w:val="00FC5E58"/>
    <w:rsid w:val="00FC5F3F"/>
    <w:rsid w:val="00FC5FE2"/>
    <w:rsid w:val="00FC60C6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DB3"/>
    <w:rsid w:val="00FC7FDC"/>
    <w:rsid w:val="00FD0062"/>
    <w:rsid w:val="00FD010C"/>
    <w:rsid w:val="00FD02F6"/>
    <w:rsid w:val="00FD0411"/>
    <w:rsid w:val="00FD0466"/>
    <w:rsid w:val="00FD0478"/>
    <w:rsid w:val="00FD0510"/>
    <w:rsid w:val="00FD0779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1B53"/>
    <w:rsid w:val="00FD2070"/>
    <w:rsid w:val="00FD261F"/>
    <w:rsid w:val="00FD26A6"/>
    <w:rsid w:val="00FD27E0"/>
    <w:rsid w:val="00FD2E8D"/>
    <w:rsid w:val="00FD2EF1"/>
    <w:rsid w:val="00FD2F01"/>
    <w:rsid w:val="00FD2F77"/>
    <w:rsid w:val="00FD32E6"/>
    <w:rsid w:val="00FD3354"/>
    <w:rsid w:val="00FD3371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03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26E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09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73B"/>
    <w:rsid w:val="00FE37FE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379"/>
    <w:rsid w:val="00FE5638"/>
    <w:rsid w:val="00FE592A"/>
    <w:rsid w:val="00FE5AE6"/>
    <w:rsid w:val="00FE5C72"/>
    <w:rsid w:val="00FE5D5B"/>
    <w:rsid w:val="00FE5DFF"/>
    <w:rsid w:val="00FE653B"/>
    <w:rsid w:val="00FE6727"/>
    <w:rsid w:val="00FE6B6B"/>
    <w:rsid w:val="00FE6DDA"/>
    <w:rsid w:val="00FE6E95"/>
    <w:rsid w:val="00FE7079"/>
    <w:rsid w:val="00FE72F5"/>
    <w:rsid w:val="00FE7408"/>
    <w:rsid w:val="00FE759C"/>
    <w:rsid w:val="00FE79A9"/>
    <w:rsid w:val="00FE7C86"/>
    <w:rsid w:val="00FE7D68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3CFB"/>
    <w:rsid w:val="00FF40EC"/>
    <w:rsid w:val="00FF416A"/>
    <w:rsid w:val="00FF416F"/>
    <w:rsid w:val="00FF4277"/>
    <w:rsid w:val="00FF43B1"/>
    <w:rsid w:val="00FF43B4"/>
    <w:rsid w:val="00FF466C"/>
    <w:rsid w:val="00FF5107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3D57F-2C45-4906-A401-CA97203F99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85F5353-54A2-4112-AA5B-30A8FAFA6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A45703-7ABE-442D-B7FE-1FB35EA68A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07D3E1-A1B9-4E92-8E07-4C5D61702E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1634</TotalTime>
  <Pages>64</Pages>
  <Words>15350</Words>
  <Characters>69999</Characters>
  <Application>Microsoft Office Word</Application>
  <DocSecurity>0</DocSecurity>
  <Lines>7777</Lines>
  <Paragraphs>3556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81793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493</cp:revision>
  <cp:lastPrinted>2026-02-23T10:57:00Z</cp:lastPrinted>
  <dcterms:created xsi:type="dcterms:W3CDTF">2025-02-18T03:10:00Z</dcterms:created>
  <dcterms:modified xsi:type="dcterms:W3CDTF">2026-02-26T09:24:00Z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