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7501E8" w:rsidRPr="003E01A5" w14:paraId="2A6B0B29" w14:textId="77777777" w:rsidTr="004815B3">
        <w:trPr>
          <w:tblHeader/>
        </w:trPr>
        <w:tc>
          <w:tcPr>
            <w:tcW w:w="1458" w:type="dxa"/>
          </w:tcPr>
          <w:p w14:paraId="72A29F74" w14:textId="58E58499" w:rsidR="00AF5618" w:rsidRPr="003E01A5" w:rsidRDefault="001E785A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</w:t>
            </w:r>
            <w:r w:rsidR="00AF561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มายเหตุ</w:t>
            </w:r>
          </w:p>
        </w:tc>
        <w:tc>
          <w:tcPr>
            <w:tcW w:w="8075" w:type="dxa"/>
          </w:tcPr>
          <w:p w14:paraId="63CC29C3" w14:textId="77777777" w:rsidR="00AF5618" w:rsidRPr="003E01A5" w:rsidRDefault="00AF5618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46D74" w:rsidRPr="003E01A5" w14:paraId="2DF72B11" w14:textId="77777777" w:rsidTr="004815B3">
        <w:trPr>
          <w:tblHeader/>
        </w:trPr>
        <w:tc>
          <w:tcPr>
            <w:tcW w:w="1458" w:type="dxa"/>
          </w:tcPr>
          <w:p w14:paraId="7C8AB1CC" w14:textId="77777777" w:rsidR="00646D74" w:rsidRPr="003E01A5" w:rsidRDefault="00646D74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75" w:type="dxa"/>
          </w:tcPr>
          <w:p w14:paraId="6FD3DDF6" w14:textId="77777777" w:rsidR="00646D74" w:rsidRPr="003E01A5" w:rsidRDefault="00646D74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501E8" w:rsidRPr="003E01A5" w14:paraId="61AF76B7" w14:textId="77777777" w:rsidTr="004815B3">
        <w:tc>
          <w:tcPr>
            <w:tcW w:w="1458" w:type="dxa"/>
          </w:tcPr>
          <w:p w14:paraId="6797FE42" w14:textId="77777777" w:rsidR="00AF5618" w:rsidRPr="003E01A5" w:rsidRDefault="00AF5618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4D020610" w14:textId="77777777" w:rsidR="00AF5618" w:rsidRPr="003E01A5" w:rsidRDefault="00AF5618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7501E8" w:rsidRPr="003E01A5" w14:paraId="0FFBC066" w14:textId="77777777" w:rsidTr="004815B3">
        <w:tc>
          <w:tcPr>
            <w:tcW w:w="1458" w:type="dxa"/>
          </w:tcPr>
          <w:p w14:paraId="236A41B2" w14:textId="4B29C8F3" w:rsidR="00AF5618" w:rsidRPr="003E01A5" w:rsidRDefault="00AF5618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3E66FCC4" w14:textId="77777777" w:rsidR="00AF5618" w:rsidRPr="003E01A5" w:rsidRDefault="00AF5618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7501E8" w:rsidRPr="003E01A5" w14:paraId="779E403E" w14:textId="77777777" w:rsidTr="004815B3">
        <w:tc>
          <w:tcPr>
            <w:tcW w:w="1458" w:type="dxa"/>
          </w:tcPr>
          <w:p w14:paraId="4810D0B0" w14:textId="77777777" w:rsidR="00AF5618" w:rsidRPr="003E01A5" w:rsidRDefault="00AF5618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4822BC4A" w14:textId="57725896" w:rsidR="00AF5618" w:rsidRPr="003E01A5" w:rsidRDefault="00076D92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7501E8" w:rsidRPr="003E01A5" w14:paraId="1F358C9E" w14:textId="77777777" w:rsidTr="004815B3">
        <w:tc>
          <w:tcPr>
            <w:tcW w:w="1458" w:type="dxa"/>
          </w:tcPr>
          <w:p w14:paraId="0D1370CE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3DDB4010" w14:textId="07E6D7AF" w:rsidR="00891711" w:rsidRPr="003E01A5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501E8" w:rsidRPr="003E01A5" w14:paraId="032A64F2" w14:textId="77777777" w:rsidTr="004815B3">
        <w:tc>
          <w:tcPr>
            <w:tcW w:w="1458" w:type="dxa"/>
          </w:tcPr>
          <w:p w14:paraId="646044F7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5C42A114" w14:textId="3DED038E" w:rsidR="00891711" w:rsidRPr="003E01A5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3E01A5" w14:paraId="428D2145" w14:textId="77777777" w:rsidTr="004815B3">
        <w:tc>
          <w:tcPr>
            <w:tcW w:w="1458" w:type="dxa"/>
          </w:tcPr>
          <w:p w14:paraId="0C6F41E1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233EFD6E" w14:textId="48AE3427" w:rsidR="00891711" w:rsidRPr="003E01A5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7501E8" w:rsidRPr="003E01A5" w14:paraId="04E3E0DD" w14:textId="77777777" w:rsidTr="004815B3">
        <w:tc>
          <w:tcPr>
            <w:tcW w:w="1458" w:type="dxa"/>
          </w:tcPr>
          <w:p w14:paraId="3B422720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73E3CAB1" w14:textId="5E13A6A4" w:rsidR="00891711" w:rsidRPr="003E01A5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7501E8" w:rsidRPr="003E01A5" w14:paraId="48770354" w14:textId="77777777" w:rsidTr="004815B3">
        <w:tc>
          <w:tcPr>
            <w:tcW w:w="1458" w:type="dxa"/>
          </w:tcPr>
          <w:p w14:paraId="35363BCD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7CA1062E" w14:textId="32ECBFB0" w:rsidR="00891711" w:rsidRPr="003E01A5" w:rsidRDefault="00891711" w:rsidP="00E61E7D">
            <w:pPr>
              <w:pStyle w:val="index"/>
              <w:tabs>
                <w:tab w:val="clear" w:pos="1134"/>
              </w:tabs>
              <w:spacing w:after="0" w:line="276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สินค้าคงเหลือ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5B4DC4" w:rsidRPr="003E01A5" w14:paraId="6CDA011C" w14:textId="77777777" w:rsidTr="004815B3">
        <w:tc>
          <w:tcPr>
            <w:tcW w:w="1458" w:type="dxa"/>
          </w:tcPr>
          <w:p w14:paraId="4BD20592" w14:textId="77777777" w:rsidR="005B4DC4" w:rsidRPr="003E01A5" w:rsidRDefault="005B4DC4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532C7D91" w14:textId="754E8BE8" w:rsidR="005B4DC4" w:rsidRPr="003E01A5" w:rsidRDefault="005B4DC4" w:rsidP="00E61E7D">
            <w:pPr>
              <w:pStyle w:val="index"/>
              <w:tabs>
                <w:tab w:val="clear" w:pos="1134"/>
              </w:tabs>
              <w:spacing w:after="0" w:line="276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เงินให้กู้ยืมระยะยาวและดอกเบี้ยค้างรับ</w:t>
            </w:r>
          </w:p>
        </w:tc>
      </w:tr>
      <w:tr w:rsidR="007501E8" w:rsidRPr="003E01A5" w14:paraId="166AA9E3" w14:textId="77777777" w:rsidTr="004815B3">
        <w:tc>
          <w:tcPr>
            <w:tcW w:w="1458" w:type="dxa"/>
          </w:tcPr>
          <w:p w14:paraId="18C787A8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39ABFF37" w14:textId="3F82A22C" w:rsidR="00891711" w:rsidRPr="003E01A5" w:rsidRDefault="00891711" w:rsidP="00E61E7D">
            <w:pPr>
              <w:pStyle w:val="index"/>
              <w:tabs>
                <w:tab w:val="clear" w:pos="1134"/>
              </w:tabs>
              <w:spacing w:after="0" w:line="276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3E01A5" w14:paraId="11EE23E1" w14:textId="77777777" w:rsidTr="004815B3">
        <w:tc>
          <w:tcPr>
            <w:tcW w:w="1458" w:type="dxa"/>
          </w:tcPr>
          <w:p w14:paraId="15043931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5E12CA77" w14:textId="119446A8" w:rsidR="00891711" w:rsidRPr="003E01A5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3E01A5" w14:paraId="52D243D8" w14:textId="77777777" w:rsidTr="004815B3">
        <w:tc>
          <w:tcPr>
            <w:tcW w:w="1458" w:type="dxa"/>
          </w:tcPr>
          <w:p w14:paraId="77E330BF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61D21090" w14:textId="3FA84E3D" w:rsidR="00891711" w:rsidRPr="003E01A5" w:rsidRDefault="00711213" w:rsidP="00E61E7D">
            <w:pPr>
              <w:pStyle w:val="a"/>
              <w:tabs>
                <w:tab w:val="clear" w:pos="1080"/>
                <w:tab w:val="left" w:pos="540"/>
              </w:tabs>
              <w:spacing w:line="276" w:lineRule="auto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cs/>
              </w:rPr>
              <w:t>สินทรัพย์ทางการเงินที่อยู่ในความต้องการของตลาด</w:t>
            </w:r>
          </w:p>
        </w:tc>
      </w:tr>
      <w:tr w:rsidR="007501E8" w:rsidRPr="003E01A5" w14:paraId="3DA3B9C6" w14:textId="77777777" w:rsidTr="004815B3">
        <w:tc>
          <w:tcPr>
            <w:tcW w:w="1458" w:type="dxa"/>
          </w:tcPr>
          <w:p w14:paraId="6781A602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73CA942F" w14:textId="17B15217" w:rsidR="00891711" w:rsidRPr="003E01A5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7501E8" w:rsidRPr="003E01A5" w14:paraId="7D46D5CA" w14:textId="77777777" w:rsidTr="004815B3">
        <w:tc>
          <w:tcPr>
            <w:tcW w:w="1458" w:type="dxa"/>
          </w:tcPr>
          <w:p w14:paraId="4D1AAD95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13820001" w14:textId="08A6F0BC" w:rsidR="00891711" w:rsidRPr="003E01A5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3E01A5" w14:paraId="10DB89DA" w14:textId="77777777" w:rsidTr="004815B3">
        <w:tc>
          <w:tcPr>
            <w:tcW w:w="1458" w:type="dxa"/>
          </w:tcPr>
          <w:p w14:paraId="2184A5C3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78D7FB95" w14:textId="076E1CDF" w:rsidR="00891711" w:rsidRPr="003E01A5" w:rsidRDefault="00891711" w:rsidP="00E61E7D">
            <w:pPr>
              <w:pStyle w:val="index"/>
              <w:tabs>
                <w:tab w:val="clear" w:pos="1134"/>
              </w:tabs>
              <w:spacing w:after="0" w:line="276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</w:tr>
      <w:tr w:rsidR="007501E8" w:rsidRPr="003E01A5" w14:paraId="5F9C49AE" w14:textId="77777777" w:rsidTr="004815B3">
        <w:tc>
          <w:tcPr>
            <w:tcW w:w="1458" w:type="dxa"/>
          </w:tcPr>
          <w:p w14:paraId="51443A73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418327D7" w14:textId="26564201" w:rsidR="00891711" w:rsidRPr="003E01A5" w:rsidRDefault="00891711" w:rsidP="00E61E7D">
            <w:pPr>
              <w:pStyle w:val="index"/>
              <w:tabs>
                <w:tab w:val="clear" w:pos="1134"/>
              </w:tabs>
              <w:spacing w:after="0" w:line="276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สินทรัพย์ไม่มีตัวตน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</w:tr>
      <w:tr w:rsidR="007501E8" w:rsidRPr="003E01A5" w14:paraId="07FABECD" w14:textId="77777777" w:rsidTr="004815B3">
        <w:tc>
          <w:tcPr>
            <w:tcW w:w="1458" w:type="dxa"/>
          </w:tcPr>
          <w:p w14:paraId="09C38B9B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2DCF624C" w14:textId="562EE5BA" w:rsidR="00891711" w:rsidRPr="003E01A5" w:rsidRDefault="00891711" w:rsidP="00E61E7D">
            <w:pPr>
              <w:pStyle w:val="index"/>
              <w:tabs>
                <w:tab w:val="clear" w:pos="1134"/>
              </w:tabs>
              <w:spacing w:after="0" w:line="276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หนี้สินที่มีภาระดอกเบี้ย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7501E8" w:rsidRPr="003E01A5" w14:paraId="311B3623" w14:textId="77777777" w:rsidTr="004815B3">
        <w:tc>
          <w:tcPr>
            <w:tcW w:w="1458" w:type="dxa"/>
          </w:tcPr>
          <w:p w14:paraId="39767300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10268724" w14:textId="602FF9EB" w:rsidR="00891711" w:rsidRPr="003E01A5" w:rsidRDefault="00891711" w:rsidP="00E61E7D">
            <w:pPr>
              <w:pStyle w:val="index"/>
              <w:tabs>
                <w:tab w:val="clear" w:pos="1134"/>
              </w:tabs>
              <w:spacing w:after="0" w:line="276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3E01A5" w14:paraId="27738FBD" w14:textId="77777777" w:rsidTr="004815B3">
        <w:tc>
          <w:tcPr>
            <w:tcW w:w="1458" w:type="dxa"/>
          </w:tcPr>
          <w:p w14:paraId="7BF8B02E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0E8BE241" w14:textId="2B93950C" w:rsidR="00891711" w:rsidRPr="003E01A5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3E01A5" w14:paraId="6489579E" w14:textId="77777777" w:rsidTr="004815B3">
        <w:tc>
          <w:tcPr>
            <w:tcW w:w="1458" w:type="dxa"/>
          </w:tcPr>
          <w:p w14:paraId="175DFB03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0B736228" w14:textId="57C9BDAE" w:rsidR="00891711" w:rsidRPr="003E01A5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ทุนเรือนหุ้น </w:t>
            </w:r>
          </w:p>
        </w:tc>
      </w:tr>
      <w:tr w:rsidR="007501E8" w:rsidRPr="003E01A5" w14:paraId="4D17D711" w14:textId="77777777" w:rsidTr="004815B3">
        <w:tc>
          <w:tcPr>
            <w:tcW w:w="1458" w:type="dxa"/>
          </w:tcPr>
          <w:p w14:paraId="03F3465B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26DED180" w14:textId="2743119F" w:rsidR="00891711" w:rsidRPr="003E01A5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สำรองตามก</w:t>
            </w:r>
            <w:r w:rsidR="00A24847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ฎ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 </w:t>
            </w:r>
          </w:p>
        </w:tc>
      </w:tr>
      <w:tr w:rsidR="007501E8" w:rsidRPr="003E01A5" w14:paraId="25976C62" w14:textId="77777777" w:rsidTr="004815B3">
        <w:tc>
          <w:tcPr>
            <w:tcW w:w="1458" w:type="dxa"/>
          </w:tcPr>
          <w:p w14:paraId="26A29087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458F4D5B" w14:textId="247112CE" w:rsidR="00891711" w:rsidRPr="003E01A5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ส่วนได้เสียที่ไม่มีอำนาจควบคุม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3E01A5" w14:paraId="37F46F58" w14:textId="77777777" w:rsidTr="004815B3">
        <w:tc>
          <w:tcPr>
            <w:tcW w:w="1458" w:type="dxa"/>
          </w:tcPr>
          <w:p w14:paraId="3D25BAA7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6B766458" w14:textId="20EB2DFF" w:rsidR="00891711" w:rsidRPr="003E01A5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3E01A5" w14:paraId="4EE181FB" w14:textId="77777777" w:rsidTr="004815B3">
        <w:tc>
          <w:tcPr>
            <w:tcW w:w="1458" w:type="dxa"/>
          </w:tcPr>
          <w:p w14:paraId="376041AF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02C4B1B1" w14:textId="79505C36" w:rsidR="00891711" w:rsidRPr="003E01A5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3E01A5" w14:paraId="2C43C0CF" w14:textId="77777777" w:rsidTr="004815B3">
        <w:tc>
          <w:tcPr>
            <w:tcW w:w="1458" w:type="dxa"/>
          </w:tcPr>
          <w:p w14:paraId="3C445A3F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2546E81F" w14:textId="1D92973E" w:rsidR="00891711" w:rsidRPr="003E01A5" w:rsidRDefault="00076D92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</w:t>
            </w:r>
            <w:r w:rsidR="003A795E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ธรรมชาติ</w:t>
            </w:r>
          </w:p>
        </w:tc>
      </w:tr>
      <w:tr w:rsidR="007501E8" w:rsidRPr="003E01A5" w14:paraId="64701E13" w14:textId="77777777" w:rsidTr="004815B3">
        <w:tc>
          <w:tcPr>
            <w:tcW w:w="1458" w:type="dxa"/>
          </w:tcPr>
          <w:p w14:paraId="3E488CFB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0055537A" w14:textId="492D3917" w:rsidR="00891711" w:rsidRPr="003E01A5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3E01A5" w14:paraId="581173FB" w14:textId="77777777" w:rsidTr="004815B3">
        <w:tc>
          <w:tcPr>
            <w:tcW w:w="1458" w:type="dxa"/>
          </w:tcPr>
          <w:p w14:paraId="3C3EA5EE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4A707A52" w14:textId="66F406F6" w:rsidR="00891711" w:rsidRPr="003E01A5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7501E8" w:rsidRPr="003E01A5" w14:paraId="698E6B48" w14:textId="77777777" w:rsidTr="004815B3">
        <w:tc>
          <w:tcPr>
            <w:tcW w:w="1458" w:type="dxa"/>
          </w:tcPr>
          <w:p w14:paraId="309B3602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4D73ABB0" w14:textId="4C525FE1" w:rsidR="00891711" w:rsidRPr="003E01A5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1425C0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(ขาดทุน)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3E01A5" w14:paraId="49F6D192" w14:textId="77777777" w:rsidTr="004815B3">
        <w:tc>
          <w:tcPr>
            <w:tcW w:w="1458" w:type="dxa"/>
          </w:tcPr>
          <w:p w14:paraId="17B69C06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538C571D" w14:textId="2EA0AB1B" w:rsidR="00891711" w:rsidRPr="003E01A5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7501E8" w:rsidRPr="003E01A5" w14:paraId="1743C9D5" w14:textId="77777777" w:rsidTr="004815B3">
        <w:tc>
          <w:tcPr>
            <w:tcW w:w="1458" w:type="dxa"/>
          </w:tcPr>
          <w:p w14:paraId="1CD2A64F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5842D720" w14:textId="4C0A7130" w:rsidR="00891711" w:rsidRPr="003E01A5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3E01A5" w14:paraId="0B351F46" w14:textId="77777777" w:rsidTr="004815B3">
        <w:tc>
          <w:tcPr>
            <w:tcW w:w="1458" w:type="dxa"/>
          </w:tcPr>
          <w:p w14:paraId="1EA2B6BD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634939A3" w14:textId="47A52DEE" w:rsidR="00891711" w:rsidRPr="003E01A5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การบริหารจัดการทุน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3E01A5" w14:paraId="68C6572C" w14:textId="77777777" w:rsidTr="004815B3">
        <w:tc>
          <w:tcPr>
            <w:tcW w:w="1458" w:type="dxa"/>
          </w:tcPr>
          <w:p w14:paraId="0FFD79FA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0A3D327B" w14:textId="2C56D581" w:rsidR="00891711" w:rsidRPr="003E01A5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</w:t>
            </w:r>
            <w:r w:rsidRPr="003E01A5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</w:tr>
      <w:tr w:rsidR="007501E8" w:rsidRPr="003E01A5" w14:paraId="6429CE35" w14:textId="77777777" w:rsidTr="004815B3">
        <w:tc>
          <w:tcPr>
            <w:tcW w:w="1458" w:type="dxa"/>
          </w:tcPr>
          <w:p w14:paraId="1C0B1F8F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71C66BFD" w14:textId="73695E62" w:rsidR="00891711" w:rsidRPr="003E01A5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7501E8" w:rsidRPr="003E01A5" w14:paraId="5D8F88D8" w14:textId="77777777" w:rsidTr="004815B3">
        <w:tc>
          <w:tcPr>
            <w:tcW w:w="1458" w:type="dxa"/>
          </w:tcPr>
          <w:p w14:paraId="32D8A67D" w14:textId="77777777" w:rsidR="00891711" w:rsidRPr="003E01A5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3C77DE14" w14:textId="4709B796" w:rsidR="00891711" w:rsidRPr="003E01A5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40508FA9" w14:textId="6BBC6CB3" w:rsidR="002472D2" w:rsidRPr="003E01A5" w:rsidRDefault="002472D2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6A2F694" w14:textId="77777777" w:rsidR="002472D2" w:rsidRPr="003E01A5" w:rsidRDefault="00247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</w:rPr>
        <w:br w:type="page"/>
      </w:r>
    </w:p>
    <w:p w14:paraId="152C4EB7" w14:textId="3E2F73C9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FD46EE9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73AFD5D4" w14:textId="62B2CA2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="005B751D" w:rsidRPr="003E01A5">
        <w:rPr>
          <w:rFonts w:asciiTheme="majorBidi" w:hAnsiTheme="majorBidi" w:cstheme="majorBidi"/>
          <w:sz w:val="30"/>
          <w:szCs w:val="30"/>
        </w:rPr>
        <w:t>27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5B751D" w:rsidRPr="003E01A5">
        <w:rPr>
          <w:rFonts w:asciiTheme="majorBidi" w:hAnsiTheme="majorBidi" w:cstheme="majorBidi"/>
          <w:sz w:val="30"/>
          <w:szCs w:val="30"/>
        </w:rPr>
        <w:t>2569</w:t>
      </w:r>
    </w:p>
    <w:p w14:paraId="3BAB2984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30647E67" w14:textId="15475D01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1A51F9E8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55ECED81" w14:textId="05C5F7E7" w:rsidR="00AF5618" w:rsidRPr="003E01A5" w:rsidRDefault="00AF5618" w:rsidP="00AF5618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cs/>
        </w:rPr>
      </w:pPr>
      <w:r w:rsidRPr="003E01A5">
        <w:rPr>
          <w:rFonts w:asciiTheme="majorBidi" w:hAnsiTheme="majorBidi" w:cstheme="majorBidi"/>
          <w:cs/>
        </w:rPr>
        <w:t xml:space="preserve">บริษัท พฤกษา โฮลดิ้ง จำกัด (มหาชน) “บริษัท” เป็นนิติบุคคลที่จัดตั้งขึ้นในประเทศไทย และจดทะเบียนกับตลาดหลักทรัพย์แห่งประเทศไทย โดยมีที่อยู่จดทะเบียนของบริษัทตั้งอยู่เลขที่ </w:t>
      </w:r>
      <w:r w:rsidR="005B751D" w:rsidRPr="003E01A5">
        <w:rPr>
          <w:rFonts w:asciiTheme="majorBidi" w:hAnsiTheme="majorBidi" w:cstheme="majorBidi"/>
          <w:spacing w:val="-2"/>
          <w:lang w:val="en-US"/>
        </w:rPr>
        <w:t>1</w:t>
      </w:r>
      <w:r w:rsidR="005B751D" w:rsidRPr="003E01A5">
        <w:rPr>
          <w:rFonts w:asciiTheme="majorBidi" w:hAnsiTheme="majorBidi" w:cstheme="majorBidi"/>
          <w:lang w:val="en-US"/>
        </w:rPr>
        <w:t>177</w:t>
      </w:r>
      <w:r w:rsidRPr="003E01A5">
        <w:rPr>
          <w:rFonts w:asciiTheme="majorBidi" w:hAnsiTheme="majorBidi" w:cstheme="majorBidi"/>
          <w:cs/>
        </w:rPr>
        <w:t xml:space="preserve"> อาคารเพิร์ล แบงก์ค็อก ชั้น </w:t>
      </w:r>
      <w:r w:rsidR="005B751D" w:rsidRPr="003E01A5">
        <w:rPr>
          <w:rFonts w:asciiTheme="majorBidi" w:hAnsiTheme="majorBidi" w:cstheme="majorBidi"/>
          <w:lang w:val="en-US"/>
        </w:rPr>
        <w:t>24</w:t>
      </w:r>
      <w:r w:rsidRPr="003E01A5">
        <w:rPr>
          <w:rFonts w:asciiTheme="majorBidi" w:hAnsiTheme="majorBidi" w:cstheme="majorBidi"/>
          <w:cs/>
        </w:rPr>
        <w:t xml:space="preserve"> ถนนพหลโยธิน แขวงพญาไท เขตพญาไท กรุงเทพมหานคร </w:t>
      </w:r>
      <w:r w:rsidR="005B751D" w:rsidRPr="003E01A5">
        <w:rPr>
          <w:rFonts w:asciiTheme="majorBidi" w:hAnsiTheme="majorBidi" w:cstheme="majorBidi"/>
          <w:lang w:val="en-US"/>
        </w:rPr>
        <w:t>10400</w:t>
      </w:r>
      <w:r w:rsidR="008F5950" w:rsidRPr="003E01A5">
        <w:rPr>
          <w:rFonts w:asciiTheme="majorBidi" w:hAnsiTheme="majorBidi" w:cstheme="majorBidi"/>
          <w:cs/>
        </w:rPr>
        <w:t xml:space="preserve"> ประเทศไทย</w:t>
      </w:r>
    </w:p>
    <w:p w14:paraId="7D605EDA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7523CE19" w14:textId="779E2D12" w:rsidR="00AF5618" w:rsidRPr="003E01A5" w:rsidRDefault="00AF5618" w:rsidP="00AF5618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lang w:val="en-US"/>
        </w:rPr>
      </w:pPr>
      <w:r w:rsidRPr="003E01A5">
        <w:rPr>
          <w:rFonts w:asciiTheme="majorBidi" w:hAnsiTheme="majorBidi" w:cstheme="majorBidi"/>
          <w:cs/>
          <w:lang w:val="en-US"/>
        </w:rPr>
        <w:t>ผู้ถือหุ้นรายใหญ่ในระหว่างปี</w:t>
      </w:r>
      <w:r w:rsidR="003A795E" w:rsidRPr="003E01A5">
        <w:rPr>
          <w:rFonts w:asciiTheme="majorBidi" w:hAnsiTheme="majorBidi" w:cstheme="majorBidi"/>
          <w:cs/>
          <w:lang w:val="en-US"/>
        </w:rPr>
        <w:t>ของกลุ่มบริษัท</w:t>
      </w:r>
      <w:r w:rsidRPr="003E01A5">
        <w:rPr>
          <w:rFonts w:asciiTheme="majorBidi" w:hAnsiTheme="majorBidi" w:cstheme="majorBidi"/>
          <w:cs/>
          <w:lang w:val="en-US"/>
        </w:rPr>
        <w:t>ได้แก่ ครอบครัววิจิตรพงศ์พันธุ์</w:t>
      </w:r>
      <w:r w:rsidRPr="003E01A5">
        <w:rPr>
          <w:rFonts w:asciiTheme="majorBidi" w:hAnsiTheme="majorBidi" w:cstheme="majorBidi"/>
          <w:lang w:val="en-US"/>
        </w:rPr>
        <w:t xml:space="preserve"> (</w:t>
      </w:r>
      <w:r w:rsidRPr="003E01A5">
        <w:rPr>
          <w:rFonts w:asciiTheme="majorBidi" w:hAnsiTheme="majorBidi" w:cstheme="majorBidi"/>
          <w:cs/>
          <w:lang w:val="en-US"/>
        </w:rPr>
        <w:t>ถือหุ้นร้อยละ</w:t>
      </w:r>
      <w:r w:rsidRPr="003E01A5">
        <w:rPr>
          <w:rFonts w:asciiTheme="majorBidi" w:hAnsiTheme="majorBidi" w:cstheme="majorBidi"/>
          <w:lang w:val="en-US"/>
        </w:rPr>
        <w:t xml:space="preserve"> </w:t>
      </w:r>
      <w:r w:rsidR="005B751D" w:rsidRPr="003E01A5">
        <w:rPr>
          <w:rFonts w:asciiTheme="majorBidi" w:hAnsiTheme="majorBidi" w:cstheme="majorBidi"/>
          <w:lang w:val="en-US"/>
        </w:rPr>
        <w:t>75</w:t>
      </w:r>
      <w:r w:rsidRPr="003E01A5">
        <w:rPr>
          <w:rFonts w:asciiTheme="majorBidi" w:hAnsiTheme="majorBidi" w:cstheme="majorBidi"/>
          <w:lang w:val="en-US"/>
        </w:rPr>
        <w:t>.</w:t>
      </w:r>
      <w:r w:rsidR="005B751D" w:rsidRPr="003E01A5">
        <w:rPr>
          <w:rFonts w:asciiTheme="majorBidi" w:hAnsiTheme="majorBidi" w:cstheme="majorBidi"/>
          <w:lang w:val="en-US"/>
        </w:rPr>
        <w:t>40</w:t>
      </w:r>
      <w:r w:rsidRPr="003E01A5">
        <w:rPr>
          <w:rFonts w:asciiTheme="majorBidi" w:hAnsiTheme="majorBidi" w:cstheme="majorBidi"/>
          <w:lang w:val="en-US"/>
        </w:rPr>
        <w:t>)</w:t>
      </w:r>
    </w:p>
    <w:p w14:paraId="79A68D7D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058EF0B8" w14:textId="70A81D57" w:rsidR="00AF5618" w:rsidRPr="003E01A5" w:rsidRDefault="00AF5618" w:rsidP="00AF5618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3E01A5">
        <w:rPr>
          <w:rFonts w:asciiTheme="majorBidi" w:hAnsiTheme="majorBidi" w:cstheme="majorBidi"/>
          <w:cs/>
        </w:rPr>
        <w:t>บริษัทดำเนินธุรกิจหลักเกี่ยวกับการลงทุน กลุ่มบริษัทดำเนินธุรกิจหลักเกี่ยวกับการพัฒนาอสังหาริมทรัพย์</w:t>
      </w:r>
      <w:r w:rsidR="00AC5404" w:rsidRPr="003E01A5">
        <w:rPr>
          <w:rFonts w:asciiTheme="majorBidi" w:hAnsiTheme="majorBidi" w:cstheme="majorBidi"/>
          <w:cs/>
          <w:lang w:val="en-US"/>
        </w:rPr>
        <w:t>และธุรกิจโรงพยาบาล</w:t>
      </w:r>
      <w:r w:rsidRPr="003E01A5">
        <w:rPr>
          <w:rFonts w:asciiTheme="majorBidi" w:hAnsiTheme="majorBidi" w:cstheme="majorBidi"/>
          <w:cs/>
        </w:rPr>
        <w:t xml:space="preserve"> โดยรายละเอียดของบริษัทย่อย บริษัทร่วมและการร่วมค้า ณ วันที่ </w:t>
      </w:r>
      <w:r w:rsidR="005B751D" w:rsidRPr="003E01A5">
        <w:rPr>
          <w:rFonts w:asciiTheme="majorBidi" w:hAnsiTheme="majorBidi" w:cstheme="majorBidi"/>
          <w:lang w:val="en-US"/>
        </w:rPr>
        <w:t>31</w:t>
      </w:r>
      <w:r w:rsidRPr="003E01A5">
        <w:rPr>
          <w:rFonts w:asciiTheme="majorBidi" w:hAnsiTheme="majorBidi" w:cstheme="majorBidi"/>
          <w:cs/>
        </w:rPr>
        <w:t xml:space="preserve"> ธันวาคม </w:t>
      </w:r>
      <w:r w:rsidR="005B751D" w:rsidRPr="003E01A5">
        <w:rPr>
          <w:rFonts w:asciiTheme="majorBidi" w:hAnsiTheme="majorBidi" w:cstheme="majorBidi"/>
          <w:lang w:val="en-US"/>
        </w:rPr>
        <w:t>2568</w:t>
      </w:r>
      <w:r w:rsidRPr="003E01A5">
        <w:rPr>
          <w:rFonts w:asciiTheme="majorBidi" w:hAnsiTheme="majorBidi" w:cstheme="majorBidi"/>
          <w:cs/>
        </w:rPr>
        <w:t xml:space="preserve"> และ </w:t>
      </w:r>
      <w:r w:rsidR="005B751D" w:rsidRPr="003E01A5">
        <w:rPr>
          <w:rFonts w:asciiTheme="majorBidi" w:hAnsiTheme="majorBidi" w:cstheme="majorBidi"/>
          <w:lang w:val="en-US"/>
        </w:rPr>
        <w:t>2567</w:t>
      </w:r>
      <w:r w:rsidRPr="003E01A5">
        <w:rPr>
          <w:rFonts w:asciiTheme="majorBidi" w:hAnsiTheme="majorBidi" w:cstheme="majorBidi"/>
          <w:cs/>
        </w:rPr>
        <w:t xml:space="preserve"> ได้เปิดเผยไว้ในหมายเหตุข้อ</w:t>
      </w:r>
      <w:r w:rsidRPr="003E01A5">
        <w:rPr>
          <w:rFonts w:asciiTheme="majorBidi" w:hAnsiTheme="majorBidi" w:cstheme="majorBidi"/>
          <w:lang w:val="en-US"/>
        </w:rPr>
        <w:t xml:space="preserve"> </w:t>
      </w:r>
      <w:r w:rsidR="005B751D" w:rsidRPr="003E01A5">
        <w:rPr>
          <w:rFonts w:asciiTheme="majorBidi" w:hAnsiTheme="majorBidi" w:cstheme="majorBidi"/>
          <w:lang w:val="en-US"/>
        </w:rPr>
        <w:t>10</w:t>
      </w:r>
      <w:r w:rsidRPr="003E01A5">
        <w:rPr>
          <w:rFonts w:asciiTheme="majorBidi" w:hAnsiTheme="majorBidi" w:cstheme="majorBidi"/>
          <w:cs/>
        </w:rPr>
        <w:t xml:space="preserve"> และ </w:t>
      </w:r>
      <w:r w:rsidR="005B751D" w:rsidRPr="003E01A5">
        <w:rPr>
          <w:rFonts w:asciiTheme="majorBidi" w:hAnsiTheme="majorBidi" w:cstheme="majorBidi"/>
          <w:lang w:val="en-US"/>
        </w:rPr>
        <w:t>11</w:t>
      </w:r>
    </w:p>
    <w:p w14:paraId="57B58381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6982E2B3" w14:textId="77777777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เกณฑ์การจัดทำงบการเงิน </w:t>
      </w:r>
    </w:p>
    <w:p w14:paraId="5D3FCA03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0ED27ACC" w14:textId="0611330E" w:rsidR="00583125" w:rsidRPr="003E01A5" w:rsidRDefault="00AF5618" w:rsidP="00583125">
      <w:pPr>
        <w:pStyle w:val="AccPolicyalternative"/>
        <w:rPr>
          <w:rFonts w:asciiTheme="majorBidi" w:hAnsiTheme="majorBidi" w:cstheme="majorBidi"/>
        </w:rPr>
      </w:pPr>
      <w:r w:rsidRPr="003E01A5">
        <w:rPr>
          <w:rFonts w:asciiTheme="majorBidi" w:eastAsia="Times New Roman" w:hAnsiTheme="majorBidi" w:cstheme="majorBidi"/>
          <w:i w:val="0"/>
          <w:iCs w:val="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35920" w:rsidRPr="003E01A5">
        <w:rPr>
          <w:rFonts w:asciiTheme="majorBidi" w:eastAsia="Times New Roman" w:hAnsiTheme="majorBidi" w:cstheme="majorBidi"/>
          <w:i w:val="0"/>
          <w:iCs w:val="0"/>
          <w:cs/>
        </w:rPr>
        <w:br/>
      </w:r>
      <w:r w:rsidRPr="003E01A5">
        <w:rPr>
          <w:rFonts w:asciiTheme="majorBidi" w:eastAsia="Times New Roman" w:hAnsiTheme="majorBidi" w:cstheme="majorBidi"/>
          <w:i w:val="0"/>
          <w:iCs w:val="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335920" w:rsidRPr="003E01A5">
        <w:rPr>
          <w:rFonts w:asciiTheme="majorBidi" w:eastAsia="Times New Roman" w:hAnsiTheme="majorBidi" w:cstheme="majorBidi"/>
          <w:i w:val="0"/>
          <w:iCs w:val="0"/>
          <w:cs/>
        </w:rPr>
        <w:br/>
      </w:r>
      <w:r w:rsidRPr="003E01A5">
        <w:rPr>
          <w:rFonts w:asciiTheme="majorBidi" w:eastAsia="Times New Roman" w:hAnsiTheme="majorBidi" w:cstheme="majorBidi"/>
          <w:i w:val="0"/>
          <w:iCs w:val="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</w:t>
      </w:r>
      <w:r w:rsidR="001A73C4" w:rsidRPr="003E01A5">
        <w:rPr>
          <w:rFonts w:asciiTheme="majorBidi" w:eastAsia="Times New Roman" w:hAnsiTheme="majorBidi" w:cstheme="majorBidi"/>
          <w:i w:val="0"/>
          <w:iCs w:val="0"/>
        </w:rPr>
        <w:br/>
      </w:r>
      <w:r w:rsidRPr="003E01A5">
        <w:rPr>
          <w:rFonts w:asciiTheme="majorBidi" w:eastAsia="Times New Roman" w:hAnsiTheme="majorBidi" w:cstheme="majorBidi"/>
          <w:i w:val="0"/>
          <w:iCs w:val="0"/>
          <w:cs/>
        </w:rPr>
        <w:t>ในหมายเหตุข้อ</w:t>
      </w:r>
      <w:r w:rsidR="005D00E8" w:rsidRPr="003E01A5">
        <w:rPr>
          <w:rFonts w:asciiTheme="majorBidi" w:eastAsia="Times New Roman" w:hAnsiTheme="majorBidi" w:cstheme="majorBidi"/>
          <w:i w:val="0"/>
          <w:iCs w:val="0"/>
        </w:rPr>
        <w:t xml:space="preserve"> </w:t>
      </w:r>
      <w:r w:rsidR="005B751D" w:rsidRPr="003E01A5">
        <w:rPr>
          <w:rFonts w:asciiTheme="majorBidi" w:eastAsia="Times New Roman" w:hAnsiTheme="majorBidi" w:cstheme="majorBidi"/>
          <w:i w:val="0"/>
          <w:iCs w:val="0"/>
        </w:rPr>
        <w:t>3</w:t>
      </w:r>
      <w:r w:rsidR="005D00E8" w:rsidRPr="003E01A5">
        <w:rPr>
          <w:rFonts w:asciiTheme="majorBidi" w:eastAsia="Times New Roman" w:hAnsiTheme="majorBidi" w:cstheme="majorBidi"/>
          <w:i w:val="0"/>
          <w:iCs w:val="0"/>
        </w:rPr>
        <w:t xml:space="preserve"> </w:t>
      </w:r>
      <w:r w:rsidRPr="003E01A5">
        <w:rPr>
          <w:rFonts w:asciiTheme="majorBidi" w:eastAsia="Times New Roman" w:hAnsiTheme="majorBidi" w:cstheme="majorBidi"/>
          <w:i w:val="0"/>
          <w:iCs w:val="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787B74" w:rsidRPr="003E01A5">
        <w:rPr>
          <w:rFonts w:asciiTheme="majorBidi" w:eastAsia="Times New Roman" w:hAnsiTheme="majorBidi" w:cstheme="majorBidi"/>
          <w:i w:val="0"/>
          <w:iCs w:val="0"/>
        </w:rPr>
        <w:t xml:space="preserve"> </w:t>
      </w:r>
    </w:p>
    <w:p w14:paraId="7416BF88" w14:textId="77777777" w:rsidR="00583125" w:rsidRPr="003E01A5" w:rsidRDefault="00583125" w:rsidP="00583125">
      <w:pPr>
        <w:pStyle w:val="AccPolicyalternative"/>
        <w:rPr>
          <w:rFonts w:asciiTheme="majorBidi" w:hAnsiTheme="majorBidi" w:cstheme="majorBidi"/>
        </w:rPr>
      </w:pPr>
    </w:p>
    <w:p w14:paraId="5748B687" w14:textId="24302322" w:rsidR="00AF5618" w:rsidRPr="003E01A5" w:rsidRDefault="00AF5618" w:rsidP="00583125">
      <w:pPr>
        <w:pStyle w:val="AccPolicyalternative"/>
        <w:rPr>
          <w:rFonts w:asciiTheme="majorBidi" w:eastAsia="Times New Roman" w:hAnsiTheme="majorBidi" w:cstheme="majorBidi"/>
          <w:i w:val="0"/>
          <w:iCs w:val="0"/>
        </w:rPr>
      </w:pPr>
      <w:r w:rsidRPr="003E01A5">
        <w:rPr>
          <w:rFonts w:asciiTheme="majorBidi" w:eastAsia="Times New Roman" w:hAnsiTheme="majorBidi" w:cstheme="majorBidi"/>
          <w:i w:val="0"/>
          <w:iCs w:val="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="008A2AC0" w:rsidRPr="003E01A5">
        <w:rPr>
          <w:rFonts w:asciiTheme="majorBidi" w:eastAsia="Times New Roman" w:hAnsiTheme="majorBidi" w:cstheme="majorBidi"/>
          <w:i w:val="0"/>
          <w:iCs w:val="0"/>
        </w:rPr>
        <w:br/>
      </w:r>
      <w:r w:rsidRPr="003E01A5">
        <w:rPr>
          <w:rFonts w:asciiTheme="majorBidi" w:eastAsia="Times New Roman" w:hAnsiTheme="majorBidi" w:cstheme="majorBidi"/>
          <w:i w:val="0"/>
          <w:iCs w:val="0"/>
          <w:cs/>
        </w:rPr>
        <w:t>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61D00F46" w14:textId="77777777" w:rsidR="00453592" w:rsidRPr="003E01A5" w:rsidRDefault="00453592" w:rsidP="00453592">
      <w:pPr>
        <w:pStyle w:val="AccPolicyalternative"/>
        <w:rPr>
          <w:rFonts w:asciiTheme="majorBidi" w:hAnsiTheme="majorBidi" w:cstheme="majorBidi"/>
        </w:rPr>
      </w:pPr>
    </w:p>
    <w:p w14:paraId="5A86DD7E" w14:textId="77777777" w:rsidR="00583125" w:rsidRPr="003E01A5" w:rsidRDefault="00583125" w:rsidP="00453592">
      <w:pPr>
        <w:pStyle w:val="AccPolicyalternative"/>
        <w:rPr>
          <w:rFonts w:asciiTheme="majorBidi" w:hAnsiTheme="majorBidi" w:cstheme="majorBidi"/>
        </w:rPr>
      </w:pPr>
    </w:p>
    <w:p w14:paraId="34B8DE5A" w14:textId="77777777" w:rsidR="00583125" w:rsidRPr="003E01A5" w:rsidRDefault="00583125" w:rsidP="00453592">
      <w:pPr>
        <w:pStyle w:val="AccPolicyalternative"/>
        <w:rPr>
          <w:rFonts w:asciiTheme="majorBidi" w:hAnsiTheme="majorBidi" w:cstheme="majorBidi"/>
        </w:rPr>
      </w:pPr>
    </w:p>
    <w:p w14:paraId="5FE1D82D" w14:textId="77777777" w:rsidR="00583125" w:rsidRPr="003E01A5" w:rsidRDefault="00583125" w:rsidP="00453592">
      <w:pPr>
        <w:pStyle w:val="AccPolicyalternative"/>
        <w:rPr>
          <w:rFonts w:asciiTheme="majorBidi" w:hAnsiTheme="majorBidi" w:cstheme="majorBidi"/>
        </w:rPr>
      </w:pPr>
    </w:p>
    <w:p w14:paraId="59EACE1A" w14:textId="7148A8FF" w:rsidR="00AF5618" w:rsidRPr="003E01A5" w:rsidRDefault="00076D92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นโยบายการบัญชีที่มีสาระสำคัญ</w:t>
      </w:r>
    </w:p>
    <w:p w14:paraId="29F2A04E" w14:textId="77777777" w:rsidR="00335920" w:rsidRPr="003E01A5" w:rsidRDefault="00335920" w:rsidP="00A843B7">
      <w:pPr>
        <w:pStyle w:val="BodyText2"/>
        <w:ind w:left="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74A6386" w14:textId="77777777" w:rsidR="00AF5618" w:rsidRPr="003E01A5" w:rsidRDefault="00AF5618" w:rsidP="00C3752C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4BD8BB69" w14:textId="77777777" w:rsidR="00AF5618" w:rsidRPr="003E01A5" w:rsidRDefault="00AF5618" w:rsidP="00AF5618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9A79AB" w14:textId="2B80468D" w:rsidR="00AF5618" w:rsidRPr="003E01A5" w:rsidRDefault="00AF5618" w:rsidP="00AF5618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</w:t>
      </w:r>
      <w:r w:rsidRPr="003E01A5">
        <w:rPr>
          <w:rFonts w:asciiTheme="majorBidi" w:hAnsiTheme="majorBidi" w:cstheme="majorBidi"/>
          <w:sz w:val="30"/>
          <w:szCs w:val="30"/>
        </w:rPr>
        <w:t xml:space="preserve"> “</w:t>
      </w:r>
      <w:r w:rsidRPr="003E01A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E01A5">
        <w:rPr>
          <w:rFonts w:asciiTheme="majorBidi" w:hAnsiTheme="majorBidi" w:cstheme="majorBidi"/>
          <w:sz w:val="30"/>
          <w:szCs w:val="30"/>
        </w:rPr>
        <w:t>”</w:t>
      </w:r>
      <w:r w:rsidRPr="003E01A5">
        <w:rPr>
          <w:rFonts w:asciiTheme="majorBidi" w:hAnsiTheme="majorBidi" w:cstheme="majorBidi"/>
          <w:sz w:val="30"/>
          <w:szCs w:val="30"/>
          <w:cs/>
        </w:rPr>
        <w:t>) และส่วนได้เสียของ</w:t>
      </w:r>
      <w:r w:rsidR="006844B8" w:rsidRPr="003E01A5">
        <w:rPr>
          <w:rFonts w:asciiTheme="majorBidi" w:hAnsiTheme="majorBidi" w:cstheme="majorBidi"/>
          <w:sz w:val="30"/>
          <w:szCs w:val="30"/>
        </w:rPr>
        <w:br/>
      </w:r>
      <w:r w:rsidRPr="003E01A5">
        <w:rPr>
          <w:rFonts w:asciiTheme="majorBidi" w:hAnsiTheme="majorBidi" w:cstheme="majorBidi"/>
          <w:sz w:val="30"/>
          <w:szCs w:val="30"/>
          <w:cs/>
        </w:rPr>
        <w:t>กลุ่มบริษัทในบริษัทร่วมและการร่วมค้า</w:t>
      </w:r>
      <w:r w:rsidR="003A795E" w:rsidRPr="003E01A5">
        <w:rPr>
          <w:rFonts w:asciiTheme="majorBidi" w:hAnsiTheme="majorBidi" w:cstheme="majorBidi"/>
          <w:sz w:val="30"/>
          <w:szCs w:val="30"/>
          <w:cs/>
        </w:rPr>
        <w:t xml:space="preserve">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05A1C70" w14:textId="3C01CAB5" w:rsidR="006844B8" w:rsidRPr="003E01A5" w:rsidRDefault="006844B8" w:rsidP="00AF5618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B2617" w14:textId="2132F5F6" w:rsidR="00AA3B8C" w:rsidRPr="003E01A5" w:rsidRDefault="00AA3B8C" w:rsidP="00AF5618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400570" w:rsidRPr="003E01A5">
        <w:rPr>
          <w:rFonts w:asciiTheme="majorBidi" w:hAnsiTheme="majorBidi" w:cstheme="majorBidi"/>
          <w:sz w:val="30"/>
          <w:szCs w:val="30"/>
          <w:cs/>
        </w:rPr>
        <w:t>หรือ</w:t>
      </w:r>
      <w:r w:rsidRPr="003E01A5">
        <w:rPr>
          <w:rFonts w:asciiTheme="majorBidi" w:hAnsiTheme="majorBidi" w:cstheme="majorBidi"/>
          <w:sz w:val="30"/>
          <w:szCs w:val="30"/>
          <w:cs/>
        </w:rPr>
        <w:t>ส่วนต่ำกว่าทุนอื่นในส่วนของเจ้าของ</w:t>
      </w:r>
    </w:p>
    <w:p w14:paraId="04438DD3" w14:textId="306C2EB5" w:rsidR="00CA1D52" w:rsidRPr="003E01A5" w:rsidRDefault="00CA1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3DEB43D" w14:textId="36B1D8C7" w:rsidR="00453592" w:rsidRPr="003E01A5" w:rsidRDefault="00095853" w:rsidP="00CA1D52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23E202B" w14:textId="77777777" w:rsidR="00CA1D52" w:rsidRPr="003E01A5" w:rsidRDefault="00CA1D52" w:rsidP="00CA1D52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DD02FF" w14:textId="77777777" w:rsidR="00583125" w:rsidRPr="003E01A5" w:rsidRDefault="00AA3B8C" w:rsidP="00583125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หากเงินลงทุนในบริษัทร่วมได้เปลี่ยนเป็นเงินลงทุนในการร่วมค้าหรือในทางกลับกัน กลุ่มบริษัทจะใช้วิธีส่วนได้เสียต่อไปโดยไม่มีการวัดมูลค่าเงินลงทุนที่คงเหลืออยู่ใหม่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นัยสำคัญในบริษัทร่วมหรือการควบคุมร่วมในการร่วมค้า 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และถือเป็นมูลค่ายุติธรรมที่รับรู้เมื่อเริ่มแรกของสินทรัพย์ทางการเงิน</w:t>
      </w:r>
    </w:p>
    <w:p w14:paraId="131A2D4F" w14:textId="77777777" w:rsidR="00583125" w:rsidRPr="003E01A5" w:rsidRDefault="00583125" w:rsidP="00583125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4F930B" w14:textId="01C8E587" w:rsidR="00400570" w:rsidRPr="003E01A5" w:rsidRDefault="00400570" w:rsidP="00583125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ารร่วมค้า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5FC1E7A8" w14:textId="4A0E999B" w:rsidR="00400570" w:rsidRPr="003E01A5" w:rsidRDefault="00400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7E73B02E" w14:textId="77777777" w:rsidR="00583125" w:rsidRPr="003E01A5" w:rsidRDefault="00583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14:paraId="163D87EA" w14:textId="5F1C67AB" w:rsidR="00AF5618" w:rsidRPr="003E01A5" w:rsidRDefault="00AF5618" w:rsidP="00C3752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3E01A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การรวมธุรกิจ</w:t>
      </w:r>
    </w:p>
    <w:p w14:paraId="5193D720" w14:textId="77777777" w:rsidR="00AF5618" w:rsidRPr="003E01A5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F617D5" w14:textId="2F4E842C" w:rsidR="0071207F" w:rsidRPr="003E01A5" w:rsidRDefault="0071207F" w:rsidP="0074548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เข้านิยามธุรกิจและอำนาจในการควบคุมได้ถูกโอนมาให้กลุ่มบริษัท ยกเว้นกรณีการรวมธุรกิจภายใต้การควบคุมเดียวกันกลุ่มบริษัทเลือกใช้วิธีการทดสอบการกระจุกตัว (</w:t>
      </w:r>
      <w:r w:rsidRPr="003E01A5">
        <w:rPr>
          <w:rFonts w:asciiTheme="majorBidi" w:hAnsiTheme="majorBidi" w:cstheme="majorBidi"/>
          <w:sz w:val="30"/>
          <w:szCs w:val="30"/>
        </w:rPr>
        <w:t xml:space="preserve">concentration test) </w:t>
      </w:r>
      <w:r w:rsidRPr="003E01A5">
        <w:rPr>
          <w:rFonts w:asciiTheme="majorBidi" w:hAnsiTheme="majorBidi" w:cstheme="majorBidi"/>
          <w:sz w:val="30"/>
          <w:szCs w:val="30"/>
          <w:cs/>
        </w:rPr>
        <w:t>ซึ่งเป็นการประเมินอย่างง่ายว่ากลุ่มของกิจกรรมและสินทรัพย์ที่ซื้อมานั้นไม่เป็นธุรกิจ</w:t>
      </w:r>
    </w:p>
    <w:p w14:paraId="15C14264" w14:textId="77777777" w:rsidR="0071207F" w:rsidRPr="003E01A5" w:rsidRDefault="0071207F" w:rsidP="0074548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542BB4" w14:textId="77777777" w:rsidR="00400570" w:rsidRPr="003E01A5" w:rsidRDefault="0071207F" w:rsidP="0074548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E01A5">
        <w:rPr>
          <w:rFonts w:asciiTheme="majorBidi" w:hAnsiTheme="majorBidi" w:cstheme="majorBidi"/>
          <w:spacing w:val="-6"/>
          <w:sz w:val="30"/>
          <w:szCs w:val="30"/>
          <w:cs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</w:t>
      </w:r>
      <w:r w:rsidRPr="003E01A5">
        <w:rPr>
          <w:rFonts w:asciiTheme="majorBidi" w:hAnsiTheme="majorBidi" w:cstheme="majorBidi"/>
          <w:sz w:val="30"/>
          <w:szCs w:val="30"/>
          <w:cs/>
        </w:rPr>
        <w:t>ที่เกิดขึ้นจะถูกทดสอบการด้อยค่าเป็นประจำทุกปี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กำไรจากการซื้อในราคาต่อรองรับรู้ในกำไรหรือขาดทุนทันที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  <w:r w:rsidR="00400570"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="00400570" w:rsidRPr="003E01A5">
        <w:rPr>
          <w:rFonts w:ascii="Angsana New" w:hAnsi="Angsana New"/>
          <w:sz w:val="30"/>
          <w:szCs w:val="30"/>
          <w:cs/>
        </w:rPr>
        <w:t>สิ่งตอบแทนที่โอนให้ไม่รวมถึงค่าใช้จ่ายที่เกิดจากการสิ้นสุดความสัมพันธ์ของโครงการที่มีอยู่เดิม ค่าใช้จ่ายดังกล่าวรับรู้ในกำไรหรือขาดทุนทันที</w:t>
      </w:r>
    </w:p>
    <w:p w14:paraId="138AF467" w14:textId="691D7ED1" w:rsidR="0071207F" w:rsidRPr="003E01A5" w:rsidRDefault="0071207F" w:rsidP="0074548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A8C379" w14:textId="7E079743" w:rsidR="00400570" w:rsidRPr="003E01A5" w:rsidRDefault="00400570" w:rsidP="0074548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E01A5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สิ่งตอบแทนที่คาดว่าจะต้องจ่ายที่จัดประเภทเป็นส่วนของผู้ถือหุ้นจะไม่มีการวัดมูลค่าใหม่และการตัดรายการจะรับรู้ในส่วนของผู้ถือหุ้น สำหรับสิ่งตอบแทนที่คาดว่าจะต้องจ่ายอื่น</w:t>
      </w:r>
      <w:r w:rsidR="00327431" w:rsidRPr="003E01A5">
        <w:rPr>
          <w:rFonts w:ascii="Angsana New" w:hAnsi="Angsana New"/>
          <w:sz w:val="30"/>
          <w:szCs w:val="30"/>
          <w:cs/>
        </w:rPr>
        <w:t xml:space="preserve"> </w:t>
      </w:r>
      <w:r w:rsidRPr="003E01A5">
        <w:rPr>
          <w:rFonts w:ascii="Angsana New" w:hAnsi="Angsana New"/>
          <w:sz w:val="30"/>
          <w:szCs w:val="30"/>
          <w:cs/>
        </w:rPr>
        <w:t>ๆ จะวัดมูลค่าภายหลังด้วยมูลค่ายุติธรรม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255FE2FC" w14:textId="77777777" w:rsidR="00400570" w:rsidRPr="003E01A5" w:rsidRDefault="00400570" w:rsidP="0074548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A9391D8" w14:textId="77777777" w:rsidR="00400570" w:rsidRPr="003E01A5" w:rsidRDefault="00400570" w:rsidP="0074548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E01A5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A4F036E" w14:textId="77777777" w:rsidR="00400570" w:rsidRPr="003E01A5" w:rsidRDefault="00400570" w:rsidP="0074548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4436563" w14:textId="045E852F" w:rsidR="00400570" w:rsidRPr="003E01A5" w:rsidRDefault="00400570" w:rsidP="00745481">
      <w:pPr>
        <w:pStyle w:val="BodyText2"/>
        <w:tabs>
          <w:tab w:val="left" w:pos="540"/>
        </w:tabs>
        <w:ind w:left="547" w:right="43" w:firstLine="0"/>
        <w:jc w:val="thaiDistribute"/>
        <w:rPr>
          <w:rFonts w:hAnsi="Angsana New"/>
          <w:sz w:val="30"/>
          <w:szCs w:val="30"/>
        </w:rPr>
      </w:pPr>
      <w:r w:rsidRPr="003E01A5">
        <w:rPr>
          <w:rFonts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327431" w:rsidRPr="003E01A5">
        <w:rPr>
          <w:rFonts w:hAnsi="Angsana New"/>
          <w:sz w:val="30"/>
          <w:szCs w:val="30"/>
          <w:cs/>
        </w:rPr>
        <w:br/>
      </w:r>
      <w:r w:rsidRPr="003E01A5">
        <w:rPr>
          <w:rFonts w:hAnsi="Angsana New"/>
          <w:sz w:val="30"/>
          <w:szCs w:val="30"/>
          <w:cs/>
        </w:rPr>
        <w:t>การรวมธุรกิจเกิดขึ้น</w:t>
      </w:r>
      <w:r w:rsidRPr="003E01A5">
        <w:rPr>
          <w:rFonts w:hAnsi="Angsana New"/>
          <w:sz w:val="30"/>
          <w:szCs w:val="30"/>
        </w:rPr>
        <w:t xml:space="preserve"> </w:t>
      </w:r>
      <w:r w:rsidRPr="003E01A5">
        <w:rPr>
          <w:rFonts w:hAnsi="Angsana New"/>
          <w:sz w:val="30"/>
          <w:szCs w:val="30"/>
          <w:cs/>
        </w:rPr>
        <w:t>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</w:t>
      </w:r>
      <w:r w:rsidR="00327431" w:rsidRPr="003E01A5">
        <w:rPr>
          <w:rFonts w:hAnsi="Angsana New"/>
          <w:sz w:val="30"/>
          <w:szCs w:val="30"/>
          <w:cs/>
        </w:rPr>
        <w:br/>
      </w:r>
      <w:r w:rsidRPr="003E01A5">
        <w:rPr>
          <w:spacing w:val="-2"/>
          <w:sz w:val="30"/>
          <w:szCs w:val="30"/>
          <w:cs/>
        </w:rPr>
        <w:t>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Pr="003E01A5">
        <w:rPr>
          <w:rFonts w:hAnsi="Angsana New"/>
          <w:sz w:val="30"/>
          <w:szCs w:val="30"/>
          <w:cs/>
        </w:rPr>
        <w:t xml:space="preserve"> ซึ่งข้อมูลดังกล่าวมีผลต่อการวัดมูลค่าของจำนวนต่าง</w:t>
      </w:r>
      <w:r w:rsidR="00327431" w:rsidRPr="003E01A5">
        <w:rPr>
          <w:rFonts w:hAnsi="Angsana New"/>
          <w:sz w:val="30"/>
          <w:szCs w:val="30"/>
          <w:cs/>
        </w:rPr>
        <w:t xml:space="preserve"> </w:t>
      </w:r>
      <w:r w:rsidRPr="003E01A5">
        <w:rPr>
          <w:rFonts w:hAnsi="Angsana New"/>
          <w:sz w:val="30"/>
          <w:szCs w:val="30"/>
          <w:cs/>
        </w:rPr>
        <w:t>ๆ ที่เคยรับรู้ไว้ ณ วันที่ซื้อ</w:t>
      </w:r>
    </w:p>
    <w:p w14:paraId="2F99209B" w14:textId="77777777" w:rsidR="00583125" w:rsidRPr="003E01A5" w:rsidRDefault="00583125" w:rsidP="00745481">
      <w:pPr>
        <w:pStyle w:val="BodyText2"/>
        <w:tabs>
          <w:tab w:val="left" w:pos="540"/>
        </w:tabs>
        <w:ind w:left="547" w:right="43" w:firstLine="0"/>
        <w:jc w:val="thaiDistribute"/>
        <w:rPr>
          <w:rFonts w:hAnsi="Angsana New"/>
          <w:sz w:val="30"/>
          <w:szCs w:val="30"/>
        </w:rPr>
      </w:pPr>
    </w:p>
    <w:p w14:paraId="3509C100" w14:textId="77777777" w:rsidR="00745481" w:rsidRPr="003E01A5" w:rsidRDefault="00745481" w:rsidP="00745481">
      <w:pPr>
        <w:pStyle w:val="BodyText2"/>
        <w:tabs>
          <w:tab w:val="left" w:pos="540"/>
        </w:tabs>
        <w:ind w:left="547" w:right="43" w:firstLine="0"/>
        <w:jc w:val="thaiDistribute"/>
        <w:rPr>
          <w:rFonts w:hAnsi="Angsana New"/>
          <w:sz w:val="30"/>
          <w:szCs w:val="30"/>
        </w:rPr>
      </w:pPr>
      <w:r w:rsidRPr="003E01A5">
        <w:rPr>
          <w:rFonts w:hAnsi="Angsana New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หรือในกำไรขาดทุนเบ็ดเสร็จอื่นที่เกี่ยวข้อง มูลค่าของส่วนได้เสียในผู้ถูกซื้อก่อนการรวมธุรกิจที่เคยรับรู้ในกำไรขาดทุนเบ็ดเสร็จอื่นจะถูกรับรู้เสมือนว่าได้ขายเงินลงทุนดังกล่าวออกไป</w:t>
      </w:r>
    </w:p>
    <w:p w14:paraId="523DEA8D" w14:textId="77777777" w:rsidR="00745481" w:rsidRPr="003E01A5" w:rsidRDefault="00745481" w:rsidP="00745481">
      <w:pPr>
        <w:pStyle w:val="BodyText2"/>
        <w:tabs>
          <w:tab w:val="left" w:pos="540"/>
        </w:tabs>
        <w:ind w:left="547" w:right="43"/>
        <w:jc w:val="thaiDistribute"/>
        <w:rPr>
          <w:rFonts w:hAnsi="Angsana New"/>
          <w:sz w:val="30"/>
          <w:szCs w:val="30"/>
        </w:rPr>
      </w:pPr>
    </w:p>
    <w:p w14:paraId="688255AE" w14:textId="77777777" w:rsidR="00583125" w:rsidRPr="003E01A5" w:rsidRDefault="00583125" w:rsidP="00745481">
      <w:pPr>
        <w:pStyle w:val="BodyText2"/>
        <w:tabs>
          <w:tab w:val="left" w:pos="540"/>
        </w:tabs>
        <w:ind w:left="547" w:right="43"/>
        <w:jc w:val="thaiDistribute"/>
        <w:rPr>
          <w:rFonts w:hAnsi="Angsana New"/>
          <w:sz w:val="30"/>
          <w:szCs w:val="30"/>
        </w:rPr>
      </w:pPr>
    </w:p>
    <w:p w14:paraId="2C5BFCFD" w14:textId="0040F782" w:rsidR="00745481" w:rsidRPr="003E01A5" w:rsidRDefault="00745481" w:rsidP="00745481">
      <w:pPr>
        <w:pStyle w:val="BodyText2"/>
        <w:tabs>
          <w:tab w:val="left" w:pos="540"/>
        </w:tabs>
        <w:ind w:left="547" w:right="43" w:firstLine="0"/>
        <w:jc w:val="thaiDistribute"/>
        <w:rPr>
          <w:rFonts w:hAnsi="Angsana New"/>
          <w:sz w:val="30"/>
          <w:szCs w:val="30"/>
        </w:rPr>
      </w:pPr>
      <w:r w:rsidRPr="003E01A5">
        <w:rPr>
          <w:rFonts w:hAnsi="Angsana New"/>
          <w:sz w:val="30"/>
          <w:szCs w:val="30"/>
          <w:cs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</w:t>
      </w:r>
      <w:r w:rsidR="00327431" w:rsidRPr="003E01A5">
        <w:rPr>
          <w:rFonts w:hAnsi="Angsana New"/>
          <w:sz w:val="30"/>
          <w:szCs w:val="30"/>
          <w:cs/>
        </w:rPr>
        <w:br/>
      </w:r>
      <w:r w:rsidRPr="003E01A5">
        <w:rPr>
          <w:rFonts w:hAnsi="Angsana New"/>
          <w:sz w:val="30"/>
          <w:szCs w:val="30"/>
          <w:cs/>
        </w:rPr>
        <w:t>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7773EAF5" w14:textId="77777777" w:rsidR="00745481" w:rsidRPr="003E01A5" w:rsidRDefault="00745481" w:rsidP="00745481">
      <w:pPr>
        <w:pStyle w:val="BodyText2"/>
        <w:tabs>
          <w:tab w:val="left" w:pos="540"/>
        </w:tabs>
        <w:ind w:left="547" w:right="43" w:firstLine="0"/>
        <w:jc w:val="thaiDistribute"/>
        <w:rPr>
          <w:rFonts w:hAnsi="Angsana New"/>
          <w:sz w:val="30"/>
          <w:szCs w:val="30"/>
        </w:rPr>
      </w:pPr>
    </w:p>
    <w:p w14:paraId="2A565CBC" w14:textId="1464D270" w:rsidR="00AF5618" w:rsidRPr="003E01A5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 บริษัทร่วมและการร่วมค้า</w:t>
      </w:r>
    </w:p>
    <w:p w14:paraId="4E3070C9" w14:textId="77777777" w:rsidR="00AF5618" w:rsidRPr="003E01A5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65F23EC" w14:textId="2088F21C" w:rsidR="00A843B7" w:rsidRPr="003E01A5" w:rsidRDefault="00AF5618" w:rsidP="00A84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</w:t>
      </w:r>
      <w:r w:rsidR="00327431" w:rsidRPr="003E01A5">
        <w:rPr>
          <w:rFonts w:asciiTheme="majorBidi" w:hAnsiTheme="majorBidi" w:cstheme="majorBidi"/>
          <w:sz w:val="30"/>
          <w:szCs w:val="30"/>
          <w:cs/>
        </w:rPr>
        <w:br/>
      </w:r>
      <w:r w:rsidRPr="003E01A5">
        <w:rPr>
          <w:rFonts w:asciiTheme="majorBidi" w:hAnsiTheme="majorBidi" w:cstheme="majorBidi"/>
          <w:sz w:val="30"/>
          <w:szCs w:val="30"/>
          <w:cs/>
        </w:rPr>
        <w:t>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</w:t>
      </w:r>
      <w:r w:rsidR="00327431" w:rsidRPr="003E01A5">
        <w:rPr>
          <w:rFonts w:asciiTheme="majorBidi" w:hAnsiTheme="majorBidi" w:cstheme="majorBidi"/>
          <w:sz w:val="30"/>
          <w:szCs w:val="30"/>
          <w:cs/>
        </w:rPr>
        <w:br/>
      </w:r>
      <w:r w:rsidRPr="003E01A5">
        <w:rPr>
          <w:rFonts w:asciiTheme="majorBidi" w:hAnsiTheme="majorBidi" w:cstheme="majorBidi"/>
          <w:sz w:val="30"/>
          <w:szCs w:val="30"/>
          <w:cs/>
        </w:rPr>
        <w:t>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</w:t>
      </w:r>
      <w:r w:rsidR="00327431" w:rsidRPr="003E01A5">
        <w:rPr>
          <w:rFonts w:asciiTheme="majorBidi" w:hAnsiTheme="majorBidi" w:cstheme="majorBidi"/>
          <w:sz w:val="30"/>
          <w:szCs w:val="30"/>
          <w:cs/>
        </w:rPr>
        <w:br/>
      </w:r>
      <w:r w:rsidRPr="003E01A5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</w:p>
    <w:p w14:paraId="2E6B8E4D" w14:textId="77777777" w:rsidR="00A843B7" w:rsidRPr="003E01A5" w:rsidRDefault="00A843B7" w:rsidP="00A84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C62AA3" w14:textId="2A3E5E79" w:rsidR="00AF5618" w:rsidRPr="003E01A5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เงินตราต่างประเทศ </w:t>
      </w:r>
    </w:p>
    <w:p w14:paraId="1A5E6DA2" w14:textId="77777777" w:rsidR="00AF5618" w:rsidRPr="003E01A5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3A09F18" w14:textId="77777777" w:rsidR="00AF5618" w:rsidRPr="003E01A5" w:rsidRDefault="00AF5618" w:rsidP="00A76E4A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34041AE2" w14:textId="77777777" w:rsidR="00AF5618" w:rsidRPr="003E01A5" w:rsidRDefault="00AF5618" w:rsidP="00A76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882EAA" w14:textId="77777777" w:rsidR="00AF5618" w:rsidRPr="003E01A5" w:rsidRDefault="00AF5618" w:rsidP="00A76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  </w:t>
      </w:r>
    </w:p>
    <w:p w14:paraId="6E45405B" w14:textId="47AF2A8C" w:rsidR="00583125" w:rsidRPr="003E01A5" w:rsidRDefault="00AF5618" w:rsidP="00583125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เงิน</w:t>
      </w: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>ลงทุนในตราสารทุนที่กำหนดให้วัดมูลค่าด้วยมูลค่ายุติธรรมผ่านกำไรขาดทุนเบ็ดเสร็จอื่น (เว้นแต่การด้อย</w:t>
      </w:r>
      <w:r w:rsidRPr="003E01A5">
        <w:rPr>
          <w:rFonts w:asciiTheme="majorBidi" w:hAnsiTheme="majorBidi" w:cstheme="majorBidi"/>
          <w:sz w:val="30"/>
          <w:szCs w:val="30"/>
          <w:cs/>
        </w:rPr>
        <w:t>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6B70EE56" w14:textId="77777777" w:rsidR="00583125" w:rsidRPr="003E01A5" w:rsidRDefault="00583125" w:rsidP="005831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9E52ED" w14:textId="77777777" w:rsidR="00583125" w:rsidRPr="003E01A5" w:rsidRDefault="00583125" w:rsidP="005831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195107" w14:textId="77777777" w:rsidR="00583125" w:rsidRPr="003E01A5" w:rsidRDefault="00583125" w:rsidP="005831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3881A0" w14:textId="77777777" w:rsidR="009058D7" w:rsidRPr="003E01A5" w:rsidRDefault="009058D7" w:rsidP="005831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9383B3" w14:textId="1A22E586" w:rsidR="00AF5618" w:rsidRPr="003E01A5" w:rsidRDefault="00AF5618" w:rsidP="00A76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หน่วยงานในต่างประเทศ  </w:t>
      </w:r>
    </w:p>
    <w:p w14:paraId="7727F8D3" w14:textId="77777777" w:rsidR="00583125" w:rsidRPr="003E01A5" w:rsidRDefault="00583125" w:rsidP="00A76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88FA41" w14:textId="3A4776E4" w:rsidR="00AF5618" w:rsidRPr="003E01A5" w:rsidRDefault="00AF5618" w:rsidP="00A76E4A">
      <w:pPr>
        <w:pStyle w:val="BodyText2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1CF55F1D" w14:textId="77777777" w:rsidR="00AF5618" w:rsidRPr="003E01A5" w:rsidRDefault="00AF5618" w:rsidP="00AF5618">
      <w:pPr>
        <w:pStyle w:val="BodyText2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4EAAAA" w14:textId="74D7B939" w:rsidR="00AF5618" w:rsidRPr="003E01A5" w:rsidRDefault="00AF5618" w:rsidP="00AF5618">
      <w:pPr>
        <w:pStyle w:val="BodyText2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 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40F5E80A" w14:textId="77777777" w:rsidR="00AF5618" w:rsidRPr="003E01A5" w:rsidRDefault="00AF5618" w:rsidP="00AF5618">
      <w:pPr>
        <w:pStyle w:val="BodyText2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D3AEE3" w14:textId="62A8C957" w:rsidR="00AF5618" w:rsidRPr="003E01A5" w:rsidRDefault="00AF5618" w:rsidP="00AF5618">
      <w:pPr>
        <w:pStyle w:val="BodyText2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</w:t>
      </w:r>
      <w:r w:rsidR="00073B08" w:rsidRPr="003E01A5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Pr="003E01A5">
        <w:rPr>
          <w:rFonts w:asciiTheme="majorBidi" w:hAnsiTheme="majorBidi" w:cstheme="majorBidi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</w:t>
      </w:r>
      <w:r w:rsidR="00073B08" w:rsidRPr="003E01A5">
        <w:rPr>
          <w:rFonts w:asciiTheme="majorBidi" w:hAnsiTheme="majorBidi" w:cstheme="majorBidi"/>
          <w:sz w:val="30"/>
          <w:szCs w:val="30"/>
          <w:cs/>
        </w:rPr>
        <w:t>อย่างมีสาระสำคัญ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หรือการควบคุมร่วมที่มีสาระสำคัญอยู่ </w:t>
      </w:r>
      <w:r w:rsidR="00327431" w:rsidRPr="003E01A5">
        <w:rPr>
          <w:rFonts w:asciiTheme="majorBidi" w:hAnsiTheme="majorBidi" w:cstheme="majorBidi"/>
          <w:sz w:val="30"/>
          <w:szCs w:val="30"/>
          <w:cs/>
        </w:rPr>
        <w:br/>
      </w:r>
      <w:r w:rsidRPr="003E01A5">
        <w:rPr>
          <w:rFonts w:asciiTheme="majorBidi" w:hAnsiTheme="majorBidi" w:cstheme="majorBidi"/>
          <w:sz w:val="30"/>
          <w:szCs w:val="30"/>
          <w:cs/>
        </w:rPr>
        <w:t>กลุ่มบริษัทต้องจัดประเภทยอดสะสมบางส่วนที่เกี่ยวข้องเป็นกำไรหรือขาดทุน</w:t>
      </w:r>
    </w:p>
    <w:p w14:paraId="4175198A" w14:textId="77777777" w:rsidR="001669ED" w:rsidRPr="003E01A5" w:rsidRDefault="001669ED" w:rsidP="00453592">
      <w:pPr>
        <w:pStyle w:val="BodyText2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5C4C6D" w14:textId="28402FC3" w:rsidR="00802F71" w:rsidRPr="003E01A5" w:rsidRDefault="00AF5618" w:rsidP="00453592">
      <w:pPr>
        <w:pStyle w:val="BodyText2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23E789AE" w14:textId="77777777" w:rsidR="00453592" w:rsidRPr="003E01A5" w:rsidRDefault="00453592" w:rsidP="00453592">
      <w:pPr>
        <w:pStyle w:val="BodyText2"/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A3C9DB0" w14:textId="77777777" w:rsidR="00A843B7" w:rsidRPr="003E01A5" w:rsidRDefault="00A84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D29689C" w14:textId="6F3EE0A2" w:rsidR="00AF5618" w:rsidRPr="003E01A5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89EF626" w14:textId="77777777" w:rsidR="00AF5618" w:rsidRPr="003E01A5" w:rsidRDefault="00AF5618" w:rsidP="00AF5618">
      <w:pPr>
        <w:pStyle w:val="BodyText2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555E29A" w14:textId="77777777" w:rsidR="00AF5618" w:rsidRPr="003E01A5" w:rsidRDefault="00AF5618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E01A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1AE2FCC6" w14:textId="77777777" w:rsidR="00AF5618" w:rsidRPr="003E01A5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E01A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1107EEB5" w14:textId="24A2109C" w:rsidR="00AF5618" w:rsidRPr="003E01A5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>ตราสารหนี้ที่ออกโดยกลุ่มบริษัทรับรู้รายการเมื่อเริ่มแรกเมื่อมีการออกตราสารหนี้</w:t>
      </w:r>
      <w:r w:rsidR="00514D41"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สินทรัพย์ทางการเงิน</w:t>
      </w:r>
      <w:r w:rsidR="00514D41" w:rsidRPr="003E01A5">
        <w:rPr>
          <w:rFonts w:asciiTheme="majorBidi" w:hAnsiTheme="majorBidi" w:cstheme="majorBidi"/>
          <w:sz w:val="30"/>
          <w:szCs w:val="30"/>
          <w:lang w:val="en-GB"/>
        </w:rPr>
        <w:br/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>และหนี้สินทางการเงินอื่น ๆ (นอกเหนือจากลูกหนี้การค้า</w:t>
      </w:r>
      <w:r w:rsidR="00ED73EE" w:rsidRPr="003E01A5">
        <w:rPr>
          <w:rFonts w:asciiTheme="majorBidi" w:hAnsiTheme="majorBidi" w:cstheme="majorBidi"/>
          <w:sz w:val="30"/>
          <w:szCs w:val="30"/>
          <w:cs/>
          <w:lang w:val="en-GB"/>
        </w:rPr>
        <w:t>และลูกหนี้อื่น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 (ดูหมายเหตุข้อ </w:t>
      </w:r>
      <w:r w:rsidR="005B751D" w:rsidRPr="003E01A5">
        <w:rPr>
          <w:rFonts w:asciiTheme="majorBidi" w:hAnsiTheme="majorBidi" w:cstheme="majorBidi"/>
          <w:sz w:val="30"/>
          <w:szCs w:val="30"/>
        </w:rPr>
        <w:t>3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>(ฉ)))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และวัดมูลค่าเมื่อเริ่มแรก</w:t>
      </w:r>
      <w:r w:rsidRPr="003E01A5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ด้วยมูลค่ายุติธรรม ทั้งนี้ สินทรัพย์ทางการเงินและหนี้สินทางการเงินที่ไม่ได้วัดมูลค่าด้วยมูลค่ายุติธรรมผ่านกำไร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>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785D40C2" w14:textId="77777777" w:rsidR="00AF5618" w:rsidRPr="003E01A5" w:rsidRDefault="00AF5618" w:rsidP="00AF5618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8A5CB9" w14:textId="34D3710B" w:rsidR="00AF5618" w:rsidRPr="003E01A5" w:rsidRDefault="00AF5618" w:rsidP="00AF5618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514D41" w:rsidRPr="003E01A5">
        <w:rPr>
          <w:rFonts w:asciiTheme="majorBidi" w:hAnsiTheme="majorBidi" w:cstheme="majorBidi"/>
          <w:sz w:val="30"/>
          <w:szCs w:val="30"/>
        </w:rPr>
        <w:br/>
      </w:r>
      <w:r w:rsidRPr="003E01A5">
        <w:rPr>
          <w:rFonts w:asciiTheme="majorBidi" w:hAnsiTheme="majorBidi" w:cstheme="majorBidi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="00514D41" w:rsidRPr="003E01A5">
        <w:rPr>
          <w:rFonts w:asciiTheme="majorBidi" w:hAnsiTheme="majorBidi" w:cstheme="majorBidi"/>
          <w:sz w:val="30"/>
          <w:szCs w:val="30"/>
        </w:rPr>
        <w:br/>
      </w:r>
      <w:r w:rsidRPr="003E01A5">
        <w:rPr>
          <w:rFonts w:asciiTheme="majorBidi" w:hAnsiTheme="majorBidi" w:cstheme="majorBidi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514D41" w:rsidRPr="003E01A5">
        <w:rPr>
          <w:rFonts w:asciiTheme="majorBidi" w:hAnsiTheme="majorBidi" w:cstheme="majorBidi"/>
          <w:sz w:val="30"/>
          <w:szCs w:val="30"/>
        </w:rPr>
        <w:br/>
      </w:r>
      <w:r w:rsidRPr="003E01A5">
        <w:rPr>
          <w:rFonts w:asciiTheme="majorBidi" w:hAnsiTheme="majorBidi" w:cstheme="majorBidi"/>
          <w:sz w:val="30"/>
          <w:szCs w:val="30"/>
          <w:cs/>
        </w:rPr>
        <w:t>การเปลี่ยนแปลงการจัดประเภท</w:t>
      </w:r>
    </w:p>
    <w:p w14:paraId="5313DDA1" w14:textId="77777777" w:rsidR="00AF5618" w:rsidRPr="003E01A5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3C2A3AB6" w14:textId="77777777" w:rsidR="00AF5618" w:rsidRPr="003E01A5" w:rsidRDefault="00AF5618" w:rsidP="00AF5618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3B1B2E10" w14:textId="77777777" w:rsidR="00AF5618" w:rsidRPr="003E01A5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1CC2DC67" w14:textId="77777777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A8E24EB" w14:textId="77777777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2B52D8" w14:textId="6BE1C130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2E5EF9E2" w14:textId="77777777" w:rsidR="000A18CB" w:rsidRPr="003E01A5" w:rsidRDefault="000A18CB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5EB88" w14:textId="77777777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02F989B1" w14:textId="77777777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A23F124" w14:textId="61FBE307" w:rsidR="00AF5618" w:rsidRPr="003E01A5" w:rsidRDefault="00AF5618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E01A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0FE6C182" w14:textId="77777777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9A5106" w14:textId="77777777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 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52320E2" w14:textId="77777777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B13F6F" w14:textId="351389BF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>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Pr="003E01A5">
        <w:rPr>
          <w:rFonts w:asciiTheme="majorBidi" w:hAnsiTheme="majorBidi" w:cstheme="majorBidi"/>
          <w:sz w:val="30"/>
          <w:szCs w:val="30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FF4FC68" w14:textId="77777777" w:rsidR="00FF2F76" w:rsidRPr="003E01A5" w:rsidRDefault="00FF2F76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DD43EC" w14:textId="6FC9E8CD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283A8DF" w14:textId="77777777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F261D5" w14:textId="44E73991" w:rsidR="00AF5618" w:rsidRPr="003E01A5" w:rsidRDefault="00AF5618" w:rsidP="00AF5618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09FF4BB" w14:textId="77777777" w:rsidR="00AF5618" w:rsidRPr="003E01A5" w:rsidRDefault="00AF5618" w:rsidP="00AF5618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7C874C" w14:textId="61ED9BC1" w:rsidR="00AF5618" w:rsidRPr="003E01A5" w:rsidRDefault="00AF5618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อนุพันธ์</w:t>
      </w:r>
    </w:p>
    <w:p w14:paraId="7B5F2E85" w14:textId="77777777" w:rsidR="00AF5618" w:rsidRPr="003E01A5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B11C16" w14:textId="095F1ADD" w:rsidR="000A18CB" w:rsidRPr="003E01A5" w:rsidRDefault="00AF5618" w:rsidP="000A18CB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  <w:r w:rsidR="000A18CB"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="000A18CB" w:rsidRPr="003E01A5">
        <w:rPr>
          <w:rFonts w:asciiTheme="majorBidi" w:hAnsiTheme="majorBidi"/>
          <w:sz w:val="30"/>
          <w:szCs w:val="30"/>
          <w:cs/>
        </w:rPr>
        <w:t xml:space="preserve">เว้นแต่อนุพันธ์นั้นถูกกำหนดเป็นเครื่องมือที่ใช้ในการป้องกันความเสี่ยง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276181">
        <w:rPr>
          <w:rFonts w:asciiTheme="majorBidi" w:hAnsiTheme="majorBidi"/>
          <w:sz w:val="30"/>
          <w:szCs w:val="30"/>
        </w:rPr>
        <w:t>3</w:t>
      </w:r>
      <w:r w:rsidR="000A18CB" w:rsidRPr="003E01A5">
        <w:rPr>
          <w:rFonts w:asciiTheme="majorBidi" w:hAnsiTheme="majorBidi"/>
          <w:sz w:val="30"/>
          <w:szCs w:val="30"/>
          <w:cs/>
        </w:rPr>
        <w:t>(ง.</w:t>
      </w:r>
      <w:r w:rsidR="005B751D" w:rsidRPr="003E01A5">
        <w:rPr>
          <w:rFonts w:asciiTheme="majorBidi" w:hAnsiTheme="majorBidi"/>
          <w:sz w:val="30"/>
          <w:szCs w:val="30"/>
        </w:rPr>
        <w:t>4</w:t>
      </w:r>
      <w:r w:rsidR="000A18CB" w:rsidRPr="003E01A5">
        <w:rPr>
          <w:rFonts w:asciiTheme="majorBidi" w:hAnsiTheme="majorBidi"/>
          <w:sz w:val="30"/>
          <w:szCs w:val="30"/>
          <w:cs/>
        </w:rPr>
        <w:t>))</w:t>
      </w:r>
    </w:p>
    <w:p w14:paraId="281AC4CE" w14:textId="738A3234" w:rsidR="007003C6" w:rsidRPr="003E01A5" w:rsidRDefault="00700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2093EE6" w14:textId="77777777" w:rsidR="00893B66" w:rsidRPr="003E01A5" w:rsidRDefault="00893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D68C5BC" w14:textId="77777777" w:rsidR="00893B66" w:rsidRPr="003E01A5" w:rsidRDefault="00893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54817B0" w14:textId="627A4612" w:rsidR="00AF5618" w:rsidRPr="003E01A5" w:rsidRDefault="00AF5618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การป้องกันความเสี่ยง</w:t>
      </w:r>
    </w:p>
    <w:p w14:paraId="49C1A3E9" w14:textId="77777777" w:rsidR="00AF5618" w:rsidRPr="003E01A5" w:rsidRDefault="00AF5618" w:rsidP="00AF5618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  <w:sz w:val="30"/>
          <w:szCs w:val="30"/>
        </w:rPr>
      </w:pPr>
    </w:p>
    <w:p w14:paraId="116CE473" w14:textId="77777777" w:rsidR="00AF5618" w:rsidRPr="003E01A5" w:rsidRDefault="00AF5618" w:rsidP="00AF5618">
      <w:pPr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1984C6B4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15C7A057" w14:textId="6890C4F9" w:rsidR="00AF5618" w:rsidRPr="003E01A5" w:rsidRDefault="00AF5618" w:rsidP="00AF5618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</w:t>
      </w:r>
      <w:r w:rsidR="00E05924" w:rsidRPr="003E01A5">
        <w:rPr>
          <w:rFonts w:asciiTheme="majorBidi" w:hAnsiTheme="majorBidi" w:cstheme="majorBidi"/>
          <w:sz w:val="30"/>
          <w:szCs w:val="30"/>
          <w:cs/>
        </w:rPr>
        <w:t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 (โดยใช้มูลค่าปัจจุบัน) นับจากการเริ่มต้นของการป้องกันความเสี่ยง ส่วน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ที่ไม่มีประสิทธิผลจะรับรู้ทันทีในกำไรหรือขาดทุน </w:t>
      </w:r>
    </w:p>
    <w:p w14:paraId="265EDEE2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20993D33" w14:textId="1A4B7F50" w:rsidR="00AF5618" w:rsidRPr="003E01A5" w:rsidRDefault="00AF5618" w:rsidP="00AF5618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3E01A5">
        <w:rPr>
          <w:rFonts w:asciiTheme="majorBidi" w:hAnsiTheme="majorBidi" w:cstheme="majorBidi"/>
          <w:sz w:val="30"/>
          <w:szCs w:val="30"/>
        </w:rPr>
        <w:t xml:space="preserve">(Spot element) </w:t>
      </w:r>
      <w:r w:rsidRPr="003E01A5">
        <w:rPr>
          <w:rFonts w:asciiTheme="majorBidi" w:hAnsiTheme="majorBidi" w:cstheme="majorBidi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</w:t>
      </w:r>
      <w:r w:rsidR="00E05924" w:rsidRPr="003E01A5">
        <w:rPr>
          <w:rFonts w:asciiTheme="majorBidi" w:hAnsiTheme="majorBidi" w:cstheme="majorBidi"/>
          <w:sz w:val="30"/>
          <w:szCs w:val="30"/>
          <w:cs/>
        </w:rPr>
        <w:t xml:space="preserve">จะบันทึกแยกต่างหากเป็นต้นทุนการป้องกันความเสี่ยง </w:t>
      </w:r>
      <w:r w:rsidRPr="003E01A5">
        <w:rPr>
          <w:rFonts w:asciiTheme="majorBidi" w:hAnsiTheme="majorBidi" w:cstheme="majorBidi"/>
          <w:sz w:val="30"/>
          <w:szCs w:val="30"/>
          <w:cs/>
        </w:rPr>
        <w:t>รับรู้ใน</w:t>
      </w:r>
      <w:r w:rsidR="00E05924" w:rsidRPr="003E01A5">
        <w:rPr>
          <w:rFonts w:asciiTheme="majorBidi" w:hAnsiTheme="majorBidi" w:cstheme="majorBidi"/>
          <w:sz w:val="30"/>
          <w:szCs w:val="30"/>
          <w:cs/>
        </w:rPr>
        <w:t>กำไรขาดทุนเบ็ดเสร็จอื่นและสะสมไว้ในสำรองต้นทุนการป้องกันความเสี่ยง</w:t>
      </w:r>
    </w:p>
    <w:p w14:paraId="31CD90BD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363679E1" w14:textId="77777777" w:rsidR="00AF5618" w:rsidRPr="003E01A5" w:rsidRDefault="00AF5618" w:rsidP="00AF5618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331CF9AE" w14:textId="77777777" w:rsidR="00FF2F76" w:rsidRPr="003E01A5" w:rsidRDefault="00FF2F76" w:rsidP="00AF5618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65333" w14:textId="6483E60A" w:rsidR="00AF5618" w:rsidRPr="003E01A5" w:rsidRDefault="00AF5618" w:rsidP="00AF5618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2092B301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36EA015C" w14:textId="20716820" w:rsidR="00AF5618" w:rsidRPr="003E01A5" w:rsidRDefault="00AF5618" w:rsidP="00AF5618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</w:t>
      </w:r>
      <w:r w:rsidRPr="003E01A5">
        <w:rPr>
          <w:rFonts w:asciiTheme="majorBidi" w:eastAsia="Calibri" w:hAnsiTheme="majorBidi" w:cstheme="majorBidi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053D553C" w14:textId="17B4E151" w:rsidR="00AF5618" w:rsidRPr="003E01A5" w:rsidRDefault="00AF5618" w:rsidP="00AF5618">
      <w:pPr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1CFB8FCD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9C87D5E" w14:textId="77777777" w:rsidR="00AF5618" w:rsidRPr="003E01A5" w:rsidRDefault="00AF5618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B7E6D72" w14:textId="77777777" w:rsidR="00AF5618" w:rsidRPr="003E01A5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397046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และลูกหนี้สัญญาเช่าซึ่งไม่ได้วัดมูลค่าด้วยมูลค่ายุติธรรมผ่านกำไรหรือขาดทุน</w:t>
      </w:r>
    </w:p>
    <w:p w14:paraId="2F848781" w14:textId="77777777" w:rsidR="00E05924" w:rsidRPr="003E01A5" w:rsidRDefault="00E05924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9520AC" w14:textId="3E6BC750" w:rsidR="00AF5618" w:rsidRPr="003E01A5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5B751D" w:rsidRPr="003E01A5">
        <w:rPr>
          <w:rFonts w:asciiTheme="majorBidi" w:hAnsiTheme="majorBidi" w:cstheme="majorBidi"/>
          <w:sz w:val="30"/>
          <w:szCs w:val="30"/>
        </w:rPr>
        <w:t>12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4E1327E5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EE6BFC" w14:textId="77777777" w:rsidR="00AF5618" w:rsidRPr="003E01A5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8B17CB0" w14:textId="77777777" w:rsidR="00AF5618" w:rsidRPr="003E01A5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09331F" w14:textId="2D810F40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5B751D" w:rsidRPr="003E01A5">
        <w:rPr>
          <w:rFonts w:asciiTheme="majorBidi" w:hAnsiTheme="majorBidi" w:cstheme="majorBidi"/>
          <w:sz w:val="30"/>
          <w:szCs w:val="30"/>
        </w:rPr>
        <w:t>12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0B882350" w14:textId="77777777" w:rsidR="00FF2F76" w:rsidRPr="003E01A5" w:rsidRDefault="00FF2F76" w:rsidP="00AF5618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9C4258" w14:textId="6D0268A9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5B751D" w:rsidRPr="003E01A5">
        <w:rPr>
          <w:rFonts w:asciiTheme="majorBidi" w:hAnsiTheme="majorBidi" w:cstheme="majorBidi"/>
          <w:sz w:val="30"/>
          <w:szCs w:val="30"/>
        </w:rPr>
        <w:t>90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2AA0E00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E7DC49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14702D7A" w14:textId="7C5C340C" w:rsidR="009C653C" w:rsidRPr="003E01A5" w:rsidRDefault="00AF5618" w:rsidP="008A01D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EA0A239" w14:textId="1BD195EE" w:rsidR="00AF5618" w:rsidRPr="003E01A5" w:rsidRDefault="00AF5618" w:rsidP="008A01D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5B751D" w:rsidRPr="003E01A5">
        <w:rPr>
          <w:rFonts w:asciiTheme="majorBidi" w:hAnsiTheme="majorBidi" w:cstheme="majorBidi"/>
          <w:sz w:val="30"/>
          <w:szCs w:val="30"/>
        </w:rPr>
        <w:t>90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36EC3E0E" w14:textId="661B4614" w:rsidR="007003C6" w:rsidRPr="003E01A5" w:rsidRDefault="00700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F07E866" w14:textId="77777777" w:rsidR="00A843B7" w:rsidRPr="003E01A5" w:rsidRDefault="00A84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B930AEC" w14:textId="35DECA69" w:rsidR="00AF5618" w:rsidRPr="003E01A5" w:rsidRDefault="00AF5618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2316AC78" w14:textId="77777777" w:rsidR="00AF5618" w:rsidRPr="003E01A5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E33BEE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37EE61D" w14:textId="77777777" w:rsidR="00AF5618" w:rsidRPr="003E01A5" w:rsidRDefault="00AF5618" w:rsidP="00AF5618">
      <w:pPr>
        <w:pStyle w:val="BodyText2"/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4EB968" w14:textId="77777777" w:rsidR="00AF5618" w:rsidRPr="003E01A5" w:rsidRDefault="00AF5618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</w:t>
      </w:r>
    </w:p>
    <w:p w14:paraId="252BA093" w14:textId="77777777" w:rsidR="00AF5618" w:rsidRPr="003E01A5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BC006C" w14:textId="7845A59E" w:rsidR="00AF5618" w:rsidRPr="003E01A5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</w:t>
      </w:r>
      <w:r w:rsidR="000A18CB" w:rsidRPr="003E01A5">
        <w:rPr>
          <w:rFonts w:asciiTheme="majorBidi" w:hAnsiTheme="majorBidi" w:cstheme="majorBidi"/>
          <w:sz w:val="30"/>
          <w:szCs w:val="30"/>
        </w:rPr>
        <w:br/>
      </w:r>
      <w:r w:rsidRPr="003E01A5">
        <w:rPr>
          <w:rFonts w:asciiTheme="majorBidi" w:hAnsiTheme="majorBidi" w:cstheme="majorBidi"/>
          <w:sz w:val="30"/>
          <w:szCs w:val="30"/>
          <w:cs/>
        </w:rPr>
        <w:t>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88E6C4B" w14:textId="77777777" w:rsidR="00E05924" w:rsidRPr="003E01A5" w:rsidRDefault="00E05924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68DA9E" w14:textId="5FCBE234" w:rsidR="00AF5618" w:rsidRPr="003E01A5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1997BFC2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4EDBA91" w14:textId="5B4A2C5E" w:rsidR="000A18CB" w:rsidRPr="003E01A5" w:rsidRDefault="00AF5618" w:rsidP="000A18C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E01A5">
        <w:rPr>
          <w:rFonts w:asciiTheme="majorBidi" w:eastAsia="Arial Unicode MS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 ซึ่งมีระยะเวลาครบกำหนดไม่เกินสามเดือนนับแต่วันที่ได้มาเป็นรายการเทียบเท่าเงินสด</w:t>
      </w:r>
      <w:r w:rsidR="000A18CB" w:rsidRPr="003E01A5">
        <w:rPr>
          <w:rFonts w:asciiTheme="majorBidi" w:eastAsia="Arial Unicode MS" w:hAnsiTheme="majorBidi" w:cstheme="majorBidi"/>
          <w:sz w:val="30"/>
          <w:szCs w:val="30"/>
        </w:rPr>
        <w:t xml:space="preserve"> </w:t>
      </w:r>
    </w:p>
    <w:p w14:paraId="6DA43F94" w14:textId="5F1B4A7B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0711C370" w14:textId="3A8C3FEC" w:rsidR="00AF5618" w:rsidRPr="003E01A5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  <w:r w:rsidR="00754BC5" w:rsidRPr="003E01A5">
        <w:rPr>
          <w:rFonts w:asciiTheme="majorBidi" w:hAnsiTheme="majorBidi" w:cstheme="majorBidi"/>
          <w:b/>
          <w:bCs/>
          <w:sz w:val="30"/>
          <w:szCs w:val="30"/>
          <w:cs/>
        </w:rPr>
        <w:t>และลูกหนี้</w:t>
      </w:r>
      <w:r w:rsidR="007725F0" w:rsidRPr="003E01A5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</w:t>
      </w:r>
      <w:r w:rsidR="00754BC5" w:rsidRPr="003E01A5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</w:p>
    <w:p w14:paraId="4F83459A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A11FB56" w14:textId="2C374DD5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ลูกหนี้การค้าและลูกหนี้</w:t>
      </w:r>
      <w:r w:rsidR="007725F0" w:rsidRPr="003E01A5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3E01A5">
        <w:rPr>
          <w:rFonts w:asciiTheme="majorBidi" w:hAnsiTheme="majorBidi" w:cstheme="majorBidi"/>
          <w:sz w:val="30"/>
          <w:szCs w:val="30"/>
          <w:cs/>
        </w:rPr>
        <w:t>อื่นวัดมูลค่าด้วยราคาของรายการหักค่าเผื่อผลขาดทุนด้านเครดิตที่คาดว่าจะเกิดขึ้น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8C25B8" w:rsidRPr="003E01A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D0C4D" w:rsidRPr="003E01A5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</w:p>
    <w:p w14:paraId="1EE3FCA5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88D434" w14:textId="201562D3" w:rsidR="00AF5618" w:rsidRPr="003E01A5" w:rsidRDefault="00AF5618" w:rsidP="00700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</w:t>
      </w: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>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</w:t>
      </w:r>
      <w:r w:rsidRPr="003E01A5">
        <w:rPr>
          <w:rFonts w:asciiTheme="majorBidi" w:hAnsiTheme="majorBidi" w:cstheme="majorBidi"/>
          <w:sz w:val="30"/>
          <w:szCs w:val="30"/>
          <w:cs/>
        </w:rPr>
        <w:t>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EDB257F" w14:textId="77777777" w:rsidR="00893B66" w:rsidRPr="003E01A5" w:rsidRDefault="00893B66" w:rsidP="00700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417CD2" w14:textId="77777777" w:rsidR="00AF5618" w:rsidRPr="003E01A5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อสังหาริมทรัพย์พัฒนาเพื่อขาย</w:t>
      </w:r>
    </w:p>
    <w:p w14:paraId="4A5E6B64" w14:textId="77777777" w:rsidR="00AF5618" w:rsidRPr="003E01A5" w:rsidRDefault="00AF5618" w:rsidP="00AF56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34AB2C6" w14:textId="3BF63C85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อสังหาริมทรัพย์พัฒนาเพื่อขายคือ อสังหาริมทรัพย์ที่ถือไว้ด้วยความตั้งใจในการพัฒนาเพื่อขายในการดำเนินธุรกิจปกติ อสังหาริมทรัพย์นี้วัดมูลค่าด้วยราคาทุนหรือมูลค่าสุทธิที่จะได้รับแล้วแต่ราคาใดจะต่ำกว่า</w:t>
      </w:r>
    </w:p>
    <w:p w14:paraId="03B9086F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854E22" w14:textId="40FF9F18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ค่าใช้จ่าย</w:t>
      </w:r>
      <w:r w:rsidRPr="003E01A5">
        <w:rPr>
          <w:rFonts w:asciiTheme="majorBidi" w:hAnsiTheme="majorBidi" w:cstheme="majorBidi"/>
          <w:spacing w:val="-2"/>
          <w:sz w:val="30"/>
          <w:szCs w:val="30"/>
          <w:cs/>
        </w:rPr>
        <w:t>ในการพัฒนา ต้นทุนการกู้ยืม และค่าใช้จ่ายอื่น</w:t>
      </w:r>
      <w:r w:rsidR="006844B8" w:rsidRPr="003E01A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E01A5">
        <w:rPr>
          <w:rFonts w:asciiTheme="majorBidi" w:hAnsiTheme="majorBidi" w:cstheme="majorBidi"/>
          <w:spacing w:val="-2"/>
          <w:sz w:val="30"/>
          <w:szCs w:val="30"/>
          <w:cs/>
        </w:rPr>
        <w:t>ๆ ที่เกี่ยวข้อง</w:t>
      </w:r>
      <w:r w:rsidRPr="003E01A5" w:rsidDel="00CF123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E01A5">
        <w:rPr>
          <w:rFonts w:asciiTheme="majorBidi" w:hAnsiTheme="majorBidi" w:cstheme="majorBidi"/>
          <w:spacing w:val="-2"/>
          <w:sz w:val="30"/>
          <w:szCs w:val="30"/>
          <w:cs/>
        </w:rPr>
        <w:t>ต้นทุนการกู้ยืมที่เกี่ยวข้องกับการพัฒน</w:t>
      </w:r>
      <w:r w:rsidR="000A18CB" w:rsidRPr="003E01A5">
        <w:rPr>
          <w:rFonts w:asciiTheme="majorBidi" w:hAnsiTheme="majorBidi" w:cstheme="majorBidi"/>
          <w:spacing w:val="-2"/>
          <w:sz w:val="30"/>
          <w:szCs w:val="30"/>
          <w:cs/>
        </w:rPr>
        <w:t>า</w:t>
      </w:r>
      <w:r w:rsidRPr="003E01A5">
        <w:rPr>
          <w:rFonts w:asciiTheme="majorBidi" w:hAnsiTheme="majorBidi" w:cstheme="majorBidi"/>
          <w:spacing w:val="-2"/>
          <w:sz w:val="30"/>
          <w:szCs w:val="30"/>
          <w:cs/>
        </w:rPr>
        <w:t>อสังหาริมทรัพย์</w:t>
      </w:r>
      <w:r w:rsidRPr="003E01A5">
        <w:rPr>
          <w:rFonts w:asciiTheme="majorBidi" w:hAnsiTheme="majorBidi" w:cstheme="majorBidi"/>
          <w:sz w:val="30"/>
          <w:szCs w:val="30"/>
          <w:cs/>
        </w:rPr>
        <w:t>พัฒนาเพื่อขายรวมเป็นราคาทุนของสินทรัพย์จนกระทั่งการพัฒนาสำเร็จ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511356F3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FB97FE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</w:t>
      </w:r>
    </w:p>
    <w:p w14:paraId="6802E4CE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10A4A7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63897122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616B8" w14:textId="77777777" w:rsidR="00AF5618" w:rsidRPr="003E01A5" w:rsidRDefault="00AF5618" w:rsidP="00AF56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E01A5">
        <w:rPr>
          <w:rFonts w:asciiTheme="majorBidi" w:hAnsiTheme="majorBidi" w:cstheme="majorBidi"/>
          <w:b/>
          <w:sz w:val="30"/>
          <w:szCs w:val="30"/>
          <w:cs/>
        </w:rPr>
        <w:t>ต้นทุนของวัสดุก่อสร้างคำนวณโดยใช้วิธีถัวเฉลี่ยถ่วงน้ำหนักเคลื่อนที่</w:t>
      </w:r>
    </w:p>
    <w:p w14:paraId="0C6263DE" w14:textId="77777777" w:rsidR="00AF5618" w:rsidRPr="003E01A5" w:rsidRDefault="00AF5618" w:rsidP="00AF56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59DF904" w14:textId="77777777" w:rsidR="00AF5618" w:rsidRPr="003E01A5" w:rsidRDefault="00AF5618" w:rsidP="00AF56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E01A5">
        <w:rPr>
          <w:rFonts w:asciiTheme="majorBidi" w:hAnsiTheme="majorBidi" w:cstheme="majorBidi"/>
          <w:b/>
          <w:sz w:val="30"/>
          <w:szCs w:val="30"/>
          <w:cs/>
        </w:rPr>
        <w:t>ต้นทุนของที่ดินคำนวณโดยใช้วิธีเฉพาะเจาะจง</w:t>
      </w:r>
    </w:p>
    <w:p w14:paraId="2C13F10A" w14:textId="77777777" w:rsidR="008C25B8" w:rsidRPr="003E01A5" w:rsidRDefault="008C25B8" w:rsidP="00AF56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D8E8690" w14:textId="77777777" w:rsidR="00AF5618" w:rsidRPr="003E01A5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0FCD41FE" w14:textId="77777777" w:rsidR="00AF5618" w:rsidRPr="003E01A5" w:rsidRDefault="00AF5618" w:rsidP="00AF5618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2F5A98" w14:textId="2D126EE7" w:rsidR="000A18CB" w:rsidRPr="003E01A5" w:rsidRDefault="00AF5618" w:rsidP="00AF5618">
      <w:pPr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ต้นทุนของสินค้าคำนวณโดยใช้วิธีถัวเฉลี่ยถ่วงน้ำหนัก </w:t>
      </w:r>
      <w:r w:rsidR="000A18CB" w:rsidRPr="003E01A5">
        <w:rPr>
          <w:rFonts w:asciiTheme="majorBidi" w:hAnsiTheme="majorBidi"/>
          <w:sz w:val="30"/>
          <w:szCs w:val="30"/>
          <w:cs/>
        </w:rPr>
        <w:t>ในกรณีที่เป็นสินค้าที่ผลิตและสินค้าระหว่างผลิต ต้นทุนประกอบด้วย ค่าใช้จ่ายการผลิตที่ปันส่วนอย่างเหมาะสมอ้างอิงจากฐานกำลังการผลิตปกติ</w:t>
      </w:r>
    </w:p>
    <w:p w14:paraId="4FF067D3" w14:textId="77777777" w:rsidR="000A18CB" w:rsidRPr="003E01A5" w:rsidRDefault="000A18CB" w:rsidP="00AF5618">
      <w:pPr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A85547" w14:textId="67BF92D1" w:rsidR="00AF5618" w:rsidRPr="003E01A5" w:rsidRDefault="000A18CB" w:rsidP="000A18C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สิทธิในการได้รับคืนสินค้าวัดมูลค่าด้วยมูลค่าตามบัญชีเดิมของสินค้าคงเหลือที่ขายหักต้นทุนที่คาดว่าจะเกิดขึ้นในการรับคืนและขาดทุนจากการลดมูลค่าของสินค้าดังกล่าว สิทธิในการได้รับคืนสินค้าได้รับการทบทวน ณ ทุกวันที่รายงานและปรับปรุงกับจำนวนที่รับรู้เป็นต้นทุนขาย</w:t>
      </w:r>
    </w:p>
    <w:p w14:paraId="607FB02D" w14:textId="77777777" w:rsidR="000A18CB" w:rsidRPr="003E01A5" w:rsidRDefault="000A18CB" w:rsidP="00AF5618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9447B" w14:textId="77777777" w:rsidR="00A843B7" w:rsidRPr="003E01A5" w:rsidRDefault="00A84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CDC76C2" w14:textId="2D6B6B1F" w:rsidR="00AF5618" w:rsidRPr="003E01A5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ต้นทุนในการได้มาซึ่งสัญญาที่ทำกับลูกค้า</w:t>
      </w:r>
    </w:p>
    <w:p w14:paraId="60C4D4F4" w14:textId="77777777" w:rsidR="00AF5618" w:rsidRPr="003E01A5" w:rsidRDefault="00AF5618" w:rsidP="00AF5618">
      <w:pPr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2A84CE" w14:textId="77777777" w:rsidR="00AF5618" w:rsidRPr="003E01A5" w:rsidRDefault="00AF5618" w:rsidP="00AF5618">
      <w:pPr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ต้นทุนในการได้มาซึ่งสัญญาที่ทำกับลูกค้า 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14:paraId="4C35CFD1" w14:textId="77777777" w:rsidR="00AF5618" w:rsidRPr="003E01A5" w:rsidRDefault="00AF5618" w:rsidP="00AF5618">
      <w:pPr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725DDE" w14:textId="77777777" w:rsidR="00AF5618" w:rsidRPr="003E01A5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0987D86E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86B214" w14:textId="1EF33BA0" w:rsidR="00AF5618" w:rsidRPr="003E01A5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0A18CB" w:rsidRPr="003E01A5">
        <w:rPr>
          <w:rFonts w:asciiTheme="majorBidi" w:hAnsiTheme="majorBidi" w:cstheme="majorBidi"/>
          <w:sz w:val="30"/>
          <w:szCs w:val="30"/>
          <w:cs/>
        </w:rPr>
        <w:t xml:space="preserve"> (รวมถึงต้นทุนการกู้ยืม)</w:t>
      </w:r>
      <w:r w:rsidR="000A18CB"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หักค่าเสื่อมราคาสะสมและขาดทุนจากการด้อยค่า</w:t>
      </w:r>
    </w:p>
    <w:p w14:paraId="396A72FF" w14:textId="77777777" w:rsidR="00AF5618" w:rsidRPr="003E01A5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3CA7049" w14:textId="791D66C4" w:rsidR="00AF5618" w:rsidRPr="003E01A5" w:rsidRDefault="00AF5618" w:rsidP="00AF561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ค่าเสื่อมราคาคำนวณโดยวิธีเส้นตรงตามอายุการให้ประโยชน์โดยประมาณของอาคารเพื่อให้เช่าจำนวน </w:t>
      </w:r>
      <w:r w:rsidR="005B751D" w:rsidRPr="003E01A5">
        <w:rPr>
          <w:rFonts w:asciiTheme="majorBidi" w:hAnsiTheme="majorBidi" w:cstheme="majorBidi"/>
          <w:sz w:val="30"/>
          <w:szCs w:val="30"/>
        </w:rPr>
        <w:t>20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48427D95" w14:textId="77777777" w:rsidR="00AF5618" w:rsidRPr="003E01A5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9D88789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42D45468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B6F81D" w14:textId="086D260C" w:rsidR="00AF5618" w:rsidRPr="003E01A5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145964AD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4780927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4C0401DF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194947" w14:textId="067D33C9" w:rsidR="000A18CB" w:rsidRPr="003E01A5" w:rsidRDefault="000A18CB" w:rsidP="000A18CB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3E01A5">
        <w:rPr>
          <w:rFonts w:ascii="Angsana New" w:hAnsi="Angsana New"/>
          <w:sz w:val="30"/>
          <w:szCs w:val="30"/>
          <w:cs/>
        </w:rPr>
        <w:t xml:space="preserve">ราคาทุนรวมถึงต้นทุนการกู้ยืมต้นทุนในการรื้อถอน การขนย้าย การบูรณะสถานที่ตั้งของสินทรัพย์ </w:t>
      </w:r>
    </w:p>
    <w:p w14:paraId="781A0C0A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C6914D4" w14:textId="4F4ABA16" w:rsidR="000A18CB" w:rsidRPr="003E01A5" w:rsidRDefault="000A18CB" w:rsidP="000A18CB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3E01A5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</w:t>
      </w:r>
    </w:p>
    <w:p w14:paraId="0DB4FF4B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42F570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46CED175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465471" w14:textId="1ADA299F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68DC8E29" w14:textId="77777777" w:rsidR="005D28A9" w:rsidRPr="003E01A5" w:rsidRDefault="005D2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9F8F189" w14:textId="0C3859E0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4E56D61B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460B2A1" w14:textId="77777777" w:rsidR="00AF5618" w:rsidRPr="003E01A5" w:rsidRDefault="00AF5618" w:rsidP="00AF5618">
      <w:pPr>
        <w:pStyle w:val="Default"/>
        <w:ind w:left="547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bookmarkStart w:id="0" w:name="_Hlk93187453"/>
      <w:r w:rsidRPr="003E01A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3CB1CF1D" w14:textId="77777777" w:rsidR="00AF5618" w:rsidRPr="003E01A5" w:rsidRDefault="00AF5618" w:rsidP="00AF5618">
      <w:pPr>
        <w:pStyle w:val="Default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</w:p>
    <w:bookmarkEnd w:id="0"/>
    <w:p w14:paraId="0C63527F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</w:rPr>
      </w:pPr>
      <w:r w:rsidRPr="003E01A5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9608623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6706C8CD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3E01A5">
        <w:rPr>
          <w:rFonts w:asciiTheme="majorBidi" w:eastAsia="Arial Unicode MS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0A524362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920" w:type="dxa"/>
        <w:tblInd w:w="450" w:type="dxa"/>
        <w:tblLook w:val="01E0" w:firstRow="1" w:lastRow="1" w:firstColumn="1" w:lastColumn="1" w:noHBand="0" w:noVBand="0"/>
      </w:tblPr>
      <w:tblGrid>
        <w:gridCol w:w="6480"/>
        <w:gridCol w:w="900"/>
        <w:gridCol w:w="540"/>
      </w:tblGrid>
      <w:tr w:rsidR="007501E8" w:rsidRPr="003E01A5" w14:paraId="36F1E5A9" w14:textId="77777777" w:rsidTr="004815B3">
        <w:tc>
          <w:tcPr>
            <w:tcW w:w="6480" w:type="dxa"/>
          </w:tcPr>
          <w:p w14:paraId="10EFB117" w14:textId="24A9C9CB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ประมาณการอายุการให้ประโยชน์ของสินทรัพย์แสดงได้ดังนี้</w:t>
            </w:r>
          </w:p>
        </w:tc>
        <w:tc>
          <w:tcPr>
            <w:tcW w:w="900" w:type="dxa"/>
          </w:tcPr>
          <w:p w14:paraId="56697275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2658C7B3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</w:tr>
      <w:tr w:rsidR="005D28A9" w:rsidRPr="003E01A5" w14:paraId="4FEE7349" w14:textId="77777777" w:rsidTr="004815B3">
        <w:tc>
          <w:tcPr>
            <w:tcW w:w="6480" w:type="dxa"/>
          </w:tcPr>
          <w:p w14:paraId="08310A1E" w14:textId="77777777" w:rsidR="005D28A9" w:rsidRPr="003E01A5" w:rsidRDefault="005D28A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C5DC337" w14:textId="77777777" w:rsidR="005D28A9" w:rsidRPr="003E01A5" w:rsidRDefault="005D28A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1416F62A" w14:textId="77777777" w:rsidR="005D28A9" w:rsidRPr="003E01A5" w:rsidRDefault="005D28A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</w:tr>
      <w:tr w:rsidR="007501E8" w:rsidRPr="003E01A5" w14:paraId="46B34E04" w14:textId="77777777" w:rsidTr="004815B3">
        <w:tc>
          <w:tcPr>
            <w:tcW w:w="6480" w:type="dxa"/>
          </w:tcPr>
          <w:p w14:paraId="790450BE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900" w:type="dxa"/>
          </w:tcPr>
          <w:p w14:paraId="359A8CC0" w14:textId="7E0FDD2A" w:rsidR="00AF5618" w:rsidRPr="003E01A5" w:rsidRDefault="005B75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</w:rPr>
              <w:t>5</w:t>
            </w:r>
            <w:r w:rsidR="00AF5618" w:rsidRPr="003E01A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="00B54C01" w:rsidRPr="003E01A5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  <w:r w:rsidR="00AF5618" w:rsidRPr="003E01A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540" w:type="dxa"/>
          </w:tcPr>
          <w:p w14:paraId="051661D1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501E8" w:rsidRPr="003E01A5" w14:paraId="24275BFD" w14:textId="77777777" w:rsidTr="004815B3">
        <w:tc>
          <w:tcPr>
            <w:tcW w:w="6480" w:type="dxa"/>
          </w:tcPr>
          <w:p w14:paraId="67C4C70B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อาคารและส่วนตกแต่ง</w:t>
            </w:r>
          </w:p>
        </w:tc>
        <w:tc>
          <w:tcPr>
            <w:tcW w:w="900" w:type="dxa"/>
          </w:tcPr>
          <w:p w14:paraId="0314D7CD" w14:textId="63CD3E78" w:rsidR="00AF5618" w:rsidRPr="003E01A5" w:rsidRDefault="005B75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</w:rPr>
              <w:t>2</w:t>
            </w:r>
            <w:r w:rsidR="00AF5618" w:rsidRPr="003E01A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="00B54C01" w:rsidRPr="003E01A5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  <w:r w:rsidR="00AF5618" w:rsidRPr="003E01A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540" w:type="dxa"/>
          </w:tcPr>
          <w:p w14:paraId="51A78F0A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501E8" w:rsidRPr="003E01A5" w14:paraId="6860C01D" w14:textId="77777777" w:rsidTr="004815B3">
        <w:tc>
          <w:tcPr>
            <w:tcW w:w="6480" w:type="dxa"/>
          </w:tcPr>
          <w:p w14:paraId="1500ABDD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900" w:type="dxa"/>
          </w:tcPr>
          <w:p w14:paraId="55CE048A" w14:textId="32ABAB84" w:rsidR="00AF5618" w:rsidRPr="003E01A5" w:rsidRDefault="005B75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  <w:r w:rsidR="00AF5618" w:rsidRPr="003E01A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- </w:t>
            </w: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540" w:type="dxa"/>
          </w:tcPr>
          <w:p w14:paraId="5B91185E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501E8" w:rsidRPr="003E01A5" w14:paraId="47432411" w14:textId="77777777" w:rsidTr="004815B3">
        <w:tc>
          <w:tcPr>
            <w:tcW w:w="6480" w:type="dxa"/>
          </w:tcPr>
          <w:p w14:paraId="62B6FCF0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00" w:type="dxa"/>
          </w:tcPr>
          <w:p w14:paraId="21126C50" w14:textId="10F222A2" w:rsidR="00AF5618" w:rsidRPr="003E01A5" w:rsidRDefault="005B75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</w:rPr>
              <w:t>2</w:t>
            </w:r>
            <w:r w:rsidR="00AF5618" w:rsidRPr="003E01A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- </w:t>
            </w: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540" w:type="dxa"/>
          </w:tcPr>
          <w:p w14:paraId="5AD20CD5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501E8" w:rsidRPr="003E01A5" w14:paraId="4F62CD4F" w14:textId="77777777" w:rsidTr="004815B3">
        <w:tc>
          <w:tcPr>
            <w:tcW w:w="6480" w:type="dxa"/>
          </w:tcPr>
          <w:p w14:paraId="75CB6E1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900" w:type="dxa"/>
          </w:tcPr>
          <w:p w14:paraId="184BB1B1" w14:textId="686723C1" w:rsidR="00AF5618" w:rsidRPr="003E01A5" w:rsidRDefault="005B75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  <w:r w:rsidR="00B54C01" w:rsidRPr="003E01A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- </w:t>
            </w: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540" w:type="dxa"/>
          </w:tcPr>
          <w:p w14:paraId="2AEC897A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501E8" w:rsidRPr="003E01A5" w14:paraId="1DF247DF" w14:textId="77777777" w:rsidTr="004815B3">
        <w:tc>
          <w:tcPr>
            <w:tcW w:w="6480" w:type="dxa"/>
          </w:tcPr>
          <w:p w14:paraId="1C6B2E30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สาธารณูปโภคส่วนกลาง</w:t>
            </w: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56D79CC9" w14:textId="663C50C5" w:rsidR="00AF5618" w:rsidRPr="003E01A5" w:rsidRDefault="005B75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540" w:type="dxa"/>
          </w:tcPr>
          <w:p w14:paraId="28A6B173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AF5618" w:rsidRPr="003E01A5" w14:paraId="4D580CF5" w14:textId="77777777" w:rsidTr="004815B3">
        <w:tc>
          <w:tcPr>
            <w:tcW w:w="6480" w:type="dxa"/>
          </w:tcPr>
          <w:p w14:paraId="72BBE73D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00" w:type="dxa"/>
          </w:tcPr>
          <w:p w14:paraId="2DA2F5F7" w14:textId="68E31D7F" w:rsidR="00AF5618" w:rsidRPr="003E01A5" w:rsidRDefault="005B75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</w:rPr>
              <w:t>5</w:t>
            </w:r>
            <w:r w:rsidR="00B54C01" w:rsidRPr="003E01A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- </w:t>
            </w: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540" w:type="dxa"/>
          </w:tcPr>
          <w:p w14:paraId="5FC2C04C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92240B6" w14:textId="77777777" w:rsidR="00C163F4" w:rsidRPr="003E01A5" w:rsidRDefault="00C163F4" w:rsidP="00C163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811A3F8" w14:textId="5FCEBC7F" w:rsidR="00AF5618" w:rsidRPr="003E01A5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สินทรัพย์ไม่มีตัวตน</w:t>
      </w:r>
    </w:p>
    <w:p w14:paraId="17CC261B" w14:textId="77777777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DDE9874" w14:textId="0C624C7C" w:rsidR="00AF5618" w:rsidRPr="003E01A5" w:rsidRDefault="00AF5618" w:rsidP="00AF561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93187432"/>
      <w:r w:rsidRPr="003E01A5">
        <w:rPr>
          <w:rFonts w:asciiTheme="majorBidi" w:hAnsiTheme="majorBidi" w:cstheme="majorBidi"/>
          <w:sz w:val="30"/>
          <w:szCs w:val="30"/>
          <w:cs/>
        </w:rPr>
        <w:t>ลิขสิทธิ์ซอฟต์แวร์วัดมูลค่าด้วยราคาทุนหักค่าตัดจำหน่ายสะสมและขาดทุนจากการด้อยค่า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ค่าตัดจำหน่ายคำนวณโดยวิธีเส้นตรงตามระยะเวลาที่คาดว่าจะได้รับประโยชน์จากลิขสิทธิ์ซอฟต์แวร์</w:t>
      </w:r>
      <w:r w:rsidRPr="003E01A5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และรับรู้ในกำไรหรือขาดทุน</w:t>
      </w:r>
      <w:r w:rsidRPr="003E01A5">
        <w:rPr>
          <w:rFonts w:asciiTheme="majorBidi" w:eastAsia="Calibri" w:hAnsiTheme="majorBidi" w:cstheme="majorBidi"/>
          <w:sz w:val="30"/>
          <w:szCs w:val="30"/>
          <w:lang w:eastAsia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ประมาณการระยะเวลาที่คาดว่าจะได้รับประโยชน์คือ </w:t>
      </w:r>
      <w:r w:rsidR="005B751D" w:rsidRPr="003E01A5">
        <w:rPr>
          <w:rFonts w:asciiTheme="majorBidi" w:hAnsiTheme="majorBidi" w:cstheme="majorBidi"/>
          <w:sz w:val="30"/>
          <w:szCs w:val="30"/>
        </w:rPr>
        <w:t>10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ปี</w:t>
      </w:r>
    </w:p>
    <w:bookmarkEnd w:id="1"/>
    <w:p w14:paraId="2F8B47EC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56D2AAF" w14:textId="77777777" w:rsidR="00A843B7" w:rsidRPr="003E01A5" w:rsidRDefault="00A84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D5301E7" w14:textId="51C4C959" w:rsidR="00AF5618" w:rsidRPr="003E01A5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สัญญาเช่า</w:t>
      </w:r>
    </w:p>
    <w:p w14:paraId="447CB43D" w14:textId="77777777" w:rsidR="00AF5618" w:rsidRPr="003E01A5" w:rsidRDefault="00AF5618" w:rsidP="00AF5618">
      <w:pPr>
        <w:tabs>
          <w:tab w:val="clear" w:pos="680"/>
        </w:tabs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7F1B6046" w14:textId="77777777" w:rsidR="00AF5618" w:rsidRPr="003E01A5" w:rsidRDefault="00AF5618" w:rsidP="00AF561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8494EA5" w14:textId="77777777" w:rsidR="00AF5618" w:rsidRPr="003E01A5" w:rsidRDefault="00AF5618" w:rsidP="00AF5618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3E01A5" w:rsidDel="005868E9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0F5AFB78" w14:textId="77777777" w:rsidR="00AF5618" w:rsidRPr="003E01A5" w:rsidRDefault="00AF5618" w:rsidP="00AF561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306DD0CF" w14:textId="77777777" w:rsidR="00AF5618" w:rsidRPr="003E01A5" w:rsidRDefault="00AF5618" w:rsidP="00AF561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F06119" w14:textId="77777777" w:rsidR="00AF5618" w:rsidRPr="003E01A5" w:rsidRDefault="00AF5618" w:rsidP="00AF561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43C9FC5C" w14:textId="77777777" w:rsidR="00AF5618" w:rsidRPr="003E01A5" w:rsidRDefault="00AF5618" w:rsidP="00AF561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E32E10" w14:textId="77777777" w:rsidR="00AF5618" w:rsidRPr="003E01A5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46AF115" w14:textId="77777777" w:rsidR="00AF5618" w:rsidRPr="003E01A5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AF813A" w14:textId="77777777" w:rsidR="00AF5618" w:rsidRPr="003E01A5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8FD7CAA" w14:textId="77777777" w:rsidR="00AF5618" w:rsidRPr="003E01A5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FA4637E" w14:textId="2003F51A" w:rsidR="00AF5618" w:rsidRPr="003E01A5" w:rsidRDefault="00AF5618" w:rsidP="00AF561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</w:p>
    <w:p w14:paraId="3B8E7AB9" w14:textId="77777777" w:rsidR="00204686" w:rsidRPr="003E01A5" w:rsidRDefault="00204686" w:rsidP="00AF561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89BB88" w14:textId="77777777" w:rsidR="00AF5618" w:rsidRPr="003E01A5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E01A5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3E01A5">
        <w:rPr>
          <w:rFonts w:asciiTheme="majorBidi" w:hAnsiTheme="majorBidi" w:cstheme="majorBidi"/>
          <w:b/>
          <w:spacing w:val="-2"/>
          <w:sz w:val="30"/>
          <w:szCs w:val="30"/>
          <w:cs/>
        </w:rPr>
        <w:t>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</w:t>
      </w:r>
      <w:r w:rsidRPr="003E01A5">
        <w:rPr>
          <w:rFonts w:asciiTheme="majorBidi" w:hAnsiTheme="majorBidi" w:cstheme="majorBidi"/>
          <w:b/>
          <w:sz w:val="30"/>
          <w:szCs w:val="30"/>
          <w:cs/>
        </w:rPr>
        <w:t xml:space="preserve">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21ADEC22" w14:textId="7EF49EB4" w:rsidR="00AF5618" w:rsidRPr="003E01A5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b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2848A8CC" w14:textId="77777777" w:rsidR="00AF5618" w:rsidRPr="003E01A5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68068CA" w14:textId="77777777" w:rsidR="00AF5618" w:rsidRPr="003E01A5" w:rsidRDefault="00AF5618" w:rsidP="00AF561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0740B639" w14:textId="77777777" w:rsidR="00AF5618" w:rsidRPr="003E01A5" w:rsidRDefault="00AF5618" w:rsidP="00AF561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89B5BF5" w14:textId="77777777" w:rsidR="00AF5618" w:rsidRPr="003E01A5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E01A5">
        <w:rPr>
          <w:rFonts w:asciiTheme="majorBidi" w:hAnsiTheme="majorBidi" w:cstheme="majorBidi"/>
          <w:b/>
          <w:sz w:val="30"/>
          <w:szCs w:val="30"/>
          <w:cs/>
        </w:rPr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55FD41A5" w14:textId="77777777" w:rsidR="00AA7E47" w:rsidRPr="003E01A5" w:rsidRDefault="00AA7E47" w:rsidP="00AF561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B23A922" w14:textId="3AFEA498" w:rsidR="00AF5618" w:rsidRPr="003E01A5" w:rsidRDefault="00AF5618" w:rsidP="00AF561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E01A5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021C631C" w14:textId="77777777" w:rsidR="00AF5618" w:rsidRPr="003E01A5" w:rsidRDefault="00AF5618" w:rsidP="00AF561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612CFEA" w14:textId="54698E5F" w:rsidR="00AF5618" w:rsidRPr="003E01A5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E01A5">
        <w:rPr>
          <w:rFonts w:asciiTheme="majorBidi" w:hAnsiTheme="majorBidi" w:cstheme="majorBidi"/>
          <w:b/>
          <w:sz w:val="30"/>
          <w:szCs w:val="30"/>
          <w:cs/>
        </w:rPr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 w:rsidR="005B751D" w:rsidRPr="003E01A5">
        <w:rPr>
          <w:rFonts w:asciiTheme="majorBidi" w:hAnsiTheme="majorBidi" w:cstheme="majorBidi"/>
          <w:bCs/>
          <w:sz w:val="30"/>
          <w:szCs w:val="30"/>
        </w:rPr>
        <w:t>3</w:t>
      </w:r>
      <w:r w:rsidRPr="003E01A5">
        <w:rPr>
          <w:rFonts w:asciiTheme="majorBidi" w:hAnsiTheme="majorBidi" w:cstheme="majorBidi"/>
          <w:b/>
          <w:sz w:val="30"/>
          <w:szCs w:val="30"/>
          <w:cs/>
        </w:rPr>
        <w:t xml:space="preserve">(ง) </w:t>
      </w:r>
    </w:p>
    <w:p w14:paraId="7226DFBA" w14:textId="77777777" w:rsidR="00A843B7" w:rsidRPr="003E01A5" w:rsidRDefault="00A843B7" w:rsidP="00AF561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AA21ECD" w14:textId="77777777" w:rsidR="00AF5618" w:rsidRPr="003E01A5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788470AA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E333EE" w14:textId="2AB78EDD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843289" w:rsidRPr="003E01A5">
        <w:rPr>
          <w:rFonts w:asciiTheme="majorBidi" w:hAnsiTheme="majorBidi" w:cstheme="majorBidi"/>
          <w:sz w:val="30"/>
          <w:szCs w:val="30"/>
          <w:cs/>
        </w:rPr>
        <w:br/>
      </w:r>
      <w:r w:rsidRPr="003E01A5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64BE2D7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84A207B" w14:textId="43B202A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</w:t>
      </w:r>
      <w:r w:rsidR="00212ADB" w:rsidRPr="003E01A5">
        <w:rPr>
          <w:rFonts w:asciiTheme="majorBidi" w:hAnsiTheme="majorBidi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</w:t>
      </w:r>
      <w:r w:rsidR="00212ADB" w:rsidRPr="003E01A5">
        <w:rPr>
          <w:rFonts w:asciiTheme="majorBidi" w:hAnsiTheme="majorBidi"/>
          <w:sz w:val="30"/>
          <w:szCs w:val="30"/>
          <w:cs/>
        </w:rPr>
        <w:br/>
        <w:t>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ECCE85F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FD5E3" w14:textId="77777777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3E01A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4DAD3F3A" w14:textId="77777777" w:rsidR="00AF5618" w:rsidRPr="003E01A5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5F8524" w14:textId="77777777" w:rsidR="00AF5618" w:rsidRPr="003E01A5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หนี้สินที่เกิดจากสัญญา</w:t>
      </w:r>
    </w:p>
    <w:p w14:paraId="0D836D3B" w14:textId="77777777" w:rsidR="00AF5618" w:rsidRPr="003E01A5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0217ED" w14:textId="25BBA256" w:rsidR="00AF5618" w:rsidRPr="003E01A5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94262011"/>
      <w:r w:rsidRPr="003E01A5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843289" w:rsidRPr="003E01A5">
        <w:rPr>
          <w:rFonts w:asciiTheme="majorBidi" w:hAnsiTheme="majorBidi" w:cstheme="majorBidi"/>
          <w:sz w:val="30"/>
          <w:szCs w:val="30"/>
          <w:cs/>
        </w:rPr>
        <w:br/>
      </w:r>
      <w:r w:rsidRPr="003E01A5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กลุ่มบริษัทรับรู้รายได้ที่เกี่ยวข้อง</w:t>
      </w:r>
    </w:p>
    <w:p w14:paraId="195C8803" w14:textId="77777777" w:rsidR="00AF5618" w:rsidRPr="003E01A5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2"/>
    <w:p w14:paraId="0DDA9550" w14:textId="77777777" w:rsidR="00AF5618" w:rsidRPr="003E01A5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t>ผลประโยชน์ของพนักงาน</w:t>
      </w:r>
    </w:p>
    <w:p w14:paraId="159ED6B6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099FC3E3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3E01A5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512A7EAE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0FE2EA3A" w14:textId="77777777" w:rsidR="00212ADB" w:rsidRPr="003E01A5" w:rsidRDefault="00212ADB" w:rsidP="00212ADB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E01A5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CE5F2D2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7CA1524E" w14:textId="20D9F8D0" w:rsidR="00AF5618" w:rsidRPr="003E01A5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3E01A5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53DF6961" w14:textId="77777777" w:rsidR="00AF5618" w:rsidRPr="003E01A5" w:rsidRDefault="00AF5618" w:rsidP="00AF5618">
      <w:pPr>
        <w:spacing w:line="240" w:lineRule="auto"/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3CDA8F92" w14:textId="46C115B0" w:rsidR="00AF5618" w:rsidRPr="003E01A5" w:rsidRDefault="00AF5618" w:rsidP="00AF5618">
      <w:pPr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3E01A5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 ๆ ผลประโยชน์ดังกล่าวได้มีการคิดลดกระแสเงินสดเพื่อให้เป็นมูลค่าปัจจุบัน ซึ่งจัดทำโดยนักคณิตศาสตร์ประกันภัยที่ได้รับอนุญาต</w:t>
      </w:r>
      <w:r w:rsidR="00843289" w:rsidRPr="003E01A5">
        <w:rPr>
          <w:rFonts w:asciiTheme="majorBidi" w:hAnsiTheme="majorBidi" w:cstheme="majorBidi"/>
          <w:i/>
          <w:sz w:val="30"/>
          <w:szCs w:val="30"/>
          <w:cs/>
        </w:rPr>
        <w:t>เป็นประจำ</w:t>
      </w:r>
      <w:r w:rsidRPr="003E01A5">
        <w:rPr>
          <w:rFonts w:asciiTheme="majorBidi" w:hAnsiTheme="majorBidi" w:cstheme="majorBidi"/>
          <w:i/>
          <w:sz w:val="30"/>
          <w:szCs w:val="30"/>
          <w:cs/>
        </w:rPr>
        <w:t xml:space="preserve"> โดยวิธีคิดลด</w:t>
      </w:r>
      <w:r w:rsidR="00843289" w:rsidRPr="003E01A5">
        <w:rPr>
          <w:rFonts w:asciiTheme="majorBidi" w:hAnsiTheme="majorBidi" w:cstheme="majorBidi"/>
          <w:i/>
          <w:sz w:val="30"/>
          <w:szCs w:val="30"/>
          <w:cs/>
        </w:rPr>
        <w:br/>
      </w:r>
      <w:r w:rsidRPr="003E01A5">
        <w:rPr>
          <w:rFonts w:asciiTheme="majorBidi" w:hAnsiTheme="majorBidi" w:cstheme="majorBidi"/>
          <w:i/>
          <w:sz w:val="30"/>
          <w:szCs w:val="30"/>
          <w:cs/>
        </w:rPr>
        <w:t>แต่ละหน่วยที่ประมาณการไว้</w:t>
      </w:r>
    </w:p>
    <w:p w14:paraId="27C2AC02" w14:textId="77777777" w:rsidR="00AF5618" w:rsidRPr="003E01A5" w:rsidRDefault="00AF5618" w:rsidP="00AF5618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24D85A4" w14:textId="27186222" w:rsidR="00AF5618" w:rsidRPr="003E01A5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E01A5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3E01A5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3E01A5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i/>
          <w:sz w:val="30"/>
          <w:szCs w:val="30"/>
          <w:cs/>
        </w:rPr>
        <w:t>กลุ่มบริษัทกำหนดดอกเบี้ยจ่ายของ</w:t>
      </w:r>
      <w:r w:rsidRPr="003E01A5">
        <w:rPr>
          <w:rFonts w:asciiTheme="majorBidi" w:hAnsiTheme="majorBidi" w:cstheme="majorBidi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3E01A5">
        <w:rPr>
          <w:rFonts w:asciiTheme="majorBidi" w:hAnsiTheme="majorBidi" w:cstheme="majorBidi"/>
          <w:i/>
          <w:sz w:val="30"/>
          <w:szCs w:val="30"/>
          <w:cs/>
        </w:rPr>
        <w:t xml:space="preserve">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ที่เกี่ยวข้องกับโครงการผลประโยชน์รับรู้รายการในกำไรหรือขาดทุน </w:t>
      </w:r>
    </w:p>
    <w:p w14:paraId="230CD845" w14:textId="77777777" w:rsidR="00AF5618" w:rsidRPr="003E01A5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ED193ED" w14:textId="2F26D09D" w:rsidR="00AF5618" w:rsidRPr="003E01A5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E01A5">
        <w:rPr>
          <w:rFonts w:asciiTheme="majorBidi" w:hAnsiTheme="majorBidi" w:cstheme="majorBidi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6239A1A5" w14:textId="77777777" w:rsidR="00AF5618" w:rsidRPr="003E01A5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A6BA3F6" w14:textId="77777777" w:rsidR="00A843B7" w:rsidRPr="003E01A5" w:rsidRDefault="00A843B7" w:rsidP="00AF561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57FB0F5B" w14:textId="5861C912" w:rsidR="00AF5618" w:rsidRPr="003E01A5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3E01A5">
        <w:rPr>
          <w:rFonts w:asciiTheme="majorBidi" w:hAnsiTheme="majorBidi" w:cstheme="majorBidi"/>
          <w:iCs/>
          <w:sz w:val="30"/>
          <w:szCs w:val="30"/>
          <w:cs/>
        </w:rPr>
        <w:lastRenderedPageBreak/>
        <w:t>ผลประโยชน์ระยะยาวอื่น</w:t>
      </w:r>
      <w:r w:rsidR="00212ADB" w:rsidRPr="003E01A5">
        <w:rPr>
          <w:rFonts w:ascii="Angsana New" w:hAnsi="Angsana New"/>
          <w:iCs/>
          <w:sz w:val="30"/>
          <w:szCs w:val="30"/>
          <w:cs/>
        </w:rPr>
        <w:t>ของพนักงาน</w:t>
      </w:r>
    </w:p>
    <w:p w14:paraId="5588FCC9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35685FD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E01A5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Pr="003E01A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E01A5">
        <w:rPr>
          <w:rFonts w:asciiTheme="majorBidi" w:hAnsiTheme="majorBidi" w:cstheme="majorBidi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 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95EDBA8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</w:rPr>
      </w:pPr>
    </w:p>
    <w:p w14:paraId="371D7DF8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3E01A5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017666F1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657E8D8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3E01A5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</w:p>
    <w:p w14:paraId="658C7046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BC0F82" w14:textId="23AB56CD" w:rsidR="00AF5618" w:rsidRPr="003E01A5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</w:t>
      </w:r>
    </w:p>
    <w:p w14:paraId="64ABE583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30BE41" w14:textId="4AD14B6B" w:rsidR="00AF5618" w:rsidRPr="003E01A5" w:rsidRDefault="00212ADB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5C3D119" w14:textId="77777777" w:rsidR="00212ADB" w:rsidRPr="003E01A5" w:rsidRDefault="00212ADB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FF8B9F" w14:textId="550969FA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iCs/>
          <w:sz w:val="30"/>
          <w:szCs w:val="30"/>
          <w:cs/>
        </w:rPr>
        <w:t>ประมาณการค่าประกันความเสียหาย</w:t>
      </w:r>
    </w:p>
    <w:p w14:paraId="3D9C1B98" w14:textId="77777777" w:rsidR="00AF5618" w:rsidRPr="003E01A5" w:rsidRDefault="00AF5618" w:rsidP="00AF561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8DB5EFA" w14:textId="77777777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ประมาณการค่าประกันความเสียหายจะบันทึกเมื่อได้ขายสินค้าแก่ลูกค้าแล้ว  ประมาณการค่าใช้จ่ายพิจารณาจากประวัติการจ่ายค่าประกันความเสียหาย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และปัจจัยต่าง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ๆ ที่อาจเกี่ยวข้องกับความน่าจะเป็นที่จะเกิดความเสียหายดังกล่าว</w:t>
      </w:r>
    </w:p>
    <w:p w14:paraId="02D75E9D" w14:textId="77777777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B554C95" w14:textId="77777777" w:rsidR="00AF5618" w:rsidRPr="003E01A5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</w:p>
    <w:p w14:paraId="3267B5AA" w14:textId="77777777" w:rsidR="00AF5618" w:rsidRPr="003E01A5" w:rsidRDefault="00AF5618" w:rsidP="00AF561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B11AD1" w14:textId="19D5F256" w:rsidR="00AF5618" w:rsidRPr="003E01A5" w:rsidDel="001A6CC8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E01A5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</w:t>
      </w:r>
      <w:r w:rsidRPr="003E01A5" w:rsidDel="001A6CC8">
        <w:rPr>
          <w:rFonts w:asciiTheme="majorBidi" w:hAnsiTheme="majorBidi" w:cstheme="majorBidi"/>
          <w:spacing w:val="-8"/>
          <w:sz w:val="30"/>
          <w:szCs w:val="30"/>
          <w:cs/>
        </w:rPr>
        <w:t>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</w:t>
      </w:r>
      <w:r w:rsidR="00D349AD" w:rsidRPr="003E01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01A5" w:rsidDel="001A6CC8">
        <w:rPr>
          <w:rFonts w:asciiTheme="majorBidi" w:hAnsiTheme="majorBidi" w:cstheme="majorBid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00E02EE" w14:textId="77777777" w:rsidR="00AF5618" w:rsidRPr="003E01A5" w:rsidRDefault="00AF5618" w:rsidP="00AF5618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4932B6A" w14:textId="77777777" w:rsidR="00AF5618" w:rsidRPr="003E01A5" w:rsidRDefault="00AF5618" w:rsidP="00AF5618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  <w:r w:rsidRPr="003E01A5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4CF5823C" w14:textId="46E26125" w:rsidR="00AF5618" w:rsidRPr="003E01A5" w:rsidRDefault="00AF5618">
      <w:pPr>
        <w:pStyle w:val="NoSpacing"/>
        <w:numPr>
          <w:ilvl w:val="0"/>
          <w:numId w:val="7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5B751D" w:rsidRPr="003E01A5">
        <w:rPr>
          <w:rFonts w:asciiTheme="majorBidi" w:hAnsiTheme="majorBidi" w:cstheme="majorBidi"/>
          <w:sz w:val="30"/>
          <w:szCs w:val="30"/>
        </w:rPr>
        <w:t>1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192140A" w14:textId="4141EC3A" w:rsidR="00AF5618" w:rsidRPr="003E01A5" w:rsidRDefault="00AF5618">
      <w:pPr>
        <w:pStyle w:val="NoSpacing"/>
        <w:numPr>
          <w:ilvl w:val="0"/>
          <w:numId w:val="7"/>
        </w:numPr>
        <w:tabs>
          <w:tab w:val="clear" w:pos="454"/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ข้อมูลระดับ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="005B751D" w:rsidRPr="003E01A5">
        <w:rPr>
          <w:rFonts w:asciiTheme="majorBidi" w:hAnsiTheme="majorBidi" w:cstheme="majorBidi"/>
          <w:sz w:val="30"/>
          <w:szCs w:val="30"/>
        </w:rPr>
        <w:t>2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5B751D" w:rsidRPr="003E01A5">
        <w:rPr>
          <w:rFonts w:asciiTheme="majorBidi" w:hAnsiTheme="majorBidi" w:cstheme="majorBidi"/>
          <w:sz w:val="30"/>
          <w:szCs w:val="30"/>
        </w:rPr>
        <w:t>1</w:t>
      </w:r>
    </w:p>
    <w:p w14:paraId="5C1767BF" w14:textId="206A44AE" w:rsidR="00AF5618" w:rsidRPr="003E01A5" w:rsidRDefault="00AF5618">
      <w:pPr>
        <w:pStyle w:val="NoSpacing"/>
        <w:numPr>
          <w:ilvl w:val="0"/>
          <w:numId w:val="7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ข้อมูลระดับ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="005B751D" w:rsidRPr="003E01A5">
        <w:rPr>
          <w:rFonts w:asciiTheme="majorBidi" w:hAnsiTheme="majorBidi" w:cstheme="majorBidi"/>
          <w:sz w:val="30"/>
          <w:szCs w:val="30"/>
        </w:rPr>
        <w:t>3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8F3F95C" w14:textId="77777777" w:rsidR="00AF5618" w:rsidRPr="003E01A5" w:rsidRDefault="00AF5618" w:rsidP="00AF5618">
      <w:pPr>
        <w:pStyle w:val="BodyText2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B1FDBD" w14:textId="77777777" w:rsidR="00AF5618" w:rsidRPr="003E01A5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 w:rsidDel="001A6CC8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16001CB" w14:textId="77777777" w:rsidR="00AF5618" w:rsidRPr="003E01A5" w:rsidDel="001A6CC8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31A32F" w14:textId="77777777" w:rsidR="00AF5618" w:rsidRPr="003E01A5" w:rsidDel="001A6CC8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01A5" w:rsidDel="001A6CC8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6A4E2521" w14:textId="77777777" w:rsidR="00AF5618" w:rsidRPr="003E01A5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341EC" w14:textId="5ECB7205" w:rsidR="00AF5618" w:rsidRPr="003E01A5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 w:rsidDel="001A6CC8">
        <w:rPr>
          <w:rFonts w:asciiTheme="majorBidi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5B751D" w:rsidRPr="003E01A5">
        <w:rPr>
          <w:rFonts w:asciiTheme="majorBidi" w:hAnsiTheme="majorBidi" w:cstheme="majorBidi"/>
          <w:sz w:val="30"/>
          <w:szCs w:val="30"/>
        </w:rPr>
        <w:t>3</w:t>
      </w:r>
      <w:r w:rsidRPr="003E01A5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5934D9E4" w14:textId="77777777" w:rsidR="00AF5618" w:rsidRPr="003E01A5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B97F3E4" w14:textId="77777777" w:rsidR="00AF5618" w:rsidRPr="003E01A5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t>รายได้</w:t>
      </w:r>
    </w:p>
    <w:p w14:paraId="6F745987" w14:textId="77777777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9B78DE" w14:textId="7B90C8F4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ภาษีขายอื่น</w:t>
      </w:r>
      <w:r w:rsidR="00327431" w:rsidRPr="003E01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ๆ</w:t>
      </w:r>
      <w:r w:rsidR="00327431" w:rsidRPr="003E01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</w:t>
      </w:r>
    </w:p>
    <w:p w14:paraId="3078BAFC" w14:textId="77777777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AA2353" w14:textId="77777777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ณ วันที่มีการส่งมอบสินค้าให้กับลูกค้า</w:t>
      </w:r>
    </w:p>
    <w:p w14:paraId="68EEA2EA" w14:textId="4B84C7A7" w:rsidR="003D2F6E" w:rsidRPr="003E01A5" w:rsidRDefault="003D2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5A3C3E7" w14:textId="77777777" w:rsidR="009D248C" w:rsidRPr="003E01A5" w:rsidRDefault="009D2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044036" w14:textId="25173046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>รายได้จากการขายอสังหาริมทรัพย์พัฒนาเพื่อขายรับรู้เมื่อได้โอนอำนาจควบคุมอสังหาริมทรัพย์ให้กับลูกค้า ณ เวลาใดเวลาหนึ่งคือเมื่อโอนกรรมสิทธิ์ให้ลูกค้าด้วยจำนวนเงินที่สะท้อนถึงสิ่งตอบแทนที่กลุ่มบริษัทคาดว่าจะมีสิทธิได้รับ ซึ่งไม่รวมจำนวนเงินที่เก็บแทนบุคคลที่สาม หรือภาษีขายอื่น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ๆ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และแสดงสุทธิจากส่วนลดและสิ่งตอบแทนที่กลุ่มบริษัทจ่ายให้กับลูกค้า</w:t>
      </w:r>
    </w:p>
    <w:p w14:paraId="012C7B2F" w14:textId="77777777" w:rsidR="00327236" w:rsidRPr="003E01A5" w:rsidRDefault="00327236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AF4EEE" w14:textId="182A6E5C" w:rsidR="00426306" w:rsidRPr="003E01A5" w:rsidRDefault="00DC418A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3E01A5">
        <w:rPr>
          <w:rFonts w:asciiTheme="majorBidi" w:hAnsiTheme="majorBidi"/>
          <w:sz w:val="30"/>
          <w:szCs w:val="30"/>
          <w:cs/>
          <w:lang w:val="en-GB"/>
        </w:rPr>
        <w:t>รายได้จากการให้บริการรับรู้ตลอดช่วงเวลาหนึ่งโดยอ้างอิงกับขั้นความสำเร็จของงาน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30FC1D00" w14:textId="77777777" w:rsidR="00426306" w:rsidRPr="003E01A5" w:rsidRDefault="00426306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FB073B8" w14:textId="792280AC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>สำหรับสัญญาที่มีการรวมการขายอสังหาริมทรัพย์และสินค้าอื่นเข้าด้วยกัน 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 สิ่งตอบแทนที่ได้รับจะถูกปันส่วนตามสัดส่วนของราคาขายที่เป็นเอกเทศของอสังหาริมทรัพย์และสินค้านั้น ๆ</w:t>
      </w:r>
    </w:p>
    <w:p w14:paraId="6F54400B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E29DCE9" w14:textId="217A1EF0" w:rsidR="00AF5618" w:rsidRPr="003E01A5" w:rsidRDefault="00AF5618" w:rsidP="00AF561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หนี้สินตามสัญญาในงบฐานะการเงิน เงินมัดจำและเงินงวดจะรับรู้เป็นรายได้เมื่อกลุ่มบริษัทโอนการควบคุมในอสังหาริมทรัพย์ให้กับลูกค้า หากเงินรับล่วงหน้าดังกล่าวมีองค์ประกอบเกี่ยวกับการจัดหาเงินที่มีนัยสำคัญ ดอกเบี้ยจ่ายบันทึกโดยใช้วิธีอัตราดอกเบี้ยที่แท้จริง</w:t>
      </w:r>
      <w:r w:rsidRPr="003E01A5">
        <w:rPr>
          <w:rFonts w:asciiTheme="majorBidi" w:hAnsiTheme="majorBidi" w:cstheme="majorBidi"/>
          <w:sz w:val="30"/>
          <w:szCs w:val="30"/>
        </w:rPr>
        <w:t> 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หากระยะเวลาของการจัดหาเงินน้อยกว่า</w:t>
      </w:r>
      <w:r w:rsidRPr="00014AD4">
        <w:rPr>
          <w:rFonts w:asciiTheme="majorBidi" w:hAnsiTheme="majorBidi" w:cstheme="majorBidi"/>
          <w:spacing w:val="-4"/>
          <w:sz w:val="30"/>
          <w:szCs w:val="30"/>
          <w:cs/>
        </w:rPr>
        <w:t>หรือ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เท่ากับ </w:t>
      </w:r>
      <w:r w:rsidR="005B751D" w:rsidRPr="003E01A5">
        <w:rPr>
          <w:rFonts w:asciiTheme="majorBidi" w:hAnsiTheme="majorBidi" w:cstheme="majorBidi"/>
          <w:sz w:val="30"/>
          <w:szCs w:val="30"/>
        </w:rPr>
        <w:t>12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</w:p>
    <w:p w14:paraId="0BF174D6" w14:textId="77777777" w:rsidR="003D2F6E" w:rsidRPr="003E01A5" w:rsidRDefault="003D2F6E" w:rsidP="00AF561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A28759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>รายได้จากการประกอบกิจการโรงพยาบาลโดยส่วนใหญ่ประกอบด้วยรายได้ค่ารักษาพยาบาล ค่าห้องพัก ค่ายา โดยจะรับรู้เมื่อได้ให้บริการหรือจัดจำหน่ายแล้ว</w:t>
      </w:r>
    </w:p>
    <w:p w14:paraId="4E2F237E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1718187" w14:textId="4388EE38" w:rsidR="00AF5618" w:rsidRPr="003E01A5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t>รายได้เงินปันผล</w:t>
      </w:r>
    </w:p>
    <w:p w14:paraId="7A82C8F8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664C364" w14:textId="68E0B0BC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E01A5">
        <w:rPr>
          <w:rFonts w:asciiTheme="majorBidi" w:eastAsia="Calibri" w:hAnsiTheme="majorBidi" w:cstheme="majorBidi"/>
          <w:sz w:val="30"/>
          <w:szCs w:val="30"/>
          <w:cs/>
        </w:rPr>
        <w:t>รายได้เงินปันผลบันทึกในกำไรขาดทุนในวันที่กลุ่มบริษัทมีสิทธิได้รับเงินปันผล</w:t>
      </w:r>
    </w:p>
    <w:p w14:paraId="62A8848E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0A455F8" w14:textId="77777777" w:rsidR="009D248C" w:rsidRPr="003E01A5" w:rsidRDefault="009D2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5F22262" w14:textId="769F198E" w:rsidR="00AF5618" w:rsidRPr="003E01A5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</w:p>
    <w:p w14:paraId="651E11E5" w14:textId="77777777" w:rsidR="00AF5618" w:rsidRPr="003E01A5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A1679D" w14:textId="0EE9141C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E01A5">
        <w:rPr>
          <w:rFonts w:asciiTheme="majorBidi" w:eastAsia="Calibri" w:hAnsiTheme="majorBidi" w:cstheme="majorBidi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 </w:t>
      </w:r>
      <w:r w:rsidR="003F256A" w:rsidRPr="003E01A5">
        <w:rPr>
          <w:rFonts w:asciiTheme="majorBidi" w:eastAsia="Calibri" w:hAnsiTheme="majorBidi" w:cstheme="majorBidi"/>
          <w:sz w:val="30"/>
          <w:szCs w:val="30"/>
          <w:cs/>
        </w:rPr>
        <w:t>ซึ่ง</w:t>
      </w:r>
      <w:r w:rsidRPr="003E01A5">
        <w:rPr>
          <w:rFonts w:asciiTheme="majorBidi" w:eastAsia="Calibri" w:hAnsiTheme="majorBidi" w:cstheme="majorBidi"/>
          <w:sz w:val="30"/>
          <w:szCs w:val="30"/>
          <w:cs/>
        </w:rPr>
        <w:t>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4410E1AE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6AE9C69" w14:textId="0C0029CC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E01A5">
        <w:rPr>
          <w:rFonts w:asciiTheme="majorBidi" w:eastAsia="Calibr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2A5A25" w:rsidRPr="003E01A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eastAsia="Calibri" w:hAnsiTheme="majorBidi" w:cstheme="majorBidi"/>
          <w:sz w:val="30"/>
          <w:szCs w:val="30"/>
          <w:cs/>
        </w:rPr>
        <w:t>ๆ</w:t>
      </w:r>
    </w:p>
    <w:p w14:paraId="03B35DF0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B167F16" w14:textId="7120FCAA" w:rsidR="00432C22" w:rsidRPr="003E01A5" w:rsidRDefault="00432C22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/>
          <w:sz w:val="30"/>
          <w:szCs w:val="30"/>
        </w:rPr>
      </w:pPr>
      <w:r w:rsidRPr="003E01A5">
        <w:rPr>
          <w:rFonts w:asciiTheme="majorBidi" w:eastAsia="Calibri" w:hAnsi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3E01A5">
        <w:rPr>
          <w:rFonts w:asciiTheme="majorBidi" w:eastAsia="Calibri" w:hAnsiTheme="majorBidi"/>
          <w:sz w:val="30"/>
          <w:szCs w:val="30"/>
        </w:rPr>
        <w:br/>
      </w:r>
      <w:r w:rsidRPr="003E01A5">
        <w:rPr>
          <w:rFonts w:asciiTheme="majorBidi" w:eastAsia="Calibri" w:hAnsiTheme="majorBidi"/>
          <w:sz w:val="30"/>
          <w:szCs w:val="30"/>
          <w:cs/>
        </w:rPr>
        <w:t>ผลแตกต่างชั่วคราว การรับรู้สินทรัพย์หรือหนี้สินในครั้งแรกซึ่งเป็นรายการที่ไม่ใช่การรวมธุรกิจและรายการนั้น</w:t>
      </w:r>
      <w:r w:rsidR="00273657" w:rsidRPr="003E01A5">
        <w:rPr>
          <w:rFonts w:asciiTheme="majorBidi" w:eastAsia="Calibri" w:hAnsiTheme="majorBidi"/>
          <w:sz w:val="30"/>
          <w:szCs w:val="30"/>
        </w:rPr>
        <w:br/>
      </w:r>
      <w:r w:rsidRPr="003E01A5">
        <w:rPr>
          <w:rFonts w:asciiTheme="majorBidi" w:eastAsia="Calibri" w:hAnsiTheme="majorBidi"/>
          <w:spacing w:val="-4"/>
          <w:sz w:val="30"/>
          <w:szCs w:val="30"/>
          <w:cs/>
        </w:rPr>
        <w:t>ไม่มีผลกระทบต่อกำไรขาดทุนทางบัญชีหรือทางภาษีและผลแตกต่างที่เกี่ยวข้องกับเงินลงทุนในบริษัทย่อย</w:t>
      </w:r>
      <w:r w:rsidR="00273657" w:rsidRPr="003E01A5">
        <w:rPr>
          <w:rFonts w:asciiTheme="majorBidi" w:eastAsia="Calibri" w:hAnsiTheme="majorBidi"/>
          <w:spacing w:val="-4"/>
          <w:sz w:val="30"/>
          <w:szCs w:val="30"/>
          <w:cs/>
        </w:rPr>
        <w:t xml:space="preserve"> </w:t>
      </w:r>
      <w:r w:rsidRPr="003E01A5">
        <w:rPr>
          <w:rFonts w:asciiTheme="majorBidi" w:eastAsia="Calibri" w:hAnsiTheme="majorBidi"/>
          <w:spacing w:val="-4"/>
          <w:sz w:val="30"/>
          <w:szCs w:val="30"/>
          <w:cs/>
        </w:rPr>
        <w:t>บริษัทร่วม</w:t>
      </w:r>
      <w:r w:rsidRPr="003E01A5">
        <w:rPr>
          <w:rFonts w:asciiTheme="majorBidi" w:eastAsia="Calibri" w:hAnsiTheme="majorBidi"/>
          <w:sz w:val="30"/>
          <w:szCs w:val="30"/>
          <w:cs/>
        </w:rPr>
        <w:t>และการร่วมค้าหากเป็นไป</w:t>
      </w:r>
      <w:r w:rsidRPr="003E01A5">
        <w:rPr>
          <w:rFonts w:asciiTheme="majorBidi" w:eastAsia="Calibri" w:hAnsiTheme="majorBidi"/>
          <w:spacing w:val="-4"/>
          <w:sz w:val="30"/>
          <w:szCs w:val="30"/>
          <w:cs/>
        </w:rPr>
        <w:t>ได้ว่าจะไม่มีการกลับรายการในอนาคตอันใกล้</w:t>
      </w:r>
    </w:p>
    <w:p w14:paraId="68E6B0F3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B135E11" w14:textId="3411B243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E01A5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3E01A5">
        <w:rPr>
          <w:rFonts w:asciiTheme="majorBidi" w:eastAsia="Calibr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10C9767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B193378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E01A5">
        <w:rPr>
          <w:rFonts w:asciiTheme="majorBidi" w:eastAsia="Calibr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0D84F66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56AB67F" w14:textId="3F9B5077" w:rsidR="00AF5618" w:rsidRPr="003E01A5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t>กำไร</w:t>
      </w:r>
      <w:r w:rsidR="00EC10FF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EC10FF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ขาดทุน) </w:t>
      </w: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19E81A0E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sz w:val="30"/>
          <w:szCs w:val="30"/>
          <w:cs/>
        </w:rPr>
      </w:pPr>
    </w:p>
    <w:p w14:paraId="0D343395" w14:textId="0D245CC6" w:rsidR="003F256A" w:rsidRPr="003E01A5" w:rsidRDefault="003F256A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A317E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การคำนวณกำไร</w:t>
      </w:r>
      <w:r w:rsidR="00EC10FF" w:rsidRPr="003A317E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(ขาดทุน) </w:t>
      </w:r>
      <w:r w:rsidRPr="003A317E">
        <w:rPr>
          <w:rFonts w:asciiTheme="majorBidi" w:eastAsia="Calibri" w:hAnsiTheme="majorBidi" w:cstheme="majorBidi"/>
          <w:spacing w:val="-4"/>
          <w:sz w:val="30"/>
          <w:szCs w:val="30"/>
          <w:cs/>
        </w:rPr>
        <w:t>ต่อหุ้นขั้นพื้นฐานมาจากกำไร</w:t>
      </w:r>
      <w:r w:rsidR="00EC10FF" w:rsidRPr="003A317E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(ขาดทุน) </w:t>
      </w:r>
      <w:r w:rsidRPr="003A317E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ของผู้ถือหุ้นสามัญของบริษัทกับจำนวนหุ้นสามัญ</w:t>
      </w:r>
      <w:r w:rsidRPr="003E01A5">
        <w:rPr>
          <w:rFonts w:asciiTheme="majorBidi" w:eastAsia="Calibri" w:hAnsiTheme="majorBidi" w:cstheme="majorBidi"/>
          <w:sz w:val="30"/>
          <w:szCs w:val="30"/>
          <w:cs/>
        </w:rPr>
        <w:t>ถัวเฉลี่ยถ่วงน้ำหนักที่ออกจำหน่ายแล้ว</w:t>
      </w:r>
    </w:p>
    <w:p w14:paraId="39D4039C" w14:textId="2ED86B08" w:rsidR="00BD3D67" w:rsidRPr="003E01A5" w:rsidRDefault="00BD3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910E56C" w14:textId="77777777" w:rsidR="009D248C" w:rsidRPr="003E01A5" w:rsidRDefault="009D2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4C1FC16" w14:textId="4B82EED3" w:rsidR="00AF5618" w:rsidRPr="003E01A5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0F0B428" w14:textId="77777777" w:rsidR="00AF5618" w:rsidRPr="003E01A5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3C260A" w14:textId="77777777" w:rsidR="00AF5618" w:rsidRPr="003E01A5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0524D7C" w14:textId="77777777" w:rsidR="00266465" w:rsidRPr="003E01A5" w:rsidRDefault="00266465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9BD30C" w14:textId="315998E3" w:rsidR="00AF5618" w:rsidRPr="003E01A5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t>รายงานทางการเงินจำแนกตามส่วนงาน</w:t>
      </w:r>
    </w:p>
    <w:p w14:paraId="36FC4508" w14:textId="77777777" w:rsidR="00AF5618" w:rsidRPr="003E01A5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6F11D4D" w14:textId="77777777" w:rsidR="00AF5618" w:rsidRPr="003E01A5" w:rsidRDefault="00AF5618" w:rsidP="00AF5618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รายการที่ไม่สามารถปันส่วนได้ส่วนใหญ่เป็นรายการทรัพย์สินสำนักงานใหญ่ ค่าใช้จ่ายสำนักงานใหญ่ และสินทรัพย์หรือหนี้สินภาษีเงินได้</w:t>
      </w:r>
    </w:p>
    <w:p w14:paraId="4F33E3EB" w14:textId="77777777" w:rsidR="00A843B7" w:rsidRPr="003E01A5" w:rsidRDefault="00A843B7" w:rsidP="00AF5618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A94EF2D" w14:textId="77777777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0EA858E8" w14:textId="77777777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6781AA" w14:textId="0F6D593C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="000B196B" w:rsidRPr="003E01A5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ได้เปิดเผยในหมายเหตุข้อ </w:t>
      </w:r>
      <w:r w:rsidR="005B751D" w:rsidRPr="003E01A5">
        <w:rPr>
          <w:rFonts w:asciiTheme="majorBidi" w:hAnsiTheme="majorBidi" w:cstheme="majorBidi"/>
          <w:sz w:val="30"/>
          <w:szCs w:val="30"/>
        </w:rPr>
        <w:t>10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B751D" w:rsidRPr="003E01A5">
        <w:rPr>
          <w:rFonts w:asciiTheme="majorBidi" w:hAnsiTheme="majorBidi" w:cstheme="majorBidi"/>
          <w:sz w:val="30"/>
          <w:szCs w:val="30"/>
        </w:rPr>
        <w:t>11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7CE6383C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530"/>
        <w:gridCol w:w="4410"/>
      </w:tblGrid>
      <w:tr w:rsidR="007501E8" w:rsidRPr="003E01A5" w14:paraId="03181458" w14:textId="77777777" w:rsidTr="004815B3">
        <w:trPr>
          <w:trHeight w:val="20"/>
          <w:tblHeader/>
        </w:trPr>
        <w:tc>
          <w:tcPr>
            <w:tcW w:w="3348" w:type="dxa"/>
          </w:tcPr>
          <w:p w14:paraId="27086224" w14:textId="77777777" w:rsidR="00AF5618" w:rsidRPr="003E01A5" w:rsidRDefault="00AF5618" w:rsidP="004815B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A9BACD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 /</w:t>
            </w:r>
          </w:p>
        </w:tc>
        <w:tc>
          <w:tcPr>
            <w:tcW w:w="4410" w:type="dxa"/>
          </w:tcPr>
          <w:p w14:paraId="156FF509" w14:textId="77777777" w:rsidR="00AF5618" w:rsidRPr="003E01A5" w:rsidRDefault="00AF5618" w:rsidP="004815B3">
            <w:pPr>
              <w:tabs>
                <w:tab w:val="clear" w:pos="227"/>
              </w:tabs>
              <w:spacing w:line="240" w:lineRule="auto"/>
              <w:ind w:left="162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01E8" w:rsidRPr="003E01A5" w14:paraId="1E9BE167" w14:textId="77777777" w:rsidTr="004815B3">
        <w:trPr>
          <w:trHeight w:val="20"/>
          <w:tblHeader/>
        </w:trPr>
        <w:tc>
          <w:tcPr>
            <w:tcW w:w="3348" w:type="dxa"/>
          </w:tcPr>
          <w:p w14:paraId="4DD11EAD" w14:textId="77777777" w:rsidR="00AF5618" w:rsidRPr="003E01A5" w:rsidRDefault="00AF5618" w:rsidP="004815B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6A92C138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</w:tcPr>
          <w:p w14:paraId="1B0B612E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72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501E8" w:rsidRPr="003E01A5" w14:paraId="46BCCC08" w14:textId="77777777" w:rsidTr="004815B3">
        <w:trPr>
          <w:trHeight w:val="20"/>
          <w:tblHeader/>
        </w:trPr>
        <w:tc>
          <w:tcPr>
            <w:tcW w:w="3348" w:type="dxa"/>
          </w:tcPr>
          <w:p w14:paraId="5D22EF07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38CBBE" w14:textId="77777777" w:rsidR="00AF5618" w:rsidRPr="003E01A5" w:rsidRDefault="00AF5618" w:rsidP="004815B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</w:tcPr>
          <w:p w14:paraId="3DECF697" w14:textId="77777777" w:rsidR="00AF5618" w:rsidRPr="003E01A5" w:rsidRDefault="00AF5618" w:rsidP="004815B3">
            <w:pPr>
              <w:tabs>
                <w:tab w:val="clear" w:pos="227"/>
              </w:tabs>
              <w:spacing w:line="240" w:lineRule="auto"/>
              <w:ind w:left="72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1E8" w:rsidRPr="003E01A5" w14:paraId="1033888A" w14:textId="77777777" w:rsidTr="004815B3">
        <w:trPr>
          <w:trHeight w:val="20"/>
        </w:trPr>
        <w:tc>
          <w:tcPr>
            <w:tcW w:w="3348" w:type="dxa"/>
          </w:tcPr>
          <w:p w14:paraId="38CD1E9B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นาย ทองมา วิจิตรพงศ์พันธุ์</w:t>
            </w:r>
          </w:p>
        </w:tc>
        <w:tc>
          <w:tcPr>
            <w:tcW w:w="1530" w:type="dxa"/>
          </w:tcPr>
          <w:p w14:paraId="301BF787" w14:textId="77777777" w:rsidR="00AF5618" w:rsidRPr="003E01A5" w:rsidRDefault="00AF5618" w:rsidP="004815B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3BF3BA01" w14:textId="68D43CD7" w:rsidR="00AF5618" w:rsidRPr="003E01A5" w:rsidRDefault="00AF5618" w:rsidP="004815B3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เป็นผู้ถือหุ้นรายใหญ่ ถือหุ้นในบริษัทตั้งแต่ร้อยละ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ขึ้นไปและเป็นกรรมการของบริษัท</w:t>
            </w:r>
          </w:p>
        </w:tc>
      </w:tr>
      <w:tr w:rsidR="007501E8" w:rsidRPr="003E01A5" w14:paraId="03B5108E" w14:textId="77777777" w:rsidTr="004815B3">
        <w:trPr>
          <w:trHeight w:val="20"/>
        </w:trPr>
        <w:tc>
          <w:tcPr>
            <w:tcW w:w="3348" w:type="dxa"/>
          </w:tcPr>
          <w:p w14:paraId="2409D73F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 ซี ที จำกัด</w:t>
            </w:r>
          </w:p>
        </w:tc>
        <w:tc>
          <w:tcPr>
            <w:tcW w:w="1530" w:type="dxa"/>
          </w:tcPr>
          <w:p w14:paraId="28935FCF" w14:textId="77777777" w:rsidR="00AF5618" w:rsidRPr="003E01A5" w:rsidRDefault="00AF5618" w:rsidP="004815B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38CF4C76" w14:textId="77777777" w:rsidR="00AF5618" w:rsidRPr="003E01A5" w:rsidRDefault="00AF5618" w:rsidP="004815B3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F5618" w:rsidRPr="003E01A5" w14:paraId="7B19CB34" w14:textId="77777777" w:rsidTr="004815B3">
        <w:trPr>
          <w:trHeight w:val="20"/>
        </w:trPr>
        <w:tc>
          <w:tcPr>
            <w:tcW w:w="3348" w:type="dxa"/>
          </w:tcPr>
          <w:p w14:paraId="5448C837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0735BB67" w14:textId="77777777" w:rsidR="00AF5618" w:rsidRPr="003E01A5" w:rsidRDefault="00AF5618" w:rsidP="004815B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33631498" w14:textId="77777777" w:rsidR="00AF5618" w:rsidRPr="003E01A5" w:rsidRDefault="00AF5618" w:rsidP="004815B3">
            <w:pPr>
              <w:tabs>
                <w:tab w:val="clear" w:pos="227"/>
              </w:tabs>
              <w:spacing w:line="240" w:lineRule="auto"/>
              <w:ind w:left="162" w:right="-1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27958EBE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1"/>
        <w:gridCol w:w="1057"/>
        <w:gridCol w:w="271"/>
        <w:gridCol w:w="1077"/>
        <w:gridCol w:w="256"/>
        <w:gridCol w:w="1118"/>
      </w:tblGrid>
      <w:tr w:rsidR="007501E8" w:rsidRPr="003E01A5" w14:paraId="57EB78CA" w14:textId="77777777" w:rsidTr="005B7D29">
        <w:trPr>
          <w:tblHeader/>
        </w:trPr>
        <w:tc>
          <w:tcPr>
            <w:tcW w:w="2282" w:type="pct"/>
          </w:tcPr>
          <w:p w14:paraId="2F91C473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50" w:type="pct"/>
            <w:gridSpan w:val="3"/>
          </w:tcPr>
          <w:p w14:paraId="062A36D0" w14:textId="77777777" w:rsidR="00AF5618" w:rsidRPr="003E01A5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1C858489" w14:textId="77777777" w:rsidR="00AF5618" w:rsidRPr="003E01A5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493A2D5F" w14:textId="77777777" w:rsidR="00AF5618" w:rsidRPr="003E01A5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1403" w:rsidRPr="003E01A5" w14:paraId="611ED7E1" w14:textId="77777777" w:rsidTr="005B7D29">
        <w:trPr>
          <w:tblHeader/>
        </w:trPr>
        <w:tc>
          <w:tcPr>
            <w:tcW w:w="2282" w:type="pct"/>
          </w:tcPr>
          <w:p w14:paraId="7F85D112" w14:textId="24E0BC9E" w:rsidR="00561403" w:rsidRPr="003E01A5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34" w:type="pct"/>
            <w:vAlign w:val="center"/>
          </w:tcPr>
          <w:p w14:paraId="4BB28AC3" w14:textId="03B57417" w:rsidR="00561403" w:rsidRPr="003E01A5" w:rsidRDefault="005B751D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  <w:vAlign w:val="center"/>
          </w:tcPr>
          <w:p w14:paraId="1B8231FC" w14:textId="77777777" w:rsidR="00561403" w:rsidRPr="003E01A5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6CC44D89" w14:textId="2133FF2C" w:rsidR="00561403" w:rsidRPr="003E01A5" w:rsidRDefault="005B751D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41DF7B6D" w14:textId="77777777" w:rsidR="00561403" w:rsidRPr="003E01A5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center"/>
          </w:tcPr>
          <w:p w14:paraId="358EEBC6" w14:textId="420BBD65" w:rsidR="00561403" w:rsidRPr="003E01A5" w:rsidRDefault="005B751D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8" w:type="pct"/>
            <w:vAlign w:val="center"/>
          </w:tcPr>
          <w:p w14:paraId="46F7E957" w14:textId="77777777" w:rsidR="00561403" w:rsidRPr="003E01A5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vAlign w:val="center"/>
          </w:tcPr>
          <w:p w14:paraId="2FBF835A" w14:textId="06613F23" w:rsidR="00561403" w:rsidRPr="003E01A5" w:rsidRDefault="005B751D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601F5CAD" w14:textId="77777777" w:rsidTr="005B7D29">
        <w:trPr>
          <w:tblHeader/>
        </w:trPr>
        <w:tc>
          <w:tcPr>
            <w:tcW w:w="2282" w:type="pct"/>
          </w:tcPr>
          <w:p w14:paraId="774CB7D0" w14:textId="77777777" w:rsidR="00AF5618" w:rsidRPr="003E01A5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8" w:type="pct"/>
            <w:gridSpan w:val="7"/>
          </w:tcPr>
          <w:p w14:paraId="5534A80A" w14:textId="77777777" w:rsidR="00AF5618" w:rsidRPr="003E01A5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501E8" w:rsidRPr="003E01A5" w14:paraId="0450A656" w14:textId="77777777" w:rsidTr="005B7D29">
        <w:tc>
          <w:tcPr>
            <w:tcW w:w="2282" w:type="pct"/>
          </w:tcPr>
          <w:p w14:paraId="2E3338E8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4" w:type="pct"/>
          </w:tcPr>
          <w:p w14:paraId="7E1AF0DF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979DFC" w14:textId="77777777" w:rsidR="00AF5618" w:rsidRPr="003E01A5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594B9DE" w14:textId="77777777" w:rsidR="00AF5618" w:rsidRPr="003E01A5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5AB5403" w14:textId="77777777" w:rsidR="00AF5618" w:rsidRPr="003E01A5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8C2D32D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452C4841" w14:textId="77777777" w:rsidR="00AF5618" w:rsidRPr="003E01A5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EDCB676" w14:textId="77777777" w:rsidR="00AF5618" w:rsidRPr="003E01A5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6F3A" w:rsidRPr="003E01A5" w14:paraId="77B734D3" w14:textId="77777777" w:rsidTr="005B7D29">
        <w:tc>
          <w:tcPr>
            <w:tcW w:w="2282" w:type="pct"/>
          </w:tcPr>
          <w:p w14:paraId="2509E013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34" w:type="pct"/>
          </w:tcPr>
          <w:p w14:paraId="06E6008A" w14:textId="51580A48" w:rsidR="00FB6F3A" w:rsidRPr="003E01A5" w:rsidRDefault="00FB6F3A" w:rsidP="004F4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0AF541F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13B06A0" w14:textId="70C3DABD" w:rsidR="00FB6F3A" w:rsidRPr="003E01A5" w:rsidRDefault="00FB6F3A" w:rsidP="004F4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079E809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FC79F27" w14:textId="4DAC6EF6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138" w:type="pct"/>
          </w:tcPr>
          <w:p w14:paraId="783154A3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788D745" w14:textId="03CDE3B6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</w:tr>
      <w:tr w:rsidR="00FB6F3A" w:rsidRPr="003E01A5" w14:paraId="42557C61" w14:textId="77777777" w:rsidTr="005B7D29">
        <w:tc>
          <w:tcPr>
            <w:tcW w:w="2282" w:type="pct"/>
          </w:tcPr>
          <w:p w14:paraId="4A727CC9" w14:textId="3F5D671F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รายได้จากเงินปันผล</w:t>
            </w:r>
          </w:p>
        </w:tc>
        <w:tc>
          <w:tcPr>
            <w:tcW w:w="534" w:type="pct"/>
          </w:tcPr>
          <w:p w14:paraId="252A07DC" w14:textId="398F45FF" w:rsidR="00FB6F3A" w:rsidRPr="003E01A5" w:rsidRDefault="00FB6F3A" w:rsidP="004F4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87C386B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08D553C" w14:textId="606E828D" w:rsidR="00FB6F3A" w:rsidRPr="003E01A5" w:rsidRDefault="00FB6F3A" w:rsidP="004F4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90BBC02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2387112" w14:textId="36E13335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B6F3A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38" w:type="pct"/>
          </w:tcPr>
          <w:p w14:paraId="1A5678F0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26A47EA" w14:textId="67FCE4E6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B6F3A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092</w:t>
            </w:r>
          </w:p>
        </w:tc>
      </w:tr>
      <w:tr w:rsidR="00FB6F3A" w:rsidRPr="003E01A5" w14:paraId="7C8D2046" w14:textId="77777777" w:rsidTr="005B7D29">
        <w:tc>
          <w:tcPr>
            <w:tcW w:w="2282" w:type="pct"/>
          </w:tcPr>
          <w:p w14:paraId="64915AB2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534" w:type="pct"/>
          </w:tcPr>
          <w:p w14:paraId="37515E1E" w14:textId="487D194F" w:rsidR="00FB6F3A" w:rsidRPr="003E01A5" w:rsidRDefault="00FB6F3A" w:rsidP="004F4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7947D9D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6A3CC46" w14:textId="4F66F5F4" w:rsidR="00FB6F3A" w:rsidRPr="003E01A5" w:rsidRDefault="00FB6F3A" w:rsidP="004F4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E063E8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F65AA40" w14:textId="66C4C89A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  <w:tc>
          <w:tcPr>
            <w:tcW w:w="138" w:type="pct"/>
          </w:tcPr>
          <w:p w14:paraId="5A41338A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2630A41" w14:textId="25265C10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</w:tr>
      <w:tr w:rsidR="00FB6F3A" w:rsidRPr="003E01A5" w14:paraId="41CF3C6D" w14:textId="77777777" w:rsidTr="005B7D29">
        <w:tc>
          <w:tcPr>
            <w:tcW w:w="2282" w:type="pct"/>
          </w:tcPr>
          <w:p w14:paraId="4D1C1444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4" w:type="pct"/>
          </w:tcPr>
          <w:p w14:paraId="494251D7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04A767B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13B00A34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384253C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F955F6A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007A3F93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6CE5AA9D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6F3A" w:rsidRPr="003E01A5" w14:paraId="6BC2EF38" w14:textId="77777777" w:rsidTr="00722166">
        <w:tc>
          <w:tcPr>
            <w:tcW w:w="2282" w:type="pct"/>
          </w:tcPr>
          <w:p w14:paraId="40026513" w14:textId="743E7EE2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4" w:type="pct"/>
          </w:tcPr>
          <w:p w14:paraId="36EC5AC0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4625137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AD2802C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88C05FB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ECE3A8A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68A87721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1EF1344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6F3A" w:rsidRPr="003E01A5" w14:paraId="136ED176" w14:textId="77777777" w:rsidTr="00F42ABA">
        <w:tc>
          <w:tcPr>
            <w:tcW w:w="2282" w:type="pct"/>
          </w:tcPr>
          <w:p w14:paraId="7292C32F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534" w:type="pct"/>
          </w:tcPr>
          <w:p w14:paraId="0356DD56" w14:textId="26B29F4B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46" w:type="pct"/>
          </w:tcPr>
          <w:p w14:paraId="3675D813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EF34B5" w14:textId="503723D4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46" w:type="pct"/>
          </w:tcPr>
          <w:p w14:paraId="30C5DB7F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1826583" w14:textId="7121AC5E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38" w:type="pct"/>
          </w:tcPr>
          <w:p w14:paraId="727D2C47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471889E4" w14:textId="66A2481C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FB6F3A" w:rsidRPr="003E01A5" w14:paraId="291FB228" w14:textId="77777777" w:rsidTr="005B7D29">
        <w:tc>
          <w:tcPr>
            <w:tcW w:w="2282" w:type="pct"/>
          </w:tcPr>
          <w:p w14:paraId="70ADF28A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4" w:type="pct"/>
          </w:tcPr>
          <w:p w14:paraId="5C3E999C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897CAB7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2248AE8A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595CB8BA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527942E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6A6C9607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62C48B45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6F3A" w:rsidRPr="003E01A5" w14:paraId="5BD40AA8" w14:textId="77777777" w:rsidTr="00722166">
        <w:tc>
          <w:tcPr>
            <w:tcW w:w="2282" w:type="pct"/>
          </w:tcPr>
          <w:p w14:paraId="4B90E39D" w14:textId="6FBF6F5A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4" w:type="pct"/>
          </w:tcPr>
          <w:p w14:paraId="1078E48A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8E44832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8B25346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31653F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7E05D9EE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41867A91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F18F74C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6F3A" w:rsidRPr="003E01A5" w14:paraId="440CD23E" w14:textId="77777777" w:rsidTr="00F42ABA">
        <w:tc>
          <w:tcPr>
            <w:tcW w:w="2282" w:type="pct"/>
          </w:tcPr>
          <w:p w14:paraId="5F840E42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รายได้ค่าก่อสร้าง</w:t>
            </w:r>
          </w:p>
        </w:tc>
        <w:tc>
          <w:tcPr>
            <w:tcW w:w="534" w:type="pct"/>
          </w:tcPr>
          <w:p w14:paraId="6823E2E0" w14:textId="078BB8F0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146" w:type="pct"/>
          </w:tcPr>
          <w:p w14:paraId="43C3909A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08F4CFF" w14:textId="15CF9ACC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46" w:type="pct"/>
          </w:tcPr>
          <w:p w14:paraId="54899F70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EB66C7F" w14:textId="6BA4DADC" w:rsidR="00FB6F3A" w:rsidRPr="003E01A5" w:rsidRDefault="00FB6F3A" w:rsidP="004F4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76D11AF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2E4C66B4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33A8" w:rsidRPr="003E01A5" w14:paraId="39E21191" w14:textId="77777777" w:rsidTr="00F42ABA">
        <w:tc>
          <w:tcPr>
            <w:tcW w:w="2282" w:type="pct"/>
          </w:tcPr>
          <w:p w14:paraId="13F30F74" w14:textId="1DE05738" w:rsidR="00BB33A8" w:rsidRPr="003E01A5" w:rsidRDefault="00BB33A8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534" w:type="pct"/>
          </w:tcPr>
          <w:p w14:paraId="6EA48937" w14:textId="10B84424" w:rsidR="00BB33A8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146" w:type="pct"/>
          </w:tcPr>
          <w:p w14:paraId="3930E609" w14:textId="77777777" w:rsidR="00BB33A8" w:rsidRPr="003E01A5" w:rsidRDefault="00BB33A8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3F5C635" w14:textId="21E84B7E" w:rsidR="00BB33A8" w:rsidRPr="003E01A5" w:rsidRDefault="00BB33A8" w:rsidP="00BB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6C1980D" w14:textId="77777777" w:rsidR="00BB33A8" w:rsidRPr="003E01A5" w:rsidRDefault="00BB33A8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BF2F86C" w14:textId="53644BE3" w:rsidR="00BB33A8" w:rsidRPr="003E01A5" w:rsidRDefault="005B751D" w:rsidP="00BB3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8" w:type="pct"/>
          </w:tcPr>
          <w:p w14:paraId="63312EEF" w14:textId="77777777" w:rsidR="00BB33A8" w:rsidRPr="003E01A5" w:rsidRDefault="00BB33A8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70E26FA5" w14:textId="6AA3CE72" w:rsidR="00BB33A8" w:rsidRPr="003E01A5" w:rsidRDefault="00BB33A8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6F3A" w:rsidRPr="003E01A5" w14:paraId="4DCD37CF" w14:textId="77777777" w:rsidTr="00F42ABA">
        <w:tc>
          <w:tcPr>
            <w:tcW w:w="2282" w:type="pct"/>
          </w:tcPr>
          <w:p w14:paraId="3AEA7FF9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รายได้จากการขายที่ดิน</w:t>
            </w:r>
          </w:p>
        </w:tc>
        <w:tc>
          <w:tcPr>
            <w:tcW w:w="534" w:type="pct"/>
          </w:tcPr>
          <w:p w14:paraId="513C3911" w14:textId="1A7F586F" w:rsidR="00FB6F3A" w:rsidRPr="003E01A5" w:rsidRDefault="00BB33A8" w:rsidP="00BB3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661134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CAEAB10" w14:textId="06A7BAF4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B6F3A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  <w:tc>
          <w:tcPr>
            <w:tcW w:w="146" w:type="pct"/>
          </w:tcPr>
          <w:p w14:paraId="53E58756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785D844" w14:textId="49C3B762" w:rsidR="00FB6F3A" w:rsidRPr="003E01A5" w:rsidRDefault="00BB33A8" w:rsidP="00BB3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4C6835E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5EAA7EBE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6F3A" w:rsidRPr="003E01A5" w14:paraId="70C7304F" w14:textId="77777777" w:rsidTr="00722166">
        <w:tc>
          <w:tcPr>
            <w:tcW w:w="2282" w:type="pct"/>
          </w:tcPr>
          <w:p w14:paraId="2A6ED793" w14:textId="73E4B3CB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4" w:type="pct"/>
          </w:tcPr>
          <w:p w14:paraId="7950E4EF" w14:textId="5336AF02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F6BB06B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515BBBA2" w14:textId="0E183F0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73A099F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88FF573" w14:textId="0EA29419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65C80AB3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" w:type="pct"/>
          </w:tcPr>
          <w:p w14:paraId="464F71A2" w14:textId="24954C73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6F3A" w:rsidRPr="003E01A5" w14:paraId="4D82A5C5" w14:textId="77777777" w:rsidTr="005B7D29">
        <w:tc>
          <w:tcPr>
            <w:tcW w:w="2282" w:type="pct"/>
          </w:tcPr>
          <w:p w14:paraId="464DFC7C" w14:textId="5188564E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4" w:type="pct"/>
          </w:tcPr>
          <w:p w14:paraId="38DC078D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C1A7247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9F07A0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8F46C73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3F16421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5E9AEC20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786172EB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1C5A" w:rsidRPr="003E01A5" w14:paraId="171B2DC6" w14:textId="77777777" w:rsidTr="005B7D29">
        <w:tc>
          <w:tcPr>
            <w:tcW w:w="2282" w:type="pct"/>
          </w:tcPr>
          <w:p w14:paraId="36E00082" w14:textId="0E6BD9F4" w:rsidR="00821C5A" w:rsidRPr="003E01A5" w:rsidRDefault="00821C5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534" w:type="pct"/>
          </w:tcPr>
          <w:p w14:paraId="4A805358" w14:textId="2337CD84" w:rsidR="00821C5A" w:rsidRPr="003E01A5" w:rsidRDefault="005B751D" w:rsidP="0082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380A21D3" w14:textId="77777777" w:rsidR="00821C5A" w:rsidRPr="003E01A5" w:rsidRDefault="00821C5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7C060BC" w14:textId="2F0B6E6D" w:rsidR="00821C5A" w:rsidRPr="003E01A5" w:rsidRDefault="00821C5A" w:rsidP="00821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A4BF845" w14:textId="77777777" w:rsidR="00821C5A" w:rsidRPr="003E01A5" w:rsidRDefault="00821C5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F803F2A" w14:textId="198D9580" w:rsidR="00821C5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8" w:type="pct"/>
          </w:tcPr>
          <w:p w14:paraId="36040EC4" w14:textId="77777777" w:rsidR="00821C5A" w:rsidRPr="003E01A5" w:rsidRDefault="00821C5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4B74D3E" w14:textId="64981447" w:rsidR="00821C5A" w:rsidRPr="003E01A5" w:rsidRDefault="00821C5A" w:rsidP="00821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6F3A" w:rsidRPr="003E01A5" w14:paraId="61D921DF" w14:textId="77777777" w:rsidTr="005B7D29">
        <w:tc>
          <w:tcPr>
            <w:tcW w:w="2282" w:type="pct"/>
          </w:tcPr>
          <w:p w14:paraId="281E4EE9" w14:textId="2AEB2635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534" w:type="pct"/>
          </w:tcPr>
          <w:p w14:paraId="2DC5FA0B" w14:textId="38162A15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46" w:type="pct"/>
          </w:tcPr>
          <w:p w14:paraId="1F1630B8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157C994" w14:textId="1E6E6174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46" w:type="pct"/>
          </w:tcPr>
          <w:p w14:paraId="0FDCF83A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B2B8B29" w14:textId="0DC3D82A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38" w:type="pct"/>
          </w:tcPr>
          <w:p w14:paraId="40865F50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E035B79" w14:textId="7BE1900E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FB6F3A" w:rsidRPr="003E01A5" w14:paraId="0C14A283" w14:textId="77777777" w:rsidTr="005B7D29">
        <w:tc>
          <w:tcPr>
            <w:tcW w:w="2282" w:type="pct"/>
          </w:tcPr>
          <w:p w14:paraId="61F55E06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4" w:type="pct"/>
          </w:tcPr>
          <w:p w14:paraId="1D24E93E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C14B9EE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322DA119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B8A1A6B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C2448A6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3703D09D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2866D561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6F3A" w:rsidRPr="003E01A5" w14:paraId="062A875A" w14:textId="77777777" w:rsidTr="005B7D29">
        <w:tc>
          <w:tcPr>
            <w:tcW w:w="2282" w:type="pct"/>
          </w:tcPr>
          <w:p w14:paraId="0EAB3EE1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4" w:type="pct"/>
          </w:tcPr>
          <w:p w14:paraId="5A97F58F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2B45528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B3389B8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337156F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33E2901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22B7D193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0EFAF73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B6F3A" w:rsidRPr="003E01A5" w14:paraId="2E53B4E3" w14:textId="77777777" w:rsidTr="005B7D29">
        <w:tc>
          <w:tcPr>
            <w:tcW w:w="2282" w:type="pct"/>
          </w:tcPr>
          <w:p w14:paraId="2897407E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34" w:type="pct"/>
          </w:tcPr>
          <w:p w14:paraId="4D91FAF8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455EACC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1D8F72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C14BB4A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261EC89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11BC17C4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7E8856E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6F3A" w:rsidRPr="003E01A5" w14:paraId="52A2DE27" w14:textId="77777777" w:rsidTr="005B7D29">
        <w:tc>
          <w:tcPr>
            <w:tcW w:w="2282" w:type="pct"/>
          </w:tcPr>
          <w:p w14:paraId="71F864A9" w14:textId="7FEC4984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  <w:p w14:paraId="5C4F3FE8" w14:textId="2B020148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    (รวมค่าตอบแทนกรรมการ)</w:t>
            </w:r>
          </w:p>
        </w:tc>
        <w:tc>
          <w:tcPr>
            <w:tcW w:w="534" w:type="pct"/>
          </w:tcPr>
          <w:p w14:paraId="74A81893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538025" w14:textId="31541C95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46" w:type="pct"/>
          </w:tcPr>
          <w:p w14:paraId="0967F59E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F51E7FE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4670A2" w14:textId="68AE4DE3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46" w:type="pct"/>
          </w:tcPr>
          <w:p w14:paraId="4D5BE692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EE52D5B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A94248" w14:textId="60F6384D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38" w:type="pct"/>
          </w:tcPr>
          <w:p w14:paraId="4D60BCCA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2243491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377C29" w14:textId="67910E70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FB6F3A" w:rsidRPr="003E01A5" w14:paraId="25BDF654" w14:textId="77777777" w:rsidTr="005B7D29">
        <w:trPr>
          <w:trHeight w:val="380"/>
        </w:trPr>
        <w:tc>
          <w:tcPr>
            <w:tcW w:w="2282" w:type="pct"/>
          </w:tcPr>
          <w:p w14:paraId="4D314CEB" w14:textId="26CD3F4C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34" w:type="pct"/>
          </w:tcPr>
          <w:p w14:paraId="7760A989" w14:textId="43B15D3C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5254E8A0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E6D25B5" w14:textId="28A423DE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5C4C5397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772FA297" w14:textId="1DE5018B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797D79C8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DB5E278" w14:textId="1B5BC756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B6F3A" w:rsidRPr="003E01A5" w14:paraId="5908A19D" w14:textId="77777777" w:rsidTr="005B7D29">
        <w:tc>
          <w:tcPr>
            <w:tcW w:w="2282" w:type="pct"/>
            <w:shd w:val="clear" w:color="auto" w:fill="FFFFFF"/>
          </w:tcPr>
          <w:p w14:paraId="039FBB1A" w14:textId="77777777" w:rsidR="00FB6F3A" w:rsidRPr="003E01A5" w:rsidRDefault="00FB6F3A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21D98BF8" w14:textId="357B7819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146" w:type="pct"/>
          </w:tcPr>
          <w:p w14:paraId="31DB736C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AE7D744" w14:textId="12D8105A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146" w:type="pct"/>
          </w:tcPr>
          <w:p w14:paraId="3B3A2E29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209A84C" w14:textId="0A2CAA73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138" w:type="pct"/>
          </w:tcPr>
          <w:p w14:paraId="078A3771" w14:textId="77777777" w:rsidR="00FB6F3A" w:rsidRPr="003E01A5" w:rsidRDefault="00FB6F3A" w:rsidP="00FB6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C7D96A2" w14:textId="168485A6" w:rsidR="00FB6F3A" w:rsidRPr="003E01A5" w:rsidRDefault="005B751D" w:rsidP="00FB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</w:tr>
    </w:tbl>
    <w:p w14:paraId="3AFBFBEE" w14:textId="77777777" w:rsidR="003B5787" w:rsidRPr="003E01A5" w:rsidRDefault="003B5787">
      <w:pPr>
        <w:rPr>
          <w:rFonts w:asciiTheme="majorBidi" w:hAnsiTheme="majorBidi" w:cstheme="majorBidi"/>
        </w:rPr>
      </w:pPr>
    </w:p>
    <w:p w14:paraId="35DBEB64" w14:textId="77777777" w:rsidR="00BB33A8" w:rsidRPr="003E01A5" w:rsidRDefault="00BB33A8">
      <w:pPr>
        <w:rPr>
          <w:rFonts w:asciiTheme="majorBidi" w:hAnsiTheme="majorBidi" w:cstheme="majorBidi"/>
        </w:rPr>
      </w:pPr>
    </w:p>
    <w:p w14:paraId="11A2BE59" w14:textId="77777777" w:rsidR="00BB33A8" w:rsidRPr="003E01A5" w:rsidRDefault="00BB33A8">
      <w:pPr>
        <w:rPr>
          <w:rFonts w:asciiTheme="majorBidi" w:hAnsiTheme="majorBidi" w:cstheme="majorBidi"/>
        </w:rPr>
      </w:pPr>
    </w:p>
    <w:p w14:paraId="124946C5" w14:textId="77777777" w:rsidR="00BB33A8" w:rsidRPr="003E01A5" w:rsidRDefault="00BB33A8">
      <w:pPr>
        <w:rPr>
          <w:rFonts w:asciiTheme="majorBidi" w:hAnsiTheme="majorBidi" w:cstheme="majorBidi"/>
        </w:rPr>
      </w:pPr>
    </w:p>
    <w:p w14:paraId="6E6CC782" w14:textId="77777777" w:rsidR="00BB33A8" w:rsidRPr="003E01A5" w:rsidRDefault="00BB33A8">
      <w:pPr>
        <w:rPr>
          <w:rFonts w:asciiTheme="majorBidi" w:hAnsiTheme="majorBidi" w:cstheme="majorBidi"/>
        </w:rPr>
      </w:pPr>
    </w:p>
    <w:p w14:paraId="4037E179" w14:textId="77777777" w:rsidR="00BB33A8" w:rsidRPr="003E01A5" w:rsidRDefault="00BB33A8">
      <w:pPr>
        <w:rPr>
          <w:rFonts w:asciiTheme="majorBidi" w:hAnsiTheme="majorBidi" w:cstheme="majorBidi"/>
        </w:rPr>
      </w:pPr>
    </w:p>
    <w:p w14:paraId="1801FA6F" w14:textId="77777777" w:rsidR="00BB33A8" w:rsidRPr="003E01A5" w:rsidRDefault="00BB33A8">
      <w:pPr>
        <w:rPr>
          <w:rFonts w:asciiTheme="majorBidi" w:hAnsiTheme="majorBidi" w:cstheme="majorBidi"/>
        </w:rPr>
      </w:pPr>
    </w:p>
    <w:p w14:paraId="2722F788" w14:textId="77777777" w:rsidR="00BB33A8" w:rsidRPr="003E01A5" w:rsidRDefault="00BB33A8">
      <w:pPr>
        <w:rPr>
          <w:rFonts w:asciiTheme="majorBidi" w:hAnsiTheme="majorBidi" w:cstheme="majorBidi"/>
        </w:rPr>
      </w:pPr>
    </w:p>
    <w:p w14:paraId="3535E90A" w14:textId="77777777" w:rsidR="00BB33A8" w:rsidRPr="003E01A5" w:rsidRDefault="00BB33A8">
      <w:pPr>
        <w:rPr>
          <w:rFonts w:asciiTheme="majorBidi" w:hAnsiTheme="majorBidi" w:cstheme="majorBidi"/>
        </w:rPr>
      </w:pPr>
    </w:p>
    <w:p w14:paraId="79A8335D" w14:textId="77777777" w:rsidR="00BB33A8" w:rsidRPr="003E01A5" w:rsidRDefault="00BB33A8">
      <w:pPr>
        <w:rPr>
          <w:rFonts w:asciiTheme="majorBidi" w:hAnsiTheme="majorBidi" w:cstheme="majorBidi"/>
        </w:rPr>
      </w:pPr>
    </w:p>
    <w:p w14:paraId="2F89438F" w14:textId="77777777" w:rsidR="00BB33A8" w:rsidRPr="003E01A5" w:rsidRDefault="00BB33A8">
      <w:pPr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68"/>
        <w:gridCol w:w="273"/>
        <w:gridCol w:w="1168"/>
        <w:gridCol w:w="236"/>
        <w:gridCol w:w="1125"/>
        <w:gridCol w:w="270"/>
        <w:gridCol w:w="1250"/>
      </w:tblGrid>
      <w:tr w:rsidR="00357583" w:rsidRPr="003E01A5" w14:paraId="47EF7499" w14:textId="77777777" w:rsidTr="004648F9">
        <w:tc>
          <w:tcPr>
            <w:tcW w:w="2067" w:type="pct"/>
            <w:shd w:val="clear" w:color="auto" w:fill="FFFFFF"/>
          </w:tcPr>
          <w:p w14:paraId="5F90C91E" w14:textId="0D4F7458" w:rsidR="00357583" w:rsidRPr="003E01A5" w:rsidRDefault="00357583" w:rsidP="0035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</w:t>
            </w:r>
          </w:p>
        </w:tc>
        <w:tc>
          <w:tcPr>
            <w:tcW w:w="1394" w:type="pct"/>
            <w:gridSpan w:val="3"/>
          </w:tcPr>
          <w:p w14:paraId="50759C89" w14:textId="5D7249E3" w:rsidR="00357583" w:rsidRPr="003E01A5" w:rsidRDefault="00357583" w:rsidP="0035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4B031673" w14:textId="77777777" w:rsidR="00357583" w:rsidRPr="003E01A5" w:rsidRDefault="00357583" w:rsidP="0035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pct"/>
            <w:gridSpan w:val="3"/>
          </w:tcPr>
          <w:p w14:paraId="3C9F5793" w14:textId="485C72DC" w:rsidR="00357583" w:rsidRPr="003E01A5" w:rsidRDefault="00357583" w:rsidP="0035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1403" w:rsidRPr="003E01A5" w14:paraId="486B3725" w14:textId="77777777" w:rsidTr="004648F9">
        <w:tc>
          <w:tcPr>
            <w:tcW w:w="2067" w:type="pct"/>
            <w:shd w:val="clear" w:color="auto" w:fill="FFFFFF"/>
          </w:tcPr>
          <w:p w14:paraId="4FF31CAD" w14:textId="3E3C24DB" w:rsidR="00561403" w:rsidRPr="003E01A5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ที่เกี่ยวข้องกัน ณ วันที่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B751D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24" w:type="pct"/>
            <w:vAlign w:val="center"/>
          </w:tcPr>
          <w:p w14:paraId="3C9FE5CD" w14:textId="2C8E4800" w:rsidR="00561403" w:rsidRPr="003E01A5" w:rsidRDefault="005B751D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  <w:vAlign w:val="center"/>
          </w:tcPr>
          <w:p w14:paraId="5D3FB1DA" w14:textId="77777777" w:rsidR="00561403" w:rsidRPr="003E01A5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vAlign w:val="center"/>
          </w:tcPr>
          <w:p w14:paraId="6F96E3DD" w14:textId="3390B5F3" w:rsidR="00561403" w:rsidRPr="003E01A5" w:rsidRDefault="005B751D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" w:type="pct"/>
          </w:tcPr>
          <w:p w14:paraId="0AB0962A" w14:textId="77777777" w:rsidR="00561403" w:rsidRPr="003E01A5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337D8CEB" w14:textId="160EE53A" w:rsidR="00561403" w:rsidRPr="003E01A5" w:rsidRDefault="005B751D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  <w:vAlign w:val="center"/>
          </w:tcPr>
          <w:p w14:paraId="7293EE08" w14:textId="77777777" w:rsidR="00561403" w:rsidRPr="003E01A5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14:paraId="301FA0DE" w14:textId="27BBB3AD" w:rsidR="00561403" w:rsidRPr="003E01A5" w:rsidRDefault="005B751D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57583" w:rsidRPr="003E01A5" w14:paraId="172F2C61" w14:textId="77777777" w:rsidTr="009C4FDB">
        <w:tc>
          <w:tcPr>
            <w:tcW w:w="2067" w:type="pct"/>
            <w:shd w:val="clear" w:color="auto" w:fill="FFFFFF"/>
          </w:tcPr>
          <w:p w14:paraId="5EB97C31" w14:textId="77777777" w:rsidR="00357583" w:rsidRPr="003E01A5" w:rsidRDefault="00357583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33" w:type="pct"/>
            <w:gridSpan w:val="7"/>
          </w:tcPr>
          <w:p w14:paraId="789214A6" w14:textId="47B35C06" w:rsidR="00357583" w:rsidRPr="003E01A5" w:rsidRDefault="00EB771C" w:rsidP="00EB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648F9" w:rsidRPr="003E01A5" w14:paraId="2339D474" w14:textId="77777777" w:rsidTr="004648F9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2067" w:type="pct"/>
          </w:tcPr>
          <w:p w14:paraId="76040850" w14:textId="3204E23B" w:rsidR="004648F9" w:rsidRPr="003E01A5" w:rsidRDefault="004648F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974B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624" w:type="pct"/>
          </w:tcPr>
          <w:p w14:paraId="13BFEEB5" w14:textId="77777777" w:rsidR="004648F9" w:rsidRPr="003E01A5" w:rsidRDefault="004648F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5356328" w14:textId="77777777" w:rsidR="004648F9" w:rsidRPr="003E01A5" w:rsidRDefault="004648F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2C29C15C" w14:textId="77777777" w:rsidR="004648F9" w:rsidRPr="003E01A5" w:rsidRDefault="004648F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58EBB95E" w14:textId="77777777" w:rsidR="004648F9" w:rsidRPr="003E01A5" w:rsidRDefault="004648F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663327E8" w14:textId="77777777" w:rsidR="004648F9" w:rsidRPr="003E01A5" w:rsidRDefault="004648F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38EEA8A" w14:textId="77777777" w:rsidR="004648F9" w:rsidRPr="003E01A5" w:rsidRDefault="004648F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</w:tcPr>
          <w:p w14:paraId="2CC88241" w14:textId="77777777" w:rsidR="004648F9" w:rsidRPr="003E01A5" w:rsidRDefault="004648F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48F9" w:rsidRPr="003E01A5" w14:paraId="120DA631" w14:textId="77777777" w:rsidTr="004648F9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2067" w:type="pct"/>
          </w:tcPr>
          <w:p w14:paraId="6381F4F0" w14:textId="16C3EA27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0B9E93E7" w14:textId="72ECA2E4" w:rsidR="004648F9" w:rsidRPr="00926671" w:rsidRDefault="004648F9" w:rsidP="0097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6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146" w:type="pct"/>
          </w:tcPr>
          <w:p w14:paraId="5D9CA9EE" w14:textId="77777777" w:rsidR="004648F9" w:rsidRPr="00926671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5E300552" w14:textId="7658F6D2" w:rsidR="004648F9" w:rsidRPr="00926671" w:rsidRDefault="00974B9F" w:rsidP="0097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6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126" w:type="pct"/>
          </w:tcPr>
          <w:p w14:paraId="73491046" w14:textId="77777777" w:rsidR="004648F9" w:rsidRPr="00926671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55024670" w14:textId="1749D591" w:rsidR="004648F9" w:rsidRPr="00926671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7" w:right="-734" w:firstLine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6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3551E03" w14:textId="77777777" w:rsidR="004648F9" w:rsidRPr="00926671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036D4571" w14:textId="7EF4809A" w:rsidR="004648F9" w:rsidRPr="00926671" w:rsidRDefault="004648F9" w:rsidP="0097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  <w:tab w:val="decimal" w:pos="785"/>
              </w:tabs>
              <w:spacing w:line="240" w:lineRule="auto"/>
              <w:ind w:left="-205" w:right="-555" w:firstLine="8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6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648F9" w:rsidRPr="00974B9F" w14:paraId="0229C9FB" w14:textId="77777777" w:rsidTr="004648F9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2067" w:type="pct"/>
          </w:tcPr>
          <w:p w14:paraId="1D1F2F1E" w14:textId="77777777" w:rsidR="004648F9" w:rsidRPr="00974B9F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505F5063" w14:textId="77777777" w:rsidR="004648F9" w:rsidRPr="00974B9F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6" w:type="pct"/>
          </w:tcPr>
          <w:p w14:paraId="739BD288" w14:textId="77777777" w:rsidR="004648F9" w:rsidRPr="00974B9F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3BE8B32D" w14:textId="77777777" w:rsidR="004648F9" w:rsidRPr="00974B9F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6" w:type="pct"/>
          </w:tcPr>
          <w:p w14:paraId="692EA448" w14:textId="77777777" w:rsidR="004648F9" w:rsidRPr="00974B9F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3D613D51" w14:textId="77777777" w:rsidR="004648F9" w:rsidRPr="00974B9F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4" w:type="pct"/>
          </w:tcPr>
          <w:p w14:paraId="567A1A20" w14:textId="77777777" w:rsidR="004648F9" w:rsidRPr="00974B9F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68" w:type="pct"/>
            <w:tcBorders>
              <w:top w:val="double" w:sz="4" w:space="0" w:color="auto"/>
            </w:tcBorders>
          </w:tcPr>
          <w:p w14:paraId="25492554" w14:textId="77777777" w:rsidR="004648F9" w:rsidRPr="00974B9F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4648F9" w:rsidRPr="003E01A5" w14:paraId="543115EE" w14:textId="77777777" w:rsidTr="004648F9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2067" w:type="pct"/>
          </w:tcPr>
          <w:p w14:paraId="68895492" w14:textId="2D731D8F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24" w:type="pct"/>
          </w:tcPr>
          <w:p w14:paraId="777E532E" w14:textId="77777777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44A0C5D" w14:textId="77777777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67C920FA" w14:textId="77777777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2A0304D1" w14:textId="77777777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50DC9247" w14:textId="77777777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8E48B28" w14:textId="77777777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</w:tcPr>
          <w:p w14:paraId="32BB3D72" w14:textId="77777777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48F9" w:rsidRPr="003E01A5" w14:paraId="5757F73F" w14:textId="77777777" w:rsidTr="004648F9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2067" w:type="pct"/>
          </w:tcPr>
          <w:p w14:paraId="1E090241" w14:textId="7ADE2D3F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5AA84563" w14:textId="4A5124F5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47AD5A3" w14:textId="77777777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77628C8D" w14:textId="533116CE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AB70239" w14:textId="77777777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79DD0810" w14:textId="0C4FE8CD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1,107</w:t>
            </w:r>
          </w:p>
        </w:tc>
        <w:tc>
          <w:tcPr>
            <w:tcW w:w="144" w:type="pct"/>
          </w:tcPr>
          <w:p w14:paraId="2F8B5955" w14:textId="77777777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</w:tcPr>
          <w:p w14:paraId="0FEECDC0" w14:textId="2FA722E1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1,657</w:t>
            </w:r>
          </w:p>
        </w:tc>
      </w:tr>
      <w:tr w:rsidR="004648F9" w:rsidRPr="003E01A5" w14:paraId="04C0BE52" w14:textId="77777777" w:rsidTr="004648F9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2067" w:type="pct"/>
          </w:tcPr>
          <w:p w14:paraId="6F1CCFCA" w14:textId="0BA26F46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</w:tcPr>
          <w:p w14:paraId="3F5C5ECF" w14:textId="4EA952BF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146" w:type="pct"/>
          </w:tcPr>
          <w:p w14:paraId="55AE10BA" w14:textId="77777777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11C48E22" w14:textId="0D2D0961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3C8D6AAB" w14:textId="77777777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1842046E" w14:textId="4E86FF3B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44" w:type="pct"/>
          </w:tcPr>
          <w:p w14:paraId="37B0AF6D" w14:textId="77777777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</w:tcPr>
          <w:p w14:paraId="1046BCAC" w14:textId="4BF6722C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648F9" w:rsidRPr="003E01A5" w14:paraId="4F5B67BA" w14:textId="77777777" w:rsidTr="004648F9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2067" w:type="pct"/>
          </w:tcPr>
          <w:p w14:paraId="23C95CF4" w14:textId="1E712371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7EFFBD9A" w14:textId="126167B6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146" w:type="pct"/>
          </w:tcPr>
          <w:p w14:paraId="3419A94B" w14:textId="77777777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57806EE6" w14:textId="0FC8F8B4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52B406C" w14:textId="77777777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7536B65" w14:textId="71C59C50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64BB46A" w14:textId="77777777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51554596" w14:textId="0848FB12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  <w:tab w:val="decimal" w:pos="785"/>
              </w:tabs>
              <w:spacing w:line="240" w:lineRule="auto"/>
              <w:ind w:left="-205" w:right="-555" w:firstLine="90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48F9" w:rsidRPr="003E01A5" w14:paraId="53FD5F26" w14:textId="77777777" w:rsidTr="004648F9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2067" w:type="pct"/>
          </w:tcPr>
          <w:p w14:paraId="7D902E07" w14:textId="4667AD5C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F42BB2E" w14:textId="00D3973C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32" w:right="-15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146" w:type="pct"/>
          </w:tcPr>
          <w:p w14:paraId="5E139845" w14:textId="77777777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0C570A0" w14:textId="794CF814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217E70A2" w14:textId="77777777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0AB3CDC6" w14:textId="6826EA26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1,175</w:t>
            </w:r>
          </w:p>
        </w:tc>
        <w:tc>
          <w:tcPr>
            <w:tcW w:w="144" w:type="pct"/>
          </w:tcPr>
          <w:p w14:paraId="2EE9CD05" w14:textId="77777777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5A6AF31C" w14:textId="2A0AECBB" w:rsidR="004648F9" w:rsidRPr="003E01A5" w:rsidRDefault="004648F9" w:rsidP="0046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1,664</w:t>
            </w:r>
          </w:p>
        </w:tc>
      </w:tr>
    </w:tbl>
    <w:p w14:paraId="59D2CB98" w14:textId="77777777" w:rsidR="00BB33A8" w:rsidRPr="00974B9F" w:rsidRDefault="00BB33A8">
      <w:pPr>
        <w:rPr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64"/>
        <w:gridCol w:w="1267"/>
        <w:gridCol w:w="241"/>
        <w:gridCol w:w="1207"/>
        <w:gridCol w:w="236"/>
        <w:gridCol w:w="1211"/>
        <w:gridCol w:w="238"/>
        <w:gridCol w:w="1181"/>
        <w:gridCol w:w="238"/>
        <w:gridCol w:w="1177"/>
      </w:tblGrid>
      <w:tr w:rsidR="00746134" w:rsidRPr="003E01A5" w14:paraId="1AB32C90" w14:textId="77777777" w:rsidTr="009C4FDB">
        <w:trPr>
          <w:tblHeader/>
        </w:trPr>
        <w:tc>
          <w:tcPr>
            <w:tcW w:w="1262" w:type="pct"/>
          </w:tcPr>
          <w:p w14:paraId="14CFF385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31393912"/>
          </w:p>
        </w:tc>
        <w:tc>
          <w:tcPr>
            <w:tcW w:w="676" w:type="pct"/>
            <w:vAlign w:val="bottom"/>
          </w:tcPr>
          <w:p w14:paraId="08BDF383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9" w:type="pct"/>
          </w:tcPr>
          <w:p w14:paraId="7A3392EC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14:paraId="279859A1" w14:textId="12D07E1A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3"/>
      <w:tr w:rsidR="00746134" w:rsidRPr="003E01A5" w14:paraId="1392FD58" w14:textId="77777777" w:rsidTr="009C4FDB">
        <w:trPr>
          <w:tblHeader/>
        </w:trPr>
        <w:tc>
          <w:tcPr>
            <w:tcW w:w="1262" w:type="pct"/>
          </w:tcPr>
          <w:p w14:paraId="66C15731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223AEC90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9" w:type="pct"/>
          </w:tcPr>
          <w:p w14:paraId="49920A28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029C8311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6" w:type="pct"/>
          </w:tcPr>
          <w:p w14:paraId="495CD12E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08D1BFC9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1B745FA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1F047E5C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A7050B0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11D42B6F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746134" w:rsidRPr="003E01A5" w14:paraId="503115E2" w14:textId="77777777" w:rsidTr="009C4FDB">
        <w:trPr>
          <w:tblHeader/>
        </w:trPr>
        <w:tc>
          <w:tcPr>
            <w:tcW w:w="1262" w:type="pct"/>
          </w:tcPr>
          <w:p w14:paraId="090DDF68" w14:textId="4DB3224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6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76" w:type="pct"/>
            <w:vAlign w:val="bottom"/>
          </w:tcPr>
          <w:p w14:paraId="7440425D" w14:textId="042AAF16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603EE2B8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678C8D46" w14:textId="1959D31A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" w:type="pct"/>
          </w:tcPr>
          <w:p w14:paraId="1614ADDE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325EE5A8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" w:type="pct"/>
            <w:vAlign w:val="bottom"/>
          </w:tcPr>
          <w:p w14:paraId="7D9D26DC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0E8B50B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27" w:type="pct"/>
          </w:tcPr>
          <w:p w14:paraId="4A7628DC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320A4CCD" w14:textId="27BE6B71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46134" w:rsidRPr="003E01A5" w14:paraId="510D6191" w14:textId="77777777" w:rsidTr="009C4FDB">
        <w:trPr>
          <w:tblHeader/>
        </w:trPr>
        <w:tc>
          <w:tcPr>
            <w:tcW w:w="1262" w:type="pct"/>
          </w:tcPr>
          <w:p w14:paraId="06216EE6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4BA82154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9" w:type="pct"/>
          </w:tcPr>
          <w:p w14:paraId="0C138110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14:paraId="634B0BB7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46134" w:rsidRPr="003E01A5" w14:paraId="38DAE5A1" w14:textId="77777777" w:rsidTr="009C4FDB">
        <w:tc>
          <w:tcPr>
            <w:tcW w:w="1262" w:type="pct"/>
          </w:tcPr>
          <w:p w14:paraId="0964DBB5" w14:textId="408DAFED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676" w:type="pct"/>
            <w:vAlign w:val="bottom"/>
          </w:tcPr>
          <w:p w14:paraId="7D4D7509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1F8FC2A6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92B0ED4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33E4C185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69E0D15F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0CD2358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8D1CE26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3DE3FEC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304742D0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6134" w:rsidRPr="003E01A5" w14:paraId="19449545" w14:textId="77777777" w:rsidTr="009C4FDB">
        <w:tc>
          <w:tcPr>
            <w:tcW w:w="1262" w:type="pct"/>
          </w:tcPr>
          <w:p w14:paraId="0E4A80DD" w14:textId="43D5EA7A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6" w:type="pct"/>
            <w:vAlign w:val="bottom"/>
          </w:tcPr>
          <w:p w14:paraId="5B3E48FE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F8326A4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56E50C5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41D84AF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0B7815BA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8E6467B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552AA237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F9E0766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4C8EB1B7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6134" w:rsidRPr="003E01A5" w14:paraId="1B5BA6DD" w14:textId="77777777" w:rsidTr="009C4FDB">
        <w:tc>
          <w:tcPr>
            <w:tcW w:w="1262" w:type="pct"/>
          </w:tcPr>
          <w:p w14:paraId="10D2C64F" w14:textId="35A93825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76" w:type="pct"/>
            <w:vAlign w:val="bottom"/>
          </w:tcPr>
          <w:p w14:paraId="010E8D75" w14:textId="62F7600D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931DD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2655834B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399A9A28" w14:textId="3A748ED6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" w:type="pct"/>
          </w:tcPr>
          <w:p w14:paraId="7B18C190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7FC6AF57" w14:textId="09AA4310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04418A87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616C2280" w14:textId="759A8B1A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0C7470F4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6A1DFC0E" w14:textId="152ED236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746134" w:rsidRPr="003E01A5" w14:paraId="0FA6D6A2" w14:textId="77777777" w:rsidTr="009C4FDB">
        <w:tc>
          <w:tcPr>
            <w:tcW w:w="1262" w:type="pct"/>
          </w:tcPr>
          <w:p w14:paraId="4FE61906" w14:textId="77777777" w:rsidR="00746134" w:rsidRPr="00926671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6" w:type="pct"/>
            <w:vAlign w:val="bottom"/>
          </w:tcPr>
          <w:p w14:paraId="495ACBBA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3B468286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1B0A345C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" w:type="pct"/>
          </w:tcPr>
          <w:p w14:paraId="7187738D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pct"/>
          </w:tcPr>
          <w:p w14:paraId="7468E906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77C06E4F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pct"/>
          </w:tcPr>
          <w:p w14:paraId="2C54B287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4851B930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</w:tcPr>
          <w:p w14:paraId="023A3F9B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46134" w:rsidRPr="003E01A5" w14:paraId="72819B84" w14:textId="77777777" w:rsidTr="009C4FDB">
        <w:tc>
          <w:tcPr>
            <w:tcW w:w="1262" w:type="pct"/>
          </w:tcPr>
          <w:p w14:paraId="619CD624" w14:textId="00BE1781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76" w:type="pct"/>
            <w:vAlign w:val="bottom"/>
          </w:tcPr>
          <w:p w14:paraId="58D005C2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F79C5C8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3DA56F7C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EB2BC1F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79E79D17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5828586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3B493D6C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3C6269D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63C4085C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6134" w:rsidRPr="003E01A5" w14:paraId="64DDA77B" w14:textId="77777777" w:rsidTr="009C4FDB">
        <w:tc>
          <w:tcPr>
            <w:tcW w:w="1262" w:type="pct"/>
          </w:tcPr>
          <w:p w14:paraId="4795CB6B" w14:textId="179851E2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76" w:type="pct"/>
            <w:vAlign w:val="bottom"/>
          </w:tcPr>
          <w:p w14:paraId="58A9AE12" w14:textId="4CB377FF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0087DF74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779422BB" w14:textId="19B0CD4B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126" w:type="pct"/>
          </w:tcPr>
          <w:p w14:paraId="0905459E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2A4C69C9" w14:textId="2B3F3ADB" w:rsidR="00746134" w:rsidRPr="003E01A5" w:rsidRDefault="005B751D" w:rsidP="00D93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8" w:firstLine="507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127" w:type="pct"/>
          </w:tcPr>
          <w:p w14:paraId="5082FE03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4C57A98F" w14:textId="02AEC820" w:rsidR="00746134" w:rsidRPr="003E01A5" w:rsidRDefault="00D931DD" w:rsidP="00D93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6"/>
              </w:tabs>
              <w:spacing w:line="240" w:lineRule="auto"/>
              <w:ind w:right="-993" w:firstLine="427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876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5A109F13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4AB38AB9" w14:textId="3BA6D8EA" w:rsidR="00746134" w:rsidRPr="003E01A5" w:rsidRDefault="005B751D" w:rsidP="00D93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7"/>
              </w:tabs>
              <w:spacing w:line="240" w:lineRule="auto"/>
              <w:ind w:right="-398" w:firstLine="453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</w:tr>
      <w:tr w:rsidR="00746134" w:rsidRPr="003E01A5" w14:paraId="59B148EB" w14:textId="77777777" w:rsidTr="009C4FDB">
        <w:tc>
          <w:tcPr>
            <w:tcW w:w="1262" w:type="pct"/>
          </w:tcPr>
          <w:p w14:paraId="3147846C" w14:textId="498A1069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76" w:type="pct"/>
            <w:vAlign w:val="bottom"/>
          </w:tcPr>
          <w:p w14:paraId="1FAFF715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CA69DEC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5F05308A" w14:textId="2FFA892D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26" w:type="pct"/>
          </w:tcPr>
          <w:p w14:paraId="6523F4BF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2F7142B1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7184B15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6A0522BE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212C31D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04D4258D" w14:textId="643A785D" w:rsidR="00746134" w:rsidRPr="003E01A5" w:rsidRDefault="005B751D" w:rsidP="00D93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right="-568" w:firstLine="48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46134" w:rsidRPr="003E01A5" w14:paraId="154B7280" w14:textId="77777777" w:rsidTr="009C4FDB">
        <w:tc>
          <w:tcPr>
            <w:tcW w:w="1262" w:type="pct"/>
          </w:tcPr>
          <w:p w14:paraId="5571025E" w14:textId="7F547BE9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6" w:type="pct"/>
            <w:vAlign w:val="bottom"/>
          </w:tcPr>
          <w:p w14:paraId="6B74C050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902BA0A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78A810EF" w14:textId="52948884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126" w:type="pct"/>
          </w:tcPr>
          <w:p w14:paraId="629E920A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78557527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17C4C1D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18809A3A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8A96490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35839DDA" w14:textId="260E4E87" w:rsidR="00746134" w:rsidRPr="003E01A5" w:rsidRDefault="005B751D" w:rsidP="00D93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68" w:firstLine="4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</w:t>
            </w:r>
          </w:p>
        </w:tc>
      </w:tr>
      <w:tr w:rsidR="00746134" w:rsidRPr="003E01A5" w14:paraId="523879B4" w14:textId="77777777" w:rsidTr="009C4FDB">
        <w:tc>
          <w:tcPr>
            <w:tcW w:w="1262" w:type="pct"/>
          </w:tcPr>
          <w:p w14:paraId="0D0BA90C" w14:textId="77777777" w:rsidR="00746134" w:rsidRPr="00926671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6" w:type="pct"/>
            <w:vAlign w:val="bottom"/>
          </w:tcPr>
          <w:p w14:paraId="1360DEB2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064C0206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2CF64BDD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" w:type="pct"/>
          </w:tcPr>
          <w:p w14:paraId="7FC93326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pct"/>
          </w:tcPr>
          <w:p w14:paraId="64BC3F26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24CF88DF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pct"/>
          </w:tcPr>
          <w:p w14:paraId="48C29459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6BC20328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0CFFF3CB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46134" w:rsidRPr="003E01A5" w14:paraId="55A410DF" w14:textId="77777777" w:rsidTr="009C4FDB">
        <w:tc>
          <w:tcPr>
            <w:tcW w:w="1262" w:type="pct"/>
          </w:tcPr>
          <w:p w14:paraId="791E2DBD" w14:textId="6316C169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676" w:type="pct"/>
            <w:vAlign w:val="bottom"/>
          </w:tcPr>
          <w:p w14:paraId="15CDB77B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10049B11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1BBD8331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05EA220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597E8FB9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75C8DD6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64BA3E94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7FFACEC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0699CEED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6134" w:rsidRPr="003E01A5" w14:paraId="14227EBA" w14:textId="77777777" w:rsidTr="009C4FDB">
        <w:tc>
          <w:tcPr>
            <w:tcW w:w="1262" w:type="pct"/>
          </w:tcPr>
          <w:p w14:paraId="6321668A" w14:textId="2E28DE6A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6" w:type="pct"/>
            <w:vAlign w:val="bottom"/>
          </w:tcPr>
          <w:p w14:paraId="13679ED1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94473DF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21DF17A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71C5A963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47003386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DC57F8E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4CBB6FA8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DB770A6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11696A5F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6134" w:rsidRPr="003E01A5" w14:paraId="1F5E899F" w14:textId="77777777" w:rsidTr="009C4FDB">
        <w:tc>
          <w:tcPr>
            <w:tcW w:w="1262" w:type="pct"/>
          </w:tcPr>
          <w:p w14:paraId="64808DCB" w14:textId="70E95A7A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76" w:type="pct"/>
            <w:vAlign w:val="bottom"/>
          </w:tcPr>
          <w:p w14:paraId="32CC943E" w14:textId="7604022B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6D5FCCC9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F40390D" w14:textId="2D340B4F" w:rsidR="00746134" w:rsidRPr="003E01A5" w:rsidRDefault="00746134" w:rsidP="004F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169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DD96F48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098EE28B" w14:textId="1B8805D6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7" w:type="pct"/>
          </w:tcPr>
          <w:p w14:paraId="4995A99D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D98D1F1" w14:textId="146F0B0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3ABABF3A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2946E226" w14:textId="7FAEEC48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746134" w:rsidRPr="003E01A5" w14:paraId="4FE4FDD5" w14:textId="77777777" w:rsidTr="009C4FDB">
        <w:tc>
          <w:tcPr>
            <w:tcW w:w="1262" w:type="pct"/>
          </w:tcPr>
          <w:p w14:paraId="521AFFF9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6" w:type="pct"/>
            <w:vAlign w:val="bottom"/>
          </w:tcPr>
          <w:p w14:paraId="70DADF6D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17BA4EFD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6174F316" w14:textId="77777777" w:rsidR="00746134" w:rsidRPr="00974B9F" w:rsidRDefault="00746134" w:rsidP="004F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" w:type="pct"/>
          </w:tcPr>
          <w:p w14:paraId="5E9E6F27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pct"/>
          </w:tcPr>
          <w:p w14:paraId="7F1B150A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4D0313B9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pct"/>
          </w:tcPr>
          <w:p w14:paraId="0A187A0D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680EF007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201B3C4C" w14:textId="77777777" w:rsidR="00746134" w:rsidRPr="00974B9F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46134" w:rsidRPr="003E01A5" w14:paraId="21315C5F" w14:textId="77777777" w:rsidTr="009C4FDB">
        <w:tc>
          <w:tcPr>
            <w:tcW w:w="1262" w:type="pct"/>
          </w:tcPr>
          <w:p w14:paraId="6A262748" w14:textId="7541739C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76" w:type="pct"/>
            <w:vAlign w:val="bottom"/>
          </w:tcPr>
          <w:p w14:paraId="54BDDDAE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12EE44F7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59D868A8" w14:textId="77777777" w:rsidR="00746134" w:rsidRPr="003E01A5" w:rsidRDefault="00746134" w:rsidP="004F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E33E652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0817CA35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3B514BF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24E98D6C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EE33E41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5ED80B2B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6134" w:rsidRPr="003E01A5" w14:paraId="06A599DE" w14:textId="77777777" w:rsidTr="009C4FDB">
        <w:tc>
          <w:tcPr>
            <w:tcW w:w="1262" w:type="pct"/>
          </w:tcPr>
          <w:p w14:paraId="18661A85" w14:textId="6AFD2AF2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76" w:type="pct"/>
            <w:vAlign w:val="bottom"/>
          </w:tcPr>
          <w:p w14:paraId="20141B36" w14:textId="386442BC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9" w:type="pct"/>
          </w:tcPr>
          <w:p w14:paraId="3E64B79D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38E4E970" w14:textId="0EDFCC34" w:rsidR="00746134" w:rsidRPr="003E01A5" w:rsidRDefault="00746134" w:rsidP="004F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169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0DC3AA4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5BC26DF5" w14:textId="6C694006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  <w:tc>
          <w:tcPr>
            <w:tcW w:w="127" w:type="pct"/>
          </w:tcPr>
          <w:p w14:paraId="4D013BAD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435B365C" w14:textId="78D55CEA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088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1D415173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6DDE5D13" w14:textId="0FA88C86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</w:tr>
      <w:tr w:rsidR="00746134" w:rsidRPr="003E01A5" w14:paraId="73180FC8" w14:textId="77777777" w:rsidTr="009C4FDB">
        <w:tc>
          <w:tcPr>
            <w:tcW w:w="1262" w:type="pct"/>
          </w:tcPr>
          <w:p w14:paraId="3DB43D12" w14:textId="06703158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76" w:type="pct"/>
            <w:vAlign w:val="bottom"/>
          </w:tcPr>
          <w:p w14:paraId="4697A605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2C8D66C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DD6C773" w14:textId="3AA9B245" w:rsidR="00746134" w:rsidRPr="003E01A5" w:rsidRDefault="00746134" w:rsidP="004F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169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3AE54EE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71FCF33E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00C87FD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4BC9AF21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3506400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0E1913C4" w14:textId="1533B053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746134" w:rsidRPr="003E01A5" w14:paraId="1946CCA0" w14:textId="77777777" w:rsidTr="009C4FDB">
        <w:tc>
          <w:tcPr>
            <w:tcW w:w="1262" w:type="pct"/>
          </w:tcPr>
          <w:p w14:paraId="7BC36996" w14:textId="08E87309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6" w:type="pct"/>
            <w:vAlign w:val="bottom"/>
          </w:tcPr>
          <w:p w14:paraId="12B69DE6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2D44485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24554C21" w14:textId="47E2AB40" w:rsidR="00746134" w:rsidRPr="003E01A5" w:rsidRDefault="00746134" w:rsidP="004F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7564F1A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4525835E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B2D8EC8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2DCB5C22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D9A5725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550E1BA1" w14:textId="22DC1C79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</w:tr>
    </w:tbl>
    <w:tbl>
      <w:tblPr>
        <w:tblW w:w="9330" w:type="dxa"/>
        <w:tblInd w:w="450" w:type="dxa"/>
        <w:tblLook w:val="04A0" w:firstRow="1" w:lastRow="0" w:firstColumn="1" w:lastColumn="0" w:noHBand="0" w:noVBand="1"/>
      </w:tblPr>
      <w:tblGrid>
        <w:gridCol w:w="2355"/>
        <w:gridCol w:w="1265"/>
        <w:gridCol w:w="236"/>
        <w:gridCol w:w="1205"/>
        <w:gridCol w:w="236"/>
        <w:gridCol w:w="1205"/>
        <w:gridCol w:w="236"/>
        <w:gridCol w:w="1180"/>
        <w:gridCol w:w="236"/>
        <w:gridCol w:w="1176"/>
      </w:tblGrid>
      <w:tr w:rsidR="007D05A0" w:rsidRPr="003E01A5" w14:paraId="5EA0772B" w14:textId="77777777" w:rsidTr="00266465">
        <w:tc>
          <w:tcPr>
            <w:tcW w:w="2355" w:type="dxa"/>
          </w:tcPr>
          <w:p w14:paraId="61FA79CF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</w:tcPr>
          <w:p w14:paraId="611FEE69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210A27C9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4" w:type="dxa"/>
            <w:gridSpan w:val="7"/>
          </w:tcPr>
          <w:p w14:paraId="1DA5043E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5A0" w:rsidRPr="003E01A5" w14:paraId="221FBB27" w14:textId="77777777" w:rsidTr="00266465">
        <w:tc>
          <w:tcPr>
            <w:tcW w:w="2355" w:type="dxa"/>
          </w:tcPr>
          <w:p w14:paraId="4D0892BF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5CF29954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61F11397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vAlign w:val="bottom"/>
          </w:tcPr>
          <w:p w14:paraId="78896D28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4B2D878C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CB5F4FB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8402F8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272D05D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B06BAF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401FE1A1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7D05A0" w:rsidRPr="003E01A5" w14:paraId="03E98EA0" w14:textId="77777777" w:rsidTr="00266465">
        <w:tc>
          <w:tcPr>
            <w:tcW w:w="2355" w:type="dxa"/>
          </w:tcPr>
          <w:p w14:paraId="365B7C98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6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65" w:type="dxa"/>
            <w:vAlign w:val="bottom"/>
          </w:tcPr>
          <w:p w14:paraId="6EC79A40" w14:textId="4D96324E" w:rsidR="007D05A0" w:rsidRPr="003E01A5" w:rsidRDefault="005B751D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D05A0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D05A0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7A756A94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vAlign w:val="bottom"/>
          </w:tcPr>
          <w:p w14:paraId="0586AE2C" w14:textId="0ACACFD7" w:rsidR="007D05A0" w:rsidRPr="003E01A5" w:rsidRDefault="005B751D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D05A0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D05A0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1AD491F2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vAlign w:val="bottom"/>
          </w:tcPr>
          <w:p w14:paraId="67EFC116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3CF5077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734EDF83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33E18F37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6F3FF6BC" w14:textId="3505E05D" w:rsidR="007D05A0" w:rsidRPr="003E01A5" w:rsidRDefault="005B751D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D05A0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D05A0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D05A0" w:rsidRPr="003E01A5" w14:paraId="3C813C19" w14:textId="77777777" w:rsidTr="00266465">
        <w:tc>
          <w:tcPr>
            <w:tcW w:w="2355" w:type="dxa"/>
          </w:tcPr>
          <w:p w14:paraId="32113B36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5A194B1A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762FF09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4" w:type="dxa"/>
            <w:gridSpan w:val="7"/>
          </w:tcPr>
          <w:p w14:paraId="4BDEC6E6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05A0" w:rsidRPr="003E01A5" w14:paraId="2ED8B7CE" w14:textId="77777777" w:rsidTr="00266465">
        <w:tc>
          <w:tcPr>
            <w:tcW w:w="2355" w:type="dxa"/>
          </w:tcPr>
          <w:p w14:paraId="44EB5D0E" w14:textId="4DF0DF89" w:rsidR="007D05A0" w:rsidRPr="003E01A5" w:rsidRDefault="005B751D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65" w:type="dxa"/>
            <w:vAlign w:val="bottom"/>
          </w:tcPr>
          <w:p w14:paraId="145DB0FD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95B97A6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9D5AEEA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A451A1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5BDC4276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EE92D1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A832F9E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C6BC7C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04398CBC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05A0" w:rsidRPr="003E01A5" w14:paraId="7EFA9354" w14:textId="77777777" w:rsidTr="00266465">
        <w:tc>
          <w:tcPr>
            <w:tcW w:w="2355" w:type="dxa"/>
          </w:tcPr>
          <w:p w14:paraId="4B101375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  <w:vAlign w:val="bottom"/>
          </w:tcPr>
          <w:p w14:paraId="42C73D21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080FBB8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F45AECB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4F596B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32263623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F7B580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FFAF911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31EDE5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4880599C" w14:textId="77777777" w:rsidR="007D05A0" w:rsidRPr="003E01A5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6134" w:rsidRPr="003E01A5" w14:paraId="00D2BFBE" w14:textId="77777777" w:rsidTr="00266465">
        <w:tc>
          <w:tcPr>
            <w:tcW w:w="2355" w:type="dxa"/>
          </w:tcPr>
          <w:p w14:paraId="6DF2FFAA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3E01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ให้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265" w:type="dxa"/>
            <w:vAlign w:val="bottom"/>
          </w:tcPr>
          <w:p w14:paraId="1E470A3B" w14:textId="0ACE11D9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6603B73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54D55F3A" w14:textId="4B62F187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236" w:type="dxa"/>
          </w:tcPr>
          <w:p w14:paraId="18B3139B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903EB7D" w14:textId="555038CF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07639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66DED82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23D5890" w14:textId="67388FCD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983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67B58F7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510CE9A" w14:textId="77B1BC49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</w:tr>
      <w:tr w:rsidR="00746134" w:rsidRPr="003E01A5" w14:paraId="5F0360BD" w14:textId="77777777" w:rsidTr="00266465">
        <w:tc>
          <w:tcPr>
            <w:tcW w:w="2355" w:type="dxa"/>
          </w:tcPr>
          <w:p w14:paraId="30128EAD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5" w:type="dxa"/>
            <w:vAlign w:val="bottom"/>
          </w:tcPr>
          <w:p w14:paraId="52F85498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BD23715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6A97D2FA" w14:textId="54A7A867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</w:tcPr>
          <w:p w14:paraId="5D85C36B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6FA6D0B6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A1C515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212B747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0E1A59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F15B666" w14:textId="35F2006F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746134" w:rsidRPr="003E01A5" w14:paraId="4DC62370" w14:textId="77777777" w:rsidTr="00266465">
        <w:tc>
          <w:tcPr>
            <w:tcW w:w="2355" w:type="dxa"/>
          </w:tcPr>
          <w:p w14:paraId="1FA30BE7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14:paraId="4D0C5D35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E608E3F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093DF87B" w14:textId="69B33930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746134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236" w:type="dxa"/>
          </w:tcPr>
          <w:p w14:paraId="2972483F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</w:tcPr>
          <w:p w14:paraId="204A7041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C13F82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2AAE4C86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BA728A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3AC90B60" w14:textId="4288E18C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746134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</w:t>
            </w:r>
          </w:p>
        </w:tc>
      </w:tr>
      <w:tr w:rsidR="00270B68" w:rsidRPr="003E01A5" w14:paraId="5DAF0417" w14:textId="77777777" w:rsidTr="00D4504A">
        <w:tc>
          <w:tcPr>
            <w:tcW w:w="2355" w:type="dxa"/>
            <w:vAlign w:val="bottom"/>
          </w:tcPr>
          <w:p w14:paraId="105808B7" w14:textId="77777777" w:rsidR="00270B68" w:rsidRPr="00443942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65" w:type="dxa"/>
            <w:vAlign w:val="bottom"/>
          </w:tcPr>
          <w:p w14:paraId="1C5317D8" w14:textId="0EF36CA2" w:rsidR="00270B68" w:rsidRPr="00443942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7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3AC67842" w14:textId="77777777" w:rsidR="00270B68" w:rsidRPr="00443942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474" w:type="dxa"/>
            <w:gridSpan w:val="7"/>
          </w:tcPr>
          <w:p w14:paraId="6914CAA5" w14:textId="1E2BBCB7" w:rsidR="00270B68" w:rsidRPr="00443942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270B68" w:rsidRPr="003E01A5" w14:paraId="077334D2" w14:textId="77777777" w:rsidTr="00266465">
        <w:tc>
          <w:tcPr>
            <w:tcW w:w="2355" w:type="dxa"/>
            <w:vAlign w:val="bottom"/>
          </w:tcPr>
          <w:p w14:paraId="454A570E" w14:textId="290EB437" w:rsidR="00270B68" w:rsidRPr="003E01A5" w:rsidRDefault="005B751D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5" w:type="dxa"/>
            <w:vAlign w:val="bottom"/>
          </w:tcPr>
          <w:p w14:paraId="4FFA85FB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8F2DC7A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8011C8B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0F3BC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68835B38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4F7114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CB1B7CD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E4FB68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238D86A5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0B68" w:rsidRPr="003E01A5" w14:paraId="6A90E3D8" w14:textId="77777777" w:rsidTr="00266465">
        <w:tc>
          <w:tcPr>
            <w:tcW w:w="2355" w:type="dxa"/>
          </w:tcPr>
          <w:p w14:paraId="69BE1DB3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  <w:vAlign w:val="bottom"/>
          </w:tcPr>
          <w:p w14:paraId="3D864BD2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417916D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732F024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338458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6B691A21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1C4F10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B11E204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189F0D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39A8944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0B68" w:rsidRPr="003E01A5" w14:paraId="180A486C" w14:textId="77777777" w:rsidTr="00266465">
        <w:tc>
          <w:tcPr>
            <w:tcW w:w="2355" w:type="dxa"/>
          </w:tcPr>
          <w:p w14:paraId="5381D61F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3E01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ให้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265" w:type="dxa"/>
            <w:vAlign w:val="bottom"/>
          </w:tcPr>
          <w:p w14:paraId="37003862" w14:textId="4DD65A25" w:rsidR="00270B68" w:rsidRPr="003E01A5" w:rsidRDefault="005B751D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70B68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70B68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70B68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E7FC844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732A92E" w14:textId="538D0009" w:rsidR="00270B68" w:rsidRPr="003E01A5" w:rsidRDefault="005B751D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70B6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236" w:type="dxa"/>
          </w:tcPr>
          <w:p w14:paraId="5D910055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EC6A6AE" w14:textId="3FBF70FB" w:rsidR="00270B68" w:rsidRPr="003E01A5" w:rsidRDefault="005B751D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270B6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36" w:type="dxa"/>
          </w:tcPr>
          <w:p w14:paraId="45F526F8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8E4D60D" w14:textId="74CFA3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DF4A862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1DEC9484" w14:textId="6ECCE276" w:rsidR="00270B68" w:rsidRPr="003E01A5" w:rsidRDefault="005B751D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70B6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</w:tr>
      <w:tr w:rsidR="00270B68" w:rsidRPr="003E01A5" w14:paraId="2090B859" w14:textId="77777777" w:rsidTr="00266465">
        <w:tc>
          <w:tcPr>
            <w:tcW w:w="2355" w:type="dxa"/>
          </w:tcPr>
          <w:p w14:paraId="5D89211D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5" w:type="dxa"/>
            <w:vAlign w:val="bottom"/>
          </w:tcPr>
          <w:p w14:paraId="70C8331E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B5E0115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705C4DC8" w14:textId="72F65F02" w:rsidR="00270B68" w:rsidRPr="003E01A5" w:rsidRDefault="005B751D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36" w:type="dxa"/>
          </w:tcPr>
          <w:p w14:paraId="2020D29E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63CACAD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B921F2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9580420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A316D8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2BB02BE5" w14:textId="33BE569D" w:rsidR="00270B68" w:rsidRPr="003E01A5" w:rsidRDefault="005B751D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270B68" w:rsidRPr="003E01A5" w14:paraId="0C710D95" w14:textId="77777777" w:rsidTr="00266465">
        <w:tc>
          <w:tcPr>
            <w:tcW w:w="2355" w:type="dxa"/>
          </w:tcPr>
          <w:p w14:paraId="6AFD0519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14:paraId="07B976F6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1157DFA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608ECC04" w14:textId="27E554BA" w:rsidR="00270B68" w:rsidRPr="003E01A5" w:rsidRDefault="005B751D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70B6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236" w:type="dxa"/>
          </w:tcPr>
          <w:p w14:paraId="61359A61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60706EC7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56A594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B1AFE14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91FA89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7C455F97" w14:textId="2B8588A0" w:rsidR="00270B68" w:rsidRPr="003E01A5" w:rsidRDefault="005B751D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270B6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</w:p>
        </w:tc>
      </w:tr>
      <w:tr w:rsidR="00270B68" w:rsidRPr="003E01A5" w14:paraId="298A007C" w14:textId="77777777" w:rsidTr="00266465">
        <w:tc>
          <w:tcPr>
            <w:tcW w:w="2355" w:type="dxa"/>
          </w:tcPr>
          <w:p w14:paraId="7BCDEF18" w14:textId="77777777" w:rsidR="00270B68" w:rsidRPr="00443942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5" w:type="dxa"/>
            <w:vAlign w:val="bottom"/>
          </w:tcPr>
          <w:p w14:paraId="265A5751" w14:textId="77777777" w:rsidR="00270B68" w:rsidRPr="00443942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72D491F8" w14:textId="77777777" w:rsidR="00270B68" w:rsidRPr="00443942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5FF0C53D" w14:textId="77777777" w:rsidR="00270B68" w:rsidRPr="00443942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32CB8F9A" w14:textId="77777777" w:rsidR="00270B68" w:rsidRPr="00443942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</w:tcPr>
          <w:p w14:paraId="4650C3A3" w14:textId="77777777" w:rsidR="00270B68" w:rsidRPr="00443942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36E2300" w14:textId="77777777" w:rsidR="00270B68" w:rsidRPr="00443942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0" w:type="dxa"/>
          </w:tcPr>
          <w:p w14:paraId="53418839" w14:textId="77777777" w:rsidR="00270B68" w:rsidRPr="00443942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413C8A7" w14:textId="77777777" w:rsidR="00270B68" w:rsidRPr="00443942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56056F41" w14:textId="77777777" w:rsidR="00270B68" w:rsidRPr="00443942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70B68" w:rsidRPr="003E01A5" w14:paraId="4B42A7AD" w14:textId="77777777" w:rsidTr="00266465">
        <w:tc>
          <w:tcPr>
            <w:tcW w:w="2355" w:type="dxa"/>
          </w:tcPr>
          <w:p w14:paraId="421583EB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4E72A36A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EF3F991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4" w:type="dxa"/>
            <w:gridSpan w:val="7"/>
          </w:tcPr>
          <w:p w14:paraId="10BA0446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70B68" w:rsidRPr="003E01A5" w14:paraId="6B4FEB6B" w14:textId="77777777" w:rsidTr="00266465">
        <w:tc>
          <w:tcPr>
            <w:tcW w:w="2355" w:type="dxa"/>
          </w:tcPr>
          <w:p w14:paraId="5727852B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22C9CFD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48F4BA3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vAlign w:val="bottom"/>
          </w:tcPr>
          <w:p w14:paraId="285568C2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6FA0AB52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01D9689F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8F4ABF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0333097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DC1252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73B7C00F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270B68" w:rsidRPr="003E01A5" w14:paraId="2FE4831B" w14:textId="77777777" w:rsidTr="00266465">
        <w:tc>
          <w:tcPr>
            <w:tcW w:w="2355" w:type="dxa"/>
          </w:tcPr>
          <w:p w14:paraId="74075E54" w14:textId="0A020C4E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6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65" w:type="dxa"/>
            <w:vAlign w:val="bottom"/>
          </w:tcPr>
          <w:p w14:paraId="59BAC376" w14:textId="211ECE63" w:rsidR="00270B68" w:rsidRPr="003E01A5" w:rsidRDefault="005B751D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70B68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0B68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6CE964F3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vAlign w:val="bottom"/>
          </w:tcPr>
          <w:p w14:paraId="50D2AB5F" w14:textId="583E9F19" w:rsidR="00270B68" w:rsidRPr="003E01A5" w:rsidRDefault="005B751D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70B68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0B68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3D054756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vAlign w:val="bottom"/>
          </w:tcPr>
          <w:p w14:paraId="0E8E7055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978284D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61AEC705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0915FBBD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2B672ADF" w14:textId="7FE4B3BD" w:rsidR="00270B68" w:rsidRPr="003E01A5" w:rsidRDefault="005B751D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70B68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0B68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70B68" w:rsidRPr="003E01A5" w14:paraId="53711D43" w14:textId="77777777" w:rsidTr="00266465">
        <w:tc>
          <w:tcPr>
            <w:tcW w:w="2355" w:type="dxa"/>
          </w:tcPr>
          <w:p w14:paraId="6C867155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CB6B180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7C483CC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4" w:type="dxa"/>
            <w:gridSpan w:val="7"/>
          </w:tcPr>
          <w:p w14:paraId="1900EC2C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70B68" w:rsidRPr="003E01A5" w14:paraId="7822E348" w14:textId="77777777" w:rsidTr="00266465">
        <w:tc>
          <w:tcPr>
            <w:tcW w:w="2355" w:type="dxa"/>
          </w:tcPr>
          <w:p w14:paraId="357C85E8" w14:textId="6A31C3B3" w:rsidR="00270B68" w:rsidRPr="003E01A5" w:rsidRDefault="005B751D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65" w:type="dxa"/>
            <w:vAlign w:val="bottom"/>
          </w:tcPr>
          <w:p w14:paraId="0529E4B6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337BBE9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C30B068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EC9305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8D10FCA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57A4A8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85486A4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BE1199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2FB61A7C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0B68" w:rsidRPr="003E01A5" w14:paraId="1410F657" w14:textId="77777777" w:rsidTr="00BE13BE">
        <w:tc>
          <w:tcPr>
            <w:tcW w:w="2355" w:type="dxa"/>
          </w:tcPr>
          <w:p w14:paraId="6D7631FF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5" w:type="dxa"/>
            <w:vAlign w:val="bottom"/>
          </w:tcPr>
          <w:p w14:paraId="6A68F2C1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735BE56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43D3DC7B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BE4276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6B08724B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15A7C0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FD13801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5E7499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AAC038C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0B68" w:rsidRPr="003E01A5" w14:paraId="46CEBA6E" w14:textId="77777777" w:rsidTr="00BE13BE">
        <w:tc>
          <w:tcPr>
            <w:tcW w:w="2355" w:type="dxa"/>
          </w:tcPr>
          <w:p w14:paraId="6BECA26F" w14:textId="07AC855D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ให้กู้ยืมระยะยาว</w:t>
            </w:r>
          </w:p>
        </w:tc>
        <w:tc>
          <w:tcPr>
            <w:tcW w:w="1265" w:type="dxa"/>
            <w:vAlign w:val="bottom"/>
          </w:tcPr>
          <w:p w14:paraId="70206CF0" w14:textId="47FAD0B5" w:rsidR="00270B68" w:rsidRPr="003E01A5" w:rsidRDefault="005B751D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70B68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70033B1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4DCBD48F" w14:textId="78BB1B36" w:rsidR="00270B68" w:rsidRPr="003E01A5" w:rsidRDefault="005B751D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36" w:type="dxa"/>
          </w:tcPr>
          <w:p w14:paraId="1FA641D3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48380741" w14:textId="5C92CD33" w:rsidR="00270B68" w:rsidRPr="003E01A5" w:rsidRDefault="005B751D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87B2D05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87ADB95" w14:textId="6BDA9C08" w:rsidR="00270B68" w:rsidRPr="003E01A5" w:rsidRDefault="0058556E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C469089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7A23B474" w14:textId="52A7545C" w:rsidR="00270B68" w:rsidRPr="003E01A5" w:rsidRDefault="005B751D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</w:tr>
      <w:tr w:rsidR="00270B68" w:rsidRPr="003E01A5" w14:paraId="5CD18CFD" w14:textId="77777777" w:rsidTr="00BE13BE">
        <w:tc>
          <w:tcPr>
            <w:tcW w:w="2355" w:type="dxa"/>
          </w:tcPr>
          <w:p w14:paraId="52F9236B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AD09165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669B24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715AB0E8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F41A5CC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54826424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89B89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183A42B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3DF7D1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6E58B981" w14:textId="77777777" w:rsidR="00270B68" w:rsidRPr="003E01A5" w:rsidRDefault="00270B68" w:rsidP="002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43942" w:rsidRPr="003E01A5" w14:paraId="474FD8BE" w14:textId="77777777" w:rsidTr="00BE13BE">
        <w:tc>
          <w:tcPr>
            <w:tcW w:w="2355" w:type="dxa"/>
          </w:tcPr>
          <w:p w14:paraId="49159BCA" w14:textId="23CBD674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5" w:type="dxa"/>
            <w:vAlign w:val="bottom"/>
          </w:tcPr>
          <w:p w14:paraId="5D066EBF" w14:textId="77777777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D37179" w14:textId="77777777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CB511DC" w14:textId="77777777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7B1C22" w14:textId="77777777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2F31DE5" w14:textId="77777777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CE8FFE" w14:textId="77777777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676C6C8" w14:textId="77777777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B4D9BF" w14:textId="77777777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46124E3A" w14:textId="77777777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43942" w:rsidRPr="003E01A5" w14:paraId="02AF8481" w14:textId="77777777" w:rsidTr="00BE13BE">
        <w:tc>
          <w:tcPr>
            <w:tcW w:w="2355" w:type="dxa"/>
          </w:tcPr>
          <w:p w14:paraId="6B543071" w14:textId="37AAD833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5" w:type="dxa"/>
            <w:vAlign w:val="bottom"/>
          </w:tcPr>
          <w:p w14:paraId="17D35464" w14:textId="77777777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594530" w14:textId="77777777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8C01980" w14:textId="77777777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C9F463F" w14:textId="77777777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0556DDBF" w14:textId="77777777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85896D" w14:textId="77777777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DF61EC5" w14:textId="77777777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07554A" w14:textId="77777777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125FDD0A" w14:textId="77777777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43942" w:rsidRPr="003E01A5" w14:paraId="2B7C8A80" w14:textId="77777777" w:rsidTr="00266465">
        <w:tc>
          <w:tcPr>
            <w:tcW w:w="2355" w:type="dxa"/>
          </w:tcPr>
          <w:p w14:paraId="3D1B3EDE" w14:textId="3034DE77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ให้กู้ยืมระยะยาว</w:t>
            </w:r>
          </w:p>
        </w:tc>
        <w:tc>
          <w:tcPr>
            <w:tcW w:w="1265" w:type="dxa"/>
            <w:vAlign w:val="bottom"/>
          </w:tcPr>
          <w:p w14:paraId="59478F22" w14:textId="317220F4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236" w:type="dxa"/>
          </w:tcPr>
          <w:p w14:paraId="294AE5F1" w14:textId="77777777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3964192E" w14:textId="05B16F90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26D041" w14:textId="77777777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C101F95" w14:textId="7B0E30FC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11988C65" w14:textId="77777777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44EBC82" w14:textId="56F4E4CD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36" w:type="dxa"/>
          </w:tcPr>
          <w:p w14:paraId="7BA29B71" w14:textId="77777777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2832448D" w14:textId="25CC1B66" w:rsidR="00443942" w:rsidRPr="003E01A5" w:rsidRDefault="00443942" w:rsidP="004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</w:tr>
    </w:tbl>
    <w:p w14:paraId="26EC0334" w14:textId="7B0EC55A" w:rsidR="009C4FDB" w:rsidRDefault="009C4FDB">
      <w:pPr>
        <w:rPr>
          <w:rFonts w:asciiTheme="majorBidi" w:hAnsiTheme="majorBidi" w:cstheme="majorBidi"/>
          <w:sz w:val="22"/>
          <w:szCs w:val="22"/>
        </w:rPr>
      </w:pPr>
    </w:p>
    <w:p w14:paraId="64E568A8" w14:textId="77777777" w:rsidR="00647080" w:rsidRDefault="00647080">
      <w:pPr>
        <w:rPr>
          <w:rFonts w:asciiTheme="majorBidi" w:hAnsiTheme="majorBidi" w:cstheme="majorBidi"/>
          <w:sz w:val="22"/>
          <w:szCs w:val="22"/>
        </w:rPr>
      </w:pPr>
    </w:p>
    <w:p w14:paraId="4AE2F185" w14:textId="77777777" w:rsidR="00647080" w:rsidRPr="00443942" w:rsidRDefault="00647080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4"/>
        <w:gridCol w:w="1170"/>
        <w:gridCol w:w="270"/>
        <w:gridCol w:w="1170"/>
        <w:gridCol w:w="246"/>
        <w:gridCol w:w="1194"/>
        <w:gridCol w:w="236"/>
        <w:gridCol w:w="1208"/>
      </w:tblGrid>
      <w:tr w:rsidR="00190698" w:rsidRPr="003E01A5" w14:paraId="1B9C8C95" w14:textId="77777777" w:rsidTr="00443942">
        <w:trPr>
          <w:tblHeader/>
        </w:trPr>
        <w:tc>
          <w:tcPr>
            <w:tcW w:w="3794" w:type="dxa"/>
          </w:tcPr>
          <w:p w14:paraId="5F5C1270" w14:textId="7028FCC8" w:rsidR="00190698" w:rsidRPr="003E01A5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</w:t>
            </w:r>
          </w:p>
        </w:tc>
        <w:tc>
          <w:tcPr>
            <w:tcW w:w="2610" w:type="dxa"/>
            <w:gridSpan w:val="3"/>
          </w:tcPr>
          <w:p w14:paraId="6A3C3058" w14:textId="77777777" w:rsidR="00190698" w:rsidRPr="003E01A5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2217A21F" w14:textId="77777777" w:rsidR="00190698" w:rsidRPr="003E01A5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8" w:type="dxa"/>
            <w:gridSpan w:val="3"/>
          </w:tcPr>
          <w:p w14:paraId="7FB3464A" w14:textId="77777777" w:rsidR="00190698" w:rsidRPr="003E01A5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1403" w:rsidRPr="003E01A5" w14:paraId="248775F6" w14:textId="77777777" w:rsidTr="00443942">
        <w:trPr>
          <w:tblHeader/>
        </w:trPr>
        <w:tc>
          <w:tcPr>
            <w:tcW w:w="3794" w:type="dxa"/>
          </w:tcPr>
          <w:p w14:paraId="5FC9E1CE" w14:textId="002C4310" w:rsidR="00561403" w:rsidRPr="003E01A5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ที่เกี่ยวข้องกัน ณ วันที่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B751D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center"/>
          </w:tcPr>
          <w:p w14:paraId="5EE88615" w14:textId="236D1253" w:rsidR="00561403" w:rsidRPr="003E01A5" w:rsidRDefault="005B751D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196CC333" w14:textId="77777777" w:rsidR="00561403" w:rsidRPr="003E01A5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C8940C2" w14:textId="46F2B7E1" w:rsidR="00561403" w:rsidRPr="003E01A5" w:rsidRDefault="005B751D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6" w:type="dxa"/>
          </w:tcPr>
          <w:p w14:paraId="38864C63" w14:textId="77777777" w:rsidR="00561403" w:rsidRPr="003E01A5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132D39D3" w14:textId="7390E938" w:rsidR="00561403" w:rsidRPr="003E01A5" w:rsidRDefault="005B751D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49100E8C" w14:textId="77777777" w:rsidR="00561403" w:rsidRPr="003E01A5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080AE1DC" w14:textId="54E6FF6E" w:rsidR="00561403" w:rsidRPr="003E01A5" w:rsidRDefault="005B751D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90698" w:rsidRPr="003E01A5" w14:paraId="7F68AA70" w14:textId="77777777" w:rsidTr="00443942">
        <w:trPr>
          <w:tblHeader/>
        </w:trPr>
        <w:tc>
          <w:tcPr>
            <w:tcW w:w="3794" w:type="dxa"/>
          </w:tcPr>
          <w:p w14:paraId="7BC52B51" w14:textId="77777777" w:rsidR="00190698" w:rsidRPr="003E01A5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4" w:type="dxa"/>
            <w:gridSpan w:val="7"/>
          </w:tcPr>
          <w:p w14:paraId="561BB12B" w14:textId="77777777" w:rsidR="00190698" w:rsidRPr="003E01A5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90698" w:rsidRPr="003E01A5" w14:paraId="033EBF3B" w14:textId="77777777" w:rsidTr="00443942">
        <w:trPr>
          <w:trHeight w:val="449"/>
        </w:trPr>
        <w:tc>
          <w:tcPr>
            <w:tcW w:w="3794" w:type="dxa"/>
          </w:tcPr>
          <w:p w14:paraId="6D5F9980" w14:textId="7C59FE0D" w:rsidR="00190698" w:rsidRPr="003E01A5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E8398B" w:rsidRPr="003E01A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จ่ายล่วงหน้าค่าสินค้า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และบริการ</w:t>
            </w:r>
          </w:p>
          <w:p w14:paraId="0790A56F" w14:textId="3533D16A" w:rsidR="00190698" w:rsidRPr="003E01A5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(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แสดงภายใต้สินทรัพย์หมุนเวียนอื่น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53275662" w14:textId="77777777" w:rsidR="00190698" w:rsidRPr="003E01A5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29DD3F" w14:textId="77777777" w:rsidR="00190698" w:rsidRPr="003E01A5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198618" w14:textId="77777777" w:rsidR="00190698" w:rsidRPr="003E01A5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4A39EFC7" w14:textId="77777777" w:rsidR="00190698" w:rsidRPr="003E01A5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BB093D0" w14:textId="77777777" w:rsidR="00190698" w:rsidRPr="003E01A5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0236955" w14:textId="77777777" w:rsidR="00190698" w:rsidRPr="003E01A5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598CA264" w14:textId="77777777" w:rsidR="00190698" w:rsidRPr="003E01A5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13BE" w:rsidRPr="003E01A5" w14:paraId="4A987399" w14:textId="77777777" w:rsidTr="00443942">
        <w:trPr>
          <w:trHeight w:val="449"/>
        </w:trPr>
        <w:tc>
          <w:tcPr>
            <w:tcW w:w="3794" w:type="dxa"/>
          </w:tcPr>
          <w:p w14:paraId="03CA12AB" w14:textId="2EA24AAD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3AEDEE" w14:textId="020D6A82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41C6AC10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C3AB2A" w14:textId="78904EED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246" w:type="dxa"/>
          </w:tcPr>
          <w:p w14:paraId="568A63CA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16232E34" w14:textId="341C9CCB" w:rsidR="00BE13BE" w:rsidRPr="003E01A5" w:rsidRDefault="00746134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B030FE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285471A4" w14:textId="7263F400" w:rsidR="00BE13BE" w:rsidRPr="003E01A5" w:rsidRDefault="00BE13BE" w:rsidP="0066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E13BE" w:rsidRPr="003E01A5" w14:paraId="5C172A6B" w14:textId="77777777" w:rsidTr="00443942">
        <w:trPr>
          <w:trHeight w:val="251"/>
        </w:trPr>
        <w:tc>
          <w:tcPr>
            <w:tcW w:w="3794" w:type="dxa"/>
          </w:tcPr>
          <w:p w14:paraId="6AE2F7FB" w14:textId="77777777" w:rsidR="00BE13BE" w:rsidRPr="00DB1D02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0505039" w14:textId="77777777" w:rsidR="00BE13BE" w:rsidRPr="00DB1D02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4224DE2" w14:textId="77777777" w:rsidR="00BE13BE" w:rsidRPr="00DB1D02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312B343" w14:textId="77777777" w:rsidR="00BE13BE" w:rsidRPr="00DB1D02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6" w:type="dxa"/>
          </w:tcPr>
          <w:p w14:paraId="2F73FB37" w14:textId="77777777" w:rsidR="00BE13BE" w:rsidRPr="00DB1D02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0F7939C9" w14:textId="77777777" w:rsidR="00BE13BE" w:rsidRPr="00DB1D02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8AA8E77" w14:textId="77777777" w:rsidR="00BE13BE" w:rsidRPr="00DB1D02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022838C9" w14:textId="77777777" w:rsidR="00BE13BE" w:rsidRPr="00DB1D02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E13BE" w:rsidRPr="003E01A5" w14:paraId="2CC49BDD" w14:textId="77777777" w:rsidTr="00443942">
        <w:trPr>
          <w:trHeight w:val="449"/>
        </w:trPr>
        <w:tc>
          <w:tcPr>
            <w:tcW w:w="3794" w:type="dxa"/>
          </w:tcPr>
          <w:p w14:paraId="5CEED80E" w14:textId="237425AC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3E01A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มัดจำค่าเช่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าและบริการ</w:t>
            </w:r>
          </w:p>
          <w:p w14:paraId="7BE92E4A" w14:textId="51E36E25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(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แสดงภายใต้สินทรัพย์ไม่หมุนเวียนอื่น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3BA1BA6E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79EDF2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AA2A8A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712ED0DD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C0F9B3C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C30477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6D8F47DB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13BE" w:rsidRPr="003E01A5" w14:paraId="02E2DCA7" w14:textId="77777777" w:rsidTr="00443942">
        <w:trPr>
          <w:trHeight w:val="80"/>
        </w:trPr>
        <w:tc>
          <w:tcPr>
            <w:tcW w:w="3794" w:type="dxa"/>
          </w:tcPr>
          <w:p w14:paraId="193AF94D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7AC1AA" w14:textId="0D70EFA4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2E645433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9FF0044" w14:textId="13E5F124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46" w:type="dxa"/>
          </w:tcPr>
          <w:p w14:paraId="26BA2571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4E3B39BD" w14:textId="2AF61ACA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122F1C2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44A1811C" w14:textId="2E7EDAA7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BE13BE" w:rsidRPr="003E01A5" w14:paraId="5641AE55" w14:textId="77777777" w:rsidTr="00443942">
        <w:trPr>
          <w:trHeight w:val="80"/>
        </w:trPr>
        <w:tc>
          <w:tcPr>
            <w:tcW w:w="3794" w:type="dxa"/>
          </w:tcPr>
          <w:p w14:paraId="54379F19" w14:textId="77777777" w:rsidR="00BE13BE" w:rsidRPr="00DB1D02" w:rsidRDefault="00BE13BE" w:rsidP="00BE13B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4DF7745" w14:textId="77777777" w:rsidR="00BE13BE" w:rsidRPr="00DB1D02" w:rsidRDefault="00BE13BE" w:rsidP="00BE13B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BEF8635" w14:textId="77777777" w:rsidR="00BE13BE" w:rsidRPr="00DB1D02" w:rsidRDefault="00BE13BE" w:rsidP="00BE13B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FC67B5" w14:textId="77777777" w:rsidR="00BE13BE" w:rsidRPr="00DB1D02" w:rsidRDefault="00BE13BE" w:rsidP="00BE13B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237D64" w14:textId="77777777" w:rsidR="00BE13BE" w:rsidRPr="00DB1D02" w:rsidRDefault="00BE13BE" w:rsidP="00BE13B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</w:tcPr>
          <w:p w14:paraId="408E623C" w14:textId="77777777" w:rsidR="00BE13BE" w:rsidRPr="00DB1D02" w:rsidRDefault="00BE13BE" w:rsidP="00BE13B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15B69C5" w14:textId="77777777" w:rsidR="00BE13BE" w:rsidRPr="00DB1D02" w:rsidRDefault="00BE13BE" w:rsidP="00BE13B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8" w:type="dxa"/>
          </w:tcPr>
          <w:p w14:paraId="1AF57978" w14:textId="77777777" w:rsidR="00BE13BE" w:rsidRPr="00DB1D02" w:rsidRDefault="00BE13BE" w:rsidP="00BE13B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E13BE" w:rsidRPr="003E01A5" w14:paraId="6EC5AEA9" w14:textId="77777777" w:rsidTr="00443942">
        <w:trPr>
          <w:trHeight w:val="80"/>
        </w:trPr>
        <w:tc>
          <w:tcPr>
            <w:tcW w:w="3794" w:type="dxa"/>
          </w:tcPr>
          <w:p w14:paraId="3163BF39" w14:textId="0E2EC9BB" w:rsidR="00BE13BE" w:rsidRPr="003E01A5" w:rsidRDefault="00BE13BE" w:rsidP="00BE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5AABCCA4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68EBE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2EB65C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3816CF20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5E14C116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404740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05FA4F6D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13BE" w:rsidRPr="003E01A5" w14:paraId="35651818" w14:textId="77777777" w:rsidTr="00443942">
        <w:trPr>
          <w:trHeight w:val="80"/>
        </w:trPr>
        <w:tc>
          <w:tcPr>
            <w:tcW w:w="3794" w:type="dxa"/>
          </w:tcPr>
          <w:p w14:paraId="0D3E9B60" w14:textId="33FDBE69" w:rsidR="00BE13BE" w:rsidRPr="003E01A5" w:rsidRDefault="00BE13BE" w:rsidP="00BE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35DB5E3C" w14:textId="493ADEF3" w:rsidR="00BE13BE" w:rsidRPr="003E01A5" w:rsidRDefault="00746134" w:rsidP="0066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BAEBA7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EF46EE" w14:textId="2FAD5C73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46" w:type="dxa"/>
          </w:tcPr>
          <w:p w14:paraId="5280C318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0C9571F" w14:textId="6F98F247" w:rsidR="00BE13BE" w:rsidRPr="003E01A5" w:rsidRDefault="00746134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200D37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63A7BF5C" w14:textId="398AEC26" w:rsidR="00BE13BE" w:rsidRPr="003E01A5" w:rsidRDefault="00BE13BE" w:rsidP="0066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25C0" w:rsidRPr="003E01A5" w14:paraId="461EADD5" w14:textId="77777777" w:rsidTr="00443942">
        <w:trPr>
          <w:trHeight w:val="80"/>
        </w:trPr>
        <w:tc>
          <w:tcPr>
            <w:tcW w:w="3794" w:type="dxa"/>
          </w:tcPr>
          <w:p w14:paraId="74DB0D1E" w14:textId="527AF155" w:rsidR="001425C0" w:rsidRPr="003E01A5" w:rsidRDefault="001425C0" w:rsidP="00142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931CD4" w14:textId="43D924BB" w:rsidR="001425C0" w:rsidRPr="003E01A5" w:rsidRDefault="005B751D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30C5BE45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211AF5" w14:textId="10E19909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6A140430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1CF1A7D1" w14:textId="7295FD41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BFB27F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3E2FAD78" w14:textId="7F21A144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25C0" w:rsidRPr="003E01A5" w14:paraId="7D9D2A8A" w14:textId="77777777" w:rsidTr="00443942">
        <w:trPr>
          <w:trHeight w:val="80"/>
        </w:trPr>
        <w:tc>
          <w:tcPr>
            <w:tcW w:w="3794" w:type="dxa"/>
          </w:tcPr>
          <w:p w14:paraId="2C740D92" w14:textId="3CF139F7" w:rsidR="001425C0" w:rsidRPr="003E01A5" w:rsidRDefault="001425C0" w:rsidP="00142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39669D" w14:textId="7BF7FB8C" w:rsidR="001425C0" w:rsidRPr="003E01A5" w:rsidRDefault="005B751D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642292CD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66AB26" w14:textId="7ADAABD8" w:rsidR="001425C0" w:rsidRPr="003E01A5" w:rsidRDefault="005B751D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46" w:type="dxa"/>
          </w:tcPr>
          <w:p w14:paraId="06C0A122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26F23E0A" w14:textId="47A17228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42D150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3C64AF12" w14:textId="17A540E0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25C0" w:rsidRPr="003E01A5" w14:paraId="592A7BEA" w14:textId="77777777" w:rsidTr="00DB1D02">
        <w:trPr>
          <w:trHeight w:val="242"/>
        </w:trPr>
        <w:tc>
          <w:tcPr>
            <w:tcW w:w="3794" w:type="dxa"/>
          </w:tcPr>
          <w:p w14:paraId="42CCE585" w14:textId="50B1E0A1" w:rsidR="001425C0" w:rsidRPr="00DB1D02" w:rsidRDefault="001425C0" w:rsidP="00142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98DF51C" w14:textId="77777777" w:rsidR="001425C0" w:rsidRPr="00427417" w:rsidRDefault="001425C0" w:rsidP="0042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6010C2F" w14:textId="77777777" w:rsidR="001425C0" w:rsidRPr="00427417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3D5F2F" w14:textId="77777777" w:rsidR="001425C0" w:rsidRPr="00427417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</w:tcPr>
          <w:p w14:paraId="3A796E6F" w14:textId="77777777" w:rsidR="001425C0" w:rsidRPr="00427417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5F8E626D" w14:textId="77777777" w:rsidR="001425C0" w:rsidRPr="00427417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462E216" w14:textId="77777777" w:rsidR="001425C0" w:rsidRPr="00427417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108854D0" w14:textId="77777777" w:rsidR="001425C0" w:rsidRPr="00427417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425C0" w:rsidRPr="003E01A5" w14:paraId="71F19BC3" w14:textId="77777777" w:rsidTr="00443942">
        <w:trPr>
          <w:trHeight w:val="80"/>
        </w:trPr>
        <w:tc>
          <w:tcPr>
            <w:tcW w:w="3794" w:type="dxa"/>
          </w:tcPr>
          <w:p w14:paraId="4BD8B8C1" w14:textId="530354C8" w:rsidR="001425C0" w:rsidRPr="003E01A5" w:rsidRDefault="001425C0" w:rsidP="00142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</w:tcPr>
          <w:p w14:paraId="543499E8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01324D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F35F5C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49E066C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3D690C7A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107F1A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4DE8AAE9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25C0" w:rsidRPr="003E01A5" w14:paraId="6701F737" w14:textId="77777777" w:rsidTr="00443942">
        <w:trPr>
          <w:trHeight w:val="80"/>
        </w:trPr>
        <w:tc>
          <w:tcPr>
            <w:tcW w:w="3794" w:type="dxa"/>
          </w:tcPr>
          <w:p w14:paraId="2A2BC86D" w14:textId="1AF99251" w:rsidR="001425C0" w:rsidRPr="003E01A5" w:rsidRDefault="001425C0" w:rsidP="00142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CB4C1EE" w14:textId="171B572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488" w:right="359" w:hanging="3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80BA79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7EAD43" w14:textId="06501ECB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5CC9E68A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489E1812" w14:textId="511831A1" w:rsidR="001425C0" w:rsidRPr="003E01A5" w:rsidRDefault="005B751D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40E3F81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61A73751" w14:textId="3BC35DD8" w:rsidR="001425C0" w:rsidRPr="003E01A5" w:rsidRDefault="005B751D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425C0" w:rsidRPr="003E01A5" w14:paraId="247E95F8" w14:textId="77777777" w:rsidTr="00443942">
        <w:trPr>
          <w:trHeight w:val="80"/>
        </w:trPr>
        <w:tc>
          <w:tcPr>
            <w:tcW w:w="3794" w:type="dxa"/>
          </w:tcPr>
          <w:p w14:paraId="3DAB5706" w14:textId="736EFBA6" w:rsidR="001425C0" w:rsidRPr="003E01A5" w:rsidRDefault="001425C0" w:rsidP="00142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365313" w14:textId="0EEB28AC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  <w:tab w:val="decimal" w:pos="790"/>
              </w:tabs>
              <w:spacing w:line="240" w:lineRule="auto"/>
              <w:ind w:left="-488" w:right="359" w:hanging="3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1DEE32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47DC64" w14:textId="38AA0A7D" w:rsidR="001425C0" w:rsidRPr="003E01A5" w:rsidRDefault="005B751D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6" w:type="dxa"/>
          </w:tcPr>
          <w:p w14:paraId="66DEB534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08DA73AC" w14:textId="1FC94869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3" w:right="359" w:hanging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94308D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33176B5D" w14:textId="7BD6E083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25C0" w:rsidRPr="003E01A5" w14:paraId="6243CA1F" w14:textId="77777777" w:rsidTr="00443942">
        <w:trPr>
          <w:trHeight w:val="80"/>
        </w:trPr>
        <w:tc>
          <w:tcPr>
            <w:tcW w:w="3794" w:type="dxa"/>
          </w:tcPr>
          <w:p w14:paraId="468C4E0C" w14:textId="03B9016D" w:rsidR="001425C0" w:rsidRPr="003E01A5" w:rsidRDefault="001425C0" w:rsidP="00142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9AFDC6" w14:textId="6E83F61E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  <w:tab w:val="decimal" w:pos="790"/>
              </w:tabs>
              <w:spacing w:line="240" w:lineRule="auto"/>
              <w:ind w:left="-488" w:right="359" w:hanging="3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065F7C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89E79F" w14:textId="21860FF4" w:rsidR="001425C0" w:rsidRPr="003E01A5" w:rsidRDefault="005B751D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6" w:type="dxa"/>
          </w:tcPr>
          <w:p w14:paraId="408794DB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2C666416" w14:textId="0C766BB1" w:rsidR="001425C0" w:rsidRPr="003E01A5" w:rsidRDefault="005B751D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F1A6141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6211DC78" w14:textId="48470CDD" w:rsidR="001425C0" w:rsidRPr="003E01A5" w:rsidRDefault="005B751D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1425C0" w:rsidRPr="003E01A5" w14:paraId="1F339C03" w14:textId="77777777" w:rsidTr="00DB1D02">
        <w:trPr>
          <w:trHeight w:val="179"/>
        </w:trPr>
        <w:tc>
          <w:tcPr>
            <w:tcW w:w="3794" w:type="dxa"/>
          </w:tcPr>
          <w:p w14:paraId="1289A7B4" w14:textId="77777777" w:rsidR="001425C0" w:rsidRPr="00DB1D02" w:rsidRDefault="001425C0" w:rsidP="00142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5F371CB" w14:textId="77777777" w:rsidR="001425C0" w:rsidRPr="00DB1D02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7614493" w14:textId="77777777" w:rsidR="001425C0" w:rsidRPr="00DB1D02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9908E59" w14:textId="77777777" w:rsidR="001425C0" w:rsidRPr="00DB1D02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6" w:type="dxa"/>
          </w:tcPr>
          <w:p w14:paraId="19B1C919" w14:textId="77777777" w:rsidR="001425C0" w:rsidRPr="00DB1D02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547C729D" w14:textId="77777777" w:rsidR="001425C0" w:rsidRPr="00DB1D02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545C328" w14:textId="77777777" w:rsidR="001425C0" w:rsidRPr="00DB1D02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205CB25F" w14:textId="77777777" w:rsidR="001425C0" w:rsidRPr="00DB1D02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425C0" w:rsidRPr="003E01A5" w14:paraId="127C8E99" w14:textId="77777777" w:rsidTr="00443942">
        <w:trPr>
          <w:trHeight w:val="80"/>
        </w:trPr>
        <w:tc>
          <w:tcPr>
            <w:tcW w:w="3794" w:type="dxa"/>
          </w:tcPr>
          <w:p w14:paraId="30C9E67F" w14:textId="77777777" w:rsidR="001425C0" w:rsidRPr="003E01A5" w:rsidRDefault="001425C0" w:rsidP="00142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C9C5407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506BBC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41C0F2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4193DFDA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0FF832A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57BB59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51BB1E0C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25C0" w:rsidRPr="003E01A5" w14:paraId="2B17A0DE" w14:textId="77777777" w:rsidTr="00443942">
        <w:trPr>
          <w:trHeight w:val="80"/>
        </w:trPr>
        <w:tc>
          <w:tcPr>
            <w:tcW w:w="3794" w:type="dxa"/>
          </w:tcPr>
          <w:p w14:paraId="4F774E0F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FA846B" w14:textId="55D5C24E" w:rsidR="001425C0" w:rsidRPr="003E01A5" w:rsidRDefault="005B751D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</w:t>
            </w:r>
          </w:p>
        </w:tc>
        <w:tc>
          <w:tcPr>
            <w:tcW w:w="270" w:type="dxa"/>
          </w:tcPr>
          <w:p w14:paraId="5BB6D715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0663525" w14:textId="65323C75" w:rsidR="001425C0" w:rsidRPr="003E01A5" w:rsidRDefault="005B751D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</w:t>
            </w:r>
          </w:p>
        </w:tc>
        <w:tc>
          <w:tcPr>
            <w:tcW w:w="246" w:type="dxa"/>
          </w:tcPr>
          <w:p w14:paraId="3C11913A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08FD2E2C" w14:textId="561B35C6" w:rsidR="001425C0" w:rsidRPr="003E01A5" w:rsidRDefault="005B751D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236" w:type="dxa"/>
          </w:tcPr>
          <w:p w14:paraId="73E10820" w14:textId="77777777" w:rsidR="001425C0" w:rsidRPr="003E01A5" w:rsidRDefault="001425C0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1B01B208" w14:textId="1F0416E6" w:rsidR="001425C0" w:rsidRPr="003E01A5" w:rsidRDefault="005B751D" w:rsidP="001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</w:tr>
    </w:tbl>
    <w:p w14:paraId="5CC4DC8D" w14:textId="77777777" w:rsidR="00DB1D02" w:rsidRDefault="00DB1D02"/>
    <w:p w14:paraId="6B5A17F0" w14:textId="77777777" w:rsidR="00DB1D02" w:rsidRDefault="00DB1D02"/>
    <w:p w14:paraId="32AEC176" w14:textId="77777777" w:rsidR="00DB1D02" w:rsidRDefault="00DB1D02"/>
    <w:p w14:paraId="4987006E" w14:textId="77777777" w:rsidR="00DB1D02" w:rsidRDefault="00DB1D02"/>
    <w:p w14:paraId="34F1F0D6" w14:textId="77777777" w:rsidR="00DB1D02" w:rsidRDefault="00DB1D02"/>
    <w:p w14:paraId="63D847AE" w14:textId="77777777" w:rsidR="00DB1D02" w:rsidRDefault="00DB1D02"/>
    <w:p w14:paraId="4D786FE8" w14:textId="77777777" w:rsidR="00DB1D02" w:rsidRDefault="00DB1D02"/>
    <w:p w14:paraId="1B8D8159" w14:textId="77777777" w:rsidR="00DB1D02" w:rsidRDefault="00DB1D02"/>
    <w:p w14:paraId="2F226D43" w14:textId="77777777" w:rsidR="00DB1D02" w:rsidRDefault="00DB1D02"/>
    <w:p w14:paraId="16922CD6" w14:textId="77777777" w:rsidR="00DB1D02" w:rsidRPr="00DB1D02" w:rsidRDefault="00DB1D02"/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266"/>
        <w:gridCol w:w="236"/>
        <w:gridCol w:w="1204"/>
        <w:gridCol w:w="236"/>
        <w:gridCol w:w="1204"/>
        <w:gridCol w:w="238"/>
        <w:gridCol w:w="1177"/>
        <w:gridCol w:w="236"/>
        <w:gridCol w:w="1175"/>
      </w:tblGrid>
      <w:tr w:rsidR="00E61E7D" w:rsidRPr="003E01A5" w14:paraId="7F1D713E" w14:textId="77777777" w:rsidTr="00443942">
        <w:trPr>
          <w:tblHeader/>
        </w:trPr>
        <w:tc>
          <w:tcPr>
            <w:tcW w:w="2358" w:type="dxa"/>
          </w:tcPr>
          <w:p w14:paraId="1CF416A8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5B15DD62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0DAD4D6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0" w:type="dxa"/>
            <w:gridSpan w:val="7"/>
          </w:tcPr>
          <w:p w14:paraId="16240696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1E7D" w:rsidRPr="003E01A5" w14:paraId="50AEFCD2" w14:textId="77777777" w:rsidTr="00443942">
        <w:trPr>
          <w:tblHeader/>
        </w:trPr>
        <w:tc>
          <w:tcPr>
            <w:tcW w:w="2358" w:type="dxa"/>
          </w:tcPr>
          <w:p w14:paraId="278E660A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1CED53B1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57B080C5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948ECBF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6DAF136E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0895E11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0EA9CCC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38E2A3C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F6F765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607DAEFD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E61E7D" w:rsidRPr="003E01A5" w14:paraId="3CAE721C" w14:textId="77777777" w:rsidTr="00443942">
        <w:trPr>
          <w:tblHeader/>
        </w:trPr>
        <w:tc>
          <w:tcPr>
            <w:tcW w:w="2358" w:type="dxa"/>
          </w:tcPr>
          <w:p w14:paraId="6425E71E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6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66" w:type="dxa"/>
            <w:vAlign w:val="bottom"/>
          </w:tcPr>
          <w:p w14:paraId="1D205A25" w14:textId="0EDD5659" w:rsidR="00E61E7D" w:rsidRPr="003E01A5" w:rsidRDefault="005B751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61E7D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61E7D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7D2EF4A9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D6CF294" w14:textId="1FA182BE" w:rsidR="00E61E7D" w:rsidRPr="003E01A5" w:rsidRDefault="005B751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1E7D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61E7D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27A2E2EC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EE83254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vAlign w:val="bottom"/>
          </w:tcPr>
          <w:p w14:paraId="1CDF9C01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970A3E3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014C06EC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5CB23BD6" w14:textId="0F54A0D7" w:rsidR="00E61E7D" w:rsidRPr="003E01A5" w:rsidRDefault="005B751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61E7D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61E7D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61E7D" w:rsidRPr="003E01A5" w14:paraId="3F22E4E5" w14:textId="77777777" w:rsidTr="00443942">
        <w:trPr>
          <w:tblHeader/>
        </w:trPr>
        <w:tc>
          <w:tcPr>
            <w:tcW w:w="2358" w:type="dxa"/>
          </w:tcPr>
          <w:p w14:paraId="0B5C7AA9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75DA5ABE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4D81173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0" w:type="dxa"/>
            <w:gridSpan w:val="7"/>
          </w:tcPr>
          <w:p w14:paraId="00224E4F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61E7D" w:rsidRPr="003E01A5" w14:paraId="5463BA4B" w14:textId="77777777" w:rsidTr="00443942">
        <w:tc>
          <w:tcPr>
            <w:tcW w:w="2358" w:type="dxa"/>
          </w:tcPr>
          <w:p w14:paraId="38B407E0" w14:textId="49EAAF6C" w:rsidR="00E61E7D" w:rsidRPr="003E01A5" w:rsidRDefault="005B751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66" w:type="dxa"/>
            <w:vAlign w:val="bottom"/>
          </w:tcPr>
          <w:p w14:paraId="6D9EE6B4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405686D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83D9C3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460894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0C3B71C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F54807E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7D25204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A14109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748F174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E7D" w:rsidRPr="003E01A5" w14:paraId="04248E86" w14:textId="77777777" w:rsidTr="00443942">
        <w:tc>
          <w:tcPr>
            <w:tcW w:w="2358" w:type="dxa"/>
          </w:tcPr>
          <w:p w14:paraId="10EEB035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6" w:type="dxa"/>
            <w:vAlign w:val="bottom"/>
          </w:tcPr>
          <w:p w14:paraId="2FEA9661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597D8C2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637C4B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A41FB7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F617A7C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9A4BA11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F8301E8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ECF20D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00ED594" w14:textId="77777777" w:rsidR="00E61E7D" w:rsidRPr="003E01A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6134" w:rsidRPr="003E01A5" w14:paraId="48492DEE" w14:textId="77777777" w:rsidTr="00443942">
        <w:tc>
          <w:tcPr>
            <w:tcW w:w="2358" w:type="dxa"/>
          </w:tcPr>
          <w:p w14:paraId="097C529F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66" w:type="dxa"/>
            <w:vAlign w:val="bottom"/>
          </w:tcPr>
          <w:p w14:paraId="017A4A20" w14:textId="6F1D1612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4B7A4F1E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3A1328" w14:textId="1EFE5262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236" w:type="dxa"/>
          </w:tcPr>
          <w:p w14:paraId="04FDC1FF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6080CA9" w14:textId="2D9E9CBD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238" w:type="dxa"/>
          </w:tcPr>
          <w:p w14:paraId="4DDA6BA3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F60278D" w14:textId="0E013C10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759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6DA362C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6C5D09AD" w14:textId="3BB2BD21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</w:tr>
      <w:tr w:rsidR="00746134" w:rsidRPr="003E01A5" w14:paraId="7A79E0FA" w14:textId="77777777" w:rsidTr="00443942">
        <w:tc>
          <w:tcPr>
            <w:tcW w:w="2358" w:type="dxa"/>
          </w:tcPr>
          <w:p w14:paraId="338F2FFD" w14:textId="500B5CAF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66" w:type="dxa"/>
            <w:vAlign w:val="bottom"/>
          </w:tcPr>
          <w:p w14:paraId="1730C897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8C0DDD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8FCBC4A" w14:textId="0B6420AF" w:rsidR="00746134" w:rsidRPr="003E01A5" w:rsidRDefault="00664268" w:rsidP="0066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D03708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DBE0B6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6485F70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1823ACC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167D0E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5C82680" w14:textId="708EAE6B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746134" w:rsidRPr="003E01A5" w14:paraId="53C3CD7F" w14:textId="77777777" w:rsidTr="00443942">
        <w:tc>
          <w:tcPr>
            <w:tcW w:w="2358" w:type="dxa"/>
          </w:tcPr>
          <w:p w14:paraId="1979710A" w14:textId="08F7C1DB" w:rsidR="00746134" w:rsidRPr="003E01A5" w:rsidRDefault="00474669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vAlign w:val="bottom"/>
          </w:tcPr>
          <w:p w14:paraId="62F25B15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9D154A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346777F" w14:textId="4B68C460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236" w:type="dxa"/>
          </w:tcPr>
          <w:p w14:paraId="51632524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394C665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D8BF53E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D4C4295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A34005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7EDBDD40" w14:textId="407EB6D6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746134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673</w:t>
            </w:r>
          </w:p>
        </w:tc>
      </w:tr>
      <w:tr w:rsidR="00664268" w:rsidRPr="003E01A5" w14:paraId="3B7A97DB" w14:textId="77777777" w:rsidTr="00443942">
        <w:tc>
          <w:tcPr>
            <w:tcW w:w="2358" w:type="dxa"/>
          </w:tcPr>
          <w:p w14:paraId="6ECCD6CD" w14:textId="77777777" w:rsidR="00664268" w:rsidRPr="003E01A5" w:rsidRDefault="00664268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43597540" w14:textId="77777777" w:rsidR="00664268" w:rsidRPr="003E01A5" w:rsidRDefault="00664268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F3FEFA" w14:textId="77777777" w:rsidR="00664268" w:rsidRPr="003E01A5" w:rsidRDefault="00664268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008997CA" w14:textId="77777777" w:rsidR="00664268" w:rsidRPr="003E01A5" w:rsidRDefault="00664268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90C121" w14:textId="77777777" w:rsidR="00664268" w:rsidRPr="003E01A5" w:rsidRDefault="00664268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4DD0EE" w14:textId="77777777" w:rsidR="00664268" w:rsidRPr="003E01A5" w:rsidRDefault="00664268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154F369" w14:textId="77777777" w:rsidR="00664268" w:rsidRPr="003E01A5" w:rsidRDefault="00664268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30AB86B" w14:textId="77777777" w:rsidR="00664268" w:rsidRPr="003E01A5" w:rsidRDefault="00664268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51CBD4" w14:textId="77777777" w:rsidR="00664268" w:rsidRPr="003E01A5" w:rsidRDefault="00664268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26057C34" w14:textId="77777777" w:rsidR="00664268" w:rsidRPr="003E01A5" w:rsidRDefault="00664268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6134" w:rsidRPr="003E01A5" w14:paraId="663DFA6E" w14:textId="77777777" w:rsidTr="00443942">
        <w:tc>
          <w:tcPr>
            <w:tcW w:w="2358" w:type="dxa"/>
          </w:tcPr>
          <w:p w14:paraId="0168C513" w14:textId="20C3D8B3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6" w:type="dxa"/>
            <w:vAlign w:val="bottom"/>
          </w:tcPr>
          <w:p w14:paraId="2B5D2612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8A54E9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8E841DA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332A2A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2E566E0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5A85C25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6E3B6D5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E9D67C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DD60301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6134" w:rsidRPr="003E01A5" w14:paraId="7438FEF4" w14:textId="77777777" w:rsidTr="00443942">
        <w:tc>
          <w:tcPr>
            <w:tcW w:w="2358" w:type="dxa"/>
          </w:tcPr>
          <w:p w14:paraId="019161C9" w14:textId="06AD416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6" w:type="dxa"/>
            <w:vAlign w:val="bottom"/>
          </w:tcPr>
          <w:p w14:paraId="41611EA2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E0F2B0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1CB13F7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6C9D641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82D4831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C374BB5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060124E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AB12FA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E03D616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6134" w:rsidRPr="003E01A5" w14:paraId="2CDFF023" w14:textId="77777777" w:rsidTr="00443942">
        <w:tc>
          <w:tcPr>
            <w:tcW w:w="2358" w:type="dxa"/>
          </w:tcPr>
          <w:p w14:paraId="5AD7E278" w14:textId="3FB2C42A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66" w:type="dxa"/>
            <w:vAlign w:val="bottom"/>
          </w:tcPr>
          <w:p w14:paraId="2717ED56" w14:textId="54D424D5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5BF8CA9E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281E916" w14:textId="0361DC72" w:rsidR="00746134" w:rsidRPr="003E01A5" w:rsidRDefault="00746134" w:rsidP="0066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D7DB16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FFCE2FC" w14:textId="4B0A35B6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  <w:tc>
          <w:tcPr>
            <w:tcW w:w="238" w:type="dxa"/>
          </w:tcPr>
          <w:p w14:paraId="239CD177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21C75B5" w14:textId="58604722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195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8DC726D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2C1E98FD" w14:textId="6AB49D7F" w:rsidR="00746134" w:rsidRPr="003E01A5" w:rsidRDefault="005B751D" w:rsidP="0066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</w:tr>
    </w:tbl>
    <w:p w14:paraId="3692EFB8" w14:textId="77777777" w:rsidR="00E61E7D" w:rsidRPr="003E01A5" w:rsidRDefault="00E61E7D" w:rsidP="0032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4CA8A20" w14:textId="3D61ED13" w:rsidR="00AF5618" w:rsidRPr="003E01A5" w:rsidRDefault="00AF5618" w:rsidP="0032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สัญญาสำคัญที่มีกับบุคคลหรือกิจการที่เกี่ยวข้องกัน</w:t>
      </w:r>
    </w:p>
    <w:p w14:paraId="6921B1E2" w14:textId="77777777" w:rsidR="00AF5618" w:rsidRPr="003E01A5" w:rsidRDefault="00AF5618" w:rsidP="00AF561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21726" w14:textId="0D11A0C2" w:rsidR="00AF5618" w:rsidRPr="003E01A5" w:rsidRDefault="00AF5618">
      <w:pPr>
        <w:pStyle w:val="a"/>
        <w:numPr>
          <w:ilvl w:val="0"/>
          <w:numId w:val="4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3E01A5">
        <w:rPr>
          <w:rFonts w:asciiTheme="majorBidi" w:hAnsiTheme="majorBidi" w:cstheme="majorBidi"/>
          <w:spacing w:val="-2"/>
          <w:cs/>
        </w:rPr>
        <w:t>บริษัทและบริษัทย่อย</w:t>
      </w:r>
      <w:r w:rsidRPr="003E01A5">
        <w:rPr>
          <w:rFonts w:asciiTheme="majorBidi" w:hAnsiTheme="majorBidi" w:cstheme="majorBidi"/>
          <w:cs/>
        </w:rPr>
        <w:t xml:space="preserve">ได้ทำสัญญาเช่าพื้นที่สำนักงาน </w:t>
      </w:r>
      <w:r w:rsidRPr="003E01A5">
        <w:rPr>
          <w:rFonts w:asciiTheme="majorBidi" w:hAnsiTheme="majorBidi" w:cstheme="majorBidi"/>
          <w:lang w:val="en-US"/>
        </w:rPr>
        <w:t>(</w:t>
      </w:r>
      <w:r w:rsidRPr="003E01A5">
        <w:rPr>
          <w:rFonts w:asciiTheme="majorBidi" w:hAnsiTheme="majorBidi" w:cstheme="majorBidi"/>
          <w:cs/>
          <w:lang w:val="en-US"/>
        </w:rPr>
        <w:t>รวมค่าบริการที่เกี่ยวข้อง</w:t>
      </w:r>
      <w:r w:rsidRPr="003E01A5">
        <w:rPr>
          <w:rFonts w:asciiTheme="majorBidi" w:hAnsiTheme="majorBidi" w:cstheme="majorBidi"/>
          <w:lang w:val="en-US"/>
        </w:rPr>
        <w:t xml:space="preserve">) </w:t>
      </w:r>
      <w:r w:rsidRPr="003E01A5">
        <w:rPr>
          <w:rFonts w:asciiTheme="majorBidi" w:hAnsiTheme="majorBidi" w:cstheme="majorBidi"/>
          <w:cs/>
          <w:lang w:val="en-US"/>
        </w:rPr>
        <w:t>กับกิจการ</w:t>
      </w:r>
      <w:r w:rsidR="00190698" w:rsidRPr="003E01A5">
        <w:rPr>
          <w:rFonts w:asciiTheme="majorBidi" w:hAnsiTheme="majorBidi" w:cstheme="majorBidi"/>
          <w:cs/>
          <w:lang w:val="en-US"/>
        </w:rPr>
        <w:t>อื่น</w:t>
      </w:r>
      <w:r w:rsidRPr="003E01A5">
        <w:rPr>
          <w:rFonts w:asciiTheme="majorBidi" w:hAnsiTheme="majorBidi" w:cstheme="majorBidi"/>
          <w:cs/>
          <w:lang w:val="en-US"/>
        </w:rPr>
        <w:t>ที่เกี่ยวข้องกัน</w:t>
      </w:r>
      <w:r w:rsidRPr="003E01A5">
        <w:rPr>
          <w:rFonts w:asciiTheme="majorBidi" w:hAnsiTheme="majorBidi" w:cstheme="majorBidi"/>
          <w:lang w:val="en-US"/>
        </w:rPr>
        <w:t xml:space="preserve"> </w:t>
      </w:r>
      <w:r w:rsidRPr="003E01A5">
        <w:rPr>
          <w:rFonts w:asciiTheme="majorBidi" w:hAnsiTheme="majorBidi" w:cstheme="majorBidi"/>
          <w:cs/>
          <w:lang w:val="en-US"/>
        </w:rPr>
        <w:t xml:space="preserve">ระยะเวลาตามสัญญา </w:t>
      </w:r>
      <w:r w:rsidR="005B751D" w:rsidRPr="003E01A5">
        <w:rPr>
          <w:rFonts w:asciiTheme="majorBidi" w:hAnsiTheme="majorBidi" w:cstheme="majorBidi"/>
          <w:lang w:val="en-US"/>
        </w:rPr>
        <w:t>3</w:t>
      </w:r>
      <w:r w:rsidRPr="003E01A5">
        <w:rPr>
          <w:rFonts w:asciiTheme="majorBidi" w:hAnsiTheme="majorBidi" w:cstheme="majorBidi"/>
          <w:lang w:val="en-US"/>
        </w:rPr>
        <w:t xml:space="preserve"> </w:t>
      </w:r>
      <w:r w:rsidRPr="003E01A5">
        <w:rPr>
          <w:rFonts w:asciiTheme="majorBidi" w:hAnsiTheme="majorBidi" w:cstheme="majorBidi"/>
          <w:cs/>
          <w:lang w:val="en-US"/>
        </w:rPr>
        <w:t xml:space="preserve">ปี เริ่มตั้งแต่วันที่ </w:t>
      </w:r>
      <w:r w:rsidR="005B751D" w:rsidRPr="003E01A5">
        <w:rPr>
          <w:rFonts w:asciiTheme="majorBidi" w:hAnsiTheme="majorBidi" w:cstheme="majorBidi"/>
          <w:lang w:val="en-US"/>
        </w:rPr>
        <w:t>1</w:t>
      </w:r>
      <w:r w:rsidRPr="003E01A5">
        <w:rPr>
          <w:rFonts w:asciiTheme="majorBidi" w:hAnsiTheme="majorBidi" w:cstheme="majorBidi"/>
          <w:cs/>
          <w:lang w:val="en-US"/>
        </w:rPr>
        <w:t xml:space="preserve"> พฤศจิกายน </w:t>
      </w:r>
      <w:r w:rsidR="005B751D" w:rsidRPr="003E01A5">
        <w:rPr>
          <w:rFonts w:asciiTheme="majorBidi" w:hAnsiTheme="majorBidi" w:cstheme="majorBidi"/>
          <w:lang w:val="en-US"/>
        </w:rPr>
        <w:t>2560</w:t>
      </w:r>
      <w:r w:rsidRPr="003E01A5">
        <w:rPr>
          <w:rFonts w:asciiTheme="majorBidi" w:hAnsiTheme="majorBidi" w:cstheme="majorBidi"/>
          <w:lang w:val="en-US"/>
        </w:rPr>
        <w:t xml:space="preserve"> </w:t>
      </w:r>
      <w:r w:rsidRPr="003E01A5">
        <w:rPr>
          <w:rFonts w:asciiTheme="majorBidi" w:hAnsiTheme="majorBidi" w:cstheme="majorBidi"/>
          <w:cs/>
          <w:lang w:val="en-US"/>
        </w:rPr>
        <w:t>ถึงวันที่</w:t>
      </w:r>
      <w:r w:rsidRPr="003E01A5">
        <w:rPr>
          <w:rFonts w:asciiTheme="majorBidi" w:hAnsiTheme="majorBidi" w:cstheme="majorBidi"/>
          <w:lang w:val="en-US"/>
        </w:rPr>
        <w:t xml:space="preserve"> </w:t>
      </w:r>
      <w:r w:rsidR="005B751D" w:rsidRPr="003E01A5">
        <w:rPr>
          <w:rFonts w:asciiTheme="majorBidi" w:hAnsiTheme="majorBidi" w:cstheme="majorBidi"/>
          <w:lang w:val="en-US"/>
        </w:rPr>
        <w:t>31</w:t>
      </w:r>
      <w:r w:rsidRPr="003E01A5">
        <w:rPr>
          <w:rFonts w:asciiTheme="majorBidi" w:hAnsiTheme="majorBidi" w:cstheme="majorBidi"/>
          <w:lang w:val="en-US"/>
        </w:rPr>
        <w:t xml:space="preserve"> </w:t>
      </w:r>
      <w:r w:rsidRPr="003E01A5">
        <w:rPr>
          <w:rFonts w:asciiTheme="majorBidi" w:hAnsiTheme="majorBidi" w:cstheme="majorBidi"/>
          <w:cs/>
          <w:lang w:val="en-US"/>
        </w:rPr>
        <w:t xml:space="preserve">ตุลาคม </w:t>
      </w:r>
      <w:r w:rsidR="005B751D" w:rsidRPr="003E01A5">
        <w:rPr>
          <w:rFonts w:asciiTheme="majorBidi" w:hAnsiTheme="majorBidi" w:cstheme="majorBidi"/>
          <w:lang w:val="en-US"/>
        </w:rPr>
        <w:t>2563</w:t>
      </w:r>
      <w:r w:rsidRPr="003E01A5">
        <w:rPr>
          <w:rFonts w:asciiTheme="majorBidi" w:hAnsiTheme="majorBidi" w:cstheme="majorBidi"/>
          <w:lang w:val="en-US"/>
        </w:rPr>
        <w:t xml:space="preserve"> </w:t>
      </w:r>
      <w:r w:rsidRPr="003E01A5">
        <w:rPr>
          <w:rFonts w:asciiTheme="majorBidi" w:hAnsiTheme="majorBidi" w:cstheme="majorBidi"/>
          <w:spacing w:val="-2"/>
          <w:cs/>
          <w:lang w:val="en-US"/>
        </w:rPr>
        <w:t xml:space="preserve">โดยผู้ให้เช่าส่งมอบสถานที่เช่าให้กับกลุ่มบริษัทตั้งแต่วันที่ </w:t>
      </w:r>
      <w:r w:rsidR="005B751D" w:rsidRPr="003E01A5">
        <w:rPr>
          <w:rFonts w:asciiTheme="majorBidi" w:hAnsiTheme="majorBidi" w:cstheme="majorBidi"/>
          <w:spacing w:val="-2"/>
          <w:lang w:val="en-US"/>
        </w:rPr>
        <w:t>1</w:t>
      </w:r>
      <w:r w:rsidRPr="003E01A5">
        <w:rPr>
          <w:rFonts w:asciiTheme="majorBidi" w:hAnsiTheme="majorBidi" w:cstheme="majorBidi"/>
          <w:spacing w:val="-2"/>
          <w:lang w:val="en-US"/>
        </w:rPr>
        <w:t xml:space="preserve"> </w:t>
      </w:r>
      <w:r w:rsidRPr="003E01A5">
        <w:rPr>
          <w:rFonts w:asciiTheme="majorBidi" w:hAnsiTheme="majorBidi" w:cstheme="majorBidi"/>
          <w:spacing w:val="-2"/>
          <w:cs/>
          <w:lang w:val="en-US"/>
        </w:rPr>
        <w:t xml:space="preserve">สิงหาคม </w:t>
      </w:r>
      <w:r w:rsidR="005B751D" w:rsidRPr="003E01A5">
        <w:rPr>
          <w:rFonts w:asciiTheme="majorBidi" w:hAnsiTheme="majorBidi" w:cstheme="majorBidi"/>
          <w:spacing w:val="-2"/>
          <w:lang w:val="en-US"/>
        </w:rPr>
        <w:t>2560</w:t>
      </w:r>
      <w:r w:rsidRPr="003E01A5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3E01A5">
        <w:rPr>
          <w:rFonts w:asciiTheme="majorBidi" w:hAnsiTheme="majorBidi" w:cstheme="majorBidi"/>
          <w:cs/>
          <w:lang w:val="en-US"/>
        </w:rPr>
        <w:t xml:space="preserve">และต่อสัญญาถึงเดือนตุลาคม </w:t>
      </w:r>
      <w:r w:rsidR="005B751D" w:rsidRPr="003E01A5">
        <w:rPr>
          <w:rFonts w:asciiTheme="majorBidi" w:hAnsiTheme="majorBidi" w:cstheme="majorBidi"/>
          <w:lang w:val="en-US"/>
        </w:rPr>
        <w:t>2569</w:t>
      </w:r>
      <w:r w:rsidRPr="003E01A5">
        <w:rPr>
          <w:rFonts w:asciiTheme="majorBidi" w:hAnsiTheme="majorBidi" w:cstheme="majorBidi"/>
          <w:lang w:val="en-US"/>
        </w:rPr>
        <w:t xml:space="preserve"> </w:t>
      </w:r>
      <w:r w:rsidRPr="003E01A5">
        <w:rPr>
          <w:rFonts w:asciiTheme="majorBidi" w:hAnsiTheme="majorBidi" w:cstheme="majorBidi"/>
          <w:cs/>
          <w:lang w:val="en-US"/>
        </w:rPr>
        <w:t xml:space="preserve">โดยยกเลิกพื้นที่เช่าบางส่วน </w:t>
      </w:r>
    </w:p>
    <w:p w14:paraId="672EE3CB" w14:textId="77777777" w:rsidR="00AF5618" w:rsidRPr="003E01A5" w:rsidRDefault="00AF5618" w:rsidP="00AF5618">
      <w:pPr>
        <w:pStyle w:val="a"/>
        <w:tabs>
          <w:tab w:val="clear" w:pos="1080"/>
        </w:tabs>
        <w:ind w:left="1170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0CE5DE88" w14:textId="17AB12AC" w:rsidR="00AF5618" w:rsidRPr="003E01A5" w:rsidRDefault="00AF5618">
      <w:pPr>
        <w:pStyle w:val="a"/>
        <w:numPr>
          <w:ilvl w:val="0"/>
          <w:numId w:val="4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cs/>
        </w:rPr>
      </w:pPr>
      <w:r w:rsidRPr="003E01A5">
        <w:rPr>
          <w:rFonts w:asciiTheme="majorBidi" w:hAnsiTheme="majorBidi" w:cstheme="majorBidi"/>
          <w:spacing w:val="-2"/>
          <w:cs/>
        </w:rPr>
        <w:t>บริษัท</w:t>
      </w:r>
      <w:r w:rsidRPr="003E01A5">
        <w:rPr>
          <w:rFonts w:asciiTheme="majorBidi" w:hAnsiTheme="majorBidi" w:cstheme="majorBidi"/>
          <w:cs/>
        </w:rPr>
        <w:t xml:space="preserve">ย่อยได้จดภาระจำยอมในที่ดินบางส่วนซึ่งมียอดสะสม ณ วันที่ </w:t>
      </w:r>
      <w:r w:rsidR="005B751D" w:rsidRPr="003E01A5">
        <w:rPr>
          <w:rFonts w:asciiTheme="majorBidi" w:hAnsiTheme="majorBidi" w:cstheme="majorBidi"/>
          <w:lang w:val="en-US"/>
        </w:rPr>
        <w:t>31</w:t>
      </w:r>
      <w:r w:rsidRPr="003E01A5">
        <w:rPr>
          <w:rFonts w:asciiTheme="majorBidi" w:hAnsiTheme="majorBidi" w:cstheme="majorBidi"/>
          <w:cs/>
        </w:rPr>
        <w:t xml:space="preserve"> ธันวาคม </w:t>
      </w:r>
      <w:r w:rsidR="005B751D" w:rsidRPr="003E01A5">
        <w:rPr>
          <w:rFonts w:asciiTheme="majorBidi" w:hAnsiTheme="majorBidi" w:cstheme="majorBidi"/>
          <w:lang w:val="en-US"/>
        </w:rPr>
        <w:t>2568</w:t>
      </w:r>
      <w:r w:rsidRPr="003E01A5">
        <w:rPr>
          <w:rFonts w:asciiTheme="majorBidi" w:hAnsiTheme="majorBidi" w:cstheme="majorBidi"/>
          <w:cs/>
        </w:rPr>
        <w:t xml:space="preserve"> เป็นจำนวนเงิน </w:t>
      </w:r>
      <w:r w:rsidR="00231670" w:rsidRPr="003E01A5">
        <w:rPr>
          <w:rFonts w:asciiTheme="majorBidi" w:hAnsiTheme="majorBidi" w:cstheme="majorBidi"/>
          <w:lang w:val="en-US"/>
        </w:rPr>
        <w:t xml:space="preserve"> </w:t>
      </w:r>
      <w:r w:rsidR="005B751D" w:rsidRPr="003E01A5">
        <w:rPr>
          <w:rFonts w:asciiTheme="majorBidi" w:hAnsiTheme="majorBidi" w:cstheme="majorBidi"/>
          <w:lang w:val="en-US"/>
        </w:rPr>
        <w:t>2</w:t>
      </w:r>
      <w:r w:rsidR="00C4693E" w:rsidRPr="003E01A5">
        <w:rPr>
          <w:rFonts w:asciiTheme="majorBidi" w:hAnsiTheme="majorBidi" w:cstheme="majorBidi"/>
          <w:lang w:val="en-US"/>
        </w:rPr>
        <w:t>,</w:t>
      </w:r>
      <w:r w:rsidR="005B751D" w:rsidRPr="003E01A5">
        <w:rPr>
          <w:rFonts w:asciiTheme="majorBidi" w:hAnsiTheme="majorBidi" w:cstheme="majorBidi"/>
          <w:lang w:val="en-US"/>
        </w:rPr>
        <w:t>135</w:t>
      </w:r>
      <w:r w:rsidR="00C4693E" w:rsidRPr="003E01A5">
        <w:rPr>
          <w:rFonts w:asciiTheme="majorBidi" w:hAnsiTheme="majorBidi" w:cstheme="majorBidi"/>
          <w:lang w:val="en-US"/>
        </w:rPr>
        <w:t xml:space="preserve"> </w:t>
      </w:r>
      <w:r w:rsidR="00231670" w:rsidRPr="003E01A5">
        <w:rPr>
          <w:rFonts w:asciiTheme="majorBidi" w:hAnsiTheme="majorBidi" w:cstheme="majorBidi"/>
          <w:lang w:val="en-US"/>
        </w:rPr>
        <w:t xml:space="preserve"> </w:t>
      </w:r>
      <w:r w:rsidRPr="003E01A5">
        <w:rPr>
          <w:rFonts w:asciiTheme="majorBidi" w:hAnsiTheme="majorBidi" w:cstheme="majorBidi"/>
          <w:cs/>
        </w:rPr>
        <w:t xml:space="preserve">ล้านบาท </w:t>
      </w:r>
      <w:r w:rsidRPr="003E01A5">
        <w:rPr>
          <w:rFonts w:asciiTheme="majorBidi" w:hAnsiTheme="majorBidi" w:cstheme="majorBidi"/>
          <w:i/>
          <w:iCs/>
          <w:cs/>
        </w:rPr>
        <w:t>(</w:t>
      </w:r>
      <w:r w:rsidR="005B751D" w:rsidRPr="003E01A5">
        <w:rPr>
          <w:rFonts w:asciiTheme="majorBidi" w:hAnsiTheme="majorBidi" w:cstheme="majorBidi"/>
          <w:i/>
          <w:iCs/>
          <w:lang w:val="en-US"/>
        </w:rPr>
        <w:t>2567</w:t>
      </w:r>
      <w:r w:rsidRPr="003E01A5">
        <w:rPr>
          <w:rFonts w:asciiTheme="majorBidi" w:hAnsiTheme="majorBidi" w:cstheme="majorBidi"/>
          <w:i/>
          <w:iCs/>
          <w:cs/>
        </w:rPr>
        <w:t xml:space="preserve">: </w:t>
      </w:r>
      <w:r w:rsidR="005B751D" w:rsidRPr="003E01A5">
        <w:rPr>
          <w:rFonts w:asciiTheme="majorBidi" w:hAnsiTheme="majorBidi" w:cstheme="majorBidi"/>
          <w:i/>
          <w:iCs/>
          <w:lang w:val="en-US"/>
        </w:rPr>
        <w:t>2</w:t>
      </w:r>
      <w:r w:rsidR="00AB6A24" w:rsidRPr="003E01A5">
        <w:rPr>
          <w:rFonts w:asciiTheme="majorBidi" w:hAnsiTheme="majorBidi" w:cstheme="majorBidi"/>
          <w:i/>
          <w:iCs/>
          <w:lang w:val="en-US"/>
        </w:rPr>
        <w:t>,</w:t>
      </w:r>
      <w:r w:rsidR="005B751D" w:rsidRPr="003E01A5">
        <w:rPr>
          <w:rFonts w:asciiTheme="majorBidi" w:hAnsiTheme="majorBidi" w:cstheme="majorBidi"/>
          <w:i/>
          <w:iCs/>
          <w:lang w:val="en-US"/>
        </w:rPr>
        <w:t>142</w:t>
      </w:r>
      <w:r w:rsidR="00AB6A24" w:rsidRPr="003E01A5">
        <w:rPr>
          <w:rFonts w:asciiTheme="majorBidi" w:hAnsiTheme="majorBidi" w:cstheme="majorBidi"/>
          <w:i/>
          <w:iCs/>
          <w:lang w:val="en-US"/>
        </w:rPr>
        <w:t xml:space="preserve"> </w:t>
      </w:r>
      <w:r w:rsidRPr="003E01A5">
        <w:rPr>
          <w:rFonts w:asciiTheme="majorBidi" w:hAnsiTheme="majorBidi" w:cstheme="majorBidi"/>
          <w:i/>
          <w:iCs/>
          <w:cs/>
        </w:rPr>
        <w:t xml:space="preserve">ล้านบาท) </w:t>
      </w:r>
      <w:r w:rsidRPr="003E01A5">
        <w:rPr>
          <w:rFonts w:asciiTheme="majorBidi" w:hAnsiTheme="majorBidi" w:cstheme="majorBidi"/>
          <w:cs/>
        </w:rPr>
        <w:t>ให้แก่โครงการของกลุ่มบริษัทเพื่อดำเนินการด้านสาธารณูปโภคโดยไม่มี</w:t>
      </w:r>
      <w:r w:rsidRPr="003E01A5">
        <w:rPr>
          <w:rFonts w:asciiTheme="majorBidi" w:hAnsiTheme="majorBidi" w:cstheme="majorBidi"/>
          <w:cs/>
          <w:lang w:val="en-US"/>
        </w:rPr>
        <w:t>กำหนดเวลา</w:t>
      </w:r>
      <w:r w:rsidRPr="003E01A5">
        <w:rPr>
          <w:rFonts w:asciiTheme="majorBidi" w:hAnsiTheme="majorBidi" w:cstheme="majorBidi"/>
          <w:cs/>
        </w:rPr>
        <w:t xml:space="preserve"> ในระหว่างปีสิ้นสุดวันที่ </w:t>
      </w:r>
      <w:r w:rsidR="005B751D" w:rsidRPr="003E01A5">
        <w:rPr>
          <w:rFonts w:asciiTheme="majorBidi" w:hAnsiTheme="majorBidi" w:cstheme="majorBidi"/>
          <w:lang w:val="en-US"/>
        </w:rPr>
        <w:t>31</w:t>
      </w:r>
      <w:r w:rsidRPr="003E01A5">
        <w:rPr>
          <w:rFonts w:asciiTheme="majorBidi" w:hAnsiTheme="majorBidi" w:cstheme="majorBidi"/>
          <w:cs/>
        </w:rPr>
        <w:t xml:space="preserve"> ธันวาคม </w:t>
      </w:r>
      <w:r w:rsidR="005B751D" w:rsidRPr="003E01A5">
        <w:rPr>
          <w:rFonts w:asciiTheme="majorBidi" w:hAnsiTheme="majorBidi" w:cstheme="majorBidi"/>
          <w:lang w:val="en-US"/>
        </w:rPr>
        <w:t>2568</w:t>
      </w:r>
      <w:r w:rsidRPr="003E01A5">
        <w:rPr>
          <w:rFonts w:asciiTheme="majorBidi" w:hAnsiTheme="majorBidi" w:cstheme="majorBidi"/>
          <w:cs/>
        </w:rPr>
        <w:t xml:space="preserve"> บริษัทย่อยได้จดภาระจำยอมในที่ดินรวมถึงยกที่ดินเป็นที่สาธารณะประโยชน์เป็นจำนวนเงิน</w:t>
      </w:r>
      <w:r w:rsidR="00231670" w:rsidRPr="003E01A5">
        <w:rPr>
          <w:rFonts w:asciiTheme="majorBidi" w:hAnsiTheme="majorBidi" w:cstheme="majorBidi"/>
          <w:lang w:val="en-US"/>
        </w:rPr>
        <w:t xml:space="preserve"> </w:t>
      </w:r>
      <w:r w:rsidR="005B751D" w:rsidRPr="003E01A5">
        <w:rPr>
          <w:rFonts w:asciiTheme="majorBidi" w:hAnsiTheme="majorBidi" w:cstheme="majorBidi"/>
          <w:lang w:val="en-US"/>
        </w:rPr>
        <w:t>19</w:t>
      </w:r>
      <w:r w:rsidR="00231670" w:rsidRPr="003E01A5">
        <w:rPr>
          <w:rFonts w:asciiTheme="majorBidi" w:hAnsiTheme="majorBidi" w:cstheme="majorBidi"/>
          <w:lang w:val="en-US"/>
        </w:rPr>
        <w:t xml:space="preserve"> </w:t>
      </w:r>
      <w:r w:rsidRPr="003E01A5">
        <w:rPr>
          <w:rFonts w:asciiTheme="majorBidi" w:hAnsiTheme="majorBidi" w:cstheme="majorBidi"/>
          <w:cs/>
        </w:rPr>
        <w:t xml:space="preserve">ล้านบาท </w:t>
      </w:r>
      <w:r w:rsidRPr="003E01A5">
        <w:rPr>
          <w:rFonts w:asciiTheme="majorBidi" w:hAnsiTheme="majorBidi" w:cstheme="majorBidi"/>
          <w:i/>
          <w:iCs/>
          <w:cs/>
        </w:rPr>
        <w:t>(</w:t>
      </w:r>
      <w:r w:rsidR="005B751D" w:rsidRPr="003E01A5">
        <w:rPr>
          <w:rFonts w:asciiTheme="majorBidi" w:hAnsiTheme="majorBidi" w:cstheme="majorBidi"/>
          <w:i/>
          <w:iCs/>
          <w:lang w:val="en-US"/>
        </w:rPr>
        <w:t>2567</w:t>
      </w:r>
      <w:r w:rsidRPr="003E01A5">
        <w:rPr>
          <w:rFonts w:asciiTheme="majorBidi" w:hAnsiTheme="majorBidi" w:cstheme="majorBidi"/>
          <w:i/>
          <w:iCs/>
          <w:cs/>
        </w:rPr>
        <w:t xml:space="preserve">: </w:t>
      </w:r>
      <w:r w:rsidR="005B751D" w:rsidRPr="003E01A5">
        <w:rPr>
          <w:rFonts w:asciiTheme="majorBidi" w:hAnsiTheme="majorBidi" w:cstheme="majorBidi"/>
          <w:i/>
          <w:iCs/>
          <w:lang w:val="en-US"/>
        </w:rPr>
        <w:t>192</w:t>
      </w:r>
      <w:r w:rsidRPr="003E01A5">
        <w:rPr>
          <w:rFonts w:asciiTheme="majorBidi" w:hAnsiTheme="majorBidi" w:cstheme="majorBidi"/>
          <w:i/>
          <w:iCs/>
          <w:cs/>
        </w:rPr>
        <w:t xml:space="preserve"> ล้านบาท) </w:t>
      </w:r>
      <w:r w:rsidRPr="003E01A5">
        <w:rPr>
          <w:rFonts w:asciiTheme="majorBidi" w:hAnsiTheme="majorBidi" w:cstheme="majorBidi"/>
          <w:cs/>
        </w:rPr>
        <w:t xml:space="preserve">โดยได้รับค่าตอบแทนเป็นจำนวนเงิน </w:t>
      </w:r>
      <w:r w:rsidR="005B751D" w:rsidRPr="003E01A5">
        <w:rPr>
          <w:rFonts w:asciiTheme="majorBidi" w:hAnsiTheme="majorBidi" w:cstheme="majorBidi"/>
          <w:lang w:val="en-US"/>
        </w:rPr>
        <w:t>22</w:t>
      </w:r>
      <w:r w:rsidR="00C4693E" w:rsidRPr="003E01A5">
        <w:rPr>
          <w:rFonts w:asciiTheme="majorBidi" w:hAnsiTheme="majorBidi" w:cstheme="majorBidi"/>
          <w:cs/>
        </w:rPr>
        <w:t xml:space="preserve"> </w:t>
      </w:r>
      <w:r w:rsidRPr="003E01A5">
        <w:rPr>
          <w:rFonts w:asciiTheme="majorBidi" w:hAnsiTheme="majorBidi" w:cstheme="majorBidi"/>
          <w:cs/>
        </w:rPr>
        <w:t xml:space="preserve">ล้านบาท </w:t>
      </w:r>
      <w:r w:rsidRPr="003E01A5">
        <w:rPr>
          <w:rFonts w:asciiTheme="majorBidi" w:hAnsiTheme="majorBidi" w:cstheme="majorBidi"/>
          <w:i/>
          <w:iCs/>
          <w:cs/>
        </w:rPr>
        <w:t>(</w:t>
      </w:r>
      <w:r w:rsidR="005B751D" w:rsidRPr="003E01A5">
        <w:rPr>
          <w:rFonts w:asciiTheme="majorBidi" w:hAnsiTheme="majorBidi" w:cstheme="majorBidi"/>
          <w:i/>
          <w:iCs/>
          <w:lang w:val="en-US"/>
        </w:rPr>
        <w:t>2567</w:t>
      </w:r>
      <w:r w:rsidRPr="003E01A5">
        <w:rPr>
          <w:rFonts w:asciiTheme="majorBidi" w:hAnsiTheme="majorBidi" w:cstheme="majorBidi"/>
          <w:i/>
          <w:iCs/>
          <w:cs/>
        </w:rPr>
        <w:t xml:space="preserve">: </w:t>
      </w:r>
      <w:r w:rsidR="005B751D" w:rsidRPr="003E01A5">
        <w:rPr>
          <w:rFonts w:asciiTheme="majorBidi" w:hAnsiTheme="majorBidi" w:cstheme="majorBidi"/>
          <w:i/>
          <w:iCs/>
          <w:lang w:val="en-US"/>
        </w:rPr>
        <w:t>198</w:t>
      </w:r>
      <w:r w:rsidRPr="003E01A5">
        <w:rPr>
          <w:rFonts w:asciiTheme="majorBidi" w:hAnsiTheme="majorBidi" w:cstheme="majorBidi"/>
          <w:i/>
          <w:iCs/>
          <w:cs/>
        </w:rPr>
        <w:t xml:space="preserve"> ล้านบาท)</w:t>
      </w:r>
    </w:p>
    <w:p w14:paraId="6996BD94" w14:textId="77777777" w:rsidR="00AF5618" w:rsidRPr="003E01A5" w:rsidRDefault="00AF5618" w:rsidP="00AF561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s/>
        </w:rPr>
      </w:pPr>
    </w:p>
    <w:p w14:paraId="56F3BD1E" w14:textId="7FF5EC6E" w:rsidR="00AF5618" w:rsidRPr="003E01A5" w:rsidRDefault="00AF5618">
      <w:pPr>
        <w:pStyle w:val="a"/>
        <w:numPr>
          <w:ilvl w:val="0"/>
          <w:numId w:val="4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spacing w:val="-2"/>
          <w:lang w:val="en-US"/>
        </w:rPr>
      </w:pPr>
      <w:r w:rsidRPr="003E01A5">
        <w:rPr>
          <w:rFonts w:asciiTheme="majorBidi" w:hAnsiTheme="majorBidi" w:cstheme="majorBidi"/>
          <w:spacing w:val="-2"/>
          <w:cs/>
          <w:lang w:val="en-US"/>
        </w:rPr>
        <w:t>บริษัท</w:t>
      </w:r>
      <w:r w:rsidRPr="003E01A5">
        <w:rPr>
          <w:rFonts w:asciiTheme="majorBidi" w:hAnsiTheme="majorBidi" w:cstheme="majorBidi"/>
          <w:spacing w:val="-2"/>
          <w:cs/>
        </w:rPr>
        <w:t>มีสัญญาให้</w:t>
      </w:r>
      <w:r w:rsidRPr="003E01A5">
        <w:rPr>
          <w:rFonts w:asciiTheme="majorBidi" w:hAnsiTheme="majorBidi" w:cstheme="majorBidi"/>
          <w:spacing w:val="-2"/>
          <w:cs/>
          <w:lang w:val="en-US"/>
        </w:rPr>
        <w:t xml:space="preserve">กู้ยืมเงินแก่บริษัทย่อยบางแห่งวงเงินรวม </w:t>
      </w:r>
      <w:r w:rsidR="005B751D" w:rsidRPr="003E01A5">
        <w:rPr>
          <w:rFonts w:asciiTheme="majorBidi" w:hAnsiTheme="majorBidi" w:cstheme="majorBidi"/>
          <w:spacing w:val="-2"/>
          <w:lang w:val="en-US"/>
        </w:rPr>
        <w:t>4</w:t>
      </w:r>
      <w:r w:rsidR="00C4693E" w:rsidRPr="003E01A5">
        <w:rPr>
          <w:rFonts w:asciiTheme="majorBidi" w:hAnsiTheme="majorBidi" w:cstheme="majorBidi"/>
          <w:spacing w:val="-2"/>
          <w:lang w:val="en-US"/>
        </w:rPr>
        <w:t>,</w:t>
      </w:r>
      <w:r w:rsidR="005B751D" w:rsidRPr="003E01A5">
        <w:rPr>
          <w:rFonts w:asciiTheme="majorBidi" w:hAnsiTheme="majorBidi" w:cstheme="majorBidi"/>
          <w:spacing w:val="-2"/>
          <w:lang w:val="en-US"/>
        </w:rPr>
        <w:t>550</w:t>
      </w:r>
      <w:r w:rsidR="00C4693E" w:rsidRPr="003E01A5">
        <w:rPr>
          <w:rFonts w:asciiTheme="majorBidi" w:hAnsiTheme="majorBidi" w:cstheme="majorBidi"/>
          <w:cs/>
        </w:rPr>
        <w:t xml:space="preserve"> </w:t>
      </w:r>
      <w:r w:rsidRPr="003E01A5">
        <w:rPr>
          <w:rFonts w:asciiTheme="majorBidi" w:hAnsiTheme="majorBidi" w:cstheme="majorBidi"/>
          <w:spacing w:val="-2"/>
          <w:cs/>
          <w:lang w:val="en-US"/>
        </w:rPr>
        <w:t>ล้านบาท</w:t>
      </w:r>
      <w:r w:rsidR="00750982" w:rsidRPr="003E01A5">
        <w:rPr>
          <w:rFonts w:asciiTheme="majorBidi" w:hAnsiTheme="majorBidi" w:cstheme="majorBidi"/>
          <w:spacing w:val="-2"/>
          <w:lang w:val="en-US"/>
        </w:rPr>
        <w:t xml:space="preserve"> </w:t>
      </w:r>
      <w:r w:rsidR="00750982" w:rsidRPr="003E01A5">
        <w:rPr>
          <w:rFonts w:asciiTheme="majorBidi" w:hAnsiTheme="majorBidi" w:cstheme="majorBidi"/>
          <w:i/>
          <w:iCs/>
          <w:cs/>
        </w:rPr>
        <w:t>(</w:t>
      </w:r>
      <w:r w:rsidR="005B751D" w:rsidRPr="003E01A5">
        <w:rPr>
          <w:rFonts w:asciiTheme="majorBidi" w:hAnsiTheme="majorBidi" w:cstheme="majorBidi"/>
          <w:i/>
          <w:iCs/>
          <w:lang w:val="en-US"/>
        </w:rPr>
        <w:t>2567</w:t>
      </w:r>
      <w:r w:rsidR="00750982" w:rsidRPr="003E01A5">
        <w:rPr>
          <w:rFonts w:asciiTheme="majorBidi" w:hAnsiTheme="majorBidi" w:cstheme="majorBidi"/>
          <w:i/>
          <w:iCs/>
          <w:cs/>
        </w:rPr>
        <w:t xml:space="preserve">: </w:t>
      </w:r>
      <w:r w:rsidR="005B751D" w:rsidRPr="003E01A5">
        <w:rPr>
          <w:rFonts w:asciiTheme="majorBidi" w:hAnsiTheme="majorBidi" w:cstheme="majorBidi"/>
          <w:i/>
          <w:iCs/>
          <w:lang w:val="en-US"/>
        </w:rPr>
        <w:t>7</w:t>
      </w:r>
      <w:r w:rsidR="00BE13BE" w:rsidRPr="003E01A5">
        <w:rPr>
          <w:rFonts w:asciiTheme="majorBidi" w:hAnsiTheme="majorBidi" w:cstheme="majorBidi"/>
          <w:i/>
          <w:iCs/>
          <w:lang w:val="en-US"/>
        </w:rPr>
        <w:t>,</w:t>
      </w:r>
      <w:r w:rsidR="005B751D" w:rsidRPr="003E01A5">
        <w:rPr>
          <w:rFonts w:asciiTheme="majorBidi" w:hAnsiTheme="majorBidi" w:cstheme="majorBidi"/>
          <w:i/>
          <w:iCs/>
          <w:lang w:val="en-US"/>
        </w:rPr>
        <w:t>083</w:t>
      </w:r>
      <w:r w:rsidR="00750982" w:rsidRPr="003E01A5">
        <w:rPr>
          <w:rFonts w:asciiTheme="majorBidi" w:hAnsiTheme="majorBidi" w:cstheme="majorBidi"/>
          <w:i/>
          <w:iCs/>
          <w:cs/>
        </w:rPr>
        <w:t xml:space="preserve"> ล้านบาท)</w:t>
      </w:r>
      <w:r w:rsidRPr="003E01A5">
        <w:rPr>
          <w:rFonts w:asciiTheme="majorBidi" w:hAnsiTheme="majorBidi" w:cstheme="majorBidi"/>
          <w:spacing w:val="-2"/>
          <w:cs/>
          <w:lang w:val="en-US"/>
        </w:rPr>
        <w:t xml:space="preserve"> และ</w:t>
      </w:r>
      <w:r w:rsidR="00750982" w:rsidRPr="003E01A5">
        <w:rPr>
          <w:rFonts w:asciiTheme="majorBidi" w:hAnsiTheme="majorBidi" w:cstheme="majorBidi"/>
          <w:spacing w:val="-2"/>
          <w:lang w:val="en-US"/>
        </w:rPr>
        <w:br/>
      </w:r>
      <w:r w:rsidRPr="003E01A5">
        <w:rPr>
          <w:rFonts w:asciiTheme="majorBidi" w:hAnsiTheme="majorBidi" w:cstheme="majorBidi"/>
          <w:spacing w:val="-2"/>
          <w:cs/>
        </w:rPr>
        <w:t>มีสัญญา</w:t>
      </w:r>
      <w:r w:rsidRPr="003E01A5">
        <w:rPr>
          <w:rFonts w:asciiTheme="majorBidi" w:hAnsiTheme="majorBidi" w:cstheme="majorBidi"/>
          <w:spacing w:val="-2"/>
          <w:cs/>
          <w:lang w:val="en-US"/>
        </w:rPr>
        <w:t xml:space="preserve">กู้ยืมเงินจากบริษัทย่อยแห่งหนึ่งวงเงินรวม </w:t>
      </w:r>
      <w:r w:rsidR="005B751D" w:rsidRPr="003E01A5">
        <w:rPr>
          <w:rFonts w:asciiTheme="majorBidi" w:hAnsiTheme="majorBidi" w:cstheme="majorBidi"/>
          <w:spacing w:val="-2"/>
          <w:lang w:val="en-US"/>
        </w:rPr>
        <w:t>4</w:t>
      </w:r>
      <w:r w:rsidR="00C4693E" w:rsidRPr="003E01A5">
        <w:rPr>
          <w:rFonts w:asciiTheme="majorBidi" w:hAnsiTheme="majorBidi" w:cstheme="majorBidi"/>
          <w:spacing w:val="-2"/>
          <w:lang w:val="en-US"/>
        </w:rPr>
        <w:t>,</w:t>
      </w:r>
      <w:r w:rsidR="005B751D" w:rsidRPr="003E01A5">
        <w:rPr>
          <w:rFonts w:asciiTheme="majorBidi" w:hAnsiTheme="majorBidi" w:cstheme="majorBidi"/>
          <w:spacing w:val="-2"/>
          <w:lang w:val="en-US"/>
        </w:rPr>
        <w:t>651</w:t>
      </w:r>
      <w:r w:rsidR="00C4693E" w:rsidRPr="003E01A5">
        <w:rPr>
          <w:rFonts w:asciiTheme="majorBidi" w:hAnsiTheme="majorBidi" w:cstheme="majorBidi"/>
          <w:cs/>
        </w:rPr>
        <w:t xml:space="preserve"> </w:t>
      </w:r>
      <w:r w:rsidRPr="003E01A5">
        <w:rPr>
          <w:rFonts w:asciiTheme="majorBidi" w:hAnsiTheme="majorBidi" w:cstheme="majorBidi"/>
          <w:spacing w:val="-2"/>
          <w:cs/>
          <w:lang w:val="en-US"/>
        </w:rPr>
        <w:t>ล้านบาท</w:t>
      </w:r>
      <w:r w:rsidR="00750982" w:rsidRPr="003E01A5">
        <w:rPr>
          <w:rFonts w:asciiTheme="majorBidi" w:hAnsiTheme="majorBidi" w:cstheme="majorBidi"/>
          <w:spacing w:val="-2"/>
          <w:lang w:val="en-US"/>
        </w:rPr>
        <w:t xml:space="preserve"> </w:t>
      </w:r>
      <w:r w:rsidR="00750982" w:rsidRPr="003E01A5">
        <w:rPr>
          <w:rFonts w:asciiTheme="majorBidi" w:hAnsiTheme="majorBidi" w:cstheme="majorBidi"/>
          <w:i/>
          <w:iCs/>
          <w:cs/>
        </w:rPr>
        <w:t>(</w:t>
      </w:r>
      <w:r w:rsidR="005B751D" w:rsidRPr="003E01A5">
        <w:rPr>
          <w:rFonts w:asciiTheme="majorBidi" w:hAnsiTheme="majorBidi" w:cstheme="majorBidi"/>
          <w:i/>
          <w:iCs/>
          <w:lang w:val="en-US"/>
        </w:rPr>
        <w:t>2567</w:t>
      </w:r>
      <w:r w:rsidR="00750982" w:rsidRPr="003E01A5">
        <w:rPr>
          <w:rFonts w:asciiTheme="majorBidi" w:hAnsiTheme="majorBidi" w:cstheme="majorBidi"/>
          <w:i/>
          <w:iCs/>
          <w:cs/>
        </w:rPr>
        <w:t xml:space="preserve">: </w:t>
      </w:r>
      <w:r w:rsidR="005B751D" w:rsidRPr="003E01A5">
        <w:rPr>
          <w:rFonts w:asciiTheme="majorBidi" w:hAnsiTheme="majorBidi" w:cstheme="majorBidi"/>
          <w:i/>
          <w:iCs/>
          <w:lang w:val="en-US"/>
        </w:rPr>
        <w:t>853</w:t>
      </w:r>
      <w:r w:rsidR="00750982" w:rsidRPr="003E01A5">
        <w:rPr>
          <w:rFonts w:asciiTheme="majorBidi" w:hAnsiTheme="majorBidi" w:cstheme="majorBidi"/>
          <w:i/>
          <w:iCs/>
          <w:cs/>
        </w:rPr>
        <w:t xml:space="preserve"> ล้านบาท)</w:t>
      </w:r>
      <w:r w:rsidRPr="003E01A5">
        <w:rPr>
          <w:rFonts w:asciiTheme="majorBidi" w:hAnsiTheme="majorBidi" w:cstheme="majorBidi"/>
          <w:spacing w:val="-2"/>
          <w:cs/>
          <w:lang w:val="en-US"/>
        </w:rPr>
        <w:t xml:space="preserve"> โดย</w:t>
      </w:r>
      <w:r w:rsidR="00231670" w:rsidRPr="003E01A5">
        <w:rPr>
          <w:rFonts w:asciiTheme="majorBidi" w:hAnsiTheme="majorBidi" w:cs="Angsana New"/>
          <w:spacing w:val="-2"/>
          <w:cs/>
          <w:lang w:val="en-US"/>
        </w:rPr>
        <w:t xml:space="preserve">อัตราดอกเบี้ยเป็นไปตามที่ตกลงร่วมกัน </w:t>
      </w:r>
      <w:r w:rsidRPr="003E01A5">
        <w:rPr>
          <w:rFonts w:asciiTheme="majorBidi" w:hAnsiTheme="majorBidi" w:cstheme="majorBidi"/>
          <w:spacing w:val="-2"/>
          <w:cs/>
          <w:lang w:val="en-US"/>
        </w:rPr>
        <w:t>และสามารถเรียกชำระเงินคืนได้ทันที</w:t>
      </w:r>
    </w:p>
    <w:p w14:paraId="5265AC08" w14:textId="77777777" w:rsidR="00302230" w:rsidRPr="003E01A5" w:rsidRDefault="00302230" w:rsidP="00302230">
      <w:pPr>
        <w:pStyle w:val="ListParagraph"/>
        <w:rPr>
          <w:rFonts w:asciiTheme="majorBidi" w:hAnsiTheme="majorBidi" w:cstheme="majorBidi"/>
          <w:spacing w:val="-2"/>
          <w:sz w:val="30"/>
          <w:szCs w:val="30"/>
        </w:rPr>
      </w:pPr>
    </w:p>
    <w:p w14:paraId="7F2A9885" w14:textId="25E09FAA" w:rsidR="00E710B6" w:rsidRPr="003E01A5" w:rsidRDefault="00E710B6">
      <w:pPr>
        <w:pStyle w:val="a"/>
        <w:numPr>
          <w:ilvl w:val="0"/>
          <w:numId w:val="4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spacing w:val="-2"/>
        </w:rPr>
      </w:pPr>
      <w:r w:rsidRPr="003E01A5">
        <w:rPr>
          <w:rFonts w:asciiTheme="majorBidi" w:hAnsiTheme="majorBidi" w:cstheme="majorBidi"/>
          <w:spacing w:val="-2"/>
          <w:cs/>
        </w:rPr>
        <w:lastRenderedPageBreak/>
        <w:t xml:space="preserve">ในเดือนพฤษภาคม </w:t>
      </w:r>
      <w:r w:rsidR="005B751D" w:rsidRPr="003E01A5">
        <w:rPr>
          <w:rFonts w:asciiTheme="majorBidi" w:hAnsiTheme="majorBidi" w:cstheme="majorBidi"/>
          <w:spacing w:val="-2"/>
          <w:lang w:val="en-US"/>
        </w:rPr>
        <w:t>2566</w:t>
      </w:r>
      <w:r w:rsidRPr="003E01A5">
        <w:rPr>
          <w:rFonts w:asciiTheme="majorBidi" w:hAnsiTheme="majorBidi" w:cstheme="majorBidi"/>
          <w:spacing w:val="-2"/>
        </w:rPr>
        <w:t xml:space="preserve"> </w:t>
      </w:r>
      <w:r w:rsidRPr="003E01A5">
        <w:rPr>
          <w:rFonts w:asciiTheme="majorBidi" w:hAnsiTheme="majorBidi" w:cstheme="majorBidi"/>
          <w:spacing w:val="-2"/>
          <w:cs/>
        </w:rPr>
        <w:t>บริษัทย่อย</w:t>
      </w:r>
      <w:r w:rsidR="002A62FE" w:rsidRPr="003E01A5">
        <w:rPr>
          <w:rFonts w:asciiTheme="majorBidi" w:hAnsiTheme="majorBidi" w:cstheme="majorBidi"/>
          <w:spacing w:val="-2"/>
          <w:cs/>
        </w:rPr>
        <w:t xml:space="preserve"> (ผู้ให้เช่า) ได้ทำสัญญาให้เช่าทรัพย์สินกับกิจการ</w:t>
      </w:r>
      <w:r w:rsidR="00E90A4F" w:rsidRPr="003E01A5">
        <w:rPr>
          <w:rFonts w:asciiTheme="majorBidi" w:hAnsiTheme="majorBidi" w:cstheme="majorBidi"/>
          <w:spacing w:val="-2"/>
          <w:cs/>
        </w:rPr>
        <w:t>อื่น</w:t>
      </w:r>
      <w:r w:rsidR="002A62FE" w:rsidRPr="003E01A5">
        <w:rPr>
          <w:rFonts w:asciiTheme="majorBidi" w:hAnsiTheme="majorBidi" w:cstheme="majorBidi"/>
          <w:spacing w:val="-2"/>
          <w:cs/>
        </w:rPr>
        <w:t>ที่เกี่ยวข้องกัน</w:t>
      </w:r>
      <w:r w:rsidR="005B1043" w:rsidRPr="003E01A5">
        <w:rPr>
          <w:rFonts w:asciiTheme="majorBidi" w:hAnsiTheme="majorBidi" w:cstheme="majorBidi"/>
          <w:spacing w:val="-2"/>
          <w:lang w:val="en-US"/>
        </w:rPr>
        <w:br/>
      </w:r>
      <w:r w:rsidR="002A62FE" w:rsidRPr="003E01A5">
        <w:rPr>
          <w:rFonts w:asciiTheme="majorBidi" w:hAnsiTheme="majorBidi" w:cstheme="majorBidi"/>
          <w:spacing w:val="-8"/>
          <w:cs/>
        </w:rPr>
        <w:t xml:space="preserve">แห่งหนึ่ง (ผู้เช่า) เป็นระยะเวลา </w:t>
      </w:r>
      <w:r w:rsidR="005B751D" w:rsidRPr="003E01A5">
        <w:rPr>
          <w:rFonts w:asciiTheme="majorBidi" w:hAnsiTheme="majorBidi" w:cstheme="majorBidi"/>
          <w:spacing w:val="-8"/>
          <w:lang w:val="en-US"/>
        </w:rPr>
        <w:t>10</w:t>
      </w:r>
      <w:r w:rsidR="002A62FE" w:rsidRPr="003E01A5">
        <w:rPr>
          <w:rFonts w:asciiTheme="majorBidi" w:hAnsiTheme="majorBidi" w:cstheme="majorBidi"/>
          <w:spacing w:val="-8"/>
          <w:cs/>
        </w:rPr>
        <w:t xml:space="preserve"> ปี สิ้นสุดวันที่ </w:t>
      </w:r>
      <w:r w:rsidR="005B751D" w:rsidRPr="003E01A5">
        <w:rPr>
          <w:rFonts w:asciiTheme="majorBidi" w:hAnsiTheme="majorBidi" w:cstheme="majorBidi"/>
          <w:spacing w:val="-8"/>
          <w:lang w:val="en-US"/>
        </w:rPr>
        <w:t>25</w:t>
      </w:r>
      <w:r w:rsidR="002A62FE" w:rsidRPr="003E01A5">
        <w:rPr>
          <w:rFonts w:asciiTheme="majorBidi" w:hAnsiTheme="majorBidi" w:cstheme="majorBidi"/>
          <w:spacing w:val="-8"/>
          <w:cs/>
        </w:rPr>
        <w:t xml:space="preserve"> พฤษภาคม </w:t>
      </w:r>
      <w:r w:rsidR="005B751D" w:rsidRPr="003E01A5">
        <w:rPr>
          <w:rFonts w:asciiTheme="majorBidi" w:hAnsiTheme="majorBidi" w:cstheme="majorBidi"/>
          <w:spacing w:val="-8"/>
          <w:lang w:val="en-US"/>
        </w:rPr>
        <w:t>2576</w:t>
      </w:r>
      <w:r w:rsidR="002A62FE" w:rsidRPr="003E01A5">
        <w:rPr>
          <w:rFonts w:asciiTheme="majorBidi" w:hAnsiTheme="majorBidi" w:cstheme="majorBidi"/>
          <w:spacing w:val="-8"/>
          <w:cs/>
        </w:rPr>
        <w:t xml:space="preserve"> ทั้งนี้คู่สัญญาสามารถต่ออายุสัญญาไปได้อีก</w:t>
      </w:r>
      <w:r w:rsidR="002A62FE" w:rsidRPr="003E01A5">
        <w:rPr>
          <w:rFonts w:asciiTheme="majorBidi" w:hAnsiTheme="majorBidi" w:cstheme="majorBidi"/>
          <w:spacing w:val="-2"/>
          <w:cs/>
        </w:rPr>
        <w:t xml:space="preserve"> </w:t>
      </w:r>
      <w:r w:rsidR="005B751D" w:rsidRPr="003E01A5">
        <w:rPr>
          <w:rFonts w:asciiTheme="majorBidi" w:hAnsiTheme="majorBidi" w:cstheme="majorBidi"/>
          <w:spacing w:val="-2"/>
          <w:lang w:val="en-US"/>
        </w:rPr>
        <w:t>2</w:t>
      </w:r>
      <w:r w:rsidR="002A62FE" w:rsidRPr="003E01A5">
        <w:rPr>
          <w:rFonts w:asciiTheme="majorBidi" w:hAnsiTheme="majorBidi" w:cstheme="majorBidi"/>
          <w:spacing w:val="-2"/>
          <w:cs/>
        </w:rPr>
        <w:t xml:space="preserve"> คราว คราวละ </w:t>
      </w:r>
      <w:r w:rsidR="005B751D" w:rsidRPr="003E01A5">
        <w:rPr>
          <w:rFonts w:asciiTheme="majorBidi" w:hAnsiTheme="majorBidi" w:cstheme="majorBidi"/>
          <w:spacing w:val="-2"/>
          <w:lang w:val="en-US"/>
        </w:rPr>
        <w:t>5</w:t>
      </w:r>
      <w:r w:rsidR="002A62FE" w:rsidRPr="003E01A5">
        <w:rPr>
          <w:rFonts w:asciiTheme="majorBidi" w:hAnsiTheme="majorBidi" w:cstheme="majorBidi"/>
          <w:spacing w:val="-2"/>
          <w:cs/>
        </w:rPr>
        <w:t xml:space="preserve"> ปี ตามเงื่อนไขของสัญญา ผู้เช่าจะต้องจ่ายค่าเช่าเป็นรายไตรมาสตลอดอายุสัญญา</w:t>
      </w:r>
    </w:p>
    <w:p w14:paraId="24C56F08" w14:textId="77777777" w:rsidR="00BB6552" w:rsidRPr="003E01A5" w:rsidRDefault="00BB6552" w:rsidP="00BB6552">
      <w:pPr>
        <w:pStyle w:val="ListParagraph"/>
        <w:rPr>
          <w:rFonts w:asciiTheme="majorBidi" w:hAnsiTheme="majorBidi" w:cstheme="majorBidi"/>
          <w:spacing w:val="-2"/>
        </w:rPr>
      </w:pPr>
    </w:p>
    <w:p w14:paraId="3F20B950" w14:textId="09DFA691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6572187D" w14:textId="77777777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07"/>
        <w:gridCol w:w="238"/>
        <w:gridCol w:w="1112"/>
        <w:gridCol w:w="284"/>
        <w:gridCol w:w="1156"/>
        <w:gridCol w:w="238"/>
        <w:gridCol w:w="1112"/>
      </w:tblGrid>
      <w:tr w:rsidR="007501E8" w:rsidRPr="003E01A5" w14:paraId="49CC8624" w14:textId="77777777" w:rsidTr="001F4703">
        <w:tc>
          <w:tcPr>
            <w:tcW w:w="3978" w:type="dxa"/>
          </w:tcPr>
          <w:p w14:paraId="652258DC" w14:textId="77777777" w:rsidR="00AF5618" w:rsidRPr="003E01A5" w:rsidRDefault="00AF5618" w:rsidP="004815B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57" w:type="dxa"/>
            <w:gridSpan w:val="3"/>
          </w:tcPr>
          <w:p w14:paraId="71B7EDE0" w14:textId="77777777" w:rsidR="00AF5618" w:rsidRPr="003E01A5" w:rsidRDefault="00AF5618" w:rsidP="004815B3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E01A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382D912D" w14:textId="77777777" w:rsidR="00AF5618" w:rsidRPr="003E01A5" w:rsidRDefault="00AF5618" w:rsidP="004815B3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6" w:type="dxa"/>
            <w:gridSpan w:val="3"/>
          </w:tcPr>
          <w:p w14:paraId="47274D47" w14:textId="77777777" w:rsidR="00AF5618" w:rsidRPr="003E01A5" w:rsidRDefault="00AF5618" w:rsidP="004815B3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E01A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61403" w:rsidRPr="003E01A5" w14:paraId="4094C856" w14:textId="77777777" w:rsidTr="001F4703">
        <w:tc>
          <w:tcPr>
            <w:tcW w:w="3978" w:type="dxa"/>
          </w:tcPr>
          <w:p w14:paraId="4642FBC1" w14:textId="77777777" w:rsidR="00561403" w:rsidRPr="003E01A5" w:rsidRDefault="00561403" w:rsidP="0056140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107" w:type="dxa"/>
            <w:vAlign w:val="center"/>
          </w:tcPr>
          <w:p w14:paraId="12C0EB71" w14:textId="0FDFB1F5" w:rsidR="00561403" w:rsidRPr="003E01A5" w:rsidRDefault="005B751D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  <w:vAlign w:val="center"/>
          </w:tcPr>
          <w:p w14:paraId="0E14F6BD" w14:textId="77777777" w:rsidR="00561403" w:rsidRPr="003E01A5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center"/>
          </w:tcPr>
          <w:p w14:paraId="554A7C56" w14:textId="5B66F129" w:rsidR="00561403" w:rsidRPr="003E01A5" w:rsidRDefault="005B751D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2590DA9E" w14:textId="77777777" w:rsidR="00561403" w:rsidRPr="003E01A5" w:rsidRDefault="00561403" w:rsidP="00561403">
            <w:pPr>
              <w:pStyle w:val="Heading7"/>
              <w:keepNext w:val="0"/>
              <w:tabs>
                <w:tab w:val="left" w:pos="375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6" w:type="dxa"/>
            <w:vAlign w:val="center"/>
          </w:tcPr>
          <w:p w14:paraId="411F9E0A" w14:textId="7E03B102" w:rsidR="00561403" w:rsidRPr="003E01A5" w:rsidRDefault="005B751D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  <w:vAlign w:val="center"/>
          </w:tcPr>
          <w:p w14:paraId="74FEB9C6" w14:textId="77777777" w:rsidR="00561403" w:rsidRPr="003E01A5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center"/>
          </w:tcPr>
          <w:p w14:paraId="6B29E075" w14:textId="578A5596" w:rsidR="00561403" w:rsidRPr="003E01A5" w:rsidRDefault="005B751D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1591416F" w14:textId="77777777" w:rsidTr="001F4703">
        <w:tc>
          <w:tcPr>
            <w:tcW w:w="3978" w:type="dxa"/>
          </w:tcPr>
          <w:p w14:paraId="26D6715F" w14:textId="77777777" w:rsidR="00AF5618" w:rsidRPr="003E01A5" w:rsidRDefault="00AF5618" w:rsidP="004815B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47" w:type="dxa"/>
            <w:gridSpan w:val="7"/>
          </w:tcPr>
          <w:p w14:paraId="0BC81318" w14:textId="77777777" w:rsidR="00AF5618" w:rsidRPr="003E01A5" w:rsidRDefault="00AF5618" w:rsidP="004815B3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3E01A5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(ล้านบาท)</w:t>
            </w:r>
          </w:p>
        </w:tc>
      </w:tr>
      <w:tr w:rsidR="00BE13BE" w:rsidRPr="003E01A5" w14:paraId="51B60602" w14:textId="77777777" w:rsidTr="001F4703">
        <w:tc>
          <w:tcPr>
            <w:tcW w:w="3978" w:type="dxa"/>
          </w:tcPr>
          <w:p w14:paraId="0087FE45" w14:textId="77777777" w:rsidR="00BE13BE" w:rsidRPr="003E01A5" w:rsidRDefault="00BE13BE" w:rsidP="00BE13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07" w:type="dxa"/>
          </w:tcPr>
          <w:p w14:paraId="7C32405B" w14:textId="09700DEB" w:rsidR="00BE13BE" w:rsidRPr="003E01A5" w:rsidRDefault="005B751D" w:rsidP="001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2EDBD21B" w14:textId="77777777" w:rsidR="00BE13BE" w:rsidRPr="003E01A5" w:rsidRDefault="00BE13BE" w:rsidP="00BE13BE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42181C2B" w14:textId="6E43693C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31FD669A" w14:textId="77777777" w:rsidR="00BE13BE" w:rsidRPr="003E01A5" w:rsidRDefault="00BE13BE" w:rsidP="00BE13BE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6155F8A3" w14:textId="6C05B546" w:rsidR="00BE13BE" w:rsidRPr="003E01A5" w:rsidRDefault="001D4398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A306520" w14:textId="77777777" w:rsidR="00BE13BE" w:rsidRPr="003E01A5" w:rsidRDefault="00BE13BE" w:rsidP="00BE13BE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6DA44348" w14:textId="3766C484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13BE" w:rsidRPr="003E01A5" w14:paraId="382680AB" w14:textId="77777777" w:rsidTr="001F4703">
        <w:tc>
          <w:tcPr>
            <w:tcW w:w="3978" w:type="dxa"/>
          </w:tcPr>
          <w:p w14:paraId="4F116772" w14:textId="77777777" w:rsidR="00BE13BE" w:rsidRPr="003E01A5" w:rsidRDefault="00BE13BE" w:rsidP="00BE13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07" w:type="dxa"/>
          </w:tcPr>
          <w:p w14:paraId="69BA6FC1" w14:textId="389C969E" w:rsidR="00BE13BE" w:rsidRPr="003E01A5" w:rsidRDefault="005B751D" w:rsidP="004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B047F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38" w:type="dxa"/>
          </w:tcPr>
          <w:p w14:paraId="305E3C2B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A371D88" w14:textId="7984FD5E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E13BE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284" w:type="dxa"/>
          </w:tcPr>
          <w:p w14:paraId="1F74B111" w14:textId="77777777" w:rsidR="00BE13BE" w:rsidRPr="003E01A5" w:rsidRDefault="00BE13BE" w:rsidP="00BE13BE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5AB997AA" w14:textId="1E64F94D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238" w:type="dxa"/>
          </w:tcPr>
          <w:p w14:paraId="1CFC4155" w14:textId="77777777" w:rsidR="00BE13BE" w:rsidRPr="003E01A5" w:rsidRDefault="00BE13BE" w:rsidP="00BE13B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146314ED" w14:textId="3A5C2A38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</w:tr>
      <w:tr w:rsidR="00BE13BE" w:rsidRPr="003E01A5" w14:paraId="313B43C8" w14:textId="77777777" w:rsidTr="001F4703">
        <w:tc>
          <w:tcPr>
            <w:tcW w:w="3978" w:type="dxa"/>
          </w:tcPr>
          <w:p w14:paraId="3822FF48" w14:textId="77777777" w:rsidR="00BE13BE" w:rsidRPr="003E01A5" w:rsidRDefault="00BE13BE" w:rsidP="00BE13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107" w:type="dxa"/>
          </w:tcPr>
          <w:p w14:paraId="31A83ADC" w14:textId="2E86FAC5" w:rsidR="00BE13BE" w:rsidRPr="003E01A5" w:rsidRDefault="005B751D" w:rsidP="001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238" w:type="dxa"/>
          </w:tcPr>
          <w:p w14:paraId="1DE6CB43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A108BCD" w14:textId="435701DD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7D015BC" w14:textId="77777777" w:rsidR="00BE13BE" w:rsidRPr="003E01A5" w:rsidRDefault="00BE13BE" w:rsidP="00BE13BE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74DE941A" w14:textId="3208241C" w:rsidR="00BE13BE" w:rsidRPr="003E01A5" w:rsidRDefault="001D4398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9E49C3D" w14:textId="77777777" w:rsidR="00BE13BE" w:rsidRPr="003E01A5" w:rsidRDefault="00BE13BE" w:rsidP="00BE13B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24A8E20" w14:textId="34E1080D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13BE" w:rsidRPr="003E01A5" w14:paraId="46BD7A26" w14:textId="77777777" w:rsidTr="001F4703">
        <w:tc>
          <w:tcPr>
            <w:tcW w:w="3978" w:type="dxa"/>
          </w:tcPr>
          <w:p w14:paraId="49A427B2" w14:textId="77777777" w:rsidR="00BE13BE" w:rsidRPr="003E01A5" w:rsidRDefault="00BE13BE" w:rsidP="00BE13BE">
            <w:pPr>
              <w:pStyle w:val="a"/>
              <w:tabs>
                <w:tab w:val="clear" w:pos="1080"/>
                <w:tab w:val="left" w:pos="37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1A5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993C1EA" w14:textId="5D659449" w:rsidR="00BE13BE" w:rsidRPr="003E01A5" w:rsidRDefault="005B751D" w:rsidP="00BA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7482F736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5F52BE36" w14:textId="7C6F9680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84" w:type="dxa"/>
          </w:tcPr>
          <w:p w14:paraId="04581788" w14:textId="77777777" w:rsidR="00BE13BE" w:rsidRPr="003E01A5" w:rsidRDefault="00BE13BE" w:rsidP="00BE13BE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28B5DD3" w14:textId="7D5E0C60" w:rsidR="00BE13BE" w:rsidRPr="003E01A5" w:rsidRDefault="001D4398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79B41F0" w14:textId="77777777" w:rsidR="00BE13BE" w:rsidRPr="003E01A5" w:rsidRDefault="00BE13BE" w:rsidP="00BE13B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A3D8FAC" w14:textId="3D56F88B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13BE" w:rsidRPr="003E01A5" w14:paraId="0091ECA0" w14:textId="77777777" w:rsidTr="001F4703">
        <w:tc>
          <w:tcPr>
            <w:tcW w:w="3978" w:type="dxa"/>
          </w:tcPr>
          <w:p w14:paraId="6E03D446" w14:textId="77777777" w:rsidR="00BE13BE" w:rsidRPr="003E01A5" w:rsidRDefault="00BE13BE" w:rsidP="00BE13BE">
            <w:pPr>
              <w:pStyle w:val="a"/>
              <w:tabs>
                <w:tab w:val="clear" w:pos="1080"/>
                <w:tab w:val="left" w:pos="375"/>
              </w:tabs>
              <w:rPr>
                <w:rFonts w:asciiTheme="majorBidi" w:hAnsiTheme="majorBidi" w:cstheme="majorBidi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3F384C8" w14:textId="3B699DF4" w:rsidR="00BE13BE" w:rsidRPr="003E01A5" w:rsidRDefault="005B751D" w:rsidP="001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B047F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</w:t>
            </w:r>
          </w:p>
        </w:tc>
        <w:tc>
          <w:tcPr>
            <w:tcW w:w="238" w:type="dxa"/>
          </w:tcPr>
          <w:p w14:paraId="5039B02A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0282E59" w14:textId="4B5028E7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E13BE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284" w:type="dxa"/>
          </w:tcPr>
          <w:p w14:paraId="3086E62C" w14:textId="77777777" w:rsidR="00BE13BE" w:rsidRPr="003E01A5" w:rsidRDefault="00BE13BE" w:rsidP="00BE13BE">
            <w:pPr>
              <w:pStyle w:val="a"/>
              <w:tabs>
                <w:tab w:val="clear" w:pos="1080"/>
                <w:tab w:val="decimal" w:pos="774"/>
                <w:tab w:val="decimal" w:pos="882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4238F7A8" w14:textId="3ECE5827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</w:t>
            </w:r>
          </w:p>
        </w:tc>
        <w:tc>
          <w:tcPr>
            <w:tcW w:w="238" w:type="dxa"/>
          </w:tcPr>
          <w:p w14:paraId="1E81C16C" w14:textId="77777777" w:rsidR="00BE13BE" w:rsidRPr="003E01A5" w:rsidRDefault="00BE13BE" w:rsidP="00BE13BE">
            <w:pPr>
              <w:pStyle w:val="3"/>
              <w:tabs>
                <w:tab w:val="clear" w:pos="360"/>
                <w:tab w:val="clear" w:pos="720"/>
                <w:tab w:val="decimal" w:pos="774"/>
                <w:tab w:val="decimal" w:pos="882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72E61A75" w14:textId="2F080176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</w:t>
            </w:r>
          </w:p>
        </w:tc>
      </w:tr>
    </w:tbl>
    <w:p w14:paraId="6DE54A87" w14:textId="4EA4CB73" w:rsidR="00C47DEE" w:rsidRPr="003E01A5" w:rsidRDefault="00C47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0A368B44" w14:textId="7D34A612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98963A0" w14:textId="77777777" w:rsidR="00AF5618" w:rsidRPr="003E01A5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18"/>
        <w:gridCol w:w="1080"/>
        <w:gridCol w:w="1692"/>
        <w:gridCol w:w="288"/>
        <w:gridCol w:w="1692"/>
      </w:tblGrid>
      <w:tr w:rsidR="007501E8" w:rsidRPr="003E01A5" w14:paraId="04EAD578" w14:textId="77777777" w:rsidTr="001F4703">
        <w:trPr>
          <w:tblHeader/>
        </w:trPr>
        <w:tc>
          <w:tcPr>
            <w:tcW w:w="4518" w:type="dxa"/>
          </w:tcPr>
          <w:p w14:paraId="56BFEC9B" w14:textId="77777777" w:rsidR="00AF5618" w:rsidRPr="003E01A5" w:rsidRDefault="00AF5618" w:rsidP="004815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E4DD56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360BFCB7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61403" w:rsidRPr="003E01A5" w14:paraId="3FA5B8BE" w14:textId="77777777" w:rsidTr="001F4703">
        <w:trPr>
          <w:tblHeader/>
        </w:trPr>
        <w:tc>
          <w:tcPr>
            <w:tcW w:w="4518" w:type="dxa"/>
            <w:vAlign w:val="bottom"/>
          </w:tcPr>
          <w:p w14:paraId="400C2008" w14:textId="7F9D0AF6" w:rsidR="00561403" w:rsidRPr="003E01A5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2C3598AB" w14:textId="77777777" w:rsidR="00561403" w:rsidRPr="003E01A5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2" w:type="dxa"/>
            <w:vAlign w:val="center"/>
          </w:tcPr>
          <w:p w14:paraId="1F2E8FB8" w14:textId="063360EB" w:rsidR="00561403" w:rsidRPr="003E01A5" w:rsidRDefault="005B751D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8" w:type="dxa"/>
            <w:vAlign w:val="center"/>
          </w:tcPr>
          <w:p w14:paraId="584C5724" w14:textId="77777777" w:rsidR="00561403" w:rsidRPr="003E01A5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vAlign w:val="center"/>
          </w:tcPr>
          <w:p w14:paraId="03B7DCFE" w14:textId="7FB02DEC" w:rsidR="00561403" w:rsidRPr="003E01A5" w:rsidRDefault="005B751D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33B3FEBA" w14:textId="77777777" w:rsidTr="001F4703">
        <w:trPr>
          <w:tblHeader/>
        </w:trPr>
        <w:tc>
          <w:tcPr>
            <w:tcW w:w="4518" w:type="dxa"/>
            <w:vAlign w:val="bottom"/>
          </w:tcPr>
          <w:p w14:paraId="53AD1AE7" w14:textId="77777777" w:rsidR="00AF5618" w:rsidRPr="003E01A5" w:rsidRDefault="00AF5618" w:rsidP="004815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EDED81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6CBD42AE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E13BE" w:rsidRPr="003E01A5" w14:paraId="0358F467" w14:textId="77777777" w:rsidTr="001F4703">
        <w:tc>
          <w:tcPr>
            <w:tcW w:w="4518" w:type="dxa"/>
          </w:tcPr>
          <w:p w14:paraId="1B40069B" w14:textId="77777777" w:rsidR="00BE13BE" w:rsidRPr="003E01A5" w:rsidRDefault="00BE13BE" w:rsidP="00BE13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024A2468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716350D1" w14:textId="5C25DA8B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288" w:type="dxa"/>
          </w:tcPr>
          <w:p w14:paraId="0A20541F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1547ECED" w14:textId="6D12BEAA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</w:tr>
      <w:tr w:rsidR="00BE13BE" w:rsidRPr="003E01A5" w14:paraId="2CF3ED58" w14:textId="77777777" w:rsidTr="001F4703">
        <w:tc>
          <w:tcPr>
            <w:tcW w:w="4518" w:type="dxa"/>
          </w:tcPr>
          <w:p w14:paraId="06A4BEA8" w14:textId="77777777" w:rsidR="00BE13BE" w:rsidRPr="003E01A5" w:rsidRDefault="00BE13BE" w:rsidP="00BE13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7932DF16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FA547B4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72BC8FD7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6E727F0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13BE" w:rsidRPr="003E01A5" w14:paraId="15E402DF" w14:textId="77777777" w:rsidTr="001F4703">
        <w:tc>
          <w:tcPr>
            <w:tcW w:w="4518" w:type="dxa"/>
          </w:tcPr>
          <w:p w14:paraId="24E50391" w14:textId="71F31B15" w:rsidR="00BE13BE" w:rsidRPr="003E01A5" w:rsidRDefault="00BE13BE" w:rsidP="00BE13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</w:tcPr>
          <w:p w14:paraId="00C686CE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5B2E37FE" w14:textId="1F283793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88" w:type="dxa"/>
          </w:tcPr>
          <w:p w14:paraId="1726FD18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DC83D49" w14:textId="686CC591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BE13BE" w:rsidRPr="003E01A5" w14:paraId="4963EC34" w14:textId="77777777" w:rsidTr="001F4703">
        <w:tc>
          <w:tcPr>
            <w:tcW w:w="4518" w:type="dxa"/>
          </w:tcPr>
          <w:p w14:paraId="674EE752" w14:textId="3B73CAA2" w:rsidR="00BE13BE" w:rsidRPr="003E01A5" w:rsidRDefault="00BE13BE" w:rsidP="00BE13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</w:tcPr>
          <w:p w14:paraId="590D2B79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949B65E" w14:textId="5FB3B3CA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88" w:type="dxa"/>
          </w:tcPr>
          <w:p w14:paraId="4BE62630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5753EACF" w14:textId="3E13994F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BE13BE" w:rsidRPr="003E01A5" w14:paraId="70F86320" w14:textId="77777777" w:rsidTr="001F4703">
        <w:tc>
          <w:tcPr>
            <w:tcW w:w="4518" w:type="dxa"/>
          </w:tcPr>
          <w:p w14:paraId="19695B0A" w14:textId="6C54C10D" w:rsidR="00BE13BE" w:rsidRPr="003E01A5" w:rsidRDefault="00BE13BE" w:rsidP="00BE13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</w:tcPr>
          <w:p w14:paraId="79D6416E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B991F02" w14:textId="58A10310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88" w:type="dxa"/>
          </w:tcPr>
          <w:p w14:paraId="2C4767EB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A6A7431" w14:textId="06EEDCD5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BE13BE" w:rsidRPr="003E01A5" w14:paraId="4327E819" w14:textId="77777777" w:rsidTr="001F4703">
        <w:tc>
          <w:tcPr>
            <w:tcW w:w="4518" w:type="dxa"/>
          </w:tcPr>
          <w:p w14:paraId="03FFAEFA" w14:textId="47116EBD" w:rsidR="00BE13BE" w:rsidRPr="003E01A5" w:rsidRDefault="00BE13BE" w:rsidP="00BE13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0" w:type="dxa"/>
          </w:tcPr>
          <w:p w14:paraId="02E8531D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5C92C0B" w14:textId="67D9BD40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88" w:type="dxa"/>
          </w:tcPr>
          <w:p w14:paraId="31AB77CB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A1F7067" w14:textId="53936DE3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BE13BE" w:rsidRPr="003E01A5" w14:paraId="32FFDC10" w14:textId="77777777" w:rsidTr="001F4703">
        <w:tc>
          <w:tcPr>
            <w:tcW w:w="4518" w:type="dxa"/>
          </w:tcPr>
          <w:p w14:paraId="6CFFE843" w14:textId="77777777" w:rsidR="00BE13BE" w:rsidRPr="003E01A5" w:rsidRDefault="00BE13BE" w:rsidP="00BE13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07E42BC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76D2EB74" w14:textId="510EADF5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413</w:t>
            </w:r>
          </w:p>
        </w:tc>
        <w:tc>
          <w:tcPr>
            <w:tcW w:w="288" w:type="dxa"/>
          </w:tcPr>
          <w:p w14:paraId="149FB415" w14:textId="77777777" w:rsidR="00BE13BE" w:rsidRPr="003E01A5" w:rsidRDefault="00BE13BE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4DCC55AE" w14:textId="07CDC53C" w:rsidR="00BE13BE" w:rsidRPr="003E01A5" w:rsidRDefault="005B751D" w:rsidP="00BE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583</w:t>
            </w:r>
          </w:p>
        </w:tc>
      </w:tr>
    </w:tbl>
    <w:p w14:paraId="1CAA2237" w14:textId="77777777" w:rsidR="00AF5618" w:rsidRPr="003E01A5" w:rsidRDefault="00AF5618" w:rsidP="00AF5618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cs/>
        </w:rPr>
      </w:pPr>
    </w:p>
    <w:p w14:paraId="1A9EE1CF" w14:textId="77777777" w:rsidR="00F205CE" w:rsidRPr="003E01A5" w:rsidRDefault="00F20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5EF47A3" w14:textId="2E414FCB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>อสังหาริมทรัพย์พัฒนาเพื่อขาย</w:t>
      </w:r>
    </w:p>
    <w:p w14:paraId="079BFFC6" w14:textId="77777777" w:rsidR="00AF5618" w:rsidRPr="00184753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558"/>
        <w:gridCol w:w="1692"/>
        <w:gridCol w:w="288"/>
        <w:gridCol w:w="1692"/>
      </w:tblGrid>
      <w:tr w:rsidR="007501E8" w:rsidRPr="003E01A5" w14:paraId="69756817" w14:textId="77777777" w:rsidTr="001F4703">
        <w:trPr>
          <w:tblHeader/>
        </w:trPr>
        <w:tc>
          <w:tcPr>
            <w:tcW w:w="5040" w:type="dxa"/>
          </w:tcPr>
          <w:p w14:paraId="06B01451" w14:textId="77777777" w:rsidR="00AF5618" w:rsidRPr="003E01A5" w:rsidRDefault="00AF5618" w:rsidP="004815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dxa"/>
          </w:tcPr>
          <w:p w14:paraId="2C08228C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4F221466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61403" w:rsidRPr="003E01A5" w14:paraId="7E292714" w14:textId="77777777" w:rsidTr="001F4703">
        <w:trPr>
          <w:tblHeader/>
        </w:trPr>
        <w:tc>
          <w:tcPr>
            <w:tcW w:w="5040" w:type="dxa"/>
          </w:tcPr>
          <w:p w14:paraId="58272ECB" w14:textId="77777777" w:rsidR="00561403" w:rsidRPr="003E01A5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dxa"/>
          </w:tcPr>
          <w:p w14:paraId="723B05EC" w14:textId="77777777" w:rsidR="00561403" w:rsidRPr="003E01A5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vAlign w:val="center"/>
          </w:tcPr>
          <w:p w14:paraId="5D5F2951" w14:textId="302E09E1" w:rsidR="00561403" w:rsidRPr="003E01A5" w:rsidRDefault="005B751D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8" w:type="dxa"/>
            <w:vAlign w:val="center"/>
          </w:tcPr>
          <w:p w14:paraId="26C0E890" w14:textId="77777777" w:rsidR="00561403" w:rsidRPr="003E01A5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vAlign w:val="center"/>
          </w:tcPr>
          <w:p w14:paraId="51A69183" w14:textId="0EAAB381" w:rsidR="00561403" w:rsidRPr="003E01A5" w:rsidRDefault="005B751D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4CA36DDC" w14:textId="77777777" w:rsidTr="001F4703">
        <w:trPr>
          <w:tblHeader/>
        </w:trPr>
        <w:tc>
          <w:tcPr>
            <w:tcW w:w="5040" w:type="dxa"/>
          </w:tcPr>
          <w:p w14:paraId="0BCD17F7" w14:textId="77777777" w:rsidR="00AF5618" w:rsidRPr="003E01A5" w:rsidRDefault="00AF5618" w:rsidP="004815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dxa"/>
          </w:tcPr>
          <w:p w14:paraId="561D0F35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33DD521A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A3173" w:rsidRPr="003E01A5" w14:paraId="6B28BB7E" w14:textId="77777777" w:rsidTr="001F4703">
        <w:tc>
          <w:tcPr>
            <w:tcW w:w="5040" w:type="dxa"/>
          </w:tcPr>
          <w:p w14:paraId="34BA7687" w14:textId="77777777" w:rsidR="005A3173" w:rsidRPr="003E01A5" w:rsidRDefault="005A3173" w:rsidP="005A31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558" w:type="dxa"/>
          </w:tcPr>
          <w:p w14:paraId="7061D834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74B047CF" w14:textId="66D87D9A" w:rsidR="005A3173" w:rsidRPr="003E01A5" w:rsidRDefault="005B751D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8" w:type="dxa"/>
          </w:tcPr>
          <w:p w14:paraId="29BFD965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003C1A5" w14:textId="5247BB28" w:rsidR="005A3173" w:rsidRPr="003E01A5" w:rsidRDefault="005B751D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A3173" w:rsidRPr="003E01A5" w14:paraId="318EF93C" w14:textId="77777777" w:rsidTr="001F4703">
        <w:tc>
          <w:tcPr>
            <w:tcW w:w="5040" w:type="dxa"/>
          </w:tcPr>
          <w:p w14:paraId="14ADC7D6" w14:textId="77777777" w:rsidR="005A3173" w:rsidRPr="003E01A5" w:rsidRDefault="005A3173" w:rsidP="005A31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บ้านตัวอย่าง</w:t>
            </w:r>
          </w:p>
        </w:tc>
        <w:tc>
          <w:tcPr>
            <w:tcW w:w="558" w:type="dxa"/>
          </w:tcPr>
          <w:p w14:paraId="69D82858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24909C60" w14:textId="6A4155C0" w:rsidR="005A3173" w:rsidRPr="003E01A5" w:rsidRDefault="005B751D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288" w:type="dxa"/>
          </w:tcPr>
          <w:p w14:paraId="5ACBD1A3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58362DFC" w14:textId="4D037AD2" w:rsidR="005A3173" w:rsidRPr="003E01A5" w:rsidRDefault="005B751D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</w:tr>
      <w:tr w:rsidR="005A3173" w:rsidRPr="003E01A5" w14:paraId="3209E191" w14:textId="77777777" w:rsidTr="001F4703">
        <w:tc>
          <w:tcPr>
            <w:tcW w:w="5040" w:type="dxa"/>
          </w:tcPr>
          <w:p w14:paraId="54FC40B9" w14:textId="77777777" w:rsidR="005A3173" w:rsidRPr="003E01A5" w:rsidRDefault="005A3173" w:rsidP="005A31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อสังหาริมทรัพย์ระหว่างการพัฒนา</w:t>
            </w:r>
          </w:p>
        </w:tc>
        <w:tc>
          <w:tcPr>
            <w:tcW w:w="558" w:type="dxa"/>
          </w:tcPr>
          <w:p w14:paraId="6C4BCF72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3624B3D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5CED42B1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152470D9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3173" w:rsidRPr="003E01A5" w14:paraId="7B4A5A0E" w14:textId="77777777" w:rsidTr="001F4703">
        <w:tc>
          <w:tcPr>
            <w:tcW w:w="5040" w:type="dxa"/>
          </w:tcPr>
          <w:p w14:paraId="401F3C03" w14:textId="77777777" w:rsidR="005A3173" w:rsidRPr="006C7B24" w:rsidRDefault="005A3173" w:rsidP="005A31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7B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C7B2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22572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558" w:type="dxa"/>
          </w:tcPr>
          <w:p w14:paraId="094E0BBF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12254AE6" w14:textId="6EC23B41" w:rsidR="005A3173" w:rsidRPr="003E01A5" w:rsidRDefault="005B751D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A3173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015</w:t>
            </w:r>
          </w:p>
        </w:tc>
        <w:tc>
          <w:tcPr>
            <w:tcW w:w="288" w:type="dxa"/>
          </w:tcPr>
          <w:p w14:paraId="3BB708FC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77E0848F" w14:textId="7A72CFB9" w:rsidR="005A3173" w:rsidRPr="003E01A5" w:rsidRDefault="005B751D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5A3173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</w:tr>
      <w:tr w:rsidR="005A3173" w:rsidRPr="003E01A5" w14:paraId="1DABA7DA" w14:textId="77777777" w:rsidTr="001F4703">
        <w:tc>
          <w:tcPr>
            <w:tcW w:w="5040" w:type="dxa"/>
          </w:tcPr>
          <w:p w14:paraId="6E6DD1E1" w14:textId="77777777" w:rsidR="005A3173" w:rsidRPr="006C7B24" w:rsidRDefault="005A3173" w:rsidP="005A31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7B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C7B2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ค่าปรับปรุงที่ดิน</w:t>
            </w:r>
          </w:p>
        </w:tc>
        <w:tc>
          <w:tcPr>
            <w:tcW w:w="558" w:type="dxa"/>
          </w:tcPr>
          <w:p w14:paraId="06199C41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1F8C124D" w14:textId="380DC25E" w:rsidR="005A3173" w:rsidRPr="003E01A5" w:rsidRDefault="005B751D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A3173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  <w:tc>
          <w:tcPr>
            <w:tcW w:w="288" w:type="dxa"/>
          </w:tcPr>
          <w:p w14:paraId="5BA6DFA6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BDECEAE" w14:textId="5A9FB60C" w:rsidR="005A3173" w:rsidRPr="003E01A5" w:rsidRDefault="005B751D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A3173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</w:tr>
      <w:tr w:rsidR="005A3173" w:rsidRPr="003E01A5" w14:paraId="4B682C72" w14:textId="77777777" w:rsidTr="001F4703">
        <w:tc>
          <w:tcPr>
            <w:tcW w:w="5040" w:type="dxa"/>
          </w:tcPr>
          <w:p w14:paraId="5D532A57" w14:textId="77777777" w:rsidR="005A3173" w:rsidRPr="006C7B24" w:rsidRDefault="005A3173" w:rsidP="005A31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7B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C7B2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ค่าก่อสร้าง</w:t>
            </w:r>
          </w:p>
        </w:tc>
        <w:tc>
          <w:tcPr>
            <w:tcW w:w="558" w:type="dxa"/>
          </w:tcPr>
          <w:p w14:paraId="5A8C24C5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D6B7940" w14:textId="7B860AE2" w:rsidR="005A3173" w:rsidRPr="003E01A5" w:rsidRDefault="005B751D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A3173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288" w:type="dxa"/>
          </w:tcPr>
          <w:p w14:paraId="2F17645E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F723501" w14:textId="55997A31" w:rsidR="005A3173" w:rsidRPr="003E01A5" w:rsidRDefault="005B751D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A3173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</w:tr>
      <w:tr w:rsidR="005A3173" w:rsidRPr="003E01A5" w14:paraId="608BBB8A" w14:textId="77777777" w:rsidTr="001F4703">
        <w:tc>
          <w:tcPr>
            <w:tcW w:w="5040" w:type="dxa"/>
          </w:tcPr>
          <w:p w14:paraId="767DFD62" w14:textId="77777777" w:rsidR="005A3173" w:rsidRPr="006C7B24" w:rsidRDefault="005A3173" w:rsidP="005A31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7B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C7B2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ค่าสาธารณูปโภค</w:t>
            </w:r>
          </w:p>
        </w:tc>
        <w:tc>
          <w:tcPr>
            <w:tcW w:w="558" w:type="dxa"/>
          </w:tcPr>
          <w:p w14:paraId="5A6E8EFD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5E705973" w14:textId="6C2022F1" w:rsidR="005A3173" w:rsidRPr="003E01A5" w:rsidRDefault="005B751D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A3173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288" w:type="dxa"/>
          </w:tcPr>
          <w:p w14:paraId="17246CF1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B741D0F" w14:textId="57301500" w:rsidR="005A3173" w:rsidRPr="003E01A5" w:rsidRDefault="005B751D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A3173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5A3173" w:rsidRPr="003E01A5" w14:paraId="50F3FFD2" w14:textId="77777777" w:rsidTr="001F4703">
        <w:tc>
          <w:tcPr>
            <w:tcW w:w="5040" w:type="dxa"/>
          </w:tcPr>
          <w:p w14:paraId="6BA676F8" w14:textId="77777777" w:rsidR="005A3173" w:rsidRPr="006C7B24" w:rsidRDefault="005A3173" w:rsidP="005A31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7B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C7B2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ค่าโสหุ้ยการก่อสร้าง</w:t>
            </w:r>
          </w:p>
        </w:tc>
        <w:tc>
          <w:tcPr>
            <w:tcW w:w="558" w:type="dxa"/>
          </w:tcPr>
          <w:p w14:paraId="6C2F0020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224CB87" w14:textId="471AFE2A" w:rsidR="005A3173" w:rsidRPr="003E01A5" w:rsidRDefault="005B751D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A3173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288" w:type="dxa"/>
          </w:tcPr>
          <w:p w14:paraId="38A0D648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D4952A3" w14:textId="40BBD099" w:rsidR="005A3173" w:rsidRPr="003E01A5" w:rsidRDefault="005B751D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A3173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</w:tr>
      <w:tr w:rsidR="005A3173" w:rsidRPr="003E01A5" w14:paraId="5497E775" w14:textId="77777777" w:rsidTr="001F4703">
        <w:tc>
          <w:tcPr>
            <w:tcW w:w="5040" w:type="dxa"/>
          </w:tcPr>
          <w:p w14:paraId="3BA9F581" w14:textId="77777777" w:rsidR="005A3173" w:rsidRPr="006C7B24" w:rsidRDefault="005A3173" w:rsidP="005A31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7B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C7B2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ค่าดอกเบี้ย</w:t>
            </w:r>
          </w:p>
        </w:tc>
        <w:tc>
          <w:tcPr>
            <w:tcW w:w="558" w:type="dxa"/>
          </w:tcPr>
          <w:p w14:paraId="023C2405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583E723C" w14:textId="7BC41734" w:rsidR="005A3173" w:rsidRPr="003E01A5" w:rsidRDefault="005B751D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88" w:type="dxa"/>
          </w:tcPr>
          <w:p w14:paraId="6EB15E42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57A017D" w14:textId="6547CA03" w:rsidR="005A3173" w:rsidRPr="003E01A5" w:rsidRDefault="005B751D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5A3173" w:rsidRPr="003E01A5" w14:paraId="0311B141" w14:textId="77777777" w:rsidTr="00184753">
        <w:tc>
          <w:tcPr>
            <w:tcW w:w="5040" w:type="dxa"/>
          </w:tcPr>
          <w:p w14:paraId="6297658B" w14:textId="77777777" w:rsidR="005A3173" w:rsidRPr="006C7B24" w:rsidRDefault="005A3173" w:rsidP="005A31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dxa"/>
          </w:tcPr>
          <w:p w14:paraId="651F70DE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0239D9A8" w14:textId="430B7434" w:rsidR="005A3173" w:rsidRPr="003E01A5" w:rsidRDefault="005B751D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610E6A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288" w:type="dxa"/>
          </w:tcPr>
          <w:p w14:paraId="005FAFD1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71E897BA" w14:textId="2883FBD1" w:rsidR="005A3173" w:rsidRPr="003E01A5" w:rsidRDefault="005B751D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A3173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</w:tr>
      <w:tr w:rsidR="005A3173" w:rsidRPr="003E01A5" w14:paraId="3397BC54" w14:textId="77777777" w:rsidTr="00184753">
        <w:tc>
          <w:tcPr>
            <w:tcW w:w="5040" w:type="dxa"/>
          </w:tcPr>
          <w:p w14:paraId="58C9C97A" w14:textId="77777777" w:rsidR="005A3173" w:rsidRPr="006C7B24" w:rsidRDefault="005A3173" w:rsidP="005A31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7B2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ที่ดินและที่ดินพร้อมบ้านเพื่อขาย</w:t>
            </w:r>
          </w:p>
        </w:tc>
        <w:tc>
          <w:tcPr>
            <w:tcW w:w="558" w:type="dxa"/>
          </w:tcPr>
          <w:p w14:paraId="5043365F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3D89BE51" w14:textId="0CC92B6A" w:rsidR="005A3173" w:rsidRPr="003E01A5" w:rsidRDefault="005B751D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A3173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88" w:type="dxa"/>
          </w:tcPr>
          <w:p w14:paraId="6857012A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6CD49CFE" w14:textId="3128F1E1" w:rsidR="005A3173" w:rsidRPr="003E01A5" w:rsidRDefault="005B751D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A3173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</w:tr>
      <w:tr w:rsidR="005A3173" w:rsidRPr="003E01A5" w14:paraId="77D8CB0D" w14:textId="77777777" w:rsidTr="00B471EE">
        <w:tc>
          <w:tcPr>
            <w:tcW w:w="5040" w:type="dxa"/>
          </w:tcPr>
          <w:p w14:paraId="5F20A653" w14:textId="77777777" w:rsidR="005A3173" w:rsidRPr="006C7B24" w:rsidRDefault="005A3173" w:rsidP="005A31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75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558" w:type="dxa"/>
          </w:tcPr>
          <w:p w14:paraId="0299A6C2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B9F0377" w14:textId="63315837" w:rsidR="005A3173" w:rsidRPr="003E01A5" w:rsidRDefault="00AB0B27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9,294</w:t>
            </w:r>
          </w:p>
        </w:tc>
        <w:tc>
          <w:tcPr>
            <w:tcW w:w="288" w:type="dxa"/>
          </w:tcPr>
          <w:p w14:paraId="7E54E5C3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19FF7283" w14:textId="5C890CD3" w:rsidR="005A3173" w:rsidRPr="003E01A5" w:rsidRDefault="005B751D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A3173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</w:tr>
      <w:tr w:rsidR="005A3173" w:rsidRPr="003E01A5" w14:paraId="454A485B" w14:textId="77777777" w:rsidTr="00B471EE">
        <w:tc>
          <w:tcPr>
            <w:tcW w:w="5040" w:type="dxa"/>
          </w:tcPr>
          <w:p w14:paraId="52F2AC28" w14:textId="77777777" w:rsidR="005A3173" w:rsidRPr="003E01A5" w:rsidRDefault="005A3173" w:rsidP="005A31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8" w:type="dxa"/>
          </w:tcPr>
          <w:p w14:paraId="42C34CE1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9691F1D" w14:textId="60CA0822" w:rsidR="005A3173" w:rsidRPr="003E01A5" w:rsidRDefault="005B751D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5A3173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288" w:type="dxa"/>
          </w:tcPr>
          <w:p w14:paraId="30DB9166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7265C52D" w14:textId="2B57000B" w:rsidR="005A3173" w:rsidRPr="003E01A5" w:rsidRDefault="005B751D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5A3173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736</w:t>
            </w:r>
          </w:p>
        </w:tc>
      </w:tr>
      <w:tr w:rsidR="005A3173" w:rsidRPr="003E01A5" w14:paraId="21969119" w14:textId="77777777" w:rsidTr="001F4703">
        <w:tc>
          <w:tcPr>
            <w:tcW w:w="5040" w:type="dxa"/>
          </w:tcPr>
          <w:p w14:paraId="4DC6B262" w14:textId="77777777" w:rsidR="005A3173" w:rsidRPr="003E01A5" w:rsidRDefault="005A3173" w:rsidP="005A31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ค่าเผื่อผลขาดทุนของอสังหาริมทรัพย์พัฒนาเพื่อขาย</w:t>
            </w:r>
          </w:p>
        </w:tc>
        <w:tc>
          <w:tcPr>
            <w:tcW w:w="558" w:type="dxa"/>
          </w:tcPr>
          <w:p w14:paraId="5AB645F2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DA647C8" w14:textId="45D9FB34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0F1C8898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54B0E6E4" w14:textId="2AC98C0F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A3173" w:rsidRPr="003E01A5" w14:paraId="28D587B4" w14:textId="77777777" w:rsidTr="001F4703">
        <w:tc>
          <w:tcPr>
            <w:tcW w:w="5040" w:type="dxa"/>
          </w:tcPr>
          <w:p w14:paraId="28491E83" w14:textId="77777777" w:rsidR="005A3173" w:rsidRPr="003E01A5" w:rsidRDefault="005A3173" w:rsidP="005A31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58" w:type="dxa"/>
          </w:tcPr>
          <w:p w14:paraId="1824446F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42621CAF" w14:textId="56D7740B" w:rsidR="005A3173" w:rsidRPr="003E01A5" w:rsidRDefault="005B751D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5A3173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288" w:type="dxa"/>
          </w:tcPr>
          <w:p w14:paraId="48F32E8E" w14:textId="77777777" w:rsidR="005A3173" w:rsidRPr="003E01A5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344DD447" w14:textId="6D21539C" w:rsidR="005A3173" w:rsidRPr="003E01A5" w:rsidRDefault="005B751D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5A3173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</w:t>
            </w:r>
          </w:p>
        </w:tc>
      </w:tr>
      <w:tr w:rsidR="005A3173" w:rsidRPr="003E01A5" w14:paraId="04BB1D95" w14:textId="77777777" w:rsidTr="001F4703">
        <w:trPr>
          <w:trHeight w:val="287"/>
        </w:trPr>
        <w:tc>
          <w:tcPr>
            <w:tcW w:w="5040" w:type="dxa"/>
          </w:tcPr>
          <w:p w14:paraId="22C3CB0D" w14:textId="77777777" w:rsidR="005A3173" w:rsidRPr="00AB0B27" w:rsidRDefault="005A3173" w:rsidP="005A31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4C517036" w14:textId="77777777" w:rsidR="005A3173" w:rsidRPr="00AB0B27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B4AB430" w14:textId="77777777" w:rsidR="005A3173" w:rsidRPr="00AB0B27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2BEF76D9" w14:textId="77777777" w:rsidR="005A3173" w:rsidRPr="00AB0B27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1CAF1B68" w14:textId="77777777" w:rsidR="005A3173" w:rsidRPr="00AB0B27" w:rsidRDefault="005A3173" w:rsidP="005A3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4E04" w:rsidRPr="003E01A5" w14:paraId="65C1ACB2" w14:textId="77777777" w:rsidTr="001F4703">
        <w:tc>
          <w:tcPr>
            <w:tcW w:w="5040" w:type="dxa"/>
          </w:tcPr>
          <w:p w14:paraId="196A8478" w14:textId="77777777" w:rsidR="00F54E04" w:rsidRPr="003E01A5" w:rsidRDefault="00F54E04" w:rsidP="00F54E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ต้นทุนการกู้ยืมที่รวมเป็นส่วนหนึ่งของ</w:t>
            </w:r>
          </w:p>
          <w:p w14:paraId="2668B0EF" w14:textId="77777777" w:rsidR="00F54E04" w:rsidRPr="003E01A5" w:rsidRDefault="00F54E04" w:rsidP="00F54E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อสังหาริมทรัพย์พัฒนาเพื่อขายในระหว่างปี                 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558" w:type="dxa"/>
          </w:tcPr>
          <w:p w14:paraId="1958834A" w14:textId="77777777" w:rsidR="00F54E04" w:rsidRPr="003E01A5" w:rsidRDefault="00F54E04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6086DBAA" w14:textId="77777777" w:rsidR="00F54E04" w:rsidRPr="003E01A5" w:rsidRDefault="00F54E04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9A7076" w14:textId="1104622F" w:rsidR="00F54E04" w:rsidRPr="003E01A5" w:rsidRDefault="0015261E" w:rsidP="0015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57" w:right="-1722" w:firstLine="294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288" w:type="dxa"/>
          </w:tcPr>
          <w:p w14:paraId="7AD951BB" w14:textId="77777777" w:rsidR="00F54E04" w:rsidRPr="003E01A5" w:rsidRDefault="00F54E04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24699905" w14:textId="77777777" w:rsidR="00F54E04" w:rsidRPr="003E01A5" w:rsidRDefault="00F54E04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2BBB6A" w14:textId="612E2DAC" w:rsidR="00F54E04" w:rsidRPr="003E01A5" w:rsidRDefault="005B751D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54E04" w:rsidRPr="003E01A5" w14:paraId="0FA796B8" w14:textId="77777777" w:rsidTr="001F4703">
        <w:tc>
          <w:tcPr>
            <w:tcW w:w="5040" w:type="dxa"/>
          </w:tcPr>
          <w:p w14:paraId="520B04AD" w14:textId="77777777" w:rsidR="00F54E04" w:rsidRPr="003E01A5" w:rsidRDefault="00F54E04" w:rsidP="00F54E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อัตราดอกเบี้ยของต้นทุนเงินกู้ยืม 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58" w:type="dxa"/>
          </w:tcPr>
          <w:p w14:paraId="0BBF3CCA" w14:textId="77777777" w:rsidR="00F54E04" w:rsidRPr="003E01A5" w:rsidRDefault="00F54E04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428BBFFD" w14:textId="220715F0" w:rsidR="00F54E04" w:rsidRPr="003E01A5" w:rsidRDefault="005B751D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54E04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88" w:type="dxa"/>
          </w:tcPr>
          <w:p w14:paraId="06512601" w14:textId="77777777" w:rsidR="00F54E04" w:rsidRPr="003E01A5" w:rsidRDefault="00F54E04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722BA6B6" w14:textId="6612ACA1" w:rsidR="00F54E04" w:rsidRPr="003E01A5" w:rsidRDefault="005B751D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54E04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F54E04" w:rsidRPr="003E01A5" w14:paraId="6D4B6C1A" w14:textId="77777777" w:rsidTr="001F4703">
        <w:tc>
          <w:tcPr>
            <w:tcW w:w="5040" w:type="dxa"/>
          </w:tcPr>
          <w:p w14:paraId="2B4DDB66" w14:textId="77777777" w:rsidR="00F54E04" w:rsidRPr="00AB0B27" w:rsidRDefault="00F54E04" w:rsidP="00F54E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64E6A7A0" w14:textId="77777777" w:rsidR="00F54E04" w:rsidRPr="00AB0B27" w:rsidRDefault="00F54E04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</w:tcPr>
          <w:p w14:paraId="7FB9A194" w14:textId="77777777" w:rsidR="00F54E04" w:rsidRPr="00AB0B27" w:rsidRDefault="00F54E04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F789FA8" w14:textId="77777777" w:rsidR="00F54E04" w:rsidRPr="00AB0B27" w:rsidRDefault="00F54E04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191B14C" w14:textId="77777777" w:rsidR="00F54E04" w:rsidRPr="00AB0B27" w:rsidRDefault="00F54E04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4E04" w:rsidRPr="003E01A5" w14:paraId="00EA11FE" w14:textId="77777777" w:rsidTr="001F4703">
        <w:tc>
          <w:tcPr>
            <w:tcW w:w="5040" w:type="dxa"/>
          </w:tcPr>
          <w:p w14:paraId="017F03D5" w14:textId="77777777" w:rsidR="00F54E04" w:rsidRPr="003E01A5" w:rsidRDefault="00F54E04" w:rsidP="00F54E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ต้นทุนของอสังหาริมทรัพย์พัฒนาเพื่อขายที่บันทึกรวม</w:t>
            </w:r>
          </w:p>
          <w:p w14:paraId="00C2A287" w14:textId="19C53339" w:rsidR="00F54E04" w:rsidRPr="003E01A5" w:rsidRDefault="00F54E04" w:rsidP="00F54E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036F8F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ในบัญชีต้นทุนขายอสังหาริมทรัพย์  </w:t>
            </w:r>
          </w:p>
        </w:tc>
        <w:tc>
          <w:tcPr>
            <w:tcW w:w="558" w:type="dxa"/>
          </w:tcPr>
          <w:p w14:paraId="45E1C599" w14:textId="77777777" w:rsidR="00F54E04" w:rsidRPr="003E01A5" w:rsidRDefault="00F54E04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</w:tcPr>
          <w:p w14:paraId="01665889" w14:textId="0D0492F4" w:rsidR="00F54E04" w:rsidRPr="003E01A5" w:rsidRDefault="00F54E04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4E5F31BF" w14:textId="77777777" w:rsidR="00F54E04" w:rsidRPr="003E01A5" w:rsidRDefault="00F54E04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5044C26" w14:textId="77777777" w:rsidR="00F54E04" w:rsidRPr="003E01A5" w:rsidRDefault="00F54E04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4E04" w:rsidRPr="003E01A5" w14:paraId="169E1689" w14:textId="77777777" w:rsidTr="001F4703">
        <w:tc>
          <w:tcPr>
            <w:tcW w:w="5040" w:type="dxa"/>
          </w:tcPr>
          <w:p w14:paraId="2EC0FBFD" w14:textId="77777777" w:rsidR="00F54E04" w:rsidRPr="003E01A5" w:rsidRDefault="00F54E04" w:rsidP="00F54E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58" w:type="dxa"/>
          </w:tcPr>
          <w:p w14:paraId="3C8FF406" w14:textId="77777777" w:rsidR="00F54E04" w:rsidRPr="003E01A5" w:rsidRDefault="00F54E04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</w:tcPr>
          <w:p w14:paraId="79916AB9" w14:textId="7FEF9BB2" w:rsidR="00F54E04" w:rsidRPr="003E01A5" w:rsidRDefault="005B751D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10E6A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288" w:type="dxa"/>
          </w:tcPr>
          <w:p w14:paraId="5AB829F3" w14:textId="77777777" w:rsidR="00F54E04" w:rsidRPr="003E01A5" w:rsidRDefault="00F54E04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62E3B19" w14:textId="0BBD3D4F" w:rsidR="00F54E04" w:rsidRPr="003E01A5" w:rsidRDefault="005B751D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54E04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</w:tr>
      <w:tr w:rsidR="00F54E04" w:rsidRPr="003E01A5" w14:paraId="328D139E" w14:textId="77777777" w:rsidTr="001F4703">
        <w:tc>
          <w:tcPr>
            <w:tcW w:w="5040" w:type="dxa"/>
          </w:tcPr>
          <w:p w14:paraId="4878A9DA" w14:textId="536E13D5" w:rsidR="00F54E04" w:rsidRPr="003E01A5" w:rsidRDefault="00F54E04" w:rsidP="00036F8F">
            <w:pPr>
              <w:tabs>
                <w:tab w:val="clear" w:pos="454"/>
                <w:tab w:val="left" w:pos="595"/>
              </w:tabs>
              <w:spacing w:line="240" w:lineRule="auto"/>
              <w:ind w:left="415" w:hanging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กลับรายการการปรับลดมูลค่าเป็นมูลค่าสุทธิ</w:t>
            </w:r>
            <w:r w:rsidR="00036F8F" w:rsidRPr="003E01A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558" w:type="dxa"/>
          </w:tcPr>
          <w:p w14:paraId="5818DABF" w14:textId="77777777" w:rsidR="00F54E04" w:rsidRPr="003E01A5" w:rsidRDefault="00F54E04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5029B66" w14:textId="77777777" w:rsidR="00610E6A" w:rsidRPr="003E01A5" w:rsidRDefault="00610E6A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C7913F" w14:textId="7B3EE335" w:rsidR="00F54E04" w:rsidRPr="003E01A5" w:rsidRDefault="00610E6A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361BEC6A" w14:textId="77777777" w:rsidR="00F54E04" w:rsidRPr="003E01A5" w:rsidRDefault="00F54E04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7FF15CD" w14:textId="77777777" w:rsidR="00F54E04" w:rsidRPr="003E01A5" w:rsidRDefault="00F54E04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EBEA6C" w14:textId="2C2899D6" w:rsidR="00F54E04" w:rsidRPr="003E01A5" w:rsidRDefault="00F54E04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54E04" w:rsidRPr="003E01A5" w14:paraId="68B52D18" w14:textId="77777777" w:rsidTr="001F4703">
        <w:tc>
          <w:tcPr>
            <w:tcW w:w="5040" w:type="dxa"/>
          </w:tcPr>
          <w:p w14:paraId="69365AD4" w14:textId="77777777" w:rsidR="00F54E04" w:rsidRPr="003E01A5" w:rsidRDefault="00F54E04" w:rsidP="00F54E0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58" w:type="dxa"/>
          </w:tcPr>
          <w:p w14:paraId="65476D53" w14:textId="77777777" w:rsidR="00F54E04" w:rsidRPr="003E01A5" w:rsidRDefault="00F54E04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003A0217" w14:textId="27568935" w:rsidR="00F54E04" w:rsidRPr="003E01A5" w:rsidRDefault="005B751D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83125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939</w:t>
            </w:r>
          </w:p>
        </w:tc>
        <w:tc>
          <w:tcPr>
            <w:tcW w:w="288" w:type="dxa"/>
          </w:tcPr>
          <w:p w14:paraId="4C6EE646" w14:textId="77777777" w:rsidR="00F54E04" w:rsidRPr="003E01A5" w:rsidRDefault="00F54E04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5584F4EE" w14:textId="6CA25A0C" w:rsidR="00F54E04" w:rsidRPr="003E01A5" w:rsidRDefault="005B751D" w:rsidP="00F5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F54E04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522</w:t>
            </w:r>
          </w:p>
        </w:tc>
      </w:tr>
    </w:tbl>
    <w:p w14:paraId="098FDB5F" w14:textId="77777777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DF8355" w14:textId="33D60EBF" w:rsidR="00AF5618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5B751D" w:rsidRPr="003E01A5">
        <w:rPr>
          <w:rFonts w:asciiTheme="majorBidi" w:hAnsiTheme="majorBidi" w:cstheme="majorBidi"/>
          <w:sz w:val="30"/>
          <w:szCs w:val="30"/>
        </w:rPr>
        <w:t>31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2568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อสังหาริมทรัพย์ระหว่าง</w:t>
      </w:r>
      <w:r w:rsidR="006E1B5B" w:rsidRPr="003E01A5">
        <w:rPr>
          <w:rFonts w:asciiTheme="majorBidi" w:hAnsiTheme="majorBidi" w:cstheme="majorBidi"/>
          <w:sz w:val="30"/>
          <w:szCs w:val="30"/>
          <w:cs/>
        </w:rPr>
        <w:t>การ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พัฒนาของกลุ่มบริษัท จำนวน </w:t>
      </w:r>
      <w:r w:rsidR="005B751D" w:rsidRPr="003E01A5">
        <w:rPr>
          <w:rFonts w:asciiTheme="majorBidi" w:hAnsiTheme="majorBidi" w:cstheme="majorBidi"/>
          <w:sz w:val="30"/>
          <w:szCs w:val="30"/>
        </w:rPr>
        <w:t>240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3E01A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B6A24" w:rsidRPr="003E01A5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</w:rPr>
        <w:t>783</w:t>
      </w:r>
      <w:r w:rsidR="00AB6A24" w:rsidRPr="003E01A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คาดว่าจะพัฒนาสำเร็จในระยะเวลาเกินกว่า </w:t>
      </w:r>
      <w:r w:rsidR="005B751D" w:rsidRPr="003E01A5">
        <w:rPr>
          <w:rFonts w:asciiTheme="majorBidi" w:hAnsiTheme="majorBidi" w:cstheme="majorBidi"/>
          <w:sz w:val="30"/>
          <w:szCs w:val="30"/>
        </w:rPr>
        <w:t>1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นับจากรอบระยะเวลารายงาน</w:t>
      </w:r>
    </w:p>
    <w:p w14:paraId="4C2089B7" w14:textId="77777777" w:rsidR="004D7ADD" w:rsidRDefault="004D7ADD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49CBC6" w14:textId="50D0FA6A" w:rsidR="004D7ADD" w:rsidRPr="00DB1D02" w:rsidRDefault="004D7ADD" w:rsidP="00DB1D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B1D02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620118E0" w14:textId="77777777" w:rsidR="00DB1D02" w:rsidRPr="00DB1D02" w:rsidRDefault="00DB1D02" w:rsidP="00DB1D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D225D7" w14:textId="5D1DFE15" w:rsidR="004D7ADD" w:rsidRPr="003E01A5" w:rsidRDefault="004D7ADD" w:rsidP="004D7A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B1D0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D7ADD">
        <w:rPr>
          <w:rFonts w:asciiTheme="majorBidi" w:hAnsiTheme="majorBidi" w:cstheme="majorBidi"/>
          <w:sz w:val="30"/>
          <w:szCs w:val="30"/>
        </w:rPr>
        <w:t xml:space="preserve">31 </w:t>
      </w:r>
      <w:r w:rsidRPr="00DB1D0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D7ADD">
        <w:rPr>
          <w:rFonts w:asciiTheme="majorBidi" w:hAnsiTheme="majorBidi" w:cstheme="majorBidi"/>
          <w:sz w:val="30"/>
          <w:szCs w:val="30"/>
        </w:rPr>
        <w:t xml:space="preserve">2568 </w:t>
      </w:r>
      <w:r w:rsidRPr="00DB1D02">
        <w:rPr>
          <w:rFonts w:asciiTheme="majorBidi" w:hAnsiTheme="majorBidi" w:cstheme="majorBidi"/>
          <w:sz w:val="30"/>
          <w:szCs w:val="30"/>
          <w:cs/>
        </w:rPr>
        <w:t>กลุ่มบริษัทได้นำที่ดิน</w:t>
      </w:r>
      <w:r w:rsidR="00627772" w:rsidRPr="00DB1D02">
        <w:rPr>
          <w:rFonts w:asciiTheme="majorBidi" w:hAnsiTheme="majorBidi" w:cstheme="majorBidi" w:hint="cs"/>
          <w:sz w:val="30"/>
          <w:szCs w:val="30"/>
          <w:cs/>
        </w:rPr>
        <w:t>ระหว่างการพัฒนา</w:t>
      </w:r>
      <w:r w:rsidRPr="00DB1D02">
        <w:rPr>
          <w:rFonts w:asciiTheme="majorBidi" w:hAnsiTheme="majorBidi" w:cstheme="majorBidi"/>
          <w:sz w:val="30"/>
          <w:szCs w:val="30"/>
          <w:cs/>
        </w:rPr>
        <w:t xml:space="preserve">ซึ่งมีมูลค่าสุทธิทางบัญชีจำนวน </w:t>
      </w:r>
      <w:r w:rsidRPr="004D7ADD">
        <w:rPr>
          <w:rFonts w:asciiTheme="majorBidi" w:hAnsiTheme="majorBidi" w:cstheme="majorBidi"/>
          <w:sz w:val="30"/>
          <w:szCs w:val="30"/>
        </w:rPr>
        <w:t xml:space="preserve">503 </w:t>
      </w:r>
      <w:r w:rsidRPr="00DB1D0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B1D0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DB1D02">
        <w:rPr>
          <w:rFonts w:asciiTheme="majorBidi" w:hAnsiTheme="majorBidi" w:cstheme="majorBidi"/>
          <w:i/>
          <w:iCs/>
          <w:sz w:val="30"/>
          <w:szCs w:val="30"/>
        </w:rPr>
        <w:t xml:space="preserve">2567: - </w:t>
      </w:r>
      <w:r w:rsidRPr="00DB1D02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DB1D02">
        <w:rPr>
          <w:rFonts w:asciiTheme="majorBidi" w:hAnsiTheme="majorBidi" w:cstheme="majorBidi"/>
          <w:sz w:val="30"/>
          <w:szCs w:val="30"/>
          <w:cs/>
        </w:rPr>
        <w:t xml:space="preserve"> ในงบการเงินรวม ไปวางเป็นหลักประกันสำหรับเงินกู้ยืมระยะยาวจากสถาบันการเงิน</w:t>
      </w:r>
    </w:p>
    <w:p w14:paraId="3C859473" w14:textId="77777777" w:rsidR="003F6706" w:rsidRPr="003E01A5" w:rsidRDefault="003F6706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7391A7" w14:textId="77777777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17A779CE" w14:textId="77777777" w:rsidR="00AF5618" w:rsidRPr="003E01A5" w:rsidRDefault="00AF5618" w:rsidP="00AF5618">
      <w:pPr>
        <w:pStyle w:val="block"/>
        <w:tabs>
          <w:tab w:val="left" w:pos="540"/>
        </w:tabs>
        <w:spacing w:after="0"/>
        <w:ind w:left="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648"/>
        <w:gridCol w:w="1692"/>
        <w:gridCol w:w="288"/>
        <w:gridCol w:w="1692"/>
      </w:tblGrid>
      <w:tr w:rsidR="007501E8" w:rsidRPr="003E01A5" w14:paraId="2C10E1DC" w14:textId="77777777" w:rsidTr="00F3744D">
        <w:trPr>
          <w:tblHeader/>
        </w:trPr>
        <w:tc>
          <w:tcPr>
            <w:tcW w:w="4950" w:type="dxa"/>
          </w:tcPr>
          <w:p w14:paraId="0EF887EA" w14:textId="77777777" w:rsidR="00AF5618" w:rsidRPr="003E01A5" w:rsidRDefault="00AF5618" w:rsidP="004815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dxa"/>
          </w:tcPr>
          <w:p w14:paraId="6F82D8B2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09C029D1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61403" w:rsidRPr="003E01A5" w14:paraId="4435EA91" w14:textId="77777777" w:rsidTr="00F3744D">
        <w:trPr>
          <w:tblHeader/>
        </w:trPr>
        <w:tc>
          <w:tcPr>
            <w:tcW w:w="4950" w:type="dxa"/>
            <w:vAlign w:val="bottom"/>
          </w:tcPr>
          <w:p w14:paraId="1EB591D6" w14:textId="77777777" w:rsidR="00561403" w:rsidRPr="003E01A5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dxa"/>
          </w:tcPr>
          <w:p w14:paraId="36A87B36" w14:textId="77777777" w:rsidR="00561403" w:rsidRPr="003E01A5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vAlign w:val="center"/>
          </w:tcPr>
          <w:p w14:paraId="788B907E" w14:textId="4A396725" w:rsidR="00561403" w:rsidRPr="003E01A5" w:rsidRDefault="005B751D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8" w:type="dxa"/>
            <w:vAlign w:val="center"/>
          </w:tcPr>
          <w:p w14:paraId="1D3335BA" w14:textId="77777777" w:rsidR="00561403" w:rsidRPr="003E01A5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vAlign w:val="center"/>
          </w:tcPr>
          <w:p w14:paraId="50A0CF1A" w14:textId="5F60F0B5" w:rsidR="00561403" w:rsidRPr="003E01A5" w:rsidRDefault="005B751D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1FC3D44B" w14:textId="77777777" w:rsidTr="00F3744D">
        <w:trPr>
          <w:tblHeader/>
        </w:trPr>
        <w:tc>
          <w:tcPr>
            <w:tcW w:w="4950" w:type="dxa"/>
            <w:vAlign w:val="bottom"/>
          </w:tcPr>
          <w:p w14:paraId="63749983" w14:textId="77777777" w:rsidR="00AF5618" w:rsidRPr="003E01A5" w:rsidRDefault="00AF5618" w:rsidP="004815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dxa"/>
          </w:tcPr>
          <w:p w14:paraId="0B321275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1AFABA25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17D4" w:rsidRPr="003E01A5" w14:paraId="506E2625" w14:textId="77777777" w:rsidTr="00F3744D">
        <w:tc>
          <w:tcPr>
            <w:tcW w:w="4950" w:type="dxa"/>
          </w:tcPr>
          <w:p w14:paraId="36B3F339" w14:textId="77777777" w:rsidR="000F17D4" w:rsidRPr="003E01A5" w:rsidRDefault="000F17D4" w:rsidP="000F17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ยาและเวชภัณฑ์</w:t>
            </w:r>
          </w:p>
        </w:tc>
        <w:tc>
          <w:tcPr>
            <w:tcW w:w="648" w:type="dxa"/>
          </w:tcPr>
          <w:p w14:paraId="3086B177" w14:textId="77777777" w:rsidR="000F17D4" w:rsidRPr="003E01A5" w:rsidRDefault="000F17D4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A530151" w14:textId="0B5A69DC" w:rsidR="000F17D4" w:rsidRPr="003E01A5" w:rsidRDefault="005B751D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88" w:type="dxa"/>
          </w:tcPr>
          <w:p w14:paraId="1D664729" w14:textId="77777777" w:rsidR="000F17D4" w:rsidRPr="003E01A5" w:rsidRDefault="000F17D4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77C4B55A" w14:textId="43518252" w:rsidR="000F17D4" w:rsidRPr="003E01A5" w:rsidRDefault="005B751D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0F17D4" w:rsidRPr="003E01A5" w14:paraId="1FC0F273" w14:textId="77777777" w:rsidTr="00F3744D">
        <w:tc>
          <w:tcPr>
            <w:tcW w:w="4950" w:type="dxa"/>
          </w:tcPr>
          <w:p w14:paraId="2CBA3B60" w14:textId="42813728" w:rsidR="000F17D4" w:rsidRPr="003E01A5" w:rsidRDefault="000F17D4" w:rsidP="000F17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วัสดุและอื่น ๆ</w:t>
            </w:r>
          </w:p>
        </w:tc>
        <w:tc>
          <w:tcPr>
            <w:tcW w:w="648" w:type="dxa"/>
          </w:tcPr>
          <w:p w14:paraId="7F8494DB" w14:textId="77777777" w:rsidR="000F17D4" w:rsidRPr="003E01A5" w:rsidRDefault="000F17D4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1C4FA499" w14:textId="6FDCABE7" w:rsidR="000F17D4" w:rsidRPr="003E01A5" w:rsidRDefault="005B751D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8" w:type="dxa"/>
          </w:tcPr>
          <w:p w14:paraId="366A51FB" w14:textId="77777777" w:rsidR="000F17D4" w:rsidRPr="003E01A5" w:rsidRDefault="000F17D4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7D7E034" w14:textId="37428058" w:rsidR="000F17D4" w:rsidRPr="003E01A5" w:rsidRDefault="005B751D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0F17D4" w:rsidRPr="003E01A5" w14:paraId="16BCD9AC" w14:textId="77777777" w:rsidTr="00F3744D">
        <w:tc>
          <w:tcPr>
            <w:tcW w:w="4950" w:type="dxa"/>
          </w:tcPr>
          <w:p w14:paraId="5B203204" w14:textId="77777777" w:rsidR="000F17D4" w:rsidRPr="003E01A5" w:rsidRDefault="000F17D4" w:rsidP="000F17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dxa"/>
          </w:tcPr>
          <w:p w14:paraId="7D2B975F" w14:textId="77777777" w:rsidR="000F17D4" w:rsidRPr="003E01A5" w:rsidRDefault="000F17D4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0C5B0223" w14:textId="7FC66037" w:rsidR="000F17D4" w:rsidRPr="003E01A5" w:rsidRDefault="005B751D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88" w:type="dxa"/>
          </w:tcPr>
          <w:p w14:paraId="1A6DBE7A" w14:textId="77777777" w:rsidR="000F17D4" w:rsidRPr="003E01A5" w:rsidRDefault="000F17D4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7F3105EA" w14:textId="53DC53C1" w:rsidR="000F17D4" w:rsidRPr="003E01A5" w:rsidRDefault="005B751D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</w:tr>
      <w:tr w:rsidR="000F17D4" w:rsidRPr="003E01A5" w14:paraId="131D723A" w14:textId="77777777" w:rsidTr="00F3744D">
        <w:tc>
          <w:tcPr>
            <w:tcW w:w="4950" w:type="dxa"/>
          </w:tcPr>
          <w:p w14:paraId="685625B9" w14:textId="43D7055B" w:rsidR="000F17D4" w:rsidRPr="003E01A5" w:rsidRDefault="000F17D4" w:rsidP="000F17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3E01A5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ค่าเผื่อการปรับลดมูลค่าเป็นมูลค่าสุทธิที่คาดว่าจะได้รับ</w:t>
            </w:r>
          </w:p>
        </w:tc>
        <w:tc>
          <w:tcPr>
            <w:tcW w:w="648" w:type="dxa"/>
          </w:tcPr>
          <w:p w14:paraId="4BF22517" w14:textId="77777777" w:rsidR="000F17D4" w:rsidRPr="003E01A5" w:rsidRDefault="000F17D4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385B900" w14:textId="74CE7116" w:rsidR="000F17D4" w:rsidRPr="003E01A5" w:rsidRDefault="000F17D4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5C170014" w14:textId="77777777" w:rsidR="000F17D4" w:rsidRPr="003E01A5" w:rsidRDefault="000F17D4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796AD940" w14:textId="47420223" w:rsidR="000F17D4" w:rsidRPr="003E01A5" w:rsidRDefault="000F17D4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17D4" w:rsidRPr="003E01A5" w14:paraId="42E448D2" w14:textId="77777777" w:rsidTr="00F3744D">
        <w:tc>
          <w:tcPr>
            <w:tcW w:w="4950" w:type="dxa"/>
          </w:tcPr>
          <w:p w14:paraId="4821EB29" w14:textId="25E67FAD" w:rsidR="000F17D4" w:rsidRPr="003E01A5" w:rsidRDefault="000F17D4" w:rsidP="000F17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8" w:type="dxa"/>
          </w:tcPr>
          <w:p w14:paraId="58476560" w14:textId="77777777" w:rsidR="000F17D4" w:rsidRPr="003E01A5" w:rsidRDefault="000F17D4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4608F9C7" w14:textId="1BB4D4BF" w:rsidR="000F17D4" w:rsidRPr="003E01A5" w:rsidRDefault="005B751D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88" w:type="dxa"/>
          </w:tcPr>
          <w:p w14:paraId="61632254" w14:textId="77777777" w:rsidR="000F17D4" w:rsidRPr="003E01A5" w:rsidRDefault="000F17D4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328E4F5" w14:textId="0914AB60" w:rsidR="000F17D4" w:rsidRPr="003E01A5" w:rsidRDefault="005B751D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</w:tr>
      <w:tr w:rsidR="000F17D4" w:rsidRPr="003E01A5" w14:paraId="79FA8771" w14:textId="77777777" w:rsidTr="00F3744D">
        <w:tc>
          <w:tcPr>
            <w:tcW w:w="4950" w:type="dxa"/>
          </w:tcPr>
          <w:p w14:paraId="4ACA7482" w14:textId="77777777" w:rsidR="000F17D4" w:rsidRPr="00F367F5" w:rsidRDefault="000F17D4" w:rsidP="000F17D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dxa"/>
          </w:tcPr>
          <w:p w14:paraId="53E47F5C" w14:textId="77777777" w:rsidR="000F17D4" w:rsidRPr="003E01A5" w:rsidRDefault="000F17D4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double" w:sz="4" w:space="0" w:color="auto"/>
            </w:tcBorders>
          </w:tcPr>
          <w:p w14:paraId="7FF6C7FB" w14:textId="77777777" w:rsidR="000F17D4" w:rsidRPr="003E01A5" w:rsidRDefault="000F17D4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962E70A" w14:textId="77777777" w:rsidR="000F17D4" w:rsidRPr="003E01A5" w:rsidRDefault="000F17D4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double" w:sz="4" w:space="0" w:color="auto"/>
            </w:tcBorders>
          </w:tcPr>
          <w:p w14:paraId="2246320B" w14:textId="77777777" w:rsidR="000F17D4" w:rsidRPr="003E01A5" w:rsidRDefault="000F17D4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17D4" w:rsidRPr="003E01A5" w14:paraId="650460E0" w14:textId="77777777" w:rsidTr="00F3744D">
        <w:tc>
          <w:tcPr>
            <w:tcW w:w="4950" w:type="dxa"/>
          </w:tcPr>
          <w:p w14:paraId="1B2AE3C7" w14:textId="77777777" w:rsidR="000F17D4" w:rsidRPr="003E01A5" w:rsidRDefault="000F17D4" w:rsidP="000F17D4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</w:p>
          <w:p w14:paraId="57710828" w14:textId="6A7133AC" w:rsidR="000F17D4" w:rsidRPr="003E01A5" w:rsidRDefault="000F17D4" w:rsidP="000F17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ต้นทุนกิจการโรงพยาบาล</w:t>
            </w:r>
          </w:p>
        </w:tc>
        <w:tc>
          <w:tcPr>
            <w:tcW w:w="648" w:type="dxa"/>
          </w:tcPr>
          <w:p w14:paraId="2652CF95" w14:textId="77777777" w:rsidR="000F17D4" w:rsidRPr="003E01A5" w:rsidRDefault="000F17D4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6F3C4A8F" w14:textId="77777777" w:rsidR="000F17D4" w:rsidRPr="003E01A5" w:rsidRDefault="000F17D4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88AB244" w14:textId="4B8B48EF" w:rsidR="000F17D4" w:rsidRPr="003E01A5" w:rsidRDefault="005B751D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</w:t>
            </w:r>
          </w:p>
        </w:tc>
        <w:tc>
          <w:tcPr>
            <w:tcW w:w="288" w:type="dxa"/>
          </w:tcPr>
          <w:p w14:paraId="5BE5CE9E" w14:textId="77777777" w:rsidR="000F17D4" w:rsidRPr="003E01A5" w:rsidRDefault="000F17D4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4C387082" w14:textId="77777777" w:rsidR="000F17D4" w:rsidRPr="003E01A5" w:rsidRDefault="000F17D4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5E6DEF6" w14:textId="10A5002B" w:rsidR="000F17D4" w:rsidRPr="003E01A5" w:rsidRDefault="005B751D" w:rsidP="000F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</w:t>
            </w:r>
          </w:p>
        </w:tc>
      </w:tr>
    </w:tbl>
    <w:p w14:paraId="576FCBBB" w14:textId="0ACD73F9" w:rsidR="00AF5618" w:rsidRPr="003E01A5" w:rsidRDefault="00AF5618" w:rsidP="00AF5618">
      <w:pPr>
        <w:pStyle w:val="block"/>
        <w:tabs>
          <w:tab w:val="left" w:pos="540"/>
        </w:tabs>
        <w:spacing w:after="0"/>
        <w:ind w:left="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19460FC" w14:textId="77777777" w:rsidR="00F04AEE" w:rsidRPr="003E01A5" w:rsidRDefault="00F04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2568C1F" w14:textId="03E69FFD" w:rsidR="005B4DC4" w:rsidRPr="003E01A5" w:rsidRDefault="005B4DC4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>เงินให้กู้ยืมระยะยาวและดอกเบี้ยค้างรับ</w:t>
      </w:r>
    </w:p>
    <w:p w14:paraId="1866DA1E" w14:textId="77777777" w:rsidR="00F56AB7" w:rsidRPr="003E01A5" w:rsidRDefault="00F56AB7" w:rsidP="00F56AB7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15F8F869" w14:textId="4FE34F70" w:rsidR="003D18F1" w:rsidRPr="003E01A5" w:rsidRDefault="005F2D87" w:rsidP="005F2D87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ในเดือนพฤษภาคม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2566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บริษัทย่อยทางตรงของบริษัท คือ บริษัท อินโน สเปราท์ โฮลดิ้ง จำกัด (“ผู้ให้กู้”) </w:t>
      </w:r>
      <w:r w:rsidR="00330060" w:rsidRPr="003E01A5">
        <w:rPr>
          <w:rFonts w:asciiTheme="majorBidi" w:hAnsiTheme="majorBidi" w:cstheme="majorBidi"/>
          <w:sz w:val="30"/>
          <w:szCs w:val="30"/>
          <w:cs/>
        </w:rPr>
        <w:br/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ได้ทำสัญญาเงินกู้ยืมแปลงสภาพกับบริษัทจำกัดแห่งหนึ่ง (“ผู้กู้”) ในจำนวนเงิน </w:t>
      </w:r>
      <w:r w:rsidR="005B751D" w:rsidRPr="003E01A5">
        <w:rPr>
          <w:rFonts w:asciiTheme="majorBidi" w:hAnsiTheme="majorBidi" w:cstheme="majorBidi"/>
          <w:sz w:val="30"/>
          <w:szCs w:val="30"/>
        </w:rPr>
        <w:t>105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ล้านริงกิตมาเลเซีย  (เทียบเท่า </w:t>
      </w:r>
      <w:r w:rsidR="005B751D" w:rsidRPr="003E01A5">
        <w:rPr>
          <w:rFonts w:asciiTheme="majorBidi" w:hAnsiTheme="majorBidi" w:cstheme="majorBidi"/>
          <w:sz w:val="30"/>
          <w:szCs w:val="30"/>
        </w:rPr>
        <w:t>840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ล้านบาท) ซึ่งผู้กู้ต้องชำระคืนเงิน</w:t>
      </w:r>
      <w:r w:rsidR="00141EE5" w:rsidRPr="003E01A5">
        <w:rPr>
          <w:rFonts w:asciiTheme="majorBidi" w:hAnsiTheme="majorBidi" w:cstheme="majorBidi"/>
          <w:sz w:val="30"/>
          <w:szCs w:val="30"/>
          <w:cs/>
        </w:rPr>
        <w:t>ให้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กู้ยืมภายใน </w:t>
      </w:r>
      <w:r w:rsidR="005B751D" w:rsidRPr="003E01A5">
        <w:rPr>
          <w:rFonts w:asciiTheme="majorBidi" w:hAnsiTheme="majorBidi" w:cstheme="majorBidi"/>
          <w:sz w:val="30"/>
          <w:szCs w:val="30"/>
        </w:rPr>
        <w:t>3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ปี นับตั้งแต่วันที่เบิกเงินกู้งวดแรก ซึ่งผู้กู้จะต้องเบิกชำระเงิน</w:t>
      </w:r>
      <w:r w:rsidR="00141EE5" w:rsidRPr="003E01A5">
        <w:rPr>
          <w:rFonts w:asciiTheme="majorBidi" w:hAnsiTheme="majorBidi" w:cstheme="majorBidi"/>
          <w:sz w:val="30"/>
          <w:szCs w:val="30"/>
          <w:cs/>
        </w:rPr>
        <w:t>ให้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กู้ยืมงวดแรกภายในเดือนพฤษภาคม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2566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โดยเงิน</w:t>
      </w:r>
      <w:r w:rsidR="00141EE5" w:rsidRPr="003E01A5">
        <w:rPr>
          <w:rFonts w:asciiTheme="majorBidi" w:hAnsiTheme="majorBidi" w:cstheme="majorBidi"/>
          <w:sz w:val="30"/>
          <w:szCs w:val="30"/>
          <w:cs/>
        </w:rPr>
        <w:t>ให้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กู้ยืมดังกล่าวมีอัตราดอกเบี้ยระหว่างร้อยละ </w:t>
      </w:r>
      <w:r w:rsidR="005B751D" w:rsidRPr="003E01A5">
        <w:rPr>
          <w:rFonts w:asciiTheme="majorBidi" w:hAnsiTheme="majorBidi" w:cstheme="majorBidi"/>
          <w:sz w:val="30"/>
          <w:szCs w:val="30"/>
        </w:rPr>
        <w:t>8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5B751D" w:rsidRPr="003E01A5">
        <w:rPr>
          <w:rFonts w:asciiTheme="majorBidi" w:hAnsiTheme="majorBidi" w:cstheme="majorBidi"/>
          <w:sz w:val="30"/>
          <w:szCs w:val="30"/>
        </w:rPr>
        <w:t>12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ต่อปี ทั้งนี้ บริษัทย่อยทางตรงมีสิทธิแปลงสภาพเงินให้กู้ยืมเป็นหุ้นสามัญตามระยะเวลาและอัตราที่ระบุไว้ในสัญญา</w:t>
      </w:r>
    </w:p>
    <w:p w14:paraId="317DD0BC" w14:textId="77777777" w:rsidR="00330060" w:rsidRPr="003E01A5" w:rsidRDefault="00330060" w:rsidP="003300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/>
          <w:sz w:val="30"/>
          <w:szCs w:val="30"/>
        </w:rPr>
      </w:pPr>
    </w:p>
    <w:p w14:paraId="2802B7E9" w14:textId="77777777" w:rsidR="00D815AA" w:rsidRPr="003E01A5" w:rsidRDefault="00330060" w:rsidP="003300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ในเดือนพฤษภาคม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2568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15AA" w:rsidRPr="003E01A5">
        <w:rPr>
          <w:rFonts w:asciiTheme="majorBidi" w:hAnsiTheme="majorBidi" w:cstheme="majorBidi" w:hint="cs"/>
          <w:sz w:val="30"/>
          <w:szCs w:val="30"/>
          <w:cs/>
        </w:rPr>
        <w:t>ผู้ให้กู้</w:t>
      </w:r>
      <w:r w:rsidRPr="003E01A5">
        <w:rPr>
          <w:rFonts w:asciiTheme="majorBidi" w:hAnsiTheme="majorBidi" w:cstheme="majorBidi"/>
          <w:sz w:val="30"/>
          <w:szCs w:val="30"/>
          <w:cs/>
        </w:rPr>
        <w:t>ได้</w:t>
      </w:r>
      <w:r w:rsidR="00141EE5" w:rsidRPr="003E01A5">
        <w:rPr>
          <w:rFonts w:asciiTheme="majorBidi" w:hAnsiTheme="majorBidi" w:cstheme="majorBidi"/>
          <w:sz w:val="30"/>
          <w:szCs w:val="30"/>
          <w:cs/>
        </w:rPr>
        <w:t>มีการ</w:t>
      </w:r>
      <w:r w:rsidRPr="003E01A5">
        <w:rPr>
          <w:rFonts w:asciiTheme="majorBidi" w:hAnsiTheme="majorBidi" w:cstheme="majorBidi"/>
          <w:sz w:val="30"/>
          <w:szCs w:val="30"/>
          <w:cs/>
        </w:rPr>
        <w:t>เปลี่ยนแปลงสัญญา</w:t>
      </w:r>
      <w:r w:rsidR="00141EE5" w:rsidRPr="003E01A5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โดยเปลี่ยนเงิน</w:t>
      </w:r>
      <w:r w:rsidR="002B62A5" w:rsidRPr="003E01A5">
        <w:rPr>
          <w:rFonts w:asciiTheme="majorBidi" w:hAnsiTheme="majorBidi" w:cstheme="majorBidi"/>
          <w:sz w:val="30"/>
          <w:szCs w:val="30"/>
          <w:cs/>
        </w:rPr>
        <w:t>ให้</w:t>
      </w:r>
      <w:r w:rsidRPr="003E01A5">
        <w:rPr>
          <w:rFonts w:asciiTheme="majorBidi" w:hAnsiTheme="majorBidi" w:cstheme="majorBidi"/>
          <w:sz w:val="30"/>
          <w:szCs w:val="30"/>
          <w:cs/>
        </w:rPr>
        <w:t>กู้ยืมแปลงสภาพ</w:t>
      </w:r>
      <w:r w:rsidR="002B62A5" w:rsidRPr="003E01A5">
        <w:rPr>
          <w:rFonts w:asciiTheme="majorBidi" w:hAnsiTheme="majorBidi" w:cstheme="majorBidi"/>
          <w:sz w:val="30"/>
          <w:szCs w:val="30"/>
          <w:cs/>
        </w:rPr>
        <w:t>บางส่วน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เป็นเงินให้กู้ยืมระยะยาว จำนวนเงิน </w:t>
      </w:r>
      <w:r w:rsidR="005B751D" w:rsidRPr="003E01A5">
        <w:rPr>
          <w:rFonts w:asciiTheme="majorBidi" w:hAnsiTheme="majorBidi" w:cstheme="majorBidi"/>
          <w:sz w:val="30"/>
          <w:szCs w:val="30"/>
        </w:rPr>
        <w:t>39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ล้านริงกิตมาเลเซีย (เทียบเท่า </w:t>
      </w:r>
      <w:r w:rsidR="005B751D" w:rsidRPr="003E01A5">
        <w:rPr>
          <w:rFonts w:asciiTheme="majorBidi" w:hAnsiTheme="majorBidi" w:cstheme="majorBidi"/>
          <w:sz w:val="30"/>
          <w:szCs w:val="30"/>
        </w:rPr>
        <w:t>312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  <w:r w:rsidR="00D815AA" w:rsidRPr="003E01A5">
        <w:rPr>
          <w:rFonts w:asciiTheme="majorBidi" w:hAnsiTheme="majorBidi" w:cstheme="majorBidi"/>
          <w:sz w:val="30"/>
          <w:szCs w:val="30"/>
          <w:cs/>
        </w:rPr>
        <w:tab/>
      </w:r>
    </w:p>
    <w:p w14:paraId="0386EF7C" w14:textId="77777777" w:rsidR="00D815AA" w:rsidRPr="003E01A5" w:rsidRDefault="00D815AA" w:rsidP="003300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7A5D721" w14:textId="46A3D67D" w:rsidR="00330060" w:rsidRPr="003E01A5" w:rsidRDefault="00D815AA" w:rsidP="003300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/>
          <w:sz w:val="30"/>
          <w:szCs w:val="30"/>
        </w:rPr>
      </w:pPr>
      <w:r w:rsidRPr="003E01A5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3E01A5">
        <w:rPr>
          <w:rFonts w:asciiTheme="majorBidi" w:hAnsiTheme="majorBidi"/>
          <w:sz w:val="30"/>
          <w:szCs w:val="30"/>
        </w:rPr>
        <w:t>31</w:t>
      </w:r>
      <w:r w:rsidRPr="003E01A5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3E01A5">
        <w:rPr>
          <w:rFonts w:asciiTheme="majorBidi" w:hAnsiTheme="majorBidi"/>
          <w:sz w:val="30"/>
          <w:szCs w:val="30"/>
        </w:rPr>
        <w:t>2568</w:t>
      </w:r>
      <w:r w:rsidRPr="003E01A5">
        <w:rPr>
          <w:rFonts w:asciiTheme="majorBidi" w:hAnsiTheme="majorBidi"/>
          <w:sz w:val="30"/>
          <w:szCs w:val="30"/>
          <w:cs/>
        </w:rPr>
        <w:t xml:space="preserve"> บริษัท</w:t>
      </w:r>
      <w:r w:rsidR="00F263EC" w:rsidRPr="003E01A5">
        <w:rPr>
          <w:rFonts w:asciiTheme="majorBidi" w:hAnsiTheme="majorBidi" w:hint="cs"/>
          <w:sz w:val="30"/>
          <w:szCs w:val="30"/>
          <w:cs/>
        </w:rPr>
        <w:t>ย่อยทางตรง</w:t>
      </w:r>
      <w:r w:rsidRPr="003E01A5">
        <w:rPr>
          <w:rFonts w:asciiTheme="majorBidi" w:hAnsiTheme="majorBidi"/>
          <w:sz w:val="30"/>
          <w:szCs w:val="30"/>
          <w:cs/>
        </w:rPr>
        <w:t xml:space="preserve">มีเงินให้กู้ยืมและดอกเบี้ยค้างรับเป็นจำนวนเงินรวม </w:t>
      </w:r>
      <w:r w:rsidR="00F263EC" w:rsidRPr="003E01A5">
        <w:rPr>
          <w:rFonts w:asciiTheme="majorBidi" w:hAnsiTheme="majorBidi"/>
          <w:sz w:val="30"/>
          <w:szCs w:val="30"/>
        </w:rPr>
        <w:t>7</w:t>
      </w:r>
      <w:r w:rsidR="009F21AC" w:rsidRPr="003E01A5">
        <w:rPr>
          <w:rFonts w:asciiTheme="majorBidi" w:hAnsiTheme="majorBidi"/>
          <w:sz w:val="30"/>
          <w:szCs w:val="30"/>
        </w:rPr>
        <w:t>60</w:t>
      </w:r>
      <w:r w:rsidRPr="003E01A5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F263EC" w:rsidRPr="003E01A5">
        <w:rPr>
          <w:rFonts w:asciiTheme="majorBidi" w:hAnsiTheme="majorBidi"/>
          <w:sz w:val="30"/>
          <w:szCs w:val="30"/>
        </w:rPr>
        <w:t xml:space="preserve"> </w:t>
      </w:r>
      <w:r w:rsidR="00F263EC" w:rsidRPr="003E01A5">
        <w:rPr>
          <w:rFonts w:asciiTheme="majorBidi" w:hAnsiTheme="majorBidi"/>
          <w:i/>
          <w:iCs/>
          <w:sz w:val="30"/>
          <w:szCs w:val="30"/>
        </w:rPr>
        <w:t xml:space="preserve">(2567: 876 </w:t>
      </w:r>
      <w:r w:rsidR="00F263EC" w:rsidRPr="003E01A5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="00F263EC" w:rsidRPr="003E01A5">
        <w:rPr>
          <w:rFonts w:asciiTheme="majorBidi" w:hAnsiTheme="majorBidi"/>
          <w:i/>
          <w:iCs/>
          <w:sz w:val="30"/>
          <w:szCs w:val="30"/>
        </w:rPr>
        <w:t>)</w:t>
      </w:r>
      <w:r w:rsidR="00F263EC" w:rsidRPr="003E01A5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F263EC" w:rsidRPr="003E01A5">
        <w:rPr>
          <w:rFonts w:asciiTheme="majorBidi" w:hAnsiTheme="majorBidi" w:hint="cs"/>
          <w:sz w:val="30"/>
          <w:szCs w:val="30"/>
          <w:cs/>
        </w:rPr>
        <w:t>ทั้งนี้ ได้บันทึก</w:t>
      </w:r>
      <w:r w:rsidR="009F21AC" w:rsidRPr="003E01A5">
        <w:rPr>
          <w:rFonts w:asciiTheme="majorBidi" w:hAnsiTheme="majorBidi" w:hint="cs"/>
          <w:sz w:val="30"/>
          <w:szCs w:val="30"/>
          <w:cs/>
        </w:rPr>
        <w:t>ขาดทุนจากการวัดมูลค่ายุติธรรม</w:t>
      </w:r>
      <w:r w:rsidR="00120F22" w:rsidRPr="003E01A5">
        <w:rPr>
          <w:rFonts w:asciiTheme="majorBidi" w:hAnsiTheme="majorBidi"/>
          <w:sz w:val="30"/>
          <w:szCs w:val="30"/>
          <w:cs/>
        </w:rPr>
        <w:t xml:space="preserve">ของเงินให้กู้ยืมระยะยาวและดอกเบี้ยค้างรับทั้งจำนวนในงบกำไรขาดทุนเบ็ดเสร็จรวมสำหรับปีสิ้นสุดวันที่ </w:t>
      </w:r>
      <w:r w:rsidR="005B751D" w:rsidRPr="003E01A5">
        <w:rPr>
          <w:rFonts w:asciiTheme="majorBidi" w:hAnsiTheme="majorBidi"/>
          <w:sz w:val="30"/>
          <w:szCs w:val="30"/>
        </w:rPr>
        <w:t>31</w:t>
      </w:r>
      <w:r w:rsidR="00120F22" w:rsidRPr="003E01A5">
        <w:rPr>
          <w:rFonts w:asciiTheme="majorBidi" w:hAnsiTheme="majorBidi"/>
          <w:sz w:val="30"/>
          <w:szCs w:val="30"/>
        </w:rPr>
        <w:t xml:space="preserve"> </w:t>
      </w:r>
      <w:r w:rsidR="00120F22" w:rsidRPr="003E01A5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5B751D" w:rsidRPr="003E01A5">
        <w:rPr>
          <w:rFonts w:asciiTheme="majorBidi" w:hAnsiTheme="majorBidi"/>
          <w:sz w:val="30"/>
          <w:szCs w:val="30"/>
        </w:rPr>
        <w:t>2568</w:t>
      </w:r>
      <w:r w:rsidR="00120F22" w:rsidRPr="003E01A5">
        <w:rPr>
          <w:rFonts w:asciiTheme="majorBidi" w:hAnsiTheme="majorBidi"/>
          <w:sz w:val="30"/>
          <w:szCs w:val="30"/>
        </w:rPr>
        <w:t xml:space="preserve"> </w:t>
      </w:r>
      <w:r w:rsidR="00120F22" w:rsidRPr="003E01A5">
        <w:rPr>
          <w:rFonts w:asciiTheme="majorBidi" w:hAnsiTheme="majorBidi"/>
          <w:sz w:val="30"/>
          <w:szCs w:val="30"/>
          <w:cs/>
        </w:rPr>
        <w:t xml:space="preserve">เป็นจำนวนเงิน </w:t>
      </w:r>
      <w:r w:rsidR="005B751D" w:rsidRPr="003E01A5">
        <w:rPr>
          <w:rFonts w:asciiTheme="majorBidi" w:hAnsiTheme="majorBidi"/>
          <w:sz w:val="30"/>
          <w:szCs w:val="30"/>
        </w:rPr>
        <w:t>7</w:t>
      </w:r>
      <w:r w:rsidR="002125DC" w:rsidRPr="003E01A5">
        <w:rPr>
          <w:rFonts w:asciiTheme="majorBidi" w:hAnsiTheme="majorBidi"/>
          <w:sz w:val="30"/>
          <w:szCs w:val="30"/>
        </w:rPr>
        <w:t>60</w:t>
      </w:r>
      <w:r w:rsidR="00120F22" w:rsidRPr="003E01A5">
        <w:rPr>
          <w:rFonts w:asciiTheme="majorBidi" w:hAnsiTheme="majorBidi"/>
          <w:sz w:val="30"/>
          <w:szCs w:val="30"/>
        </w:rPr>
        <w:t xml:space="preserve"> </w:t>
      </w:r>
      <w:r w:rsidR="00120F22" w:rsidRPr="003E01A5">
        <w:rPr>
          <w:rFonts w:asciiTheme="majorBidi" w:hAnsiTheme="majorBidi"/>
          <w:sz w:val="30"/>
          <w:szCs w:val="30"/>
          <w:cs/>
        </w:rPr>
        <w:t>ล้านบาท</w:t>
      </w:r>
      <w:r w:rsidR="00F263EC" w:rsidRPr="003E01A5">
        <w:rPr>
          <w:rFonts w:asciiTheme="majorBidi" w:hAnsiTheme="majorBidi" w:hint="cs"/>
          <w:sz w:val="30"/>
          <w:szCs w:val="30"/>
          <w:cs/>
        </w:rPr>
        <w:t xml:space="preserve"> </w:t>
      </w:r>
      <w:r w:rsidR="00F263EC" w:rsidRPr="003E01A5">
        <w:rPr>
          <w:rFonts w:asciiTheme="majorBidi" w:hAnsiTheme="majorBidi"/>
          <w:i/>
          <w:iCs/>
          <w:sz w:val="30"/>
          <w:szCs w:val="30"/>
        </w:rPr>
        <w:t xml:space="preserve">(2567: - </w:t>
      </w:r>
      <w:r w:rsidR="00F263EC" w:rsidRPr="003E01A5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="00F263EC" w:rsidRPr="003E01A5">
        <w:rPr>
          <w:rFonts w:asciiTheme="majorBidi" w:hAnsiTheme="majorBidi"/>
          <w:i/>
          <w:iCs/>
          <w:sz w:val="30"/>
          <w:szCs w:val="30"/>
        </w:rPr>
        <w:t>)</w:t>
      </w:r>
    </w:p>
    <w:p w14:paraId="7BD429CD" w14:textId="77777777" w:rsidR="00330060" w:rsidRPr="003E01A5" w:rsidRDefault="00330060" w:rsidP="003300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4350A" w14:textId="2D00C23C" w:rsidR="00CF52F4" w:rsidRPr="003E01A5" w:rsidRDefault="00330060" w:rsidP="004A254C">
      <w:pPr>
        <w:pStyle w:val="ListParagraph"/>
        <w:numPr>
          <w:ilvl w:val="0"/>
          <w:numId w:val="4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ในเดือนกันยายน </w:t>
      </w:r>
      <w:r w:rsidR="005B751D" w:rsidRPr="003E01A5">
        <w:rPr>
          <w:rFonts w:asciiTheme="majorBidi" w:hAnsiTheme="majorBidi" w:cstheme="majorBidi"/>
          <w:sz w:val="30"/>
          <w:szCs w:val="30"/>
        </w:rPr>
        <w:t>2566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บริษัทย่อยทางตรงของบริษัท คือ </w:t>
      </w:r>
      <w:proofErr w:type="spellStart"/>
      <w:r w:rsidRPr="003E01A5">
        <w:rPr>
          <w:rFonts w:asciiTheme="majorBidi" w:hAnsiTheme="majorBidi" w:cstheme="majorBidi"/>
          <w:sz w:val="30"/>
          <w:szCs w:val="30"/>
        </w:rPr>
        <w:t>Innosprout</w:t>
      </w:r>
      <w:proofErr w:type="spellEnd"/>
      <w:r w:rsidRPr="003E01A5">
        <w:rPr>
          <w:rFonts w:asciiTheme="majorBidi" w:hAnsiTheme="majorBidi" w:cstheme="majorBidi"/>
          <w:sz w:val="30"/>
          <w:szCs w:val="30"/>
        </w:rPr>
        <w:t xml:space="preserve"> Investment Pte. Ltd (“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ผู้ให้กู้”) ได้ออกตั๋วเงินกู้ยืมแปลงสภาพ (“ตั๋วเงิน”) กับบริษัทจำกัดแห่งหนึ่ง (“ผู้กู้”) ในวงเงิน </w:t>
      </w:r>
      <w:r w:rsidR="005B751D" w:rsidRPr="003E01A5">
        <w:rPr>
          <w:rFonts w:asciiTheme="majorBidi" w:hAnsiTheme="majorBidi" w:cstheme="majorBidi"/>
          <w:sz w:val="30"/>
          <w:szCs w:val="30"/>
        </w:rPr>
        <w:t>2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ล้านเหรียญสหรัฐอเมริกา โดยตั๋วเงินมีระยะเวลา </w:t>
      </w:r>
      <w:r w:rsidR="005B751D" w:rsidRPr="003E01A5">
        <w:rPr>
          <w:rFonts w:asciiTheme="majorBidi" w:hAnsiTheme="majorBidi" w:cstheme="majorBidi"/>
          <w:sz w:val="30"/>
          <w:szCs w:val="30"/>
        </w:rPr>
        <w:t>2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ปี นับตั้งแต่วันที่ออกตั๋ว ในอัตราดอกเบี้ยร้อยละ </w:t>
      </w:r>
      <w:r w:rsidR="005B751D" w:rsidRPr="003E01A5">
        <w:rPr>
          <w:rFonts w:asciiTheme="majorBidi" w:hAnsiTheme="majorBidi" w:cstheme="majorBidi"/>
          <w:sz w:val="30"/>
          <w:szCs w:val="30"/>
        </w:rPr>
        <w:t>6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ต่อปี ทั้งนี้</w:t>
      </w:r>
      <w:r w:rsidR="009F21AC" w:rsidRPr="003E01A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บริษัทย่อยทางตรงมีสิทธิแปลงสภาพตั๋วเงินให้กู้ยืมเป็นหุ้นสามัญตามระยะเวลาและอัตราที่ระบุไว้ในสัญญา ณ วันที่ </w:t>
      </w:r>
      <w:r w:rsidR="005B751D" w:rsidRPr="003E01A5">
        <w:rPr>
          <w:rFonts w:asciiTheme="majorBidi" w:hAnsiTheme="majorBidi" w:cstheme="majorBidi"/>
          <w:sz w:val="30"/>
          <w:szCs w:val="30"/>
        </w:rPr>
        <w:t>31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2568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บริษัทย่อยทางตรงมีเงินให้กู้ยืม</w:t>
      </w:r>
      <w:r w:rsidR="009F21AC" w:rsidRPr="003E01A5">
        <w:rPr>
          <w:rFonts w:asciiTheme="majorBidi" w:hAnsiTheme="majorBidi" w:cstheme="majorBidi" w:hint="cs"/>
          <w:sz w:val="30"/>
          <w:szCs w:val="30"/>
          <w:cs/>
        </w:rPr>
        <w:t>ระยะยาว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และดอกเบี้ยค้างรับเป็นจำนวนเงิน </w:t>
      </w:r>
      <w:r w:rsidR="005B751D" w:rsidRPr="003E01A5">
        <w:rPr>
          <w:rFonts w:asciiTheme="majorBidi" w:hAnsiTheme="majorBidi" w:cstheme="majorBidi"/>
          <w:sz w:val="30"/>
          <w:szCs w:val="30"/>
        </w:rPr>
        <w:t>1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ล้านเหรียญสหรัฐอเมริกา (เทียบเท่า </w:t>
      </w:r>
      <w:r w:rsidR="005B751D" w:rsidRPr="003E01A5">
        <w:rPr>
          <w:rFonts w:asciiTheme="majorBidi" w:hAnsiTheme="majorBidi" w:cstheme="majorBidi"/>
          <w:sz w:val="30"/>
          <w:szCs w:val="30"/>
        </w:rPr>
        <w:t>35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ล้านบาท) </w:t>
      </w: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3E01A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ล้านเหรียญสหรัฐอเมริกา (เทียบเท่า 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</w:rPr>
        <w:t>37</w:t>
      </w: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ล้านบาท))</w:t>
      </w:r>
      <w:r w:rsidR="009F21AC" w:rsidRPr="003E01A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5DC0D22" w14:textId="17EC190B" w:rsidR="00CF52F4" w:rsidRPr="003E01A5" w:rsidRDefault="00CF5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5C8257E" w14:textId="66B67B24" w:rsidR="00330060" w:rsidRPr="003E01A5" w:rsidRDefault="00330060" w:rsidP="00330060">
      <w:pPr>
        <w:pStyle w:val="ListParagraph"/>
        <w:numPr>
          <w:ilvl w:val="0"/>
          <w:numId w:val="41"/>
        </w:num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ในเดือนพฤศจิกายน </w:t>
      </w:r>
      <w:r w:rsidR="005B751D" w:rsidRPr="003E01A5">
        <w:rPr>
          <w:rFonts w:asciiTheme="majorBidi" w:hAnsiTheme="majorBidi" w:cstheme="majorBidi"/>
          <w:sz w:val="30"/>
          <w:szCs w:val="30"/>
        </w:rPr>
        <w:t>2566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บริษัทย่อยทางตรงของบริษัท คือ บริษัท อินโน สเปราท์ เวนเจอร์ส จำกัด (“ผู้ให้กู้”) </w:t>
      </w:r>
      <w:r w:rsidRPr="003E01A5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ได้ทำสัญญาเงินกู้ยืมแปลงสภาพกับบริษัทจำกัดแห่งหนึ่ง (“ผู้กู้”) ในจำนวนเงิน </w:t>
      </w:r>
      <w:r w:rsidR="005B751D" w:rsidRPr="003E01A5">
        <w:rPr>
          <w:rFonts w:asciiTheme="majorBidi" w:hAnsiTheme="majorBidi" w:cstheme="majorBidi"/>
          <w:spacing w:val="-2"/>
          <w:sz w:val="30"/>
          <w:szCs w:val="30"/>
        </w:rPr>
        <w:t>150</w:t>
      </w:r>
      <w:r w:rsidRPr="003E01A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ซึ่งผู้กู้ต้องชำระคืน</w:t>
      </w:r>
      <w:r w:rsidRPr="003E01A5">
        <w:rPr>
          <w:rFonts w:asciiTheme="majorBidi" w:hAnsiTheme="majorBidi" w:cstheme="majorBidi"/>
          <w:sz w:val="30"/>
          <w:szCs w:val="30"/>
          <w:cs/>
        </w:rPr>
        <w:t>เงิน</w:t>
      </w:r>
      <w:r w:rsidR="002B62A5" w:rsidRPr="003E01A5">
        <w:rPr>
          <w:rFonts w:asciiTheme="majorBidi" w:hAnsiTheme="majorBidi" w:cstheme="majorBidi"/>
          <w:sz w:val="30"/>
          <w:szCs w:val="30"/>
          <w:cs/>
        </w:rPr>
        <w:t>ให้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กู้ยืมภายในวันที่ </w:t>
      </w:r>
      <w:r w:rsidR="005B751D" w:rsidRPr="003E01A5">
        <w:rPr>
          <w:rFonts w:asciiTheme="majorBidi" w:hAnsiTheme="majorBidi" w:cstheme="majorBidi"/>
          <w:sz w:val="30"/>
          <w:szCs w:val="30"/>
        </w:rPr>
        <w:t>31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2571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ในเดือนตุลาคม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2567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ผู้กู้ได้เบิกเงินกู้งวดแรกจำนวน </w:t>
      </w:r>
      <w:r w:rsidR="005B751D" w:rsidRPr="003E01A5">
        <w:rPr>
          <w:rFonts w:asciiTheme="majorBidi" w:hAnsiTheme="majorBidi" w:cstheme="majorBidi"/>
          <w:sz w:val="30"/>
          <w:szCs w:val="30"/>
        </w:rPr>
        <w:t>50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ล้านบาท โดยเงิน</w:t>
      </w:r>
      <w:r w:rsidR="002B62A5" w:rsidRPr="003E01A5">
        <w:rPr>
          <w:rFonts w:asciiTheme="majorBidi" w:hAnsiTheme="majorBidi" w:cstheme="majorBidi"/>
          <w:sz w:val="30"/>
          <w:szCs w:val="30"/>
          <w:cs/>
        </w:rPr>
        <w:t>ให้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กู้ยืมดังกล่าวมีอัตราดอกเบี้ยร้อยละ </w:t>
      </w:r>
      <w:r w:rsidR="005B751D" w:rsidRPr="003E01A5">
        <w:rPr>
          <w:rFonts w:asciiTheme="majorBidi" w:hAnsiTheme="majorBidi" w:cstheme="majorBidi"/>
          <w:sz w:val="30"/>
          <w:szCs w:val="30"/>
        </w:rPr>
        <w:t>7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ต่อปี ทั้งนี้ บริษัทย่อยทางตรงมีสิทธิแปลงสภาพเงินให้กู้ยืมเป็นหุ้นสามัญตามระยะเวลาและอัตราที่ระบุไว้ในสัญญา ในระหว่างปี </w:t>
      </w:r>
      <w:r w:rsidR="005B751D" w:rsidRPr="003E01A5">
        <w:rPr>
          <w:rFonts w:asciiTheme="majorBidi" w:hAnsiTheme="majorBidi" w:cstheme="majorBidi"/>
          <w:sz w:val="30"/>
          <w:szCs w:val="30"/>
        </w:rPr>
        <w:t>2568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ผู้ให้กู้ได้รับชำระเงิน</w:t>
      </w:r>
      <w:r w:rsidR="002B62A5" w:rsidRPr="003E01A5">
        <w:rPr>
          <w:rFonts w:asciiTheme="majorBidi" w:hAnsiTheme="majorBidi" w:cstheme="majorBidi"/>
          <w:sz w:val="30"/>
          <w:szCs w:val="30"/>
          <w:cs/>
        </w:rPr>
        <w:t>ให้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กู้ยืมบางส่วนพร้อมดอกเบี้ย เป็นจำนวน </w:t>
      </w:r>
      <w:r w:rsidR="005B751D" w:rsidRPr="003E01A5">
        <w:rPr>
          <w:rFonts w:asciiTheme="majorBidi" w:hAnsiTheme="majorBidi" w:cstheme="majorBidi"/>
          <w:sz w:val="30"/>
          <w:szCs w:val="30"/>
        </w:rPr>
        <w:t>3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ล้า</w:t>
      </w:r>
      <w:r w:rsidR="005F6799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บาท ณ วันที่ </w:t>
      </w:r>
      <w:r w:rsidR="005B751D" w:rsidRPr="003E01A5">
        <w:rPr>
          <w:rFonts w:asciiTheme="majorBidi" w:hAnsiTheme="majorBidi" w:cstheme="majorBidi"/>
          <w:sz w:val="30"/>
          <w:szCs w:val="30"/>
        </w:rPr>
        <w:t>31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2568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บริษัทย่อยทางตรงมีเงินให้กู้ยืม</w:t>
      </w:r>
      <w:r w:rsidR="00A216B5" w:rsidRPr="003E01A5">
        <w:rPr>
          <w:rFonts w:asciiTheme="majorBidi" w:hAnsiTheme="majorBidi" w:cstheme="majorBidi" w:hint="cs"/>
          <w:sz w:val="30"/>
          <w:szCs w:val="30"/>
          <w:cs/>
        </w:rPr>
        <w:t>ระยะยาว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และดอกเบี้ยค้างรับเป็นจำนวนเงินรวม </w:t>
      </w:r>
      <w:r w:rsidR="005B751D" w:rsidRPr="003E01A5">
        <w:rPr>
          <w:rFonts w:asciiTheme="majorBidi" w:hAnsiTheme="majorBidi" w:cstheme="majorBidi"/>
          <w:sz w:val="30"/>
          <w:szCs w:val="30"/>
        </w:rPr>
        <w:t>49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3E01A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</w:rPr>
        <w:t>48</w:t>
      </w: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="00A216B5" w:rsidRPr="003E01A5">
        <w:rPr>
          <w:rFonts w:asciiTheme="majorBidi" w:hAnsiTheme="majorBidi" w:cstheme="majorBidi"/>
          <w:sz w:val="30"/>
          <w:szCs w:val="30"/>
        </w:rPr>
        <w:t xml:space="preserve"> </w:t>
      </w:r>
    </w:p>
    <w:p w14:paraId="24126B49" w14:textId="0D338F40" w:rsidR="00D16F73" w:rsidRPr="003E01A5" w:rsidRDefault="003D18F1" w:rsidP="00F26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  <w:sectPr w:rsidR="00D16F73" w:rsidRPr="003E01A5" w:rsidSect="00DC1C6C">
          <w:headerReference w:type="default" r:id="rId11"/>
          <w:footerReference w:type="default" r:id="rId12"/>
          <w:footerReference w:type="first" r:id="rId13"/>
          <w:type w:val="nextColumn"/>
          <w:pgSz w:w="11909" w:h="16834" w:code="9"/>
          <w:pgMar w:top="691" w:right="1152" w:bottom="576" w:left="1152" w:header="720" w:footer="678" w:gutter="0"/>
          <w:pgNumType w:start="19"/>
          <w:cols w:space="720"/>
          <w:docGrid w:linePitch="245"/>
        </w:sectPr>
      </w:pPr>
      <w:r w:rsidRPr="003E01A5">
        <w:rPr>
          <w:rFonts w:asciiTheme="majorBidi" w:hAnsiTheme="majorBidi" w:cstheme="majorBidi"/>
          <w:sz w:val="30"/>
          <w:szCs w:val="30"/>
        </w:rPr>
        <w:br/>
      </w:r>
    </w:p>
    <w:p w14:paraId="2BD80CF5" w14:textId="77777777" w:rsidR="00724FA2" w:rsidRPr="003E01A5" w:rsidRDefault="00724FA2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เงินลงทุนในบริษัทย่อย</w:t>
      </w:r>
    </w:p>
    <w:p w14:paraId="0836E3F7" w14:textId="3CD41EC6" w:rsidR="00724FA2" w:rsidRPr="003E01A5" w:rsidRDefault="00724FA2" w:rsidP="00724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0FD4FD5E" w14:textId="0810260E" w:rsidR="0031204E" w:rsidRPr="003E01A5" w:rsidRDefault="00724FA2" w:rsidP="00E84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ab/>
      </w:r>
      <w:r w:rsidR="0031204E" w:rsidRPr="003E01A5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5B751D" w:rsidRPr="003E01A5">
        <w:rPr>
          <w:rFonts w:asciiTheme="majorBidi" w:hAnsiTheme="majorBidi" w:cstheme="majorBidi"/>
          <w:sz w:val="30"/>
          <w:szCs w:val="30"/>
        </w:rPr>
        <w:t>31</w:t>
      </w:r>
      <w:r w:rsidR="0031204E"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="0031204E" w:rsidRPr="003E01A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2568</w:t>
      </w:r>
      <w:r w:rsidR="0031204E"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="0031204E" w:rsidRPr="003E01A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B751D" w:rsidRPr="003E01A5">
        <w:rPr>
          <w:rFonts w:asciiTheme="majorBidi" w:hAnsiTheme="majorBidi" w:cstheme="majorBidi"/>
          <w:sz w:val="30"/>
          <w:szCs w:val="30"/>
        </w:rPr>
        <w:t>2567</w:t>
      </w:r>
      <w:r w:rsidR="0031204E"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="0031204E" w:rsidRPr="003E01A5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และเงินปันผลรับสำหรับแต่ละปี</w:t>
      </w:r>
      <w:r w:rsidR="0008230B" w:rsidRPr="003E01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204E" w:rsidRPr="003E01A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3C3D4AE" w14:textId="77777777" w:rsidR="0031204E" w:rsidRPr="003E01A5" w:rsidRDefault="0031204E">
      <w:pPr>
        <w:rPr>
          <w:rFonts w:asciiTheme="majorBidi" w:hAnsiTheme="majorBidi" w:cstheme="majorBidi"/>
          <w:sz w:val="8"/>
          <w:szCs w:val="8"/>
        </w:rPr>
      </w:pPr>
    </w:p>
    <w:tbl>
      <w:tblPr>
        <w:tblW w:w="143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2520"/>
        <w:gridCol w:w="913"/>
        <w:gridCol w:w="720"/>
        <w:gridCol w:w="270"/>
        <w:gridCol w:w="720"/>
        <w:gridCol w:w="270"/>
        <w:gridCol w:w="725"/>
        <w:gridCol w:w="270"/>
        <w:gridCol w:w="720"/>
        <w:gridCol w:w="270"/>
        <w:gridCol w:w="830"/>
        <w:gridCol w:w="240"/>
        <w:gridCol w:w="840"/>
        <w:gridCol w:w="270"/>
        <w:gridCol w:w="720"/>
        <w:gridCol w:w="270"/>
        <w:gridCol w:w="720"/>
      </w:tblGrid>
      <w:tr w:rsidR="007501E8" w:rsidRPr="003E01A5" w14:paraId="4157F777" w14:textId="77777777" w:rsidTr="00E84323">
        <w:trPr>
          <w:tblHeader/>
        </w:trPr>
        <w:tc>
          <w:tcPr>
            <w:tcW w:w="3060" w:type="dxa"/>
          </w:tcPr>
          <w:p w14:paraId="53159A65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20" w:type="dxa"/>
          </w:tcPr>
          <w:p w14:paraId="7ED0F5B8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3" w:type="dxa"/>
          </w:tcPr>
          <w:p w14:paraId="316F9CAA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5" w:type="dxa"/>
            <w:gridSpan w:val="15"/>
          </w:tcPr>
          <w:p w14:paraId="21D9F350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501E8" w:rsidRPr="003E01A5" w14:paraId="36EF986E" w14:textId="77777777" w:rsidTr="00E84323">
        <w:trPr>
          <w:tblHeader/>
        </w:trPr>
        <w:tc>
          <w:tcPr>
            <w:tcW w:w="3060" w:type="dxa"/>
          </w:tcPr>
          <w:p w14:paraId="66BD5AEF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20" w:type="dxa"/>
          </w:tcPr>
          <w:p w14:paraId="09566057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1BA9118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913" w:type="dxa"/>
          </w:tcPr>
          <w:p w14:paraId="7D5D14FD" w14:textId="77777777" w:rsidR="00AF5618" w:rsidRPr="003E01A5" w:rsidRDefault="00AF5618" w:rsidP="004815B3">
            <w:pPr>
              <w:pStyle w:val="block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ประเทศที่ดำเนินธุรกิจ</w:t>
            </w:r>
          </w:p>
        </w:tc>
        <w:tc>
          <w:tcPr>
            <w:tcW w:w="1710" w:type="dxa"/>
            <w:gridSpan w:val="3"/>
          </w:tcPr>
          <w:p w14:paraId="76FB34DA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1E2794A5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5" w:type="dxa"/>
            <w:gridSpan w:val="3"/>
          </w:tcPr>
          <w:p w14:paraId="6F7E44BF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A20462D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</w:tcPr>
          <w:p w14:paraId="233110AE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0" w:type="dxa"/>
            <w:gridSpan w:val="3"/>
          </w:tcPr>
          <w:p w14:paraId="2C599F01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535C142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วิธีราคาทุน</w:t>
            </w:r>
          </w:p>
        </w:tc>
        <w:tc>
          <w:tcPr>
            <w:tcW w:w="270" w:type="dxa"/>
          </w:tcPr>
          <w:p w14:paraId="7A43B6EC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12CD738C" w14:textId="77777777" w:rsidR="00AF5618" w:rsidRPr="003E01A5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6ED6866B" w14:textId="77777777" w:rsidR="00AF5618" w:rsidRPr="003E01A5" w:rsidDel="00685444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BE13BE" w:rsidRPr="003E01A5" w14:paraId="034BDBDA" w14:textId="77777777" w:rsidTr="00E84323">
        <w:trPr>
          <w:tblHeader/>
        </w:trPr>
        <w:tc>
          <w:tcPr>
            <w:tcW w:w="3060" w:type="dxa"/>
          </w:tcPr>
          <w:p w14:paraId="20B77A9F" w14:textId="77777777" w:rsidR="00BE13BE" w:rsidRPr="003E01A5" w:rsidRDefault="00BE13BE" w:rsidP="00BE13BE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20" w:type="dxa"/>
          </w:tcPr>
          <w:p w14:paraId="39E7E441" w14:textId="77777777" w:rsidR="00BE13BE" w:rsidRPr="003E01A5" w:rsidRDefault="00BE13BE" w:rsidP="00BE13BE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3" w:type="dxa"/>
          </w:tcPr>
          <w:p w14:paraId="102C57D3" w14:textId="77777777" w:rsidR="00BE13BE" w:rsidRPr="003E01A5" w:rsidRDefault="00BE13BE" w:rsidP="00BE13BE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1031F4B3" w14:textId="3D2750BE" w:rsidR="00BE13BE" w:rsidRPr="003E01A5" w:rsidRDefault="005B751D" w:rsidP="00BE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67852F99" w14:textId="77777777" w:rsidR="00BE13BE" w:rsidRPr="003E01A5" w:rsidRDefault="00BE13BE" w:rsidP="00BE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B7FDFBD" w14:textId="26EE18EB" w:rsidR="00BE13BE" w:rsidRPr="003E01A5" w:rsidRDefault="005B751D" w:rsidP="00BE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73B749B9" w14:textId="77777777" w:rsidR="00BE13BE" w:rsidRPr="003E01A5" w:rsidRDefault="00BE13BE" w:rsidP="00BE13BE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599425FB" w14:textId="55280B82" w:rsidR="00BE13BE" w:rsidRPr="003E01A5" w:rsidRDefault="005B751D" w:rsidP="00BE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2381FE0E" w14:textId="77777777" w:rsidR="00BE13BE" w:rsidRPr="003E01A5" w:rsidRDefault="00BE13BE" w:rsidP="00BE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CFC19D4" w14:textId="5EAE6ECE" w:rsidR="00BE13BE" w:rsidRPr="003E01A5" w:rsidRDefault="005B751D" w:rsidP="00BE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7E77C370" w14:textId="77777777" w:rsidR="00BE13BE" w:rsidRPr="003E01A5" w:rsidRDefault="00BE13BE" w:rsidP="00BE13BE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</w:tcPr>
          <w:p w14:paraId="53918F54" w14:textId="65940F7B" w:rsidR="00BE13BE" w:rsidRPr="003E01A5" w:rsidRDefault="005B751D" w:rsidP="00BE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40" w:type="dxa"/>
          </w:tcPr>
          <w:p w14:paraId="12347C3C" w14:textId="77777777" w:rsidR="00BE13BE" w:rsidRPr="003E01A5" w:rsidRDefault="00BE13BE" w:rsidP="00BE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028EC0CC" w14:textId="29EA18D8" w:rsidR="00BE13BE" w:rsidRPr="003E01A5" w:rsidRDefault="005B751D" w:rsidP="00BE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9871206" w14:textId="77777777" w:rsidR="00BE13BE" w:rsidRPr="003E01A5" w:rsidRDefault="00BE13BE" w:rsidP="00BE13BE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0DCB47B4" w14:textId="5FB9A4B9" w:rsidR="00BE13BE" w:rsidRPr="003E01A5" w:rsidRDefault="005B751D" w:rsidP="00BE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4A8A6E80" w14:textId="77777777" w:rsidR="00BE13BE" w:rsidRPr="003E01A5" w:rsidRDefault="00BE13BE" w:rsidP="00BE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BBE017D" w14:textId="555AD85F" w:rsidR="00BE13BE" w:rsidRPr="003E01A5" w:rsidRDefault="005B751D" w:rsidP="00BE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7501E8" w:rsidRPr="003E01A5" w14:paraId="36801AEE" w14:textId="77777777" w:rsidTr="00E84323">
        <w:trPr>
          <w:tblHeader/>
        </w:trPr>
        <w:tc>
          <w:tcPr>
            <w:tcW w:w="3060" w:type="dxa"/>
          </w:tcPr>
          <w:p w14:paraId="103DD998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20" w:type="dxa"/>
          </w:tcPr>
          <w:p w14:paraId="2FD153D2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3" w:type="dxa"/>
          </w:tcPr>
          <w:p w14:paraId="0C89613B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0D63C1EB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471311AA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75" w:type="dxa"/>
            <w:gridSpan w:val="11"/>
          </w:tcPr>
          <w:p w14:paraId="41997090" w14:textId="63047B3F" w:rsidR="00AF5618" w:rsidRPr="003E01A5" w:rsidRDefault="00AF5618" w:rsidP="0044277E">
            <w:pPr>
              <w:pStyle w:val="block"/>
              <w:tabs>
                <w:tab w:val="left" w:pos="2105"/>
              </w:tabs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7501E8" w:rsidRPr="003E01A5" w14:paraId="0438D15D" w14:textId="77777777" w:rsidTr="00E84323">
        <w:tc>
          <w:tcPr>
            <w:tcW w:w="3060" w:type="dxa"/>
          </w:tcPr>
          <w:p w14:paraId="6B95F566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2520" w:type="dxa"/>
          </w:tcPr>
          <w:p w14:paraId="72F43B32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13" w:type="dxa"/>
          </w:tcPr>
          <w:p w14:paraId="1E8FD1CC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0E70307E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100F9CA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1D7B6DB6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32CA2DB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02707255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EDEDCA4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30" w:type="dxa"/>
          </w:tcPr>
          <w:p w14:paraId="36C352CA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0" w:type="dxa"/>
          </w:tcPr>
          <w:p w14:paraId="7E4BE1FD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40" w:type="dxa"/>
          </w:tcPr>
          <w:p w14:paraId="40299DE6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79B451E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3AB74B18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4C89E3A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3F6AEDFD" w14:textId="77777777" w:rsidR="00AF5618" w:rsidRPr="003E01A5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</w:tr>
      <w:tr w:rsidR="00F45AF8" w:rsidRPr="003E01A5" w14:paraId="0270ACF8" w14:textId="77777777" w:rsidTr="00E84323">
        <w:tc>
          <w:tcPr>
            <w:tcW w:w="3060" w:type="dxa"/>
          </w:tcPr>
          <w:p w14:paraId="12C49715" w14:textId="3BF7B7BD" w:rsidR="00F45AF8" w:rsidRPr="003E01A5" w:rsidRDefault="00F45AF8" w:rsidP="00F45A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pacing w:val="-6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 w:bidi="th-TH"/>
              </w:rPr>
              <w:t>บริษัท พฤกษา เรียลเอสเตท จำกัด (มหาชน)</w:t>
            </w:r>
          </w:p>
        </w:tc>
        <w:tc>
          <w:tcPr>
            <w:tcW w:w="2520" w:type="dxa"/>
          </w:tcPr>
          <w:p w14:paraId="1AE4C03F" w14:textId="3DA2A6A7" w:rsidR="00F45AF8" w:rsidRPr="003E01A5" w:rsidRDefault="00F45AF8" w:rsidP="00F45A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>ขายอสังหาริมทรัพย์</w:t>
            </w:r>
          </w:p>
        </w:tc>
        <w:tc>
          <w:tcPr>
            <w:tcW w:w="913" w:type="dxa"/>
          </w:tcPr>
          <w:p w14:paraId="54AFEC87" w14:textId="6BCF329A" w:rsidR="00F45AF8" w:rsidRPr="003E01A5" w:rsidRDefault="00F45AF8" w:rsidP="00F45AF8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7C11E75B" w14:textId="5C9FF0FF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55E598FA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642A7FAB" w14:textId="7033C9F4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4D709C96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7433FBAF" w14:textId="2F0B77E5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233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94B5693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A44EB65" w14:textId="74177A82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233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10738B1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7D169E36" w14:textId="6F5D7FEF" w:rsidR="00F45AF8" w:rsidRPr="003E01A5" w:rsidRDefault="005B751D" w:rsidP="00F45AF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40" w:type="dxa"/>
          </w:tcPr>
          <w:p w14:paraId="67C07B7F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5E4E96F8" w14:textId="7615FA3C" w:rsidR="00F45AF8" w:rsidRPr="003E01A5" w:rsidRDefault="005B751D" w:rsidP="00F45AF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8028E26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5140A6A" w14:textId="4AA5AC01" w:rsidR="00F45AF8" w:rsidRPr="003E01A5" w:rsidRDefault="005B751D" w:rsidP="00F45AF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5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</w:tcPr>
          <w:p w14:paraId="4CE070B4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9508E51" w14:textId="20B966F2" w:rsidR="00F45AF8" w:rsidRPr="003E01A5" w:rsidRDefault="005B751D" w:rsidP="00F45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A5">
              <w:rPr>
                <w:rFonts w:asciiTheme="majorBidi" w:hAnsiTheme="majorBidi" w:cstheme="majorBidi"/>
                <w:sz w:val="26"/>
                <w:szCs w:val="26"/>
              </w:rPr>
              <w:t>092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F45AF8" w:rsidRPr="003E01A5" w14:paraId="25D99639" w14:textId="77777777" w:rsidTr="00E84323">
        <w:tc>
          <w:tcPr>
            <w:tcW w:w="3060" w:type="dxa"/>
          </w:tcPr>
          <w:p w14:paraId="37A85D04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โรงพยาบาลวิมุต โฮลดิ้ง จำกัด</w:t>
            </w:r>
          </w:p>
        </w:tc>
        <w:tc>
          <w:tcPr>
            <w:tcW w:w="2520" w:type="dxa"/>
          </w:tcPr>
          <w:p w14:paraId="510541C3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913" w:type="dxa"/>
          </w:tcPr>
          <w:p w14:paraId="51B8C87B" w14:textId="77777777" w:rsidR="00F45AF8" w:rsidRPr="003E01A5" w:rsidRDefault="00F45AF8" w:rsidP="00F45AF8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38EFED14" w14:textId="6BC17512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6766DC4C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701E4D1D" w14:textId="5F87BBA6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558134E4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58D6E345" w14:textId="07034367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6D9C31B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B1EB202" w14:textId="06BF7749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39FD057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35087CBD" w14:textId="64AAC410" w:rsidR="00F45AF8" w:rsidRPr="003E01A5" w:rsidRDefault="005B751D" w:rsidP="00F45AF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40" w:type="dxa"/>
          </w:tcPr>
          <w:p w14:paraId="21A61E0D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7CDBA5D2" w14:textId="0D5E4D7F" w:rsidR="00F45AF8" w:rsidRPr="003E01A5" w:rsidRDefault="005B751D" w:rsidP="00F45AF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17565F9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FD5BE86" w14:textId="70CB970B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FAF5F2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7BA0188" w14:textId="22EF383F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45AF8" w:rsidRPr="003E01A5" w14:paraId="183202D3" w14:textId="77777777" w:rsidTr="00E84323">
        <w:tc>
          <w:tcPr>
            <w:tcW w:w="3060" w:type="dxa"/>
          </w:tcPr>
          <w:p w14:paraId="2764DE0D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ซินเนอร์จี โกรท จำกัด</w:t>
            </w:r>
          </w:p>
        </w:tc>
        <w:tc>
          <w:tcPr>
            <w:tcW w:w="2520" w:type="dxa"/>
          </w:tcPr>
          <w:p w14:paraId="63A76E4A" w14:textId="77777777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ธุรกิจค้าขายออนไลน์</w:t>
            </w:r>
          </w:p>
        </w:tc>
        <w:tc>
          <w:tcPr>
            <w:tcW w:w="913" w:type="dxa"/>
          </w:tcPr>
          <w:p w14:paraId="293EF75C" w14:textId="77777777" w:rsidR="00F45AF8" w:rsidRPr="003E01A5" w:rsidRDefault="00F45AF8" w:rsidP="00F45AF8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6FA43C2A" w14:textId="449D1BCC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0AA51CDC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7B50D24D" w14:textId="1ADAE7B8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66A0BE85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3FB9D98B" w14:textId="3D4231D8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7DB928B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D91D1AA" w14:textId="36CD7B71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E252133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71779570" w14:textId="5F260AE6" w:rsidR="00F45AF8" w:rsidRPr="003E01A5" w:rsidRDefault="005B751D" w:rsidP="00F45AF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40" w:type="dxa"/>
          </w:tcPr>
          <w:p w14:paraId="13ACE9E5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6B95A193" w14:textId="4227B4A3" w:rsidR="00F45AF8" w:rsidRPr="003E01A5" w:rsidRDefault="005B751D" w:rsidP="00F45AF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66464C2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47A5718" w14:textId="0AEDA41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6C0DC8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059983B" w14:textId="38B90BF9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45AF8" w:rsidRPr="003E01A5" w14:paraId="3AC5DB11" w14:textId="77777777" w:rsidTr="00E84323">
        <w:tc>
          <w:tcPr>
            <w:tcW w:w="3060" w:type="dxa"/>
          </w:tcPr>
          <w:p w14:paraId="51A32800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อินโน สเปราท์ โฮลดิ้ง จำกัด</w:t>
            </w:r>
          </w:p>
        </w:tc>
        <w:tc>
          <w:tcPr>
            <w:tcW w:w="2520" w:type="dxa"/>
          </w:tcPr>
          <w:p w14:paraId="7B426F8C" w14:textId="77777777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13" w:type="dxa"/>
          </w:tcPr>
          <w:p w14:paraId="3EBE4F1C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25EDCBC0" w14:textId="5732A0D5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2EAE51C7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70840EA4" w14:textId="3710C1C6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15329122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4FF67A07" w14:textId="29D6E11A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DB42C9E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4208D94" w14:textId="0F842F1F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025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2FE43AFD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61B7B5AE" w14:textId="44222A54" w:rsidR="00F45AF8" w:rsidRPr="003E01A5" w:rsidRDefault="005B751D" w:rsidP="00F45AF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40" w:type="dxa"/>
          </w:tcPr>
          <w:p w14:paraId="5FC1AFC6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2481176C" w14:textId="59330CA4" w:rsidR="00F45AF8" w:rsidRPr="003E01A5" w:rsidRDefault="005B751D" w:rsidP="00F45AF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025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76C5192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181FE84" w14:textId="4EB9BBFE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0DFBCC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A81A5E3" w14:textId="0073D099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45AF8" w:rsidRPr="003E01A5" w14:paraId="5D3AB65F" w14:textId="77777777" w:rsidTr="00E84323">
        <w:tc>
          <w:tcPr>
            <w:tcW w:w="3060" w:type="dxa"/>
          </w:tcPr>
          <w:p w14:paraId="13D29C35" w14:textId="5C91548D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ควอตซ์ โฮลดิ้ง </w:t>
            </w:r>
            <w:r w:rsidR="005B751D" w:rsidRPr="003E01A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14:paraId="11BF54B4" w14:textId="77777777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13" w:type="dxa"/>
          </w:tcPr>
          <w:p w14:paraId="742140C0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3ABDEAE7" w14:textId="57EA76A8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22E98227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7332CAA9" w14:textId="4BB25336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7E95B3F2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5025432C" w14:textId="66AB7340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08EDD5B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3CEB4E4" w14:textId="49DCBE57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BFE5795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1772D748" w14:textId="025BBCC6" w:rsidR="00F45AF8" w:rsidRPr="003E01A5" w:rsidRDefault="005B751D" w:rsidP="00F45AF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40" w:type="dxa"/>
          </w:tcPr>
          <w:p w14:paraId="2BB9AB37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0CEA3074" w14:textId="1A8A70AD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F5192F5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77F790D" w14:textId="6B5B6379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53BC79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7720BC8" w14:textId="31212FDB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2A767F" w:rsidRPr="003E01A5" w14:paraId="0B3CEF85" w14:textId="77777777" w:rsidTr="00E84323">
        <w:tc>
          <w:tcPr>
            <w:tcW w:w="3060" w:type="dxa"/>
          </w:tcPr>
          <w:p w14:paraId="0B4396E4" w14:textId="55432CA3" w:rsidR="002A767F" w:rsidRPr="003E01A5" w:rsidRDefault="002A767F" w:rsidP="002A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ควอตซ์ โฮลดิ้ง </w:t>
            </w:r>
            <w:r w:rsidR="005B751D" w:rsidRPr="003E01A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  <w:r w:rsidRPr="003E01A5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2520" w:type="dxa"/>
          </w:tcPr>
          <w:p w14:paraId="3B00605A" w14:textId="35ACF5C8" w:rsidR="002A767F" w:rsidRPr="003E01A5" w:rsidRDefault="002A767F" w:rsidP="002A767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13" w:type="dxa"/>
          </w:tcPr>
          <w:p w14:paraId="187D2707" w14:textId="475DC8B5" w:rsidR="002A767F" w:rsidRPr="003E01A5" w:rsidRDefault="002A767F" w:rsidP="002A767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144EF237" w14:textId="6135A18C" w:rsidR="002A767F" w:rsidRPr="003E01A5" w:rsidRDefault="002A767F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AEE413" w14:textId="77777777" w:rsidR="002A767F" w:rsidRPr="003E01A5" w:rsidRDefault="002A767F" w:rsidP="002A767F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57707A4D" w14:textId="71A9F789" w:rsidR="002A767F" w:rsidRPr="003E01A5" w:rsidRDefault="005B751D" w:rsidP="002A767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2A767F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1110CE2B" w14:textId="77777777" w:rsidR="002A767F" w:rsidRPr="003E01A5" w:rsidRDefault="002A767F" w:rsidP="002A767F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4CC1F434" w14:textId="78B40D4F" w:rsidR="002A767F" w:rsidRPr="003E01A5" w:rsidRDefault="002A767F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C24BA7" w14:textId="77777777" w:rsidR="002A767F" w:rsidRPr="003E01A5" w:rsidRDefault="002A767F" w:rsidP="002A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3DD1A91" w14:textId="36FB6FB1" w:rsidR="002A767F" w:rsidRPr="003E01A5" w:rsidRDefault="005B751D" w:rsidP="002A767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</w:t>
            </w:r>
            <w:r w:rsidR="002A767F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450D86F" w14:textId="77777777" w:rsidR="002A767F" w:rsidRPr="003E01A5" w:rsidRDefault="002A767F" w:rsidP="002A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3C8BF729" w14:textId="6D94447B" w:rsidR="002A767F" w:rsidRPr="003E01A5" w:rsidRDefault="002A767F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6095BBC1" w14:textId="77777777" w:rsidR="002A767F" w:rsidRPr="003E01A5" w:rsidRDefault="002A767F" w:rsidP="002A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6B50CF79" w14:textId="6F61ADB6" w:rsidR="002A767F" w:rsidRPr="003E01A5" w:rsidRDefault="005B751D" w:rsidP="002A767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</w:t>
            </w:r>
            <w:r w:rsidR="002A767F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6345889" w14:textId="77777777" w:rsidR="002A767F" w:rsidRPr="003E01A5" w:rsidRDefault="002A767F" w:rsidP="002A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13531BE" w14:textId="5F00E821" w:rsidR="002A767F" w:rsidRPr="003E01A5" w:rsidRDefault="002A767F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C24C26" w14:textId="77777777" w:rsidR="002A767F" w:rsidRPr="003E01A5" w:rsidRDefault="002A767F" w:rsidP="002A767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8F006AD" w14:textId="72EB3958" w:rsidR="002A767F" w:rsidRPr="003E01A5" w:rsidRDefault="002A767F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2A767F" w:rsidRPr="003E01A5" w14:paraId="02280929" w14:textId="77777777" w:rsidTr="00E84323">
        <w:tc>
          <w:tcPr>
            <w:tcW w:w="3060" w:type="dxa"/>
          </w:tcPr>
          <w:p w14:paraId="518CABFF" w14:textId="1B1A5CDF" w:rsidR="002A767F" w:rsidRPr="003E01A5" w:rsidRDefault="002A767F" w:rsidP="002A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ควอตซ์ โฮลดิ้ง </w:t>
            </w:r>
            <w:r w:rsidR="005B751D" w:rsidRPr="003E01A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  <w:r w:rsidRPr="003E01A5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2520" w:type="dxa"/>
          </w:tcPr>
          <w:p w14:paraId="1CAF2E34" w14:textId="456C1912" w:rsidR="002A767F" w:rsidRPr="003E01A5" w:rsidRDefault="002A767F" w:rsidP="002A767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13" w:type="dxa"/>
          </w:tcPr>
          <w:p w14:paraId="078C4F32" w14:textId="5F0AB083" w:rsidR="002A767F" w:rsidRPr="003E01A5" w:rsidRDefault="002A767F" w:rsidP="002A767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2CC6DD86" w14:textId="4503DD9A" w:rsidR="002A767F" w:rsidRPr="003E01A5" w:rsidRDefault="002A767F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2D2589" w14:textId="77777777" w:rsidR="002A767F" w:rsidRPr="003E01A5" w:rsidRDefault="002A767F" w:rsidP="002A767F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3305DA07" w14:textId="42622BB0" w:rsidR="002A767F" w:rsidRPr="003E01A5" w:rsidRDefault="005B751D" w:rsidP="002A767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2A767F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028A0F8B" w14:textId="77777777" w:rsidR="002A767F" w:rsidRPr="003E01A5" w:rsidRDefault="002A767F" w:rsidP="002A767F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0583088A" w14:textId="0912E11E" w:rsidR="002A767F" w:rsidRPr="003E01A5" w:rsidRDefault="002A767F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EB3CBA" w14:textId="77777777" w:rsidR="002A767F" w:rsidRPr="003E01A5" w:rsidRDefault="002A767F" w:rsidP="002A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1856494" w14:textId="149FB486" w:rsidR="002A767F" w:rsidRPr="003E01A5" w:rsidRDefault="005B751D" w:rsidP="002A767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="002A767F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25707B7D" w14:textId="77777777" w:rsidR="002A767F" w:rsidRPr="003E01A5" w:rsidRDefault="002A767F" w:rsidP="002A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673E3410" w14:textId="34E0DFC2" w:rsidR="002A767F" w:rsidRPr="003E01A5" w:rsidRDefault="002A767F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586038DB" w14:textId="77777777" w:rsidR="002A767F" w:rsidRPr="003E01A5" w:rsidRDefault="002A767F" w:rsidP="002A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7E720ABD" w14:textId="3B6F0F9F" w:rsidR="002A767F" w:rsidRPr="003E01A5" w:rsidRDefault="005B751D" w:rsidP="002A767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="002A767F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812E50D" w14:textId="77777777" w:rsidR="002A767F" w:rsidRPr="003E01A5" w:rsidRDefault="002A767F" w:rsidP="002A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7EA0F40" w14:textId="41FD7ABD" w:rsidR="002A767F" w:rsidRPr="003E01A5" w:rsidRDefault="002A767F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57B08A" w14:textId="77777777" w:rsidR="002A767F" w:rsidRPr="003E01A5" w:rsidRDefault="002A767F" w:rsidP="002A767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41C7100" w14:textId="104ED3AE" w:rsidR="002A767F" w:rsidRPr="003E01A5" w:rsidRDefault="002A767F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2A767F" w:rsidRPr="003E01A5" w14:paraId="39AA8D79" w14:textId="77777777" w:rsidTr="00E84323">
        <w:tc>
          <w:tcPr>
            <w:tcW w:w="3060" w:type="dxa"/>
          </w:tcPr>
          <w:p w14:paraId="2D4E6D9D" w14:textId="29913A6A" w:rsidR="002A767F" w:rsidRPr="003E01A5" w:rsidRDefault="002A767F" w:rsidP="002A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พีเอส เวล โฮลดิ้ง </w:t>
            </w:r>
            <w:r w:rsidR="005B751D" w:rsidRPr="003E01A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E01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  <w:r w:rsidRPr="003E01A5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2520" w:type="dxa"/>
          </w:tcPr>
          <w:p w14:paraId="34CFE4BF" w14:textId="4CBCD0B7" w:rsidR="002A767F" w:rsidRPr="003E01A5" w:rsidRDefault="002A767F" w:rsidP="002A767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13" w:type="dxa"/>
          </w:tcPr>
          <w:p w14:paraId="26873C85" w14:textId="78E31DBF" w:rsidR="002A767F" w:rsidRPr="003E01A5" w:rsidRDefault="002A767F" w:rsidP="002A767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2D297895" w14:textId="3B1B85BD" w:rsidR="002A767F" w:rsidRPr="003E01A5" w:rsidRDefault="002A767F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03C3CC" w14:textId="77777777" w:rsidR="002A767F" w:rsidRPr="003E01A5" w:rsidRDefault="002A767F" w:rsidP="002A767F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4A7B3084" w14:textId="52775A55" w:rsidR="002A767F" w:rsidRPr="003E01A5" w:rsidRDefault="005B751D" w:rsidP="002A767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2A767F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730115C3" w14:textId="77777777" w:rsidR="002A767F" w:rsidRPr="003E01A5" w:rsidRDefault="002A767F" w:rsidP="002A767F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0BACC391" w14:textId="6C06AF6F" w:rsidR="002A767F" w:rsidRPr="003E01A5" w:rsidRDefault="002A767F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D7508A" w14:textId="77777777" w:rsidR="002A767F" w:rsidRPr="003E01A5" w:rsidRDefault="002A767F" w:rsidP="002A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839A72F" w14:textId="552472F2" w:rsidR="002A767F" w:rsidRPr="003E01A5" w:rsidRDefault="002A767F" w:rsidP="00D815AA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D815AA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** </w:t>
            </w:r>
          </w:p>
        </w:tc>
        <w:tc>
          <w:tcPr>
            <w:tcW w:w="270" w:type="dxa"/>
          </w:tcPr>
          <w:p w14:paraId="66CF8306" w14:textId="16E69FF4" w:rsidR="002A767F" w:rsidRPr="003E01A5" w:rsidRDefault="002A767F" w:rsidP="002A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41E26BED" w14:textId="4C14B003" w:rsidR="002A767F" w:rsidRPr="003E01A5" w:rsidRDefault="002A767F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26532869" w14:textId="77777777" w:rsidR="002A767F" w:rsidRPr="003E01A5" w:rsidRDefault="002A767F" w:rsidP="002A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5F41F84B" w14:textId="43D79531" w:rsidR="002A767F" w:rsidRPr="003E01A5" w:rsidRDefault="005B751D" w:rsidP="002A767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2A767F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0DF3F46" w14:textId="77777777" w:rsidR="002A767F" w:rsidRPr="003E01A5" w:rsidRDefault="002A767F" w:rsidP="002A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F8B14BC" w14:textId="74CEC838" w:rsidR="002A767F" w:rsidRPr="003E01A5" w:rsidRDefault="002A767F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A71B88" w14:textId="77777777" w:rsidR="002A767F" w:rsidRPr="003E01A5" w:rsidRDefault="002A767F" w:rsidP="002A767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6D80E54" w14:textId="32EDF4C8" w:rsidR="002A767F" w:rsidRPr="003E01A5" w:rsidRDefault="002A767F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F45AF8" w:rsidRPr="003E01A5" w14:paraId="69BB3718" w14:textId="77777777" w:rsidTr="00E84323">
        <w:tc>
          <w:tcPr>
            <w:tcW w:w="3060" w:type="dxa"/>
          </w:tcPr>
          <w:p w14:paraId="7868BB19" w14:textId="316FC0DF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พีเอส ริเวอร์ไซด์ จำกัด</w:t>
            </w:r>
          </w:p>
        </w:tc>
        <w:tc>
          <w:tcPr>
            <w:tcW w:w="2520" w:type="dxa"/>
          </w:tcPr>
          <w:p w14:paraId="64DEAE22" w14:textId="110D5059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13" w:type="dxa"/>
          </w:tcPr>
          <w:p w14:paraId="4DCB3886" w14:textId="181DFFE0" w:rsidR="00F45AF8" w:rsidRPr="003E01A5" w:rsidRDefault="00F45AF8" w:rsidP="00F45AF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08445549" w14:textId="4FB08CE9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0887483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4DEA98C2" w14:textId="6F018CEC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BF33C25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7D571FF8" w14:textId="6AF8345D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27266B5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9DAD9BD" w14:textId="763F762E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BDFF309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097B9623" w14:textId="4EAEEB2E" w:rsidR="00F45AF8" w:rsidRPr="003E01A5" w:rsidRDefault="005B751D" w:rsidP="00F45AF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40" w:type="dxa"/>
          </w:tcPr>
          <w:p w14:paraId="653B658C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32B3ABD7" w14:textId="227F378E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1D413E0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00B37C4" w14:textId="4534FCA5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67274E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55BB1A7" w14:textId="0506C4CC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F45AF8" w:rsidRPr="003E01A5" w14:paraId="66D761ED" w14:textId="77777777" w:rsidTr="00E84323">
        <w:tc>
          <w:tcPr>
            <w:tcW w:w="3060" w:type="dxa"/>
          </w:tcPr>
          <w:p w14:paraId="7EB833BE" w14:textId="5A1BF138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พีเอส ท่าพระ จำกัด</w:t>
            </w:r>
          </w:p>
        </w:tc>
        <w:tc>
          <w:tcPr>
            <w:tcW w:w="2520" w:type="dxa"/>
          </w:tcPr>
          <w:p w14:paraId="7BA5EDA4" w14:textId="5C5F9B29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13" w:type="dxa"/>
          </w:tcPr>
          <w:p w14:paraId="279AA2E4" w14:textId="12546F11" w:rsidR="00F45AF8" w:rsidRPr="003E01A5" w:rsidRDefault="00F45AF8" w:rsidP="00F45AF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7267D779" w14:textId="205606CA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14C22436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76F3EAC7" w14:textId="3E2A6E36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0682D938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64D3F5CF" w14:textId="3FCD1EC8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289F671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1C02AA2" w14:textId="3F8820BD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4308408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0446186D" w14:textId="10C40056" w:rsidR="00F45AF8" w:rsidRPr="003E01A5" w:rsidRDefault="005B751D" w:rsidP="00F45AF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40" w:type="dxa"/>
          </w:tcPr>
          <w:p w14:paraId="1023C845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47C6BB29" w14:textId="1CAD4D41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E06E14C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8FDEC70" w14:textId="719B19DA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6457A3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482BE9D" w14:textId="1DB29668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F45AF8" w:rsidRPr="003E01A5" w14:paraId="3A9C7E7C" w14:textId="77777777" w:rsidTr="00E84323">
        <w:tc>
          <w:tcPr>
            <w:tcW w:w="3060" w:type="dxa"/>
          </w:tcPr>
          <w:p w14:paraId="10599F2D" w14:textId="0405E71D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พีเอส เวล นราธิวาส จำกัด </w:t>
            </w:r>
            <w:r w:rsidRPr="003E01A5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2520" w:type="dxa"/>
          </w:tcPr>
          <w:p w14:paraId="593C3E43" w14:textId="1852A312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13" w:type="dxa"/>
          </w:tcPr>
          <w:p w14:paraId="772D8407" w14:textId="621C0891" w:rsidR="00F45AF8" w:rsidRPr="003E01A5" w:rsidRDefault="00F45AF8" w:rsidP="00F45AF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282EEBC4" w14:textId="6740DB1C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179559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42C93453" w14:textId="024885BE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3BE92872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7AC18483" w14:textId="3381B5A0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059364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9F462A3" w14:textId="311CDE51" w:rsidR="00F45AF8" w:rsidRPr="003E01A5" w:rsidRDefault="0027520F" w:rsidP="0027520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4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-**</w:t>
            </w:r>
          </w:p>
        </w:tc>
        <w:tc>
          <w:tcPr>
            <w:tcW w:w="270" w:type="dxa"/>
          </w:tcPr>
          <w:p w14:paraId="7F78ABB4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536003D6" w14:textId="68D1069F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258014DE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3DAD403F" w14:textId="0B02F85D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A86822F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53D21FC" w14:textId="60EB79E2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4DA361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E818A1E" w14:textId="276CE9F8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F45AF8" w:rsidRPr="003E01A5" w14:paraId="4828203C" w14:textId="77777777" w:rsidTr="00E84323">
        <w:trPr>
          <w:trHeight w:val="253"/>
        </w:trPr>
        <w:tc>
          <w:tcPr>
            <w:tcW w:w="3060" w:type="dxa"/>
          </w:tcPr>
          <w:p w14:paraId="5AAEEBC0" w14:textId="75E04E6A" w:rsidR="00F45AF8" w:rsidRPr="0029676C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 w:rsidRPr="0029676C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  <w:t>บริษัท อินโน โฮม คอนสตรัคชั่น จำกัด</w:t>
            </w:r>
            <w:r w:rsidR="00FA54B2" w:rsidRPr="0029676C"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 xml:space="preserve"> ***</w:t>
            </w:r>
            <w:r w:rsidR="0029676C" w:rsidRPr="0029676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*</w:t>
            </w:r>
          </w:p>
        </w:tc>
        <w:tc>
          <w:tcPr>
            <w:tcW w:w="2520" w:type="dxa"/>
          </w:tcPr>
          <w:p w14:paraId="03971A2B" w14:textId="77777777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ก่อสร้างอาคารที่พักอาศัย</w:t>
            </w:r>
          </w:p>
        </w:tc>
        <w:tc>
          <w:tcPr>
            <w:tcW w:w="913" w:type="dxa"/>
          </w:tcPr>
          <w:p w14:paraId="56D388EF" w14:textId="77777777" w:rsidR="00F45AF8" w:rsidRPr="003E01A5" w:rsidRDefault="00F45AF8" w:rsidP="00F45AF8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</w:tcPr>
          <w:p w14:paraId="0C392433" w14:textId="60899FD5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072E772C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1C9E80C5" w14:textId="1C45164B" w:rsidR="00F45AF8" w:rsidRPr="003E01A5" w:rsidRDefault="00FA54B2" w:rsidP="00FA54B2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BEB85F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</w:tcPr>
          <w:p w14:paraId="3AB3CDD5" w14:textId="560468D8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EEC3C7F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67D99EFD" w14:textId="41A52E52" w:rsidR="00F45AF8" w:rsidRPr="003E01A5" w:rsidRDefault="003E0EC3" w:rsidP="003E0EC3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B53B5C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</w:tcPr>
          <w:p w14:paraId="1DB2FE08" w14:textId="160A863B" w:rsidR="00F45AF8" w:rsidRPr="003E01A5" w:rsidRDefault="005B751D" w:rsidP="0097416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240" w:type="dxa"/>
          </w:tcPr>
          <w:p w14:paraId="76C848ED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7CA2ABFF" w14:textId="17E9CA68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AD583E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01EE6B7" w14:textId="40EFD19A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85CA0E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3A5512E" w14:textId="444BEAB6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B4790E" w:rsidRPr="003E01A5" w14:paraId="364BC194" w14:textId="77777777" w:rsidTr="00E84323">
        <w:tc>
          <w:tcPr>
            <w:tcW w:w="3060" w:type="dxa"/>
          </w:tcPr>
          <w:p w14:paraId="30734403" w14:textId="3478FB77" w:rsidR="00B4790E" w:rsidRPr="003E01A5" w:rsidRDefault="00B4790E" w:rsidP="00B4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ไอเพลิน จำกัด </w:t>
            </w:r>
          </w:p>
        </w:tc>
        <w:tc>
          <w:tcPr>
            <w:tcW w:w="2520" w:type="dxa"/>
          </w:tcPr>
          <w:p w14:paraId="5104F756" w14:textId="048A0C0C" w:rsidR="00B4790E" w:rsidRPr="003E01A5" w:rsidRDefault="00B4790E" w:rsidP="00B4790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  <w:t>ให้เช่าและจำหน่ายอสังหาริมทรัพย์</w:t>
            </w:r>
          </w:p>
        </w:tc>
        <w:tc>
          <w:tcPr>
            <w:tcW w:w="913" w:type="dxa"/>
          </w:tcPr>
          <w:p w14:paraId="46918CB0" w14:textId="555197D9" w:rsidR="00B4790E" w:rsidRPr="003E01A5" w:rsidRDefault="00B4790E" w:rsidP="00B4790E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58CF0BBC" w14:textId="3A1D6CE5" w:rsidR="00B4790E" w:rsidRPr="003E01A5" w:rsidRDefault="005B751D" w:rsidP="00B4790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B4790E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</w:t>
            </w:r>
          </w:p>
        </w:tc>
        <w:tc>
          <w:tcPr>
            <w:tcW w:w="270" w:type="dxa"/>
          </w:tcPr>
          <w:p w14:paraId="1A02164C" w14:textId="77777777" w:rsidR="00B4790E" w:rsidRPr="003E01A5" w:rsidRDefault="00B4790E" w:rsidP="00B4790E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5D1E23C5" w14:textId="3F1A2C4C" w:rsidR="00B4790E" w:rsidRPr="003E01A5" w:rsidRDefault="00B4790E" w:rsidP="00B4790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4F2550" w14:textId="77777777" w:rsidR="00B4790E" w:rsidRPr="003E01A5" w:rsidRDefault="00B4790E" w:rsidP="00B4790E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3F576BB8" w14:textId="354DC1AD" w:rsidR="00B4790E" w:rsidRPr="003E01A5" w:rsidRDefault="005B751D" w:rsidP="00B4790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4790E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7CC3CC6" w14:textId="77777777" w:rsidR="00B4790E" w:rsidRPr="003E01A5" w:rsidRDefault="00B4790E" w:rsidP="00B4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14443FC" w14:textId="73AB9BBA" w:rsidR="00B4790E" w:rsidRPr="003E01A5" w:rsidRDefault="00B4790E" w:rsidP="00B4790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F0DC0A" w14:textId="77777777" w:rsidR="00B4790E" w:rsidRPr="003E01A5" w:rsidRDefault="00B4790E" w:rsidP="00B4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6D3615AA" w14:textId="34C83BD6" w:rsidR="00B4790E" w:rsidRPr="003E01A5" w:rsidRDefault="005B751D" w:rsidP="00B4790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B4790E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="0070444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240" w:type="dxa"/>
          </w:tcPr>
          <w:p w14:paraId="4EEA1724" w14:textId="77777777" w:rsidR="00B4790E" w:rsidRPr="003E01A5" w:rsidRDefault="00B4790E" w:rsidP="00B4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05869EB7" w14:textId="61A2DA42" w:rsidR="00B4790E" w:rsidRPr="003E01A5" w:rsidRDefault="00B4790E" w:rsidP="00B4790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       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8395C5" w14:textId="77777777" w:rsidR="00B4790E" w:rsidRPr="003E01A5" w:rsidRDefault="00B4790E" w:rsidP="00B4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B155E64" w14:textId="60B2C3E6" w:rsidR="00B4790E" w:rsidRPr="003E01A5" w:rsidRDefault="00B4790E" w:rsidP="00B4790E">
            <w:pPr>
              <w:pStyle w:val="acctfourfigures"/>
              <w:tabs>
                <w:tab w:val="clear" w:pos="765"/>
                <w:tab w:val="decimal" w:pos="-570"/>
                <w:tab w:val="left" w:pos="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-</w:t>
            </w:r>
          </w:p>
        </w:tc>
        <w:tc>
          <w:tcPr>
            <w:tcW w:w="270" w:type="dxa"/>
          </w:tcPr>
          <w:p w14:paraId="4DD2E22B" w14:textId="77777777" w:rsidR="00B4790E" w:rsidRPr="003E01A5" w:rsidRDefault="00B4790E" w:rsidP="00B4790E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E3B5C2C" w14:textId="6D09F7F8" w:rsidR="00B4790E" w:rsidRPr="003E01A5" w:rsidRDefault="00B4790E" w:rsidP="00B4790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-</w:t>
            </w:r>
          </w:p>
        </w:tc>
      </w:tr>
      <w:tr w:rsidR="00B4790E" w:rsidRPr="003E01A5" w14:paraId="373D7709" w14:textId="77777777" w:rsidTr="00E84323">
        <w:tc>
          <w:tcPr>
            <w:tcW w:w="3060" w:type="dxa"/>
          </w:tcPr>
          <w:p w14:paraId="40D588B7" w14:textId="3C35344B" w:rsidR="00B4790E" w:rsidRPr="003E01A5" w:rsidRDefault="00B4790E" w:rsidP="00B4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แพลนท์เนอรี จำกัด</w:t>
            </w:r>
          </w:p>
        </w:tc>
        <w:tc>
          <w:tcPr>
            <w:tcW w:w="2520" w:type="dxa"/>
          </w:tcPr>
          <w:p w14:paraId="5AEAA660" w14:textId="0099ED41" w:rsidR="00B4790E" w:rsidRPr="003E01A5" w:rsidRDefault="00B4790E" w:rsidP="00B4790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  <w:t>ให้เช่าและจำหน่ายอสังหาริมทรัพย์</w:t>
            </w:r>
          </w:p>
        </w:tc>
        <w:tc>
          <w:tcPr>
            <w:tcW w:w="913" w:type="dxa"/>
          </w:tcPr>
          <w:p w14:paraId="76FD9F2B" w14:textId="452F0ED2" w:rsidR="00B4790E" w:rsidRPr="003E01A5" w:rsidRDefault="00B4790E" w:rsidP="00B4790E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7AD01CD8" w14:textId="7F6F63C3" w:rsidR="00B4790E" w:rsidRPr="003E01A5" w:rsidRDefault="005B751D" w:rsidP="00B4790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B4790E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</w:t>
            </w:r>
          </w:p>
        </w:tc>
        <w:tc>
          <w:tcPr>
            <w:tcW w:w="270" w:type="dxa"/>
          </w:tcPr>
          <w:p w14:paraId="1CEF7DC9" w14:textId="77777777" w:rsidR="00B4790E" w:rsidRPr="003E01A5" w:rsidRDefault="00B4790E" w:rsidP="00B4790E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2AB9507A" w14:textId="440465A3" w:rsidR="00B4790E" w:rsidRPr="003E01A5" w:rsidRDefault="00B4790E" w:rsidP="00B4790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512499" w14:textId="77777777" w:rsidR="00B4790E" w:rsidRPr="003E01A5" w:rsidRDefault="00B4790E" w:rsidP="00B4790E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1DF5D7FA" w14:textId="7B193DDF" w:rsidR="00B4790E" w:rsidRPr="003E01A5" w:rsidRDefault="005B751D" w:rsidP="00B4790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4790E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B6B55DA" w14:textId="77777777" w:rsidR="00B4790E" w:rsidRPr="003E01A5" w:rsidRDefault="00B4790E" w:rsidP="00B4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FC989B3" w14:textId="33DCA0FB" w:rsidR="00B4790E" w:rsidRPr="003E01A5" w:rsidRDefault="00B4790E" w:rsidP="00B4790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-</w:t>
            </w:r>
          </w:p>
        </w:tc>
        <w:tc>
          <w:tcPr>
            <w:tcW w:w="270" w:type="dxa"/>
          </w:tcPr>
          <w:p w14:paraId="51B47B75" w14:textId="77777777" w:rsidR="00B4790E" w:rsidRPr="003E01A5" w:rsidRDefault="00B4790E" w:rsidP="00B4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13F112C5" w14:textId="3667A026" w:rsidR="00B4790E" w:rsidRPr="003E01A5" w:rsidRDefault="005B751D" w:rsidP="00B4790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B4790E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="0070444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240" w:type="dxa"/>
          </w:tcPr>
          <w:p w14:paraId="2269CC2F" w14:textId="77777777" w:rsidR="00B4790E" w:rsidRPr="003E01A5" w:rsidRDefault="00B4790E" w:rsidP="00B4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4FCAFEE4" w14:textId="2C4403E3" w:rsidR="00B4790E" w:rsidRPr="003E01A5" w:rsidRDefault="00B4790E" w:rsidP="00B4790E">
            <w:pPr>
              <w:pStyle w:val="acctfourfigures"/>
              <w:tabs>
                <w:tab w:val="clear" w:pos="765"/>
                <w:tab w:val="decimal" w:pos="-570"/>
                <w:tab w:val="decimal" w:pos="468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       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A1462C" w14:textId="77777777" w:rsidR="00B4790E" w:rsidRPr="003E01A5" w:rsidRDefault="00B4790E" w:rsidP="00B4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0"/>
                <w:tab w:val="decimal" w:pos="65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B0DDB8D" w14:textId="23D04D19" w:rsidR="00B4790E" w:rsidRPr="003E01A5" w:rsidRDefault="00B4790E" w:rsidP="00B4790E">
            <w:pPr>
              <w:pStyle w:val="acctfourfigures"/>
              <w:tabs>
                <w:tab w:val="clear" w:pos="765"/>
                <w:tab w:val="decimal" w:pos="-570"/>
                <w:tab w:val="left" w:pos="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-</w:t>
            </w:r>
          </w:p>
        </w:tc>
        <w:tc>
          <w:tcPr>
            <w:tcW w:w="270" w:type="dxa"/>
          </w:tcPr>
          <w:p w14:paraId="5DAC9AB2" w14:textId="77777777" w:rsidR="00B4790E" w:rsidRPr="003E01A5" w:rsidRDefault="00B4790E" w:rsidP="00B4790E">
            <w:pPr>
              <w:pStyle w:val="acctfourfigures"/>
              <w:tabs>
                <w:tab w:val="clear" w:pos="765"/>
                <w:tab w:val="decimal" w:pos="-570"/>
                <w:tab w:val="decimal" w:pos="25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41B77CD9" w14:textId="5FF25698" w:rsidR="00B4790E" w:rsidRPr="003E01A5" w:rsidRDefault="00B4790E" w:rsidP="00B4790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-</w:t>
            </w:r>
          </w:p>
        </w:tc>
      </w:tr>
      <w:tr w:rsidR="00F45AF8" w:rsidRPr="003E01A5" w14:paraId="0443C98C" w14:textId="77777777" w:rsidTr="00E84323">
        <w:tc>
          <w:tcPr>
            <w:tcW w:w="3060" w:type="dxa"/>
          </w:tcPr>
          <w:p w14:paraId="134E0A15" w14:textId="1CFFC21F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lastRenderedPageBreak/>
              <w:t xml:space="preserve">บริษัทย่อยทางอ้อม (ถือหุ้นโดยบริษัทย่อย) </w:t>
            </w:r>
          </w:p>
        </w:tc>
        <w:tc>
          <w:tcPr>
            <w:tcW w:w="2520" w:type="dxa"/>
          </w:tcPr>
          <w:p w14:paraId="33E58DC3" w14:textId="77777777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13" w:type="dxa"/>
          </w:tcPr>
          <w:p w14:paraId="087C4C48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238722DA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250BD9F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3E87279F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207D4B4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6177E457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F7FCD79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4FA7C10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8765B3D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7F96FC83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</w:tcPr>
          <w:p w14:paraId="5E62271F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7683C213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B94FBC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B34AA73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8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7BDEBD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11CADC9" w14:textId="77777777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5AF8" w:rsidRPr="003E01A5" w14:paraId="057FB1A7" w14:textId="77777777" w:rsidTr="00E84323">
        <w:tc>
          <w:tcPr>
            <w:tcW w:w="3060" w:type="dxa"/>
          </w:tcPr>
          <w:p w14:paraId="3797A4F3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เกสรก่อสร้าง จำกัด</w:t>
            </w:r>
          </w:p>
        </w:tc>
        <w:tc>
          <w:tcPr>
            <w:tcW w:w="2520" w:type="dxa"/>
          </w:tcPr>
          <w:p w14:paraId="6577FFA1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left" w:pos="22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ให้บริการ บริหารจัดการ 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  <w:t xml:space="preserve">    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ตกแต่งบ้าน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</w:t>
            </w:r>
          </w:p>
          <w:p w14:paraId="4F9FD4BE" w14:textId="55B7C375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รับเหมาก่อสร้าง</w:t>
            </w:r>
          </w:p>
        </w:tc>
        <w:tc>
          <w:tcPr>
            <w:tcW w:w="913" w:type="dxa"/>
          </w:tcPr>
          <w:p w14:paraId="120C5841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0824A2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EE4C559" w14:textId="7EA26BA2" w:rsidR="00F45AF8" w:rsidRPr="003E01A5" w:rsidRDefault="00F45AF8" w:rsidP="00F45AF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6EF0F383" w14:textId="77777777" w:rsidR="00F45AF8" w:rsidRPr="003E01A5" w:rsidRDefault="00F45AF8" w:rsidP="00F45AF8">
            <w:pPr>
              <w:pStyle w:val="acctfourfigures"/>
              <w:tabs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CBAD0D1" w14:textId="77777777" w:rsidR="00F45AF8" w:rsidRPr="003E01A5" w:rsidRDefault="00F45AF8" w:rsidP="00F45AF8">
            <w:pPr>
              <w:pStyle w:val="acctfourfigures"/>
              <w:tabs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A41F596" w14:textId="2B1845F2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F774DFD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6DE58891" w14:textId="77777777" w:rsidR="00F45AF8" w:rsidRPr="003E01A5" w:rsidRDefault="00F45AF8" w:rsidP="00F45AF8">
            <w:pPr>
              <w:pStyle w:val="acctfourfigures"/>
              <w:tabs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9B5238E" w14:textId="77777777" w:rsidR="00F45AF8" w:rsidRPr="003E01A5" w:rsidRDefault="00F45AF8" w:rsidP="00F45AF8">
            <w:pPr>
              <w:pStyle w:val="acctfourfigures"/>
              <w:tabs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0FCC453" w14:textId="02121681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5C049A63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0B25C58E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31883D2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F20C3DE" w14:textId="1CC5591E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706DE69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97A019C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89C8D2B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A142EB2" w14:textId="2F5998F8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35030AA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4C6B24D1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648F070" w14:textId="45704D2D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  <w:tab w:val="left" w:pos="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573CB215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  <w:tab w:val="left" w:pos="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</w:tcPr>
          <w:p w14:paraId="3C825C32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CA36936" w14:textId="7017AEB9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4082870" w14:textId="77777777" w:rsidR="00F45AF8" w:rsidRPr="003E01A5" w:rsidRDefault="00F45AF8" w:rsidP="002A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0"/>
                <w:tab w:val="decimal" w:pos="65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796DF26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513B55E" w14:textId="51FB9D0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  <w:tab w:val="left" w:pos="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21AE70" w14:textId="77777777" w:rsidR="00F45AF8" w:rsidRPr="003E01A5" w:rsidRDefault="00F45AF8" w:rsidP="002A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0"/>
                <w:tab w:val="decimal" w:pos="387"/>
                <w:tab w:val="decimal" w:pos="65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791C86F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85C3C3C" w14:textId="3EC313C1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F45AF8" w:rsidRPr="003E01A5" w14:paraId="6288BC30" w14:textId="77777777" w:rsidTr="00E84323">
        <w:tc>
          <w:tcPr>
            <w:tcW w:w="3060" w:type="dxa"/>
          </w:tcPr>
          <w:p w14:paraId="61381627" w14:textId="418E4D05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พุทธชาด เอสเตท จำกัด</w:t>
            </w:r>
          </w:p>
        </w:tc>
        <w:tc>
          <w:tcPr>
            <w:tcW w:w="2520" w:type="dxa"/>
          </w:tcPr>
          <w:p w14:paraId="3FB6C91C" w14:textId="0B2D80FA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13" w:type="dxa"/>
          </w:tcPr>
          <w:p w14:paraId="624E0313" w14:textId="6BB9A739" w:rsidR="00F45AF8" w:rsidRPr="003E01A5" w:rsidRDefault="00F45AF8" w:rsidP="00F45AF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65D8C9D0" w14:textId="60B703ED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48C32F91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0304A2F3" w14:textId="7FBD3A99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63EBEC83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6CDD4C2F" w14:textId="6322E1CE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0C09BD1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8265466" w14:textId="716D0AC0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180C517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7415E848" w14:textId="50B22CB1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077D05C6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</w:tcPr>
          <w:p w14:paraId="62533AE5" w14:textId="0B260113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074559" w14:textId="77777777" w:rsidR="00F45AF8" w:rsidRPr="003E01A5" w:rsidRDefault="00F45AF8" w:rsidP="002A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0"/>
                <w:tab w:val="decimal" w:pos="65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7FC3F39" w14:textId="4C03D9B8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124A05" w14:textId="77777777" w:rsidR="00F45AF8" w:rsidRPr="003E01A5" w:rsidRDefault="00F45AF8" w:rsidP="002A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0"/>
                <w:tab w:val="decimal" w:pos="387"/>
                <w:tab w:val="decimal" w:pos="65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FAE7343" w14:textId="6515F3E2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45AF8" w:rsidRPr="003E01A5" w14:paraId="6E521E8F" w14:textId="77777777" w:rsidTr="00E84323">
        <w:tc>
          <w:tcPr>
            <w:tcW w:w="3060" w:type="dxa"/>
          </w:tcPr>
          <w:p w14:paraId="38A02D47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พนาลี เอสเตท จำกัด</w:t>
            </w:r>
          </w:p>
        </w:tc>
        <w:tc>
          <w:tcPr>
            <w:tcW w:w="2520" w:type="dxa"/>
          </w:tcPr>
          <w:p w14:paraId="73F5E205" w14:textId="77777777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13" w:type="dxa"/>
          </w:tcPr>
          <w:p w14:paraId="3AECC2DE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27FC8B9A" w14:textId="7C2B4C1A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1E845B54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56B06AD3" w14:textId="68DFC4BA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48FEFB2A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78F66447" w14:textId="328682C9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F71F8D2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2636208" w14:textId="4E86DDC1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9B4D3A0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592791BE" w14:textId="0111F1AF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5E0F0016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</w:tcPr>
          <w:p w14:paraId="00833293" w14:textId="22560E10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37D811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2D68D387" w14:textId="5A66539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87AEB2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5545B589" w14:textId="2F72B80A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45AF8" w:rsidRPr="003E01A5" w14:paraId="58301CAE" w14:textId="77777777" w:rsidTr="00E84323">
        <w:tc>
          <w:tcPr>
            <w:tcW w:w="3060" w:type="dxa"/>
          </w:tcPr>
          <w:p w14:paraId="5F6B5353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พฤกษา โอเวอร์ซีส์ จำกัด</w:t>
            </w:r>
          </w:p>
        </w:tc>
        <w:tc>
          <w:tcPr>
            <w:tcW w:w="2520" w:type="dxa"/>
          </w:tcPr>
          <w:p w14:paraId="33688F43" w14:textId="77777777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13" w:type="dxa"/>
          </w:tcPr>
          <w:p w14:paraId="4D4CDDB2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18E1E622" w14:textId="21BD4440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2D46727B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02A2A125" w14:textId="394AB1DE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40CAE5B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6589AF74" w14:textId="463D6CB1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E1CD02D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26B42C9" w14:textId="65CC2945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7EDFD59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101D217E" w14:textId="7AC9AE9A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489A904D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</w:tcPr>
          <w:p w14:paraId="6C9EB648" w14:textId="7384F3A6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C3DFF8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3873F1A7" w14:textId="4E841141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0A7539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533FF894" w14:textId="21157229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45AF8" w:rsidRPr="003E01A5" w14:paraId="15349C13" w14:textId="77777777" w:rsidTr="00E84323">
        <w:tc>
          <w:tcPr>
            <w:tcW w:w="3060" w:type="dxa"/>
          </w:tcPr>
          <w:p w14:paraId="48C93406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พฤกษา อินเตอร์เนชั่นแนล จำกัด</w:t>
            </w:r>
          </w:p>
        </w:tc>
        <w:tc>
          <w:tcPr>
            <w:tcW w:w="2520" w:type="dxa"/>
          </w:tcPr>
          <w:p w14:paraId="69DDAAD6" w14:textId="77777777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13" w:type="dxa"/>
          </w:tcPr>
          <w:p w14:paraId="77EFB9B7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42B4A9DA" w14:textId="0255EFB5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27E4DA27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1191C85D" w14:textId="79C542DC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20C0421F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0AB56ACB" w14:textId="491B6834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CCEA4D1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E95D32C" w14:textId="3ACEC4CE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4D31287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107AB331" w14:textId="58EA618D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4E3912BA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</w:tcPr>
          <w:p w14:paraId="7E903EAF" w14:textId="3AC829ED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C1CCF6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6BE0F047" w14:textId="2BFD2ABD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6EB7D3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458EE003" w14:textId="5851B0A0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45AF8" w:rsidRPr="003E01A5" w14:paraId="29F584A9" w14:textId="77777777" w:rsidTr="00E84323">
        <w:tc>
          <w:tcPr>
            <w:tcW w:w="3060" w:type="dxa"/>
          </w:tcPr>
          <w:p w14:paraId="67375D36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3E01A5">
              <w:rPr>
                <w:rFonts w:asciiTheme="majorBidi" w:hAnsiTheme="majorBidi"/>
                <w:sz w:val="26"/>
                <w:szCs w:val="26"/>
                <w:cs/>
              </w:rPr>
              <w:t xml:space="preserve">โรงพยาบาลวิมุต สุขุมวิท จำกัด </w:t>
            </w:r>
          </w:p>
          <w:p w14:paraId="1E54353C" w14:textId="364DE201" w:rsidR="00F45AF8" w:rsidRPr="003E01A5" w:rsidRDefault="00F45AF8" w:rsidP="00D63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1A5">
              <w:rPr>
                <w:rFonts w:asciiTheme="majorBidi" w:hAnsiTheme="majorBidi"/>
                <w:sz w:val="26"/>
                <w:szCs w:val="26"/>
              </w:rPr>
              <w:t xml:space="preserve">   (</w:t>
            </w:r>
            <w:r w:rsidRPr="003E01A5">
              <w:rPr>
                <w:rFonts w:asciiTheme="majorBidi" w:hAnsiTheme="majorBidi"/>
                <w:sz w:val="26"/>
                <w:szCs w:val="26"/>
                <w:cs/>
              </w:rPr>
              <w:t xml:space="preserve">เดิมชื่อ 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พฤกษา เวนเจอร์ วัน </w:t>
            </w:r>
            <w:r w:rsidR="00D63C05" w:rsidRPr="003E01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63C05" w:rsidRPr="003E01A5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3E01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0" w:type="dxa"/>
          </w:tcPr>
          <w:p w14:paraId="100DA91F" w14:textId="77777777" w:rsidR="00513D92" w:rsidRPr="003E01A5" w:rsidRDefault="00513D92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B77C829" w14:textId="77777777" w:rsidR="00513D92" w:rsidRPr="003E01A5" w:rsidRDefault="00513D92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F8AF858" w14:textId="771DC0BB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13" w:type="dxa"/>
          </w:tcPr>
          <w:p w14:paraId="28B6E025" w14:textId="77777777" w:rsidR="00513D92" w:rsidRPr="003E01A5" w:rsidRDefault="00513D92" w:rsidP="00F45AF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5447DA4" w14:textId="77777777" w:rsidR="00513D92" w:rsidRPr="003E01A5" w:rsidRDefault="00513D92" w:rsidP="00F45AF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1660EA1" w14:textId="0AC1BB8B" w:rsidR="00F45AF8" w:rsidRPr="003E01A5" w:rsidRDefault="00F45AF8" w:rsidP="00F45AF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3BAD9BA6" w14:textId="77777777" w:rsidR="00513D92" w:rsidRPr="003E01A5" w:rsidRDefault="00513D92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A83E91" w14:textId="77777777" w:rsidR="00513D92" w:rsidRPr="003E01A5" w:rsidRDefault="00513D92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34BF4FB" w14:textId="50B91F15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04020765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1C5964B7" w14:textId="77777777" w:rsidR="00513D92" w:rsidRPr="003E01A5" w:rsidRDefault="00513D92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F2518D7" w14:textId="77777777" w:rsidR="00513D92" w:rsidRPr="003E01A5" w:rsidRDefault="00513D92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CE268BC" w14:textId="2B44AB7B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74D8D33A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1C77BD5C" w14:textId="77777777" w:rsidR="00513D92" w:rsidRPr="003E01A5" w:rsidRDefault="00513D92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9D90B27" w14:textId="77777777" w:rsidR="00513D92" w:rsidRPr="003E01A5" w:rsidRDefault="00513D92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D2C5D98" w14:textId="36EFA525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A0F5E11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425B2E7" w14:textId="77777777" w:rsidR="00513D92" w:rsidRPr="003E01A5" w:rsidRDefault="00513D92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69714E0" w14:textId="77777777" w:rsidR="00513D92" w:rsidRPr="003E01A5" w:rsidRDefault="00513D92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A98A7D0" w14:textId="53A17224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D6AB724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66B72348" w14:textId="77777777" w:rsidR="00513D92" w:rsidRPr="003E01A5" w:rsidRDefault="00513D92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EA22307" w14:textId="77777777" w:rsidR="00513D92" w:rsidRPr="003E01A5" w:rsidRDefault="00513D92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200E574" w14:textId="1AD1687C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776F52E7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</w:tcPr>
          <w:p w14:paraId="31309F28" w14:textId="77777777" w:rsidR="00513D92" w:rsidRPr="003E01A5" w:rsidRDefault="00513D92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E7FEC21" w14:textId="77777777" w:rsidR="00513D92" w:rsidRPr="003E01A5" w:rsidRDefault="00513D92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4CC57DE" w14:textId="3156802C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539214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4C57C2DA" w14:textId="77777777" w:rsidR="00513D92" w:rsidRPr="003E01A5" w:rsidRDefault="00513D92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53790CA" w14:textId="77777777" w:rsidR="00513D92" w:rsidRPr="003E01A5" w:rsidRDefault="00513D92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717C61B" w14:textId="5DDAFD62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17E688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1A8F5A51" w14:textId="77777777" w:rsidR="00513D92" w:rsidRPr="003E01A5" w:rsidRDefault="00513D92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CB8EC64" w14:textId="77777777" w:rsidR="00513D92" w:rsidRPr="003E01A5" w:rsidRDefault="00513D92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DF3B864" w14:textId="0888A1EE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45AF8" w:rsidRPr="003E01A5" w14:paraId="281663E8" w14:textId="77777777" w:rsidTr="00E84323">
        <w:tc>
          <w:tcPr>
            <w:tcW w:w="3060" w:type="dxa"/>
          </w:tcPr>
          <w:p w14:paraId="4AEF00F0" w14:textId="710D7856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3E01A5">
              <w:rPr>
                <w:rFonts w:asciiTheme="majorBidi" w:hAnsiTheme="majorBidi" w:cstheme="majorBidi"/>
                <w:sz w:val="26"/>
                <w:szCs w:val="26"/>
                <w:lang w:eastAsia="ko-KR"/>
              </w:rPr>
              <w:t>Pruksa</w:t>
            </w:r>
            <w:proofErr w:type="spellEnd"/>
            <w:r w:rsidRPr="003E01A5">
              <w:rPr>
                <w:rFonts w:asciiTheme="majorBidi" w:hAnsiTheme="majorBidi" w:cstheme="majorBidi"/>
                <w:sz w:val="26"/>
                <w:szCs w:val="26"/>
                <w:lang w:eastAsia="ko-KR"/>
              </w:rPr>
              <w:t xml:space="preserve"> India Housing Private Limited</w:t>
            </w:r>
          </w:p>
        </w:tc>
        <w:tc>
          <w:tcPr>
            <w:tcW w:w="2520" w:type="dxa"/>
          </w:tcPr>
          <w:p w14:paraId="4E03E435" w14:textId="47145C4F" w:rsidR="00F45AF8" w:rsidRPr="003E01A5" w:rsidRDefault="00F45AF8" w:rsidP="00F45A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3E01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พัฒนา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อสังหาริมทรัพย์ 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  <w:t xml:space="preserve">   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และก่อสร้างที่อยู่อาศัย</w:t>
            </w:r>
          </w:p>
        </w:tc>
        <w:tc>
          <w:tcPr>
            <w:tcW w:w="913" w:type="dxa"/>
          </w:tcPr>
          <w:p w14:paraId="42BB25F3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5C8BA61" w14:textId="6FE86D6F" w:rsidR="00F45AF8" w:rsidRPr="003E01A5" w:rsidRDefault="00F45AF8" w:rsidP="00F45AF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อินเดีย</w:t>
            </w:r>
          </w:p>
        </w:tc>
        <w:tc>
          <w:tcPr>
            <w:tcW w:w="720" w:type="dxa"/>
          </w:tcPr>
          <w:p w14:paraId="6ED7F7F4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7C324E0" w14:textId="07F9C84A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246A8489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59B07862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FEE684C" w14:textId="5D982F91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1823EE13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47DF8F1C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C1EAD48" w14:textId="04CEF6FA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FEA6F95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23A23A5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53DE9A9" w14:textId="0B0F38C2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339D06F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7E9AFC9B" w14:textId="498EEDCF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-</w:t>
            </w:r>
          </w:p>
        </w:tc>
        <w:tc>
          <w:tcPr>
            <w:tcW w:w="240" w:type="dxa"/>
          </w:tcPr>
          <w:p w14:paraId="1AD9B1E9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</w:tcPr>
          <w:p w14:paraId="677960CB" w14:textId="174EFD8A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-</w:t>
            </w:r>
          </w:p>
        </w:tc>
        <w:tc>
          <w:tcPr>
            <w:tcW w:w="270" w:type="dxa"/>
          </w:tcPr>
          <w:p w14:paraId="36834C66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10F11104" w14:textId="4C6152C6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-</w:t>
            </w:r>
          </w:p>
        </w:tc>
        <w:tc>
          <w:tcPr>
            <w:tcW w:w="270" w:type="dxa"/>
          </w:tcPr>
          <w:p w14:paraId="0B267091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453F4A68" w14:textId="4CAC6371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-</w:t>
            </w:r>
          </w:p>
        </w:tc>
      </w:tr>
      <w:tr w:rsidR="00F45AF8" w:rsidRPr="003E01A5" w14:paraId="70367798" w14:textId="77777777" w:rsidTr="00E84323">
        <w:trPr>
          <w:trHeight w:val="920"/>
        </w:trPr>
        <w:tc>
          <w:tcPr>
            <w:tcW w:w="3060" w:type="dxa"/>
          </w:tcPr>
          <w:p w14:paraId="26F79D67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eastAsia="ko-KR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/>
              </w:rPr>
              <w:t>บริษัท โรงพยาบาลวิมุต จำกัด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eastAsia="ko-KR"/>
              </w:rPr>
              <w:t xml:space="preserve"> </w:t>
            </w:r>
          </w:p>
          <w:p w14:paraId="045E3E08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eastAsia="ko-KR"/>
              </w:rPr>
            </w:pPr>
          </w:p>
        </w:tc>
        <w:tc>
          <w:tcPr>
            <w:tcW w:w="2520" w:type="dxa"/>
          </w:tcPr>
          <w:p w14:paraId="2E7E6291" w14:textId="1C8B8E4F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ประกอบกิจการ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  <w:t xml:space="preserve">   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โรงพยาบาลเอกชน 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  <w:t xml:space="preserve">   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สถานพยาบาล สถานที่</w:t>
            </w:r>
            <w:r w:rsidRPr="003E01A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br/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ตรวจและรักษาคนไข้</w:t>
            </w:r>
          </w:p>
        </w:tc>
        <w:tc>
          <w:tcPr>
            <w:tcW w:w="913" w:type="dxa"/>
          </w:tcPr>
          <w:p w14:paraId="41982E37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5DC27F72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0631D025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400ADEF4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eastAsia="ko-KR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</w:tcPr>
          <w:p w14:paraId="0C6FB6C1" w14:textId="77777777" w:rsidR="00F45AF8" w:rsidRPr="003E01A5" w:rsidRDefault="00F45AF8" w:rsidP="00F45AF8">
            <w:pPr>
              <w:pStyle w:val="acctfourfigures"/>
              <w:tabs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4C2AF47" w14:textId="77777777" w:rsidR="00F45AF8" w:rsidRPr="003E01A5" w:rsidRDefault="00F45AF8" w:rsidP="00F45AF8">
            <w:pPr>
              <w:pStyle w:val="acctfourfigures"/>
              <w:tabs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BCB143B" w14:textId="77777777" w:rsidR="00F45AF8" w:rsidRPr="003E01A5" w:rsidRDefault="00F45AF8" w:rsidP="00F45AF8">
            <w:pPr>
              <w:pStyle w:val="acctfourfigures"/>
              <w:tabs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986E9A8" w14:textId="31C242EF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.</w:t>
            </w:r>
            <w:r w:rsidRPr="003E01A5">
              <w:rPr>
                <w:rFonts w:asciiTheme="majorBidi" w:hAnsi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27BEB264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41F8287F" w14:textId="77777777" w:rsidR="00F45AF8" w:rsidRPr="003E01A5" w:rsidRDefault="00F45AF8" w:rsidP="00F45AF8">
            <w:pPr>
              <w:pStyle w:val="acctfourfigures"/>
              <w:tabs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83672AA" w14:textId="77777777" w:rsidR="00F45AF8" w:rsidRPr="003E01A5" w:rsidRDefault="00F45AF8" w:rsidP="00F45AF8">
            <w:pPr>
              <w:pStyle w:val="acctfourfigures"/>
              <w:tabs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BD9DE7E" w14:textId="77777777" w:rsidR="00F45AF8" w:rsidRPr="003E01A5" w:rsidRDefault="00F45AF8" w:rsidP="00F45AF8">
            <w:pPr>
              <w:pStyle w:val="acctfourfigures"/>
              <w:tabs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EE91098" w14:textId="18322CED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.</w:t>
            </w:r>
            <w:r w:rsidRPr="003E01A5">
              <w:rPr>
                <w:rFonts w:asciiTheme="majorBidi" w:hAnsi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5E2E89DC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5" w:type="dxa"/>
          </w:tcPr>
          <w:p w14:paraId="71AAF500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686009A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DD1FAAD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C71DC03" w14:textId="271A18D6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7121C15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0CFCCB68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9140243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FA7A7FE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467AA2E" w14:textId="01C55CC0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7F8A603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1891E4BF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0012CEF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825937B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3BF4B7A" w14:textId="1497BA8A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6CBF7516" w14:textId="77777777" w:rsidR="00F45AF8" w:rsidRPr="003E01A5" w:rsidRDefault="00F45AF8" w:rsidP="002A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0"/>
                <w:tab w:val="decimal" w:pos="65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62EC1903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6886707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9E53058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7E87F56" w14:textId="387C474F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69E852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12C8630A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  <w:tab w:val="decimal" w:pos="306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C8C3919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  <w:tab w:val="decimal" w:pos="306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A772BFB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  <w:tab w:val="decimal" w:pos="306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8687A50" w14:textId="68DF02FD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  <w:tab w:val="decimal" w:pos="25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293D6E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02DC355C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  <w:tab w:val="decimal" w:pos="306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4F7C637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  <w:tab w:val="decimal" w:pos="306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07C03E0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  <w:tab w:val="decimal" w:pos="306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648C18F" w14:textId="70AD7553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  <w:tab w:val="decimal" w:pos="306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150D7" w:rsidRPr="003E01A5" w14:paraId="75445A20" w14:textId="77777777" w:rsidTr="00E84323">
        <w:tc>
          <w:tcPr>
            <w:tcW w:w="3060" w:type="dxa"/>
          </w:tcPr>
          <w:p w14:paraId="5BECAEBE" w14:textId="02881649" w:rsidR="004150D7" w:rsidRPr="003E01A5" w:rsidRDefault="004150D7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</w:tcPr>
          <w:p w14:paraId="21F88F29" w14:textId="77777777" w:rsidR="004150D7" w:rsidRPr="003E01A5" w:rsidRDefault="004150D7" w:rsidP="004150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13" w:type="dxa"/>
          </w:tcPr>
          <w:p w14:paraId="5798CD18" w14:textId="77777777" w:rsidR="004150D7" w:rsidRPr="003E01A5" w:rsidRDefault="004150D7" w:rsidP="004150D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1C00EA36" w14:textId="77777777" w:rsidR="004150D7" w:rsidRPr="003E01A5" w:rsidRDefault="004150D7" w:rsidP="004150D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A25E0F2" w14:textId="77777777" w:rsidR="004150D7" w:rsidRPr="003E01A5" w:rsidRDefault="004150D7" w:rsidP="004150D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4A33A11E" w14:textId="77777777" w:rsidR="004150D7" w:rsidRPr="003E01A5" w:rsidRDefault="004150D7" w:rsidP="004150D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9B8E9BE" w14:textId="77777777" w:rsidR="004150D7" w:rsidRPr="003E01A5" w:rsidRDefault="004150D7" w:rsidP="004150D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05EC02CE" w14:textId="77777777" w:rsidR="004150D7" w:rsidRPr="003E01A5" w:rsidRDefault="004150D7" w:rsidP="004150D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A345813" w14:textId="77777777" w:rsidR="004150D7" w:rsidRPr="003E01A5" w:rsidRDefault="004150D7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523B66E" w14:textId="77777777" w:rsidR="004150D7" w:rsidRPr="003E01A5" w:rsidRDefault="004150D7" w:rsidP="004150D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61A7885" w14:textId="77777777" w:rsidR="004150D7" w:rsidRPr="003E01A5" w:rsidRDefault="004150D7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508E68FF" w14:textId="77777777" w:rsidR="004150D7" w:rsidRPr="003E01A5" w:rsidRDefault="004150D7" w:rsidP="004150D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</w:tcPr>
          <w:p w14:paraId="025EE0F2" w14:textId="77777777" w:rsidR="004150D7" w:rsidRPr="003E01A5" w:rsidRDefault="004150D7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0CE86362" w14:textId="77777777" w:rsidR="004150D7" w:rsidRPr="003E01A5" w:rsidRDefault="004150D7" w:rsidP="004150D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A39544F" w14:textId="77777777" w:rsidR="004150D7" w:rsidRPr="003E01A5" w:rsidRDefault="004150D7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46443E4" w14:textId="77777777" w:rsidR="004150D7" w:rsidRPr="003E01A5" w:rsidRDefault="004150D7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8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8D4D47" w14:textId="77777777" w:rsidR="004150D7" w:rsidRPr="003E01A5" w:rsidRDefault="004150D7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8DA999F" w14:textId="77777777" w:rsidR="004150D7" w:rsidRPr="003E01A5" w:rsidRDefault="004150D7" w:rsidP="004150D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0C1B" w:rsidRPr="003E01A5" w14:paraId="5ED77A88" w14:textId="77777777" w:rsidTr="00E84323">
        <w:tc>
          <w:tcPr>
            <w:tcW w:w="3060" w:type="dxa"/>
          </w:tcPr>
          <w:p w14:paraId="2708817F" w14:textId="77777777" w:rsidR="00290C1B" w:rsidRPr="003E01A5" w:rsidRDefault="00290C1B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</w:tcPr>
          <w:p w14:paraId="0C5CB6AA" w14:textId="77777777" w:rsidR="00290C1B" w:rsidRPr="003E01A5" w:rsidRDefault="00290C1B" w:rsidP="004150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13" w:type="dxa"/>
          </w:tcPr>
          <w:p w14:paraId="5BD83CD9" w14:textId="77777777" w:rsidR="00290C1B" w:rsidRPr="003E01A5" w:rsidRDefault="00290C1B" w:rsidP="004150D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11A3274D" w14:textId="77777777" w:rsidR="00290C1B" w:rsidRPr="003E01A5" w:rsidRDefault="00290C1B" w:rsidP="004150D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B277FFA" w14:textId="77777777" w:rsidR="00290C1B" w:rsidRPr="003E01A5" w:rsidRDefault="00290C1B" w:rsidP="004150D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75656CD7" w14:textId="77777777" w:rsidR="00290C1B" w:rsidRPr="003E01A5" w:rsidRDefault="00290C1B" w:rsidP="004150D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F0D57D6" w14:textId="77777777" w:rsidR="00290C1B" w:rsidRPr="003E01A5" w:rsidRDefault="00290C1B" w:rsidP="004150D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4DEF7D97" w14:textId="77777777" w:rsidR="00290C1B" w:rsidRPr="003E01A5" w:rsidRDefault="00290C1B" w:rsidP="004150D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7B1E351" w14:textId="77777777" w:rsidR="00290C1B" w:rsidRPr="003E01A5" w:rsidRDefault="00290C1B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E6A95FB" w14:textId="77777777" w:rsidR="00290C1B" w:rsidRPr="003E01A5" w:rsidRDefault="00290C1B" w:rsidP="004150D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A08AC41" w14:textId="77777777" w:rsidR="00290C1B" w:rsidRPr="003E01A5" w:rsidRDefault="00290C1B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19C50D03" w14:textId="77777777" w:rsidR="00290C1B" w:rsidRPr="003E01A5" w:rsidRDefault="00290C1B" w:rsidP="004150D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</w:tcPr>
          <w:p w14:paraId="3790E5EF" w14:textId="77777777" w:rsidR="00290C1B" w:rsidRPr="003E01A5" w:rsidRDefault="00290C1B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4CD1E45B" w14:textId="77777777" w:rsidR="00290C1B" w:rsidRPr="003E01A5" w:rsidRDefault="00290C1B" w:rsidP="004150D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B324B6E" w14:textId="77777777" w:rsidR="00290C1B" w:rsidRPr="003E01A5" w:rsidRDefault="00290C1B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38482AB" w14:textId="77777777" w:rsidR="00290C1B" w:rsidRPr="003E01A5" w:rsidRDefault="00290C1B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8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95AD71" w14:textId="77777777" w:rsidR="00290C1B" w:rsidRPr="003E01A5" w:rsidRDefault="00290C1B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22BA14B" w14:textId="77777777" w:rsidR="00290C1B" w:rsidRPr="003E01A5" w:rsidRDefault="00290C1B" w:rsidP="004150D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50D7" w:rsidRPr="003E01A5" w14:paraId="219C4936" w14:textId="77777777" w:rsidTr="00E84323">
        <w:tc>
          <w:tcPr>
            <w:tcW w:w="5580" w:type="dxa"/>
            <w:gridSpan w:val="2"/>
          </w:tcPr>
          <w:p w14:paraId="42DF4B67" w14:textId="0ECA5E35" w:rsidR="004150D7" w:rsidRPr="003E01A5" w:rsidRDefault="004150D7" w:rsidP="004150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บริษัทย่อยทางอ้อม (ถือหุ้นโดยบริษัทย่อย)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(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ต่อ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13" w:type="dxa"/>
          </w:tcPr>
          <w:p w14:paraId="0B5C820B" w14:textId="77777777" w:rsidR="004150D7" w:rsidRPr="003E01A5" w:rsidRDefault="004150D7" w:rsidP="004150D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76F58861" w14:textId="77777777" w:rsidR="004150D7" w:rsidRPr="003E01A5" w:rsidRDefault="004150D7" w:rsidP="004150D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47DEDC5" w14:textId="77777777" w:rsidR="004150D7" w:rsidRPr="003E01A5" w:rsidRDefault="004150D7" w:rsidP="004150D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2E177436" w14:textId="77777777" w:rsidR="004150D7" w:rsidRPr="003E01A5" w:rsidRDefault="004150D7" w:rsidP="004150D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4D206B2" w14:textId="77777777" w:rsidR="004150D7" w:rsidRPr="003E01A5" w:rsidRDefault="004150D7" w:rsidP="004150D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1857B4A8" w14:textId="77777777" w:rsidR="004150D7" w:rsidRPr="003E01A5" w:rsidRDefault="004150D7" w:rsidP="004150D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7BA4A46" w14:textId="77777777" w:rsidR="004150D7" w:rsidRPr="003E01A5" w:rsidRDefault="004150D7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0C056F1" w14:textId="77777777" w:rsidR="004150D7" w:rsidRPr="003E01A5" w:rsidRDefault="004150D7" w:rsidP="004150D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DD42A9A" w14:textId="77777777" w:rsidR="004150D7" w:rsidRPr="003E01A5" w:rsidRDefault="004150D7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3F7321A0" w14:textId="77777777" w:rsidR="004150D7" w:rsidRPr="003E01A5" w:rsidRDefault="004150D7" w:rsidP="004150D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</w:tcPr>
          <w:p w14:paraId="3EDDBC22" w14:textId="77777777" w:rsidR="004150D7" w:rsidRPr="003E01A5" w:rsidRDefault="004150D7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5B87495B" w14:textId="77777777" w:rsidR="004150D7" w:rsidRPr="003E01A5" w:rsidRDefault="004150D7" w:rsidP="004150D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015FC33" w14:textId="77777777" w:rsidR="004150D7" w:rsidRPr="003E01A5" w:rsidRDefault="004150D7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679300F" w14:textId="77777777" w:rsidR="004150D7" w:rsidRPr="003E01A5" w:rsidRDefault="004150D7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8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3568EB" w14:textId="77777777" w:rsidR="004150D7" w:rsidRPr="003E01A5" w:rsidRDefault="004150D7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606E56D" w14:textId="77777777" w:rsidR="004150D7" w:rsidRPr="003E01A5" w:rsidRDefault="004150D7" w:rsidP="004150D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5AF8" w:rsidRPr="003E01A5" w14:paraId="1E80FF32" w14:textId="77777777" w:rsidTr="00E84323">
        <w:trPr>
          <w:trHeight w:val="686"/>
        </w:trPr>
        <w:tc>
          <w:tcPr>
            <w:tcW w:w="3060" w:type="dxa"/>
          </w:tcPr>
          <w:p w14:paraId="7496EA97" w14:textId="427BE75B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วิมุต เวลเนส เซอร์วิส จำกัด</w:t>
            </w:r>
          </w:p>
        </w:tc>
        <w:tc>
          <w:tcPr>
            <w:tcW w:w="2520" w:type="dxa"/>
          </w:tcPr>
          <w:p w14:paraId="5CB2A41B" w14:textId="540E6E78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ประกอบกิจการโรงพยาบาล</w:t>
            </w:r>
            <w:r w:rsidRPr="003E01A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br/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และกายภาพบำบัด</w:t>
            </w:r>
          </w:p>
        </w:tc>
        <w:tc>
          <w:tcPr>
            <w:tcW w:w="913" w:type="dxa"/>
          </w:tcPr>
          <w:p w14:paraId="115FDA24" w14:textId="77777777" w:rsidR="00F45AF8" w:rsidRPr="003E01A5" w:rsidRDefault="00F45AF8" w:rsidP="00F45AF8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7B8650FD" w14:textId="25404ED4" w:rsidR="00F45AF8" w:rsidRPr="003E01A5" w:rsidRDefault="00F45AF8" w:rsidP="00F45AF8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</w:tcPr>
          <w:p w14:paraId="2F1CD3E3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F3E8E63" w14:textId="76C7B409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7DE94DE5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4A6042BC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AEC1DF6" w14:textId="3EB6A467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1F461E57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</w:tcPr>
          <w:p w14:paraId="4558E2CF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9C20E7" w14:textId="61373C2E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9A748FC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0BB7D618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D04305C" w14:textId="41961917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4C0179C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</w:tcPr>
          <w:p w14:paraId="740CB5C5" w14:textId="77777777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4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8CD2124" w14:textId="26A63A68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4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107D1FAC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</w:tcPr>
          <w:p w14:paraId="03400E56" w14:textId="77777777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8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308269C" w14:textId="4B72A7C6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8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BDE2C0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089B290F" w14:textId="77777777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F6E79D5" w14:textId="4382CB90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44D7F7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186ACF00" w14:textId="77777777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040516F" w14:textId="5493E9C6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45AF8" w:rsidRPr="003E01A5" w14:paraId="186D6586" w14:textId="77777777" w:rsidTr="00E84323">
        <w:trPr>
          <w:trHeight w:val="253"/>
        </w:trPr>
        <w:tc>
          <w:tcPr>
            <w:tcW w:w="3060" w:type="dxa"/>
          </w:tcPr>
          <w:p w14:paraId="55CADBE8" w14:textId="77777777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คลิก ซิ จำกัด</w:t>
            </w:r>
          </w:p>
        </w:tc>
        <w:tc>
          <w:tcPr>
            <w:tcW w:w="2520" w:type="dxa"/>
          </w:tcPr>
          <w:p w14:paraId="62633CB4" w14:textId="77777777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ธุรกิจค้าขายออนไลน์</w:t>
            </w:r>
          </w:p>
        </w:tc>
        <w:tc>
          <w:tcPr>
            <w:tcW w:w="913" w:type="dxa"/>
          </w:tcPr>
          <w:p w14:paraId="141CB509" w14:textId="3A3CC7DA" w:rsidR="00F45AF8" w:rsidRPr="003E01A5" w:rsidRDefault="00F45AF8" w:rsidP="00F45AF8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</w:tcPr>
          <w:p w14:paraId="2C59E679" w14:textId="47E44CBA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0FEB7F62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58829AC2" w14:textId="6C1695C3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2577DB3F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</w:tcPr>
          <w:p w14:paraId="0222C067" w14:textId="50F873F3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A3BF1F5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38BE02DF" w14:textId="186FF66D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C80FEB0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</w:tcPr>
          <w:p w14:paraId="2BB7A71E" w14:textId="61B3732A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4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3F92E312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</w:tcPr>
          <w:p w14:paraId="011DF3B9" w14:textId="477D4AAF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8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1BACF0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41C65DE3" w14:textId="2CA6FFC1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0CA5A7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6A3BEFDA" w14:textId="46259403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45AF8" w:rsidRPr="003E01A5" w14:paraId="7FA97519" w14:textId="77777777" w:rsidTr="00E84323">
        <w:tc>
          <w:tcPr>
            <w:tcW w:w="3060" w:type="dxa"/>
          </w:tcPr>
          <w:p w14:paraId="009B7E83" w14:textId="04A062F6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มายเฮาส์ เทค จำกัด</w:t>
            </w:r>
          </w:p>
        </w:tc>
        <w:tc>
          <w:tcPr>
            <w:tcW w:w="2520" w:type="dxa"/>
          </w:tcPr>
          <w:p w14:paraId="685116A5" w14:textId="77777777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นวัตกรรมระบบบ้าน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  <w:t xml:space="preserve">    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อัจฉริยะและการ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  <w:t xml:space="preserve">    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บริหารจัดการอาคาร  </w:t>
            </w:r>
          </w:p>
          <w:p w14:paraId="09DE947C" w14:textId="77777777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 สถานที่</w:t>
            </w:r>
          </w:p>
        </w:tc>
        <w:tc>
          <w:tcPr>
            <w:tcW w:w="913" w:type="dxa"/>
          </w:tcPr>
          <w:p w14:paraId="26546929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</w:p>
          <w:p w14:paraId="170C5B2F" w14:textId="0F53113B" w:rsidR="00F45AF8" w:rsidRPr="003E01A5" w:rsidRDefault="00F45AF8" w:rsidP="00F45AF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00C8B4EB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7FEB0348" w14:textId="5BBDB00B" w:rsidR="00F45AF8" w:rsidRPr="003E01A5" w:rsidRDefault="00F45AF8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="005B751D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="005B751D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75E9EB3F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26E55E8B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61CCE39F" w14:textId="38CD1E6C" w:rsidR="00F45AF8" w:rsidRPr="003E01A5" w:rsidRDefault="00F45AF8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="005B751D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="005B751D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0C4526ED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76D95DAB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143B3ADE" w14:textId="47BCF564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="005B751D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="005B751D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F4E09AD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21E073D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3FCDA4A8" w14:textId="34682759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="005B751D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="005B751D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F328D02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1570C02C" w14:textId="77777777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4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E18D47F" w14:textId="218916DA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  <w:tab w:val="left" w:pos="0"/>
              </w:tabs>
              <w:spacing w:line="240" w:lineRule="auto"/>
              <w:ind w:left="-570" w:right="294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-</w:t>
            </w:r>
          </w:p>
        </w:tc>
        <w:tc>
          <w:tcPr>
            <w:tcW w:w="240" w:type="dxa"/>
          </w:tcPr>
          <w:p w14:paraId="699CBFC3" w14:textId="77777777" w:rsidR="00F45AF8" w:rsidRPr="003E01A5" w:rsidRDefault="00F45AF8" w:rsidP="002A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0"/>
                <w:tab w:val="decimal" w:pos="65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2CBD89E8" w14:textId="77777777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8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F0DBBEC" w14:textId="7E6043B9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  <w:tab w:val="left" w:pos="0"/>
              </w:tabs>
              <w:spacing w:line="240" w:lineRule="auto"/>
              <w:ind w:left="-570" w:right="28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-</w:t>
            </w:r>
          </w:p>
        </w:tc>
        <w:tc>
          <w:tcPr>
            <w:tcW w:w="270" w:type="dxa"/>
          </w:tcPr>
          <w:p w14:paraId="2CEF4213" w14:textId="77777777" w:rsidR="00F45AF8" w:rsidRPr="003E01A5" w:rsidRDefault="00F45AF8" w:rsidP="002A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0"/>
                <w:tab w:val="decimal" w:pos="65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E13041F" w14:textId="77777777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6AB32B2A" w14:textId="4A91F31A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  <w:tab w:val="left" w:pos="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-</w:t>
            </w:r>
          </w:p>
        </w:tc>
        <w:tc>
          <w:tcPr>
            <w:tcW w:w="270" w:type="dxa"/>
          </w:tcPr>
          <w:p w14:paraId="768BCEE2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  <w:tab w:val="decimal" w:pos="25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054C9E4B" w14:textId="77777777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6C9A89E8" w14:textId="67614B1B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-</w:t>
            </w:r>
          </w:p>
        </w:tc>
      </w:tr>
      <w:tr w:rsidR="00F45AF8" w:rsidRPr="003E01A5" w14:paraId="4E88552D" w14:textId="77777777" w:rsidTr="00E84323">
        <w:trPr>
          <w:trHeight w:val="253"/>
        </w:trPr>
        <w:tc>
          <w:tcPr>
            <w:tcW w:w="3060" w:type="dxa"/>
          </w:tcPr>
          <w:p w14:paraId="37DC8BAA" w14:textId="21C5405C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อินโน สเปราท์ เวนเจอร์ส จำกัด</w:t>
            </w:r>
          </w:p>
        </w:tc>
        <w:tc>
          <w:tcPr>
            <w:tcW w:w="2520" w:type="dxa"/>
          </w:tcPr>
          <w:p w14:paraId="22E6C543" w14:textId="77777777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13" w:type="dxa"/>
          </w:tcPr>
          <w:p w14:paraId="0A2A6047" w14:textId="6AAD1C13" w:rsidR="00F45AF8" w:rsidRPr="003E01A5" w:rsidRDefault="00F45AF8" w:rsidP="00F45AF8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</w:tcPr>
          <w:p w14:paraId="16BC3B78" w14:textId="68DF1345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4E421C7F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594C0CED" w14:textId="651E2CAE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5598C34D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</w:tcPr>
          <w:p w14:paraId="60894DB1" w14:textId="270D2040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E766EA6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707F86A1" w14:textId="7E536EE6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75CD4C2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</w:tcPr>
          <w:p w14:paraId="6F5B037F" w14:textId="33C1B752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4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11A203FE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</w:tcPr>
          <w:p w14:paraId="0F7FEDA2" w14:textId="5D0B8AE9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8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CC28D5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68474A12" w14:textId="1EDCFC24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F17473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770D266F" w14:textId="07709AA3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45AF8" w:rsidRPr="003E01A5" w14:paraId="5A8C2656" w14:textId="77777777" w:rsidTr="00E84323">
        <w:trPr>
          <w:trHeight w:val="253"/>
        </w:trPr>
        <w:tc>
          <w:tcPr>
            <w:tcW w:w="3060" w:type="dxa"/>
          </w:tcPr>
          <w:p w14:paraId="17625786" w14:textId="6EDFCF59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proofErr w:type="spellStart"/>
            <w:r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Innosprout</w:t>
            </w:r>
            <w:proofErr w:type="spellEnd"/>
            <w:r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Investment </w:t>
            </w:r>
            <w:proofErr w:type="spellStart"/>
            <w:r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Pte.</w:t>
            </w:r>
            <w:proofErr w:type="spellEnd"/>
            <w:r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Ltd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</w:p>
        </w:tc>
        <w:tc>
          <w:tcPr>
            <w:tcW w:w="2520" w:type="dxa"/>
          </w:tcPr>
          <w:p w14:paraId="32A40CA3" w14:textId="77777777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13" w:type="dxa"/>
          </w:tcPr>
          <w:p w14:paraId="50ED42DD" w14:textId="5C7B7F92" w:rsidR="00F45AF8" w:rsidRPr="003E01A5" w:rsidRDefault="00F45AF8" w:rsidP="00F45AF8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สิงคโปร์</w:t>
            </w:r>
          </w:p>
        </w:tc>
        <w:tc>
          <w:tcPr>
            <w:tcW w:w="720" w:type="dxa"/>
          </w:tcPr>
          <w:p w14:paraId="426626F7" w14:textId="45ED4978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63F1B0AA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60E12D12" w14:textId="5DEBF0E6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398AF33E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</w:tcPr>
          <w:p w14:paraId="487CC8CE" w14:textId="7F6015C2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892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6307401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7E39E57E" w14:textId="52FC03C1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892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E261B4C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</w:tcPr>
          <w:p w14:paraId="68CFAEC4" w14:textId="0C74A3F7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4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027084C7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</w:tcPr>
          <w:p w14:paraId="3E0FCFCE" w14:textId="616F53F0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8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A3F09E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37C19D7E" w14:textId="06F40238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C3AB5D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30236FFE" w14:textId="2F20B680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45AF8" w:rsidRPr="003E01A5" w14:paraId="4D24A3C6" w14:textId="77777777" w:rsidTr="00E84323">
        <w:trPr>
          <w:trHeight w:val="253"/>
        </w:trPr>
        <w:tc>
          <w:tcPr>
            <w:tcW w:w="3060" w:type="dxa"/>
          </w:tcPr>
          <w:p w14:paraId="4DA79186" w14:textId="3E183662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เทพธัญญภา จำกัด</w:t>
            </w:r>
          </w:p>
        </w:tc>
        <w:tc>
          <w:tcPr>
            <w:tcW w:w="2520" w:type="dxa"/>
          </w:tcPr>
          <w:p w14:paraId="3086AB2E" w14:textId="0FF84118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โรงพยาบาลรักษาโรค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  <w:t xml:space="preserve">   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ทั่วไปและให้บริการ 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  <w:t xml:space="preserve">   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การฝึกอบรมด้านสุขภาพ 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  <w:t xml:space="preserve">   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การออกกำลังกาย</w:t>
            </w:r>
          </w:p>
        </w:tc>
        <w:tc>
          <w:tcPr>
            <w:tcW w:w="913" w:type="dxa"/>
          </w:tcPr>
          <w:p w14:paraId="281F0799" w14:textId="77777777" w:rsidR="00F45AF8" w:rsidRPr="003E01A5" w:rsidRDefault="00F45AF8" w:rsidP="00F45AF8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497342C3" w14:textId="77777777" w:rsidR="00F45AF8" w:rsidRPr="003E01A5" w:rsidRDefault="00F45AF8" w:rsidP="00F45AF8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65D505EF" w14:textId="77777777" w:rsidR="00F45AF8" w:rsidRPr="003E01A5" w:rsidRDefault="00F45AF8" w:rsidP="00F45AF8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0E3AA794" w14:textId="38518C86" w:rsidR="00F45AF8" w:rsidRPr="003E01A5" w:rsidRDefault="00F45AF8" w:rsidP="00F45AF8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</w:tcPr>
          <w:p w14:paraId="2B88BD55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7D438C0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391F38B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A49267" w14:textId="1F527295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</w:t>
            </w:r>
          </w:p>
        </w:tc>
        <w:tc>
          <w:tcPr>
            <w:tcW w:w="270" w:type="dxa"/>
          </w:tcPr>
          <w:p w14:paraId="39917773" w14:textId="36D948E3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44D11EAD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592A3EC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5A75CBF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BFD919B" w14:textId="30DDD5AD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</w:t>
            </w:r>
          </w:p>
        </w:tc>
        <w:tc>
          <w:tcPr>
            <w:tcW w:w="270" w:type="dxa"/>
          </w:tcPr>
          <w:p w14:paraId="59C7CD36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</w:tcPr>
          <w:p w14:paraId="3C237351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70BAC37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5DA8B5A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34A21FD" w14:textId="0FFF44E4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275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E06BB22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0054C7CB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F816A72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2DD7DFE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9036E4B" w14:textId="30129340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275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3AB1ED7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</w:tcPr>
          <w:p w14:paraId="43B8AE7E" w14:textId="77777777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4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F0AE76D" w14:textId="77777777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4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05CF74D" w14:textId="77777777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4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988CCF5" w14:textId="0987E904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4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302BA401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</w:tcPr>
          <w:p w14:paraId="14275F12" w14:textId="77777777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8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576EF3C" w14:textId="77777777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8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C4A563" w14:textId="77777777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8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6EB63E4" w14:textId="5909C9F0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8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640D80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6794E981" w14:textId="77777777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6CEFA97" w14:textId="77777777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D704EF1" w14:textId="77777777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0E8B817" w14:textId="38915675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EB1C54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56F13129" w14:textId="77777777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F7C716" w14:textId="77777777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59D84FD" w14:textId="77777777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3F51B49" w14:textId="2703AA44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45AF8" w:rsidRPr="003E01A5" w14:paraId="538E35E3" w14:textId="77777777" w:rsidTr="00E84323">
        <w:trPr>
          <w:trHeight w:val="253"/>
        </w:trPr>
        <w:tc>
          <w:tcPr>
            <w:tcW w:w="3060" w:type="dxa"/>
          </w:tcPr>
          <w:p w14:paraId="10F6EF57" w14:textId="302B7B23" w:rsidR="00F45AF8" w:rsidRPr="003E01A5" w:rsidRDefault="00F45AF8" w:rsidP="00F45A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 xml:space="preserve">บริษัท ลีฟเวลล์ ฟาร์มาซี โซลูชั่น จำกัด </w:t>
            </w:r>
          </w:p>
        </w:tc>
        <w:tc>
          <w:tcPr>
            <w:tcW w:w="2520" w:type="dxa"/>
          </w:tcPr>
          <w:p w14:paraId="6C48A61C" w14:textId="3C6A961C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ขายยาและเวชภัณฑ์</w:t>
            </w:r>
          </w:p>
        </w:tc>
        <w:tc>
          <w:tcPr>
            <w:tcW w:w="913" w:type="dxa"/>
          </w:tcPr>
          <w:p w14:paraId="3A196148" w14:textId="05261E4F" w:rsidR="00F45AF8" w:rsidRPr="003E01A5" w:rsidRDefault="00F45AF8" w:rsidP="00F45AF8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</w:tcPr>
          <w:p w14:paraId="7AB5CA37" w14:textId="4E11E325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2B1B8FA0" w14:textId="23DB908A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5B61B97A" w14:textId="1FDA0303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4F155AAE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</w:tcPr>
          <w:p w14:paraId="0144AB7E" w14:textId="61BB41E1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273B1ED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6B7DB0EE" w14:textId="6325C0EE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FF98BFA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</w:tcPr>
          <w:p w14:paraId="337BD6DB" w14:textId="1D06919E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4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30EE4BA7" w14:textId="5F3392D6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</w:tcPr>
          <w:p w14:paraId="40D91312" w14:textId="2FCE9C91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8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BD655D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16E69A19" w14:textId="24592A30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B2677B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0238AE95" w14:textId="1D0E6519" w:rsidR="00F45AF8" w:rsidRPr="003E01A5" w:rsidRDefault="00F45AF8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A539F0" w:rsidRPr="003E01A5" w14:paraId="16A5FD47" w14:textId="77777777" w:rsidTr="00E84323">
        <w:trPr>
          <w:trHeight w:val="253"/>
        </w:trPr>
        <w:tc>
          <w:tcPr>
            <w:tcW w:w="3060" w:type="dxa"/>
          </w:tcPr>
          <w:p w14:paraId="0D78DBBB" w14:textId="59939DF2" w:rsidR="00A539F0" w:rsidRPr="003E01A5" w:rsidRDefault="00A539F0" w:rsidP="00A539F0">
            <w:pPr>
              <w:pStyle w:val="acctfourfigures"/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รีเจน อินโนเวชั่น จำกัด</w:t>
            </w:r>
          </w:p>
        </w:tc>
        <w:tc>
          <w:tcPr>
            <w:tcW w:w="2520" w:type="dxa"/>
          </w:tcPr>
          <w:p w14:paraId="70923D51" w14:textId="3ED14BBB" w:rsidR="00A539F0" w:rsidRPr="003E01A5" w:rsidRDefault="00A539F0" w:rsidP="00A539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วิจัยเกี่ยวกับทรัพยากร ธรรมชาติ </w:t>
            </w:r>
            <w:r w:rsidR="00507E26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  <w:t xml:space="preserve">   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และสิ่งแวดล้อม</w:t>
            </w:r>
          </w:p>
        </w:tc>
        <w:tc>
          <w:tcPr>
            <w:tcW w:w="913" w:type="dxa"/>
          </w:tcPr>
          <w:p w14:paraId="38891283" w14:textId="77777777" w:rsidR="00A539F0" w:rsidRPr="003E01A5" w:rsidRDefault="00A539F0" w:rsidP="00A539F0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354748F5" w14:textId="7D97F517" w:rsidR="00A539F0" w:rsidRPr="003E01A5" w:rsidRDefault="00A539F0" w:rsidP="00A539F0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</w:tcPr>
          <w:p w14:paraId="49A27AD3" w14:textId="77777777" w:rsidR="00A539F0" w:rsidRPr="003E01A5" w:rsidRDefault="00A539F0" w:rsidP="00A539F0">
            <w:pPr>
              <w:pStyle w:val="acctfourfigures"/>
              <w:tabs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AC6B4A7" w14:textId="28E13BFC" w:rsidR="00A539F0" w:rsidRPr="003E01A5" w:rsidRDefault="005B751D" w:rsidP="00A539F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/>
                <w:sz w:val="26"/>
                <w:szCs w:val="26"/>
                <w:lang w:val="en-US" w:bidi="th-TH"/>
              </w:rPr>
              <w:t>51</w:t>
            </w:r>
            <w:r w:rsidR="00A539F0" w:rsidRPr="003E01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.</w:t>
            </w:r>
            <w:r w:rsidRPr="003E01A5">
              <w:rPr>
                <w:rFonts w:asciiTheme="majorBidi" w:hAnsi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040D0F63" w14:textId="77777777" w:rsidR="00A539F0" w:rsidRPr="003E01A5" w:rsidRDefault="00A539F0" w:rsidP="00A539F0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6110FA8B" w14:textId="77777777" w:rsidR="00A539F0" w:rsidRPr="003E01A5" w:rsidRDefault="00A539F0" w:rsidP="00A539F0">
            <w:pPr>
              <w:pStyle w:val="acctfourfigures"/>
              <w:tabs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413FC98" w14:textId="620E535B" w:rsidR="00A539F0" w:rsidRPr="003E01A5" w:rsidRDefault="005B751D" w:rsidP="00A539F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/>
                <w:sz w:val="26"/>
                <w:szCs w:val="26"/>
                <w:lang w:val="en-US" w:bidi="th-TH"/>
              </w:rPr>
              <w:t>51</w:t>
            </w:r>
            <w:r w:rsidR="00A539F0" w:rsidRPr="003E01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.</w:t>
            </w:r>
            <w:r w:rsidRPr="003E01A5">
              <w:rPr>
                <w:rFonts w:asciiTheme="majorBidi" w:hAnsi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0DCE0C78" w14:textId="77777777" w:rsidR="00A539F0" w:rsidRPr="003E01A5" w:rsidRDefault="00A539F0" w:rsidP="00A539F0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</w:tcPr>
          <w:p w14:paraId="3ECA89FA" w14:textId="77777777" w:rsidR="00A539F0" w:rsidRPr="003E01A5" w:rsidRDefault="00A539F0" w:rsidP="00A539F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4C10261" w14:textId="1B1BF824" w:rsidR="00A539F0" w:rsidRPr="003E01A5" w:rsidRDefault="005B751D" w:rsidP="00A539F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A539F0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B851236" w14:textId="77777777" w:rsidR="00A539F0" w:rsidRPr="003E01A5" w:rsidRDefault="00A539F0" w:rsidP="00A539F0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0154F09A" w14:textId="77777777" w:rsidR="00A539F0" w:rsidRPr="003E01A5" w:rsidRDefault="00A539F0" w:rsidP="00A539F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B188CB0" w14:textId="17978628" w:rsidR="00A539F0" w:rsidRPr="003E01A5" w:rsidRDefault="005B751D" w:rsidP="00A539F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A539F0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27DA2B82" w14:textId="77777777" w:rsidR="00A539F0" w:rsidRPr="003E01A5" w:rsidRDefault="00A539F0" w:rsidP="00A539F0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</w:tcPr>
          <w:p w14:paraId="186CB190" w14:textId="77777777" w:rsidR="00A539F0" w:rsidRPr="003E01A5" w:rsidRDefault="00A539F0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4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7C3DF88" w14:textId="1CE4AF6D" w:rsidR="00A539F0" w:rsidRPr="003E01A5" w:rsidRDefault="00A539F0" w:rsidP="00FC601E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29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30636549" w14:textId="77777777" w:rsidR="00A539F0" w:rsidRPr="003E01A5" w:rsidRDefault="00A539F0" w:rsidP="00A539F0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</w:tcPr>
          <w:p w14:paraId="0C2ABD15" w14:textId="77777777" w:rsidR="00A539F0" w:rsidRPr="003E01A5" w:rsidRDefault="00A539F0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8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031652D" w14:textId="5EA48D9B" w:rsidR="00A539F0" w:rsidRPr="003E01A5" w:rsidRDefault="00A539F0" w:rsidP="00FC601E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037060" w14:textId="77777777" w:rsidR="00A539F0" w:rsidRPr="003E01A5" w:rsidRDefault="00A539F0" w:rsidP="00A539F0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69D953A0" w14:textId="77777777" w:rsidR="00A539F0" w:rsidRPr="003E01A5" w:rsidRDefault="00A539F0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FAE49F" w14:textId="516A2140" w:rsidR="00A539F0" w:rsidRPr="003E01A5" w:rsidRDefault="00A539F0" w:rsidP="00FC601E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24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21881E" w14:textId="77777777" w:rsidR="00A539F0" w:rsidRPr="003E01A5" w:rsidRDefault="00A539F0" w:rsidP="00A539F0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6F8A8550" w14:textId="77777777" w:rsidR="00A539F0" w:rsidRPr="003E01A5" w:rsidRDefault="00A539F0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D6FD75F" w14:textId="302951F0" w:rsidR="00A539F0" w:rsidRPr="003E01A5" w:rsidRDefault="00A539F0" w:rsidP="00FC601E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24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A539F0" w:rsidRPr="003E01A5" w14:paraId="5235A2B1" w14:textId="77777777" w:rsidTr="00E84323">
        <w:trPr>
          <w:trHeight w:val="253"/>
        </w:trPr>
        <w:tc>
          <w:tcPr>
            <w:tcW w:w="3060" w:type="dxa"/>
          </w:tcPr>
          <w:p w14:paraId="00F1CA64" w14:textId="3C39320A" w:rsidR="00A539F0" w:rsidRPr="003E01A5" w:rsidRDefault="00A539F0" w:rsidP="00A539F0">
            <w:pPr>
              <w:pStyle w:val="acctfourfigures"/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รีเจน เมเนจเม้นท์ เซอร์วิสเซส จำกัด</w:t>
            </w:r>
          </w:p>
        </w:tc>
        <w:tc>
          <w:tcPr>
            <w:tcW w:w="2520" w:type="dxa"/>
          </w:tcPr>
          <w:p w14:paraId="56EE036B" w14:textId="3DFC6268" w:rsidR="00A539F0" w:rsidRPr="003E01A5" w:rsidRDefault="00A539F0" w:rsidP="00A539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ให้คำปรึกษาและแนะนำเกี่ยวกับ</w:t>
            </w:r>
            <w:r w:rsidR="00507E26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  <w:t xml:space="preserve">   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เกษตรกรรม</w:t>
            </w:r>
          </w:p>
        </w:tc>
        <w:tc>
          <w:tcPr>
            <w:tcW w:w="913" w:type="dxa"/>
          </w:tcPr>
          <w:p w14:paraId="5FC83CDD" w14:textId="77777777" w:rsidR="00A539F0" w:rsidRPr="003E01A5" w:rsidRDefault="00A539F0" w:rsidP="00A539F0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0405F658" w14:textId="1FD3C95F" w:rsidR="00A539F0" w:rsidRPr="003E01A5" w:rsidRDefault="00A539F0" w:rsidP="00A539F0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</w:tcPr>
          <w:p w14:paraId="1AE1083F" w14:textId="77777777" w:rsidR="00A539F0" w:rsidRPr="003E01A5" w:rsidRDefault="00A539F0" w:rsidP="00A539F0">
            <w:pPr>
              <w:pStyle w:val="acctfourfigures"/>
              <w:tabs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3C83E12" w14:textId="635736B6" w:rsidR="00A539F0" w:rsidRPr="003E01A5" w:rsidRDefault="005B751D" w:rsidP="00A539F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/>
                <w:sz w:val="26"/>
                <w:szCs w:val="26"/>
                <w:lang w:val="en-US" w:bidi="th-TH"/>
              </w:rPr>
              <w:t>51</w:t>
            </w:r>
            <w:r w:rsidR="00A539F0" w:rsidRPr="003E01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.</w:t>
            </w:r>
            <w:r w:rsidRPr="003E01A5">
              <w:rPr>
                <w:rFonts w:asciiTheme="majorBidi" w:hAnsi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640229E7" w14:textId="77777777" w:rsidR="00A539F0" w:rsidRPr="003E01A5" w:rsidRDefault="00A539F0" w:rsidP="00A539F0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73C6FE6A" w14:textId="77777777" w:rsidR="00A539F0" w:rsidRPr="003E01A5" w:rsidRDefault="00A539F0" w:rsidP="00A539F0">
            <w:pPr>
              <w:pStyle w:val="acctfourfigures"/>
              <w:tabs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20E7C60" w14:textId="1C9EB02F" w:rsidR="00A539F0" w:rsidRPr="003E01A5" w:rsidRDefault="005B751D" w:rsidP="00A539F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/>
                <w:sz w:val="26"/>
                <w:szCs w:val="26"/>
                <w:lang w:val="en-US" w:bidi="th-TH"/>
              </w:rPr>
              <w:t>51</w:t>
            </w:r>
            <w:r w:rsidR="00A539F0" w:rsidRPr="003E01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.</w:t>
            </w:r>
            <w:r w:rsidRPr="003E01A5">
              <w:rPr>
                <w:rFonts w:asciiTheme="majorBidi" w:hAnsi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0C65993" w14:textId="77777777" w:rsidR="00A539F0" w:rsidRPr="003E01A5" w:rsidRDefault="00A539F0" w:rsidP="00A539F0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</w:tcPr>
          <w:p w14:paraId="12265229" w14:textId="77777777" w:rsidR="00A539F0" w:rsidRPr="003E01A5" w:rsidRDefault="00A539F0" w:rsidP="00A539F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467290F" w14:textId="74AF1AB0" w:rsidR="00A539F0" w:rsidRPr="003E01A5" w:rsidRDefault="005B751D" w:rsidP="00A539F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A539F0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49ED0F5" w14:textId="77777777" w:rsidR="00A539F0" w:rsidRPr="003E01A5" w:rsidRDefault="00A539F0" w:rsidP="00A539F0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7464D689" w14:textId="77777777" w:rsidR="00A539F0" w:rsidRPr="003E01A5" w:rsidRDefault="00A539F0" w:rsidP="00A539F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BC31CCB" w14:textId="16AA2ABB" w:rsidR="00A539F0" w:rsidRPr="003E01A5" w:rsidRDefault="005B751D" w:rsidP="00A539F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A539F0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7349720" w14:textId="77777777" w:rsidR="00A539F0" w:rsidRPr="003E01A5" w:rsidRDefault="00A539F0" w:rsidP="00A539F0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</w:tcPr>
          <w:p w14:paraId="6F12D919" w14:textId="77777777" w:rsidR="00A539F0" w:rsidRPr="003E01A5" w:rsidRDefault="00A539F0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4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796785E" w14:textId="411F750A" w:rsidR="00A539F0" w:rsidRPr="003E01A5" w:rsidRDefault="00A539F0" w:rsidP="00FC601E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29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6294B4DE" w14:textId="77777777" w:rsidR="00A539F0" w:rsidRPr="003E01A5" w:rsidRDefault="00A539F0" w:rsidP="00A539F0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</w:tcPr>
          <w:p w14:paraId="6ED9DC45" w14:textId="77777777" w:rsidR="00A539F0" w:rsidRPr="003E01A5" w:rsidRDefault="00A539F0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8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EB9943" w14:textId="36E42287" w:rsidR="00A539F0" w:rsidRPr="003E01A5" w:rsidRDefault="00A539F0" w:rsidP="00FC601E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639FC4" w14:textId="77777777" w:rsidR="00A539F0" w:rsidRPr="003E01A5" w:rsidRDefault="00A539F0" w:rsidP="00A539F0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690D5867" w14:textId="77777777" w:rsidR="00A539F0" w:rsidRPr="003E01A5" w:rsidRDefault="00A539F0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2F508EE" w14:textId="40054C92" w:rsidR="00A539F0" w:rsidRPr="003E01A5" w:rsidRDefault="00A539F0" w:rsidP="00FC601E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24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646D6D" w14:textId="77777777" w:rsidR="00A539F0" w:rsidRPr="003E01A5" w:rsidRDefault="00A539F0" w:rsidP="00A539F0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26575F1F" w14:textId="77777777" w:rsidR="00A539F0" w:rsidRPr="003E01A5" w:rsidRDefault="00A539F0" w:rsidP="00FC601E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49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0C6B5B5" w14:textId="00E8F930" w:rsidR="00A539F0" w:rsidRPr="003E01A5" w:rsidRDefault="00A539F0" w:rsidP="00FC601E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24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150D7" w:rsidRPr="003E01A5" w14:paraId="57A71C76" w14:textId="77777777" w:rsidTr="00E84323">
        <w:tc>
          <w:tcPr>
            <w:tcW w:w="5580" w:type="dxa"/>
            <w:gridSpan w:val="2"/>
          </w:tcPr>
          <w:p w14:paraId="02FDA092" w14:textId="77777777" w:rsidR="004150D7" w:rsidRPr="003E01A5" w:rsidRDefault="004150D7" w:rsidP="004150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บริษัทย่อยทางอ้อม (ถือหุ้นโดยบริษัทย่อย)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(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ต่อ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13" w:type="dxa"/>
          </w:tcPr>
          <w:p w14:paraId="5705C140" w14:textId="77777777" w:rsidR="004150D7" w:rsidRPr="003E01A5" w:rsidRDefault="004150D7" w:rsidP="004150D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12D3A7A5" w14:textId="77777777" w:rsidR="004150D7" w:rsidRPr="003E01A5" w:rsidRDefault="004150D7" w:rsidP="004150D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CD324EE" w14:textId="77777777" w:rsidR="004150D7" w:rsidRPr="003E01A5" w:rsidRDefault="004150D7" w:rsidP="004150D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2B3C9CF2" w14:textId="77777777" w:rsidR="004150D7" w:rsidRPr="003E01A5" w:rsidRDefault="004150D7" w:rsidP="004150D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F5DCBA0" w14:textId="77777777" w:rsidR="004150D7" w:rsidRPr="003E01A5" w:rsidRDefault="004150D7" w:rsidP="004150D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5C599F8D" w14:textId="77777777" w:rsidR="004150D7" w:rsidRPr="003E01A5" w:rsidRDefault="004150D7" w:rsidP="004150D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54AC9AC" w14:textId="77777777" w:rsidR="004150D7" w:rsidRPr="003E01A5" w:rsidRDefault="004150D7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127C970" w14:textId="77777777" w:rsidR="004150D7" w:rsidRPr="003E01A5" w:rsidRDefault="004150D7" w:rsidP="004150D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E67B490" w14:textId="77777777" w:rsidR="004150D7" w:rsidRPr="003E01A5" w:rsidRDefault="004150D7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6B86E136" w14:textId="77777777" w:rsidR="004150D7" w:rsidRPr="003E01A5" w:rsidRDefault="004150D7" w:rsidP="004150D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</w:tcPr>
          <w:p w14:paraId="307AB9D9" w14:textId="77777777" w:rsidR="004150D7" w:rsidRPr="003E01A5" w:rsidRDefault="004150D7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6F387C97" w14:textId="77777777" w:rsidR="004150D7" w:rsidRPr="003E01A5" w:rsidRDefault="004150D7" w:rsidP="004150D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510A6FD" w14:textId="77777777" w:rsidR="004150D7" w:rsidRPr="003E01A5" w:rsidRDefault="004150D7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AE314BF" w14:textId="77777777" w:rsidR="004150D7" w:rsidRPr="003E01A5" w:rsidRDefault="004150D7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8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9FBF41" w14:textId="77777777" w:rsidR="004150D7" w:rsidRPr="003E01A5" w:rsidRDefault="004150D7" w:rsidP="0041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F78C83F" w14:textId="77777777" w:rsidR="004150D7" w:rsidRPr="003E01A5" w:rsidRDefault="004150D7" w:rsidP="004150D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5AF8" w:rsidRPr="003E01A5" w14:paraId="477B74AB" w14:textId="77777777" w:rsidTr="00E84323">
        <w:trPr>
          <w:trHeight w:val="253"/>
        </w:trPr>
        <w:tc>
          <w:tcPr>
            <w:tcW w:w="3060" w:type="dxa"/>
          </w:tcPr>
          <w:p w14:paraId="6624430F" w14:textId="7B0568AE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รีเจน พร็อพเพอร์ตี้ จำกัด</w:t>
            </w:r>
          </w:p>
        </w:tc>
        <w:tc>
          <w:tcPr>
            <w:tcW w:w="2520" w:type="dxa"/>
          </w:tcPr>
          <w:p w14:paraId="182D7815" w14:textId="3DEAD877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ดำเนินธุรกิจเกี่ยวกับเกษตรกรรม</w:t>
            </w:r>
          </w:p>
        </w:tc>
        <w:tc>
          <w:tcPr>
            <w:tcW w:w="913" w:type="dxa"/>
          </w:tcPr>
          <w:p w14:paraId="23648B1B" w14:textId="1B6CDAFA" w:rsidR="00F45AF8" w:rsidRPr="003E01A5" w:rsidRDefault="00F45AF8" w:rsidP="00F45AF8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</w:tcPr>
          <w:p w14:paraId="63395D9A" w14:textId="02B70016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2AC8D223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75323F7C" w14:textId="1EC9D05F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23BA6FC9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</w:tcPr>
          <w:p w14:paraId="425F2FB0" w14:textId="259F362A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166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8B53938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3B6101B8" w14:textId="426EDF25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166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38BCAA9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</w:tcPr>
          <w:p w14:paraId="74EA6E90" w14:textId="182BD375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60A07ADA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</w:tcPr>
          <w:p w14:paraId="0795F6CF" w14:textId="342A7F13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2A0F1C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2B926995" w14:textId="572DD0F1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E94CC0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53323080" w14:textId="6D78F68B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45AF8" w:rsidRPr="003E01A5" w14:paraId="34915C7E" w14:textId="77777777" w:rsidTr="00E84323">
        <w:trPr>
          <w:trHeight w:val="253"/>
        </w:trPr>
        <w:tc>
          <w:tcPr>
            <w:tcW w:w="3060" w:type="dxa"/>
          </w:tcPr>
          <w:p w14:paraId="1A0CE40E" w14:textId="475589BA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  <w:t>บริษัท อินโน โฮม คอนสตรัคชั่น จำกัด</w:t>
            </w:r>
            <w:r w:rsidR="00163A5F" w:rsidRPr="003E01A5"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 xml:space="preserve"> ***</w:t>
            </w:r>
            <w:r w:rsidR="0027520F" w:rsidRPr="003E01A5"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*</w:t>
            </w:r>
          </w:p>
        </w:tc>
        <w:tc>
          <w:tcPr>
            <w:tcW w:w="2520" w:type="dxa"/>
          </w:tcPr>
          <w:p w14:paraId="7B95BB4F" w14:textId="15BC865E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ก่อสร้างอาคารที่พักอาศัย</w:t>
            </w:r>
          </w:p>
        </w:tc>
        <w:tc>
          <w:tcPr>
            <w:tcW w:w="913" w:type="dxa"/>
          </w:tcPr>
          <w:p w14:paraId="3A3FB7D1" w14:textId="33B4D20A" w:rsidR="00F45AF8" w:rsidRPr="003E01A5" w:rsidRDefault="00F45AF8" w:rsidP="00F45AF8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</w:tcPr>
          <w:p w14:paraId="397B98FB" w14:textId="549718D9" w:rsidR="00F45AF8" w:rsidRPr="003E01A5" w:rsidRDefault="00F45AF8" w:rsidP="00D34580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A896AC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3FA914E2" w14:textId="48E2582A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5492F81E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</w:tcPr>
          <w:p w14:paraId="254584D2" w14:textId="34FACEED" w:rsidR="00F45AF8" w:rsidRPr="003E01A5" w:rsidRDefault="00F45AF8" w:rsidP="00D34580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0531AB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1D4F74F8" w14:textId="7E89AE68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C470DB6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</w:tcPr>
          <w:p w14:paraId="1CE5BAC3" w14:textId="749CFC40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343A94CC" w14:textId="2022D36C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</w:tcPr>
          <w:p w14:paraId="466B144D" w14:textId="421158AB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F69EAC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5431F803" w14:textId="2E83798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046887" w14:textId="394A238B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702AC9EC" w14:textId="3C7D6BFB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45AF8" w:rsidRPr="003E01A5" w14:paraId="7BE2E7CA" w14:textId="77777777" w:rsidTr="00E84323">
        <w:trPr>
          <w:trHeight w:val="253"/>
        </w:trPr>
        <w:tc>
          <w:tcPr>
            <w:tcW w:w="3060" w:type="dxa"/>
          </w:tcPr>
          <w:p w14:paraId="3C22C4D6" w14:textId="77777777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ดีเอ็ม ฟู้ด จำกัด</w:t>
            </w:r>
          </w:p>
        </w:tc>
        <w:tc>
          <w:tcPr>
            <w:tcW w:w="2520" w:type="dxa"/>
          </w:tcPr>
          <w:p w14:paraId="1CE62AE6" w14:textId="77777777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ห้องอาหาร</w:t>
            </w:r>
          </w:p>
        </w:tc>
        <w:tc>
          <w:tcPr>
            <w:tcW w:w="913" w:type="dxa"/>
          </w:tcPr>
          <w:p w14:paraId="45087546" w14:textId="77777777" w:rsidR="00F45AF8" w:rsidRPr="003E01A5" w:rsidRDefault="00F45AF8" w:rsidP="00F45AF8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</w:tcPr>
          <w:p w14:paraId="7087CF59" w14:textId="0995F813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252A9021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6CE81322" w14:textId="354D5C0B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1E32F4B1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</w:tcPr>
          <w:p w14:paraId="23E1EF29" w14:textId="6505A72D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2DA0CEF6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0D308FC2" w14:textId="70D3963A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B07B788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</w:tcPr>
          <w:p w14:paraId="12189CC6" w14:textId="1174CD9F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55430C87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</w:tcPr>
          <w:p w14:paraId="08448484" w14:textId="458A204F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9C7DE4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599667AC" w14:textId="5F0644A0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141523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6F7BCFE1" w14:textId="6679E69C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45AF8" w:rsidRPr="003E01A5" w14:paraId="3252DD3D" w14:textId="77777777" w:rsidTr="00E84323">
        <w:trPr>
          <w:trHeight w:val="253"/>
        </w:trPr>
        <w:tc>
          <w:tcPr>
            <w:tcW w:w="3060" w:type="dxa"/>
          </w:tcPr>
          <w:p w14:paraId="6B0F0A6E" w14:textId="77777777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ศูนย์ทันตกรรมเทพธารินทร์ จำกัด</w:t>
            </w:r>
          </w:p>
        </w:tc>
        <w:tc>
          <w:tcPr>
            <w:tcW w:w="2520" w:type="dxa"/>
          </w:tcPr>
          <w:p w14:paraId="3B1002F7" w14:textId="77777777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สถานพยาบาลทันตกรรม</w:t>
            </w:r>
          </w:p>
        </w:tc>
        <w:tc>
          <w:tcPr>
            <w:tcW w:w="913" w:type="dxa"/>
          </w:tcPr>
          <w:p w14:paraId="704E91DF" w14:textId="77777777" w:rsidR="00F45AF8" w:rsidRPr="003E01A5" w:rsidRDefault="00F45AF8" w:rsidP="00F45AF8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</w:tcPr>
          <w:p w14:paraId="113F178B" w14:textId="013125F3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3C76E8F7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38D431C9" w14:textId="1422BDB1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3F86AEA2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</w:tcPr>
          <w:p w14:paraId="2CE642B0" w14:textId="61940885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8991881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444DDA0A" w14:textId="34FB671D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9B28EEA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</w:tcPr>
          <w:p w14:paraId="5221ACAE" w14:textId="25F2785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70EA6AD8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</w:tcPr>
          <w:p w14:paraId="6C11E64A" w14:textId="1FF9240E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BC8E9C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2DB7B58A" w14:textId="33E8F731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BC31D1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7DD01216" w14:textId="77F818EA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45AF8" w:rsidRPr="003E01A5" w14:paraId="596100CF" w14:textId="77777777" w:rsidTr="00E84323">
        <w:trPr>
          <w:trHeight w:val="253"/>
        </w:trPr>
        <w:tc>
          <w:tcPr>
            <w:tcW w:w="3060" w:type="dxa"/>
          </w:tcPr>
          <w:p w14:paraId="584E8D00" w14:textId="77777777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วิมุต พร็อพเพอร์ตี้ พีเค จำกัด</w:t>
            </w:r>
          </w:p>
        </w:tc>
        <w:tc>
          <w:tcPr>
            <w:tcW w:w="2520" w:type="dxa"/>
          </w:tcPr>
          <w:p w14:paraId="58841FA7" w14:textId="77777777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ให้เช่าอสังหาริมทรัพย์</w:t>
            </w:r>
          </w:p>
        </w:tc>
        <w:tc>
          <w:tcPr>
            <w:tcW w:w="913" w:type="dxa"/>
          </w:tcPr>
          <w:p w14:paraId="5FBF1DA9" w14:textId="77777777" w:rsidR="00F45AF8" w:rsidRPr="003E01A5" w:rsidRDefault="00F45AF8" w:rsidP="00F45AF8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</w:tcPr>
          <w:p w14:paraId="41E1CDFC" w14:textId="429B9EDF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0EA8247A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638C0D52" w14:textId="696AF011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0EE7FB0D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240" w:lineRule="auto"/>
              <w:ind w:left="252" w:right="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25" w:type="dxa"/>
          </w:tcPr>
          <w:p w14:paraId="7496E9A7" w14:textId="6DDD78BC" w:rsidR="00F45AF8" w:rsidRPr="003E01A5" w:rsidRDefault="00F45AF8" w:rsidP="00FF311A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8E93E4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240" w:lineRule="auto"/>
              <w:ind w:left="252" w:right="108" w:hanging="25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20" w:type="dxa"/>
          </w:tcPr>
          <w:p w14:paraId="64CC8524" w14:textId="5DE244AB" w:rsidR="00F45AF8" w:rsidRPr="003E01A5" w:rsidRDefault="00F45AF8" w:rsidP="00F45AF8">
            <w:pPr>
              <w:pStyle w:val="acctfourfigures"/>
              <w:tabs>
                <w:tab w:val="clear" w:pos="765"/>
                <w:tab w:val="left" w:pos="0"/>
                <w:tab w:val="decimal" w:pos="43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1CA4D3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</w:tcPr>
          <w:p w14:paraId="06EBF7F7" w14:textId="4C713860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259472E2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</w:tcPr>
          <w:p w14:paraId="4B080BC3" w14:textId="6265BFD3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B81282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46AAB076" w14:textId="747CDD96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40714A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4C46F63B" w14:textId="429E7DE4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45AF8" w:rsidRPr="003E01A5" w14:paraId="2A7D3C9B" w14:textId="77777777" w:rsidTr="00E84323">
        <w:trPr>
          <w:trHeight w:val="253"/>
        </w:trPr>
        <w:tc>
          <w:tcPr>
            <w:tcW w:w="3060" w:type="dxa"/>
          </w:tcPr>
          <w:p w14:paraId="692C208D" w14:textId="77777777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แพลนท์ แอสเซท จำกัด</w:t>
            </w:r>
          </w:p>
        </w:tc>
        <w:tc>
          <w:tcPr>
            <w:tcW w:w="2520" w:type="dxa"/>
          </w:tcPr>
          <w:p w14:paraId="5CE9A849" w14:textId="77777777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ให้เช่าอสังหาริมทรัพย์</w:t>
            </w:r>
          </w:p>
        </w:tc>
        <w:tc>
          <w:tcPr>
            <w:tcW w:w="913" w:type="dxa"/>
          </w:tcPr>
          <w:p w14:paraId="0AE9DFA0" w14:textId="77777777" w:rsidR="00F45AF8" w:rsidRPr="003E01A5" w:rsidRDefault="00F45AF8" w:rsidP="00F45AF8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</w:tcPr>
          <w:p w14:paraId="4934AE34" w14:textId="02FD82FD" w:rsidR="00F45AF8" w:rsidRPr="003E01A5" w:rsidRDefault="005B751D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050BD9C2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32ADAB4A" w14:textId="7CE39B63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B90F81E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240" w:lineRule="auto"/>
              <w:ind w:left="252" w:right="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25" w:type="dxa"/>
          </w:tcPr>
          <w:p w14:paraId="138B869F" w14:textId="50BC0F87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AB82E91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240" w:lineRule="auto"/>
              <w:ind w:left="252" w:right="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20" w:type="dxa"/>
          </w:tcPr>
          <w:p w14:paraId="36DF6258" w14:textId="49562CC0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2CC9280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</w:tcPr>
          <w:p w14:paraId="6D1D0BBE" w14:textId="4993A862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0E5870A9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</w:tcPr>
          <w:p w14:paraId="71E6C7F4" w14:textId="2951D16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91BD33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1B141430" w14:textId="42DB1A9C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5733ED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686FF7AB" w14:textId="7CC03F09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45AF8" w:rsidRPr="003E01A5" w14:paraId="0AE02138" w14:textId="77777777" w:rsidTr="00E84323">
        <w:trPr>
          <w:trHeight w:val="253"/>
        </w:trPr>
        <w:tc>
          <w:tcPr>
            <w:tcW w:w="3060" w:type="dxa"/>
          </w:tcPr>
          <w:p w14:paraId="7968FB0F" w14:textId="4A0CB703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/>
                <w:spacing w:val="-4"/>
                <w:sz w:val="26"/>
                <w:szCs w:val="26"/>
                <w:cs/>
                <w:lang w:bidi="th-TH"/>
              </w:rPr>
              <w:t>บริษัท เอ็มซี แอฟฟอเรสท์เทชั่น จำกัด</w:t>
            </w:r>
            <w:r w:rsidRPr="003E01A5">
              <w:rPr>
                <w:rFonts w:asciiTheme="majorBidi" w:hAnsiTheme="majorBidi"/>
                <w:spacing w:val="-4"/>
                <w:sz w:val="26"/>
                <w:szCs w:val="26"/>
                <w:lang w:bidi="th-TH"/>
              </w:rPr>
              <w:t xml:space="preserve"> *</w:t>
            </w:r>
            <w:r w:rsidR="00710434" w:rsidRPr="003E01A5">
              <w:rPr>
                <w:rFonts w:asciiTheme="majorBidi" w:hAnsiTheme="majorBidi"/>
                <w:spacing w:val="-4"/>
                <w:sz w:val="26"/>
                <w:szCs w:val="26"/>
                <w:lang w:bidi="th-TH"/>
              </w:rPr>
              <w:t>*</w:t>
            </w:r>
            <w:r w:rsidR="0027520F" w:rsidRPr="003E01A5">
              <w:rPr>
                <w:rFonts w:asciiTheme="majorBidi" w:hAnsiTheme="majorBidi"/>
                <w:spacing w:val="-4"/>
                <w:sz w:val="26"/>
                <w:szCs w:val="26"/>
                <w:lang w:bidi="th-TH"/>
              </w:rPr>
              <w:t>*</w:t>
            </w:r>
          </w:p>
        </w:tc>
        <w:tc>
          <w:tcPr>
            <w:tcW w:w="2520" w:type="dxa"/>
          </w:tcPr>
          <w:p w14:paraId="4B7463F0" w14:textId="64ADDFD5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ดำเนินธุรกิจเกี่ยวกับเกษตรกรรม</w:t>
            </w:r>
          </w:p>
        </w:tc>
        <w:tc>
          <w:tcPr>
            <w:tcW w:w="913" w:type="dxa"/>
          </w:tcPr>
          <w:p w14:paraId="4B2AC0D5" w14:textId="080BBB0D" w:rsidR="00F45AF8" w:rsidRPr="003E01A5" w:rsidRDefault="00F45AF8" w:rsidP="00F45AF8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</w:tcPr>
          <w:p w14:paraId="423492A1" w14:textId="708FF70D" w:rsidR="00F45AF8" w:rsidRPr="003E01A5" w:rsidRDefault="00E130ED" w:rsidP="00E130ED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EA0FDD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2F6F8846" w14:textId="567718D0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</w:t>
            </w:r>
          </w:p>
        </w:tc>
        <w:tc>
          <w:tcPr>
            <w:tcW w:w="270" w:type="dxa"/>
          </w:tcPr>
          <w:p w14:paraId="64CBA9FD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240" w:lineRule="auto"/>
              <w:ind w:left="252" w:right="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25" w:type="dxa"/>
          </w:tcPr>
          <w:p w14:paraId="74453077" w14:textId="016C8E4D" w:rsidR="00F45AF8" w:rsidRPr="003E01A5" w:rsidRDefault="00E130ED" w:rsidP="00E130ED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61321B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240" w:lineRule="auto"/>
              <w:ind w:left="252" w:right="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20" w:type="dxa"/>
          </w:tcPr>
          <w:p w14:paraId="34CBE670" w14:textId="2D8AE6D5" w:rsidR="00F45AF8" w:rsidRPr="003E01A5" w:rsidRDefault="005B751D" w:rsidP="00F45A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45AF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D542C1C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</w:tcPr>
          <w:p w14:paraId="712CE458" w14:textId="2BD38955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6240EA52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170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</w:tcPr>
          <w:p w14:paraId="6F6A2A6C" w14:textId="4F96DBBA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EA5AE2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77AD6E6F" w14:textId="49393664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728C76" w14:textId="7777777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6C8379AF" w14:textId="04F61A17" w:rsidR="00F45AF8" w:rsidRPr="003E01A5" w:rsidRDefault="00F45AF8" w:rsidP="002A767F">
            <w:pPr>
              <w:pStyle w:val="acctfourfigures"/>
              <w:tabs>
                <w:tab w:val="clear" w:pos="765"/>
                <w:tab w:val="decimal" w:pos="-570"/>
              </w:tabs>
              <w:spacing w:line="240" w:lineRule="auto"/>
              <w:ind w:left="-570" w:right="293" w:hanging="2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45AF8" w:rsidRPr="003E01A5" w14:paraId="43FEABF9" w14:textId="77777777" w:rsidTr="00E84323">
        <w:tc>
          <w:tcPr>
            <w:tcW w:w="3060" w:type="dxa"/>
          </w:tcPr>
          <w:p w14:paraId="2B45EAD2" w14:textId="37B56225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6"/>
                <w:szCs w:val="26"/>
                <w:cs/>
                <w:lang w:eastAsia="ko-KR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20" w:type="dxa"/>
          </w:tcPr>
          <w:p w14:paraId="344E5028" w14:textId="77777777" w:rsidR="00F45AF8" w:rsidRPr="003E01A5" w:rsidRDefault="00F45AF8" w:rsidP="00F45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13" w:type="dxa"/>
          </w:tcPr>
          <w:p w14:paraId="3B65EE84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eastAsia="ko-KR"/>
              </w:rPr>
            </w:pPr>
          </w:p>
        </w:tc>
        <w:tc>
          <w:tcPr>
            <w:tcW w:w="720" w:type="dxa"/>
          </w:tcPr>
          <w:p w14:paraId="507C0B94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1D50D80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2573AE16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EA3983" w14:textId="77777777" w:rsidR="00F45AF8" w:rsidRPr="003E01A5" w:rsidRDefault="00F45AF8" w:rsidP="00F45A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71AD4747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947631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D86F1F8" w14:textId="77777777" w:rsidR="00F45AF8" w:rsidRPr="003E01A5" w:rsidRDefault="00F45AF8" w:rsidP="00F45AF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3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FD8B76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14:paraId="05DC1BF1" w14:textId="6398423C" w:rsidR="00F45AF8" w:rsidRPr="003E01A5" w:rsidRDefault="005B751D" w:rsidP="00F45AF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45</w:t>
            </w:r>
            <w:r w:rsidR="00F45AF8"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971</w:t>
            </w:r>
            <w:r w:rsidR="00F45AF8"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.</w:t>
            </w:r>
            <w:r w:rsidR="00F16C7C"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40" w:type="dxa"/>
          </w:tcPr>
          <w:p w14:paraId="68289981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7895E977" w14:textId="767A7638" w:rsidR="00F45AF8" w:rsidRPr="003E01A5" w:rsidRDefault="005B751D" w:rsidP="00F45AF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43</w:t>
            </w:r>
            <w:r w:rsidR="00F45AF8"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000</w:t>
            </w:r>
            <w:r w:rsidR="00F45AF8"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A2A60E2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6D3923F" w14:textId="777D8FB7" w:rsidR="00F45AF8" w:rsidRPr="003E01A5" w:rsidRDefault="005B751D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F45AF8" w:rsidRPr="003E01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140</w:t>
            </w:r>
            <w:r w:rsidR="00F45AF8" w:rsidRPr="003E01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6D9E540D" w14:textId="77777777" w:rsidR="00F45AF8" w:rsidRPr="003E01A5" w:rsidRDefault="00F45AF8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E0B5667" w14:textId="2A587059" w:rsidR="00F45AF8" w:rsidRPr="003E01A5" w:rsidRDefault="005B751D" w:rsidP="00F4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F45AF8" w:rsidRPr="003E01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092</w:t>
            </w:r>
            <w:r w:rsidR="00F45AF8" w:rsidRPr="003E01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</w:tbl>
    <w:p w14:paraId="062AC306" w14:textId="18AFE0C2" w:rsidR="00710434" w:rsidRPr="003E01A5" w:rsidRDefault="00D63A8C" w:rsidP="00710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 w:right="-43"/>
        <w:jc w:val="thaiDistribute"/>
        <w:rPr>
          <w:rFonts w:asciiTheme="majorBidi" w:hAnsiTheme="majorBidi"/>
          <w:sz w:val="26"/>
          <w:szCs w:val="26"/>
        </w:rPr>
      </w:pPr>
      <w:r w:rsidRPr="003E01A5">
        <w:rPr>
          <w:rFonts w:asciiTheme="majorBidi" w:hAnsiTheme="majorBidi"/>
          <w:sz w:val="26"/>
          <w:szCs w:val="26"/>
        </w:rPr>
        <w:t xml:space="preserve">* </w:t>
      </w:r>
      <w:r w:rsidR="000B4D0D" w:rsidRPr="003E01A5">
        <w:rPr>
          <w:rFonts w:asciiTheme="majorBidi" w:hAnsiTheme="majorBidi"/>
          <w:sz w:val="26"/>
          <w:szCs w:val="26"/>
          <w:cs/>
        </w:rPr>
        <w:t xml:space="preserve">ในระหว่างปี </w:t>
      </w:r>
      <w:r w:rsidR="005B751D" w:rsidRPr="003E01A5">
        <w:rPr>
          <w:rFonts w:asciiTheme="majorBidi" w:hAnsiTheme="majorBidi"/>
          <w:sz w:val="26"/>
          <w:szCs w:val="26"/>
        </w:rPr>
        <w:t>2568</w:t>
      </w:r>
      <w:r w:rsidR="000B4D0D" w:rsidRPr="003E01A5">
        <w:rPr>
          <w:rFonts w:asciiTheme="majorBidi" w:hAnsiTheme="majorBidi"/>
          <w:sz w:val="26"/>
          <w:szCs w:val="26"/>
        </w:rPr>
        <w:t xml:space="preserve"> </w:t>
      </w:r>
      <w:r w:rsidR="000B4D0D" w:rsidRPr="003E01A5">
        <w:rPr>
          <w:rFonts w:asciiTheme="majorBidi" w:hAnsiTheme="majorBidi"/>
          <w:sz w:val="26"/>
          <w:szCs w:val="26"/>
          <w:cs/>
        </w:rPr>
        <w:t>ที่ประชุมคณะกรรมการบริษัทมีมติอนุมัติการเลิกกิจการของบริษัทย่อยในประเ</w:t>
      </w:r>
      <w:r w:rsidR="004150D7" w:rsidRPr="003E01A5">
        <w:rPr>
          <w:rFonts w:asciiTheme="majorBidi" w:hAnsiTheme="majorBidi"/>
          <w:sz w:val="26"/>
          <w:szCs w:val="26"/>
          <w:cs/>
        </w:rPr>
        <w:t xml:space="preserve">ทศไทย และอยู่ระหว่างดำเนินการชำระบัญชี </w:t>
      </w:r>
    </w:p>
    <w:p w14:paraId="44A98022" w14:textId="678024FE" w:rsidR="0027520F" w:rsidRPr="003E01A5" w:rsidRDefault="00710434" w:rsidP="006E2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 w:right="-43"/>
        <w:jc w:val="thaiDistribute"/>
        <w:rPr>
          <w:rFonts w:asciiTheme="majorBidi" w:hAnsiTheme="majorBidi"/>
          <w:sz w:val="26"/>
          <w:szCs w:val="26"/>
          <w:cs/>
        </w:rPr>
      </w:pPr>
      <w:r w:rsidRPr="003E01A5">
        <w:rPr>
          <w:rFonts w:asciiTheme="majorBidi" w:hAnsiTheme="majorBidi"/>
          <w:sz w:val="26"/>
          <w:szCs w:val="26"/>
        </w:rPr>
        <w:t>**</w:t>
      </w:r>
      <w:r w:rsidR="00DE1D8E" w:rsidRPr="003E01A5">
        <w:rPr>
          <w:rFonts w:asciiTheme="majorBidi" w:hAnsiTheme="majorBidi"/>
          <w:sz w:val="26"/>
          <w:szCs w:val="26"/>
        </w:rPr>
        <w:t xml:space="preserve"> </w:t>
      </w:r>
      <w:r w:rsidR="00F14094" w:rsidRPr="003E01A5">
        <w:rPr>
          <w:rFonts w:asciiTheme="majorBidi" w:hAnsiTheme="majorBidi" w:hint="cs"/>
          <w:sz w:val="26"/>
          <w:szCs w:val="26"/>
          <w:cs/>
        </w:rPr>
        <w:t xml:space="preserve">ณ วันที่ </w:t>
      </w:r>
      <w:r w:rsidR="00F14094" w:rsidRPr="003E01A5">
        <w:rPr>
          <w:rFonts w:asciiTheme="majorBidi" w:hAnsiTheme="majorBidi"/>
          <w:sz w:val="26"/>
          <w:szCs w:val="26"/>
        </w:rPr>
        <w:t xml:space="preserve">31 </w:t>
      </w:r>
      <w:r w:rsidR="00F14094" w:rsidRPr="003E01A5">
        <w:rPr>
          <w:rFonts w:asciiTheme="majorBidi" w:hAnsiTheme="majorBidi" w:hint="cs"/>
          <w:sz w:val="26"/>
          <w:szCs w:val="26"/>
          <w:cs/>
        </w:rPr>
        <w:t xml:space="preserve">ธันวาคม </w:t>
      </w:r>
      <w:r w:rsidR="00F14094" w:rsidRPr="003E01A5">
        <w:rPr>
          <w:rFonts w:asciiTheme="majorBidi" w:hAnsiTheme="majorBidi"/>
          <w:sz w:val="26"/>
          <w:szCs w:val="26"/>
        </w:rPr>
        <w:t xml:space="preserve">2567 </w:t>
      </w:r>
      <w:r w:rsidR="00F14094" w:rsidRPr="003E01A5">
        <w:rPr>
          <w:rFonts w:asciiTheme="majorBidi" w:hAnsiTheme="majorBidi" w:hint="cs"/>
          <w:sz w:val="26"/>
          <w:szCs w:val="26"/>
          <w:cs/>
        </w:rPr>
        <w:t>บริษัทยังไม่ได้ชำระเงินลงทุนในบริษัทย่อย โดยบันทึกเป็นเจ้าหนี้ค่าหุ้นในงบฐานะการเงินเฉพาะกิจการ</w:t>
      </w:r>
    </w:p>
    <w:p w14:paraId="339AB19E" w14:textId="3A1814BE" w:rsidR="006E280F" w:rsidRPr="003E01A5" w:rsidRDefault="0027520F" w:rsidP="006E2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 w:right="-43"/>
        <w:jc w:val="thaiDistribute"/>
        <w:rPr>
          <w:rFonts w:asciiTheme="majorBidi" w:hAnsiTheme="majorBidi"/>
          <w:sz w:val="26"/>
          <w:szCs w:val="26"/>
        </w:rPr>
      </w:pPr>
      <w:r w:rsidRPr="003E01A5">
        <w:rPr>
          <w:rFonts w:asciiTheme="majorBidi" w:hAnsiTheme="majorBidi"/>
          <w:sz w:val="26"/>
          <w:szCs w:val="26"/>
        </w:rPr>
        <w:t>***</w:t>
      </w:r>
      <w:r w:rsidR="00DE1D8E" w:rsidRPr="003E01A5">
        <w:rPr>
          <w:rFonts w:asciiTheme="majorBidi" w:hAnsiTheme="majorBidi"/>
          <w:sz w:val="26"/>
          <w:szCs w:val="26"/>
        </w:rPr>
        <w:t xml:space="preserve"> </w:t>
      </w:r>
      <w:r w:rsidR="00710434" w:rsidRPr="003E01A5">
        <w:rPr>
          <w:rFonts w:asciiTheme="majorBidi" w:hAnsiTheme="majorBidi"/>
          <w:sz w:val="26"/>
          <w:szCs w:val="26"/>
          <w:cs/>
        </w:rPr>
        <w:t xml:space="preserve">ในระหว่างปี </w:t>
      </w:r>
      <w:r w:rsidR="005B751D" w:rsidRPr="003E01A5">
        <w:rPr>
          <w:rFonts w:asciiTheme="majorBidi" w:hAnsiTheme="majorBidi"/>
          <w:sz w:val="26"/>
          <w:szCs w:val="26"/>
        </w:rPr>
        <w:t>2567</w:t>
      </w:r>
      <w:r w:rsidR="00710434" w:rsidRPr="003E01A5">
        <w:rPr>
          <w:rFonts w:asciiTheme="majorBidi" w:hAnsiTheme="majorBidi"/>
          <w:sz w:val="26"/>
          <w:szCs w:val="26"/>
        </w:rPr>
        <w:t xml:space="preserve"> </w:t>
      </w:r>
      <w:r w:rsidR="00710434" w:rsidRPr="003E01A5">
        <w:rPr>
          <w:rFonts w:asciiTheme="majorBidi" w:hAnsiTheme="majorBidi"/>
          <w:sz w:val="26"/>
          <w:szCs w:val="26"/>
          <w:cs/>
        </w:rPr>
        <w:t>ที่ประชุมคณะกรรมการบริษัทมีมติอนุมัติการเลิกกิจการของบริษัทย่อยในประเทศไทย แล</w:t>
      </w:r>
      <w:r w:rsidR="00FF311A" w:rsidRPr="003E01A5">
        <w:rPr>
          <w:rFonts w:asciiTheme="majorBidi" w:hAnsiTheme="majorBidi"/>
          <w:sz w:val="26"/>
          <w:szCs w:val="26"/>
          <w:cs/>
        </w:rPr>
        <w:t>ะ</w:t>
      </w:r>
      <w:r w:rsidR="00710434" w:rsidRPr="003E01A5">
        <w:rPr>
          <w:rFonts w:asciiTheme="majorBidi" w:hAnsiTheme="majorBidi"/>
          <w:sz w:val="26"/>
          <w:szCs w:val="26"/>
          <w:cs/>
        </w:rPr>
        <w:t xml:space="preserve">ได้ดำเนินการชำระบัญชีเสร็จสิ้นในระหว่างปี </w:t>
      </w:r>
      <w:r w:rsidR="005B751D" w:rsidRPr="003E01A5">
        <w:rPr>
          <w:rFonts w:asciiTheme="majorBidi" w:hAnsiTheme="majorBidi"/>
          <w:sz w:val="26"/>
          <w:szCs w:val="26"/>
        </w:rPr>
        <w:t>2568</w:t>
      </w:r>
      <w:r w:rsidR="00710434" w:rsidRPr="003E01A5">
        <w:rPr>
          <w:rFonts w:asciiTheme="majorBidi" w:hAnsiTheme="majorBidi"/>
          <w:sz w:val="26"/>
          <w:szCs w:val="26"/>
          <w:cs/>
        </w:rPr>
        <w:t xml:space="preserve"> </w:t>
      </w:r>
    </w:p>
    <w:p w14:paraId="1C18415B" w14:textId="5E08611A" w:rsidR="006E280F" w:rsidRPr="003E01A5" w:rsidRDefault="006E280F" w:rsidP="00982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00"/>
        </w:tabs>
        <w:spacing w:before="240" w:line="240" w:lineRule="auto"/>
        <w:ind w:left="540" w:right="-43"/>
        <w:jc w:val="thaiDistribute"/>
        <w:rPr>
          <w:rFonts w:asciiTheme="majorBidi" w:hAnsiTheme="majorBidi"/>
          <w:sz w:val="26"/>
          <w:szCs w:val="26"/>
          <w:cs/>
        </w:rPr>
        <w:sectPr w:rsidR="006E280F" w:rsidRPr="003E01A5" w:rsidSect="000A12F0">
          <w:headerReference w:type="default" r:id="rId14"/>
          <w:pgSz w:w="16834" w:h="11909" w:orient="landscape" w:code="9"/>
          <w:pgMar w:top="691" w:right="1152" w:bottom="576" w:left="1152" w:header="720" w:footer="618" w:gutter="0"/>
          <w:cols w:space="720"/>
          <w:docGrid w:linePitch="245"/>
        </w:sectPr>
      </w:pPr>
      <w:r w:rsidRPr="003E01A5">
        <w:rPr>
          <w:rFonts w:asciiTheme="majorBidi" w:hAnsiTheme="majorBidi"/>
          <w:sz w:val="26"/>
          <w:szCs w:val="26"/>
        </w:rPr>
        <w:t>***</w:t>
      </w:r>
      <w:r w:rsidR="0027520F" w:rsidRPr="003E01A5">
        <w:rPr>
          <w:rFonts w:asciiTheme="majorBidi" w:hAnsiTheme="majorBidi"/>
          <w:sz w:val="26"/>
          <w:szCs w:val="26"/>
        </w:rPr>
        <w:t>*</w:t>
      </w:r>
      <w:r w:rsidRPr="003E01A5">
        <w:rPr>
          <w:rFonts w:asciiTheme="majorBidi" w:hAnsiTheme="majorBidi"/>
          <w:sz w:val="26"/>
          <w:szCs w:val="26"/>
          <w:cs/>
        </w:rPr>
        <w:t xml:space="preserve"> ในระหว่างปี </w:t>
      </w:r>
      <w:r w:rsidR="005B751D" w:rsidRPr="003E01A5">
        <w:rPr>
          <w:rFonts w:asciiTheme="majorBidi" w:hAnsiTheme="majorBidi"/>
          <w:sz w:val="26"/>
          <w:szCs w:val="26"/>
        </w:rPr>
        <w:t>2568</w:t>
      </w:r>
      <w:r w:rsidRPr="003E01A5">
        <w:rPr>
          <w:rFonts w:asciiTheme="majorBidi" w:hAnsiTheme="majorBidi"/>
          <w:sz w:val="26"/>
          <w:szCs w:val="26"/>
        </w:rPr>
        <w:t xml:space="preserve"> </w:t>
      </w:r>
      <w:r w:rsidRPr="003E01A5">
        <w:rPr>
          <w:rFonts w:asciiTheme="majorBidi" w:hAnsiTheme="majorBidi"/>
          <w:sz w:val="26"/>
          <w:szCs w:val="26"/>
          <w:cs/>
        </w:rPr>
        <w:t>ที่ประชุม</w:t>
      </w:r>
      <w:r w:rsidR="00327295" w:rsidRPr="003E01A5">
        <w:rPr>
          <w:rFonts w:asciiTheme="majorBidi" w:hAnsiTheme="majorBidi"/>
          <w:sz w:val="26"/>
          <w:szCs w:val="26"/>
          <w:cs/>
        </w:rPr>
        <w:t>คณะกรรมการบริษัทมีมติอนุมัติ</w:t>
      </w:r>
      <w:r w:rsidR="00DF3EA3" w:rsidRPr="003E01A5">
        <w:rPr>
          <w:rFonts w:asciiTheme="majorBidi" w:hAnsiTheme="majorBidi"/>
          <w:sz w:val="26"/>
          <w:szCs w:val="26"/>
          <w:cs/>
        </w:rPr>
        <w:t xml:space="preserve">ให้รับโอนหุ้นจากบริษัท ควอตซ์ โฮลดิ้ง </w:t>
      </w:r>
      <w:r w:rsidR="005B751D" w:rsidRPr="003E01A5">
        <w:rPr>
          <w:rFonts w:asciiTheme="majorBidi" w:hAnsiTheme="majorBidi"/>
          <w:sz w:val="26"/>
          <w:szCs w:val="26"/>
        </w:rPr>
        <w:t>3</w:t>
      </w:r>
      <w:r w:rsidR="00DF3EA3" w:rsidRPr="003E01A5">
        <w:rPr>
          <w:rFonts w:asciiTheme="majorBidi" w:hAnsiTheme="majorBidi"/>
          <w:sz w:val="26"/>
          <w:szCs w:val="26"/>
          <w:cs/>
        </w:rPr>
        <w:t xml:space="preserve"> จำกัด และบริษัท ควอตซ์ โฮลดิ้ง </w:t>
      </w:r>
      <w:r w:rsidR="005B751D" w:rsidRPr="003E01A5">
        <w:rPr>
          <w:rFonts w:asciiTheme="majorBidi" w:hAnsiTheme="majorBidi"/>
          <w:sz w:val="26"/>
          <w:szCs w:val="26"/>
        </w:rPr>
        <w:t>4</w:t>
      </w:r>
      <w:r w:rsidR="00DF3EA3" w:rsidRPr="003E01A5">
        <w:rPr>
          <w:rFonts w:asciiTheme="majorBidi" w:hAnsiTheme="majorBidi"/>
          <w:sz w:val="26"/>
          <w:szCs w:val="26"/>
        </w:rPr>
        <w:t xml:space="preserve"> </w:t>
      </w:r>
      <w:r w:rsidR="00DF3EA3" w:rsidRPr="003E01A5">
        <w:rPr>
          <w:rFonts w:asciiTheme="majorBidi" w:hAnsiTheme="majorBidi"/>
          <w:sz w:val="26"/>
          <w:szCs w:val="26"/>
          <w:cs/>
        </w:rPr>
        <w:t>จำกัด บริษัทจึงโอนจัดประเภท</w:t>
      </w:r>
      <w:r w:rsidR="00982981" w:rsidRPr="003E01A5">
        <w:rPr>
          <w:rFonts w:asciiTheme="majorBidi" w:hAnsiTheme="majorBidi"/>
          <w:sz w:val="26"/>
          <w:szCs w:val="26"/>
          <w:cs/>
        </w:rPr>
        <w:t>จากบริษัทย่อย</w:t>
      </w:r>
      <w:r w:rsidR="00EC6B1C" w:rsidRPr="003E01A5">
        <w:rPr>
          <w:rFonts w:asciiTheme="majorBidi" w:hAnsiTheme="majorBidi"/>
          <w:sz w:val="26"/>
          <w:szCs w:val="26"/>
          <w:cs/>
        </w:rPr>
        <w:t>ท</w:t>
      </w:r>
      <w:r w:rsidR="00982981" w:rsidRPr="003E01A5">
        <w:rPr>
          <w:rFonts w:asciiTheme="majorBidi" w:hAnsiTheme="majorBidi"/>
          <w:sz w:val="26"/>
          <w:szCs w:val="26"/>
          <w:cs/>
        </w:rPr>
        <w:t>างอ้อมเป็น</w:t>
      </w:r>
      <w:r w:rsidR="00EC6B1C" w:rsidRPr="003E01A5">
        <w:rPr>
          <w:rFonts w:asciiTheme="majorBidi" w:hAnsiTheme="majorBidi"/>
          <w:sz w:val="26"/>
          <w:szCs w:val="26"/>
          <w:cs/>
        </w:rPr>
        <w:br/>
        <w:t xml:space="preserve">      </w:t>
      </w:r>
      <w:r w:rsidR="00027587" w:rsidRPr="003E01A5">
        <w:rPr>
          <w:rFonts w:asciiTheme="majorBidi" w:hAnsiTheme="majorBidi" w:hint="cs"/>
          <w:sz w:val="26"/>
          <w:szCs w:val="26"/>
          <w:cs/>
        </w:rPr>
        <w:t xml:space="preserve">  </w:t>
      </w:r>
      <w:r w:rsidR="00EC6B1C" w:rsidRPr="003E01A5">
        <w:rPr>
          <w:rFonts w:asciiTheme="majorBidi" w:hAnsiTheme="majorBidi"/>
          <w:sz w:val="26"/>
          <w:szCs w:val="26"/>
          <w:cs/>
        </w:rPr>
        <w:t xml:space="preserve"> </w:t>
      </w:r>
      <w:r w:rsidR="00982981" w:rsidRPr="003E01A5">
        <w:rPr>
          <w:rFonts w:asciiTheme="majorBidi" w:hAnsiTheme="majorBidi"/>
          <w:sz w:val="26"/>
          <w:szCs w:val="26"/>
          <w:cs/>
        </w:rPr>
        <w:t>บริษัทย่อยทางตรง</w:t>
      </w:r>
    </w:p>
    <w:p w14:paraId="46949D39" w14:textId="23FB485E" w:rsidR="00090C86" w:rsidRPr="003E01A5" w:rsidRDefault="00090C86" w:rsidP="007A6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/>
          <w:sz w:val="30"/>
          <w:szCs w:val="30"/>
        </w:rPr>
      </w:pPr>
      <w:r w:rsidRPr="003E01A5">
        <w:rPr>
          <w:rFonts w:asciiTheme="majorBidi" w:hAnsiTheme="majorBidi"/>
          <w:sz w:val="30"/>
          <w:szCs w:val="30"/>
          <w:cs/>
        </w:rPr>
        <w:lastRenderedPageBreak/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ดังนั้นจึงไม่มีราคาที่เปิดเผยต่อสาธารณชน</w:t>
      </w:r>
    </w:p>
    <w:p w14:paraId="569C286F" w14:textId="77777777" w:rsidR="00090C86" w:rsidRPr="00D07561" w:rsidRDefault="00090C86" w:rsidP="007A6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b/>
          <w:bCs/>
        </w:rPr>
      </w:pPr>
    </w:p>
    <w:p w14:paraId="5C1C3523" w14:textId="5A493C21" w:rsidR="00EC7386" w:rsidRPr="003E01A5" w:rsidRDefault="00EC7386" w:rsidP="007A6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บริษัทย่อย</w:t>
      </w:r>
    </w:p>
    <w:p w14:paraId="43959174" w14:textId="77777777" w:rsidR="009618D4" w:rsidRPr="00D07561" w:rsidRDefault="009618D4" w:rsidP="00961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1141"/>
        <w:gridCol w:w="1159"/>
        <w:gridCol w:w="1260"/>
        <w:gridCol w:w="283"/>
        <w:gridCol w:w="1247"/>
      </w:tblGrid>
      <w:tr w:rsidR="009618D4" w:rsidRPr="003E01A5" w14:paraId="3001557D" w14:textId="77777777" w:rsidTr="005200EA">
        <w:tc>
          <w:tcPr>
            <w:tcW w:w="4180" w:type="dxa"/>
          </w:tcPr>
          <w:p w14:paraId="1F825ECE" w14:textId="5D658789" w:rsidR="009618D4" w:rsidRPr="003E01A5" w:rsidRDefault="009618D4" w:rsidP="00C8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141" w:type="dxa"/>
          </w:tcPr>
          <w:p w14:paraId="677BB89C" w14:textId="77777777" w:rsidR="009618D4" w:rsidRPr="003E01A5" w:rsidRDefault="009618D4" w:rsidP="005200EA">
            <w:pPr>
              <w:pStyle w:val="a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14:paraId="10662638" w14:textId="77777777" w:rsidR="009618D4" w:rsidRPr="003E01A5" w:rsidRDefault="009618D4" w:rsidP="005200EA">
            <w:pPr>
              <w:pStyle w:val="a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3AB795F9" w14:textId="77777777" w:rsidR="009618D4" w:rsidRPr="003E01A5" w:rsidRDefault="009618D4" w:rsidP="005200EA">
            <w:pPr>
              <w:pStyle w:val="a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53E98" w:rsidRPr="003E01A5" w14:paraId="629BAC2E" w14:textId="77777777" w:rsidTr="005200EA">
        <w:tc>
          <w:tcPr>
            <w:tcW w:w="4180" w:type="dxa"/>
          </w:tcPr>
          <w:p w14:paraId="3E3962B1" w14:textId="3600C18E" w:rsidR="00653E98" w:rsidRPr="003E01A5" w:rsidRDefault="00C80E21" w:rsidP="00653E98">
            <w:pPr>
              <w:pStyle w:val="a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41" w:type="dxa"/>
          </w:tcPr>
          <w:p w14:paraId="3A8C08AD" w14:textId="35F05847" w:rsidR="00653E98" w:rsidRPr="003E01A5" w:rsidRDefault="00653E98" w:rsidP="00653E98">
            <w:pPr>
              <w:pStyle w:val="a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14:paraId="2935AFAA" w14:textId="03DAE9A4" w:rsidR="00653E98" w:rsidRPr="003E01A5" w:rsidRDefault="00653E98" w:rsidP="00653E98">
            <w:pPr>
              <w:pStyle w:val="a2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</w:tcPr>
          <w:p w14:paraId="0BA0C5EE" w14:textId="153583F1" w:rsidR="00653E98" w:rsidRPr="003E01A5" w:rsidRDefault="005B751D" w:rsidP="00653E98">
            <w:pPr>
              <w:pStyle w:val="a2"/>
              <w:ind w:right="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31D605A4" w14:textId="77777777" w:rsidR="00653E98" w:rsidRPr="003E01A5" w:rsidRDefault="00653E98" w:rsidP="00653E98">
            <w:pPr>
              <w:pStyle w:val="a2"/>
              <w:ind w:right="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14:paraId="7AA337AC" w14:textId="59E42BDA" w:rsidR="00653E98" w:rsidRPr="003E01A5" w:rsidRDefault="005B751D" w:rsidP="00653E98">
            <w:pPr>
              <w:pStyle w:val="a2"/>
              <w:ind w:right="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653E98" w:rsidRPr="003E01A5" w14:paraId="34C682CB" w14:textId="77777777" w:rsidTr="005200EA">
        <w:tc>
          <w:tcPr>
            <w:tcW w:w="4180" w:type="dxa"/>
          </w:tcPr>
          <w:p w14:paraId="092953BB" w14:textId="77777777" w:rsidR="00653E98" w:rsidRPr="003E01A5" w:rsidRDefault="00653E98" w:rsidP="00653E98">
            <w:pPr>
              <w:pStyle w:val="a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</w:tcPr>
          <w:p w14:paraId="117DD972" w14:textId="77777777" w:rsidR="00653E98" w:rsidRPr="003E01A5" w:rsidRDefault="00653E98" w:rsidP="00653E98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59" w:type="dxa"/>
          </w:tcPr>
          <w:p w14:paraId="240B99D9" w14:textId="77777777" w:rsidR="00653E98" w:rsidRPr="003E01A5" w:rsidRDefault="00653E98" w:rsidP="00653E98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6C19CC7B" w14:textId="77777777" w:rsidR="00653E98" w:rsidRPr="003E01A5" w:rsidRDefault="00653E98" w:rsidP="00653E98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653E98" w:rsidRPr="003E01A5" w14:paraId="100D6B7D" w14:textId="77777777" w:rsidTr="005200EA">
        <w:tc>
          <w:tcPr>
            <w:tcW w:w="4180" w:type="dxa"/>
          </w:tcPr>
          <w:p w14:paraId="3E94862E" w14:textId="77777777" w:rsidR="00653E98" w:rsidRPr="003E01A5" w:rsidRDefault="00653E98" w:rsidP="00653E98">
            <w:pPr>
              <w:pStyle w:val="a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141" w:type="dxa"/>
          </w:tcPr>
          <w:p w14:paraId="62EC63C8" w14:textId="77777777" w:rsidR="00653E98" w:rsidRPr="003E01A5" w:rsidRDefault="00653E98" w:rsidP="00653E98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59" w:type="dxa"/>
          </w:tcPr>
          <w:p w14:paraId="21BCDE07" w14:textId="77777777" w:rsidR="00653E98" w:rsidRPr="003E01A5" w:rsidRDefault="00653E98" w:rsidP="00653E98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59E7B5F" w14:textId="77777777" w:rsidR="00653E98" w:rsidRPr="003E01A5" w:rsidRDefault="00653E98" w:rsidP="00653E98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BEFDAA2" w14:textId="77777777" w:rsidR="00653E98" w:rsidRPr="003E01A5" w:rsidRDefault="00653E98" w:rsidP="00653E98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14:paraId="0BA33AA4" w14:textId="77777777" w:rsidR="00653E98" w:rsidRPr="003E01A5" w:rsidRDefault="00653E98" w:rsidP="00653E98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7E06A5" w:rsidRPr="003E01A5" w14:paraId="3986DFF4" w14:textId="77777777" w:rsidTr="005200EA">
        <w:tc>
          <w:tcPr>
            <w:tcW w:w="4180" w:type="dxa"/>
          </w:tcPr>
          <w:p w14:paraId="6DE15FF1" w14:textId="35998A5F" w:rsidR="007E06A5" w:rsidRPr="003E01A5" w:rsidRDefault="007E06A5" w:rsidP="007E06A5">
            <w:pPr>
              <w:pStyle w:val="a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141" w:type="dxa"/>
          </w:tcPr>
          <w:p w14:paraId="7A2A8FF7" w14:textId="77777777" w:rsidR="007E06A5" w:rsidRPr="003E01A5" w:rsidRDefault="007E06A5" w:rsidP="007E06A5">
            <w:pPr>
              <w:pStyle w:val="a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14:paraId="4DE1FAD4" w14:textId="77777777" w:rsidR="007E06A5" w:rsidRPr="003E01A5" w:rsidRDefault="007E06A5" w:rsidP="007E06A5">
            <w:pPr>
              <w:pStyle w:val="a2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16079D8" w14:textId="0A4C0845" w:rsidR="007E06A5" w:rsidRPr="003E01A5" w:rsidRDefault="005B751D" w:rsidP="007E06A5">
            <w:pPr>
              <w:pStyle w:val="a2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7E06A5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83" w:type="dxa"/>
          </w:tcPr>
          <w:p w14:paraId="1D2F43B7" w14:textId="77777777" w:rsidR="007E06A5" w:rsidRPr="003E01A5" w:rsidRDefault="007E06A5" w:rsidP="007E06A5">
            <w:pPr>
              <w:pStyle w:val="a2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14:paraId="39457ADA" w14:textId="755D9D08" w:rsidR="007E06A5" w:rsidRPr="003E01A5" w:rsidRDefault="005B751D" w:rsidP="007E06A5">
            <w:pPr>
              <w:pStyle w:val="a2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7E06A5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</w:tr>
      <w:tr w:rsidR="007E06A5" w:rsidRPr="003E01A5" w14:paraId="79B7B415" w14:textId="77777777" w:rsidTr="005200EA">
        <w:tc>
          <w:tcPr>
            <w:tcW w:w="4180" w:type="dxa"/>
          </w:tcPr>
          <w:p w14:paraId="064A568E" w14:textId="77777777" w:rsidR="007E06A5" w:rsidRPr="003E01A5" w:rsidRDefault="007E06A5" w:rsidP="007E06A5">
            <w:pPr>
              <w:pStyle w:val="a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ชำระค่าหุ้นเพิ่มทุน</w:t>
            </w:r>
          </w:p>
        </w:tc>
        <w:tc>
          <w:tcPr>
            <w:tcW w:w="1141" w:type="dxa"/>
          </w:tcPr>
          <w:p w14:paraId="6CE740ED" w14:textId="60776525" w:rsidR="007E06A5" w:rsidRPr="003E01A5" w:rsidRDefault="007E06A5" w:rsidP="007E06A5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14:paraId="7EB2BEE7" w14:textId="0041F62C" w:rsidR="007E06A5" w:rsidRPr="003E01A5" w:rsidRDefault="007E06A5" w:rsidP="007E06A5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ก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14:paraId="2A529908" w14:textId="6C647CDE" w:rsidR="007E06A5" w:rsidRPr="003E01A5" w:rsidRDefault="005B751D" w:rsidP="007E06A5">
            <w:pPr>
              <w:pStyle w:val="a2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E06A5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975</w:t>
            </w:r>
          </w:p>
        </w:tc>
        <w:tc>
          <w:tcPr>
            <w:tcW w:w="283" w:type="dxa"/>
          </w:tcPr>
          <w:p w14:paraId="3DC59E26" w14:textId="77777777" w:rsidR="007E06A5" w:rsidRPr="003E01A5" w:rsidRDefault="007E06A5" w:rsidP="007E06A5">
            <w:pPr>
              <w:pStyle w:val="a2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14:paraId="6150F444" w14:textId="7D233E86" w:rsidR="007E06A5" w:rsidRPr="003E01A5" w:rsidRDefault="005B751D" w:rsidP="007E06A5">
            <w:pPr>
              <w:pStyle w:val="a2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</w:p>
        </w:tc>
      </w:tr>
      <w:tr w:rsidR="007E06A5" w:rsidRPr="003E01A5" w14:paraId="0D12D1C0" w14:textId="77777777" w:rsidTr="005200EA">
        <w:tc>
          <w:tcPr>
            <w:tcW w:w="4180" w:type="dxa"/>
          </w:tcPr>
          <w:p w14:paraId="67BE3FDC" w14:textId="644B5B9F" w:rsidR="007E06A5" w:rsidRPr="003E01A5" w:rsidRDefault="007E06A5" w:rsidP="007E06A5">
            <w:pPr>
              <w:pStyle w:val="a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รับโอนหุ้น</w:t>
            </w:r>
          </w:p>
        </w:tc>
        <w:tc>
          <w:tcPr>
            <w:tcW w:w="1141" w:type="dxa"/>
          </w:tcPr>
          <w:p w14:paraId="08A4D7D5" w14:textId="77777777" w:rsidR="007E06A5" w:rsidRPr="003E01A5" w:rsidRDefault="007E06A5" w:rsidP="007E06A5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59" w:type="dxa"/>
          </w:tcPr>
          <w:p w14:paraId="36F8B1FD" w14:textId="32FF0945" w:rsidR="007E06A5" w:rsidRPr="003E01A5" w:rsidRDefault="007E06A5" w:rsidP="007E06A5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ข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14:paraId="7DD105CE" w14:textId="19EBC012" w:rsidR="007E06A5" w:rsidRPr="003E01A5" w:rsidRDefault="005B751D" w:rsidP="00423DBA">
            <w:pPr>
              <w:pStyle w:val="a2"/>
              <w:tabs>
                <w:tab w:val="clear" w:pos="1080"/>
                <w:tab w:val="left" w:pos="162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283" w:type="dxa"/>
          </w:tcPr>
          <w:p w14:paraId="56D8BA4D" w14:textId="77777777" w:rsidR="007E06A5" w:rsidRPr="003E01A5" w:rsidRDefault="007E06A5" w:rsidP="007E06A5">
            <w:pPr>
              <w:pStyle w:val="a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14:paraId="53700F96" w14:textId="11EB4C6F" w:rsidR="007E06A5" w:rsidRPr="003E01A5" w:rsidRDefault="007E06A5" w:rsidP="00423DBA">
            <w:pPr>
              <w:pStyle w:val="a2"/>
              <w:tabs>
                <w:tab w:val="clear" w:pos="360"/>
                <w:tab w:val="clear" w:pos="720"/>
                <w:tab w:val="clear" w:pos="1080"/>
              </w:tabs>
              <w:ind w:left="-387" w:right="2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E06A5" w:rsidRPr="003E01A5" w14:paraId="5AFA15F1" w14:textId="77777777" w:rsidTr="005200EA">
        <w:tc>
          <w:tcPr>
            <w:tcW w:w="4180" w:type="dxa"/>
          </w:tcPr>
          <w:p w14:paraId="1B48EE55" w14:textId="3B43C828" w:rsidR="007E06A5" w:rsidRPr="003E01A5" w:rsidRDefault="00513D92" w:rsidP="007E06A5">
            <w:pPr>
              <w:pStyle w:val="a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จัดตั้งบริษัทย่อย</w:t>
            </w:r>
          </w:p>
        </w:tc>
        <w:tc>
          <w:tcPr>
            <w:tcW w:w="1141" w:type="dxa"/>
          </w:tcPr>
          <w:p w14:paraId="57EC0107" w14:textId="77777777" w:rsidR="007E06A5" w:rsidRPr="003E01A5" w:rsidRDefault="007E06A5" w:rsidP="007E06A5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59" w:type="dxa"/>
          </w:tcPr>
          <w:p w14:paraId="13F054B2" w14:textId="3A4AE77F" w:rsidR="007E06A5" w:rsidRPr="003E01A5" w:rsidRDefault="007E06A5" w:rsidP="007E06A5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5EDDA67" w14:textId="6132C726" w:rsidR="007E06A5" w:rsidRPr="003E01A5" w:rsidRDefault="005B751D" w:rsidP="00423DBA">
            <w:pPr>
              <w:pStyle w:val="a2"/>
              <w:tabs>
                <w:tab w:val="clear" w:pos="1080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83" w:type="dxa"/>
          </w:tcPr>
          <w:p w14:paraId="10E05B91" w14:textId="77777777" w:rsidR="007E06A5" w:rsidRPr="003E01A5" w:rsidRDefault="007E06A5" w:rsidP="007E06A5">
            <w:pPr>
              <w:pStyle w:val="a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14:paraId="0A257B5B" w14:textId="78A0A5DC" w:rsidR="007E06A5" w:rsidRPr="003E01A5" w:rsidRDefault="005B751D" w:rsidP="007E06A5">
            <w:pPr>
              <w:pStyle w:val="a2"/>
              <w:tabs>
                <w:tab w:val="clear" w:pos="1080"/>
                <w:tab w:val="left" w:pos="873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7E06A5" w:rsidRPr="003E01A5" w14:paraId="2EFAE1DD" w14:textId="77777777" w:rsidTr="005200EA">
        <w:tc>
          <w:tcPr>
            <w:tcW w:w="4180" w:type="dxa"/>
          </w:tcPr>
          <w:p w14:paraId="3D9EF2C4" w14:textId="3C126602" w:rsidR="007E06A5" w:rsidRPr="003E01A5" w:rsidRDefault="00513D92" w:rsidP="007E06A5">
            <w:pPr>
              <w:pStyle w:val="a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จดทะเบียนเลิกบริษัทย่อย</w:t>
            </w:r>
          </w:p>
        </w:tc>
        <w:tc>
          <w:tcPr>
            <w:tcW w:w="1141" w:type="dxa"/>
          </w:tcPr>
          <w:p w14:paraId="15D40B84" w14:textId="77777777" w:rsidR="007E06A5" w:rsidRPr="003E01A5" w:rsidRDefault="007E06A5" w:rsidP="007E06A5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59" w:type="dxa"/>
          </w:tcPr>
          <w:p w14:paraId="02CA9748" w14:textId="1CC67624" w:rsidR="007E06A5" w:rsidRPr="003E01A5" w:rsidRDefault="00513D92" w:rsidP="007E06A5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ค</w:t>
            </w:r>
            <w:r w:rsidR="007E06A5"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14:paraId="311A4DD8" w14:textId="665A84BF" w:rsidR="007E06A5" w:rsidRPr="003E01A5" w:rsidRDefault="007E06A5" w:rsidP="007E06A5">
            <w:pPr>
              <w:pStyle w:val="a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59292326" w14:textId="77777777" w:rsidR="007E06A5" w:rsidRPr="003E01A5" w:rsidRDefault="007E06A5" w:rsidP="007E06A5">
            <w:pPr>
              <w:pStyle w:val="a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14:paraId="1A3644D2" w14:textId="23D0F01D" w:rsidR="007E06A5" w:rsidRPr="003E01A5" w:rsidRDefault="007E06A5" w:rsidP="00423DBA">
            <w:pPr>
              <w:pStyle w:val="a2"/>
              <w:tabs>
                <w:tab w:val="clear" w:pos="360"/>
                <w:tab w:val="clear" w:pos="720"/>
                <w:tab w:val="clear" w:pos="1080"/>
              </w:tabs>
              <w:ind w:left="-387" w:right="2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E06A5" w:rsidRPr="003E01A5" w14:paraId="3FE6601E" w14:textId="77777777" w:rsidTr="005200EA">
        <w:tc>
          <w:tcPr>
            <w:tcW w:w="4180" w:type="dxa"/>
          </w:tcPr>
          <w:p w14:paraId="1784929A" w14:textId="77777777" w:rsidR="007E06A5" w:rsidRPr="003E01A5" w:rsidRDefault="007E06A5" w:rsidP="007E06A5">
            <w:pPr>
              <w:pStyle w:val="a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ขายเงินลงทุน</w:t>
            </w:r>
          </w:p>
        </w:tc>
        <w:tc>
          <w:tcPr>
            <w:tcW w:w="1141" w:type="dxa"/>
          </w:tcPr>
          <w:p w14:paraId="53F8D2EB" w14:textId="5F7035F9" w:rsidR="007E06A5" w:rsidRPr="003E01A5" w:rsidRDefault="007E06A5" w:rsidP="007E06A5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59" w:type="dxa"/>
          </w:tcPr>
          <w:p w14:paraId="0BC06B53" w14:textId="20409EC3" w:rsidR="007E06A5" w:rsidRPr="003E01A5" w:rsidRDefault="007E06A5" w:rsidP="007E06A5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FE1FC7B" w14:textId="715EF56B" w:rsidR="007E06A5" w:rsidRPr="003E01A5" w:rsidRDefault="007E06A5" w:rsidP="00423DBA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0"/>
              </w:tabs>
              <w:ind w:right="28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B9FF6C4" w14:textId="77777777" w:rsidR="007E06A5" w:rsidRPr="003E01A5" w:rsidRDefault="007E06A5" w:rsidP="007E06A5">
            <w:pPr>
              <w:pStyle w:val="a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14:paraId="52CA8F40" w14:textId="625D3084" w:rsidR="007E06A5" w:rsidRPr="003E01A5" w:rsidRDefault="007E06A5" w:rsidP="00423DBA">
            <w:pPr>
              <w:pStyle w:val="a2"/>
              <w:tabs>
                <w:tab w:val="left" w:pos="88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7E06A5" w:rsidRPr="003E01A5" w14:paraId="6005861E" w14:textId="77777777" w:rsidTr="005200EA">
        <w:trPr>
          <w:trHeight w:val="440"/>
        </w:trPr>
        <w:tc>
          <w:tcPr>
            <w:tcW w:w="4180" w:type="dxa"/>
          </w:tcPr>
          <w:p w14:paraId="12BF2C16" w14:textId="18B9198F" w:rsidR="007E06A5" w:rsidRPr="003E01A5" w:rsidRDefault="007E06A5" w:rsidP="007E06A5">
            <w:pPr>
              <w:pStyle w:val="a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41" w:type="dxa"/>
          </w:tcPr>
          <w:p w14:paraId="4B0B1551" w14:textId="77777777" w:rsidR="007E06A5" w:rsidRPr="003E01A5" w:rsidRDefault="007E06A5" w:rsidP="007E06A5">
            <w:pPr>
              <w:pStyle w:val="a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14:paraId="033DAFA7" w14:textId="77777777" w:rsidR="007E06A5" w:rsidRPr="003E01A5" w:rsidRDefault="007E06A5" w:rsidP="007E06A5">
            <w:pPr>
              <w:pStyle w:val="a2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884A5E" w14:textId="24CDEC3E" w:rsidR="007E06A5" w:rsidRPr="003E01A5" w:rsidRDefault="005B751D" w:rsidP="007E06A5">
            <w:pPr>
              <w:pStyle w:val="a2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7E06A5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972</w:t>
            </w:r>
          </w:p>
        </w:tc>
        <w:tc>
          <w:tcPr>
            <w:tcW w:w="283" w:type="dxa"/>
          </w:tcPr>
          <w:p w14:paraId="3799FAE7" w14:textId="77777777" w:rsidR="007E06A5" w:rsidRPr="003E01A5" w:rsidRDefault="007E06A5" w:rsidP="007E06A5">
            <w:pPr>
              <w:pStyle w:val="a2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293B38FA" w14:textId="698F4D61" w:rsidR="007E06A5" w:rsidRPr="003E01A5" w:rsidRDefault="005B751D" w:rsidP="007E06A5">
            <w:pPr>
              <w:pStyle w:val="a2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 w:rsidR="007E06A5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A5EEBBB" w14:textId="7A82DEE9" w:rsidR="00851F8E" w:rsidRPr="008311C9" w:rsidRDefault="00851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  <w:lang w:val="en-GB"/>
        </w:rPr>
      </w:pPr>
    </w:p>
    <w:p w14:paraId="13115431" w14:textId="32E7D19E" w:rsidR="000A3106" w:rsidRPr="003E01A5" w:rsidRDefault="000A3106" w:rsidP="009B5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3E01A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t>บริษัทย่อยทางตรง</w:t>
      </w:r>
    </w:p>
    <w:p w14:paraId="1D3C15E7" w14:textId="77777777" w:rsidR="000A3106" w:rsidRPr="008311C9" w:rsidRDefault="000A3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  <w:cs/>
          <w:lang w:val="en-GB"/>
        </w:rPr>
      </w:pPr>
    </w:p>
    <w:p w14:paraId="7DBED176" w14:textId="77777777" w:rsidR="00633759" w:rsidRPr="003E01A5" w:rsidRDefault="00633759" w:rsidP="00633759">
      <w:pPr>
        <w:pStyle w:val="block"/>
        <w:numPr>
          <w:ilvl w:val="0"/>
          <w:numId w:val="2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bookmarkStart w:id="4" w:name="_Hlk219814778"/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ชำระค่าหุ้นเพิ่มทุนในบริษัทย่อย</w:t>
      </w:r>
    </w:p>
    <w:p w14:paraId="631371BE" w14:textId="77777777" w:rsidR="00497A5F" w:rsidRPr="00D07561" w:rsidRDefault="00497A5F" w:rsidP="00497A5F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  <w:lang w:bidi="th-TH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080"/>
        <w:gridCol w:w="270"/>
        <w:gridCol w:w="1080"/>
        <w:gridCol w:w="270"/>
        <w:gridCol w:w="1080"/>
      </w:tblGrid>
      <w:tr w:rsidR="00497A5F" w:rsidRPr="003E01A5" w14:paraId="1BF1C1BB" w14:textId="77777777" w:rsidTr="007C2158">
        <w:trPr>
          <w:tblHeader/>
        </w:trPr>
        <w:tc>
          <w:tcPr>
            <w:tcW w:w="3690" w:type="dxa"/>
          </w:tcPr>
          <w:p w14:paraId="30D47C02" w14:textId="77777777" w:rsidR="00497A5F" w:rsidRPr="003E01A5" w:rsidRDefault="00497A5F" w:rsidP="00A311C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20" w:type="dxa"/>
            <w:gridSpan w:val="7"/>
          </w:tcPr>
          <w:p w14:paraId="62A62BF8" w14:textId="77777777" w:rsidR="00497A5F" w:rsidRPr="003E01A5" w:rsidRDefault="00497A5F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ค่าหุ้นเพิ่มทุนที่ชำระแล้ว</w:t>
            </w:r>
          </w:p>
        </w:tc>
      </w:tr>
      <w:tr w:rsidR="00497A5F" w:rsidRPr="003E01A5" w14:paraId="59599AC2" w14:textId="77777777" w:rsidTr="007C2158">
        <w:trPr>
          <w:tblHeader/>
        </w:trPr>
        <w:tc>
          <w:tcPr>
            <w:tcW w:w="3690" w:type="dxa"/>
          </w:tcPr>
          <w:p w14:paraId="24A1E758" w14:textId="77777777" w:rsidR="00497A5F" w:rsidRPr="003E01A5" w:rsidRDefault="00497A5F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234EE96" w14:textId="77777777" w:rsidR="00497A5F" w:rsidRPr="003E01A5" w:rsidRDefault="00497A5F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โดยบริษัท</w:t>
            </w:r>
          </w:p>
        </w:tc>
        <w:tc>
          <w:tcPr>
            <w:tcW w:w="270" w:type="dxa"/>
          </w:tcPr>
          <w:p w14:paraId="73B1E59A" w14:textId="77777777" w:rsidR="00497A5F" w:rsidRPr="003E01A5" w:rsidRDefault="00497A5F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AC2418E" w14:textId="77777777" w:rsidR="00497A5F" w:rsidRPr="003E01A5" w:rsidRDefault="00497A5F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โดยบริษัทย่อย</w:t>
            </w:r>
          </w:p>
        </w:tc>
      </w:tr>
      <w:tr w:rsidR="00497A5F" w:rsidRPr="003E01A5" w14:paraId="1F063F7F" w14:textId="77777777" w:rsidTr="007C2158">
        <w:trPr>
          <w:tblHeader/>
        </w:trPr>
        <w:tc>
          <w:tcPr>
            <w:tcW w:w="3690" w:type="dxa"/>
          </w:tcPr>
          <w:p w14:paraId="5D92EAD4" w14:textId="77777777" w:rsidR="00497A5F" w:rsidRPr="003E01A5" w:rsidRDefault="00497A5F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47A580" w14:textId="233F670D" w:rsidR="00497A5F" w:rsidRPr="003E01A5" w:rsidRDefault="005B751D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FA4FB37" w14:textId="77777777" w:rsidR="00497A5F" w:rsidRPr="003E01A5" w:rsidRDefault="00497A5F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462D0C" w14:textId="481DD028" w:rsidR="00497A5F" w:rsidRPr="003E01A5" w:rsidRDefault="005B751D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A3AE472" w14:textId="77777777" w:rsidR="00497A5F" w:rsidRPr="003E01A5" w:rsidRDefault="00497A5F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5AE75E" w14:textId="71703C9A" w:rsidR="00497A5F" w:rsidRPr="003E01A5" w:rsidRDefault="005B751D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A6AE806" w14:textId="77777777" w:rsidR="00497A5F" w:rsidRPr="003E01A5" w:rsidRDefault="00497A5F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541714" w14:textId="0FCF05B7" w:rsidR="00497A5F" w:rsidRPr="003E01A5" w:rsidRDefault="005B751D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97A5F" w:rsidRPr="003E01A5" w14:paraId="63D860D6" w14:textId="77777777" w:rsidTr="007C2158">
        <w:tc>
          <w:tcPr>
            <w:tcW w:w="3690" w:type="dxa"/>
          </w:tcPr>
          <w:p w14:paraId="4DBEADE6" w14:textId="77777777" w:rsidR="00497A5F" w:rsidRPr="003E01A5" w:rsidRDefault="00497A5F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27222454" w14:textId="77777777" w:rsidR="00497A5F" w:rsidRPr="003E01A5" w:rsidRDefault="00497A5F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97A5F" w:rsidRPr="003E01A5" w14:paraId="131866D4" w14:textId="77777777" w:rsidTr="007C2158">
        <w:tc>
          <w:tcPr>
            <w:tcW w:w="3690" w:type="dxa"/>
          </w:tcPr>
          <w:p w14:paraId="7F07E607" w14:textId="77777777" w:rsidR="00497A5F" w:rsidRPr="003E01A5" w:rsidRDefault="00497A5F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170" w:type="dxa"/>
          </w:tcPr>
          <w:p w14:paraId="6D109725" w14:textId="77777777" w:rsidR="00497A5F" w:rsidRPr="003E01A5" w:rsidRDefault="00497A5F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36958" w14:textId="77777777" w:rsidR="00497A5F" w:rsidRPr="003E01A5" w:rsidRDefault="00497A5F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6D1508" w14:textId="77777777" w:rsidR="00497A5F" w:rsidRPr="003E01A5" w:rsidRDefault="00497A5F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CB95C" w14:textId="77777777" w:rsidR="00497A5F" w:rsidRPr="003E01A5" w:rsidRDefault="00497A5F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EFD604" w14:textId="77777777" w:rsidR="00497A5F" w:rsidRPr="003E01A5" w:rsidRDefault="00497A5F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217E5" w14:textId="77777777" w:rsidR="00497A5F" w:rsidRPr="003E01A5" w:rsidRDefault="00497A5F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8B67C3" w14:textId="77777777" w:rsidR="00497A5F" w:rsidRPr="003E01A5" w:rsidRDefault="00497A5F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E06A5" w:rsidRPr="003E01A5" w14:paraId="39CE65A3" w14:textId="77777777" w:rsidTr="007C2158">
        <w:tc>
          <w:tcPr>
            <w:tcW w:w="3690" w:type="dxa"/>
          </w:tcPr>
          <w:p w14:paraId="2A2D9554" w14:textId="77777777" w:rsidR="007E06A5" w:rsidRPr="003E01A5" w:rsidRDefault="007E06A5" w:rsidP="007E06A5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/>
                <w:spacing w:val="-4"/>
                <w:sz w:val="30"/>
                <w:szCs w:val="30"/>
                <w:cs/>
                <w:lang w:bidi="th-TH"/>
              </w:rPr>
              <w:t>บริษัท อินโน สเปราท์ โฮลดิ้ง จำกัด</w:t>
            </w:r>
          </w:p>
        </w:tc>
        <w:tc>
          <w:tcPr>
            <w:tcW w:w="1170" w:type="dxa"/>
          </w:tcPr>
          <w:p w14:paraId="31C687D7" w14:textId="379CB8AE" w:rsidR="007E06A5" w:rsidRPr="003E01A5" w:rsidRDefault="005B751D" w:rsidP="007E06A5">
            <w:pPr>
              <w:pStyle w:val="block"/>
              <w:spacing w:after="0"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E06A5"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270" w:type="dxa"/>
          </w:tcPr>
          <w:p w14:paraId="28561228" w14:textId="77777777" w:rsidR="007E06A5" w:rsidRPr="003E01A5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9035436" w14:textId="64737ED5" w:rsidR="007E06A5" w:rsidRPr="003E01A5" w:rsidRDefault="005B751D" w:rsidP="007E06A5">
            <w:pPr>
              <w:pStyle w:val="block"/>
              <w:spacing w:after="0" w:line="240" w:lineRule="auto"/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270" w:type="dxa"/>
          </w:tcPr>
          <w:p w14:paraId="5FC260A0" w14:textId="77777777" w:rsidR="007E06A5" w:rsidRPr="003E01A5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F01BF21" w14:textId="4B1E5D4B" w:rsidR="007E06A5" w:rsidRPr="003E01A5" w:rsidRDefault="007E06A5" w:rsidP="00423DBA">
            <w:pPr>
              <w:pStyle w:val="block"/>
              <w:spacing w:after="0" w:line="240" w:lineRule="auto"/>
              <w:ind w:left="-642" w:right="437" w:hanging="6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10E2922" w14:textId="77777777" w:rsidR="007E06A5" w:rsidRPr="003E01A5" w:rsidRDefault="007E06A5" w:rsidP="007E06A5">
            <w:pPr>
              <w:pStyle w:val="block"/>
              <w:spacing w:after="0" w:line="240" w:lineRule="auto"/>
              <w:ind w:left="0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74CD684" w14:textId="51D3D9F8" w:rsidR="007E06A5" w:rsidRPr="003E01A5" w:rsidRDefault="007E06A5" w:rsidP="007E06A5">
            <w:pPr>
              <w:pStyle w:val="block"/>
              <w:spacing w:after="0" w:line="240" w:lineRule="auto"/>
              <w:ind w:left="-436" w:right="34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E06A5" w:rsidRPr="003E01A5" w14:paraId="06B4EFE2" w14:textId="77777777" w:rsidTr="007C2158">
        <w:tc>
          <w:tcPr>
            <w:tcW w:w="3690" w:type="dxa"/>
          </w:tcPr>
          <w:p w14:paraId="3E1DF655" w14:textId="77777777" w:rsidR="007E06A5" w:rsidRPr="003E01A5" w:rsidRDefault="007E06A5" w:rsidP="007E06A5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/>
                <w:spacing w:val="-4"/>
                <w:sz w:val="30"/>
                <w:szCs w:val="30"/>
                <w:cs/>
                <w:lang w:bidi="th-TH"/>
              </w:rPr>
              <w:t>บริษัท ซินเนอร์จี โกรท จำกัด</w:t>
            </w:r>
          </w:p>
        </w:tc>
        <w:tc>
          <w:tcPr>
            <w:tcW w:w="1170" w:type="dxa"/>
          </w:tcPr>
          <w:p w14:paraId="1E7FE5BC" w14:textId="475DE5F8" w:rsidR="007E06A5" w:rsidRPr="003E01A5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B9D2262" w14:textId="77777777" w:rsidR="007E06A5" w:rsidRPr="003E01A5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63CCF36" w14:textId="5170C618" w:rsidR="007E06A5" w:rsidRPr="003E01A5" w:rsidRDefault="005B751D" w:rsidP="007E06A5">
            <w:pPr>
              <w:pStyle w:val="block"/>
              <w:spacing w:after="0" w:line="240" w:lineRule="auto"/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0" w:type="dxa"/>
          </w:tcPr>
          <w:p w14:paraId="25E61AA4" w14:textId="77777777" w:rsidR="007E06A5" w:rsidRPr="003E01A5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798DF1F" w14:textId="4B58B3A0" w:rsidR="007E06A5" w:rsidRPr="003E01A5" w:rsidRDefault="007E06A5" w:rsidP="00423DBA">
            <w:pPr>
              <w:pStyle w:val="block"/>
              <w:spacing w:after="0" w:line="240" w:lineRule="auto"/>
              <w:ind w:left="-642" w:right="437" w:hanging="6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EB45E10" w14:textId="77777777" w:rsidR="007E06A5" w:rsidRPr="003E01A5" w:rsidRDefault="007E06A5" w:rsidP="007E06A5">
            <w:pPr>
              <w:pStyle w:val="block"/>
              <w:spacing w:after="0" w:line="240" w:lineRule="auto"/>
              <w:ind w:left="0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38894F53" w14:textId="1FC731E1" w:rsidR="007E06A5" w:rsidRPr="003E01A5" w:rsidRDefault="007E06A5" w:rsidP="007E06A5">
            <w:pPr>
              <w:pStyle w:val="block"/>
              <w:spacing w:after="0" w:line="240" w:lineRule="auto"/>
              <w:ind w:left="-436" w:right="34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E06A5" w:rsidRPr="003E01A5" w14:paraId="25A46FAE" w14:textId="77777777" w:rsidTr="007C2158">
        <w:tc>
          <w:tcPr>
            <w:tcW w:w="3690" w:type="dxa"/>
          </w:tcPr>
          <w:p w14:paraId="3EA14E73" w14:textId="77777777" w:rsidR="007E06A5" w:rsidRPr="008311C9" w:rsidRDefault="007E06A5" w:rsidP="007E06A5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spacing w:val="-4"/>
                <w:sz w:val="16"/>
                <w:szCs w:val="16"/>
                <w:cs/>
                <w:lang w:bidi="th-TH"/>
              </w:rPr>
            </w:pPr>
          </w:p>
        </w:tc>
        <w:tc>
          <w:tcPr>
            <w:tcW w:w="1170" w:type="dxa"/>
          </w:tcPr>
          <w:p w14:paraId="4D4B7701" w14:textId="77777777" w:rsidR="007E06A5" w:rsidRPr="008311C9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14:paraId="63214A69" w14:textId="77777777" w:rsidR="007E06A5" w:rsidRPr="008311C9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</w:tcPr>
          <w:p w14:paraId="0F309150" w14:textId="77777777" w:rsidR="007E06A5" w:rsidRPr="008311C9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55436481" w14:textId="77777777" w:rsidR="007E06A5" w:rsidRPr="008311C9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</w:tcPr>
          <w:p w14:paraId="15739CC8" w14:textId="77777777" w:rsidR="007E06A5" w:rsidRPr="008311C9" w:rsidRDefault="007E06A5" w:rsidP="007E06A5">
            <w:pPr>
              <w:pStyle w:val="block"/>
              <w:spacing w:after="0" w:line="240" w:lineRule="auto"/>
              <w:ind w:left="0" w:right="25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14:paraId="0F52580F" w14:textId="77777777" w:rsidR="007E06A5" w:rsidRPr="008311C9" w:rsidRDefault="007E06A5" w:rsidP="007E06A5">
            <w:pPr>
              <w:pStyle w:val="block"/>
              <w:spacing w:after="0" w:line="240" w:lineRule="auto"/>
              <w:ind w:left="0" w:right="25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080" w:type="dxa"/>
          </w:tcPr>
          <w:p w14:paraId="65090227" w14:textId="77777777" w:rsidR="007E06A5" w:rsidRPr="008311C9" w:rsidRDefault="007E06A5" w:rsidP="007E06A5">
            <w:pPr>
              <w:pStyle w:val="block"/>
              <w:spacing w:after="0" w:line="240" w:lineRule="auto"/>
              <w:ind w:left="0" w:right="76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7E06A5" w:rsidRPr="003E01A5" w14:paraId="1DAB4BA3" w14:textId="77777777" w:rsidTr="007C2158">
        <w:tc>
          <w:tcPr>
            <w:tcW w:w="3690" w:type="dxa"/>
          </w:tcPr>
          <w:p w14:paraId="305D3410" w14:textId="6BC15682" w:rsidR="007E06A5" w:rsidRPr="003E01A5" w:rsidRDefault="007E06A5" w:rsidP="007E06A5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</w:t>
            </w:r>
            <w:r w:rsidRPr="003E01A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อ้อม</w:t>
            </w:r>
          </w:p>
        </w:tc>
        <w:tc>
          <w:tcPr>
            <w:tcW w:w="1170" w:type="dxa"/>
          </w:tcPr>
          <w:p w14:paraId="02A31917" w14:textId="77777777" w:rsidR="007E06A5" w:rsidRPr="003E01A5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6064193" w14:textId="77777777" w:rsidR="007E06A5" w:rsidRPr="003E01A5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90E8369" w14:textId="77777777" w:rsidR="007E06A5" w:rsidRPr="003E01A5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D45046" w14:textId="77777777" w:rsidR="007E06A5" w:rsidRPr="003E01A5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8187475" w14:textId="77777777" w:rsidR="007E06A5" w:rsidRPr="003E01A5" w:rsidRDefault="007E06A5" w:rsidP="007E06A5">
            <w:pPr>
              <w:pStyle w:val="block"/>
              <w:spacing w:after="0" w:line="240" w:lineRule="auto"/>
              <w:ind w:left="0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D387CFB" w14:textId="77777777" w:rsidR="007E06A5" w:rsidRPr="003E01A5" w:rsidRDefault="007E06A5" w:rsidP="007E06A5">
            <w:pPr>
              <w:pStyle w:val="block"/>
              <w:spacing w:after="0" w:line="240" w:lineRule="auto"/>
              <w:ind w:left="0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1B1F5FCF" w14:textId="77777777" w:rsidR="007E06A5" w:rsidRPr="003E01A5" w:rsidRDefault="007E06A5" w:rsidP="007E06A5">
            <w:pPr>
              <w:pStyle w:val="block"/>
              <w:spacing w:after="0" w:line="240" w:lineRule="auto"/>
              <w:ind w:left="0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E06A5" w:rsidRPr="003E01A5" w14:paraId="2982D1F6" w14:textId="77777777" w:rsidTr="007C2158">
        <w:tc>
          <w:tcPr>
            <w:tcW w:w="3690" w:type="dxa"/>
          </w:tcPr>
          <w:p w14:paraId="0D013FAD" w14:textId="77777777" w:rsidR="008311C9" w:rsidRDefault="007E06A5" w:rsidP="007E06A5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/>
                <w:spacing w:val="-4"/>
                <w:sz w:val="30"/>
                <w:szCs w:val="30"/>
                <w:cs/>
                <w:lang w:bidi="th-TH"/>
              </w:rPr>
              <w:t>บริษัท โรงพยาบาลวิมุต สุขุมวิท จำกัด</w:t>
            </w:r>
            <w:r w:rsidR="008311C9">
              <w:rPr>
                <w:rFonts w:asciiTheme="majorBidi" w:hAnsiTheme="majorBidi"/>
                <w:spacing w:val="-4"/>
                <w:sz w:val="30"/>
                <w:szCs w:val="30"/>
                <w:lang w:bidi="th-TH"/>
              </w:rPr>
              <w:t xml:space="preserve"> </w:t>
            </w:r>
          </w:p>
          <w:p w14:paraId="631496EE" w14:textId="6F701076" w:rsidR="007E06A5" w:rsidRPr="007C2158" w:rsidRDefault="008311C9" w:rsidP="007C2158">
            <w:pPr>
              <w:pStyle w:val="block"/>
              <w:spacing w:after="0" w:line="240" w:lineRule="auto"/>
              <w:ind w:left="340" w:right="-1190" w:hanging="18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  <w:lang w:bidi="th-TH"/>
              </w:rPr>
            </w:pPr>
            <w:r w:rsidRPr="007C2158">
              <w:rPr>
                <w:rFonts w:asciiTheme="majorBidi" w:hAnsiTheme="majorBidi" w:hint="cs"/>
                <w:spacing w:val="-4"/>
                <w:sz w:val="30"/>
                <w:szCs w:val="30"/>
                <w:cs/>
                <w:lang w:bidi="th-TH"/>
              </w:rPr>
              <w:t>(เดิมชื่อ  บริษัท พฤกษา เวนเจอร์ วัน จำกัด)</w:t>
            </w:r>
          </w:p>
        </w:tc>
        <w:tc>
          <w:tcPr>
            <w:tcW w:w="1170" w:type="dxa"/>
          </w:tcPr>
          <w:p w14:paraId="553F5D3B" w14:textId="77777777" w:rsidR="008311C9" w:rsidRDefault="008311C9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EF10B0" w14:textId="7AE873AD" w:rsidR="007E06A5" w:rsidRPr="003E01A5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95FFCD1" w14:textId="77777777" w:rsidR="007E06A5" w:rsidRPr="003E01A5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9BA7CDD" w14:textId="77777777" w:rsidR="008311C9" w:rsidRDefault="008311C9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2729F57" w14:textId="12551729" w:rsidR="007E06A5" w:rsidRPr="003E01A5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2579609" w14:textId="77777777" w:rsidR="007E06A5" w:rsidRPr="003E01A5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926E3BA" w14:textId="77777777" w:rsidR="008311C9" w:rsidRDefault="008311C9" w:rsidP="007E06A5">
            <w:pPr>
              <w:pStyle w:val="block"/>
              <w:spacing w:after="0" w:line="240" w:lineRule="auto"/>
              <w:ind w:left="0"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523B16A" w14:textId="73FB3C8B" w:rsidR="007E06A5" w:rsidRPr="003E01A5" w:rsidRDefault="005B751D" w:rsidP="007C2158">
            <w:pPr>
              <w:pStyle w:val="block"/>
              <w:spacing w:after="0" w:line="240" w:lineRule="auto"/>
              <w:ind w:left="0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4559D054" w14:textId="77777777" w:rsidR="007E06A5" w:rsidRPr="003E01A5" w:rsidRDefault="007E06A5" w:rsidP="007E06A5">
            <w:pPr>
              <w:pStyle w:val="block"/>
              <w:spacing w:after="0" w:line="240" w:lineRule="auto"/>
              <w:ind w:left="0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40BCF680" w14:textId="77777777" w:rsidR="008311C9" w:rsidRDefault="008311C9" w:rsidP="00423DBA">
            <w:pPr>
              <w:pStyle w:val="block"/>
              <w:spacing w:after="0" w:line="240" w:lineRule="auto"/>
              <w:ind w:left="-618" w:right="3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199EF6C" w14:textId="2C495D33" w:rsidR="007E06A5" w:rsidRPr="003E01A5" w:rsidRDefault="007E06A5" w:rsidP="00423DBA">
            <w:pPr>
              <w:pStyle w:val="block"/>
              <w:spacing w:after="0" w:line="240" w:lineRule="auto"/>
              <w:ind w:left="-618" w:right="3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E06A5" w:rsidRPr="003E01A5" w14:paraId="6F6AB948" w14:textId="77777777" w:rsidTr="007C2158">
        <w:tc>
          <w:tcPr>
            <w:tcW w:w="3690" w:type="dxa"/>
          </w:tcPr>
          <w:p w14:paraId="66636493" w14:textId="77777777" w:rsidR="007E06A5" w:rsidRPr="003E01A5" w:rsidRDefault="007E06A5" w:rsidP="007E06A5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/>
                <w:spacing w:val="-4"/>
                <w:sz w:val="30"/>
                <w:szCs w:val="30"/>
                <w:cs/>
                <w:lang w:bidi="th-TH"/>
              </w:rPr>
              <w:t>บริษัท รีเจน พร็อพเพอร์ตี้ จำกัด</w:t>
            </w:r>
          </w:p>
        </w:tc>
        <w:tc>
          <w:tcPr>
            <w:tcW w:w="1170" w:type="dxa"/>
          </w:tcPr>
          <w:p w14:paraId="0E165371" w14:textId="6D11EB75" w:rsidR="007E06A5" w:rsidRPr="003E01A5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8BC915" w14:textId="77777777" w:rsidR="007E06A5" w:rsidRPr="003E01A5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2ADD27D" w14:textId="2F6A633A" w:rsidR="007E06A5" w:rsidRPr="003E01A5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170F786" w14:textId="77777777" w:rsidR="007E06A5" w:rsidRPr="003E01A5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5D4C206" w14:textId="1F6D788C" w:rsidR="007E06A5" w:rsidRPr="003E01A5" w:rsidRDefault="007E06A5" w:rsidP="00423DBA">
            <w:pPr>
              <w:pStyle w:val="block"/>
              <w:spacing w:after="0" w:line="240" w:lineRule="auto"/>
              <w:ind w:left="-552" w:right="437" w:hanging="6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E241ADA" w14:textId="77777777" w:rsidR="007E06A5" w:rsidRPr="003E01A5" w:rsidRDefault="007E06A5" w:rsidP="007E06A5">
            <w:pPr>
              <w:pStyle w:val="block"/>
              <w:spacing w:after="0" w:line="240" w:lineRule="auto"/>
              <w:ind w:left="0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6A26D949" w14:textId="49105E0D" w:rsidR="007E06A5" w:rsidRPr="003E01A5" w:rsidRDefault="005B751D" w:rsidP="007E06A5">
            <w:pPr>
              <w:pStyle w:val="block"/>
              <w:spacing w:after="0" w:line="240" w:lineRule="auto"/>
              <w:ind w:left="0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</w:p>
        </w:tc>
      </w:tr>
      <w:tr w:rsidR="007E06A5" w:rsidRPr="003E01A5" w14:paraId="3D298FFC" w14:textId="77777777" w:rsidTr="007C2158">
        <w:tc>
          <w:tcPr>
            <w:tcW w:w="3690" w:type="dxa"/>
          </w:tcPr>
          <w:p w14:paraId="6C52F158" w14:textId="77777777" w:rsidR="007E06A5" w:rsidRPr="003E01A5" w:rsidRDefault="007E06A5" w:rsidP="007E06A5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  <w:lang w:bidi="th-TH"/>
              </w:rPr>
            </w:pPr>
            <w:proofErr w:type="spellStart"/>
            <w:r w:rsidRPr="003E01A5">
              <w:rPr>
                <w:rFonts w:asciiTheme="majorBidi" w:hAnsiTheme="majorBidi"/>
                <w:spacing w:val="-4"/>
                <w:sz w:val="30"/>
                <w:szCs w:val="30"/>
                <w:lang w:bidi="th-TH"/>
              </w:rPr>
              <w:t>Innosprout</w:t>
            </w:r>
            <w:proofErr w:type="spellEnd"/>
            <w:r w:rsidRPr="003E01A5">
              <w:rPr>
                <w:rFonts w:asciiTheme="majorBidi" w:hAnsiTheme="majorBidi"/>
                <w:spacing w:val="-4"/>
                <w:sz w:val="30"/>
                <w:szCs w:val="30"/>
                <w:lang w:bidi="th-TH"/>
              </w:rPr>
              <w:t xml:space="preserve"> Investment </w:t>
            </w:r>
            <w:proofErr w:type="spellStart"/>
            <w:r w:rsidRPr="003E01A5">
              <w:rPr>
                <w:rFonts w:asciiTheme="majorBidi" w:hAnsiTheme="majorBidi"/>
                <w:spacing w:val="-4"/>
                <w:sz w:val="30"/>
                <w:szCs w:val="30"/>
                <w:lang w:bidi="th-TH"/>
              </w:rPr>
              <w:t>Pte.</w:t>
            </w:r>
            <w:proofErr w:type="spellEnd"/>
            <w:r w:rsidRPr="003E01A5">
              <w:rPr>
                <w:rFonts w:asciiTheme="majorBidi" w:hAnsiTheme="majorBidi"/>
                <w:spacing w:val="-4"/>
                <w:sz w:val="30"/>
                <w:szCs w:val="30"/>
                <w:lang w:bidi="th-TH"/>
              </w:rPr>
              <w:t xml:space="preserve"> Ltd.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01B647" w14:textId="6396A3CE" w:rsidR="007E06A5" w:rsidRPr="003E01A5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DBA9EA0" w14:textId="77777777" w:rsidR="007E06A5" w:rsidRPr="003E01A5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64625A" w14:textId="7C968A46" w:rsidR="007E06A5" w:rsidRPr="003E01A5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51DE4D8" w14:textId="77777777" w:rsidR="007E06A5" w:rsidRPr="003E01A5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E11D9E" w14:textId="36439E95" w:rsidR="007E06A5" w:rsidRPr="003E01A5" w:rsidRDefault="007E06A5" w:rsidP="00423DBA">
            <w:pPr>
              <w:pStyle w:val="block"/>
              <w:spacing w:after="0" w:line="240" w:lineRule="auto"/>
              <w:ind w:left="-552" w:right="437" w:hanging="6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53A0680" w14:textId="77777777" w:rsidR="007E06A5" w:rsidRPr="003E01A5" w:rsidRDefault="007E06A5" w:rsidP="007E06A5">
            <w:pPr>
              <w:pStyle w:val="block"/>
              <w:spacing w:after="0" w:line="240" w:lineRule="auto"/>
              <w:ind w:left="0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1816A5" w14:textId="79E68951" w:rsidR="007E06A5" w:rsidRPr="003E01A5" w:rsidRDefault="005B751D" w:rsidP="007E06A5">
            <w:pPr>
              <w:pStyle w:val="block"/>
              <w:spacing w:after="0" w:line="240" w:lineRule="auto"/>
              <w:ind w:left="0"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7E06A5"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867</w:t>
            </w:r>
          </w:p>
        </w:tc>
      </w:tr>
      <w:tr w:rsidR="007E06A5" w:rsidRPr="003E01A5" w14:paraId="7A0AE393" w14:textId="77777777" w:rsidTr="007C2158">
        <w:tc>
          <w:tcPr>
            <w:tcW w:w="3690" w:type="dxa"/>
          </w:tcPr>
          <w:p w14:paraId="7E857A6E" w14:textId="414B6CAD" w:rsidR="007E06A5" w:rsidRPr="005D2BC7" w:rsidRDefault="005D2BC7" w:rsidP="007E06A5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b/>
                <w:bCs/>
                <w:spacing w:val="-4"/>
                <w:sz w:val="30"/>
                <w:szCs w:val="30"/>
                <w:cs/>
                <w:lang w:bidi="th-TH"/>
              </w:rPr>
            </w:pPr>
            <w:r w:rsidRPr="005D2BC7">
              <w:rPr>
                <w:rFonts w:asciiTheme="majorBidi" w:hAnsiTheme="majorBidi" w:hint="cs"/>
                <w:b/>
                <w:bCs/>
                <w:spacing w:val="-4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B6BD87" w14:textId="38F5D9DF" w:rsidR="007E06A5" w:rsidRPr="003E01A5" w:rsidRDefault="005B751D" w:rsidP="008A14B6">
            <w:pPr>
              <w:pStyle w:val="block"/>
              <w:spacing w:after="0" w:line="240" w:lineRule="auto"/>
              <w:ind w:left="0"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E06A5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270" w:type="dxa"/>
          </w:tcPr>
          <w:p w14:paraId="3A91CFB7" w14:textId="77777777" w:rsidR="007E06A5" w:rsidRPr="003E01A5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DA79FF" w14:textId="0C1C902A" w:rsidR="007E06A5" w:rsidRPr="003E01A5" w:rsidRDefault="005B751D" w:rsidP="007E06A5">
            <w:pPr>
              <w:pStyle w:val="block"/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270" w:type="dxa"/>
          </w:tcPr>
          <w:p w14:paraId="0686EF4D" w14:textId="77777777" w:rsidR="007E06A5" w:rsidRPr="003E01A5" w:rsidRDefault="007E06A5" w:rsidP="007E06A5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971147" w14:textId="00D0E609" w:rsidR="007E06A5" w:rsidRPr="003E01A5" w:rsidRDefault="005B751D" w:rsidP="007C2158">
            <w:pPr>
              <w:pStyle w:val="block"/>
              <w:spacing w:after="0" w:line="240" w:lineRule="auto"/>
              <w:ind w:left="0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1B7E7C07" w14:textId="77777777" w:rsidR="007E06A5" w:rsidRPr="003E01A5" w:rsidRDefault="007E06A5" w:rsidP="007E06A5">
            <w:pPr>
              <w:pStyle w:val="block"/>
              <w:spacing w:after="0" w:line="240" w:lineRule="auto"/>
              <w:ind w:left="0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68EAF7" w14:textId="78200B15" w:rsidR="007E06A5" w:rsidRPr="003E01A5" w:rsidRDefault="005B751D" w:rsidP="007E06A5">
            <w:pPr>
              <w:pStyle w:val="block"/>
              <w:spacing w:after="0" w:line="240" w:lineRule="auto"/>
              <w:ind w:left="0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7E06A5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956</w:t>
            </w:r>
          </w:p>
        </w:tc>
      </w:tr>
    </w:tbl>
    <w:p w14:paraId="44E5888A" w14:textId="741CCD4E" w:rsidR="007645A2" w:rsidRPr="003E01A5" w:rsidRDefault="007645A2" w:rsidP="00633759">
      <w:pPr>
        <w:pStyle w:val="block"/>
        <w:numPr>
          <w:ilvl w:val="0"/>
          <w:numId w:val="2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รับโอนหุ้นสามัญ</w:t>
      </w:r>
    </w:p>
    <w:p w14:paraId="565B5E27" w14:textId="77777777" w:rsidR="00057D9C" w:rsidRPr="003E01A5" w:rsidRDefault="00057D9C" w:rsidP="00057D9C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56BD1530" w14:textId="3F423108" w:rsidR="00057D9C" w:rsidRPr="00845E5C" w:rsidRDefault="00057D9C" w:rsidP="005D2408">
      <w:pPr>
        <w:pStyle w:val="block"/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3E01A5">
        <w:rPr>
          <w:rFonts w:asciiTheme="majorBidi" w:hAnsiTheme="majorBidi"/>
          <w:sz w:val="30"/>
          <w:szCs w:val="30"/>
          <w:cs/>
          <w:lang w:bidi="th-TH"/>
        </w:rPr>
        <w:t xml:space="preserve">ในเดือนเมษายน </w:t>
      </w:r>
      <w:r w:rsidR="005B751D" w:rsidRPr="003E01A5">
        <w:rPr>
          <w:rFonts w:asciiTheme="majorBidi" w:hAnsiTheme="majorBidi"/>
          <w:sz w:val="30"/>
          <w:szCs w:val="30"/>
          <w:lang w:val="en-US"/>
        </w:rPr>
        <w:t>2568</w:t>
      </w:r>
      <w:r w:rsidRPr="003E01A5">
        <w:rPr>
          <w:rFonts w:asciiTheme="majorBidi" w:hAnsiTheme="majorBidi"/>
          <w:sz w:val="30"/>
          <w:szCs w:val="30"/>
        </w:rPr>
        <w:t xml:space="preserve"> </w:t>
      </w:r>
      <w:r w:rsidRPr="003E01A5">
        <w:rPr>
          <w:rFonts w:asciiTheme="majorBidi" w:hAnsiTheme="majorBidi"/>
          <w:sz w:val="30"/>
          <w:szCs w:val="30"/>
          <w:cs/>
          <w:lang w:bidi="th-TH"/>
        </w:rPr>
        <w:t xml:space="preserve">บริษัทได้รับโอนหุ้นสามัญของบริษัท อินโน โฮม คอนสตรัคชั่น จำกัด จาก บริษัท </w:t>
      </w:r>
      <w:r w:rsidR="005D2408" w:rsidRPr="003E01A5">
        <w:rPr>
          <w:rFonts w:asciiTheme="majorBidi" w:hAnsiTheme="majorBidi"/>
          <w:sz w:val="30"/>
          <w:szCs w:val="30"/>
          <w:cs/>
          <w:lang w:bidi="th-TH"/>
        </w:rPr>
        <w:br/>
      </w:r>
      <w:r w:rsidRPr="003E01A5">
        <w:rPr>
          <w:rFonts w:asciiTheme="majorBidi" w:hAnsiTheme="majorBidi"/>
          <w:sz w:val="30"/>
          <w:szCs w:val="30"/>
          <w:cs/>
          <w:lang w:bidi="th-TH"/>
        </w:rPr>
        <w:t xml:space="preserve">ควอตซ์ โฮลดิ้ง </w:t>
      </w:r>
      <w:r w:rsidR="005B751D" w:rsidRPr="003E01A5">
        <w:rPr>
          <w:rFonts w:asciiTheme="majorBidi" w:hAnsiTheme="majorBidi"/>
          <w:sz w:val="30"/>
          <w:szCs w:val="30"/>
          <w:lang w:val="en-US"/>
        </w:rPr>
        <w:t>3</w:t>
      </w:r>
      <w:r w:rsidRPr="003E01A5">
        <w:rPr>
          <w:rFonts w:asciiTheme="majorBidi" w:hAnsiTheme="majorBidi"/>
          <w:sz w:val="30"/>
          <w:szCs w:val="30"/>
        </w:rPr>
        <w:t xml:space="preserve"> </w:t>
      </w:r>
      <w:r w:rsidRPr="003E01A5">
        <w:rPr>
          <w:rFonts w:asciiTheme="majorBidi" w:hAnsiTheme="majorBidi"/>
          <w:sz w:val="30"/>
          <w:szCs w:val="30"/>
          <w:cs/>
          <w:lang w:bidi="th-TH"/>
        </w:rPr>
        <w:t xml:space="preserve">จำกัด และ บริษัท ควอตซ์ โฮลดิ้ง </w:t>
      </w:r>
      <w:r w:rsidR="005B751D" w:rsidRPr="003E01A5">
        <w:rPr>
          <w:rFonts w:asciiTheme="majorBidi" w:hAnsiTheme="majorBidi"/>
          <w:sz w:val="30"/>
          <w:szCs w:val="30"/>
          <w:lang w:val="en-US"/>
        </w:rPr>
        <w:t>4</w:t>
      </w:r>
      <w:r w:rsidRPr="003E01A5">
        <w:rPr>
          <w:rFonts w:asciiTheme="majorBidi" w:hAnsiTheme="majorBidi"/>
          <w:sz w:val="30"/>
          <w:szCs w:val="30"/>
        </w:rPr>
        <w:t xml:space="preserve"> </w:t>
      </w:r>
      <w:r w:rsidRPr="003E01A5">
        <w:rPr>
          <w:rFonts w:asciiTheme="majorBidi" w:hAnsiTheme="majorBidi"/>
          <w:sz w:val="30"/>
          <w:szCs w:val="30"/>
          <w:cs/>
          <w:lang w:bidi="th-TH"/>
        </w:rPr>
        <w:t xml:space="preserve">จำกัด จำนวน </w:t>
      </w:r>
      <w:r w:rsidR="005B751D" w:rsidRPr="003E01A5">
        <w:rPr>
          <w:rFonts w:asciiTheme="majorBidi" w:hAnsiTheme="majorBidi"/>
          <w:sz w:val="30"/>
          <w:szCs w:val="30"/>
          <w:lang w:val="en-US"/>
        </w:rPr>
        <w:t>510</w:t>
      </w:r>
      <w:r w:rsidRPr="003E01A5">
        <w:rPr>
          <w:rFonts w:asciiTheme="majorBidi" w:hAnsiTheme="majorBidi"/>
          <w:sz w:val="30"/>
          <w:szCs w:val="30"/>
        </w:rPr>
        <w:t>,</w:t>
      </w:r>
      <w:r w:rsidR="005B751D" w:rsidRPr="003E01A5">
        <w:rPr>
          <w:rFonts w:asciiTheme="majorBidi" w:hAnsiTheme="majorBidi"/>
          <w:sz w:val="30"/>
          <w:szCs w:val="30"/>
          <w:lang w:val="en-US"/>
        </w:rPr>
        <w:t>000</w:t>
      </w:r>
      <w:r w:rsidRPr="003E01A5">
        <w:rPr>
          <w:rFonts w:asciiTheme="majorBidi" w:hAnsiTheme="majorBidi"/>
          <w:sz w:val="30"/>
          <w:szCs w:val="30"/>
        </w:rPr>
        <w:t xml:space="preserve"> </w:t>
      </w:r>
      <w:r w:rsidRPr="003E01A5">
        <w:rPr>
          <w:rFonts w:asciiTheme="majorBidi" w:hAnsiTheme="majorBidi"/>
          <w:sz w:val="30"/>
          <w:szCs w:val="30"/>
          <w:cs/>
          <w:lang w:bidi="th-TH"/>
        </w:rPr>
        <w:t xml:space="preserve">หุ้น และ </w:t>
      </w:r>
      <w:r w:rsidR="005B751D" w:rsidRPr="003E01A5">
        <w:rPr>
          <w:rFonts w:asciiTheme="majorBidi" w:hAnsiTheme="majorBidi"/>
          <w:sz w:val="30"/>
          <w:szCs w:val="30"/>
          <w:lang w:val="en-US"/>
        </w:rPr>
        <w:t>489</w:t>
      </w:r>
      <w:r w:rsidRPr="003E01A5">
        <w:rPr>
          <w:rFonts w:asciiTheme="majorBidi" w:hAnsiTheme="majorBidi"/>
          <w:sz w:val="30"/>
          <w:szCs w:val="30"/>
        </w:rPr>
        <w:t>,</w:t>
      </w:r>
      <w:r w:rsidR="005B751D" w:rsidRPr="003E01A5">
        <w:rPr>
          <w:rFonts w:asciiTheme="majorBidi" w:hAnsiTheme="majorBidi"/>
          <w:sz w:val="30"/>
          <w:szCs w:val="30"/>
          <w:lang w:val="en-US"/>
        </w:rPr>
        <w:t>999</w:t>
      </w:r>
      <w:r w:rsidRPr="003E01A5">
        <w:rPr>
          <w:rFonts w:asciiTheme="majorBidi" w:hAnsiTheme="majorBidi"/>
          <w:sz w:val="30"/>
          <w:szCs w:val="30"/>
        </w:rPr>
        <w:t xml:space="preserve"> </w:t>
      </w:r>
      <w:r w:rsidRPr="003E01A5">
        <w:rPr>
          <w:rFonts w:asciiTheme="majorBidi" w:hAnsiTheme="majorBidi"/>
          <w:sz w:val="30"/>
          <w:szCs w:val="30"/>
          <w:cs/>
          <w:lang w:bidi="th-TH"/>
        </w:rPr>
        <w:t xml:space="preserve">หุ้น ตามลำดับ ซึ่งมีมูลค่าที่ตราไว้ </w:t>
      </w:r>
      <w:r w:rsidR="005B751D" w:rsidRPr="003E01A5">
        <w:rPr>
          <w:rFonts w:asciiTheme="majorBidi" w:hAnsiTheme="majorBidi"/>
          <w:sz w:val="30"/>
          <w:szCs w:val="30"/>
          <w:lang w:val="en-US"/>
        </w:rPr>
        <w:t>100</w:t>
      </w:r>
      <w:r w:rsidRPr="003E01A5">
        <w:rPr>
          <w:rFonts w:asciiTheme="majorBidi" w:hAnsiTheme="majorBidi"/>
          <w:sz w:val="30"/>
          <w:szCs w:val="30"/>
        </w:rPr>
        <w:t xml:space="preserve"> </w:t>
      </w:r>
      <w:r w:rsidRPr="003E01A5">
        <w:rPr>
          <w:rFonts w:asciiTheme="majorBidi" w:hAnsiTheme="majorBidi"/>
          <w:sz w:val="30"/>
          <w:szCs w:val="30"/>
          <w:cs/>
          <w:lang w:bidi="th-TH"/>
        </w:rPr>
        <w:t xml:space="preserve">บาทต่อหุ้น เป็นจำนวนเงินรวม </w:t>
      </w:r>
      <w:r w:rsidR="005B751D" w:rsidRPr="003E01A5">
        <w:rPr>
          <w:rFonts w:asciiTheme="majorBidi" w:hAnsiTheme="majorBidi"/>
          <w:sz w:val="30"/>
          <w:szCs w:val="30"/>
          <w:lang w:val="en-US"/>
        </w:rPr>
        <w:t>51</w:t>
      </w:r>
      <w:r w:rsidRPr="003E01A5">
        <w:rPr>
          <w:rFonts w:asciiTheme="majorBidi" w:hAnsiTheme="majorBidi"/>
          <w:sz w:val="30"/>
          <w:szCs w:val="30"/>
        </w:rPr>
        <w:t xml:space="preserve"> </w:t>
      </w:r>
      <w:r w:rsidRPr="003E01A5">
        <w:rPr>
          <w:rFonts w:asciiTheme="majorBidi" w:hAnsiTheme="majorBidi"/>
          <w:sz w:val="30"/>
          <w:szCs w:val="30"/>
          <w:cs/>
          <w:lang w:bidi="th-TH"/>
        </w:rPr>
        <w:t xml:space="preserve">ล้านบาท และ </w:t>
      </w:r>
      <w:r w:rsidR="005B751D" w:rsidRPr="003E01A5">
        <w:rPr>
          <w:rFonts w:asciiTheme="majorBidi" w:hAnsiTheme="majorBidi"/>
          <w:sz w:val="30"/>
          <w:szCs w:val="30"/>
          <w:lang w:val="en-US"/>
        </w:rPr>
        <w:t>49</w:t>
      </w:r>
      <w:r w:rsidRPr="003E01A5">
        <w:rPr>
          <w:rFonts w:asciiTheme="majorBidi" w:hAnsiTheme="majorBidi"/>
          <w:sz w:val="30"/>
          <w:szCs w:val="30"/>
        </w:rPr>
        <w:t xml:space="preserve"> </w:t>
      </w:r>
      <w:r w:rsidRPr="003E01A5">
        <w:rPr>
          <w:rFonts w:asciiTheme="majorBidi" w:hAnsiTheme="majorBidi"/>
          <w:sz w:val="30"/>
          <w:szCs w:val="30"/>
          <w:cs/>
          <w:lang w:bidi="th-TH"/>
        </w:rPr>
        <w:t>ล้านบาท ตามลำดับ</w:t>
      </w:r>
    </w:p>
    <w:p w14:paraId="3ADCBC8F" w14:textId="77777777" w:rsidR="00423DBA" w:rsidRPr="003E01A5" w:rsidRDefault="00423DBA" w:rsidP="006D438C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0ED50A12" w14:textId="0DD117E6" w:rsidR="00057D9C" w:rsidRPr="003E01A5" w:rsidRDefault="00057D9C" w:rsidP="00633759">
      <w:pPr>
        <w:pStyle w:val="block"/>
        <w:numPr>
          <w:ilvl w:val="0"/>
          <w:numId w:val="2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จดทะเบียนเลิกบริษัทย่อย</w:t>
      </w:r>
    </w:p>
    <w:p w14:paraId="3F51C82B" w14:textId="77777777" w:rsidR="00057D9C" w:rsidRPr="003E01A5" w:rsidRDefault="00057D9C" w:rsidP="00057D9C">
      <w:pPr>
        <w:pStyle w:val="ListParagrap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EFF7B6A" w14:textId="6FBF343F" w:rsidR="00057D9C" w:rsidRPr="003E01A5" w:rsidRDefault="00057D9C" w:rsidP="00057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firstLine="900"/>
        <w:jc w:val="thaiDistribute"/>
        <w:rPr>
          <w:rFonts w:asciiTheme="majorBidi" w:hAnsiTheme="majorBidi"/>
          <w:sz w:val="30"/>
          <w:szCs w:val="30"/>
        </w:rPr>
      </w:pPr>
      <w:r w:rsidRPr="003E01A5">
        <w:rPr>
          <w:rFonts w:asciiTheme="majorBidi" w:hAnsiTheme="majorBidi"/>
          <w:sz w:val="30"/>
          <w:szCs w:val="30"/>
          <w:cs/>
        </w:rPr>
        <w:t xml:space="preserve">ในระหว่างปี </w:t>
      </w:r>
      <w:r w:rsidR="005B751D" w:rsidRPr="003E01A5">
        <w:rPr>
          <w:rFonts w:asciiTheme="majorBidi" w:hAnsiTheme="majorBidi"/>
          <w:sz w:val="30"/>
          <w:szCs w:val="30"/>
        </w:rPr>
        <w:t>2568</w:t>
      </w:r>
      <w:r w:rsidRPr="003E01A5">
        <w:rPr>
          <w:rFonts w:asciiTheme="majorBidi" w:hAnsiTheme="majorBidi"/>
          <w:sz w:val="30"/>
          <w:szCs w:val="30"/>
          <w:cs/>
        </w:rPr>
        <w:t xml:space="preserve"> ที่ประชุมคณะกรรมการบริษัทมีมติอนุมัติการเลิกกิจการของบริษัทย่อยในประเทศไทย </w:t>
      </w:r>
      <w:r w:rsidRPr="003E01A5">
        <w:rPr>
          <w:rFonts w:asciiTheme="majorBidi" w:hAnsiTheme="majorBidi"/>
          <w:sz w:val="30"/>
          <w:szCs w:val="30"/>
        </w:rPr>
        <w:br/>
      </w:r>
      <w:r w:rsidRPr="003E01A5">
        <w:rPr>
          <w:rFonts w:asciiTheme="majorBidi" w:hAnsiTheme="majorBidi"/>
          <w:sz w:val="30"/>
          <w:szCs w:val="30"/>
          <w:cs/>
        </w:rPr>
        <w:t xml:space="preserve">                   และอยู่ระหว่างดำเนินการชำระบัญชี ดังนี้</w:t>
      </w:r>
    </w:p>
    <w:p w14:paraId="1A566EBF" w14:textId="77777777" w:rsidR="00423DBA" w:rsidRPr="003E01A5" w:rsidRDefault="00423DBA" w:rsidP="00057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firstLine="900"/>
        <w:jc w:val="thaiDistribute"/>
        <w:rPr>
          <w:rFonts w:asciiTheme="majorBidi" w:hAnsiTheme="majorBidi"/>
          <w:sz w:val="30"/>
          <w:szCs w:val="30"/>
        </w:rPr>
      </w:pPr>
    </w:p>
    <w:p w14:paraId="6A2E668D" w14:textId="77777777" w:rsidR="00057D9C" w:rsidRPr="003E01A5" w:rsidRDefault="00057D9C" w:rsidP="00057D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Theme="majorBidi" w:hAnsiTheme="majorBidi"/>
          <w:sz w:val="10"/>
          <w:szCs w:val="10"/>
        </w:rPr>
      </w:pPr>
    </w:p>
    <w:tbl>
      <w:tblPr>
        <w:tblStyle w:val="TableGrid"/>
        <w:tblW w:w="894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890"/>
        <w:gridCol w:w="1800"/>
        <w:gridCol w:w="1080"/>
        <w:gridCol w:w="1080"/>
        <w:gridCol w:w="1110"/>
      </w:tblGrid>
      <w:tr w:rsidR="00057D9C" w:rsidRPr="003E01A5" w14:paraId="0E9C1ECD" w14:textId="77777777" w:rsidTr="00A311C7">
        <w:tc>
          <w:tcPr>
            <w:tcW w:w="1980" w:type="dxa"/>
          </w:tcPr>
          <w:p w14:paraId="11210F49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C5411C0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039CF5E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D4E9BE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080" w:type="dxa"/>
          </w:tcPr>
          <w:p w14:paraId="3717F864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DA0D870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057D9C" w:rsidRPr="003E01A5" w14:paraId="53A4C048" w14:textId="77777777" w:rsidTr="00A311C7">
        <w:tc>
          <w:tcPr>
            <w:tcW w:w="1980" w:type="dxa"/>
          </w:tcPr>
          <w:p w14:paraId="16565759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9619FA4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13613CC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วันที่จดทะเบียน</w:t>
            </w:r>
          </w:p>
        </w:tc>
        <w:tc>
          <w:tcPr>
            <w:tcW w:w="1080" w:type="dxa"/>
          </w:tcPr>
          <w:p w14:paraId="12A23BF3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ความเป็น</w:t>
            </w:r>
          </w:p>
        </w:tc>
        <w:tc>
          <w:tcPr>
            <w:tcW w:w="1080" w:type="dxa"/>
          </w:tcPr>
          <w:p w14:paraId="74E28DA7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ทุนจด</w:t>
            </w:r>
          </w:p>
        </w:tc>
        <w:tc>
          <w:tcPr>
            <w:tcW w:w="1110" w:type="dxa"/>
          </w:tcPr>
          <w:p w14:paraId="326123BC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057D9C" w:rsidRPr="003E01A5" w14:paraId="1084B46B" w14:textId="77777777" w:rsidTr="00A311C7">
        <w:tc>
          <w:tcPr>
            <w:tcW w:w="1980" w:type="dxa"/>
          </w:tcPr>
          <w:p w14:paraId="727173F4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57A43C4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14:paraId="3E866DE0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เลิกบริษัท</w:t>
            </w:r>
          </w:p>
        </w:tc>
        <w:tc>
          <w:tcPr>
            <w:tcW w:w="1080" w:type="dxa"/>
          </w:tcPr>
          <w:p w14:paraId="463202A4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1080" w:type="dxa"/>
          </w:tcPr>
          <w:p w14:paraId="079C265F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ทะเบียน</w:t>
            </w:r>
          </w:p>
        </w:tc>
        <w:tc>
          <w:tcPr>
            <w:tcW w:w="1110" w:type="dxa"/>
          </w:tcPr>
          <w:p w14:paraId="0C78C75B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ราคาทุน</w:t>
            </w:r>
          </w:p>
        </w:tc>
      </w:tr>
      <w:tr w:rsidR="00057D9C" w:rsidRPr="003E01A5" w14:paraId="4CA0458C" w14:textId="77777777" w:rsidTr="00A311C7">
        <w:tc>
          <w:tcPr>
            <w:tcW w:w="1980" w:type="dxa"/>
          </w:tcPr>
          <w:p w14:paraId="4E0A35DA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8C0C2E2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015E60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8E4F88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90" w:type="dxa"/>
            <w:gridSpan w:val="2"/>
          </w:tcPr>
          <w:p w14:paraId="678DF942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7D9C" w:rsidRPr="003E01A5" w14:paraId="48301679" w14:textId="77777777" w:rsidTr="00A311C7">
        <w:tc>
          <w:tcPr>
            <w:tcW w:w="1980" w:type="dxa"/>
          </w:tcPr>
          <w:p w14:paraId="3B98ED44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890" w:type="dxa"/>
          </w:tcPr>
          <w:p w14:paraId="74D328A2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3CAD45F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4234B9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D92D8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2274933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057D9C" w:rsidRPr="003E01A5" w14:paraId="7843D055" w14:textId="77777777" w:rsidTr="00A311C7">
        <w:tc>
          <w:tcPr>
            <w:tcW w:w="1980" w:type="dxa"/>
          </w:tcPr>
          <w:p w14:paraId="77DAFDD7" w14:textId="40E2201B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บริษัท พีเอส เวล</w:t>
            </w:r>
            <w:r w:rsidRPr="003E01A5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/>
                <w:sz w:val="30"/>
                <w:szCs w:val="30"/>
              </w:rPr>
              <w:br/>
            </w:r>
            <w:r w:rsidRPr="003E01A5">
              <w:rPr>
                <w:rFonts w:asciiTheme="majorBidi" w:hAnsiTheme="majorBidi"/>
                <w:sz w:val="30"/>
                <w:szCs w:val="30"/>
                <w:cs/>
              </w:rPr>
              <w:t xml:space="preserve">โฮลดิ้ง </w:t>
            </w:r>
            <w:r w:rsidR="005B751D" w:rsidRPr="003E01A5">
              <w:rPr>
                <w:rFonts w:asciiTheme="majorBidi" w:hAnsiTheme="majorBidi"/>
                <w:sz w:val="30"/>
                <w:szCs w:val="30"/>
              </w:rPr>
              <w:t>2</w:t>
            </w:r>
            <w:r w:rsidRPr="003E01A5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274911CD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393CA024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65D86788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3A08C02C" w14:textId="7802D660" w:rsidR="00057D9C" w:rsidRPr="003E01A5" w:rsidRDefault="005B751D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</w:rPr>
              <w:t>4</w:t>
            </w:r>
            <w:r w:rsidR="00057D9C" w:rsidRPr="003E01A5">
              <w:rPr>
                <w:rFonts w:asciiTheme="majorBidi" w:hAnsiTheme="majorBidi"/>
                <w:sz w:val="30"/>
                <w:szCs w:val="30"/>
                <w:cs/>
              </w:rPr>
              <w:t xml:space="preserve"> มีนาคม </w:t>
            </w:r>
            <w:r w:rsidRPr="003E01A5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7CC123CF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1887B583" w14:textId="34F717FF" w:rsidR="00057D9C" w:rsidRPr="003E01A5" w:rsidRDefault="005B751D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</w:rPr>
              <w:t>99</w:t>
            </w:r>
            <w:r w:rsidR="00057D9C" w:rsidRPr="003E01A5">
              <w:rPr>
                <w:rFonts w:asciiTheme="majorBidi" w:hAnsi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/>
                <w:sz w:val="30"/>
                <w:szCs w:val="30"/>
              </w:rPr>
              <w:t>99</w:t>
            </w:r>
          </w:p>
        </w:tc>
        <w:tc>
          <w:tcPr>
            <w:tcW w:w="1080" w:type="dxa"/>
          </w:tcPr>
          <w:p w14:paraId="294B1910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410D56AD" w14:textId="5D58D583" w:rsidR="00057D9C" w:rsidRPr="003E01A5" w:rsidRDefault="005B751D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110" w:type="dxa"/>
          </w:tcPr>
          <w:p w14:paraId="37C2F8D9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4DD17A0B" w14:textId="10B2BCFB" w:rsidR="00057D9C" w:rsidRPr="003E01A5" w:rsidRDefault="005B751D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</w:rPr>
              <w:t>0</w:t>
            </w:r>
            <w:r w:rsidR="00057D9C" w:rsidRPr="003E01A5">
              <w:rPr>
                <w:rFonts w:asciiTheme="majorBidi" w:hAnsi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</w:tr>
      <w:tr w:rsidR="00057D9C" w:rsidRPr="003E01A5" w14:paraId="55138C0F" w14:textId="77777777" w:rsidTr="00A311C7">
        <w:tc>
          <w:tcPr>
            <w:tcW w:w="1980" w:type="dxa"/>
          </w:tcPr>
          <w:p w14:paraId="5C9C5300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บริษัท พีเอส เวล</w:t>
            </w:r>
            <w:r w:rsidRPr="003E01A5">
              <w:rPr>
                <w:rFonts w:asciiTheme="majorBidi" w:hAnsiTheme="majorBidi"/>
                <w:sz w:val="30"/>
                <w:szCs w:val="30"/>
              </w:rPr>
              <w:br/>
            </w: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นราธิวาส จำกัด</w:t>
            </w:r>
          </w:p>
        </w:tc>
        <w:tc>
          <w:tcPr>
            <w:tcW w:w="1890" w:type="dxa"/>
          </w:tcPr>
          <w:p w14:paraId="7429063B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64E10077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ขายอสังหาริมทรัพย์</w:t>
            </w:r>
          </w:p>
        </w:tc>
        <w:tc>
          <w:tcPr>
            <w:tcW w:w="1800" w:type="dxa"/>
          </w:tcPr>
          <w:p w14:paraId="26DBB8F6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56538624" w14:textId="7ED90602" w:rsidR="00057D9C" w:rsidRPr="003E01A5" w:rsidRDefault="005B751D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</w:rPr>
              <w:t>4</w:t>
            </w:r>
            <w:r w:rsidR="00057D9C" w:rsidRPr="003E01A5">
              <w:rPr>
                <w:rFonts w:asciiTheme="majorBidi" w:hAnsiTheme="majorBidi"/>
                <w:sz w:val="30"/>
                <w:szCs w:val="30"/>
                <w:cs/>
              </w:rPr>
              <w:t xml:space="preserve"> มีนาคม </w:t>
            </w:r>
            <w:r w:rsidRPr="003E01A5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5D4DE593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106D11B8" w14:textId="4DEEC642" w:rsidR="00057D9C" w:rsidRPr="003E01A5" w:rsidRDefault="005B751D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</w:rPr>
              <w:t>99</w:t>
            </w:r>
            <w:r w:rsidR="00057D9C" w:rsidRPr="003E01A5">
              <w:rPr>
                <w:rFonts w:asciiTheme="majorBidi" w:hAnsi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/>
                <w:sz w:val="30"/>
                <w:szCs w:val="30"/>
              </w:rPr>
              <w:t>99</w:t>
            </w:r>
          </w:p>
        </w:tc>
        <w:tc>
          <w:tcPr>
            <w:tcW w:w="1080" w:type="dxa"/>
          </w:tcPr>
          <w:p w14:paraId="434D871A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1044C052" w14:textId="144BACB4" w:rsidR="00057D9C" w:rsidRPr="003E01A5" w:rsidRDefault="005B751D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110" w:type="dxa"/>
          </w:tcPr>
          <w:p w14:paraId="3892D564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741141BB" w14:textId="6F2ED7C4" w:rsidR="00057D9C" w:rsidRPr="003E01A5" w:rsidRDefault="005B751D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</w:rPr>
              <w:t>0</w:t>
            </w:r>
            <w:r w:rsidR="00057D9C" w:rsidRPr="003E01A5">
              <w:rPr>
                <w:rFonts w:asciiTheme="majorBidi" w:hAnsi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</w:tr>
      <w:tr w:rsidR="00057D9C" w:rsidRPr="003E01A5" w14:paraId="14AE056E" w14:textId="77777777" w:rsidTr="00A311C7">
        <w:tc>
          <w:tcPr>
            <w:tcW w:w="1980" w:type="dxa"/>
          </w:tcPr>
          <w:p w14:paraId="69F0EF4B" w14:textId="313BEE54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ควอตซ์ </w:t>
            </w:r>
            <w:r w:rsidRPr="003E01A5">
              <w:rPr>
                <w:rFonts w:asciiTheme="majorBidi" w:hAnsiTheme="majorBidi"/>
                <w:sz w:val="30"/>
                <w:szCs w:val="30"/>
              </w:rPr>
              <w:br/>
            </w:r>
            <w:r w:rsidRPr="003E01A5">
              <w:rPr>
                <w:rFonts w:asciiTheme="majorBidi" w:hAnsiTheme="majorBidi"/>
                <w:sz w:val="30"/>
                <w:szCs w:val="30"/>
                <w:cs/>
              </w:rPr>
              <w:t xml:space="preserve">โฮลดิ้ง </w:t>
            </w:r>
            <w:r w:rsidR="005B751D" w:rsidRPr="003E01A5">
              <w:rPr>
                <w:rFonts w:asciiTheme="majorBidi" w:hAnsiTheme="majorBidi"/>
                <w:sz w:val="30"/>
                <w:szCs w:val="30"/>
              </w:rPr>
              <w:t>3</w:t>
            </w:r>
            <w:r w:rsidRPr="003E01A5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890" w:type="dxa"/>
          </w:tcPr>
          <w:p w14:paraId="5B18F3E6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6751AEB8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43A8C5D3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3CBA0898" w14:textId="356B5F69" w:rsidR="00057D9C" w:rsidRPr="003E01A5" w:rsidRDefault="005B751D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</w:rPr>
              <w:t>27</w:t>
            </w:r>
            <w:r w:rsidR="00057D9C" w:rsidRPr="003E01A5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57D9C" w:rsidRPr="003E01A5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3E01A5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47E879FF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3C9D101E" w14:textId="7926D7A2" w:rsidR="00057D9C" w:rsidRPr="003E01A5" w:rsidRDefault="005B751D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</w:rPr>
              <w:t>99</w:t>
            </w:r>
            <w:r w:rsidR="00057D9C" w:rsidRPr="003E01A5">
              <w:rPr>
                <w:rFonts w:asciiTheme="majorBidi" w:hAnsi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/>
                <w:sz w:val="30"/>
                <w:szCs w:val="30"/>
              </w:rPr>
              <w:t>99</w:t>
            </w:r>
          </w:p>
        </w:tc>
        <w:tc>
          <w:tcPr>
            <w:tcW w:w="1080" w:type="dxa"/>
          </w:tcPr>
          <w:p w14:paraId="708018A0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7D3DA822" w14:textId="243EAE30" w:rsidR="00057D9C" w:rsidRPr="003E01A5" w:rsidRDefault="005B751D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</w:rPr>
              <w:t>53</w:t>
            </w:r>
          </w:p>
        </w:tc>
        <w:tc>
          <w:tcPr>
            <w:tcW w:w="1110" w:type="dxa"/>
          </w:tcPr>
          <w:p w14:paraId="416823DA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533433A4" w14:textId="74E27E2D" w:rsidR="00057D9C" w:rsidRPr="003E01A5" w:rsidRDefault="005B751D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</w:rPr>
              <w:t>53</w:t>
            </w:r>
            <w:r w:rsidR="00057D9C" w:rsidRPr="003E01A5">
              <w:rPr>
                <w:rFonts w:asciiTheme="majorBidi" w:hAnsi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/>
                <w:sz w:val="30"/>
                <w:szCs w:val="30"/>
              </w:rPr>
              <w:t>0</w:t>
            </w:r>
          </w:p>
        </w:tc>
      </w:tr>
      <w:tr w:rsidR="00057D9C" w:rsidRPr="003E01A5" w14:paraId="68C2E0B5" w14:textId="77777777" w:rsidTr="00A311C7">
        <w:tc>
          <w:tcPr>
            <w:tcW w:w="1980" w:type="dxa"/>
          </w:tcPr>
          <w:p w14:paraId="7313012F" w14:textId="547E8FD5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ควอตซ์ </w:t>
            </w:r>
            <w:r w:rsidRPr="003E01A5">
              <w:rPr>
                <w:rFonts w:asciiTheme="majorBidi" w:hAnsiTheme="majorBidi"/>
                <w:sz w:val="30"/>
                <w:szCs w:val="30"/>
              </w:rPr>
              <w:br/>
            </w:r>
            <w:r w:rsidRPr="003E01A5">
              <w:rPr>
                <w:rFonts w:asciiTheme="majorBidi" w:hAnsiTheme="majorBidi"/>
                <w:sz w:val="30"/>
                <w:szCs w:val="30"/>
                <w:cs/>
              </w:rPr>
              <w:t xml:space="preserve">โฮลดิ้ง </w:t>
            </w:r>
            <w:r w:rsidR="005B751D" w:rsidRPr="003E01A5">
              <w:rPr>
                <w:rFonts w:asciiTheme="majorBidi" w:hAnsiTheme="majorBidi"/>
                <w:sz w:val="30"/>
                <w:szCs w:val="30"/>
              </w:rPr>
              <w:t>4</w:t>
            </w:r>
            <w:r w:rsidRPr="003E01A5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890" w:type="dxa"/>
          </w:tcPr>
          <w:p w14:paraId="3B215911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0962B7B9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2B2EDFD1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404D23D3" w14:textId="4A206D59" w:rsidR="00057D9C" w:rsidRPr="003E01A5" w:rsidRDefault="005B751D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</w:rPr>
              <w:t>27</w:t>
            </w:r>
            <w:r w:rsidR="00057D9C" w:rsidRPr="003E01A5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57D9C" w:rsidRPr="003E01A5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3E01A5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6A6439C1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220894BB" w14:textId="510F4A3E" w:rsidR="00057D9C" w:rsidRPr="003E01A5" w:rsidRDefault="005B751D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</w:rPr>
              <w:t>99</w:t>
            </w:r>
            <w:r w:rsidR="00057D9C" w:rsidRPr="003E01A5">
              <w:rPr>
                <w:rFonts w:asciiTheme="majorBidi" w:hAnsi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/>
                <w:sz w:val="30"/>
                <w:szCs w:val="30"/>
              </w:rPr>
              <w:t>99</w:t>
            </w:r>
          </w:p>
        </w:tc>
        <w:tc>
          <w:tcPr>
            <w:tcW w:w="1080" w:type="dxa"/>
          </w:tcPr>
          <w:p w14:paraId="3E3E87D3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7FED84D6" w14:textId="0D359B41" w:rsidR="00057D9C" w:rsidRPr="003E01A5" w:rsidRDefault="005B751D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</w:rPr>
              <w:t>50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560E081E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735A42D5" w14:textId="5CB9F897" w:rsidR="00057D9C" w:rsidRPr="003E01A5" w:rsidRDefault="005B751D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</w:rPr>
              <w:t>50</w:t>
            </w:r>
            <w:r w:rsidR="00057D9C" w:rsidRPr="003E01A5">
              <w:rPr>
                <w:rFonts w:asciiTheme="majorBidi" w:hAnsi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/>
                <w:sz w:val="30"/>
                <w:szCs w:val="30"/>
              </w:rPr>
              <w:t>0</w:t>
            </w:r>
          </w:p>
        </w:tc>
      </w:tr>
      <w:tr w:rsidR="00057D9C" w:rsidRPr="003E01A5" w14:paraId="257495F0" w14:textId="77777777" w:rsidTr="00A311C7">
        <w:tc>
          <w:tcPr>
            <w:tcW w:w="1980" w:type="dxa"/>
          </w:tcPr>
          <w:p w14:paraId="17337F5C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</w:tcPr>
          <w:p w14:paraId="2DA9ACB6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153961C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B2A1C3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49DC5" w14:textId="77777777" w:rsidR="00057D9C" w:rsidRPr="003E01A5" w:rsidRDefault="00057D9C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14553F93" w14:textId="18068854" w:rsidR="00057D9C" w:rsidRPr="003E01A5" w:rsidRDefault="005B751D" w:rsidP="00A3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/>
                <w:b/>
                <w:bCs/>
                <w:sz w:val="30"/>
                <w:szCs w:val="30"/>
              </w:rPr>
              <w:t>104</w:t>
            </w:r>
            <w:r w:rsidR="00057D9C" w:rsidRPr="003E01A5">
              <w:rPr>
                <w:rFonts w:asciiTheme="majorBidi" w:hAnsiTheme="majorBidi"/>
                <w:b/>
                <w:bCs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6FEF00D2" w14:textId="77777777" w:rsidR="00057D9C" w:rsidRPr="003E01A5" w:rsidRDefault="00057D9C" w:rsidP="00057D9C">
      <w:pPr>
        <w:pStyle w:val="ListParagrap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B5FF0F8" w14:textId="77777777" w:rsidR="00633759" w:rsidRPr="003E01A5" w:rsidRDefault="00633759" w:rsidP="00633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01A5">
        <w:rPr>
          <w:rFonts w:asciiTheme="majorBidi" w:hAnsiTheme="majorBidi"/>
          <w:b/>
          <w:bCs/>
          <w:i/>
          <w:iCs/>
          <w:sz w:val="30"/>
          <w:szCs w:val="30"/>
          <w:cs/>
        </w:rPr>
        <w:t>บริษัทย่อยทางอ้อม</w:t>
      </w:r>
    </w:p>
    <w:p w14:paraId="0AAC379C" w14:textId="77777777" w:rsidR="00633759" w:rsidRPr="003E01A5" w:rsidRDefault="00633759" w:rsidP="00633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E032A" w14:textId="77777777" w:rsidR="00633759" w:rsidRPr="003E01A5" w:rsidRDefault="00633759" w:rsidP="00633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โอนหุ้น</w:t>
      </w:r>
    </w:p>
    <w:p w14:paraId="5F2C0B2B" w14:textId="77777777" w:rsidR="00633759" w:rsidRPr="003E01A5" w:rsidRDefault="00633759" w:rsidP="00633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37B55134" w14:textId="054DC44E" w:rsidR="00633759" w:rsidRPr="003E01A5" w:rsidRDefault="00633759" w:rsidP="00633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/>
          <w:sz w:val="30"/>
          <w:szCs w:val="30"/>
          <w:cs/>
        </w:rPr>
        <w:t xml:space="preserve">ในเดือนมกราคม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2568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/>
          <w:sz w:val="30"/>
          <w:szCs w:val="30"/>
          <w:cs/>
        </w:rPr>
        <w:t xml:space="preserve">บริษัทย่อยทางตรงของบริษัทได้โอนหุ้นของบริษัท โรงพยาบาลวิมุต สุขุมวิท จำกัด (เดิมชื่อ บริษัท พฤกษา เวนเจอร์ วัน จำกัด) จำนวน </w:t>
      </w:r>
      <w:r w:rsidR="005B751D" w:rsidRPr="003E01A5">
        <w:rPr>
          <w:rFonts w:asciiTheme="majorBidi" w:hAnsiTheme="majorBidi" w:cstheme="majorBidi"/>
          <w:sz w:val="30"/>
          <w:szCs w:val="30"/>
        </w:rPr>
        <w:t>79</w:t>
      </w:r>
      <w:r w:rsidRPr="003E01A5">
        <w:rPr>
          <w:rFonts w:asciiTheme="majorBidi" w:hAnsiTheme="majorBidi" w:cstheme="majorBidi"/>
          <w:sz w:val="30"/>
          <w:szCs w:val="30"/>
        </w:rPr>
        <w:t>,</w:t>
      </w:r>
      <w:r w:rsidR="005B751D" w:rsidRPr="003E01A5">
        <w:rPr>
          <w:rFonts w:asciiTheme="majorBidi" w:hAnsiTheme="majorBidi" w:cstheme="majorBidi"/>
          <w:sz w:val="30"/>
          <w:szCs w:val="30"/>
        </w:rPr>
        <w:t>999</w:t>
      </w:r>
      <w:r w:rsidRPr="003E01A5">
        <w:rPr>
          <w:rFonts w:asciiTheme="majorBidi" w:hAnsiTheme="majorBidi" w:cstheme="majorBidi"/>
          <w:sz w:val="30"/>
          <w:szCs w:val="30"/>
        </w:rPr>
        <w:t>,</w:t>
      </w:r>
      <w:r w:rsidR="005B751D" w:rsidRPr="003E01A5">
        <w:rPr>
          <w:rFonts w:asciiTheme="majorBidi" w:hAnsiTheme="majorBidi" w:cstheme="majorBidi"/>
          <w:sz w:val="30"/>
          <w:szCs w:val="30"/>
        </w:rPr>
        <w:t>998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/>
          <w:sz w:val="30"/>
          <w:szCs w:val="30"/>
          <w:cs/>
        </w:rPr>
        <w:t xml:space="preserve">หุ้น ราคาหุ้นละ </w:t>
      </w:r>
      <w:r w:rsidR="005B751D" w:rsidRPr="003E01A5">
        <w:rPr>
          <w:rFonts w:asciiTheme="majorBidi" w:hAnsiTheme="majorBidi" w:cstheme="majorBidi"/>
          <w:sz w:val="30"/>
          <w:szCs w:val="30"/>
        </w:rPr>
        <w:t>10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/>
          <w:sz w:val="30"/>
          <w:szCs w:val="30"/>
          <w:cs/>
        </w:rPr>
        <w:t xml:space="preserve">บาท ชำระหุ้นแล้วเสร็จร้อยละ </w:t>
      </w:r>
      <w:r w:rsidR="005B751D" w:rsidRPr="003E01A5">
        <w:rPr>
          <w:rFonts w:asciiTheme="majorBidi" w:hAnsiTheme="majorBidi" w:cstheme="majorBidi"/>
          <w:sz w:val="30"/>
          <w:szCs w:val="30"/>
        </w:rPr>
        <w:t>90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/>
          <w:sz w:val="30"/>
          <w:szCs w:val="30"/>
          <w:cs/>
        </w:rPr>
        <w:t>คิดเป็น</w:t>
      </w:r>
      <w:r w:rsidRPr="003E01A5">
        <w:rPr>
          <w:rFonts w:asciiTheme="majorBidi" w:hAnsiTheme="majorBidi"/>
          <w:sz w:val="30"/>
          <w:szCs w:val="30"/>
          <w:cs/>
        </w:rPr>
        <w:lastRenderedPageBreak/>
        <w:t xml:space="preserve">จำนวนเงิน </w:t>
      </w:r>
      <w:r w:rsidR="005B751D" w:rsidRPr="003E01A5">
        <w:rPr>
          <w:rFonts w:asciiTheme="majorBidi" w:hAnsiTheme="majorBidi" w:cstheme="majorBidi"/>
          <w:sz w:val="30"/>
          <w:szCs w:val="30"/>
        </w:rPr>
        <w:t>720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/>
          <w:sz w:val="30"/>
          <w:szCs w:val="30"/>
          <w:cs/>
        </w:rPr>
        <w:t xml:space="preserve">ล้านบาท ให้กับ บริษัท โรงพยาบาลวิมุต โฮลดิ้ง จำกัด โดยการโอนหุ้นดังกล่าวแล้วเสร็จในเดือนมกราคม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2568</w:t>
      </w:r>
    </w:p>
    <w:p w14:paraId="69DA10C0" w14:textId="77777777" w:rsidR="00BB6552" w:rsidRPr="003E01A5" w:rsidRDefault="00BB6552" w:rsidP="00633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BF05BAF" w14:textId="77777777" w:rsidR="00633759" w:rsidRPr="003E01A5" w:rsidRDefault="00633759" w:rsidP="00633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ชำระค่าหุ้นเพิ่มทุน</w:t>
      </w:r>
    </w:p>
    <w:p w14:paraId="1EFA1228" w14:textId="77777777" w:rsidR="00633759" w:rsidRPr="003E01A5" w:rsidRDefault="00633759" w:rsidP="00633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7A974A3D" w14:textId="09F0AEF9" w:rsidR="00633759" w:rsidRPr="003E01A5" w:rsidRDefault="00633759" w:rsidP="00633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2568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บริษัท โรงพยาบาลวิมุต โฮลดิ้ง จำกัด ซึ่งเป็นบริษัทย่อยทางตรงของบริษัท ได้มีการชำระ </w:t>
      </w:r>
      <w:r w:rsidR="006D438C" w:rsidRPr="003E01A5">
        <w:rPr>
          <w:rFonts w:asciiTheme="majorBidi" w:hAnsiTheme="majorBidi" w:cstheme="majorBidi"/>
          <w:sz w:val="30"/>
          <w:szCs w:val="30"/>
          <w:cs/>
        </w:rPr>
        <w:br/>
      </w:r>
      <w:r w:rsidRPr="003E01A5">
        <w:rPr>
          <w:rFonts w:asciiTheme="majorBidi" w:hAnsiTheme="majorBidi" w:cstheme="majorBidi"/>
          <w:sz w:val="30"/>
          <w:szCs w:val="30"/>
          <w:cs/>
        </w:rPr>
        <w:t>ค่าหุ้นเพิ่มเติมให้</w:t>
      </w:r>
      <w:r w:rsidRPr="003E01A5">
        <w:rPr>
          <w:rFonts w:asciiTheme="majorBidi" w:hAnsiTheme="majorBidi" w:cstheme="majorBidi"/>
          <w:spacing w:val="-6"/>
          <w:sz w:val="30"/>
          <w:szCs w:val="30"/>
          <w:cs/>
        </w:rPr>
        <w:t>บริษัท โรงพยาบาลวิมุต สุขุมวิท จำกัด</w:t>
      </w:r>
      <w:r w:rsidRPr="003E01A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01A5">
        <w:rPr>
          <w:rFonts w:asciiTheme="majorBidi" w:hAnsiTheme="majorBidi"/>
          <w:spacing w:val="-6"/>
          <w:sz w:val="30"/>
          <w:szCs w:val="30"/>
          <w:cs/>
        </w:rPr>
        <w:t>(เดิมชื่อ บริษัท พฤกษา เวนเจอร์ วัน จำกัด)</w:t>
      </w:r>
      <w:r w:rsidRPr="003E01A5">
        <w:rPr>
          <w:rFonts w:asciiTheme="majorBidi" w:hAnsiTheme="majorBidi" w:cstheme="majorBidi"/>
          <w:spacing w:val="-6"/>
          <w:sz w:val="30"/>
          <w:szCs w:val="30"/>
          <w:cs/>
        </w:rPr>
        <w:t xml:space="preserve"> ซึ่งเป็นบริษัทย่อยทางอ้อมของบริษัท จำนวน </w:t>
      </w:r>
      <w:r w:rsidR="005B751D" w:rsidRPr="003E01A5">
        <w:rPr>
          <w:rFonts w:asciiTheme="majorBidi" w:hAnsiTheme="majorBidi" w:cstheme="majorBidi"/>
          <w:spacing w:val="-6"/>
          <w:sz w:val="30"/>
          <w:szCs w:val="30"/>
        </w:rPr>
        <w:t>79</w:t>
      </w:r>
      <w:r w:rsidRPr="003E01A5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5B751D" w:rsidRPr="003E01A5">
        <w:rPr>
          <w:rFonts w:asciiTheme="majorBidi" w:hAnsiTheme="majorBidi" w:cstheme="majorBidi"/>
          <w:spacing w:val="-6"/>
          <w:sz w:val="30"/>
          <w:szCs w:val="30"/>
        </w:rPr>
        <w:t>999</w:t>
      </w:r>
      <w:r w:rsidRPr="003E01A5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5B751D" w:rsidRPr="003E01A5">
        <w:rPr>
          <w:rFonts w:asciiTheme="majorBidi" w:hAnsiTheme="majorBidi" w:cstheme="majorBidi"/>
          <w:spacing w:val="-6"/>
          <w:sz w:val="30"/>
          <w:szCs w:val="30"/>
        </w:rPr>
        <w:t>998</w:t>
      </w:r>
      <w:r w:rsidRPr="003E01A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หุ้น ราคาหุ้นละ </w:t>
      </w:r>
      <w:r w:rsidR="005B751D" w:rsidRPr="003E01A5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3E01A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บาท ในอัตราร้อยละ </w:t>
      </w:r>
      <w:r w:rsidR="005B751D" w:rsidRPr="003E01A5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3E01A5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5B751D" w:rsidRPr="003E01A5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3E01A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pacing w:val="-6"/>
          <w:sz w:val="30"/>
          <w:szCs w:val="30"/>
          <w:cs/>
        </w:rPr>
        <w:t>ของทุนจดทะเบียน คิดเป็นจำนวนเงิน</w:t>
      </w:r>
      <w:r w:rsidR="005B751D" w:rsidRPr="003E01A5">
        <w:rPr>
          <w:rFonts w:asciiTheme="majorBidi" w:hAnsiTheme="majorBidi" w:cstheme="majorBidi"/>
          <w:spacing w:val="-4"/>
          <w:sz w:val="30"/>
          <w:szCs w:val="30"/>
        </w:rPr>
        <w:t>20</w:t>
      </w:r>
      <w:r w:rsidRPr="003E01A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รวมทุนที่ออกและชำระ แล้วทั้งสิ้น </w:t>
      </w:r>
      <w:r w:rsidR="005B751D" w:rsidRPr="003E01A5">
        <w:rPr>
          <w:rFonts w:asciiTheme="majorBidi" w:hAnsiTheme="majorBidi" w:cstheme="majorBidi"/>
          <w:spacing w:val="-4"/>
          <w:sz w:val="30"/>
          <w:szCs w:val="30"/>
        </w:rPr>
        <w:t>740</w:t>
      </w:r>
      <w:r w:rsidRPr="003E01A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การชำระค่าหุ้นดังกล่าวแล้วเสร็จในเดือนกรกฎาคม </w:t>
      </w:r>
      <w:r w:rsidR="005B751D" w:rsidRPr="003E01A5">
        <w:rPr>
          <w:rFonts w:asciiTheme="majorBidi" w:hAnsiTheme="majorBidi" w:cstheme="majorBidi"/>
          <w:spacing w:val="-4"/>
          <w:sz w:val="30"/>
          <w:szCs w:val="30"/>
        </w:rPr>
        <w:t>2568</w:t>
      </w:r>
    </w:p>
    <w:bookmarkEnd w:id="4"/>
    <w:p w14:paraId="41396B25" w14:textId="5167BAE4" w:rsidR="00633759" w:rsidRPr="003E01A5" w:rsidRDefault="00633759" w:rsidP="00633759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19"/>
        </w:tabs>
        <w:rPr>
          <w:rFonts w:asciiTheme="majorBidi" w:hAnsiTheme="majorBidi" w:cstheme="majorBidi"/>
          <w:sz w:val="30"/>
          <w:szCs w:val="30"/>
          <w:cs/>
        </w:rPr>
        <w:sectPr w:rsidR="00633759" w:rsidRPr="003E01A5" w:rsidSect="000A12F0">
          <w:headerReference w:type="default" r:id="rId15"/>
          <w:pgSz w:w="11909" w:h="16834" w:code="9"/>
          <w:pgMar w:top="1152" w:right="1019" w:bottom="1152" w:left="1170" w:header="720" w:footer="618" w:gutter="0"/>
          <w:cols w:space="720"/>
          <w:docGrid w:linePitch="245"/>
        </w:sectPr>
      </w:pPr>
    </w:p>
    <w:p w14:paraId="57B07C92" w14:textId="77777777" w:rsidR="00086D07" w:rsidRPr="003E01A5" w:rsidRDefault="00086D07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7DE26223" w14:textId="77777777" w:rsidR="00086D07" w:rsidRPr="003E01A5" w:rsidRDefault="00086D07" w:rsidP="00BE27D0">
      <w:pPr>
        <w:pStyle w:val="block"/>
        <w:tabs>
          <w:tab w:val="left" w:pos="630"/>
          <w:tab w:val="left" w:pos="720"/>
          <w:tab w:val="left" w:pos="1710"/>
        </w:tabs>
        <w:spacing w:after="0"/>
        <w:ind w:left="540" w:firstLine="90"/>
        <w:jc w:val="both"/>
        <w:rPr>
          <w:rFonts w:asciiTheme="majorBidi" w:hAnsiTheme="majorBidi" w:cstheme="majorBidi"/>
          <w:sz w:val="18"/>
          <w:szCs w:val="18"/>
          <w:lang w:bidi="th-TH"/>
        </w:rPr>
      </w:pPr>
    </w:p>
    <w:p w14:paraId="00C9F0E0" w14:textId="126248C9" w:rsidR="00BE27D0" w:rsidRPr="00A355B0" w:rsidRDefault="00BE27D0" w:rsidP="005F5881">
      <w:pPr>
        <w:pStyle w:val="block"/>
        <w:tabs>
          <w:tab w:val="left" w:pos="630"/>
          <w:tab w:val="left" w:pos="1710"/>
        </w:tabs>
        <w:spacing w:after="0"/>
        <w:ind w:left="540"/>
        <w:jc w:val="both"/>
        <w:rPr>
          <w:rFonts w:asciiTheme="majorBidi" w:hAnsiTheme="majorBidi" w:cstheme="majorBidi"/>
          <w:spacing w:val="-6"/>
          <w:sz w:val="26"/>
          <w:szCs w:val="26"/>
          <w:lang w:bidi="th-TH"/>
        </w:rPr>
      </w:pPr>
      <w:r w:rsidRPr="00A355B0">
        <w:rPr>
          <w:rFonts w:asciiTheme="majorBidi" w:hAnsiTheme="majorBidi" w:cstheme="majorBidi"/>
          <w:sz w:val="26"/>
          <w:szCs w:val="26"/>
          <w:cs/>
          <w:lang w:bidi="th-TH"/>
        </w:rPr>
        <w:t>เงินลงทุนในบริษัทร่วม</w:t>
      </w:r>
      <w:r w:rsidRPr="00A355B0">
        <w:rPr>
          <w:rFonts w:asciiTheme="majorBidi" w:hAnsiTheme="majorBidi" w:cstheme="majorBidi"/>
          <w:sz w:val="26"/>
          <w:szCs w:val="26"/>
          <w:cs/>
          <w:lang w:val="th-TH" w:bidi="th-TH"/>
        </w:rPr>
        <w:t xml:space="preserve"> ณ วันที่ </w:t>
      </w:r>
      <w:r w:rsidR="005B751D" w:rsidRPr="00A355B0">
        <w:rPr>
          <w:rFonts w:asciiTheme="majorBidi" w:hAnsiTheme="majorBidi" w:cstheme="majorBidi"/>
          <w:sz w:val="26"/>
          <w:szCs w:val="26"/>
          <w:lang w:val="en-US" w:bidi="th-TH"/>
        </w:rPr>
        <w:t>31</w:t>
      </w:r>
      <w:r w:rsidRPr="00A355B0">
        <w:rPr>
          <w:rFonts w:asciiTheme="majorBidi" w:hAnsiTheme="majorBidi" w:cstheme="majorBidi"/>
          <w:spacing w:val="-6"/>
          <w:sz w:val="26"/>
          <w:szCs w:val="26"/>
          <w:lang w:bidi="th-TH"/>
        </w:rPr>
        <w:t xml:space="preserve"> </w:t>
      </w:r>
      <w:r w:rsidRPr="00A355B0">
        <w:rPr>
          <w:rFonts w:asciiTheme="majorBidi" w:hAnsiTheme="majorBidi" w:cstheme="majorBidi"/>
          <w:spacing w:val="-6"/>
          <w:sz w:val="26"/>
          <w:szCs w:val="26"/>
          <w:cs/>
          <w:lang w:bidi="th-TH"/>
        </w:rPr>
        <w:t xml:space="preserve">ธันวาคม </w:t>
      </w:r>
      <w:r w:rsidR="005B751D" w:rsidRPr="00A355B0">
        <w:rPr>
          <w:rFonts w:asciiTheme="majorBidi" w:hAnsiTheme="majorBidi" w:cstheme="majorBidi"/>
          <w:spacing w:val="-6"/>
          <w:sz w:val="26"/>
          <w:szCs w:val="26"/>
          <w:lang w:val="en-US" w:bidi="th-TH"/>
        </w:rPr>
        <w:t>2568</w:t>
      </w:r>
      <w:r w:rsidRPr="00A355B0">
        <w:rPr>
          <w:rFonts w:asciiTheme="majorBidi" w:hAnsiTheme="majorBidi" w:cstheme="majorBidi"/>
          <w:spacing w:val="-6"/>
          <w:sz w:val="26"/>
          <w:szCs w:val="26"/>
          <w:lang w:bidi="th-TH"/>
        </w:rPr>
        <w:t xml:space="preserve"> </w:t>
      </w:r>
      <w:r w:rsidRPr="00A355B0">
        <w:rPr>
          <w:rFonts w:asciiTheme="majorBidi" w:hAnsiTheme="majorBidi" w:cstheme="majorBidi"/>
          <w:spacing w:val="-6"/>
          <w:sz w:val="26"/>
          <w:szCs w:val="26"/>
          <w:cs/>
          <w:lang w:bidi="th-TH"/>
        </w:rPr>
        <w:t xml:space="preserve">และ </w:t>
      </w:r>
      <w:r w:rsidR="005B751D" w:rsidRPr="00A355B0">
        <w:rPr>
          <w:rFonts w:asciiTheme="majorBidi" w:hAnsiTheme="majorBidi" w:cstheme="majorBidi"/>
          <w:spacing w:val="-6"/>
          <w:sz w:val="26"/>
          <w:szCs w:val="26"/>
          <w:lang w:val="en-US" w:bidi="th-TH"/>
        </w:rPr>
        <w:t>2567</w:t>
      </w:r>
      <w:r w:rsidRPr="00A355B0">
        <w:rPr>
          <w:rFonts w:asciiTheme="majorBidi" w:hAnsiTheme="majorBidi" w:cstheme="majorBidi"/>
          <w:spacing w:val="-6"/>
          <w:sz w:val="26"/>
          <w:szCs w:val="26"/>
          <w:lang w:val="en-US" w:bidi="th-TH"/>
        </w:rPr>
        <w:t xml:space="preserve"> </w:t>
      </w:r>
      <w:r w:rsidRPr="00A355B0">
        <w:rPr>
          <w:rFonts w:asciiTheme="majorBidi" w:hAnsiTheme="majorBidi" w:cstheme="majorBidi"/>
          <w:spacing w:val="-6"/>
          <w:sz w:val="26"/>
          <w:szCs w:val="26"/>
          <w:cs/>
          <w:lang w:bidi="th-TH"/>
        </w:rPr>
        <w:t>และเงินปันผลรับสำหรับแต่ละปี</w:t>
      </w:r>
      <w:r w:rsidRPr="00A355B0">
        <w:rPr>
          <w:rFonts w:asciiTheme="majorBidi" w:hAnsiTheme="majorBidi" w:cstheme="majorBidi"/>
          <w:spacing w:val="-6"/>
          <w:sz w:val="26"/>
          <w:szCs w:val="26"/>
          <w:lang w:bidi="th-TH"/>
        </w:rPr>
        <w:t xml:space="preserve"> </w:t>
      </w:r>
      <w:r w:rsidRPr="00A355B0">
        <w:rPr>
          <w:rFonts w:asciiTheme="majorBidi" w:hAnsiTheme="majorBidi" w:cstheme="majorBidi"/>
          <w:spacing w:val="-6"/>
          <w:sz w:val="26"/>
          <w:szCs w:val="26"/>
          <w:cs/>
          <w:lang w:bidi="th-TH"/>
        </w:rPr>
        <w:t>มีดังนี้</w:t>
      </w:r>
    </w:p>
    <w:p w14:paraId="72249736" w14:textId="77777777" w:rsidR="00BE27D0" w:rsidRPr="003E01A5" w:rsidRDefault="00BE27D0" w:rsidP="00E211ED">
      <w:pPr>
        <w:pStyle w:val="block"/>
        <w:tabs>
          <w:tab w:val="left" w:pos="630"/>
          <w:tab w:val="left" w:pos="720"/>
          <w:tab w:val="left" w:pos="1710"/>
        </w:tabs>
        <w:spacing w:after="0"/>
        <w:ind w:left="540" w:firstLine="90"/>
        <w:jc w:val="both"/>
        <w:rPr>
          <w:rFonts w:asciiTheme="majorBidi" w:hAnsiTheme="majorBidi" w:cstheme="majorBidi"/>
          <w:sz w:val="18"/>
          <w:szCs w:val="18"/>
        </w:rPr>
      </w:pPr>
    </w:p>
    <w:tbl>
      <w:tblPr>
        <w:tblW w:w="148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82"/>
        <w:gridCol w:w="1712"/>
        <w:gridCol w:w="905"/>
        <w:gridCol w:w="726"/>
        <w:gridCol w:w="180"/>
        <w:gridCol w:w="719"/>
        <w:gridCol w:w="180"/>
        <w:gridCol w:w="624"/>
        <w:gridCol w:w="180"/>
        <w:gridCol w:w="630"/>
        <w:gridCol w:w="180"/>
        <w:gridCol w:w="720"/>
        <w:gridCol w:w="180"/>
        <w:gridCol w:w="722"/>
        <w:gridCol w:w="178"/>
        <w:gridCol w:w="632"/>
        <w:gridCol w:w="184"/>
        <w:gridCol w:w="716"/>
        <w:gridCol w:w="44"/>
        <w:gridCol w:w="136"/>
        <w:gridCol w:w="720"/>
        <w:gridCol w:w="180"/>
        <w:gridCol w:w="720"/>
        <w:gridCol w:w="180"/>
        <w:gridCol w:w="720"/>
        <w:gridCol w:w="180"/>
        <w:gridCol w:w="720"/>
      </w:tblGrid>
      <w:tr w:rsidR="00887A65" w:rsidRPr="003E01A5" w14:paraId="2FA5D037" w14:textId="77777777" w:rsidTr="00F500C4">
        <w:trPr>
          <w:cantSplit/>
          <w:trHeight w:val="323"/>
          <w:tblHeader/>
        </w:trPr>
        <w:tc>
          <w:tcPr>
            <w:tcW w:w="4499" w:type="dxa"/>
            <w:gridSpan w:val="3"/>
          </w:tcPr>
          <w:p w14:paraId="14360CB8" w14:textId="77777777" w:rsidR="00887A65" w:rsidRPr="003E01A5" w:rsidRDefault="00887A65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5" w:type="dxa"/>
            <w:gridSpan w:val="4"/>
          </w:tcPr>
          <w:p w14:paraId="1F1FA41F" w14:textId="19A2FBFB" w:rsidR="00887A65" w:rsidRPr="003E01A5" w:rsidRDefault="00887A65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gridSpan w:val="3"/>
          </w:tcPr>
          <w:p w14:paraId="5537D077" w14:textId="77777777" w:rsidR="00887A65" w:rsidRPr="003E01A5" w:rsidRDefault="00887A65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556" w:type="dxa"/>
            <w:gridSpan w:val="9"/>
          </w:tcPr>
          <w:p w14:paraId="6DE9B20F" w14:textId="5DC63655" w:rsidR="00887A65" w:rsidRPr="003E01A5" w:rsidRDefault="00887A65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556" w:type="dxa"/>
            <w:gridSpan w:val="8"/>
          </w:tcPr>
          <w:p w14:paraId="7892B7E5" w14:textId="5245E099" w:rsidR="00887A65" w:rsidRPr="003E01A5" w:rsidRDefault="00887A65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F2E70" w:rsidRPr="003E01A5" w14:paraId="234D7C55" w14:textId="77777777" w:rsidTr="002F2E70">
        <w:trPr>
          <w:cantSplit/>
          <w:trHeight w:val="638"/>
          <w:tblHeader/>
        </w:trPr>
        <w:tc>
          <w:tcPr>
            <w:tcW w:w="1882" w:type="dxa"/>
            <w:vAlign w:val="bottom"/>
          </w:tcPr>
          <w:p w14:paraId="0731A9EC" w14:textId="77777777" w:rsidR="00606E48" w:rsidRPr="003E01A5" w:rsidRDefault="00606E48" w:rsidP="0002200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2" w:type="dxa"/>
            <w:vAlign w:val="bottom"/>
          </w:tcPr>
          <w:p w14:paraId="17507158" w14:textId="77777777" w:rsidR="00606E48" w:rsidRPr="003E01A5" w:rsidRDefault="00606E48" w:rsidP="0002200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05" w:type="dxa"/>
            <w:vAlign w:val="bottom"/>
          </w:tcPr>
          <w:p w14:paraId="0418EFB3" w14:textId="43AF532E" w:rsidR="00606E48" w:rsidRPr="003E01A5" w:rsidRDefault="00606E48" w:rsidP="00022000">
            <w:pPr>
              <w:tabs>
                <w:tab w:val="clear" w:pos="680"/>
              </w:tabs>
              <w:ind w:left="-7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625" w:type="dxa"/>
            <w:gridSpan w:val="3"/>
            <w:vAlign w:val="bottom"/>
          </w:tcPr>
          <w:p w14:paraId="4BB05861" w14:textId="77777777" w:rsidR="00606E48" w:rsidRPr="003E01A5" w:rsidRDefault="00606E48" w:rsidP="0002200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473B5D7A" w14:textId="77777777" w:rsidR="00606E48" w:rsidRPr="003E01A5" w:rsidRDefault="00606E48" w:rsidP="0002200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gridSpan w:val="3"/>
            <w:vAlign w:val="bottom"/>
          </w:tcPr>
          <w:p w14:paraId="0483A97C" w14:textId="77777777" w:rsidR="00606E48" w:rsidRPr="003E01A5" w:rsidRDefault="00606E48" w:rsidP="0002200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3D301B5" w14:textId="77777777" w:rsidR="00606E48" w:rsidRPr="003E01A5" w:rsidRDefault="00606E48" w:rsidP="000220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2" w:type="dxa"/>
            <w:gridSpan w:val="3"/>
            <w:vAlign w:val="bottom"/>
          </w:tcPr>
          <w:p w14:paraId="5842BAF5" w14:textId="78AED1BA" w:rsidR="00606E48" w:rsidRPr="003E01A5" w:rsidRDefault="00F81F48" w:rsidP="0092776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5FA52E5E" w14:textId="7AB97997" w:rsidR="00606E48" w:rsidRPr="003E01A5" w:rsidRDefault="00606E48" w:rsidP="000220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32" w:type="dxa"/>
            <w:gridSpan w:val="3"/>
            <w:vAlign w:val="bottom"/>
          </w:tcPr>
          <w:p w14:paraId="5ADCF2C7" w14:textId="0BD4573E" w:rsidR="00606E48" w:rsidRPr="00F81F48" w:rsidRDefault="00F81F48" w:rsidP="000220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ราคาทุน</w:t>
            </w:r>
            <w:r w:rsidR="00887A6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887A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gridSpan w:val="2"/>
            <w:vAlign w:val="bottom"/>
          </w:tcPr>
          <w:p w14:paraId="4A09A1D5" w14:textId="0399C0C8" w:rsidR="00606E48" w:rsidRPr="003E01A5" w:rsidRDefault="00606E48" w:rsidP="000220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45FF75E" w14:textId="77777777" w:rsidR="00F81F48" w:rsidRPr="003E01A5" w:rsidRDefault="00F81F48" w:rsidP="00F81F4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7E9B3223" w14:textId="20A1B867" w:rsidR="00606E48" w:rsidRPr="00927764" w:rsidRDefault="00F81F48" w:rsidP="00F81F4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vAlign w:val="bottom"/>
          </w:tcPr>
          <w:p w14:paraId="22DF6FAA" w14:textId="77777777" w:rsidR="00606E48" w:rsidRPr="003E01A5" w:rsidRDefault="00606E48" w:rsidP="0002200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0CB857A" w14:textId="77777777" w:rsidR="00606E48" w:rsidRPr="003E01A5" w:rsidRDefault="00606E48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93" w:right="-103" w:hanging="2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4ACC866A" w14:textId="77777777" w:rsidR="00606E48" w:rsidRPr="003E01A5" w:rsidRDefault="00606E48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93" w:right="-103" w:hanging="2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2F2E70" w:rsidRPr="003E01A5" w14:paraId="4A7998F0" w14:textId="77777777" w:rsidTr="002F2E70">
        <w:trPr>
          <w:cantSplit/>
          <w:trHeight w:val="284"/>
          <w:tblHeader/>
        </w:trPr>
        <w:tc>
          <w:tcPr>
            <w:tcW w:w="1882" w:type="dxa"/>
            <w:vAlign w:val="bottom"/>
          </w:tcPr>
          <w:p w14:paraId="6EA78AF7" w14:textId="77777777" w:rsidR="00F93101" w:rsidRPr="003E01A5" w:rsidRDefault="00F93101" w:rsidP="00F9310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2" w:type="dxa"/>
            <w:vAlign w:val="bottom"/>
          </w:tcPr>
          <w:p w14:paraId="2C8B0783" w14:textId="77777777" w:rsidR="00F93101" w:rsidRPr="003E01A5" w:rsidRDefault="00F93101" w:rsidP="00F931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vAlign w:val="bottom"/>
          </w:tcPr>
          <w:p w14:paraId="6CAC0813" w14:textId="77777777" w:rsidR="00F93101" w:rsidRPr="003E01A5" w:rsidRDefault="00F93101" w:rsidP="00F931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</w:tcPr>
          <w:p w14:paraId="1EBEB8CA" w14:textId="0BF8C2A1" w:rsidR="00F93101" w:rsidRPr="003E01A5" w:rsidRDefault="00F93101" w:rsidP="00F931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0" w:type="dxa"/>
          </w:tcPr>
          <w:p w14:paraId="15C3E8D7" w14:textId="77777777" w:rsidR="00F93101" w:rsidRPr="003E01A5" w:rsidRDefault="00F93101" w:rsidP="00F931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</w:tcPr>
          <w:p w14:paraId="17C83036" w14:textId="0176E1F9" w:rsidR="00F93101" w:rsidRPr="003E01A5" w:rsidRDefault="00F93101" w:rsidP="00F931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" w:type="dxa"/>
            <w:vAlign w:val="bottom"/>
          </w:tcPr>
          <w:p w14:paraId="75EE529E" w14:textId="77777777" w:rsidR="00F93101" w:rsidRPr="003E01A5" w:rsidRDefault="00F93101" w:rsidP="00F931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624" w:type="dxa"/>
          </w:tcPr>
          <w:p w14:paraId="0E0C5AD9" w14:textId="3C82967A" w:rsidR="00F93101" w:rsidRPr="003E01A5" w:rsidRDefault="00F93101" w:rsidP="00F931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0" w:type="dxa"/>
          </w:tcPr>
          <w:p w14:paraId="0B05FE18" w14:textId="77777777" w:rsidR="00F93101" w:rsidRPr="003E01A5" w:rsidRDefault="00F93101" w:rsidP="00F931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7FF1883A" w14:textId="2FFCBC9F" w:rsidR="00F93101" w:rsidRPr="003E01A5" w:rsidRDefault="00F93101" w:rsidP="00F931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" w:type="dxa"/>
          </w:tcPr>
          <w:p w14:paraId="3E1661C1" w14:textId="77777777" w:rsidR="00F93101" w:rsidRPr="003E01A5" w:rsidRDefault="00F93101" w:rsidP="00F931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6A1554A" w14:textId="21F4322B" w:rsidR="00F93101" w:rsidRPr="00606E48" w:rsidRDefault="00F93101" w:rsidP="00F931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1651C8BC" w14:textId="3AFC773B" w:rsidR="00F93101" w:rsidRPr="003E01A5" w:rsidRDefault="00F93101" w:rsidP="00F931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5A8E8766" w14:textId="7245B2DB" w:rsidR="00F93101" w:rsidRPr="00606E48" w:rsidRDefault="00F93101" w:rsidP="00F931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28ED2940" w14:textId="77777777" w:rsidR="00F93101" w:rsidRPr="003E01A5" w:rsidRDefault="00F93101" w:rsidP="00F931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vAlign w:val="bottom"/>
          </w:tcPr>
          <w:p w14:paraId="2D5443E2" w14:textId="65D5F8D3" w:rsidR="00F93101" w:rsidRPr="003E01A5" w:rsidRDefault="00F93101" w:rsidP="00F931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4" w:type="dxa"/>
            <w:vAlign w:val="bottom"/>
          </w:tcPr>
          <w:p w14:paraId="14BD0175" w14:textId="77777777" w:rsidR="00F93101" w:rsidRPr="003E01A5" w:rsidRDefault="00F93101" w:rsidP="00F931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  <w:vAlign w:val="bottom"/>
          </w:tcPr>
          <w:p w14:paraId="31ED9C81" w14:textId="5CB7A41F" w:rsidR="00F93101" w:rsidRPr="003E01A5" w:rsidRDefault="00F93101" w:rsidP="00F931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80" w:type="dxa"/>
            <w:gridSpan w:val="2"/>
            <w:vAlign w:val="bottom"/>
          </w:tcPr>
          <w:p w14:paraId="70040B09" w14:textId="09F211CB" w:rsidR="00F93101" w:rsidRPr="003E01A5" w:rsidRDefault="00F93101" w:rsidP="00F931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6283CBF" w14:textId="6A5DAEEF" w:rsidR="00F93101" w:rsidRPr="003E01A5" w:rsidRDefault="00F93101" w:rsidP="00F931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0" w:type="dxa"/>
          </w:tcPr>
          <w:p w14:paraId="30AF5B8E" w14:textId="77777777" w:rsidR="00F93101" w:rsidRPr="003E01A5" w:rsidRDefault="00F93101" w:rsidP="00F931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2582D34" w14:textId="714C3B85" w:rsidR="00F93101" w:rsidRPr="003E01A5" w:rsidRDefault="00F93101" w:rsidP="00F931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" w:type="dxa"/>
            <w:vAlign w:val="bottom"/>
          </w:tcPr>
          <w:p w14:paraId="1BCAFCD5" w14:textId="77777777" w:rsidR="00F93101" w:rsidRPr="003E01A5" w:rsidRDefault="00F93101" w:rsidP="00F931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55524228" w14:textId="37D3C03C" w:rsidR="00F93101" w:rsidRPr="003E01A5" w:rsidRDefault="00F93101" w:rsidP="00F931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0" w:type="dxa"/>
          </w:tcPr>
          <w:p w14:paraId="4FC0DD02" w14:textId="77777777" w:rsidR="00F93101" w:rsidRPr="003E01A5" w:rsidRDefault="00F93101" w:rsidP="00F931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4EB85D2" w14:textId="19563A57" w:rsidR="00F93101" w:rsidRPr="003E01A5" w:rsidRDefault="00F93101" w:rsidP="00F931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F93101" w:rsidRPr="003E01A5" w14:paraId="786DE0A5" w14:textId="77777777" w:rsidTr="002F2E70">
        <w:trPr>
          <w:cantSplit/>
          <w:trHeight w:val="264"/>
          <w:tblHeader/>
        </w:trPr>
        <w:tc>
          <w:tcPr>
            <w:tcW w:w="1882" w:type="dxa"/>
          </w:tcPr>
          <w:p w14:paraId="35ED0C40" w14:textId="77777777" w:rsidR="00F93101" w:rsidRPr="003E01A5" w:rsidRDefault="00F93101" w:rsidP="00F9310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2" w:type="dxa"/>
          </w:tcPr>
          <w:p w14:paraId="61FBBDA7" w14:textId="77777777" w:rsidR="00F93101" w:rsidRPr="003E01A5" w:rsidRDefault="00F93101" w:rsidP="00F9310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5" w:type="dxa"/>
          </w:tcPr>
          <w:p w14:paraId="11A797AC" w14:textId="77777777" w:rsidR="00F93101" w:rsidRPr="003E01A5" w:rsidRDefault="00F93101" w:rsidP="00F9310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5" w:type="dxa"/>
            <w:gridSpan w:val="3"/>
          </w:tcPr>
          <w:p w14:paraId="65725974" w14:textId="77777777" w:rsidR="00F93101" w:rsidRPr="003E01A5" w:rsidRDefault="00F93101" w:rsidP="00F9310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" w:type="dxa"/>
          </w:tcPr>
          <w:p w14:paraId="6EDEAB47" w14:textId="77777777" w:rsidR="00F93101" w:rsidRPr="003E01A5" w:rsidRDefault="00F93101" w:rsidP="00F93101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546" w:type="dxa"/>
            <w:gridSpan w:val="20"/>
          </w:tcPr>
          <w:p w14:paraId="6F5DB176" w14:textId="0109B78A" w:rsidR="00F93101" w:rsidRPr="003E01A5" w:rsidRDefault="00F93101" w:rsidP="00F931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2F2E70" w:rsidRPr="003E01A5" w14:paraId="15B07AA9" w14:textId="77777777" w:rsidTr="002F2E70">
        <w:trPr>
          <w:cantSplit/>
          <w:trHeight w:val="323"/>
        </w:trPr>
        <w:tc>
          <w:tcPr>
            <w:tcW w:w="4499" w:type="dxa"/>
            <w:gridSpan w:val="3"/>
          </w:tcPr>
          <w:p w14:paraId="2A1CBE02" w14:textId="3F008D0D" w:rsidR="00F93101" w:rsidRPr="003E01A5" w:rsidRDefault="00F93101" w:rsidP="00F93101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บริษัทร่วมทางอ้อม (ถือหุ้นโดยบริษัทย่อย</w:t>
            </w:r>
            <w:r w:rsidRPr="003E01A5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726" w:type="dxa"/>
          </w:tcPr>
          <w:p w14:paraId="2BB21B69" w14:textId="77777777" w:rsidR="00F93101" w:rsidRPr="003E01A5" w:rsidRDefault="00F93101" w:rsidP="00F93101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AD245F6" w14:textId="77777777" w:rsidR="00F93101" w:rsidRPr="003E01A5" w:rsidRDefault="00F93101" w:rsidP="00F93101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19" w:type="dxa"/>
          </w:tcPr>
          <w:p w14:paraId="1FD2DEC3" w14:textId="77777777" w:rsidR="00F93101" w:rsidRPr="003E01A5" w:rsidRDefault="00F93101" w:rsidP="00F93101">
            <w:pPr>
              <w:tabs>
                <w:tab w:val="clear" w:pos="454"/>
                <w:tab w:val="decimal" w:pos="281"/>
              </w:tabs>
              <w:ind w:right="-7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7B8A3FF" w14:textId="77777777" w:rsidR="00F93101" w:rsidRPr="003E01A5" w:rsidRDefault="00F93101" w:rsidP="00F9310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24" w:type="dxa"/>
          </w:tcPr>
          <w:p w14:paraId="09545981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3FA6B34" w14:textId="77777777" w:rsidR="00F93101" w:rsidRPr="003E01A5" w:rsidRDefault="00F93101" w:rsidP="00F931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38EF6C5A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DD6CB94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65E24E51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5E36014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2" w:type="dxa"/>
          </w:tcPr>
          <w:p w14:paraId="6EE9B342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168EDC92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</w:tcPr>
          <w:p w14:paraId="01B08E9B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6D5B814F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6" w:type="dxa"/>
          </w:tcPr>
          <w:p w14:paraId="6A7CABF6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41C96F4" w14:textId="46EF5024" w:rsidR="00F93101" w:rsidRPr="003E01A5" w:rsidRDefault="00F93101" w:rsidP="00F931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67D7FBCF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3E426FD" w14:textId="77777777" w:rsidR="00F93101" w:rsidRPr="003E01A5" w:rsidRDefault="00F93101" w:rsidP="00F931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2B89C3D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F4EB251" w14:textId="77777777" w:rsidR="00F93101" w:rsidRPr="003E01A5" w:rsidRDefault="00F93101" w:rsidP="00F931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91BA551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4A1F0BD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39D541C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887A65" w:rsidRPr="003E01A5" w14:paraId="40F5D583" w14:textId="77777777" w:rsidTr="002F2E70">
        <w:trPr>
          <w:cantSplit/>
          <w:trHeight w:val="180"/>
        </w:trPr>
        <w:tc>
          <w:tcPr>
            <w:tcW w:w="1882" w:type="dxa"/>
          </w:tcPr>
          <w:p w14:paraId="14A752C7" w14:textId="085D2ECF" w:rsidR="00887A65" w:rsidRPr="00F93101" w:rsidRDefault="00887A65" w:rsidP="00887A65">
            <w:pPr>
              <w:pStyle w:val="acctfourfigures"/>
              <w:spacing w:line="240" w:lineRule="auto"/>
              <w:ind w:left="162" w:right="-80" w:hanging="162"/>
              <w:rPr>
                <w:rFonts w:asciiTheme="majorBidi" w:hAnsiTheme="majorBidi"/>
                <w:spacing w:val="-4"/>
                <w:sz w:val="26"/>
                <w:szCs w:val="26"/>
                <w:cs/>
                <w:lang w:bidi="th-TH"/>
              </w:rPr>
            </w:pPr>
            <w:r w:rsidRPr="00F93101">
              <w:rPr>
                <w:rFonts w:asciiTheme="majorBidi" w:hAnsiTheme="majorBidi"/>
                <w:spacing w:val="-4"/>
                <w:sz w:val="26"/>
                <w:szCs w:val="26"/>
                <w:cs/>
                <w:lang w:bidi="th-TH"/>
              </w:rPr>
              <w:t>บริษัท อินโน</w:t>
            </w:r>
            <w:r w:rsidRPr="00F93101">
              <w:rPr>
                <w:rFonts w:asciiTheme="majorBidi" w:hAnsiTheme="majorBidi"/>
                <w:spacing w:val="-4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Theme="majorBidi" w:hAnsiTheme="majorBidi"/>
                <w:spacing w:val="-4"/>
                <w:sz w:val="26"/>
                <w:szCs w:val="26"/>
                <w:lang w:bidi="th-TH"/>
              </w:rPr>
              <w:br/>
            </w:r>
            <w:r w:rsidRPr="00F93101">
              <w:rPr>
                <w:rFonts w:asciiTheme="majorBidi" w:hAnsiTheme="majorBidi"/>
                <w:spacing w:val="-4"/>
                <w:sz w:val="26"/>
                <w:szCs w:val="26"/>
                <w:cs/>
                <w:lang w:bidi="th-TH"/>
              </w:rPr>
              <w:t>พรีคาสท์ จำกัด</w:t>
            </w:r>
          </w:p>
        </w:tc>
        <w:tc>
          <w:tcPr>
            <w:tcW w:w="1712" w:type="dxa"/>
          </w:tcPr>
          <w:p w14:paraId="721F4DAB" w14:textId="61F90AD0" w:rsidR="00887A65" w:rsidRPr="003E01A5" w:rsidRDefault="00887A65" w:rsidP="00887A65">
            <w:pPr>
              <w:pStyle w:val="acctfourfigures"/>
              <w:tabs>
                <w:tab w:val="clear" w:pos="765"/>
              </w:tabs>
              <w:spacing w:line="240" w:lineRule="auto"/>
              <w:ind w:left="162" w:right="-80" w:hanging="162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ผลิตผลิตภัณฑ์</w:t>
            </w:r>
            <w:r w:rsidRPr="00606E48">
              <w:rPr>
                <w:rFonts w:asciiTheme="majorBidi" w:hAnsiTheme="majorBidi"/>
                <w:spacing w:val="-6"/>
                <w:sz w:val="26"/>
                <w:szCs w:val="26"/>
                <w:cs/>
                <w:lang w:bidi="th-TH"/>
              </w:rPr>
              <w:t>คอนกรีตเพื่อใช</w:t>
            </w:r>
            <w:r>
              <w:rPr>
                <w:rFonts w:asciiTheme="majorBidi" w:hAnsiTheme="majorBidi" w:hint="cs"/>
                <w:spacing w:val="-6"/>
                <w:sz w:val="26"/>
                <w:szCs w:val="26"/>
                <w:cs/>
                <w:lang w:bidi="th-TH"/>
              </w:rPr>
              <w:t>้</w:t>
            </w:r>
            <w:r w:rsidRPr="00606E48">
              <w:rPr>
                <w:rFonts w:asciiTheme="majorBidi" w:hAnsiTheme="majorBidi"/>
                <w:spacing w:val="-6"/>
                <w:sz w:val="26"/>
                <w:szCs w:val="26"/>
                <w:cs/>
                <w:lang w:bidi="th-TH"/>
              </w:rPr>
              <w:t>ใน</w:t>
            </w:r>
            <w:r w:rsidRPr="003E01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งานก่อสร้าง</w:t>
            </w:r>
          </w:p>
        </w:tc>
        <w:tc>
          <w:tcPr>
            <w:tcW w:w="905" w:type="dxa"/>
          </w:tcPr>
          <w:p w14:paraId="2E22C72C" w14:textId="77777777" w:rsidR="00887A65" w:rsidRDefault="00887A65" w:rsidP="00887A6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  <w:p w14:paraId="5B960AC2" w14:textId="4EB919E2" w:rsidR="00887A65" w:rsidRPr="003E01A5" w:rsidRDefault="00887A65" w:rsidP="00887A6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726" w:type="dxa"/>
          </w:tcPr>
          <w:p w14:paraId="670BE766" w14:textId="77777777" w:rsidR="00887A65" w:rsidRDefault="00887A65" w:rsidP="00887A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B11F6FA" w14:textId="248D97F9" w:rsidR="00887A65" w:rsidRPr="003E01A5" w:rsidRDefault="00887A65" w:rsidP="00887A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</w:t>
            </w:r>
          </w:p>
        </w:tc>
        <w:tc>
          <w:tcPr>
            <w:tcW w:w="180" w:type="dxa"/>
          </w:tcPr>
          <w:p w14:paraId="5B3CC968" w14:textId="77777777" w:rsidR="00887A65" w:rsidRPr="003E01A5" w:rsidRDefault="00887A65" w:rsidP="00887A65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9" w:type="dxa"/>
          </w:tcPr>
          <w:p w14:paraId="11E747D3" w14:textId="77777777" w:rsidR="00887A65" w:rsidRDefault="00887A65" w:rsidP="00887A65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AB51F89" w14:textId="2F05F07A" w:rsidR="00887A65" w:rsidRPr="003E01A5" w:rsidRDefault="00887A65" w:rsidP="00887A65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</w:t>
            </w:r>
          </w:p>
        </w:tc>
        <w:tc>
          <w:tcPr>
            <w:tcW w:w="180" w:type="dxa"/>
          </w:tcPr>
          <w:p w14:paraId="0187854B" w14:textId="77777777" w:rsidR="00887A65" w:rsidRPr="003E01A5" w:rsidRDefault="00887A65" w:rsidP="00887A65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dxa"/>
          </w:tcPr>
          <w:p w14:paraId="53BE3F27" w14:textId="77777777" w:rsidR="00887A65" w:rsidRDefault="00887A65" w:rsidP="00887A6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B47110F" w14:textId="70BB1269" w:rsidR="00887A65" w:rsidRPr="003E01A5" w:rsidRDefault="00887A65" w:rsidP="00887A6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881</w:t>
            </w:r>
          </w:p>
        </w:tc>
        <w:tc>
          <w:tcPr>
            <w:tcW w:w="180" w:type="dxa"/>
          </w:tcPr>
          <w:p w14:paraId="7066695A" w14:textId="77777777" w:rsidR="00887A65" w:rsidRPr="003E01A5" w:rsidRDefault="00887A65" w:rsidP="00887A6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6F2BA81E" w14:textId="77777777" w:rsidR="00887A65" w:rsidRDefault="00887A65" w:rsidP="00887A65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F8D3C1" w14:textId="4489A27E" w:rsidR="00887A65" w:rsidRPr="003E01A5" w:rsidRDefault="00887A65" w:rsidP="00887A65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881</w:t>
            </w:r>
          </w:p>
        </w:tc>
        <w:tc>
          <w:tcPr>
            <w:tcW w:w="180" w:type="dxa"/>
          </w:tcPr>
          <w:p w14:paraId="06A4726A" w14:textId="77777777" w:rsidR="00887A65" w:rsidRPr="003E01A5" w:rsidRDefault="00887A65" w:rsidP="00887A6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584A568B" w14:textId="77777777" w:rsidR="00887A65" w:rsidRDefault="00887A65" w:rsidP="00887A65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5856391" w14:textId="36E6E55E" w:rsidR="00887A65" w:rsidRPr="003E01A5" w:rsidRDefault="00887A65" w:rsidP="00887A65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470" w:right="-79" w:hanging="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9499EEC" w14:textId="77777777" w:rsidR="00887A65" w:rsidRPr="003E01A5" w:rsidRDefault="00887A65" w:rsidP="00887A6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2" w:type="dxa"/>
          </w:tcPr>
          <w:p w14:paraId="60352290" w14:textId="77777777" w:rsidR="00887A65" w:rsidRDefault="00887A65" w:rsidP="00887A6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8629722" w14:textId="717BE66B" w:rsidR="00887A65" w:rsidRPr="003E01A5" w:rsidRDefault="00887A65" w:rsidP="00887A65">
            <w:pPr>
              <w:pStyle w:val="acctfourfigures"/>
              <w:tabs>
                <w:tab w:val="clear" w:pos="765"/>
                <w:tab w:val="decimal" w:pos="0"/>
                <w:tab w:val="decimal" w:pos="385"/>
                <w:tab w:val="decimal" w:pos="575"/>
              </w:tabs>
              <w:spacing w:line="240" w:lineRule="auto"/>
              <w:ind w:left="314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94CAD32" w14:textId="77777777" w:rsidR="00887A65" w:rsidRPr="003E01A5" w:rsidRDefault="00887A65" w:rsidP="00887A6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2" w:type="dxa"/>
          </w:tcPr>
          <w:p w14:paraId="3D6313F2" w14:textId="77777777" w:rsidR="00887A65" w:rsidRDefault="00887A65" w:rsidP="00887A65">
            <w:pPr>
              <w:pStyle w:val="acctfourfigures"/>
              <w:tabs>
                <w:tab w:val="clear" w:pos="765"/>
                <w:tab w:val="decimal" w:pos="458"/>
                <w:tab w:val="decimal" w:pos="580"/>
              </w:tabs>
              <w:spacing w:line="240" w:lineRule="auto"/>
              <w:ind w:left="480" w:right="-79" w:hanging="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D9D39B2" w14:textId="07EE0627" w:rsidR="00887A65" w:rsidRPr="00927764" w:rsidRDefault="00887A65" w:rsidP="00887A65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C5706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4" w:type="dxa"/>
          </w:tcPr>
          <w:p w14:paraId="53BB3608" w14:textId="77777777" w:rsidR="00887A65" w:rsidRPr="00927764" w:rsidRDefault="00887A65" w:rsidP="00887A6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6" w:type="dxa"/>
          </w:tcPr>
          <w:p w14:paraId="6241691E" w14:textId="77777777" w:rsidR="00887A65" w:rsidRDefault="00887A65" w:rsidP="00887A65">
            <w:pPr>
              <w:pStyle w:val="acctfourfigures"/>
              <w:tabs>
                <w:tab w:val="clear" w:pos="765"/>
                <w:tab w:val="decimal" w:pos="0"/>
                <w:tab w:val="decimal" w:pos="546"/>
                <w:tab w:val="decimal" w:pos="575"/>
              </w:tabs>
              <w:spacing w:line="240" w:lineRule="auto"/>
              <w:ind w:left="314" w:right="-79" w:firstLine="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014BEFA" w14:textId="4F72212B" w:rsidR="00887A65" w:rsidRPr="00927764" w:rsidRDefault="00C5706F" w:rsidP="00887A6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 w:firstLine="42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881</w:t>
            </w:r>
          </w:p>
        </w:tc>
        <w:tc>
          <w:tcPr>
            <w:tcW w:w="180" w:type="dxa"/>
            <w:gridSpan w:val="2"/>
          </w:tcPr>
          <w:p w14:paraId="4BE053B3" w14:textId="3B05B88A" w:rsidR="00887A65" w:rsidRPr="003E01A5" w:rsidRDefault="00887A65" w:rsidP="00887A6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161A5A49" w14:textId="77777777" w:rsidR="00887A65" w:rsidRDefault="00887A65" w:rsidP="00887A6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CD4D74C" w14:textId="6C6C698E" w:rsidR="00887A65" w:rsidRPr="003E01A5" w:rsidRDefault="00887A65" w:rsidP="00887A6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861</w:t>
            </w:r>
          </w:p>
        </w:tc>
        <w:tc>
          <w:tcPr>
            <w:tcW w:w="180" w:type="dxa"/>
          </w:tcPr>
          <w:p w14:paraId="0C546809" w14:textId="77777777" w:rsidR="00887A65" w:rsidRPr="003E01A5" w:rsidRDefault="00887A65" w:rsidP="00887A6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69AAEE7B" w14:textId="77777777" w:rsidR="00887A65" w:rsidRDefault="00887A65" w:rsidP="00887A6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F60CF4C" w14:textId="0C065300" w:rsidR="00887A65" w:rsidRPr="003E01A5" w:rsidRDefault="00887A65" w:rsidP="00887A6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934</w:t>
            </w:r>
          </w:p>
        </w:tc>
        <w:tc>
          <w:tcPr>
            <w:tcW w:w="180" w:type="dxa"/>
          </w:tcPr>
          <w:p w14:paraId="5FFD61E9" w14:textId="77777777" w:rsidR="00887A65" w:rsidRPr="003E01A5" w:rsidRDefault="00887A65" w:rsidP="00887A6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56BC9978" w14:textId="77777777" w:rsidR="00887A65" w:rsidRDefault="00887A65" w:rsidP="00887A6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3477F60" w14:textId="5D8BC976" w:rsidR="00887A65" w:rsidRPr="003E01A5" w:rsidRDefault="00887A65" w:rsidP="00887A6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8EE7E82" w14:textId="77777777" w:rsidR="00887A65" w:rsidRPr="003E01A5" w:rsidRDefault="00887A65" w:rsidP="00887A65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08B861D3" w14:textId="77777777" w:rsidR="00887A65" w:rsidRDefault="00887A65" w:rsidP="00887A6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D3CCF9F" w14:textId="1C587620" w:rsidR="00887A65" w:rsidRPr="003E01A5" w:rsidRDefault="00887A65" w:rsidP="00887A6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887A65" w:rsidRPr="003E01A5" w14:paraId="4CC40ADA" w14:textId="77777777" w:rsidTr="002F2E70">
        <w:trPr>
          <w:cantSplit/>
          <w:trHeight w:val="180"/>
        </w:trPr>
        <w:tc>
          <w:tcPr>
            <w:tcW w:w="1882" w:type="dxa"/>
          </w:tcPr>
          <w:p w14:paraId="320CE443" w14:textId="77777777" w:rsidR="00887A65" w:rsidRPr="003E01A5" w:rsidRDefault="00887A65" w:rsidP="00887A6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162" w:right="-80" w:hanging="162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บริษัท ไทยออร์โธปิดิกส์ จำกัด</w:t>
            </w:r>
          </w:p>
        </w:tc>
        <w:tc>
          <w:tcPr>
            <w:tcW w:w="1712" w:type="dxa"/>
          </w:tcPr>
          <w:p w14:paraId="339D9C15" w14:textId="77777777" w:rsidR="00887A65" w:rsidRPr="003E01A5" w:rsidRDefault="00887A65" w:rsidP="00887A65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ประกอบกิจการโรงพยาบาล</w:t>
            </w:r>
          </w:p>
        </w:tc>
        <w:tc>
          <w:tcPr>
            <w:tcW w:w="905" w:type="dxa"/>
          </w:tcPr>
          <w:p w14:paraId="1227C261" w14:textId="77777777" w:rsidR="00887A65" w:rsidRDefault="00887A65" w:rsidP="00887A6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  <w:p w14:paraId="40799EE1" w14:textId="24880B57" w:rsidR="00887A65" w:rsidRPr="003E01A5" w:rsidRDefault="00887A65" w:rsidP="00887A6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726" w:type="dxa"/>
          </w:tcPr>
          <w:p w14:paraId="58A8792D" w14:textId="77777777" w:rsidR="00887A65" w:rsidRDefault="00887A65" w:rsidP="00887A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4D101FF" w14:textId="1A58B871" w:rsidR="00887A65" w:rsidRPr="003E01A5" w:rsidRDefault="00887A65" w:rsidP="00887A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180" w:type="dxa"/>
          </w:tcPr>
          <w:p w14:paraId="31464876" w14:textId="77777777" w:rsidR="00887A65" w:rsidRPr="003E01A5" w:rsidRDefault="00887A65" w:rsidP="00887A65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9" w:type="dxa"/>
          </w:tcPr>
          <w:p w14:paraId="2157F9D7" w14:textId="77777777" w:rsidR="00887A65" w:rsidRDefault="00887A65" w:rsidP="00887A65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056B2E0" w14:textId="523DA10B" w:rsidR="00887A65" w:rsidRPr="003E01A5" w:rsidRDefault="00887A65" w:rsidP="00887A65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180" w:type="dxa"/>
          </w:tcPr>
          <w:p w14:paraId="49193DAD" w14:textId="77777777" w:rsidR="00887A65" w:rsidRPr="003E01A5" w:rsidRDefault="00887A65" w:rsidP="00887A65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dxa"/>
          </w:tcPr>
          <w:p w14:paraId="103D8346" w14:textId="77777777" w:rsidR="00887A65" w:rsidRDefault="00887A65" w:rsidP="00887A6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85FEAE4" w14:textId="47187496" w:rsidR="00887A65" w:rsidRPr="003E01A5" w:rsidRDefault="00887A65" w:rsidP="00887A6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2C30CE3" w14:textId="77777777" w:rsidR="00887A65" w:rsidRPr="003E01A5" w:rsidRDefault="00887A65" w:rsidP="00887A6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4C822CA6" w14:textId="77777777" w:rsidR="00887A65" w:rsidRDefault="00887A65" w:rsidP="00887A65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FD2350F" w14:textId="22E1D3AC" w:rsidR="00887A65" w:rsidRPr="003E01A5" w:rsidRDefault="00887A65" w:rsidP="00887A65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E032ED9" w14:textId="77777777" w:rsidR="00887A65" w:rsidRPr="003E01A5" w:rsidRDefault="00887A65" w:rsidP="00887A6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72019A78" w14:textId="77777777" w:rsidR="00887A65" w:rsidRDefault="00887A65" w:rsidP="00887A65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470" w:right="-79" w:hanging="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478590F" w14:textId="428FEE05" w:rsidR="00887A65" w:rsidRPr="00887A65" w:rsidRDefault="00887A65" w:rsidP="00887A65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470" w:right="-79" w:hanging="13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FD92B3" w14:textId="77777777" w:rsidR="00887A65" w:rsidRPr="003E01A5" w:rsidRDefault="00887A65" w:rsidP="00887A6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2" w:type="dxa"/>
          </w:tcPr>
          <w:p w14:paraId="0D72DB76" w14:textId="77777777" w:rsidR="00887A65" w:rsidRDefault="00887A65" w:rsidP="00887A65">
            <w:pPr>
              <w:pStyle w:val="acctfourfigures"/>
              <w:tabs>
                <w:tab w:val="clear" w:pos="765"/>
                <w:tab w:val="decimal" w:pos="0"/>
                <w:tab w:val="decimal" w:pos="409"/>
                <w:tab w:val="decimal" w:pos="575"/>
              </w:tabs>
              <w:spacing w:line="240" w:lineRule="auto"/>
              <w:ind w:left="314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5F1DFB4" w14:textId="0A5A04FA" w:rsidR="00887A65" w:rsidRPr="00887A65" w:rsidRDefault="00887A65" w:rsidP="00887A65">
            <w:pPr>
              <w:pStyle w:val="acctfourfigures"/>
              <w:tabs>
                <w:tab w:val="clear" w:pos="765"/>
                <w:tab w:val="decimal" w:pos="0"/>
                <w:tab w:val="decimal" w:pos="385"/>
                <w:tab w:val="decimal" w:pos="575"/>
              </w:tabs>
              <w:spacing w:line="240" w:lineRule="auto"/>
              <w:ind w:left="314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B1FCDD7" w14:textId="77777777" w:rsidR="00887A65" w:rsidRPr="003E01A5" w:rsidRDefault="00887A65" w:rsidP="00887A6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2" w:type="dxa"/>
          </w:tcPr>
          <w:p w14:paraId="0E12391C" w14:textId="77777777" w:rsidR="00887A65" w:rsidRDefault="00887A65" w:rsidP="00887A65">
            <w:pPr>
              <w:pStyle w:val="acctfourfigures"/>
              <w:tabs>
                <w:tab w:val="clear" w:pos="765"/>
                <w:tab w:val="decimal" w:pos="458"/>
                <w:tab w:val="decimal" w:pos="580"/>
              </w:tabs>
              <w:spacing w:line="240" w:lineRule="auto"/>
              <w:ind w:left="480" w:right="-79" w:hanging="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E287597" w14:textId="6C25AC1B" w:rsidR="00887A65" w:rsidRPr="00927764" w:rsidRDefault="00887A65" w:rsidP="00887A65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0133FC73" w14:textId="77777777" w:rsidR="00887A65" w:rsidRPr="00927764" w:rsidRDefault="00887A65" w:rsidP="00887A6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6" w:type="dxa"/>
          </w:tcPr>
          <w:p w14:paraId="0077E7D0" w14:textId="77777777" w:rsidR="00887A65" w:rsidRDefault="00887A65" w:rsidP="00887A65">
            <w:pPr>
              <w:pStyle w:val="acctfourfigures"/>
              <w:tabs>
                <w:tab w:val="clear" w:pos="765"/>
                <w:tab w:val="decimal" w:pos="0"/>
                <w:tab w:val="decimal" w:pos="546"/>
                <w:tab w:val="decimal" w:pos="575"/>
              </w:tabs>
              <w:spacing w:line="240" w:lineRule="auto"/>
              <w:ind w:left="314" w:right="-79" w:firstLine="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2686C0B" w14:textId="1304D009" w:rsidR="00887A65" w:rsidRPr="00927764" w:rsidRDefault="00887A65" w:rsidP="00887A6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 w:firstLine="42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gridSpan w:val="2"/>
          </w:tcPr>
          <w:p w14:paraId="4E4A5D0F" w14:textId="181B2573" w:rsidR="00887A65" w:rsidRPr="003E01A5" w:rsidRDefault="00887A65" w:rsidP="00887A6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12A68ED9" w14:textId="77777777" w:rsidR="00887A65" w:rsidRDefault="00887A65" w:rsidP="00887A6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5E0F5C6" w14:textId="103D16F6" w:rsidR="00887A65" w:rsidRPr="003E01A5" w:rsidRDefault="00887A65" w:rsidP="00887A6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24160ED" w14:textId="77777777" w:rsidR="00887A65" w:rsidRPr="003E01A5" w:rsidRDefault="00887A65" w:rsidP="00887A6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3D382C78" w14:textId="77777777" w:rsidR="00887A65" w:rsidRDefault="00887A65" w:rsidP="00887A6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130668C" w14:textId="1AC2C625" w:rsidR="00887A65" w:rsidRPr="003E01A5" w:rsidRDefault="00887A65" w:rsidP="00887A6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8DAEBD7" w14:textId="77777777" w:rsidR="00887A65" w:rsidRPr="003E01A5" w:rsidRDefault="00887A65" w:rsidP="00887A6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64C7D50A" w14:textId="77777777" w:rsidR="00887A65" w:rsidRDefault="00887A65" w:rsidP="00887A6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1966EED" w14:textId="2F0EC5D2" w:rsidR="00887A65" w:rsidRPr="003E01A5" w:rsidRDefault="00887A65" w:rsidP="00887A6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2A2914" w14:textId="77777777" w:rsidR="00887A65" w:rsidRPr="003E01A5" w:rsidRDefault="00887A65" w:rsidP="00887A65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285E7B57" w14:textId="77777777" w:rsidR="00887A65" w:rsidRDefault="00887A65" w:rsidP="00887A6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76B9D6" w14:textId="6144D2F9" w:rsidR="00887A65" w:rsidRPr="003E01A5" w:rsidRDefault="00887A65" w:rsidP="00887A6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887A65" w:rsidRPr="003E01A5" w14:paraId="0D6CF447" w14:textId="77777777" w:rsidTr="002F2E70">
        <w:trPr>
          <w:cantSplit/>
          <w:trHeight w:val="180"/>
        </w:trPr>
        <w:tc>
          <w:tcPr>
            <w:tcW w:w="1882" w:type="dxa"/>
          </w:tcPr>
          <w:p w14:paraId="5A1649F5" w14:textId="03832E90" w:rsidR="00887A65" w:rsidRPr="003E01A5" w:rsidRDefault="00887A65" w:rsidP="00887A65">
            <w:pPr>
              <w:pStyle w:val="acctfourfigures"/>
              <w:spacing w:line="240" w:lineRule="auto"/>
              <w:ind w:right="-80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</w:pPr>
            <w:proofErr w:type="spellStart"/>
            <w:r w:rsidRPr="003E01A5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t>Wizlah</w:t>
            </w:r>
            <w:proofErr w:type="spellEnd"/>
            <w:r w:rsidRPr="003E01A5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t xml:space="preserve"> Ventures </w:t>
            </w:r>
            <w:proofErr w:type="spellStart"/>
            <w:r w:rsidRPr="003E01A5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t>Pte.</w:t>
            </w:r>
            <w:proofErr w:type="spellEnd"/>
            <w:r w:rsidRPr="003E01A5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t xml:space="preserve"> Ltd.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br/>
              <w:t xml:space="preserve">    </w:t>
            </w:r>
            <w:r w:rsidRPr="003E01A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และบริษัทที่ถือหุ้น</w:t>
            </w:r>
          </w:p>
        </w:tc>
        <w:tc>
          <w:tcPr>
            <w:tcW w:w="1712" w:type="dxa"/>
          </w:tcPr>
          <w:p w14:paraId="2420159F" w14:textId="3BC86144" w:rsidR="00887A65" w:rsidRPr="003E01A5" w:rsidRDefault="00887A65" w:rsidP="00887A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พัฒนาซอฟต์แวร์</w:t>
            </w:r>
            <w:r>
              <w:rPr>
                <w:rFonts w:asciiTheme="majorBidi" w:hAnsiTheme="majorBidi"/>
                <w:sz w:val="26"/>
                <w:szCs w:val="26"/>
                <w:cs/>
                <w:lang w:bidi="th-TH"/>
              </w:rPr>
              <w:br/>
            </w:r>
            <w:r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 xml:space="preserve">    </w:t>
            </w:r>
            <w:r w:rsidRPr="00927764">
              <w:rPr>
                <w:rFonts w:asciiTheme="majorBidi" w:hAnsiTheme="majorBidi"/>
                <w:spacing w:val="-4"/>
                <w:sz w:val="26"/>
                <w:szCs w:val="26"/>
                <w:cs/>
                <w:lang w:bidi="th-TH"/>
              </w:rPr>
              <w:t>และแอพพลิเคชั่น</w:t>
            </w:r>
          </w:p>
        </w:tc>
        <w:tc>
          <w:tcPr>
            <w:tcW w:w="905" w:type="dxa"/>
          </w:tcPr>
          <w:p w14:paraId="45388CDF" w14:textId="77777777" w:rsidR="00887A65" w:rsidRDefault="00887A65" w:rsidP="00887A6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EA3186" w14:textId="184FB752" w:rsidR="00887A65" w:rsidRPr="003E01A5" w:rsidRDefault="00887A65" w:rsidP="00887A6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สิงคโปร์</w:t>
            </w:r>
          </w:p>
        </w:tc>
        <w:tc>
          <w:tcPr>
            <w:tcW w:w="726" w:type="dxa"/>
          </w:tcPr>
          <w:p w14:paraId="051934B1" w14:textId="77777777" w:rsidR="00887A65" w:rsidRDefault="00887A65" w:rsidP="00887A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C7AEDCC" w14:textId="2942DCB1" w:rsidR="00887A65" w:rsidRPr="003E01A5" w:rsidRDefault="00887A65" w:rsidP="00887A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02</w:t>
            </w:r>
          </w:p>
        </w:tc>
        <w:tc>
          <w:tcPr>
            <w:tcW w:w="180" w:type="dxa"/>
          </w:tcPr>
          <w:p w14:paraId="3301785D" w14:textId="77777777" w:rsidR="00887A65" w:rsidRPr="003E01A5" w:rsidRDefault="00887A65" w:rsidP="00887A65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9" w:type="dxa"/>
          </w:tcPr>
          <w:p w14:paraId="5376A198" w14:textId="77777777" w:rsidR="00887A65" w:rsidRDefault="00887A65" w:rsidP="00887A65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A7345AD" w14:textId="1C85C8D7" w:rsidR="00887A65" w:rsidRPr="003E01A5" w:rsidRDefault="00887A65" w:rsidP="00887A65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02</w:t>
            </w:r>
          </w:p>
        </w:tc>
        <w:tc>
          <w:tcPr>
            <w:tcW w:w="180" w:type="dxa"/>
          </w:tcPr>
          <w:p w14:paraId="1344D90A" w14:textId="77777777" w:rsidR="00887A65" w:rsidRPr="003E01A5" w:rsidRDefault="00887A65" w:rsidP="00887A65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dxa"/>
          </w:tcPr>
          <w:p w14:paraId="0621106C" w14:textId="77777777" w:rsidR="00887A65" w:rsidRDefault="00887A65" w:rsidP="00887A6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34D9743" w14:textId="23581B6E" w:rsidR="00887A65" w:rsidRPr="003E01A5" w:rsidRDefault="00887A65" w:rsidP="00887A6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124</w:t>
            </w:r>
          </w:p>
        </w:tc>
        <w:tc>
          <w:tcPr>
            <w:tcW w:w="180" w:type="dxa"/>
          </w:tcPr>
          <w:p w14:paraId="72B09B36" w14:textId="77777777" w:rsidR="00887A65" w:rsidRPr="003E01A5" w:rsidRDefault="00887A65" w:rsidP="00887A6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246D00B2" w14:textId="77777777" w:rsidR="00887A65" w:rsidRDefault="00887A65" w:rsidP="00887A65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C3F5775" w14:textId="4974E474" w:rsidR="00887A65" w:rsidRPr="003E01A5" w:rsidRDefault="00887A65" w:rsidP="00887A65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124</w:t>
            </w:r>
          </w:p>
        </w:tc>
        <w:tc>
          <w:tcPr>
            <w:tcW w:w="180" w:type="dxa"/>
          </w:tcPr>
          <w:p w14:paraId="369427E9" w14:textId="77777777" w:rsidR="00887A65" w:rsidRPr="003E01A5" w:rsidRDefault="00887A65" w:rsidP="00887A6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02596253" w14:textId="77777777" w:rsidR="00887A65" w:rsidRDefault="00887A65" w:rsidP="00887A65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470" w:right="-79" w:hanging="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338F5F9" w14:textId="3A1DC772" w:rsidR="00887A65" w:rsidRPr="00887A65" w:rsidRDefault="00887A65" w:rsidP="00887A65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470" w:right="-79" w:hanging="13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410D67" w14:textId="77777777" w:rsidR="00887A65" w:rsidRPr="003E01A5" w:rsidRDefault="00887A65" w:rsidP="00887A6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2" w:type="dxa"/>
          </w:tcPr>
          <w:p w14:paraId="7A5593F6" w14:textId="77777777" w:rsidR="00887A65" w:rsidRDefault="00887A65" w:rsidP="00887A65">
            <w:pPr>
              <w:pStyle w:val="acctfourfigures"/>
              <w:tabs>
                <w:tab w:val="clear" w:pos="765"/>
                <w:tab w:val="decimal" w:pos="0"/>
                <w:tab w:val="decimal" w:pos="409"/>
                <w:tab w:val="decimal" w:pos="575"/>
              </w:tabs>
              <w:spacing w:line="240" w:lineRule="auto"/>
              <w:ind w:left="314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ABE7E1" w14:textId="401A3A9B" w:rsidR="00887A65" w:rsidRPr="00887A65" w:rsidRDefault="00887A65" w:rsidP="00887A65">
            <w:pPr>
              <w:pStyle w:val="acctfourfigures"/>
              <w:tabs>
                <w:tab w:val="clear" w:pos="765"/>
                <w:tab w:val="decimal" w:pos="0"/>
                <w:tab w:val="decimal" w:pos="385"/>
                <w:tab w:val="decimal" w:pos="575"/>
              </w:tabs>
              <w:spacing w:line="240" w:lineRule="auto"/>
              <w:ind w:left="314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2EB9D2C" w14:textId="77777777" w:rsidR="00887A65" w:rsidRPr="003E01A5" w:rsidRDefault="00887A65" w:rsidP="00887A6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2" w:type="dxa"/>
          </w:tcPr>
          <w:p w14:paraId="3337B37B" w14:textId="77777777" w:rsidR="00887A65" w:rsidRDefault="00887A65" w:rsidP="00887A65">
            <w:pPr>
              <w:pStyle w:val="acctfourfigures"/>
              <w:tabs>
                <w:tab w:val="clear" w:pos="765"/>
                <w:tab w:val="decimal" w:pos="458"/>
                <w:tab w:val="decimal" w:pos="580"/>
              </w:tabs>
              <w:spacing w:line="240" w:lineRule="auto"/>
              <w:ind w:left="480" w:right="-79" w:hanging="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3F97355" w14:textId="53F26BD1" w:rsidR="00887A65" w:rsidRPr="00927764" w:rsidRDefault="00C5706F" w:rsidP="00887A65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124</w:t>
            </w:r>
          </w:p>
        </w:tc>
        <w:tc>
          <w:tcPr>
            <w:tcW w:w="184" w:type="dxa"/>
          </w:tcPr>
          <w:p w14:paraId="03CA4F43" w14:textId="77777777" w:rsidR="00887A65" w:rsidRPr="00927764" w:rsidRDefault="00887A65" w:rsidP="00887A6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6" w:type="dxa"/>
          </w:tcPr>
          <w:p w14:paraId="6B508CEC" w14:textId="77777777" w:rsidR="00887A65" w:rsidRDefault="00887A65" w:rsidP="00887A65">
            <w:pPr>
              <w:pStyle w:val="acctfourfigures"/>
              <w:tabs>
                <w:tab w:val="clear" w:pos="765"/>
                <w:tab w:val="decimal" w:pos="0"/>
                <w:tab w:val="decimal" w:pos="546"/>
                <w:tab w:val="decimal" w:pos="575"/>
              </w:tabs>
              <w:spacing w:line="240" w:lineRule="auto"/>
              <w:ind w:left="314" w:right="-79" w:firstLine="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34F667B" w14:textId="403DDBF9" w:rsidR="00887A65" w:rsidRPr="00927764" w:rsidRDefault="00887A65" w:rsidP="00887A6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 w:firstLine="42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C5706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</w:t>
            </w:r>
          </w:p>
        </w:tc>
        <w:tc>
          <w:tcPr>
            <w:tcW w:w="180" w:type="dxa"/>
            <w:gridSpan w:val="2"/>
          </w:tcPr>
          <w:p w14:paraId="250B12A0" w14:textId="20DF57D3" w:rsidR="00887A65" w:rsidRPr="003E01A5" w:rsidRDefault="00887A65" w:rsidP="00887A6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55A75E40" w14:textId="77777777" w:rsidR="00887A65" w:rsidRDefault="00887A65" w:rsidP="00887A6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4D645FD" w14:textId="1D54B4C3" w:rsidR="00887A65" w:rsidRPr="003E01A5" w:rsidRDefault="00887A65" w:rsidP="00887A6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180" w:type="dxa"/>
          </w:tcPr>
          <w:p w14:paraId="1B47C7CA" w14:textId="77777777" w:rsidR="00887A65" w:rsidRPr="003E01A5" w:rsidRDefault="00887A65" w:rsidP="00887A6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7AB9F275" w14:textId="77777777" w:rsidR="00887A65" w:rsidRDefault="00887A65" w:rsidP="00887A6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BC851CC" w14:textId="1D665AE6" w:rsidR="00887A65" w:rsidRPr="003E01A5" w:rsidRDefault="00887A65" w:rsidP="00887A6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80" w:type="dxa"/>
          </w:tcPr>
          <w:p w14:paraId="3EF6C88A" w14:textId="77777777" w:rsidR="00887A65" w:rsidRPr="003E01A5" w:rsidRDefault="00887A65" w:rsidP="00887A6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66B095C3" w14:textId="77777777" w:rsidR="00887A65" w:rsidRDefault="00887A65" w:rsidP="00887A6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C783046" w14:textId="2D5666C0" w:rsidR="00887A65" w:rsidRPr="003E01A5" w:rsidRDefault="00887A65" w:rsidP="00887A6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9E0B49C" w14:textId="77777777" w:rsidR="00887A65" w:rsidRPr="003E01A5" w:rsidRDefault="00887A65" w:rsidP="00887A65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76FE40A2" w14:textId="77777777" w:rsidR="00887A65" w:rsidRDefault="00887A65" w:rsidP="00887A6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C7DB3F1" w14:textId="6DE7F711" w:rsidR="00887A65" w:rsidRPr="003E01A5" w:rsidRDefault="00887A65" w:rsidP="00887A6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887A65" w:rsidRPr="003E01A5" w14:paraId="0C614BC9" w14:textId="77777777" w:rsidTr="002F2E70">
        <w:trPr>
          <w:cantSplit/>
          <w:trHeight w:val="180"/>
        </w:trPr>
        <w:tc>
          <w:tcPr>
            <w:tcW w:w="1882" w:type="dxa"/>
          </w:tcPr>
          <w:p w14:paraId="27E40576" w14:textId="5A9E0C06" w:rsidR="00887A65" w:rsidRPr="003E01A5" w:rsidRDefault="00887A65" w:rsidP="00887A65">
            <w:pPr>
              <w:pStyle w:val="acctfourfigures"/>
              <w:spacing w:line="240" w:lineRule="auto"/>
              <w:ind w:left="162" w:right="-80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/>
                <w:spacing w:val="-4"/>
                <w:sz w:val="26"/>
                <w:szCs w:val="26"/>
                <w:cs/>
                <w:lang w:bidi="th-TH"/>
              </w:rPr>
              <w:t xml:space="preserve">บริษัท วิซลาห์ ทีเอช </w:t>
            </w:r>
            <w:r w:rsidRPr="005D2BC7">
              <w:rPr>
                <w:rFonts w:asciiTheme="majorBidi" w:hAnsiTheme="majorBidi"/>
                <w:spacing w:val="-4"/>
                <w:sz w:val="26"/>
                <w:szCs w:val="26"/>
                <w:cs/>
                <w:lang w:bidi="th-TH"/>
              </w:rPr>
              <w:t xml:space="preserve">จำกัด </w:t>
            </w:r>
            <w:r w:rsidRPr="003E01A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และบริษัทที่ถือหุ้น</w:t>
            </w:r>
          </w:p>
        </w:tc>
        <w:tc>
          <w:tcPr>
            <w:tcW w:w="1712" w:type="dxa"/>
          </w:tcPr>
          <w:p w14:paraId="41679513" w14:textId="77777777" w:rsidR="00887A65" w:rsidRDefault="00887A65" w:rsidP="00887A65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/>
                <w:sz w:val="26"/>
                <w:szCs w:val="26"/>
                <w:lang w:bidi="th-TH"/>
              </w:rPr>
            </w:pPr>
          </w:p>
          <w:p w14:paraId="71B24626" w14:textId="6BD765C1" w:rsidR="00887A65" w:rsidRPr="003E01A5" w:rsidRDefault="00887A65" w:rsidP="00887A65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ธุรกิจขายออนไลน์</w:t>
            </w:r>
          </w:p>
        </w:tc>
        <w:tc>
          <w:tcPr>
            <w:tcW w:w="905" w:type="dxa"/>
          </w:tcPr>
          <w:p w14:paraId="1EB31804" w14:textId="77777777" w:rsidR="00887A65" w:rsidRDefault="00887A65" w:rsidP="00887A6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F3A082E" w14:textId="49CED44B" w:rsidR="00887A65" w:rsidRPr="003E01A5" w:rsidRDefault="00887A65" w:rsidP="00887A6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726" w:type="dxa"/>
          </w:tcPr>
          <w:p w14:paraId="259719A2" w14:textId="77777777" w:rsidR="00887A65" w:rsidRDefault="00887A65" w:rsidP="00887A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058A799" w14:textId="57AD11F7" w:rsidR="00887A65" w:rsidRPr="003E01A5" w:rsidRDefault="00887A65" w:rsidP="00887A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4227F15" w14:textId="77777777" w:rsidR="00887A65" w:rsidRPr="003E01A5" w:rsidRDefault="00887A65" w:rsidP="00887A65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9" w:type="dxa"/>
          </w:tcPr>
          <w:p w14:paraId="2E70C788" w14:textId="77777777" w:rsidR="00887A65" w:rsidRDefault="00887A65" w:rsidP="00887A65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A72350C" w14:textId="30BF1AB8" w:rsidR="00887A65" w:rsidRPr="003E01A5" w:rsidRDefault="00887A65" w:rsidP="00887A65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A6A0745" w14:textId="77777777" w:rsidR="00887A65" w:rsidRPr="003E01A5" w:rsidRDefault="00887A65" w:rsidP="00887A65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dxa"/>
          </w:tcPr>
          <w:p w14:paraId="156DC710" w14:textId="77777777" w:rsidR="00887A65" w:rsidRDefault="00887A65" w:rsidP="00887A6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9D24F2D" w14:textId="37A37935" w:rsidR="00887A65" w:rsidRPr="003E01A5" w:rsidRDefault="00887A65" w:rsidP="00887A6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</w:p>
        </w:tc>
        <w:tc>
          <w:tcPr>
            <w:tcW w:w="180" w:type="dxa"/>
          </w:tcPr>
          <w:p w14:paraId="74344E55" w14:textId="77777777" w:rsidR="00887A65" w:rsidRPr="003E01A5" w:rsidRDefault="00887A65" w:rsidP="00887A6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094E8F8E" w14:textId="77777777" w:rsidR="00887A65" w:rsidRDefault="00887A65" w:rsidP="00887A65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5ADFCAE" w14:textId="2F7A7E5D" w:rsidR="00887A65" w:rsidRPr="003E01A5" w:rsidRDefault="00887A65" w:rsidP="00887A65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</w:p>
        </w:tc>
        <w:tc>
          <w:tcPr>
            <w:tcW w:w="180" w:type="dxa"/>
          </w:tcPr>
          <w:p w14:paraId="645394E0" w14:textId="77777777" w:rsidR="00887A65" w:rsidRPr="003E01A5" w:rsidRDefault="00887A65" w:rsidP="00887A6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4772E9CA" w14:textId="77777777" w:rsidR="00887A65" w:rsidRDefault="00887A65" w:rsidP="00887A65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470" w:right="-79" w:hanging="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FEBB405" w14:textId="1E7FCB44" w:rsidR="00887A65" w:rsidRPr="00887A65" w:rsidRDefault="00887A65" w:rsidP="00887A65">
            <w:pPr>
              <w:pStyle w:val="acctfourfigures"/>
              <w:tabs>
                <w:tab w:val="clear" w:pos="765"/>
                <w:tab w:val="decimal" w:pos="290"/>
                <w:tab w:val="decimal" w:pos="350"/>
              </w:tabs>
              <w:spacing w:line="240" w:lineRule="auto"/>
              <w:ind w:left="470" w:right="-79" w:hanging="13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65E382" w14:textId="77777777" w:rsidR="00887A65" w:rsidRPr="003E01A5" w:rsidRDefault="00887A65" w:rsidP="00887A6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2" w:type="dxa"/>
          </w:tcPr>
          <w:p w14:paraId="1D65945A" w14:textId="77777777" w:rsidR="00887A65" w:rsidRDefault="00887A65" w:rsidP="00887A65">
            <w:pPr>
              <w:pStyle w:val="acctfourfigures"/>
              <w:tabs>
                <w:tab w:val="clear" w:pos="765"/>
                <w:tab w:val="decimal" w:pos="0"/>
                <w:tab w:val="decimal" w:pos="409"/>
                <w:tab w:val="decimal" w:pos="575"/>
              </w:tabs>
              <w:spacing w:line="240" w:lineRule="auto"/>
              <w:ind w:left="314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FD5B4D6" w14:textId="5CF90BC6" w:rsidR="00887A65" w:rsidRPr="00887A65" w:rsidRDefault="00887A65" w:rsidP="00887A65">
            <w:pPr>
              <w:pStyle w:val="acctfourfigures"/>
              <w:tabs>
                <w:tab w:val="clear" w:pos="765"/>
                <w:tab w:val="decimal" w:pos="0"/>
                <w:tab w:val="decimal" w:pos="385"/>
                <w:tab w:val="decimal" w:pos="575"/>
              </w:tabs>
              <w:spacing w:line="240" w:lineRule="auto"/>
              <w:ind w:left="314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48761F0" w14:textId="77777777" w:rsidR="00887A65" w:rsidRPr="003E01A5" w:rsidRDefault="00887A65" w:rsidP="00887A6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2" w:type="dxa"/>
          </w:tcPr>
          <w:p w14:paraId="61C207AA" w14:textId="77777777" w:rsidR="00887A65" w:rsidRDefault="00887A65" w:rsidP="00887A65">
            <w:pPr>
              <w:pStyle w:val="acctfourfigures"/>
              <w:tabs>
                <w:tab w:val="clear" w:pos="765"/>
                <w:tab w:val="decimal" w:pos="350"/>
                <w:tab w:val="decimal" w:pos="458"/>
              </w:tabs>
              <w:spacing w:line="240" w:lineRule="auto"/>
              <w:ind w:left="586" w:right="-1164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8C5191D" w14:textId="55A55D6B" w:rsidR="00887A65" w:rsidRPr="00927764" w:rsidRDefault="00C5706F" w:rsidP="00887A65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</w:p>
        </w:tc>
        <w:tc>
          <w:tcPr>
            <w:tcW w:w="184" w:type="dxa"/>
          </w:tcPr>
          <w:p w14:paraId="6C616112" w14:textId="77777777" w:rsidR="00887A65" w:rsidRPr="00927764" w:rsidRDefault="00887A65" w:rsidP="00887A6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6" w:type="dxa"/>
          </w:tcPr>
          <w:p w14:paraId="6050F67B" w14:textId="77777777" w:rsidR="00887A65" w:rsidRDefault="00887A65" w:rsidP="00887A65">
            <w:pPr>
              <w:pStyle w:val="acctfourfigures"/>
              <w:tabs>
                <w:tab w:val="clear" w:pos="765"/>
                <w:tab w:val="decimal" w:pos="0"/>
                <w:tab w:val="decimal" w:pos="314"/>
                <w:tab w:val="decimal" w:pos="546"/>
                <w:tab w:val="decimal" w:pos="575"/>
              </w:tabs>
              <w:spacing w:line="240" w:lineRule="auto"/>
              <w:ind w:left="314" w:right="-639" w:firstLine="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ED5F32F" w14:textId="60B125D3" w:rsidR="00887A65" w:rsidRPr="00927764" w:rsidRDefault="00C5706F" w:rsidP="00887A6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 w:firstLine="42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</w:p>
        </w:tc>
        <w:tc>
          <w:tcPr>
            <w:tcW w:w="180" w:type="dxa"/>
            <w:gridSpan w:val="2"/>
          </w:tcPr>
          <w:p w14:paraId="4EC364F8" w14:textId="40BCA3FB" w:rsidR="00887A65" w:rsidRPr="003E01A5" w:rsidRDefault="00887A65" w:rsidP="00887A6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20DC13CD" w14:textId="77777777" w:rsidR="00887A65" w:rsidRDefault="00887A65" w:rsidP="00887A6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9055C0E" w14:textId="1C45124F" w:rsidR="00887A65" w:rsidRPr="003E01A5" w:rsidRDefault="00887A65" w:rsidP="00887A6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DA95663" w14:textId="77777777" w:rsidR="00887A65" w:rsidRPr="003E01A5" w:rsidRDefault="00887A65" w:rsidP="00887A6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64B88BC0" w14:textId="77777777" w:rsidR="00887A65" w:rsidRDefault="00887A65" w:rsidP="00887A6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463CA84" w14:textId="35F074AB" w:rsidR="00887A65" w:rsidRPr="003E01A5" w:rsidRDefault="00887A65" w:rsidP="00887A6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</w:p>
        </w:tc>
        <w:tc>
          <w:tcPr>
            <w:tcW w:w="180" w:type="dxa"/>
          </w:tcPr>
          <w:p w14:paraId="035CE66D" w14:textId="77777777" w:rsidR="00887A65" w:rsidRPr="003E01A5" w:rsidRDefault="00887A65" w:rsidP="00887A6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331AAD98" w14:textId="77777777" w:rsidR="00887A65" w:rsidRDefault="00887A65" w:rsidP="00887A6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E00871E" w14:textId="16D63778" w:rsidR="00887A65" w:rsidRPr="003E01A5" w:rsidRDefault="00887A65" w:rsidP="00887A6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4C4120" w14:textId="77777777" w:rsidR="00887A65" w:rsidRPr="003E01A5" w:rsidRDefault="00887A65" w:rsidP="00887A65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21AECFDF" w14:textId="77777777" w:rsidR="00887A65" w:rsidRDefault="00887A65" w:rsidP="00887A6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96B1715" w14:textId="21826023" w:rsidR="00887A65" w:rsidRPr="003E01A5" w:rsidRDefault="00887A65" w:rsidP="00887A6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F2E70" w:rsidRPr="003E01A5" w14:paraId="2598D08E" w14:textId="77777777" w:rsidTr="002F2E70">
        <w:trPr>
          <w:cantSplit/>
          <w:trHeight w:val="180"/>
        </w:trPr>
        <w:tc>
          <w:tcPr>
            <w:tcW w:w="1882" w:type="dxa"/>
          </w:tcPr>
          <w:p w14:paraId="653BB3F6" w14:textId="77777777" w:rsidR="00007082" w:rsidRPr="003E01A5" w:rsidRDefault="00007082" w:rsidP="00F93101">
            <w:pPr>
              <w:pStyle w:val="acctfourfigures"/>
              <w:tabs>
                <w:tab w:val="clear" w:pos="765"/>
              </w:tabs>
              <w:spacing w:line="240" w:lineRule="auto"/>
              <w:ind w:left="554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12" w:type="dxa"/>
          </w:tcPr>
          <w:p w14:paraId="3E73D882" w14:textId="77777777" w:rsidR="00007082" w:rsidRPr="003E01A5" w:rsidRDefault="00007082" w:rsidP="00F9310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05" w:type="dxa"/>
          </w:tcPr>
          <w:p w14:paraId="7D45BB87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eastAsia="ko-KR" w:bidi="th-TH"/>
              </w:rPr>
            </w:pPr>
          </w:p>
        </w:tc>
        <w:tc>
          <w:tcPr>
            <w:tcW w:w="726" w:type="dxa"/>
          </w:tcPr>
          <w:p w14:paraId="7738351B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25A51CE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9" w:type="dxa"/>
          </w:tcPr>
          <w:p w14:paraId="1E013590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F70941B" w14:textId="77777777" w:rsidR="00007082" w:rsidRPr="003E01A5" w:rsidRDefault="00007082" w:rsidP="00F9310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4" w:type="dxa"/>
          </w:tcPr>
          <w:p w14:paraId="0CEE8B88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66B8AF7" w14:textId="77777777" w:rsidR="00007082" w:rsidRPr="003E01A5" w:rsidRDefault="00007082" w:rsidP="00F9310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6BF062A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95C4A54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3512" w:type="dxa"/>
            <w:gridSpan w:val="9"/>
          </w:tcPr>
          <w:p w14:paraId="649C66E2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5F23DB5E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DA39B3B" w14:textId="77777777" w:rsidR="00007082" w:rsidRPr="003E01A5" w:rsidRDefault="00007082" w:rsidP="00F9310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088730D4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568FB60" w14:textId="77777777" w:rsidR="00007082" w:rsidRPr="003E01A5" w:rsidRDefault="00007082" w:rsidP="00F9310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67805ADA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22A5A40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6DD52928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2F2E70" w:rsidRPr="003E01A5" w14:paraId="5B4C9A80" w14:textId="77777777" w:rsidTr="002F2E70">
        <w:trPr>
          <w:cantSplit/>
          <w:trHeight w:val="180"/>
        </w:trPr>
        <w:tc>
          <w:tcPr>
            <w:tcW w:w="1882" w:type="dxa"/>
          </w:tcPr>
          <w:p w14:paraId="72859626" w14:textId="77777777" w:rsidR="00007082" w:rsidRPr="003E01A5" w:rsidRDefault="00007082" w:rsidP="00F93101">
            <w:pPr>
              <w:pStyle w:val="acctfourfigures"/>
              <w:tabs>
                <w:tab w:val="clear" w:pos="765"/>
              </w:tabs>
              <w:spacing w:line="240" w:lineRule="auto"/>
              <w:ind w:left="554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12" w:type="dxa"/>
          </w:tcPr>
          <w:p w14:paraId="09DE2359" w14:textId="77777777" w:rsidR="00007082" w:rsidRPr="003E01A5" w:rsidRDefault="00007082" w:rsidP="00F9310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05" w:type="dxa"/>
          </w:tcPr>
          <w:p w14:paraId="29FEC468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eastAsia="ko-KR" w:bidi="th-TH"/>
              </w:rPr>
            </w:pPr>
          </w:p>
        </w:tc>
        <w:tc>
          <w:tcPr>
            <w:tcW w:w="726" w:type="dxa"/>
          </w:tcPr>
          <w:p w14:paraId="2DC190AA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5D79D26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9" w:type="dxa"/>
          </w:tcPr>
          <w:p w14:paraId="6BB4C160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06B6269" w14:textId="77777777" w:rsidR="00007082" w:rsidRPr="003E01A5" w:rsidRDefault="00007082" w:rsidP="00F9310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4" w:type="dxa"/>
          </w:tcPr>
          <w:p w14:paraId="02AB043B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5CDF3BE" w14:textId="77777777" w:rsidR="00007082" w:rsidRPr="003E01A5" w:rsidRDefault="00007082" w:rsidP="00F9310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90CB596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79F2C1B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3512" w:type="dxa"/>
            <w:gridSpan w:val="9"/>
          </w:tcPr>
          <w:p w14:paraId="306C0850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3B87AC52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EEA95A9" w14:textId="77777777" w:rsidR="00007082" w:rsidRPr="003E01A5" w:rsidRDefault="00007082" w:rsidP="00F9310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687C665C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76FBBD4" w14:textId="77777777" w:rsidR="00007082" w:rsidRPr="003E01A5" w:rsidRDefault="00007082" w:rsidP="00F9310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648576C6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F2A840F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4D193680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2F2E70" w:rsidRPr="003E01A5" w14:paraId="3EDBE8B4" w14:textId="77777777" w:rsidTr="002F2E70">
        <w:trPr>
          <w:cantSplit/>
          <w:trHeight w:val="180"/>
        </w:trPr>
        <w:tc>
          <w:tcPr>
            <w:tcW w:w="1882" w:type="dxa"/>
          </w:tcPr>
          <w:p w14:paraId="7FA76905" w14:textId="77777777" w:rsidR="00007082" w:rsidRPr="003E01A5" w:rsidRDefault="00007082" w:rsidP="00F93101">
            <w:pPr>
              <w:pStyle w:val="acctfourfigures"/>
              <w:tabs>
                <w:tab w:val="clear" w:pos="765"/>
              </w:tabs>
              <w:spacing w:line="240" w:lineRule="auto"/>
              <w:ind w:left="554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12" w:type="dxa"/>
          </w:tcPr>
          <w:p w14:paraId="5474E53E" w14:textId="77777777" w:rsidR="00007082" w:rsidRPr="003E01A5" w:rsidRDefault="00007082" w:rsidP="00F9310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05" w:type="dxa"/>
          </w:tcPr>
          <w:p w14:paraId="238B6241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eastAsia="ko-KR" w:bidi="th-TH"/>
              </w:rPr>
            </w:pPr>
          </w:p>
        </w:tc>
        <w:tc>
          <w:tcPr>
            <w:tcW w:w="726" w:type="dxa"/>
          </w:tcPr>
          <w:p w14:paraId="35450C37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4F26117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9" w:type="dxa"/>
          </w:tcPr>
          <w:p w14:paraId="5183714B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A9E1E17" w14:textId="77777777" w:rsidR="00007082" w:rsidRPr="003E01A5" w:rsidRDefault="00007082" w:rsidP="00F9310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4" w:type="dxa"/>
          </w:tcPr>
          <w:p w14:paraId="5EF53C02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10C08E6" w14:textId="77777777" w:rsidR="00007082" w:rsidRPr="003E01A5" w:rsidRDefault="00007082" w:rsidP="00F9310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5BE0FCF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7715124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3512" w:type="dxa"/>
            <w:gridSpan w:val="9"/>
          </w:tcPr>
          <w:p w14:paraId="4142A852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35402E40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A3B2CA1" w14:textId="77777777" w:rsidR="00007082" w:rsidRPr="003E01A5" w:rsidRDefault="00007082" w:rsidP="00F9310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4B2C2575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7A5D4D7" w14:textId="77777777" w:rsidR="00007082" w:rsidRPr="003E01A5" w:rsidRDefault="00007082" w:rsidP="00F9310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2FE3260E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837BAEE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4D0B201D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2F2E70" w:rsidRPr="003E01A5" w14:paraId="07C9E32E" w14:textId="77777777" w:rsidTr="002F2E70">
        <w:trPr>
          <w:cantSplit/>
          <w:trHeight w:val="180"/>
        </w:trPr>
        <w:tc>
          <w:tcPr>
            <w:tcW w:w="1882" w:type="dxa"/>
          </w:tcPr>
          <w:p w14:paraId="6D2C1CA6" w14:textId="77777777" w:rsidR="00007082" w:rsidRPr="003E01A5" w:rsidRDefault="00007082" w:rsidP="00F93101">
            <w:pPr>
              <w:pStyle w:val="acctfourfigures"/>
              <w:tabs>
                <w:tab w:val="clear" w:pos="765"/>
              </w:tabs>
              <w:spacing w:line="240" w:lineRule="auto"/>
              <w:ind w:left="554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12" w:type="dxa"/>
          </w:tcPr>
          <w:p w14:paraId="5054011E" w14:textId="77777777" w:rsidR="00007082" w:rsidRPr="003E01A5" w:rsidRDefault="00007082" w:rsidP="00F9310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05" w:type="dxa"/>
          </w:tcPr>
          <w:p w14:paraId="41BBBCA2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eastAsia="ko-KR" w:bidi="th-TH"/>
              </w:rPr>
            </w:pPr>
          </w:p>
        </w:tc>
        <w:tc>
          <w:tcPr>
            <w:tcW w:w="726" w:type="dxa"/>
          </w:tcPr>
          <w:p w14:paraId="5A40596F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1B3D535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9" w:type="dxa"/>
          </w:tcPr>
          <w:p w14:paraId="1B0742F3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0A01EF3" w14:textId="77777777" w:rsidR="00007082" w:rsidRPr="003E01A5" w:rsidRDefault="00007082" w:rsidP="00F9310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4" w:type="dxa"/>
          </w:tcPr>
          <w:p w14:paraId="19D00C5F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D7765EA" w14:textId="77777777" w:rsidR="00007082" w:rsidRPr="003E01A5" w:rsidRDefault="00007082" w:rsidP="00F9310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88D9956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B4059CC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3512" w:type="dxa"/>
            <w:gridSpan w:val="9"/>
          </w:tcPr>
          <w:p w14:paraId="6EC1D3FA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1CEE1B2E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59562D7" w14:textId="77777777" w:rsidR="00007082" w:rsidRPr="003E01A5" w:rsidRDefault="00007082" w:rsidP="00F9310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7EFDB59B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62D03E7" w14:textId="77777777" w:rsidR="00007082" w:rsidRPr="003E01A5" w:rsidRDefault="00007082" w:rsidP="00F9310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67FB93DA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963F15B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4A2EFDC2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2F2E70" w:rsidRPr="003E01A5" w14:paraId="042C3075" w14:textId="77777777" w:rsidTr="002F2E70">
        <w:trPr>
          <w:cantSplit/>
          <w:trHeight w:val="180"/>
        </w:trPr>
        <w:tc>
          <w:tcPr>
            <w:tcW w:w="1882" w:type="dxa"/>
          </w:tcPr>
          <w:p w14:paraId="3606C439" w14:textId="77777777" w:rsidR="00007082" w:rsidRPr="003E01A5" w:rsidRDefault="00007082" w:rsidP="00F93101">
            <w:pPr>
              <w:pStyle w:val="acctfourfigures"/>
              <w:tabs>
                <w:tab w:val="clear" w:pos="765"/>
              </w:tabs>
              <w:spacing w:line="240" w:lineRule="auto"/>
              <w:ind w:left="554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12" w:type="dxa"/>
          </w:tcPr>
          <w:p w14:paraId="3CA297A6" w14:textId="77777777" w:rsidR="00007082" w:rsidRPr="003E01A5" w:rsidRDefault="00007082" w:rsidP="00F9310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05" w:type="dxa"/>
          </w:tcPr>
          <w:p w14:paraId="44A08615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eastAsia="ko-KR" w:bidi="th-TH"/>
              </w:rPr>
            </w:pPr>
          </w:p>
        </w:tc>
        <w:tc>
          <w:tcPr>
            <w:tcW w:w="726" w:type="dxa"/>
          </w:tcPr>
          <w:p w14:paraId="5D44B81B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057D3E7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9" w:type="dxa"/>
          </w:tcPr>
          <w:p w14:paraId="34691491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E46DBBD" w14:textId="77777777" w:rsidR="00007082" w:rsidRPr="003E01A5" w:rsidRDefault="00007082" w:rsidP="00F9310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4" w:type="dxa"/>
          </w:tcPr>
          <w:p w14:paraId="3F68AC10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D9DC9D0" w14:textId="77777777" w:rsidR="00007082" w:rsidRPr="003E01A5" w:rsidRDefault="00007082" w:rsidP="00F9310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9540EE6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8CC5B54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3512" w:type="dxa"/>
            <w:gridSpan w:val="9"/>
          </w:tcPr>
          <w:p w14:paraId="62D8942F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29B9B3C8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432B7ED" w14:textId="77777777" w:rsidR="00007082" w:rsidRPr="003E01A5" w:rsidRDefault="00007082" w:rsidP="00F9310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38C6E8BF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1DBC592" w14:textId="77777777" w:rsidR="00007082" w:rsidRPr="003E01A5" w:rsidRDefault="00007082" w:rsidP="00F9310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2737583E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1411313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08857D7F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2F2E70" w:rsidRPr="003E01A5" w14:paraId="3A337B44" w14:textId="77777777" w:rsidTr="002F2E70">
        <w:trPr>
          <w:cantSplit/>
          <w:trHeight w:val="180"/>
        </w:trPr>
        <w:tc>
          <w:tcPr>
            <w:tcW w:w="1882" w:type="dxa"/>
          </w:tcPr>
          <w:p w14:paraId="24CFFDB6" w14:textId="77777777" w:rsidR="00007082" w:rsidRPr="003E01A5" w:rsidRDefault="00007082" w:rsidP="00F93101">
            <w:pPr>
              <w:pStyle w:val="acctfourfigures"/>
              <w:tabs>
                <w:tab w:val="clear" w:pos="765"/>
              </w:tabs>
              <w:spacing w:line="240" w:lineRule="auto"/>
              <w:ind w:left="554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12" w:type="dxa"/>
          </w:tcPr>
          <w:p w14:paraId="5A450775" w14:textId="77777777" w:rsidR="00007082" w:rsidRPr="003E01A5" w:rsidRDefault="00007082" w:rsidP="00F9310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05" w:type="dxa"/>
          </w:tcPr>
          <w:p w14:paraId="253BF344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eastAsia="ko-KR" w:bidi="th-TH"/>
              </w:rPr>
            </w:pPr>
          </w:p>
        </w:tc>
        <w:tc>
          <w:tcPr>
            <w:tcW w:w="726" w:type="dxa"/>
          </w:tcPr>
          <w:p w14:paraId="07F0306D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47E8C55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9" w:type="dxa"/>
          </w:tcPr>
          <w:p w14:paraId="25DA5E57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561F1B1" w14:textId="77777777" w:rsidR="00007082" w:rsidRPr="003E01A5" w:rsidRDefault="00007082" w:rsidP="00F9310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4" w:type="dxa"/>
          </w:tcPr>
          <w:p w14:paraId="5981F515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9A4020A" w14:textId="77777777" w:rsidR="00007082" w:rsidRPr="003E01A5" w:rsidRDefault="00007082" w:rsidP="00F9310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3EF2A8D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94032CD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3512" w:type="dxa"/>
            <w:gridSpan w:val="9"/>
          </w:tcPr>
          <w:p w14:paraId="4EE99234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719AA36A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47C0122" w14:textId="77777777" w:rsidR="00007082" w:rsidRPr="003E01A5" w:rsidRDefault="00007082" w:rsidP="00F9310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34445749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CD54E82" w14:textId="77777777" w:rsidR="00007082" w:rsidRPr="003E01A5" w:rsidRDefault="00007082" w:rsidP="00F9310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5E319389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EF5E575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2A70888E" w14:textId="77777777" w:rsidR="00007082" w:rsidRPr="003E01A5" w:rsidRDefault="00007082" w:rsidP="00F9310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2F2E70" w:rsidRPr="003E01A5" w14:paraId="78AB8BD8" w14:textId="77777777" w:rsidTr="002F2E70">
        <w:trPr>
          <w:cantSplit/>
          <w:trHeight w:val="180"/>
        </w:trPr>
        <w:tc>
          <w:tcPr>
            <w:tcW w:w="1882" w:type="dxa"/>
          </w:tcPr>
          <w:p w14:paraId="2707B151" w14:textId="77777777" w:rsidR="00F93101" w:rsidRPr="003E01A5" w:rsidRDefault="00F93101" w:rsidP="00F93101">
            <w:pPr>
              <w:pStyle w:val="acctfourfigures"/>
              <w:tabs>
                <w:tab w:val="clear" w:pos="765"/>
              </w:tabs>
              <w:spacing w:line="240" w:lineRule="auto"/>
              <w:ind w:left="554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12" w:type="dxa"/>
          </w:tcPr>
          <w:p w14:paraId="6D2A48D7" w14:textId="77777777" w:rsidR="00F93101" w:rsidRPr="003E01A5" w:rsidRDefault="00F93101" w:rsidP="00F9310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05" w:type="dxa"/>
          </w:tcPr>
          <w:p w14:paraId="0A3946D6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eastAsia="ko-KR" w:bidi="th-TH"/>
              </w:rPr>
            </w:pPr>
          </w:p>
        </w:tc>
        <w:tc>
          <w:tcPr>
            <w:tcW w:w="726" w:type="dxa"/>
          </w:tcPr>
          <w:p w14:paraId="525F346A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96ABAF3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9" w:type="dxa"/>
          </w:tcPr>
          <w:p w14:paraId="7E92BA17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DF9FEF0" w14:textId="77777777" w:rsidR="00F93101" w:rsidRPr="003E01A5" w:rsidRDefault="00F93101" w:rsidP="00F9310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4" w:type="dxa"/>
          </w:tcPr>
          <w:p w14:paraId="5AB61D52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78FAE5B" w14:textId="77777777" w:rsidR="00F93101" w:rsidRPr="003E01A5" w:rsidRDefault="00F93101" w:rsidP="00F9310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E208B2F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18877C5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3512" w:type="dxa"/>
            <w:gridSpan w:val="9"/>
          </w:tcPr>
          <w:p w14:paraId="2B679769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40285EA0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7C304E7" w14:textId="77777777" w:rsidR="00F93101" w:rsidRPr="003E01A5" w:rsidRDefault="00F93101" w:rsidP="00F9310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3F9FF785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6E78ED7" w14:textId="77777777" w:rsidR="00F93101" w:rsidRPr="003E01A5" w:rsidRDefault="00F93101" w:rsidP="00F9310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2C5FD308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32F965F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03A8AAC2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2F2E70" w:rsidRPr="003E01A5" w14:paraId="3E92B284" w14:textId="77777777" w:rsidTr="002F2E70">
        <w:trPr>
          <w:cantSplit/>
          <w:trHeight w:val="323"/>
        </w:trPr>
        <w:tc>
          <w:tcPr>
            <w:tcW w:w="4499" w:type="dxa"/>
            <w:gridSpan w:val="3"/>
          </w:tcPr>
          <w:p w14:paraId="23D28026" w14:textId="466DC155" w:rsidR="00F93101" w:rsidRPr="003E01A5" w:rsidRDefault="00F93101" w:rsidP="00F93101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บริษัทร่วมทางอ้อม (ถือหุ้นโดยบริษัทย่อย</w:t>
            </w:r>
            <w:r w:rsidRPr="003E01A5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ทางอ้อม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726" w:type="dxa"/>
          </w:tcPr>
          <w:p w14:paraId="5D8AF1CB" w14:textId="77777777" w:rsidR="00F93101" w:rsidRPr="003E01A5" w:rsidRDefault="00F93101" w:rsidP="00F93101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66AD73B" w14:textId="77777777" w:rsidR="00F93101" w:rsidRPr="003E01A5" w:rsidRDefault="00F93101" w:rsidP="00F93101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19" w:type="dxa"/>
          </w:tcPr>
          <w:p w14:paraId="3BCFCE25" w14:textId="77777777" w:rsidR="00F93101" w:rsidRPr="003E01A5" w:rsidRDefault="00F93101" w:rsidP="00F93101">
            <w:pPr>
              <w:tabs>
                <w:tab w:val="clear" w:pos="454"/>
                <w:tab w:val="decimal" w:pos="281"/>
              </w:tabs>
              <w:ind w:right="-7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E2447DF" w14:textId="77777777" w:rsidR="00F93101" w:rsidRPr="003E01A5" w:rsidRDefault="00F93101" w:rsidP="00F9310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24" w:type="dxa"/>
          </w:tcPr>
          <w:p w14:paraId="40E5F51A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0F8BE09" w14:textId="77777777" w:rsidR="00F93101" w:rsidRPr="003E01A5" w:rsidRDefault="00F93101" w:rsidP="00F931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719F4612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8729831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2" w:type="dxa"/>
            <w:gridSpan w:val="9"/>
          </w:tcPr>
          <w:p w14:paraId="06500279" w14:textId="5DBD0B97" w:rsidR="00F93101" w:rsidRPr="003E01A5" w:rsidRDefault="00F93101" w:rsidP="00F931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467B9F05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F904C19" w14:textId="77777777" w:rsidR="00F93101" w:rsidRPr="003E01A5" w:rsidRDefault="00F93101" w:rsidP="00F931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DC42749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923EAF1" w14:textId="77777777" w:rsidR="00F93101" w:rsidRPr="003E01A5" w:rsidRDefault="00F93101" w:rsidP="00F931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1F90E12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A9D9F4E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BF55A36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5D2B66" w:rsidRPr="003E01A5" w14:paraId="1AC52E34" w14:textId="77777777" w:rsidTr="002F2E70">
        <w:trPr>
          <w:cantSplit/>
          <w:trHeight w:val="746"/>
        </w:trPr>
        <w:tc>
          <w:tcPr>
            <w:tcW w:w="1882" w:type="dxa"/>
          </w:tcPr>
          <w:p w14:paraId="2261B60E" w14:textId="6853CCA9" w:rsidR="005D2B66" w:rsidRPr="00370021" w:rsidRDefault="005D2B66" w:rsidP="005D2B66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pacing w:val="-12"/>
                <w:sz w:val="26"/>
                <w:szCs w:val="26"/>
                <w:lang w:bidi="th-TH"/>
              </w:rPr>
            </w:pPr>
            <w:r w:rsidRPr="00370021">
              <w:rPr>
                <w:rFonts w:asciiTheme="majorBidi" w:hAnsiTheme="majorBidi" w:cstheme="majorBidi"/>
                <w:spacing w:val="-12"/>
                <w:sz w:val="26"/>
                <w:szCs w:val="26"/>
                <w:cs/>
                <w:lang w:bidi="th-TH"/>
              </w:rPr>
              <w:t xml:space="preserve">บริษัท อินเตอร์เวนชั่น </w:t>
            </w:r>
            <w:r>
              <w:rPr>
                <w:rFonts w:asciiTheme="majorBidi" w:hAnsiTheme="majorBidi" w:cstheme="majorBidi"/>
                <w:spacing w:val="-12"/>
                <w:sz w:val="26"/>
                <w:szCs w:val="26"/>
                <w:lang w:bidi="th-TH"/>
              </w:rPr>
              <w:br/>
            </w:r>
            <w:r w:rsidRPr="00370021">
              <w:rPr>
                <w:rFonts w:asciiTheme="majorBidi" w:hAnsiTheme="majorBidi" w:cstheme="majorBidi"/>
                <w:spacing w:val="-12"/>
                <w:sz w:val="26"/>
                <w:szCs w:val="26"/>
                <w:cs/>
                <w:lang w:bidi="th-TH"/>
              </w:rPr>
              <w:t xml:space="preserve">คอนซัลติ้ง แอท </w:t>
            </w:r>
            <w:r>
              <w:rPr>
                <w:rFonts w:asciiTheme="majorBidi" w:hAnsiTheme="majorBidi" w:cstheme="majorBidi"/>
                <w:spacing w:val="-12"/>
                <w:sz w:val="26"/>
                <w:szCs w:val="26"/>
                <w:lang w:bidi="th-TH"/>
              </w:rPr>
              <w:br/>
            </w:r>
            <w:r w:rsidRPr="00370021">
              <w:rPr>
                <w:rFonts w:asciiTheme="majorBidi" w:hAnsiTheme="majorBidi" w:cstheme="majorBidi"/>
                <w:spacing w:val="-12"/>
                <w:sz w:val="26"/>
                <w:szCs w:val="26"/>
                <w:cs/>
                <w:lang w:bidi="th-TH"/>
              </w:rPr>
              <w:t xml:space="preserve">เทพธารินทร์ </w:t>
            </w:r>
            <w:r>
              <w:rPr>
                <w:rFonts w:asciiTheme="majorBidi" w:hAnsiTheme="majorBidi" w:cstheme="majorBidi"/>
                <w:spacing w:val="-12"/>
                <w:sz w:val="26"/>
                <w:szCs w:val="26"/>
                <w:lang w:bidi="th-TH"/>
              </w:rPr>
              <w:br/>
            </w:r>
            <w:r w:rsidRPr="00370021">
              <w:rPr>
                <w:rFonts w:asciiTheme="majorBidi" w:hAnsiTheme="majorBidi" w:cstheme="majorBidi"/>
                <w:spacing w:val="-12"/>
                <w:sz w:val="26"/>
                <w:szCs w:val="26"/>
                <w:cs/>
                <w:lang w:bidi="th-TH"/>
              </w:rPr>
              <w:t>ฮอสพิทอล</w:t>
            </w:r>
            <w:r w:rsidRPr="00370021">
              <w:rPr>
                <w:rFonts w:asciiTheme="majorBidi" w:hAnsiTheme="majorBidi" w:cstheme="majorBidi"/>
                <w:spacing w:val="-12"/>
                <w:sz w:val="26"/>
                <w:szCs w:val="26"/>
                <w:lang w:bidi="th-TH"/>
              </w:rPr>
              <w:t xml:space="preserve"> </w:t>
            </w:r>
            <w:r w:rsidRPr="00370021">
              <w:rPr>
                <w:rFonts w:asciiTheme="majorBidi" w:hAnsiTheme="majorBidi" w:cstheme="majorBidi"/>
                <w:spacing w:val="-12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712" w:type="dxa"/>
          </w:tcPr>
          <w:p w14:paraId="4ED2CCCF" w14:textId="77777777" w:rsidR="005D2B66" w:rsidRDefault="005D2B66" w:rsidP="005D2B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45ED2F7" w14:textId="77777777" w:rsidR="005D2B66" w:rsidRDefault="005D2B66" w:rsidP="005D2B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19ABD0D" w14:textId="23363970" w:rsidR="005D2B66" w:rsidRPr="003E01A5" w:rsidRDefault="005D2B66" w:rsidP="005D2B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ให้เช่าเครื่องมือ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  <w:t xml:space="preserve">    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แพทย์</w:t>
            </w:r>
          </w:p>
        </w:tc>
        <w:tc>
          <w:tcPr>
            <w:tcW w:w="905" w:type="dxa"/>
          </w:tcPr>
          <w:p w14:paraId="78535BA2" w14:textId="77777777" w:rsidR="005D2B66" w:rsidRDefault="005D2B66" w:rsidP="005D2B66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FFB242D" w14:textId="77777777" w:rsidR="005D2B66" w:rsidRPr="003E01A5" w:rsidRDefault="005D2B66" w:rsidP="005D2B66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3A41269" w14:textId="77777777" w:rsidR="005D2B66" w:rsidRDefault="005D2B66" w:rsidP="005D2B66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0EF53BB" w14:textId="0807F08D" w:rsidR="005D2B66" w:rsidRPr="003E01A5" w:rsidRDefault="005D2B66" w:rsidP="005D2B66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726" w:type="dxa"/>
          </w:tcPr>
          <w:p w14:paraId="4AECA5B7" w14:textId="77777777" w:rsidR="005D2B66" w:rsidRDefault="005D2B66" w:rsidP="005D2B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D966750" w14:textId="77777777" w:rsidR="005D2B66" w:rsidRPr="003E01A5" w:rsidRDefault="005D2B66" w:rsidP="005D2B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3DF391F" w14:textId="77777777" w:rsidR="005D2B66" w:rsidRDefault="005D2B66" w:rsidP="005D2B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432A142" w14:textId="457D52D3" w:rsidR="005D2B66" w:rsidRPr="003E01A5" w:rsidRDefault="005D2B66" w:rsidP="005D2B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35.00</w:t>
            </w:r>
          </w:p>
        </w:tc>
        <w:tc>
          <w:tcPr>
            <w:tcW w:w="180" w:type="dxa"/>
          </w:tcPr>
          <w:p w14:paraId="75612396" w14:textId="77777777" w:rsidR="005D2B66" w:rsidRPr="003E01A5" w:rsidRDefault="005D2B66" w:rsidP="005D2B66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9" w:type="dxa"/>
          </w:tcPr>
          <w:p w14:paraId="3DEB85A0" w14:textId="77777777" w:rsidR="005D2B66" w:rsidRDefault="005D2B66" w:rsidP="005D2B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2687DAB" w14:textId="77777777" w:rsidR="005D2B66" w:rsidRPr="003E01A5" w:rsidRDefault="005D2B66" w:rsidP="005D2B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DD78A55" w14:textId="77777777" w:rsidR="005D2B66" w:rsidRDefault="005D2B66" w:rsidP="005D2B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542CDDE" w14:textId="1F15AE97" w:rsidR="005D2B66" w:rsidRPr="003E01A5" w:rsidRDefault="005D2B66" w:rsidP="005D2B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35.00</w:t>
            </w:r>
          </w:p>
        </w:tc>
        <w:tc>
          <w:tcPr>
            <w:tcW w:w="180" w:type="dxa"/>
          </w:tcPr>
          <w:p w14:paraId="5EE08AD3" w14:textId="77777777" w:rsidR="005D2B66" w:rsidRPr="003E01A5" w:rsidRDefault="005D2B66" w:rsidP="005D2B66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dxa"/>
          </w:tcPr>
          <w:p w14:paraId="2A96372B" w14:textId="77777777" w:rsidR="005D2B66" w:rsidRDefault="005D2B66" w:rsidP="005D2B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208BE87" w14:textId="77777777" w:rsidR="005D2B66" w:rsidRPr="003E01A5" w:rsidRDefault="005D2B66" w:rsidP="005D2B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31750F7" w14:textId="77777777" w:rsidR="005D2B66" w:rsidRDefault="005D2B66" w:rsidP="005D2B6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EC9DF7F" w14:textId="4F845756" w:rsidR="005D2B66" w:rsidRPr="003E01A5" w:rsidRDefault="005D2B66" w:rsidP="005D2B6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80" w:type="dxa"/>
          </w:tcPr>
          <w:p w14:paraId="318FE6C6" w14:textId="77777777" w:rsidR="005D2B66" w:rsidRPr="003E01A5" w:rsidRDefault="005D2B66" w:rsidP="005D2B66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125A7C62" w14:textId="77777777" w:rsidR="005D2B66" w:rsidRDefault="005D2B66" w:rsidP="005D2B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885C461" w14:textId="77777777" w:rsidR="005D2B66" w:rsidRPr="003E01A5" w:rsidRDefault="005D2B66" w:rsidP="005D2B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43BECA" w14:textId="77777777" w:rsidR="005D2B66" w:rsidRDefault="005D2B66" w:rsidP="005D2B6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AFBD48B" w14:textId="1E6F98C0" w:rsidR="005D2B66" w:rsidRPr="003E01A5" w:rsidRDefault="005D2B66" w:rsidP="005D2B6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80" w:type="dxa"/>
          </w:tcPr>
          <w:p w14:paraId="434EDD22" w14:textId="77777777" w:rsidR="005D2B66" w:rsidRPr="003E01A5" w:rsidRDefault="005D2B66" w:rsidP="005D2B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64C2A00C" w14:textId="77777777" w:rsidR="005D2B66" w:rsidRDefault="005D2B66" w:rsidP="005D2B6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D10B520" w14:textId="77777777" w:rsidR="005D2B66" w:rsidRDefault="005D2B66" w:rsidP="005D2B6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11DFC67" w14:textId="77777777" w:rsidR="005D2B66" w:rsidRDefault="005D2B66" w:rsidP="005D2B6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C491054" w14:textId="1501621F" w:rsidR="005D2B66" w:rsidRPr="003E01A5" w:rsidRDefault="005D2B66" w:rsidP="005D2B6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277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A042A67" w14:textId="77777777" w:rsidR="005D2B66" w:rsidRPr="003E01A5" w:rsidRDefault="005D2B66" w:rsidP="005D2B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2" w:type="dxa"/>
          </w:tcPr>
          <w:p w14:paraId="0EC5C1EF" w14:textId="77777777" w:rsidR="005D2B66" w:rsidRDefault="005D2B66" w:rsidP="00C24E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52EEE5F" w14:textId="77777777" w:rsidR="005D2B66" w:rsidRDefault="005D2B66" w:rsidP="00C24E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2F7E80B" w14:textId="77777777" w:rsidR="005D2B66" w:rsidRDefault="005D2B66" w:rsidP="00C24E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CDB7A9F" w14:textId="347B8DB3" w:rsidR="005D2B66" w:rsidRPr="003E01A5" w:rsidRDefault="005D2B66" w:rsidP="00C24E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277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AFC115D" w14:textId="77777777" w:rsidR="005D2B66" w:rsidRPr="003E01A5" w:rsidRDefault="005D2B66" w:rsidP="005D2B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2" w:type="dxa"/>
          </w:tcPr>
          <w:p w14:paraId="3E8E44C9" w14:textId="77777777" w:rsidR="005D2B66" w:rsidRDefault="005D2B66" w:rsidP="005D2B6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2F1B745" w14:textId="77777777" w:rsidR="005D2B66" w:rsidRPr="003E01A5" w:rsidRDefault="005D2B66" w:rsidP="005D2B6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E10D39E" w14:textId="77777777" w:rsidR="005D2B66" w:rsidRDefault="005D2B66" w:rsidP="005D2B6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332C9F7" w14:textId="627B7893" w:rsidR="005D2B66" w:rsidRPr="003E01A5" w:rsidRDefault="005D2B66" w:rsidP="005D2B66">
            <w:pPr>
              <w:pStyle w:val="acctfourfigures"/>
              <w:tabs>
                <w:tab w:val="clear" w:pos="765"/>
                <w:tab w:val="left" w:pos="177"/>
                <w:tab w:val="left" w:pos="519"/>
              </w:tabs>
              <w:spacing w:line="240" w:lineRule="auto"/>
              <w:ind w:left="249" w:right="-64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C5706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5E7AF6E0" w14:textId="77777777" w:rsidR="005D2B66" w:rsidRPr="003E01A5" w:rsidRDefault="005D2B66" w:rsidP="005D2B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6" w:type="dxa"/>
          </w:tcPr>
          <w:p w14:paraId="654A4C7C" w14:textId="77777777" w:rsidR="005D2B66" w:rsidRDefault="005D2B66" w:rsidP="005D2B6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276" w:right="-891" w:hanging="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E6530F2" w14:textId="77777777" w:rsidR="005D2B66" w:rsidRDefault="005D2B66" w:rsidP="005D2B6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276" w:right="-891" w:hanging="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B13B671" w14:textId="77777777" w:rsidR="005D2B66" w:rsidRDefault="005D2B66" w:rsidP="005D2B6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276" w:right="-891" w:hanging="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E5DC9AA" w14:textId="273DEADC" w:rsidR="005D2B66" w:rsidRPr="003E01A5" w:rsidRDefault="005D2B66" w:rsidP="005D2B6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276" w:right="-891" w:hanging="4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C5706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</w:tcPr>
          <w:p w14:paraId="7A15896C" w14:textId="4E61E2DD" w:rsidR="005D2B66" w:rsidRPr="003E01A5" w:rsidRDefault="005D2B66" w:rsidP="005D2B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3EC22A25" w14:textId="77777777" w:rsidR="005D2B66" w:rsidRDefault="005D2B66" w:rsidP="005D2B6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6E18556" w14:textId="77777777" w:rsidR="005D2B66" w:rsidRPr="003E01A5" w:rsidRDefault="005D2B66" w:rsidP="005D2B6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59F0CC8" w14:textId="77777777" w:rsidR="005D2B66" w:rsidRDefault="005D2B66" w:rsidP="005D2B6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F833818" w14:textId="24C0057B" w:rsidR="005D2B66" w:rsidRPr="003E01A5" w:rsidRDefault="005D2B66" w:rsidP="005D2B6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180" w:type="dxa"/>
          </w:tcPr>
          <w:p w14:paraId="280BD892" w14:textId="77777777" w:rsidR="005D2B66" w:rsidRPr="003E01A5" w:rsidRDefault="005D2B66" w:rsidP="005D2B66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13CF33AD" w14:textId="77777777" w:rsidR="005D2B66" w:rsidRDefault="005D2B66" w:rsidP="005D2B6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770EA3D" w14:textId="77777777" w:rsidR="005D2B66" w:rsidRDefault="005D2B66" w:rsidP="005D2B6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3B1F039" w14:textId="77777777" w:rsidR="005D2B66" w:rsidRDefault="005D2B66" w:rsidP="005D2B6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4C283B4" w14:textId="0EFE28D3" w:rsidR="005D2B66" w:rsidRPr="003E01A5" w:rsidRDefault="005D2B66" w:rsidP="005D2B6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</w:p>
        </w:tc>
        <w:tc>
          <w:tcPr>
            <w:tcW w:w="180" w:type="dxa"/>
          </w:tcPr>
          <w:p w14:paraId="65437E4F" w14:textId="77777777" w:rsidR="005D2B66" w:rsidRPr="003E01A5" w:rsidRDefault="005D2B66" w:rsidP="005D2B66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3F3C1C47" w14:textId="77777777" w:rsidR="005D2B66" w:rsidRDefault="005D2B66" w:rsidP="005D2B6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DD95343" w14:textId="77777777" w:rsidR="005D2B66" w:rsidRDefault="005D2B66" w:rsidP="005D2B6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8EE8AF9" w14:textId="77777777" w:rsidR="005D2B66" w:rsidRDefault="005D2B66" w:rsidP="005D2B6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7EF3EC3" w14:textId="0015A1D8" w:rsidR="005D2B66" w:rsidRPr="003E01A5" w:rsidRDefault="005D2B66" w:rsidP="005D2B6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47C6FC" w14:textId="77777777" w:rsidR="005D2B66" w:rsidRPr="003E01A5" w:rsidRDefault="005D2B66" w:rsidP="005D2B66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54A59450" w14:textId="77777777" w:rsidR="005D2B66" w:rsidRDefault="005D2B66" w:rsidP="005D2B6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8CD9C7" w14:textId="77777777" w:rsidR="005D2B66" w:rsidRDefault="005D2B66" w:rsidP="005D2B6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49D11D0" w14:textId="77777777" w:rsidR="005D2B66" w:rsidRDefault="005D2B66" w:rsidP="005D2B6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F9463CB" w14:textId="6F37A40A" w:rsidR="005D2B66" w:rsidRPr="003E01A5" w:rsidRDefault="005D2B66" w:rsidP="005D2B6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5D2B66" w:rsidRPr="003E01A5" w14:paraId="45DAF04A" w14:textId="77777777" w:rsidTr="002F2E70">
        <w:trPr>
          <w:cantSplit/>
          <w:trHeight w:val="180"/>
        </w:trPr>
        <w:tc>
          <w:tcPr>
            <w:tcW w:w="1882" w:type="dxa"/>
          </w:tcPr>
          <w:p w14:paraId="382C0E35" w14:textId="63CEA23D" w:rsidR="005D2B66" w:rsidRPr="003E01A5" w:rsidRDefault="005D2B66" w:rsidP="005D2B66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บริษัท เค.พี.เอ็น.</w:t>
            </w:r>
            <w:r w:rsidRPr="003E01A5">
              <w:rPr>
                <w:rFonts w:asciiTheme="majorBidi" w:hAnsiTheme="majorBidi"/>
                <w:sz w:val="26"/>
                <w:szCs w:val="26"/>
                <w:lang w:bidi="th-TH"/>
              </w:rPr>
              <w:t xml:space="preserve"> </w:t>
            </w:r>
            <w:r w:rsidRPr="003E01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ซีเนียร์ ฮอสปิตัล จำกัด และบริษัทที่ถือหุ้น</w:t>
            </w:r>
          </w:p>
        </w:tc>
        <w:tc>
          <w:tcPr>
            <w:tcW w:w="1712" w:type="dxa"/>
          </w:tcPr>
          <w:p w14:paraId="23794A6C" w14:textId="77777777" w:rsidR="005D2B66" w:rsidRDefault="005D2B66" w:rsidP="005D2B66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D29E451" w14:textId="28B0D8C8" w:rsidR="005D2B66" w:rsidRPr="003E01A5" w:rsidRDefault="005D2B66" w:rsidP="005D2B66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ให้คำปรึกษาด้านการบริหารจัดการอื่น ๆ </w:t>
            </w:r>
          </w:p>
        </w:tc>
        <w:tc>
          <w:tcPr>
            <w:tcW w:w="905" w:type="dxa"/>
          </w:tcPr>
          <w:p w14:paraId="06F9CCDD" w14:textId="157B1803" w:rsidR="005D2B66" w:rsidRDefault="005D2B66" w:rsidP="005D2B66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435A51E" w14:textId="77777777" w:rsidR="005D2B66" w:rsidRDefault="005D2B66" w:rsidP="005D2B66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B28C1D5" w14:textId="3834FF5F" w:rsidR="005D2B66" w:rsidRPr="003E01A5" w:rsidRDefault="005D2B66" w:rsidP="005D2B66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726" w:type="dxa"/>
          </w:tcPr>
          <w:p w14:paraId="5863917D" w14:textId="2E54DDAB" w:rsidR="005D2B66" w:rsidRDefault="005D2B66" w:rsidP="005D2B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</w:r>
          </w:p>
          <w:p w14:paraId="0472D9CB" w14:textId="46B993B0" w:rsidR="005D2B66" w:rsidRPr="003E01A5" w:rsidRDefault="005D2B66" w:rsidP="005D2B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519E829" w14:textId="77777777" w:rsidR="005D2B66" w:rsidRPr="003E01A5" w:rsidRDefault="005D2B66" w:rsidP="005D2B66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9" w:type="dxa"/>
          </w:tcPr>
          <w:p w14:paraId="3B91E2C2" w14:textId="08C8B3E7" w:rsidR="005D2B66" w:rsidRDefault="005D2B66" w:rsidP="005D2B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</w:r>
          </w:p>
          <w:p w14:paraId="0DEC3534" w14:textId="1CEFEE33" w:rsidR="005D2B66" w:rsidRPr="003E01A5" w:rsidRDefault="005D2B66" w:rsidP="005D2B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9C1CA3B" w14:textId="77777777" w:rsidR="005D2B66" w:rsidRPr="003E01A5" w:rsidRDefault="005D2B66" w:rsidP="005D2B66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dxa"/>
          </w:tcPr>
          <w:p w14:paraId="4A559C5F" w14:textId="77777777" w:rsidR="005D2B66" w:rsidRDefault="005D2B66" w:rsidP="005D2B6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0E8EDB9" w14:textId="77777777" w:rsidR="005D2B66" w:rsidRDefault="005D2B66" w:rsidP="005D2B6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C402DD3" w14:textId="515CD1C9" w:rsidR="005D2B66" w:rsidRPr="003E01A5" w:rsidRDefault="005D2B66" w:rsidP="005D2B6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</w:t>
            </w:r>
          </w:p>
        </w:tc>
        <w:tc>
          <w:tcPr>
            <w:tcW w:w="180" w:type="dxa"/>
          </w:tcPr>
          <w:p w14:paraId="552AD5D6" w14:textId="77777777" w:rsidR="005D2B66" w:rsidRPr="003E01A5" w:rsidRDefault="005D2B66" w:rsidP="005D2B66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7469E133" w14:textId="77777777" w:rsidR="005D2B66" w:rsidRDefault="005D2B66" w:rsidP="005D2B6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2B23B17" w14:textId="77777777" w:rsidR="005D2B66" w:rsidRDefault="005D2B66" w:rsidP="005D2B6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75A58F1" w14:textId="1CF15E10" w:rsidR="005D2B66" w:rsidRPr="003E01A5" w:rsidRDefault="005D2B66" w:rsidP="005D2B6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181</w:t>
            </w:r>
          </w:p>
        </w:tc>
        <w:tc>
          <w:tcPr>
            <w:tcW w:w="180" w:type="dxa"/>
          </w:tcPr>
          <w:p w14:paraId="0DB6AE34" w14:textId="77777777" w:rsidR="005D2B66" w:rsidRPr="003E01A5" w:rsidRDefault="005D2B66" w:rsidP="005D2B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200C083E" w14:textId="77777777" w:rsidR="005D2B66" w:rsidRDefault="005D2B66" w:rsidP="005D2B6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9E4767E" w14:textId="77777777" w:rsidR="005D2B66" w:rsidRDefault="005D2B66" w:rsidP="005D2B6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552EC20" w14:textId="08A4EB53" w:rsidR="005D2B66" w:rsidRPr="00F93101" w:rsidRDefault="005D2B66" w:rsidP="005D2B6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(29)</w:t>
            </w:r>
          </w:p>
        </w:tc>
        <w:tc>
          <w:tcPr>
            <w:tcW w:w="180" w:type="dxa"/>
          </w:tcPr>
          <w:p w14:paraId="693973E5" w14:textId="77777777" w:rsidR="005D2B66" w:rsidRPr="003E01A5" w:rsidRDefault="005D2B66" w:rsidP="005D2B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2" w:type="dxa"/>
          </w:tcPr>
          <w:p w14:paraId="03C8ED04" w14:textId="77777777" w:rsidR="005D2B66" w:rsidRDefault="005D2B66" w:rsidP="00C24E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08A108D0" w14:textId="77777777" w:rsidR="005D2B66" w:rsidRDefault="005D2B66" w:rsidP="00C24E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5C200416" w14:textId="4E3955E5" w:rsidR="005D2B66" w:rsidRPr="00C24E5A" w:rsidRDefault="005D2B66" w:rsidP="00C24E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24E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349AF69" w14:textId="77777777" w:rsidR="005D2B66" w:rsidRPr="003E01A5" w:rsidRDefault="005D2B66" w:rsidP="005D2B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2" w:type="dxa"/>
          </w:tcPr>
          <w:p w14:paraId="01CBBA68" w14:textId="77777777" w:rsidR="005D2B66" w:rsidRPr="00833865" w:rsidRDefault="005D2B66" w:rsidP="005D2B6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FBAE1C6" w14:textId="77777777" w:rsidR="005D2B66" w:rsidRPr="00833865" w:rsidRDefault="005D2B66" w:rsidP="005D2B6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CDB2CCE" w14:textId="25991A2E" w:rsidR="005D2B66" w:rsidRPr="00833865" w:rsidRDefault="005D2B66" w:rsidP="005D2B66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338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0664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</w:t>
            </w:r>
          </w:p>
        </w:tc>
        <w:tc>
          <w:tcPr>
            <w:tcW w:w="184" w:type="dxa"/>
          </w:tcPr>
          <w:p w14:paraId="0F52B6A0" w14:textId="77777777" w:rsidR="005D2B66" w:rsidRPr="00833865" w:rsidRDefault="005D2B66" w:rsidP="005D2B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6" w:type="dxa"/>
          </w:tcPr>
          <w:p w14:paraId="41E6CDD4" w14:textId="77777777" w:rsidR="005D2B66" w:rsidRPr="00833865" w:rsidRDefault="005D2B66" w:rsidP="005D2B6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276" w:right="-891" w:hanging="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E730B44" w14:textId="77777777" w:rsidR="005D2B66" w:rsidRPr="00833865" w:rsidRDefault="005D2B66" w:rsidP="005D2B6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276" w:right="-891" w:hanging="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334DF27" w14:textId="17695659" w:rsidR="005D2B66" w:rsidRPr="00833865" w:rsidRDefault="005D2B66" w:rsidP="0094047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276" w:right="-891" w:hanging="4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338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9404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8338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</w:tcPr>
          <w:p w14:paraId="10130C77" w14:textId="432AA042" w:rsidR="005D2B66" w:rsidRPr="00833865" w:rsidRDefault="005D2B66" w:rsidP="005D2B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18356E89" w14:textId="77777777" w:rsidR="005D2B66" w:rsidRPr="00833865" w:rsidRDefault="005D2B66" w:rsidP="005D2B6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F91DBD3" w14:textId="77777777" w:rsidR="005D2B66" w:rsidRPr="00833865" w:rsidRDefault="005D2B66" w:rsidP="005D2B6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1C3D3F8" w14:textId="100AD705" w:rsidR="005D2B66" w:rsidRPr="00833865" w:rsidRDefault="005D2B66" w:rsidP="005D2B6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38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0664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</w:p>
        </w:tc>
        <w:tc>
          <w:tcPr>
            <w:tcW w:w="180" w:type="dxa"/>
          </w:tcPr>
          <w:p w14:paraId="70A79739" w14:textId="77777777" w:rsidR="005D2B66" w:rsidRPr="00833865" w:rsidRDefault="005D2B66" w:rsidP="005D2B66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4727BB03" w14:textId="77777777" w:rsidR="005D2B66" w:rsidRPr="00833865" w:rsidRDefault="005D2B66" w:rsidP="005D2B6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11AC4CC" w14:textId="77777777" w:rsidR="005D2B66" w:rsidRPr="00833865" w:rsidRDefault="005D2B66" w:rsidP="005D2B6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8616682" w14:textId="5A3E3F99" w:rsidR="005D2B66" w:rsidRPr="00833865" w:rsidRDefault="005D2B66" w:rsidP="005D2B6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338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161</w:t>
            </w:r>
          </w:p>
        </w:tc>
        <w:tc>
          <w:tcPr>
            <w:tcW w:w="180" w:type="dxa"/>
          </w:tcPr>
          <w:p w14:paraId="7BA66C5A" w14:textId="77777777" w:rsidR="005D2B66" w:rsidRPr="003E01A5" w:rsidRDefault="005D2B66" w:rsidP="005D2B66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66FBB12F" w14:textId="16AA6309" w:rsidR="005D2B66" w:rsidRDefault="005D2B66" w:rsidP="005D2B6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25306C2" w14:textId="77777777" w:rsidR="005D2B66" w:rsidRDefault="005D2B66" w:rsidP="005D2B6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B662CD0" w14:textId="60C93715" w:rsidR="005D2B66" w:rsidRPr="003E01A5" w:rsidRDefault="005D2B66" w:rsidP="005D2B6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9D20BD1" w14:textId="77777777" w:rsidR="005D2B66" w:rsidRPr="003E01A5" w:rsidRDefault="005D2B66" w:rsidP="005D2B66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6889A329" w14:textId="21A61A00" w:rsidR="005D2B66" w:rsidRDefault="005D2B66" w:rsidP="005D2B6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2E30B2F" w14:textId="77777777" w:rsidR="005D2B66" w:rsidRDefault="005D2B66" w:rsidP="005D2B6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A1C2C44" w14:textId="03454134" w:rsidR="005D2B66" w:rsidRPr="003E01A5" w:rsidRDefault="005D2B66" w:rsidP="005D2B6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F2E70" w:rsidRPr="003E01A5" w14:paraId="6AE8CC5D" w14:textId="77777777" w:rsidTr="002F2E70">
        <w:trPr>
          <w:cantSplit/>
          <w:trHeight w:val="180"/>
        </w:trPr>
        <w:tc>
          <w:tcPr>
            <w:tcW w:w="1882" w:type="dxa"/>
          </w:tcPr>
          <w:p w14:paraId="4FC5ECBC" w14:textId="77777777" w:rsidR="00F93101" w:rsidRPr="003E01A5" w:rsidRDefault="00F93101" w:rsidP="00F9310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2" w:type="dxa"/>
          </w:tcPr>
          <w:p w14:paraId="7717C3A2" w14:textId="77777777" w:rsidR="00F93101" w:rsidRPr="003E01A5" w:rsidRDefault="00F93101" w:rsidP="00F9310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</w:tcPr>
          <w:p w14:paraId="65B907CC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</w:tcPr>
          <w:p w14:paraId="066D1752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2246215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9" w:type="dxa"/>
          </w:tcPr>
          <w:p w14:paraId="68D3896E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64C3DF2" w14:textId="77777777" w:rsidR="00F93101" w:rsidRPr="003E01A5" w:rsidRDefault="00F93101" w:rsidP="00F9310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double" w:sz="4" w:space="0" w:color="auto"/>
            </w:tcBorders>
          </w:tcPr>
          <w:p w14:paraId="4D2DE3E9" w14:textId="3A3E535D" w:rsidR="00F93101" w:rsidRPr="003E01A5" w:rsidRDefault="00F93101" w:rsidP="00F9310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277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1,225</w:t>
            </w:r>
          </w:p>
        </w:tc>
        <w:tc>
          <w:tcPr>
            <w:tcW w:w="180" w:type="dxa"/>
          </w:tcPr>
          <w:p w14:paraId="748D3EB4" w14:textId="77777777" w:rsidR="00F93101" w:rsidRPr="003E01A5" w:rsidRDefault="00F93101" w:rsidP="00F9310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9AB7028" w14:textId="190B9A61" w:rsidR="00F93101" w:rsidRPr="003E01A5" w:rsidRDefault="00F93101" w:rsidP="00F9310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1,225</w:t>
            </w:r>
          </w:p>
        </w:tc>
        <w:tc>
          <w:tcPr>
            <w:tcW w:w="180" w:type="dxa"/>
          </w:tcPr>
          <w:p w14:paraId="7159097D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068F007" w14:textId="3CB2D07F" w:rsidR="00F93101" w:rsidRPr="003E01A5" w:rsidRDefault="005D2B66" w:rsidP="005D2B6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(29)</w:t>
            </w:r>
          </w:p>
        </w:tc>
        <w:tc>
          <w:tcPr>
            <w:tcW w:w="180" w:type="dxa"/>
          </w:tcPr>
          <w:p w14:paraId="04CD321C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4F080F7F" w14:textId="66AD4080" w:rsidR="00F93101" w:rsidRPr="003E01A5" w:rsidRDefault="005D2B66" w:rsidP="00C24E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347653D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6503906D" w14:textId="60C0B855" w:rsidR="00F93101" w:rsidRPr="003E01A5" w:rsidRDefault="005D2B66" w:rsidP="002F2E70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</w:t>
            </w:r>
            <w:r w:rsidR="000664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C92F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96</w:t>
            </w:r>
          </w:p>
        </w:tc>
        <w:tc>
          <w:tcPr>
            <w:tcW w:w="184" w:type="dxa"/>
          </w:tcPr>
          <w:p w14:paraId="54C89970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2EB3477D" w14:textId="7E19F637" w:rsidR="00F93101" w:rsidRPr="003E01A5" w:rsidRDefault="005D2B66" w:rsidP="0094047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9404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1,2</w:t>
            </w:r>
            <w:r w:rsidR="0094047C" w:rsidRPr="009404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80" w:type="dxa"/>
            <w:gridSpan w:val="2"/>
          </w:tcPr>
          <w:p w14:paraId="70FA969B" w14:textId="60A68C80" w:rsidR="00F93101" w:rsidRPr="003E01A5" w:rsidRDefault="00F93101" w:rsidP="00F9310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8709D9C" w14:textId="187D03B3" w:rsidR="00F93101" w:rsidRPr="003E01A5" w:rsidRDefault="00F93101" w:rsidP="00F9310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</w:t>
            </w:r>
            <w:r w:rsidR="000664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095</w:t>
            </w:r>
          </w:p>
        </w:tc>
        <w:tc>
          <w:tcPr>
            <w:tcW w:w="180" w:type="dxa"/>
          </w:tcPr>
          <w:p w14:paraId="735B59B0" w14:textId="77777777" w:rsidR="00F93101" w:rsidRPr="003E01A5" w:rsidRDefault="00F93101" w:rsidP="00F9310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28CA3FC" w14:textId="276805A4" w:rsidR="00F93101" w:rsidRPr="003E01A5" w:rsidRDefault="00F93101" w:rsidP="00F9310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1,242</w:t>
            </w:r>
          </w:p>
        </w:tc>
        <w:tc>
          <w:tcPr>
            <w:tcW w:w="180" w:type="dxa"/>
          </w:tcPr>
          <w:p w14:paraId="387BB584" w14:textId="77777777" w:rsidR="00F93101" w:rsidRPr="003E01A5" w:rsidRDefault="00F93101" w:rsidP="00F9310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CEF60EA" w14:textId="5AE71E1A" w:rsidR="00F93101" w:rsidRPr="003E01A5" w:rsidRDefault="00F93101" w:rsidP="00F9310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65FAA8" w14:textId="77777777" w:rsidR="00F93101" w:rsidRPr="003E01A5" w:rsidRDefault="00F93101" w:rsidP="00F9310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14DA612" w14:textId="4E6BBB78" w:rsidR="00F93101" w:rsidRPr="003E01A5" w:rsidRDefault="00F93101" w:rsidP="00F9310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4A5CA317" w14:textId="77777777" w:rsidR="00CC71C5" w:rsidRPr="003E01A5" w:rsidRDefault="00CC71C5" w:rsidP="00BB6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/>
          <w:sz w:val="20"/>
          <w:szCs w:val="20"/>
        </w:rPr>
      </w:pPr>
    </w:p>
    <w:p w14:paraId="19AD0A55" w14:textId="6AB0C3EF" w:rsidR="00576516" w:rsidRPr="003E01A5" w:rsidRDefault="008A2444" w:rsidP="00BB6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/>
          <w:sz w:val="26"/>
          <w:szCs w:val="26"/>
        </w:rPr>
      </w:pPr>
      <w:r w:rsidRPr="003E01A5">
        <w:rPr>
          <w:rFonts w:asciiTheme="majorBidi" w:hAnsiTheme="majorBidi"/>
          <w:sz w:val="26"/>
          <w:szCs w:val="26"/>
          <w:cs/>
        </w:rPr>
        <w:t>ทั้งนี้</w:t>
      </w:r>
      <w:r w:rsidR="00FD3312" w:rsidRPr="003E01A5">
        <w:rPr>
          <w:rFonts w:asciiTheme="majorBidi" w:hAnsiTheme="majorBidi"/>
          <w:sz w:val="26"/>
          <w:szCs w:val="26"/>
          <w:cs/>
        </w:rPr>
        <w:t xml:space="preserve"> </w:t>
      </w:r>
      <w:r w:rsidRPr="003E01A5">
        <w:rPr>
          <w:rFonts w:asciiTheme="majorBidi" w:hAnsiTheme="majorBidi"/>
          <w:sz w:val="26"/>
          <w:szCs w:val="26"/>
          <w:cs/>
        </w:rPr>
        <w:t>เป็นไปตามสัญญาร่วมทุนที่กำหนดให้บริษัทร่วมทุนต้องร่วมกันตัดสินใจและบริหารงาน</w:t>
      </w:r>
    </w:p>
    <w:p w14:paraId="6051FC1A" w14:textId="13D655B8" w:rsidR="00621FDD" w:rsidRPr="003E01A5" w:rsidRDefault="00621FDD" w:rsidP="008A2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30"/>
          <w:szCs w:val="30"/>
        </w:rPr>
        <w:sectPr w:rsidR="00621FDD" w:rsidRPr="003E01A5" w:rsidSect="000A12F0">
          <w:headerReference w:type="default" r:id="rId16"/>
          <w:footerReference w:type="first" r:id="rId17"/>
          <w:pgSz w:w="16834" w:h="11909" w:orient="landscape" w:code="9"/>
          <w:pgMar w:top="691" w:right="1152" w:bottom="576" w:left="1152" w:header="720" w:footer="618" w:gutter="0"/>
          <w:cols w:space="720"/>
          <w:docGrid w:linePitch="245"/>
        </w:sectPr>
      </w:pPr>
    </w:p>
    <w:p w14:paraId="34527EEB" w14:textId="6B50E1E9" w:rsidR="00A21B0B" w:rsidRPr="003E01A5" w:rsidRDefault="00A21B0B" w:rsidP="008A2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3E01A5">
        <w:rPr>
          <w:rFonts w:asciiTheme="majorBidi" w:hAnsiTheme="majorBidi"/>
          <w:sz w:val="30"/>
          <w:szCs w:val="30"/>
          <w:cs/>
        </w:rPr>
        <w:lastRenderedPageBreak/>
        <w:t>กลุ่มบริษัทไม่มีเงินลงทุนในบริษัทร่วมที่จดทะเบียนในตลาดหลักทรัพย์ ดังนั้นจึงไม่มีราคาที่เปิดเผยต่อสาธารณชน</w:t>
      </w:r>
    </w:p>
    <w:p w14:paraId="6C5CEAB4" w14:textId="77777777" w:rsidR="00A21B0B" w:rsidRPr="003E01A5" w:rsidRDefault="00A21B0B" w:rsidP="008A2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EA4330" w14:textId="662BAB2B" w:rsidR="008A2444" w:rsidRPr="003E01A5" w:rsidRDefault="008A2444" w:rsidP="008A2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บริษัทร่วม</w:t>
      </w:r>
    </w:p>
    <w:p w14:paraId="632052B1" w14:textId="77777777" w:rsidR="008A2444" w:rsidRPr="003E01A5" w:rsidRDefault="008A2444" w:rsidP="008A2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6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5665"/>
        <w:gridCol w:w="983"/>
        <w:gridCol w:w="1251"/>
        <w:gridCol w:w="236"/>
        <w:gridCol w:w="1061"/>
      </w:tblGrid>
      <w:tr w:rsidR="008A2444" w:rsidRPr="003E01A5" w14:paraId="47001EE9" w14:textId="77777777" w:rsidTr="00D42851">
        <w:trPr>
          <w:trHeight w:val="432"/>
          <w:tblHeader/>
        </w:trPr>
        <w:tc>
          <w:tcPr>
            <w:tcW w:w="5665" w:type="dxa"/>
            <w:vAlign w:val="bottom"/>
          </w:tcPr>
          <w:p w14:paraId="6A112A5D" w14:textId="77777777" w:rsidR="008A2444" w:rsidRPr="003E01A5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983" w:type="dxa"/>
          </w:tcPr>
          <w:p w14:paraId="2F93185D" w14:textId="77777777" w:rsidR="008A2444" w:rsidRPr="003E01A5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48" w:type="dxa"/>
            <w:gridSpan w:val="3"/>
            <w:vAlign w:val="bottom"/>
          </w:tcPr>
          <w:p w14:paraId="391A74D0" w14:textId="77777777" w:rsidR="008A2444" w:rsidRPr="003E01A5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A2444" w:rsidRPr="003E01A5" w14:paraId="03A78D8E" w14:textId="77777777" w:rsidTr="00D42851">
        <w:trPr>
          <w:trHeight w:val="432"/>
          <w:tblHeader/>
        </w:trPr>
        <w:tc>
          <w:tcPr>
            <w:tcW w:w="5665" w:type="dxa"/>
            <w:vAlign w:val="bottom"/>
          </w:tcPr>
          <w:p w14:paraId="6AAEB831" w14:textId="4A589E5F" w:rsidR="008A2444" w:rsidRPr="003E01A5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83" w:type="dxa"/>
          </w:tcPr>
          <w:p w14:paraId="4BDD310D" w14:textId="77777777" w:rsidR="008A2444" w:rsidRPr="003E01A5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51" w:type="dxa"/>
            <w:vAlign w:val="bottom"/>
          </w:tcPr>
          <w:p w14:paraId="7FAFA639" w14:textId="27C306E9" w:rsidR="008A2444" w:rsidRPr="003E01A5" w:rsidRDefault="005B751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1088C522" w14:textId="77777777" w:rsidR="008A2444" w:rsidRPr="003E01A5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1" w:type="dxa"/>
            <w:vAlign w:val="center"/>
          </w:tcPr>
          <w:p w14:paraId="69FF5688" w14:textId="4D156997" w:rsidR="008A2444" w:rsidRPr="003E01A5" w:rsidRDefault="005B751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8A2444" w:rsidRPr="003E01A5" w14:paraId="317AA121" w14:textId="77777777" w:rsidTr="00D42851">
        <w:trPr>
          <w:trHeight w:val="406"/>
          <w:tblHeader/>
        </w:trPr>
        <w:tc>
          <w:tcPr>
            <w:tcW w:w="5665" w:type="dxa"/>
            <w:vAlign w:val="bottom"/>
          </w:tcPr>
          <w:p w14:paraId="4DEE3483" w14:textId="77777777" w:rsidR="008A2444" w:rsidRPr="003E01A5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46615AB5" w14:textId="77777777" w:rsidR="008A2444" w:rsidRPr="003E01A5" w:rsidRDefault="008A2444" w:rsidP="00D428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548" w:type="dxa"/>
            <w:gridSpan w:val="3"/>
          </w:tcPr>
          <w:p w14:paraId="1FE1B8C8" w14:textId="77777777" w:rsidR="008A2444" w:rsidRPr="003E01A5" w:rsidRDefault="008A2444" w:rsidP="00D428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07CD8" w:rsidRPr="003E01A5" w14:paraId="5A2E16D7" w14:textId="77777777" w:rsidTr="00D42851">
        <w:trPr>
          <w:trHeight w:val="418"/>
        </w:trPr>
        <w:tc>
          <w:tcPr>
            <w:tcW w:w="5665" w:type="dxa"/>
            <w:vAlign w:val="bottom"/>
          </w:tcPr>
          <w:p w14:paraId="48844BF9" w14:textId="6D9F12AB" w:rsidR="00407CD8" w:rsidRPr="003E01A5" w:rsidRDefault="00407CD8" w:rsidP="004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83" w:type="dxa"/>
          </w:tcPr>
          <w:p w14:paraId="16637942" w14:textId="77777777" w:rsidR="00407CD8" w:rsidRPr="003E01A5" w:rsidRDefault="00407CD8" w:rsidP="004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12F9EBD" w14:textId="7A100545" w:rsidR="00407CD8" w:rsidRPr="003E01A5" w:rsidRDefault="005B751D" w:rsidP="004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07C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36" w:type="dxa"/>
          </w:tcPr>
          <w:p w14:paraId="1AE97042" w14:textId="77777777" w:rsidR="00407CD8" w:rsidRPr="003E01A5" w:rsidRDefault="00407CD8" w:rsidP="004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1" w:type="dxa"/>
          </w:tcPr>
          <w:p w14:paraId="08846547" w14:textId="27ABB7A7" w:rsidR="00407CD8" w:rsidRPr="003E01A5" w:rsidRDefault="005B751D" w:rsidP="004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07C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</w:tr>
      <w:tr w:rsidR="00407CD8" w:rsidRPr="003E01A5" w14:paraId="1DBDBA9A" w14:textId="77777777" w:rsidTr="00D42851">
        <w:trPr>
          <w:trHeight w:val="418"/>
        </w:trPr>
        <w:tc>
          <w:tcPr>
            <w:tcW w:w="5665" w:type="dxa"/>
            <w:vAlign w:val="bottom"/>
          </w:tcPr>
          <w:p w14:paraId="352F2796" w14:textId="77777777" w:rsidR="00407CD8" w:rsidRPr="00913BFF" w:rsidRDefault="00407CD8" w:rsidP="004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913BFF">
              <w:rPr>
                <w:rFonts w:asciiTheme="majorBidi" w:hAnsiTheme="majorBidi" w:cstheme="majorBidi"/>
                <w:sz w:val="30"/>
                <w:szCs w:val="30"/>
              </w:rPr>
              <w:t>Wizlah</w:t>
            </w:r>
            <w:proofErr w:type="spellEnd"/>
            <w:r w:rsidRPr="00913BFF">
              <w:rPr>
                <w:rFonts w:asciiTheme="majorBidi" w:hAnsiTheme="majorBidi" w:cstheme="majorBidi"/>
                <w:sz w:val="30"/>
                <w:szCs w:val="30"/>
              </w:rPr>
              <w:t xml:space="preserve"> Ventures Pte.</w:t>
            </w:r>
            <w:r w:rsidRPr="00913B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13BFF">
              <w:rPr>
                <w:rFonts w:asciiTheme="majorBidi" w:hAnsiTheme="majorBidi" w:cstheme="majorBidi"/>
                <w:sz w:val="30"/>
                <w:szCs w:val="30"/>
              </w:rPr>
              <w:t>Ltd.</w:t>
            </w:r>
          </w:p>
        </w:tc>
        <w:tc>
          <w:tcPr>
            <w:tcW w:w="983" w:type="dxa"/>
          </w:tcPr>
          <w:p w14:paraId="6D0E6FD2" w14:textId="5DA651C7" w:rsidR="00407CD8" w:rsidRPr="00913BFF" w:rsidRDefault="00913BFF" w:rsidP="004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3BF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</w:t>
            </w:r>
            <w:r w:rsidR="00407CD8" w:rsidRPr="00913BF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51" w:type="dxa"/>
          </w:tcPr>
          <w:p w14:paraId="5DE4AC52" w14:textId="5BF8EA86" w:rsidR="00407CD8" w:rsidRPr="003E01A5" w:rsidRDefault="00407CD8" w:rsidP="00FF3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B3A852" w14:textId="77777777" w:rsidR="00407CD8" w:rsidRPr="003E01A5" w:rsidRDefault="00407CD8" w:rsidP="004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1" w:type="dxa"/>
          </w:tcPr>
          <w:p w14:paraId="0F4D2629" w14:textId="4BDB122E" w:rsidR="00407CD8" w:rsidRPr="003E01A5" w:rsidRDefault="005B751D" w:rsidP="004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407CD8" w:rsidRPr="003E01A5" w14:paraId="6F143002" w14:textId="77777777" w:rsidTr="00D42851">
        <w:trPr>
          <w:trHeight w:val="418"/>
        </w:trPr>
        <w:tc>
          <w:tcPr>
            <w:tcW w:w="5665" w:type="dxa"/>
            <w:vAlign w:val="bottom"/>
          </w:tcPr>
          <w:p w14:paraId="3B1371DB" w14:textId="6D3EC6BE" w:rsidR="00407CD8" w:rsidRPr="00913BFF" w:rsidRDefault="00407CD8" w:rsidP="004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3BF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วิซลาห์ ทีเอช จำกัด</w:t>
            </w:r>
            <w:r w:rsidRPr="00913B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83" w:type="dxa"/>
          </w:tcPr>
          <w:p w14:paraId="7403A211" w14:textId="34711FCC" w:rsidR="00407CD8" w:rsidRPr="00913BFF" w:rsidRDefault="00407CD8" w:rsidP="004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4A6D5944" w14:textId="7749F77C" w:rsidR="00407CD8" w:rsidRPr="003E01A5" w:rsidRDefault="00407CD8" w:rsidP="00FF3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065F8A" w14:textId="77777777" w:rsidR="00407CD8" w:rsidRPr="003E01A5" w:rsidRDefault="00407CD8" w:rsidP="004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1" w:type="dxa"/>
          </w:tcPr>
          <w:p w14:paraId="6F8C292A" w14:textId="4395F30C" w:rsidR="00407CD8" w:rsidRPr="003E01A5" w:rsidRDefault="005B751D" w:rsidP="004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407CD8" w:rsidRPr="003E01A5" w14:paraId="11508D53" w14:textId="77777777" w:rsidTr="00D42851">
        <w:trPr>
          <w:trHeight w:val="418"/>
        </w:trPr>
        <w:tc>
          <w:tcPr>
            <w:tcW w:w="5665" w:type="dxa"/>
            <w:vAlign w:val="bottom"/>
          </w:tcPr>
          <w:p w14:paraId="7482B163" w14:textId="77777777" w:rsidR="00407CD8" w:rsidRPr="00913BFF" w:rsidRDefault="00407CD8" w:rsidP="004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3B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ไทยออร์โธปิดิกส์ จำกัด </w:t>
            </w:r>
          </w:p>
        </w:tc>
        <w:tc>
          <w:tcPr>
            <w:tcW w:w="983" w:type="dxa"/>
          </w:tcPr>
          <w:p w14:paraId="54DC1C1F" w14:textId="72DDA368" w:rsidR="00407CD8" w:rsidRPr="00913BFF" w:rsidRDefault="00407CD8" w:rsidP="004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1B2FC687" w14:textId="6BA843F5" w:rsidR="00407CD8" w:rsidRPr="003E01A5" w:rsidRDefault="00407CD8" w:rsidP="00FF3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DFE6C9" w14:textId="77777777" w:rsidR="00407CD8" w:rsidRPr="003E01A5" w:rsidRDefault="00407CD8" w:rsidP="004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1" w:type="dxa"/>
          </w:tcPr>
          <w:p w14:paraId="32A57A46" w14:textId="1693C8A2" w:rsidR="00407CD8" w:rsidRPr="003E01A5" w:rsidRDefault="005B751D" w:rsidP="004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13BFF" w:rsidRPr="003E01A5" w14:paraId="36B9DEE9" w14:textId="77777777" w:rsidTr="00D42851">
        <w:trPr>
          <w:trHeight w:val="418"/>
        </w:trPr>
        <w:tc>
          <w:tcPr>
            <w:tcW w:w="5665" w:type="dxa"/>
            <w:vAlign w:val="bottom"/>
          </w:tcPr>
          <w:p w14:paraId="6FDE7F23" w14:textId="29976A7B" w:rsidR="00913BFF" w:rsidRPr="00913BFF" w:rsidRDefault="00067A77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ค่าเผื่อการด้อยค่าของเงินลงทุน</w:t>
            </w:r>
            <w:r w:rsidR="00913BFF" w:rsidRPr="00913BF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83" w:type="dxa"/>
          </w:tcPr>
          <w:p w14:paraId="45C0607E" w14:textId="10AAD173" w:rsidR="00913BFF" w:rsidRPr="00913BFF" w:rsidRDefault="00913BFF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3BF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ข)</w:t>
            </w:r>
          </w:p>
        </w:tc>
        <w:tc>
          <w:tcPr>
            <w:tcW w:w="1251" w:type="dxa"/>
          </w:tcPr>
          <w:p w14:paraId="0042A881" w14:textId="24079278" w:rsidR="00913BFF" w:rsidRPr="003E01A5" w:rsidRDefault="00913BFF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236" w:type="dxa"/>
          </w:tcPr>
          <w:p w14:paraId="18471177" w14:textId="77777777" w:rsidR="00913BFF" w:rsidRPr="003E01A5" w:rsidRDefault="00913BFF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1" w:type="dxa"/>
          </w:tcPr>
          <w:p w14:paraId="7975C956" w14:textId="518AC19C" w:rsidR="00913BFF" w:rsidRPr="003E01A5" w:rsidRDefault="00913BFF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3BFF" w:rsidRPr="003E01A5" w14:paraId="6C1F1042" w14:textId="77777777" w:rsidTr="00D42851">
        <w:trPr>
          <w:trHeight w:val="418"/>
        </w:trPr>
        <w:tc>
          <w:tcPr>
            <w:tcW w:w="5665" w:type="dxa"/>
            <w:vAlign w:val="bottom"/>
          </w:tcPr>
          <w:p w14:paraId="5A4A5DFA" w14:textId="737A90D6" w:rsidR="00913BFF" w:rsidRPr="003E01A5" w:rsidRDefault="00913BFF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983" w:type="dxa"/>
          </w:tcPr>
          <w:p w14:paraId="72041BD4" w14:textId="77777777" w:rsidR="00913BFF" w:rsidRPr="003E01A5" w:rsidRDefault="00913BFF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22AC9651" w14:textId="3BFAD4B9" w:rsidR="00913BFF" w:rsidRPr="003E01A5" w:rsidRDefault="00913BFF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(118)</w:t>
            </w:r>
          </w:p>
        </w:tc>
        <w:tc>
          <w:tcPr>
            <w:tcW w:w="236" w:type="dxa"/>
          </w:tcPr>
          <w:p w14:paraId="520F7678" w14:textId="77777777" w:rsidR="00913BFF" w:rsidRPr="003E01A5" w:rsidRDefault="00913BFF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1" w:type="dxa"/>
          </w:tcPr>
          <w:p w14:paraId="3640B9A7" w14:textId="0A868D9F" w:rsidR="00913BFF" w:rsidRPr="003E01A5" w:rsidRDefault="00913BFF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13BFF" w:rsidRPr="003E01A5" w14:paraId="1C7F8756" w14:textId="77777777" w:rsidTr="00D42851">
        <w:trPr>
          <w:trHeight w:val="432"/>
        </w:trPr>
        <w:tc>
          <w:tcPr>
            <w:tcW w:w="5665" w:type="dxa"/>
            <w:vAlign w:val="bottom"/>
          </w:tcPr>
          <w:p w14:paraId="7EBFB6F3" w14:textId="2E70C05B" w:rsidR="00913BFF" w:rsidRPr="003E01A5" w:rsidRDefault="00913BFF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3" w:type="dxa"/>
          </w:tcPr>
          <w:p w14:paraId="1BDA759A" w14:textId="77777777" w:rsidR="00913BFF" w:rsidRPr="003E01A5" w:rsidRDefault="00913BFF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26DE4906" w14:textId="3DA4C009" w:rsidR="00913BFF" w:rsidRPr="003E01A5" w:rsidRDefault="00913BFF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1,095</w:t>
            </w:r>
          </w:p>
        </w:tc>
        <w:tc>
          <w:tcPr>
            <w:tcW w:w="236" w:type="dxa"/>
          </w:tcPr>
          <w:p w14:paraId="38A427DF" w14:textId="77777777" w:rsidR="00913BFF" w:rsidRPr="003E01A5" w:rsidRDefault="00913BFF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0C9A74CD" w14:textId="18238287" w:rsidR="00913BFF" w:rsidRPr="003E01A5" w:rsidRDefault="00913BFF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1,242</w:t>
            </w:r>
          </w:p>
        </w:tc>
      </w:tr>
    </w:tbl>
    <w:p w14:paraId="63779DD2" w14:textId="77777777" w:rsidR="008A2444" w:rsidRPr="003E01A5" w:rsidRDefault="008A2444" w:rsidP="008A2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77382D2" w14:textId="5080EEE6" w:rsidR="009C1D25" w:rsidRPr="00913BFF" w:rsidRDefault="00763B4C" w:rsidP="00913BFF">
      <w:pPr>
        <w:pStyle w:val="block"/>
        <w:numPr>
          <w:ilvl w:val="0"/>
          <w:numId w:val="3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E01A5">
        <w:rPr>
          <w:rFonts w:asciiTheme="majorBidi" w:hAnsiTheme="majorBidi" w:hint="cs"/>
          <w:sz w:val="30"/>
          <w:szCs w:val="30"/>
          <w:cs/>
          <w:lang w:bidi="th-TH"/>
        </w:rPr>
        <w:t>ใน</w:t>
      </w:r>
      <w:r w:rsidR="00913BFF" w:rsidRPr="003E01A5">
        <w:rPr>
          <w:rFonts w:asciiTheme="majorBidi" w:hAnsiTheme="majorBidi"/>
          <w:sz w:val="30"/>
          <w:szCs w:val="30"/>
          <w:cs/>
          <w:lang w:bidi="th-TH"/>
        </w:rPr>
        <w:t xml:space="preserve">เดือนพฤษภาคม </w:t>
      </w:r>
      <w:r w:rsidR="00913BFF" w:rsidRPr="003E01A5">
        <w:rPr>
          <w:rFonts w:asciiTheme="majorBidi" w:hAnsiTheme="majorBidi"/>
          <w:sz w:val="30"/>
          <w:szCs w:val="30"/>
          <w:lang w:val="en-US" w:bidi="th-TH"/>
        </w:rPr>
        <w:t>2567</w:t>
      </w:r>
      <w:r w:rsidR="00913BFF" w:rsidRPr="003E01A5">
        <w:rPr>
          <w:rFonts w:asciiTheme="majorBidi" w:hAnsiTheme="majorBidi"/>
          <w:sz w:val="30"/>
          <w:szCs w:val="30"/>
          <w:cs/>
          <w:lang w:bidi="th-TH"/>
        </w:rPr>
        <w:t xml:space="preserve"> คณะกรรมการบริษัท ซินเนอร์จี โกรท จำกัด มีมติอนุมัติการนำหุ้นสามัญของบริษัท วิซลาห์ ทีเอช จำกัด (เดิมชื่อ บริษัท แซดเดคอร์ จำกัด) ในสัดส่วนร้อยละ </w:t>
      </w:r>
      <w:r w:rsidR="00913BFF" w:rsidRPr="003E01A5">
        <w:rPr>
          <w:rFonts w:asciiTheme="majorBidi" w:hAnsiTheme="majorBidi"/>
          <w:sz w:val="30"/>
          <w:szCs w:val="30"/>
          <w:lang w:val="en-US" w:bidi="th-TH"/>
        </w:rPr>
        <w:t>50</w:t>
      </w:r>
      <w:r w:rsidR="00913BFF" w:rsidRPr="003E01A5">
        <w:rPr>
          <w:rFonts w:asciiTheme="majorBidi" w:hAnsiTheme="majorBidi"/>
          <w:sz w:val="30"/>
          <w:szCs w:val="30"/>
          <w:cs/>
          <w:lang w:bidi="th-TH"/>
        </w:rPr>
        <w:t>.</w:t>
      </w:r>
      <w:r w:rsidR="00913BFF" w:rsidRPr="003E01A5">
        <w:rPr>
          <w:rFonts w:asciiTheme="majorBidi" w:hAnsiTheme="majorBidi"/>
          <w:sz w:val="30"/>
          <w:szCs w:val="30"/>
          <w:lang w:val="en-US" w:bidi="th-TH"/>
        </w:rPr>
        <w:t>0</w:t>
      </w:r>
      <w:r w:rsidR="00913BFF" w:rsidRPr="003E01A5">
        <w:rPr>
          <w:rFonts w:asciiTheme="majorBidi" w:hAnsiTheme="majorBidi"/>
          <w:sz w:val="30"/>
          <w:szCs w:val="30"/>
          <w:cs/>
          <w:lang w:bidi="th-TH"/>
        </w:rPr>
        <w:t xml:space="preserve"> คิดเป็นมูลค่า </w:t>
      </w:r>
      <w:r w:rsidR="00913BFF" w:rsidRPr="003E01A5">
        <w:rPr>
          <w:rFonts w:asciiTheme="majorBidi" w:hAnsiTheme="majorBidi"/>
          <w:sz w:val="30"/>
          <w:szCs w:val="30"/>
          <w:lang w:val="en-US" w:bidi="th-TH"/>
        </w:rPr>
        <w:t>22</w:t>
      </w:r>
      <w:r w:rsidR="00913BFF" w:rsidRPr="003E01A5">
        <w:rPr>
          <w:rFonts w:asciiTheme="majorBidi" w:hAnsiTheme="majorBidi"/>
          <w:sz w:val="30"/>
          <w:szCs w:val="30"/>
          <w:cs/>
          <w:lang w:bidi="th-TH"/>
        </w:rPr>
        <w:t xml:space="preserve"> ล้านบาท และเงินสดจำนวน </w:t>
      </w:r>
      <w:r w:rsidR="00913BFF" w:rsidRPr="003E01A5">
        <w:rPr>
          <w:rFonts w:asciiTheme="majorBidi" w:hAnsiTheme="majorBidi"/>
          <w:sz w:val="30"/>
          <w:szCs w:val="30"/>
          <w:lang w:val="en-US" w:bidi="th-TH"/>
        </w:rPr>
        <w:t>52</w:t>
      </w:r>
      <w:r w:rsidR="00913BFF" w:rsidRPr="003E01A5">
        <w:rPr>
          <w:rFonts w:asciiTheme="majorBidi" w:hAnsiTheme="majorBidi"/>
          <w:sz w:val="30"/>
          <w:szCs w:val="30"/>
          <w:cs/>
          <w:lang w:bidi="th-TH"/>
        </w:rPr>
        <w:t xml:space="preserve"> ล้านบาท ไปชำระมูลค่าหุ้น ให้แก่ </w:t>
      </w:r>
      <w:proofErr w:type="spellStart"/>
      <w:r w:rsidR="00913BFF" w:rsidRPr="003E01A5">
        <w:rPr>
          <w:rFonts w:asciiTheme="majorBidi" w:hAnsiTheme="majorBidi" w:cstheme="majorBidi"/>
          <w:sz w:val="30"/>
          <w:szCs w:val="30"/>
          <w:lang w:bidi="th-TH"/>
        </w:rPr>
        <w:t>Wizlah</w:t>
      </w:r>
      <w:proofErr w:type="spellEnd"/>
      <w:r w:rsidR="00913BFF" w:rsidRPr="003E01A5">
        <w:rPr>
          <w:rFonts w:asciiTheme="majorBidi" w:hAnsiTheme="majorBidi" w:cstheme="majorBidi"/>
          <w:sz w:val="30"/>
          <w:szCs w:val="30"/>
          <w:lang w:bidi="th-TH"/>
        </w:rPr>
        <w:t xml:space="preserve"> Ventures </w:t>
      </w:r>
      <w:proofErr w:type="spellStart"/>
      <w:r w:rsidR="00913BFF" w:rsidRPr="003E01A5">
        <w:rPr>
          <w:rFonts w:asciiTheme="majorBidi" w:hAnsiTheme="majorBidi" w:cstheme="majorBidi"/>
          <w:sz w:val="30"/>
          <w:szCs w:val="30"/>
          <w:lang w:bidi="th-TH"/>
        </w:rPr>
        <w:t>Pte.</w:t>
      </w:r>
      <w:proofErr w:type="spellEnd"/>
      <w:r w:rsidR="00913BFF" w:rsidRPr="003E01A5">
        <w:rPr>
          <w:rFonts w:asciiTheme="majorBidi" w:hAnsiTheme="majorBidi" w:cstheme="majorBidi"/>
          <w:sz w:val="30"/>
          <w:szCs w:val="30"/>
          <w:lang w:bidi="th-TH"/>
        </w:rPr>
        <w:t xml:space="preserve"> Ltd. </w:t>
      </w:r>
      <w:r w:rsidR="00913BFF" w:rsidRPr="003E01A5">
        <w:rPr>
          <w:rFonts w:asciiTheme="majorBidi" w:hAnsiTheme="majorBidi"/>
          <w:sz w:val="30"/>
          <w:szCs w:val="30"/>
          <w:cs/>
          <w:lang w:bidi="th-TH"/>
        </w:rPr>
        <w:t xml:space="preserve">ซึ่งเป็นบริษัทจำกัดที่จดทะเบียนในประเทศสิงคโปร์ โดยบริษัท ซินเนอร์จี โกรท จำกัด ได้รับค่าตอบแทนเป็นหุ้นบุริมสิทธิจำนวน </w:t>
      </w:r>
      <w:r w:rsidR="00913BFF" w:rsidRPr="003E01A5">
        <w:rPr>
          <w:rFonts w:asciiTheme="majorBidi" w:hAnsiTheme="majorBidi"/>
          <w:sz w:val="30"/>
          <w:szCs w:val="30"/>
          <w:lang w:val="en-US" w:bidi="th-TH"/>
        </w:rPr>
        <w:t>56</w:t>
      </w:r>
      <w:r w:rsidR="00913BFF" w:rsidRPr="003E01A5">
        <w:rPr>
          <w:rFonts w:asciiTheme="majorBidi" w:hAnsiTheme="majorBidi"/>
          <w:sz w:val="30"/>
          <w:szCs w:val="30"/>
          <w:cs/>
          <w:lang w:bidi="th-TH"/>
        </w:rPr>
        <w:t xml:space="preserve"> ล้านหุ้น คิดเป็นร้อยละ </w:t>
      </w:r>
      <w:r w:rsidR="00913BFF" w:rsidRPr="003E01A5">
        <w:rPr>
          <w:rFonts w:asciiTheme="majorBidi" w:hAnsiTheme="majorBidi"/>
          <w:sz w:val="30"/>
          <w:szCs w:val="30"/>
          <w:lang w:val="en-US" w:bidi="th-TH"/>
        </w:rPr>
        <w:t>34</w:t>
      </w:r>
      <w:r w:rsidR="00913BFF" w:rsidRPr="003E01A5">
        <w:rPr>
          <w:rFonts w:asciiTheme="majorBidi" w:hAnsiTheme="majorBidi"/>
          <w:sz w:val="30"/>
          <w:szCs w:val="30"/>
          <w:cs/>
          <w:lang w:bidi="th-TH"/>
        </w:rPr>
        <w:t>.</w:t>
      </w:r>
      <w:r w:rsidR="00913BFF" w:rsidRPr="003E01A5">
        <w:rPr>
          <w:rFonts w:asciiTheme="majorBidi" w:hAnsiTheme="majorBidi"/>
          <w:sz w:val="30"/>
          <w:szCs w:val="30"/>
          <w:lang w:val="en-US" w:bidi="th-TH"/>
        </w:rPr>
        <w:t>0</w:t>
      </w:r>
      <w:r w:rsidR="00913BFF" w:rsidRPr="003E01A5">
        <w:rPr>
          <w:rFonts w:asciiTheme="majorBidi" w:hAnsiTheme="majorBidi"/>
          <w:sz w:val="30"/>
          <w:szCs w:val="30"/>
          <w:cs/>
          <w:lang w:bidi="th-TH"/>
        </w:rPr>
        <w:t xml:space="preserve"> ของจำนวนหุ้นทั้งหมดของ </w:t>
      </w:r>
      <w:proofErr w:type="spellStart"/>
      <w:r w:rsidR="00913BFF" w:rsidRPr="003E01A5">
        <w:rPr>
          <w:rFonts w:asciiTheme="majorBidi" w:hAnsiTheme="majorBidi" w:cstheme="majorBidi"/>
          <w:sz w:val="30"/>
          <w:szCs w:val="30"/>
          <w:lang w:bidi="th-TH"/>
        </w:rPr>
        <w:t>Wizlah</w:t>
      </w:r>
      <w:proofErr w:type="spellEnd"/>
      <w:r w:rsidR="00913BFF" w:rsidRPr="003E01A5">
        <w:rPr>
          <w:rFonts w:asciiTheme="majorBidi" w:hAnsiTheme="majorBidi" w:cstheme="majorBidi"/>
          <w:sz w:val="30"/>
          <w:szCs w:val="30"/>
          <w:lang w:bidi="th-TH"/>
        </w:rPr>
        <w:t xml:space="preserve"> Ventures </w:t>
      </w:r>
      <w:proofErr w:type="spellStart"/>
      <w:r w:rsidR="00913BFF" w:rsidRPr="003E01A5">
        <w:rPr>
          <w:rFonts w:asciiTheme="majorBidi" w:hAnsiTheme="majorBidi" w:cstheme="majorBidi"/>
          <w:sz w:val="30"/>
          <w:szCs w:val="30"/>
          <w:lang w:bidi="th-TH"/>
        </w:rPr>
        <w:t>Pte.</w:t>
      </w:r>
      <w:proofErr w:type="spellEnd"/>
      <w:r w:rsidR="00913BFF" w:rsidRPr="003E01A5">
        <w:rPr>
          <w:rFonts w:asciiTheme="majorBidi" w:hAnsiTheme="majorBidi" w:cstheme="majorBidi"/>
          <w:sz w:val="30"/>
          <w:szCs w:val="30"/>
          <w:lang w:bidi="th-TH"/>
        </w:rPr>
        <w:t xml:space="preserve"> Ltd. </w:t>
      </w:r>
      <w:r w:rsidR="00913BFF" w:rsidRPr="003E01A5">
        <w:rPr>
          <w:rFonts w:asciiTheme="majorBidi" w:hAnsiTheme="majorBidi"/>
          <w:sz w:val="30"/>
          <w:szCs w:val="30"/>
          <w:cs/>
          <w:lang w:bidi="th-TH"/>
        </w:rPr>
        <w:t xml:space="preserve">หรือคิดเป็นจำนวนเงิน </w:t>
      </w:r>
      <w:r w:rsidR="00913BFF" w:rsidRPr="003E01A5">
        <w:rPr>
          <w:rFonts w:asciiTheme="majorBidi" w:hAnsiTheme="majorBidi"/>
          <w:sz w:val="30"/>
          <w:szCs w:val="30"/>
          <w:lang w:val="en-US" w:bidi="th-TH"/>
        </w:rPr>
        <w:t>124</w:t>
      </w:r>
      <w:r w:rsidR="00913BFF" w:rsidRPr="003E01A5">
        <w:rPr>
          <w:rFonts w:asciiTheme="majorBidi" w:hAnsiTheme="majorBidi"/>
          <w:sz w:val="30"/>
          <w:szCs w:val="30"/>
          <w:cs/>
          <w:lang w:bidi="th-TH"/>
        </w:rPr>
        <w:t xml:space="preserve"> ล้านบาท ส่งผลให้บริษัท วิซลาห์ ทีเอช จำกัด สิ้นสุดการเป็นบริษัทย่อยทางอ้อมของบริษัท และเปลี่ยนแปลงเป็นบริษัทร่วม โดยบริษัทรับรู้กำไรจากการสูญเสียอำนาจควบคุมในบริษัทย่อย จำนวน </w:t>
      </w:r>
      <w:r w:rsidR="00913BFF" w:rsidRPr="003E01A5">
        <w:rPr>
          <w:rFonts w:asciiTheme="majorBidi" w:hAnsiTheme="majorBidi"/>
          <w:sz w:val="30"/>
          <w:szCs w:val="30"/>
          <w:lang w:val="en-US" w:bidi="th-TH"/>
        </w:rPr>
        <w:t>49</w:t>
      </w:r>
      <w:r w:rsidR="00913BFF" w:rsidRPr="003E01A5">
        <w:rPr>
          <w:rFonts w:asciiTheme="majorBidi" w:hAnsiTheme="majorBidi"/>
          <w:sz w:val="30"/>
          <w:szCs w:val="30"/>
          <w:cs/>
          <w:lang w:bidi="th-TH"/>
        </w:rPr>
        <w:t xml:space="preserve"> ล้านบาท ในงบกำไรขาดทุนเบ็ดเสร็จรวมสำหรับปีสิ้นสุดวันที่ </w:t>
      </w:r>
      <w:r w:rsidR="00913BFF" w:rsidRPr="003E01A5">
        <w:rPr>
          <w:rFonts w:asciiTheme="majorBidi" w:hAnsiTheme="majorBidi"/>
          <w:sz w:val="30"/>
          <w:szCs w:val="30"/>
          <w:lang w:val="en-US" w:bidi="th-TH"/>
        </w:rPr>
        <w:t>31</w:t>
      </w:r>
      <w:r w:rsidR="00913BFF" w:rsidRPr="003E01A5">
        <w:rPr>
          <w:rFonts w:asciiTheme="majorBidi" w:hAnsiTheme="majorBidi"/>
          <w:sz w:val="30"/>
          <w:szCs w:val="30"/>
          <w:cs/>
          <w:lang w:bidi="th-TH"/>
        </w:rPr>
        <w:t xml:space="preserve"> ธันวาคม </w:t>
      </w:r>
      <w:r w:rsidR="00913BFF" w:rsidRPr="003E01A5">
        <w:rPr>
          <w:rFonts w:asciiTheme="majorBidi" w:hAnsiTheme="majorBidi"/>
          <w:sz w:val="30"/>
          <w:szCs w:val="30"/>
          <w:lang w:val="en-US" w:bidi="th-TH"/>
        </w:rPr>
        <w:t>2567</w:t>
      </w:r>
    </w:p>
    <w:p w14:paraId="567E79BA" w14:textId="77777777" w:rsidR="00D458D4" w:rsidRPr="003E01A5" w:rsidRDefault="00D458D4" w:rsidP="00D458D4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1A9ECCA" w14:textId="77777777" w:rsidR="00913BFF" w:rsidRPr="003E01A5" w:rsidRDefault="00913BFF" w:rsidP="00913BFF">
      <w:pPr>
        <w:pStyle w:val="block"/>
        <w:numPr>
          <w:ilvl w:val="0"/>
          <w:numId w:val="3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3E01A5">
        <w:rPr>
          <w:rFonts w:asciiTheme="majorBidi" w:hAnsiTheme="majorBidi" w:hint="cs"/>
          <w:sz w:val="30"/>
          <w:szCs w:val="30"/>
          <w:cs/>
          <w:lang w:bidi="th-TH"/>
        </w:rPr>
        <w:t xml:space="preserve">ในเดือนธันวาคม </w:t>
      </w:r>
      <w:r w:rsidRPr="003E01A5">
        <w:rPr>
          <w:rFonts w:asciiTheme="majorBidi" w:hAnsiTheme="majorBidi"/>
          <w:sz w:val="30"/>
          <w:szCs w:val="30"/>
          <w:lang w:val="en-US" w:bidi="th-TH"/>
        </w:rPr>
        <w:t xml:space="preserve">2568 </w:t>
      </w:r>
      <w:r w:rsidRPr="003E01A5">
        <w:rPr>
          <w:rFonts w:asciiTheme="majorBidi" w:hAnsiTheme="majorBidi" w:hint="cs"/>
          <w:sz w:val="30"/>
          <w:szCs w:val="30"/>
          <w:cs/>
          <w:lang w:bidi="th-TH"/>
        </w:rPr>
        <w:t>กลุ่ม</w:t>
      </w:r>
      <w:r w:rsidRPr="003E01A5">
        <w:rPr>
          <w:rFonts w:asciiTheme="majorBidi" w:hAnsiTheme="majorBidi"/>
          <w:sz w:val="30"/>
          <w:szCs w:val="30"/>
          <w:cs/>
          <w:lang w:bidi="th-TH"/>
        </w:rPr>
        <w:t>บริษัท</w:t>
      </w:r>
      <w:r w:rsidRPr="003E01A5">
        <w:rPr>
          <w:rFonts w:asciiTheme="majorBidi" w:hAnsiTheme="majorBidi" w:hint="cs"/>
          <w:sz w:val="30"/>
          <w:szCs w:val="30"/>
          <w:cs/>
          <w:lang w:bidi="th-TH"/>
        </w:rPr>
        <w:t>บันทึกขาดทุนจากการด้อยค่าของเงินลงทุนในบริษัท</w:t>
      </w:r>
      <w:r w:rsidRPr="003E01A5">
        <w:rPr>
          <w:rFonts w:asciiTheme="majorBidi" w:hAnsiTheme="majorBidi"/>
          <w:sz w:val="30"/>
          <w:szCs w:val="30"/>
          <w:cs/>
          <w:lang w:bidi="th-TH"/>
        </w:rPr>
        <w:t xml:space="preserve"> เค.พี.เอ็น. ซีเนียร์ </w:t>
      </w:r>
      <w:r w:rsidRPr="00845E5C">
        <w:rPr>
          <w:rFonts w:asciiTheme="majorBidi" w:hAnsiTheme="majorBidi"/>
          <w:spacing w:val="-6"/>
          <w:sz w:val="30"/>
          <w:szCs w:val="30"/>
          <w:cs/>
          <w:lang w:bidi="th-TH"/>
        </w:rPr>
        <w:t xml:space="preserve">ฮอสปิตัล จำกัด </w:t>
      </w:r>
      <w:r w:rsidRPr="00845E5C">
        <w:rPr>
          <w:rFonts w:asciiTheme="majorBidi" w:hAnsiTheme="majorBidi" w:hint="cs"/>
          <w:spacing w:val="-6"/>
          <w:sz w:val="30"/>
          <w:szCs w:val="30"/>
          <w:cs/>
          <w:lang w:bidi="th-TH"/>
        </w:rPr>
        <w:t xml:space="preserve">เป็นจำนวนเงิน </w:t>
      </w:r>
      <w:r w:rsidRPr="00845E5C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29</w:t>
      </w:r>
      <w:r w:rsidRPr="00845E5C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845E5C">
        <w:rPr>
          <w:rFonts w:asciiTheme="majorBidi" w:hAnsiTheme="majorBidi"/>
          <w:spacing w:val="-6"/>
          <w:sz w:val="30"/>
          <w:szCs w:val="30"/>
          <w:cs/>
          <w:lang w:bidi="th-TH"/>
        </w:rPr>
        <w:t>ล้านบาท</w:t>
      </w:r>
      <w:r w:rsidRPr="00845E5C">
        <w:rPr>
          <w:rFonts w:asciiTheme="majorBidi" w:hAnsiTheme="majorBidi" w:hint="cs"/>
          <w:spacing w:val="-6"/>
          <w:sz w:val="30"/>
          <w:szCs w:val="30"/>
          <w:cs/>
          <w:lang w:bidi="th-TH"/>
        </w:rPr>
        <w:t xml:space="preserve"> </w:t>
      </w:r>
      <w:r w:rsidRPr="00845E5C">
        <w:rPr>
          <w:rFonts w:asciiTheme="majorBidi" w:hAnsiTheme="majorBidi"/>
          <w:spacing w:val="-6"/>
          <w:sz w:val="30"/>
          <w:szCs w:val="30"/>
          <w:cs/>
          <w:lang w:bidi="th-TH"/>
        </w:rPr>
        <w:t xml:space="preserve">ในงบกำไรขาดทุนเบ็ดเสร็จรวมสำหรับปีสิ้นสุดวันที่ </w:t>
      </w:r>
      <w:r w:rsidRPr="00845E5C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31 </w:t>
      </w:r>
      <w:r w:rsidRPr="00845E5C">
        <w:rPr>
          <w:rFonts w:asciiTheme="majorBidi" w:hAnsiTheme="majorBidi"/>
          <w:spacing w:val="-6"/>
          <w:sz w:val="30"/>
          <w:szCs w:val="30"/>
          <w:cs/>
          <w:lang w:bidi="th-TH"/>
        </w:rPr>
        <w:t xml:space="preserve">ธันวาคม </w:t>
      </w:r>
      <w:r w:rsidRPr="00845E5C">
        <w:rPr>
          <w:rFonts w:asciiTheme="majorBidi" w:hAnsiTheme="majorBidi" w:cstheme="majorBidi"/>
          <w:spacing w:val="-6"/>
          <w:sz w:val="30"/>
          <w:szCs w:val="30"/>
          <w:lang w:bidi="th-TH"/>
        </w:rPr>
        <w:t>2568</w:t>
      </w:r>
      <w:r w:rsidRPr="00845E5C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</w:p>
    <w:p w14:paraId="062F2E8F" w14:textId="77777777" w:rsidR="00913BFF" w:rsidRPr="00913BFF" w:rsidRDefault="00913BFF" w:rsidP="00913BFF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B19D733" w14:textId="77777777" w:rsidR="00913BFF" w:rsidRDefault="00913BFF" w:rsidP="00913BFF">
      <w:pPr>
        <w:pStyle w:val="ListParagraph"/>
        <w:rPr>
          <w:rFonts w:asciiTheme="majorBidi" w:hAnsiTheme="majorBidi"/>
          <w:sz w:val="30"/>
          <w:szCs w:val="30"/>
          <w:cs/>
        </w:rPr>
      </w:pPr>
    </w:p>
    <w:p w14:paraId="1B21DC08" w14:textId="77777777" w:rsidR="008A2444" w:rsidRPr="003E01A5" w:rsidRDefault="008A2444" w:rsidP="008A2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D02D9B9" w14:textId="77777777" w:rsidR="008A2444" w:rsidRPr="003E01A5" w:rsidRDefault="008A2444" w:rsidP="008A2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en-GB" w:bidi="ar-SA"/>
        </w:rPr>
      </w:pPr>
      <w:r w:rsidRPr="003E01A5">
        <w:rPr>
          <w:rFonts w:asciiTheme="majorBidi" w:hAnsiTheme="majorBidi"/>
          <w:sz w:val="30"/>
          <w:szCs w:val="30"/>
        </w:rPr>
        <w:br w:type="page"/>
      </w:r>
    </w:p>
    <w:p w14:paraId="29F09BA9" w14:textId="0E9061DD" w:rsidR="00621FDD" w:rsidRPr="003E01A5" w:rsidRDefault="00621FDD" w:rsidP="00621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  <w:lang w:val="en-GB"/>
        </w:rPr>
        <w:sectPr w:rsidR="00621FDD" w:rsidRPr="003E01A5" w:rsidSect="008A2444">
          <w:pgSz w:w="11909" w:h="16834" w:code="9"/>
          <w:pgMar w:top="1152" w:right="1109" w:bottom="1152" w:left="1170" w:header="720" w:footer="618" w:gutter="0"/>
          <w:cols w:space="720"/>
          <w:docGrid w:linePitch="245"/>
        </w:sectPr>
      </w:pPr>
    </w:p>
    <w:p w14:paraId="06CED21F" w14:textId="3F3F1ACE" w:rsidR="00621FDD" w:rsidRPr="003E01A5" w:rsidRDefault="00621FDD" w:rsidP="00621FDD">
      <w:pPr>
        <w:pStyle w:val="block"/>
        <w:tabs>
          <w:tab w:val="left" w:pos="630"/>
          <w:tab w:val="left" w:pos="1710"/>
        </w:tabs>
        <w:spacing w:after="0"/>
        <w:ind w:left="540"/>
        <w:jc w:val="both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เงินลงทุนในการร่วมค้า</w:t>
      </w:r>
      <w:r w:rsidRPr="003E01A5">
        <w:rPr>
          <w:rFonts w:asciiTheme="majorBidi" w:hAnsiTheme="majorBidi" w:cstheme="majorBidi"/>
          <w:sz w:val="30"/>
          <w:szCs w:val="30"/>
          <w:cs/>
          <w:lang w:val="th-TH" w:bidi="th-TH"/>
        </w:rPr>
        <w:t xml:space="preserve"> ณ วันที่ </w:t>
      </w:r>
      <w:r w:rsidR="005B751D" w:rsidRPr="003E01A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3E01A5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3E01A5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ธันวาคม </w:t>
      </w:r>
      <w:r w:rsidR="005B751D" w:rsidRPr="003E01A5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2568</w:t>
      </w:r>
      <w:r w:rsidRPr="003E01A5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3E01A5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และ </w:t>
      </w:r>
      <w:r w:rsidR="005B751D" w:rsidRPr="003E01A5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2567</w:t>
      </w:r>
      <w:r w:rsidRPr="003E01A5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Pr="003E01A5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และเงินปันผลรับสำหรับแต่ละปี</w:t>
      </w:r>
      <w:r w:rsidRPr="003E01A5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3E01A5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มีดังนี้</w:t>
      </w:r>
    </w:p>
    <w:p w14:paraId="33D02987" w14:textId="205184D1" w:rsidR="00621FDD" w:rsidRPr="003E01A5" w:rsidRDefault="00621FDD" w:rsidP="00621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142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7"/>
        <w:gridCol w:w="2882"/>
        <w:gridCol w:w="987"/>
        <w:gridCol w:w="808"/>
        <w:gridCol w:w="181"/>
        <w:gridCol w:w="717"/>
        <w:gridCol w:w="8"/>
        <w:gridCol w:w="188"/>
        <w:gridCol w:w="806"/>
        <w:gridCol w:w="187"/>
        <w:gridCol w:w="775"/>
        <w:gridCol w:w="213"/>
        <w:gridCol w:w="719"/>
        <w:gridCol w:w="180"/>
        <w:gridCol w:w="775"/>
        <w:gridCol w:w="178"/>
        <w:gridCol w:w="764"/>
        <w:gridCol w:w="183"/>
        <w:gridCol w:w="712"/>
        <w:gridCol w:w="14"/>
      </w:tblGrid>
      <w:tr w:rsidR="00621FDD" w:rsidRPr="003E01A5" w14:paraId="5B2411C6" w14:textId="77777777" w:rsidTr="00D42851">
        <w:trPr>
          <w:gridAfter w:val="1"/>
          <w:wAfter w:w="14" w:type="dxa"/>
          <w:cantSplit/>
          <w:trHeight w:val="325"/>
          <w:tblHeader/>
        </w:trPr>
        <w:tc>
          <w:tcPr>
            <w:tcW w:w="6836" w:type="dxa"/>
            <w:gridSpan w:val="3"/>
          </w:tcPr>
          <w:p w14:paraId="33541408" w14:textId="77777777" w:rsidR="00621FDD" w:rsidRPr="003E01A5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902" w:type="dxa"/>
            <w:gridSpan w:val="5"/>
          </w:tcPr>
          <w:p w14:paraId="3B914E0C" w14:textId="77777777" w:rsidR="00621FDD" w:rsidRPr="003E01A5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2" w:type="dxa"/>
            <w:gridSpan w:val="11"/>
          </w:tcPr>
          <w:p w14:paraId="506C05B7" w14:textId="77777777" w:rsidR="00621FDD" w:rsidRPr="003E01A5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21FDD" w:rsidRPr="003E01A5" w14:paraId="3B64F249" w14:textId="77777777" w:rsidTr="00A86FBC">
        <w:trPr>
          <w:cantSplit/>
          <w:trHeight w:val="641"/>
          <w:tblHeader/>
        </w:trPr>
        <w:tc>
          <w:tcPr>
            <w:tcW w:w="2967" w:type="dxa"/>
            <w:vAlign w:val="bottom"/>
          </w:tcPr>
          <w:p w14:paraId="11CAC009" w14:textId="77777777" w:rsidR="00621FDD" w:rsidRPr="003E01A5" w:rsidRDefault="00621FDD" w:rsidP="00D4285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2" w:type="dxa"/>
            <w:vAlign w:val="bottom"/>
          </w:tcPr>
          <w:p w14:paraId="2A35CA59" w14:textId="77777777" w:rsidR="00621FDD" w:rsidRPr="003E01A5" w:rsidRDefault="00621FDD" w:rsidP="00D4285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87" w:type="dxa"/>
            <w:vAlign w:val="bottom"/>
          </w:tcPr>
          <w:p w14:paraId="6CA09132" w14:textId="77777777" w:rsidR="00621FDD" w:rsidRPr="003E01A5" w:rsidRDefault="00621FDD" w:rsidP="00D42851">
            <w:pPr>
              <w:tabs>
                <w:tab w:val="clear" w:pos="680"/>
              </w:tabs>
              <w:ind w:left="-7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714" w:type="dxa"/>
            <w:gridSpan w:val="4"/>
            <w:vAlign w:val="bottom"/>
          </w:tcPr>
          <w:p w14:paraId="66EF1556" w14:textId="77777777" w:rsidR="00621FDD" w:rsidRPr="003E01A5" w:rsidRDefault="00621FDD" w:rsidP="00D4285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8" w:type="dxa"/>
            <w:vAlign w:val="bottom"/>
          </w:tcPr>
          <w:p w14:paraId="7D126CEA" w14:textId="77777777" w:rsidR="00621FDD" w:rsidRPr="003E01A5" w:rsidRDefault="00621FDD" w:rsidP="00D4285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8" w:type="dxa"/>
            <w:gridSpan w:val="3"/>
            <w:vAlign w:val="bottom"/>
          </w:tcPr>
          <w:p w14:paraId="46E943B2" w14:textId="77777777" w:rsidR="00621FDD" w:rsidRPr="003E01A5" w:rsidRDefault="00621FDD" w:rsidP="00D428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13" w:type="dxa"/>
            <w:vAlign w:val="bottom"/>
          </w:tcPr>
          <w:p w14:paraId="7DD6D2B6" w14:textId="77777777" w:rsidR="00621FDD" w:rsidRPr="003E01A5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74" w:type="dxa"/>
            <w:gridSpan w:val="3"/>
            <w:vAlign w:val="bottom"/>
          </w:tcPr>
          <w:p w14:paraId="355E8229" w14:textId="77777777" w:rsidR="00621FDD" w:rsidRPr="003E01A5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05B4240F" w14:textId="77777777" w:rsidR="00621FDD" w:rsidRPr="003E01A5" w:rsidRDefault="00621FDD" w:rsidP="00D428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  <w:vAlign w:val="bottom"/>
          </w:tcPr>
          <w:p w14:paraId="6AD7F9A9" w14:textId="77777777" w:rsidR="00621FDD" w:rsidRPr="003E01A5" w:rsidRDefault="00621FDD" w:rsidP="00D428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673" w:type="dxa"/>
            <w:gridSpan w:val="4"/>
            <w:vAlign w:val="bottom"/>
          </w:tcPr>
          <w:p w14:paraId="7A91BAA8" w14:textId="77777777" w:rsidR="00621FDD" w:rsidRPr="003E01A5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ind w:left="-93" w:right="-103" w:hanging="2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43B2BF62" w14:textId="77777777" w:rsidR="00621FDD" w:rsidRPr="003E01A5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ind w:left="-93" w:right="-103" w:hanging="2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E1076C" w:rsidRPr="003E01A5" w14:paraId="23E9923A" w14:textId="77777777" w:rsidTr="00A86FBC">
        <w:trPr>
          <w:cantSplit/>
          <w:trHeight w:val="286"/>
          <w:tblHeader/>
        </w:trPr>
        <w:tc>
          <w:tcPr>
            <w:tcW w:w="2967" w:type="dxa"/>
            <w:vAlign w:val="bottom"/>
          </w:tcPr>
          <w:p w14:paraId="2AAFB2A3" w14:textId="77777777" w:rsidR="00E1076C" w:rsidRPr="003E01A5" w:rsidRDefault="00E1076C" w:rsidP="00E1076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2" w:type="dxa"/>
            <w:vAlign w:val="bottom"/>
          </w:tcPr>
          <w:p w14:paraId="3164E212" w14:textId="77777777" w:rsidR="00E1076C" w:rsidRPr="003E01A5" w:rsidRDefault="00E1076C" w:rsidP="00E107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64191A0" w14:textId="77777777" w:rsidR="00E1076C" w:rsidRPr="003E01A5" w:rsidRDefault="00E1076C" w:rsidP="00E107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</w:tcPr>
          <w:p w14:paraId="1C7C6CBC" w14:textId="1E326835" w:rsidR="00E1076C" w:rsidRPr="003E01A5" w:rsidRDefault="005B751D" w:rsidP="00E107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1" w:type="dxa"/>
          </w:tcPr>
          <w:p w14:paraId="6C643851" w14:textId="77777777" w:rsidR="00E1076C" w:rsidRPr="003E01A5" w:rsidRDefault="00E1076C" w:rsidP="00E107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gridSpan w:val="2"/>
          </w:tcPr>
          <w:p w14:paraId="5BD17B54" w14:textId="6296AC66" w:rsidR="00E1076C" w:rsidRPr="003E01A5" w:rsidRDefault="005B751D" w:rsidP="00E107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8" w:type="dxa"/>
            <w:vAlign w:val="bottom"/>
          </w:tcPr>
          <w:p w14:paraId="0E7521C1" w14:textId="77777777" w:rsidR="00E1076C" w:rsidRPr="003E01A5" w:rsidRDefault="00E1076C" w:rsidP="00E107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06" w:type="dxa"/>
          </w:tcPr>
          <w:p w14:paraId="3E9CB398" w14:textId="0AF0DED8" w:rsidR="00E1076C" w:rsidRPr="003E01A5" w:rsidRDefault="005B751D" w:rsidP="00E107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7" w:type="dxa"/>
          </w:tcPr>
          <w:p w14:paraId="1CA296D4" w14:textId="77777777" w:rsidR="00E1076C" w:rsidRPr="003E01A5" w:rsidRDefault="00E1076C" w:rsidP="00E107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</w:tcPr>
          <w:p w14:paraId="2480F6DE" w14:textId="1AAB49A4" w:rsidR="00E1076C" w:rsidRPr="003E01A5" w:rsidRDefault="005B751D" w:rsidP="00E107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13" w:type="dxa"/>
            <w:vAlign w:val="bottom"/>
          </w:tcPr>
          <w:p w14:paraId="028B70CD" w14:textId="77777777" w:rsidR="00E1076C" w:rsidRPr="003E01A5" w:rsidRDefault="00E1076C" w:rsidP="00E107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</w:tcPr>
          <w:p w14:paraId="3A732D42" w14:textId="390645FB" w:rsidR="00E1076C" w:rsidRPr="003E01A5" w:rsidRDefault="005B751D" w:rsidP="00E107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0" w:type="dxa"/>
          </w:tcPr>
          <w:p w14:paraId="6F9C0D13" w14:textId="77777777" w:rsidR="00E1076C" w:rsidRPr="003E01A5" w:rsidRDefault="00E1076C" w:rsidP="00E107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</w:tcPr>
          <w:p w14:paraId="50AE896A" w14:textId="60285CDB" w:rsidR="00E1076C" w:rsidRPr="003E01A5" w:rsidRDefault="005B751D" w:rsidP="00E107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78" w:type="dxa"/>
            <w:vAlign w:val="bottom"/>
          </w:tcPr>
          <w:p w14:paraId="52DA768E" w14:textId="77777777" w:rsidR="00E1076C" w:rsidRPr="003E01A5" w:rsidRDefault="00E1076C" w:rsidP="00E107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64" w:type="dxa"/>
          </w:tcPr>
          <w:p w14:paraId="220317A1" w14:textId="5CF293F4" w:rsidR="00E1076C" w:rsidRPr="003E01A5" w:rsidRDefault="005B751D" w:rsidP="00E107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3" w:type="dxa"/>
          </w:tcPr>
          <w:p w14:paraId="6BAE407F" w14:textId="77777777" w:rsidR="00E1076C" w:rsidRPr="003E01A5" w:rsidRDefault="00E1076C" w:rsidP="00E107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</w:tcPr>
          <w:p w14:paraId="16ED2D25" w14:textId="32BFA992" w:rsidR="00E1076C" w:rsidRPr="003E01A5" w:rsidRDefault="005B751D" w:rsidP="00E107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621FDD" w:rsidRPr="003E01A5" w14:paraId="31D99245" w14:textId="77777777" w:rsidTr="00A86FBC">
        <w:trPr>
          <w:gridAfter w:val="1"/>
          <w:wAfter w:w="14" w:type="dxa"/>
          <w:cantSplit/>
          <w:trHeight w:val="266"/>
          <w:tblHeader/>
        </w:trPr>
        <w:tc>
          <w:tcPr>
            <w:tcW w:w="2967" w:type="dxa"/>
          </w:tcPr>
          <w:p w14:paraId="529B6DDF" w14:textId="77777777" w:rsidR="00621FDD" w:rsidRPr="003E01A5" w:rsidRDefault="00621FDD" w:rsidP="00D4285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2" w:type="dxa"/>
          </w:tcPr>
          <w:p w14:paraId="2FD2E3B2" w14:textId="77777777" w:rsidR="00621FDD" w:rsidRPr="003E01A5" w:rsidRDefault="00621FDD" w:rsidP="00D4285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7" w:type="dxa"/>
          </w:tcPr>
          <w:p w14:paraId="4875FBC8" w14:textId="77777777" w:rsidR="00621FDD" w:rsidRPr="003E01A5" w:rsidRDefault="00621FDD" w:rsidP="00D4285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14" w:type="dxa"/>
            <w:gridSpan w:val="4"/>
          </w:tcPr>
          <w:p w14:paraId="7148F282" w14:textId="77777777" w:rsidR="00621FDD" w:rsidRPr="003E01A5" w:rsidRDefault="00621FDD" w:rsidP="00D4285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8" w:type="dxa"/>
          </w:tcPr>
          <w:p w14:paraId="168C50AD" w14:textId="77777777" w:rsidR="00621FDD" w:rsidRPr="003E01A5" w:rsidRDefault="00621FDD" w:rsidP="00D42851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5492" w:type="dxa"/>
            <w:gridSpan w:val="11"/>
          </w:tcPr>
          <w:p w14:paraId="1FFFC29C" w14:textId="77777777" w:rsidR="00621FDD" w:rsidRPr="003E01A5" w:rsidRDefault="00621FDD" w:rsidP="00D4285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022000" w:rsidRPr="003E01A5" w14:paraId="7D0E8B62" w14:textId="77777777" w:rsidTr="00A86FBC">
        <w:trPr>
          <w:cantSplit/>
          <w:trHeight w:val="281"/>
        </w:trPr>
        <w:tc>
          <w:tcPr>
            <w:tcW w:w="6836" w:type="dxa"/>
            <w:gridSpan w:val="3"/>
          </w:tcPr>
          <w:p w14:paraId="2A3FD56E" w14:textId="29C0C779" w:rsidR="00022000" w:rsidRPr="003E01A5" w:rsidRDefault="00022000" w:rsidP="00022000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การร่วมค้าทางอ้อม (ถือหุ้นโดยบริษัทย่อย)</w:t>
            </w:r>
          </w:p>
        </w:tc>
        <w:tc>
          <w:tcPr>
            <w:tcW w:w="808" w:type="dxa"/>
          </w:tcPr>
          <w:p w14:paraId="6DEBA50A" w14:textId="77777777" w:rsidR="00022000" w:rsidRPr="003E01A5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42766CC" w14:textId="77777777" w:rsidR="00022000" w:rsidRPr="003E01A5" w:rsidRDefault="00022000" w:rsidP="00022000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769F64D1" w14:textId="77777777" w:rsidR="00022000" w:rsidRPr="003E01A5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5BEB956B" w14:textId="77777777" w:rsidR="00022000" w:rsidRPr="003E01A5" w:rsidRDefault="00022000" w:rsidP="00022000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1B6B8934" w14:textId="77777777" w:rsidR="00022000" w:rsidRPr="003E01A5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077B4F6F" w14:textId="77777777" w:rsidR="00022000" w:rsidRPr="003E01A5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75" w:type="dxa"/>
          </w:tcPr>
          <w:p w14:paraId="20A30A00" w14:textId="77777777" w:rsidR="00022000" w:rsidRPr="003E01A5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3" w:type="dxa"/>
          </w:tcPr>
          <w:p w14:paraId="29C37014" w14:textId="77777777" w:rsidR="00022000" w:rsidRPr="003E01A5" w:rsidRDefault="00022000" w:rsidP="000220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49AF6D15" w14:textId="77777777" w:rsidR="00022000" w:rsidRPr="003E01A5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9F892D9" w14:textId="77777777" w:rsidR="00022000" w:rsidRPr="003E01A5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75" w:type="dxa"/>
          </w:tcPr>
          <w:p w14:paraId="00266EF8" w14:textId="77777777" w:rsidR="00022000" w:rsidRPr="003E01A5" w:rsidRDefault="00022000" w:rsidP="0002200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D7BD54B" w14:textId="77777777" w:rsidR="00022000" w:rsidRPr="003E01A5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4" w:type="dxa"/>
          </w:tcPr>
          <w:p w14:paraId="72B276BC" w14:textId="77777777" w:rsidR="00022000" w:rsidRPr="003E01A5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3820661" w14:textId="77777777" w:rsidR="00022000" w:rsidRPr="003E01A5" w:rsidRDefault="00022000" w:rsidP="00022000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6E3B8948" w14:textId="77777777" w:rsidR="00022000" w:rsidRPr="003E01A5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07CD8" w:rsidRPr="003E01A5" w14:paraId="7D5039B0" w14:textId="77777777" w:rsidTr="00A86FBC">
        <w:trPr>
          <w:cantSplit/>
          <w:trHeight w:val="70"/>
        </w:trPr>
        <w:tc>
          <w:tcPr>
            <w:tcW w:w="2967" w:type="dxa"/>
          </w:tcPr>
          <w:p w14:paraId="776EA71E" w14:textId="77777777" w:rsidR="00407CD8" w:rsidRPr="003E01A5" w:rsidRDefault="00407CD8" w:rsidP="00407CD8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โอเมก้า โลจิสติกส์ แคมปัส จำกัด</w:t>
            </w:r>
          </w:p>
        </w:tc>
        <w:tc>
          <w:tcPr>
            <w:tcW w:w="2882" w:type="dxa"/>
          </w:tcPr>
          <w:p w14:paraId="6B0E12B9" w14:textId="77777777" w:rsidR="00407CD8" w:rsidRPr="003E01A5" w:rsidRDefault="00407CD8" w:rsidP="00407CD8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ดำเนินธุรกิจเกี่ยวกับอสังหาริมทรัพย์</w:t>
            </w:r>
          </w:p>
        </w:tc>
        <w:tc>
          <w:tcPr>
            <w:tcW w:w="987" w:type="dxa"/>
          </w:tcPr>
          <w:p w14:paraId="15F1218B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808" w:type="dxa"/>
          </w:tcPr>
          <w:p w14:paraId="5EA09F58" w14:textId="273FCCA4" w:rsidR="00407CD8" w:rsidRPr="003E01A5" w:rsidRDefault="005B751D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1" w:type="dxa"/>
          </w:tcPr>
          <w:p w14:paraId="530DE89B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57A162E4" w14:textId="24268497" w:rsidR="00407CD8" w:rsidRPr="003E01A5" w:rsidRDefault="005B751D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8" w:type="dxa"/>
          </w:tcPr>
          <w:p w14:paraId="655BA3D6" w14:textId="77777777" w:rsidR="00407CD8" w:rsidRPr="003E01A5" w:rsidRDefault="00407CD8" w:rsidP="00407CD8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07A92EE0" w14:textId="38015EED" w:rsidR="00407CD8" w:rsidRPr="003E01A5" w:rsidRDefault="005B751D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122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7" w:type="dxa"/>
          </w:tcPr>
          <w:p w14:paraId="0077EA98" w14:textId="77777777" w:rsidR="00407CD8" w:rsidRPr="003E01A5" w:rsidRDefault="00407CD8" w:rsidP="00407CD8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136F8AEF" w14:textId="10666660" w:rsidR="00407CD8" w:rsidRPr="003E01A5" w:rsidRDefault="005B751D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867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13" w:type="dxa"/>
          </w:tcPr>
          <w:p w14:paraId="3931B1C4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427D815C" w14:textId="2E80D7CE" w:rsidR="00407CD8" w:rsidRPr="003E01A5" w:rsidRDefault="005B751D" w:rsidP="00407CD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63D87DC9" w14:textId="77777777" w:rsidR="00407CD8" w:rsidRPr="003E01A5" w:rsidRDefault="00407CD8" w:rsidP="00407CD8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035E8049" w14:textId="0DFD55F5" w:rsidR="00407CD8" w:rsidRPr="003E01A5" w:rsidRDefault="005B751D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866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5B6C1216" w14:textId="77777777" w:rsidR="00407CD8" w:rsidRPr="003E01A5" w:rsidRDefault="00407CD8" w:rsidP="00407CD8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5BFEBE37" w14:textId="3B6D14F4" w:rsidR="00407CD8" w:rsidRPr="003E01A5" w:rsidRDefault="00407CD8" w:rsidP="00407CD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6D43738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2657471F" w14:textId="6A8E6083" w:rsidR="00407CD8" w:rsidRPr="003E01A5" w:rsidRDefault="00407CD8" w:rsidP="00407CD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07CD8" w:rsidRPr="003E01A5" w14:paraId="7092D919" w14:textId="77777777" w:rsidTr="00A86FBC">
        <w:trPr>
          <w:cantSplit/>
          <w:trHeight w:val="70"/>
        </w:trPr>
        <w:tc>
          <w:tcPr>
            <w:tcW w:w="2967" w:type="dxa"/>
          </w:tcPr>
          <w:p w14:paraId="654C521C" w14:textId="19FE4A9E" w:rsidR="00407CD8" w:rsidRPr="003E01A5" w:rsidRDefault="00407CD8" w:rsidP="00407CD8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ซี เอ็นเตก (ประเทศไทย) จำกัด</w:t>
            </w:r>
          </w:p>
        </w:tc>
        <w:tc>
          <w:tcPr>
            <w:tcW w:w="2882" w:type="dxa"/>
          </w:tcPr>
          <w:p w14:paraId="3BF6F0B0" w14:textId="77777777" w:rsidR="00407CD8" w:rsidRPr="003E01A5" w:rsidRDefault="00407CD8" w:rsidP="00407CD8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ประกอบกิจการผลิตภัณฑ์คอนกรีตเพื่อใช้ในงานก่อสร้าง</w:t>
            </w:r>
          </w:p>
        </w:tc>
        <w:tc>
          <w:tcPr>
            <w:tcW w:w="987" w:type="dxa"/>
          </w:tcPr>
          <w:p w14:paraId="0B7C54BA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3BCB0D4E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808" w:type="dxa"/>
          </w:tcPr>
          <w:p w14:paraId="73198217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67FBB83" w14:textId="041E4AC9" w:rsidR="00407CD8" w:rsidRPr="003E01A5" w:rsidRDefault="005B751D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1" w:type="dxa"/>
          </w:tcPr>
          <w:p w14:paraId="0D49548E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0E9B5D1F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DCD8B2B" w14:textId="24806F96" w:rsidR="00407CD8" w:rsidRPr="003E01A5" w:rsidRDefault="005B751D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8" w:type="dxa"/>
          </w:tcPr>
          <w:p w14:paraId="1160C48B" w14:textId="77777777" w:rsidR="00407CD8" w:rsidRPr="003E01A5" w:rsidRDefault="00407CD8" w:rsidP="00407CD8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1275DDF9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49BF429" w14:textId="7EB5CE20" w:rsidR="00407CD8" w:rsidRPr="003E01A5" w:rsidRDefault="005B751D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7" w:type="dxa"/>
          </w:tcPr>
          <w:p w14:paraId="2DF29FE3" w14:textId="77777777" w:rsidR="00407CD8" w:rsidRPr="003E01A5" w:rsidRDefault="00407CD8" w:rsidP="00407CD8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62C8C497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34B66A3" w14:textId="7AFC2662" w:rsidR="00407CD8" w:rsidRPr="003E01A5" w:rsidRDefault="005B751D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13" w:type="dxa"/>
          </w:tcPr>
          <w:p w14:paraId="3EAD6191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435C67B8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F18BE9C" w14:textId="5865C768" w:rsidR="00407CD8" w:rsidRPr="003E01A5" w:rsidRDefault="005B751D" w:rsidP="00407CD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35526BC" w14:textId="77777777" w:rsidR="00407CD8" w:rsidRPr="003E01A5" w:rsidRDefault="00407CD8" w:rsidP="00407CD8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7878CA52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683A057" w14:textId="323A3243" w:rsidR="00407CD8" w:rsidRPr="003E01A5" w:rsidRDefault="005B751D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42AB1068" w14:textId="77777777" w:rsidR="00407CD8" w:rsidRPr="003E01A5" w:rsidRDefault="00407CD8" w:rsidP="00407CD8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2A5FACFE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148FA77" w14:textId="337C5A5A" w:rsidR="00407CD8" w:rsidRPr="003E01A5" w:rsidRDefault="00407CD8" w:rsidP="00407CD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7BD8FE8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395831CF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2CD145B" w14:textId="077BB256" w:rsidR="00407CD8" w:rsidRPr="003E01A5" w:rsidRDefault="00407CD8" w:rsidP="00407CD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407CD8" w:rsidRPr="003E01A5" w14:paraId="41651FD3" w14:textId="77777777" w:rsidTr="00A86FBC">
        <w:trPr>
          <w:cantSplit/>
          <w:trHeight w:val="70"/>
        </w:trPr>
        <w:tc>
          <w:tcPr>
            <w:tcW w:w="2967" w:type="dxa"/>
          </w:tcPr>
          <w:p w14:paraId="08159997" w14:textId="77777777" w:rsidR="00407CD8" w:rsidRPr="003E01A5" w:rsidRDefault="00407CD8" w:rsidP="00407CD8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แอมิลิ เฮลท์ (ประเทศไทย) จำกัด</w:t>
            </w:r>
          </w:p>
        </w:tc>
        <w:tc>
          <w:tcPr>
            <w:tcW w:w="2882" w:type="dxa"/>
          </w:tcPr>
          <w:p w14:paraId="3FB1F818" w14:textId="77777777" w:rsidR="00407CD8" w:rsidRPr="003E01A5" w:rsidRDefault="00407CD8" w:rsidP="00407CD8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ประกอบกิจการบริการที่</w:t>
            </w:r>
            <w:r w:rsidRPr="003E01A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เกี่ยวกับการวินิจฉัย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โรคทางคลินิกที่เกี่ยวกับเชื้อจุลินทรีย์ในระบบทางเดินอาหาร</w:t>
            </w:r>
          </w:p>
        </w:tc>
        <w:tc>
          <w:tcPr>
            <w:tcW w:w="987" w:type="dxa"/>
          </w:tcPr>
          <w:p w14:paraId="29877A13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D62FE12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9B9EA34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08" w:type="dxa"/>
          </w:tcPr>
          <w:p w14:paraId="2F754271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082C18B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DE8BFFA" w14:textId="7C6E7062" w:rsidR="00407CD8" w:rsidRPr="003E01A5" w:rsidRDefault="005B751D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1" w:type="dxa"/>
          </w:tcPr>
          <w:p w14:paraId="05199E3C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578B867A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EB2E212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5132BE9" w14:textId="58F3D21A" w:rsidR="00407CD8" w:rsidRPr="003E01A5" w:rsidRDefault="005B751D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8" w:type="dxa"/>
          </w:tcPr>
          <w:p w14:paraId="5B885F49" w14:textId="77777777" w:rsidR="00407CD8" w:rsidRPr="003E01A5" w:rsidRDefault="00407CD8" w:rsidP="00407CD8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033C1DF0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45534DD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41281AB" w14:textId="7B32C104" w:rsidR="00407CD8" w:rsidRPr="003E01A5" w:rsidRDefault="005B751D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7" w:type="dxa"/>
          </w:tcPr>
          <w:p w14:paraId="15054E45" w14:textId="77777777" w:rsidR="00407CD8" w:rsidRPr="003E01A5" w:rsidRDefault="00407CD8" w:rsidP="00407CD8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31898976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46B54D4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165C6E3" w14:textId="229105E8" w:rsidR="00407CD8" w:rsidRPr="003E01A5" w:rsidRDefault="005B751D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13" w:type="dxa"/>
          </w:tcPr>
          <w:p w14:paraId="588BB0BB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759F7C99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27BEB67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71BDE83" w14:textId="7885D64A" w:rsidR="00407CD8" w:rsidRPr="003E01A5" w:rsidRDefault="005B751D" w:rsidP="00407CD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</w:tcPr>
          <w:p w14:paraId="2333FB96" w14:textId="77777777" w:rsidR="00407CD8" w:rsidRPr="003E01A5" w:rsidRDefault="00407CD8" w:rsidP="00407CD8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7F737E7C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CC85C74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DEC120E" w14:textId="20285196" w:rsidR="00407CD8" w:rsidRPr="003E01A5" w:rsidRDefault="005B751D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147D9E7F" w14:textId="77777777" w:rsidR="00407CD8" w:rsidRPr="003E01A5" w:rsidRDefault="00407CD8" w:rsidP="00407CD8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03ABF040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62C7122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D6398F6" w14:textId="21FD13CC" w:rsidR="00407CD8" w:rsidRPr="003E01A5" w:rsidRDefault="00407CD8" w:rsidP="00407CD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0EFDCB3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1E189706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0667B1A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3CBED8E" w14:textId="668D5794" w:rsidR="00407CD8" w:rsidRPr="003E01A5" w:rsidRDefault="00407CD8" w:rsidP="00407CD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407CD8" w:rsidRPr="003E01A5" w14:paraId="17EDA880" w14:textId="77777777" w:rsidTr="00A86FBC">
        <w:trPr>
          <w:cantSplit/>
          <w:trHeight w:val="695"/>
        </w:trPr>
        <w:tc>
          <w:tcPr>
            <w:tcW w:w="2967" w:type="dxa"/>
          </w:tcPr>
          <w:p w14:paraId="6A60EF6A" w14:textId="7FD14ADC" w:rsidR="00407CD8" w:rsidRPr="003E01A5" w:rsidRDefault="00407CD8" w:rsidP="00407CD8">
            <w:pPr>
              <w:pStyle w:val="acctfourfigures"/>
              <w:spacing w:line="240" w:lineRule="auto"/>
              <w:ind w:left="162" w:hanging="162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/>
                <w:spacing w:val="-6"/>
                <w:sz w:val="26"/>
                <w:szCs w:val="26"/>
                <w:cs/>
                <w:lang w:bidi="th-TH"/>
              </w:rPr>
              <w:t>บริษัท เซอร์วิโซ</w:t>
            </w:r>
            <w:r w:rsidRPr="003E01A5">
              <w:rPr>
                <w:rFonts w:asciiTheme="majorBidi" w:hAnsiTheme="majorBidi"/>
                <w:spacing w:val="-6"/>
                <w:sz w:val="26"/>
                <w:szCs w:val="26"/>
                <w:lang w:bidi="th-TH"/>
              </w:rPr>
              <w:t xml:space="preserve"> </w:t>
            </w:r>
            <w:r w:rsidRPr="003E01A5">
              <w:rPr>
                <w:rFonts w:asciiTheme="majorBidi" w:hAnsiTheme="majorBidi"/>
                <w:spacing w:val="-6"/>
                <w:sz w:val="26"/>
                <w:szCs w:val="26"/>
                <w:cs/>
                <w:lang w:bidi="th-TH"/>
              </w:rPr>
              <w:t>เฮลท์แคร์ โซลูชั่น จำกัด</w:t>
            </w:r>
            <w:r w:rsidRPr="003E01A5">
              <w:rPr>
                <w:rFonts w:asciiTheme="majorBidi" w:hAnsiTheme="majorBidi"/>
                <w:spacing w:val="-6"/>
                <w:sz w:val="26"/>
                <w:szCs w:val="26"/>
                <w:lang w:bidi="th-TH"/>
              </w:rPr>
              <w:t xml:space="preserve"> *</w:t>
            </w:r>
          </w:p>
        </w:tc>
        <w:tc>
          <w:tcPr>
            <w:tcW w:w="2882" w:type="dxa"/>
          </w:tcPr>
          <w:p w14:paraId="23CD9DA9" w14:textId="77777777" w:rsidR="00407CD8" w:rsidRPr="003E01A5" w:rsidRDefault="00407CD8" w:rsidP="00407CD8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ให้บริการทำให้เครื่องมือแพทย์ปราศจากเชื้อ</w:t>
            </w:r>
          </w:p>
        </w:tc>
        <w:tc>
          <w:tcPr>
            <w:tcW w:w="987" w:type="dxa"/>
          </w:tcPr>
          <w:p w14:paraId="05DBC42B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2226224E" w14:textId="15129B48" w:rsidR="00407CD8" w:rsidRPr="003E01A5" w:rsidRDefault="00407CD8" w:rsidP="00407CD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808" w:type="dxa"/>
          </w:tcPr>
          <w:p w14:paraId="5765BF60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BFECFDF" w14:textId="756BB451" w:rsidR="00407CD8" w:rsidRPr="003E01A5" w:rsidRDefault="00407CD8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9796711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2E6BCE91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173D4D5" w14:textId="19FD597A" w:rsidR="00407CD8" w:rsidRPr="003E01A5" w:rsidRDefault="005B751D" w:rsidP="00407CD8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8" w:type="dxa"/>
          </w:tcPr>
          <w:p w14:paraId="03B8F189" w14:textId="77777777" w:rsidR="00407CD8" w:rsidRPr="003E01A5" w:rsidRDefault="00407CD8" w:rsidP="00407CD8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51E21877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916B583" w14:textId="69D164F8" w:rsidR="00407CD8" w:rsidRPr="003E01A5" w:rsidRDefault="00407CD8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273E4AE4" w14:textId="77777777" w:rsidR="00407CD8" w:rsidRPr="003E01A5" w:rsidRDefault="00407CD8" w:rsidP="00407CD8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35112F12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BCBE0AD" w14:textId="28C33B58" w:rsidR="00407CD8" w:rsidRPr="003E01A5" w:rsidRDefault="005B751D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13" w:type="dxa"/>
          </w:tcPr>
          <w:p w14:paraId="77770A23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266A2410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CCCD0E2" w14:textId="7F19203F" w:rsidR="00407CD8" w:rsidRPr="003E01A5" w:rsidRDefault="008A6850" w:rsidP="008A6850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87644CB" w14:textId="77777777" w:rsidR="00407CD8" w:rsidRPr="003E01A5" w:rsidRDefault="00407CD8" w:rsidP="00407CD8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4A7BAFED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C39FFA7" w14:textId="00E96ACD" w:rsidR="00407CD8" w:rsidRPr="003E01A5" w:rsidRDefault="005B751D" w:rsidP="00290C1B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581196B0" w14:textId="77777777" w:rsidR="00407CD8" w:rsidRPr="003E01A5" w:rsidRDefault="00407CD8" w:rsidP="00407CD8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066CD287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5CEC2DE" w14:textId="17D52DF5" w:rsidR="00407CD8" w:rsidRPr="003E01A5" w:rsidRDefault="00407CD8" w:rsidP="00407CD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8168BD3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7E6ACBB6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3FEFAEF" w14:textId="6216119B" w:rsidR="00407CD8" w:rsidRPr="003E01A5" w:rsidRDefault="00407CD8" w:rsidP="00407CD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407CD8" w:rsidRPr="003E01A5" w14:paraId="256EDE99" w14:textId="77777777" w:rsidTr="00A86FBC">
        <w:trPr>
          <w:cantSplit/>
          <w:trHeight w:val="70"/>
        </w:trPr>
        <w:tc>
          <w:tcPr>
            <w:tcW w:w="2967" w:type="dxa"/>
          </w:tcPr>
          <w:p w14:paraId="0FAB4EE5" w14:textId="36D8BBA8" w:rsidR="00407CD8" w:rsidRPr="003E01A5" w:rsidRDefault="00407CD8" w:rsidP="00407CD8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เอ็นแอลอาร์ ทีเอช จำกัด</w:t>
            </w:r>
            <w:r w:rsidRPr="003E01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และบริษัทที่ถือหุ้น</w:t>
            </w:r>
          </w:p>
        </w:tc>
        <w:tc>
          <w:tcPr>
            <w:tcW w:w="2882" w:type="dxa"/>
          </w:tcPr>
          <w:p w14:paraId="0808BD6E" w14:textId="77777777" w:rsidR="00407CD8" w:rsidRPr="003E01A5" w:rsidRDefault="00407CD8" w:rsidP="00407CD8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9FE56FF" w14:textId="35653E03" w:rsidR="00407CD8" w:rsidRPr="003E01A5" w:rsidRDefault="00407CD8" w:rsidP="00407CD8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ให้คำปรึกษาแนะนำด้านสุขภาพ</w:t>
            </w:r>
          </w:p>
        </w:tc>
        <w:tc>
          <w:tcPr>
            <w:tcW w:w="987" w:type="dxa"/>
          </w:tcPr>
          <w:p w14:paraId="0D1D2920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6D5C4A21" w14:textId="5257CB40" w:rsidR="00407CD8" w:rsidRPr="003E01A5" w:rsidRDefault="00407CD8" w:rsidP="00407CD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808" w:type="dxa"/>
          </w:tcPr>
          <w:p w14:paraId="3941113C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894B77F" w14:textId="0B11A0D2" w:rsidR="00407CD8" w:rsidRPr="003E01A5" w:rsidRDefault="005B751D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1" w:type="dxa"/>
          </w:tcPr>
          <w:p w14:paraId="4C503F01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0EF38C7D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D8DE839" w14:textId="1C54F277" w:rsidR="00407CD8" w:rsidRPr="003E01A5" w:rsidRDefault="005B751D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8" w:type="dxa"/>
          </w:tcPr>
          <w:p w14:paraId="0812AAE7" w14:textId="77777777" w:rsidR="00407CD8" w:rsidRPr="003E01A5" w:rsidRDefault="00407CD8" w:rsidP="00407CD8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1DDC2B26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F330B60" w14:textId="1F5929CF" w:rsidR="00407CD8" w:rsidRPr="003E01A5" w:rsidRDefault="005B751D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7" w:type="dxa"/>
          </w:tcPr>
          <w:p w14:paraId="74484933" w14:textId="77777777" w:rsidR="00407CD8" w:rsidRPr="003E01A5" w:rsidRDefault="00407CD8" w:rsidP="00407CD8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0C681BC8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42D15E0" w14:textId="0164C795" w:rsidR="00407CD8" w:rsidRPr="003E01A5" w:rsidRDefault="005B751D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13" w:type="dxa"/>
          </w:tcPr>
          <w:p w14:paraId="20ACFF07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113071B6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7C0826A" w14:textId="23667EE5" w:rsidR="00407CD8" w:rsidRPr="003E01A5" w:rsidRDefault="005B751D" w:rsidP="00407CD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1F57F24E" w14:textId="77777777" w:rsidR="00407CD8" w:rsidRPr="003E01A5" w:rsidRDefault="00407CD8" w:rsidP="00407CD8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67E143A1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BF74CFE" w14:textId="71F809C2" w:rsidR="00407CD8" w:rsidRPr="003E01A5" w:rsidRDefault="005B751D" w:rsidP="00407C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407CD8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295157A9" w14:textId="77777777" w:rsidR="00407CD8" w:rsidRPr="003E01A5" w:rsidRDefault="00407CD8" w:rsidP="00407CD8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5209BD64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09CA864" w14:textId="5AB387B5" w:rsidR="00407CD8" w:rsidRPr="003E01A5" w:rsidRDefault="00407CD8" w:rsidP="00407CD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4F4CE70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65164C2B" w14:textId="77777777" w:rsidR="00407CD8" w:rsidRPr="003E01A5" w:rsidRDefault="00407CD8" w:rsidP="00407CD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EA04474" w14:textId="2375068F" w:rsidR="00407CD8" w:rsidRPr="003E01A5" w:rsidRDefault="00407CD8" w:rsidP="00407CD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E6649" w:rsidRPr="003E01A5" w14:paraId="4397FEC4" w14:textId="77777777" w:rsidTr="00D42851">
        <w:trPr>
          <w:cantSplit/>
          <w:trHeight w:val="641"/>
        </w:trPr>
        <w:tc>
          <w:tcPr>
            <w:tcW w:w="2967" w:type="dxa"/>
          </w:tcPr>
          <w:p w14:paraId="07EA0F23" w14:textId="0B67042A" w:rsidR="004E6649" w:rsidRPr="003E01A5" w:rsidRDefault="004E6649" w:rsidP="004E664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บริษัท พีเอเอช โฮลดิ้ง 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3E01A5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t>(</w:t>
            </w:r>
            <w:r w:rsidRPr="003E01A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ประเทศไทย) จำกัด</w:t>
            </w:r>
            <w:r w:rsidRPr="003E01A5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t xml:space="preserve"> </w:t>
            </w:r>
            <w:r w:rsidRPr="003E01A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และบริษัทที่ถือหุ้น</w:t>
            </w:r>
          </w:p>
        </w:tc>
        <w:tc>
          <w:tcPr>
            <w:tcW w:w="2882" w:type="dxa"/>
          </w:tcPr>
          <w:p w14:paraId="0A17761C" w14:textId="77777777" w:rsidR="004E6649" w:rsidRPr="003E01A5" w:rsidRDefault="004E6649" w:rsidP="004E66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9535934" w14:textId="411AC226" w:rsidR="004E6649" w:rsidRPr="003E01A5" w:rsidRDefault="004E6649" w:rsidP="004E664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87" w:type="dxa"/>
          </w:tcPr>
          <w:p w14:paraId="3A970B90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4D91EF2A" w14:textId="4FA37265" w:rsidR="004E6649" w:rsidRPr="003E01A5" w:rsidRDefault="004E6649" w:rsidP="004E6649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808" w:type="dxa"/>
          </w:tcPr>
          <w:p w14:paraId="4C6879C9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290FED6" w14:textId="09EF9AFE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1" w:type="dxa"/>
          </w:tcPr>
          <w:p w14:paraId="3F8D5D1D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7" w:type="dxa"/>
          </w:tcPr>
          <w:p w14:paraId="43A7C38E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D3A07AA" w14:textId="1E4CEDB1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96" w:type="dxa"/>
            <w:gridSpan w:val="2"/>
          </w:tcPr>
          <w:p w14:paraId="2644CE57" w14:textId="77777777" w:rsidR="004E6649" w:rsidRPr="003E01A5" w:rsidRDefault="004E6649" w:rsidP="004E6649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7F48F18F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8ACA151" w14:textId="71411829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7" w:type="dxa"/>
          </w:tcPr>
          <w:p w14:paraId="51B585BA" w14:textId="77777777" w:rsidR="004E6649" w:rsidRPr="003E01A5" w:rsidRDefault="004E6649" w:rsidP="004E664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29D0734D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BD82097" w14:textId="2C0BF1C2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13" w:type="dxa"/>
          </w:tcPr>
          <w:p w14:paraId="6D670989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13071BE4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4E5ADF4" w14:textId="33A9C92E" w:rsidR="004E6649" w:rsidRPr="003E01A5" w:rsidRDefault="005B751D" w:rsidP="004E6649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A4F33BF" w14:textId="77777777" w:rsidR="004E6649" w:rsidRPr="003E01A5" w:rsidRDefault="004E6649" w:rsidP="004E664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46B5A291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B80F283" w14:textId="4049E8FD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4CE47A69" w14:textId="77777777" w:rsidR="004E6649" w:rsidRPr="003E01A5" w:rsidRDefault="004E6649" w:rsidP="004E664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120FC473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438DA7E" w14:textId="01F02E1F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423177F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76261388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1494991" w14:textId="2DC8320F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E6649" w:rsidRPr="003E01A5" w14:paraId="3F39726D" w14:textId="77777777" w:rsidTr="00D42851">
        <w:trPr>
          <w:cantSplit/>
          <w:trHeight w:val="641"/>
        </w:trPr>
        <w:tc>
          <w:tcPr>
            <w:tcW w:w="2967" w:type="dxa"/>
          </w:tcPr>
          <w:p w14:paraId="1F3CC68D" w14:textId="74353859" w:rsidR="004E6649" w:rsidRPr="003E01A5" w:rsidRDefault="004E6649" w:rsidP="004E664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พีเอส เวล โฮลดิ้ง จำกัด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  <w:t>และบริษัทที่ถือหุ้น</w:t>
            </w:r>
          </w:p>
        </w:tc>
        <w:tc>
          <w:tcPr>
            <w:tcW w:w="2882" w:type="dxa"/>
          </w:tcPr>
          <w:p w14:paraId="38BF9270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left" w:pos="175"/>
              </w:tabs>
              <w:spacing w:line="240" w:lineRule="auto"/>
              <w:rPr>
                <w:rFonts w:asciiTheme="majorBidi" w:hAnsiTheme="majorBidi"/>
                <w:sz w:val="26"/>
                <w:szCs w:val="26"/>
                <w:lang w:bidi="th-TH"/>
              </w:rPr>
            </w:pPr>
          </w:p>
          <w:p w14:paraId="7999C5D8" w14:textId="28619FF1" w:rsidR="004E6649" w:rsidRPr="003E01A5" w:rsidRDefault="004E6649" w:rsidP="004E664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87" w:type="dxa"/>
          </w:tcPr>
          <w:p w14:paraId="44419E71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1B47D945" w14:textId="2468303E" w:rsidR="004E6649" w:rsidRPr="003E01A5" w:rsidRDefault="004E6649" w:rsidP="004E6649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808" w:type="dxa"/>
          </w:tcPr>
          <w:p w14:paraId="4C0F702C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E66F1D3" w14:textId="6544A5A4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1" w:type="dxa"/>
          </w:tcPr>
          <w:p w14:paraId="3E58099D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7" w:type="dxa"/>
          </w:tcPr>
          <w:p w14:paraId="0221E9B5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2759D55" w14:textId="569926FE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96" w:type="dxa"/>
            <w:gridSpan w:val="2"/>
          </w:tcPr>
          <w:p w14:paraId="0521A2CB" w14:textId="77777777" w:rsidR="004E6649" w:rsidRPr="003E01A5" w:rsidRDefault="004E6649" w:rsidP="004E6649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6E678266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66F0236" w14:textId="6C96F51A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7" w:type="dxa"/>
          </w:tcPr>
          <w:p w14:paraId="1BB4C1DD" w14:textId="77777777" w:rsidR="004E6649" w:rsidRPr="003E01A5" w:rsidRDefault="004E6649" w:rsidP="004E664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3D81032C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07DF2A9" w14:textId="72918158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13" w:type="dxa"/>
          </w:tcPr>
          <w:p w14:paraId="7AD2F9C9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1A25FC98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AC57D4C" w14:textId="5757E653" w:rsidR="004E6649" w:rsidRPr="003E01A5" w:rsidRDefault="005B751D" w:rsidP="004E6649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55649391" w14:textId="77777777" w:rsidR="004E6649" w:rsidRPr="003E01A5" w:rsidRDefault="004E6649" w:rsidP="004E664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55166907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E7DFC0B" w14:textId="71DC94A6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123AE7B9" w14:textId="77777777" w:rsidR="004E6649" w:rsidRPr="003E01A5" w:rsidRDefault="004E6649" w:rsidP="004E664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3437F46F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8D860BF" w14:textId="61A90FC1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004769A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2DCE3941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646A51F" w14:textId="5B7739CB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4E6649" w:rsidRPr="003E01A5" w14:paraId="0557A638" w14:textId="77777777" w:rsidTr="00485C25">
        <w:trPr>
          <w:cantSplit/>
          <w:trHeight w:val="281"/>
        </w:trPr>
        <w:tc>
          <w:tcPr>
            <w:tcW w:w="6836" w:type="dxa"/>
            <w:gridSpan w:val="3"/>
          </w:tcPr>
          <w:p w14:paraId="288DBF55" w14:textId="0E905AA9" w:rsidR="004E6649" w:rsidRPr="003E01A5" w:rsidRDefault="004E6649" w:rsidP="004E6649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</w:tcPr>
          <w:p w14:paraId="60F1E662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3B203AE2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5E7FBE8D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8" w:type="dxa"/>
          </w:tcPr>
          <w:p w14:paraId="65BE07E1" w14:textId="77777777" w:rsidR="004E6649" w:rsidRPr="003E01A5" w:rsidRDefault="004E6649" w:rsidP="004E6649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464128B7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7" w:type="dxa"/>
          </w:tcPr>
          <w:p w14:paraId="4CC3D67C" w14:textId="77777777" w:rsidR="004E6649" w:rsidRPr="003E01A5" w:rsidRDefault="004E6649" w:rsidP="004E664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1008435E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3" w:type="dxa"/>
          </w:tcPr>
          <w:p w14:paraId="280D2B57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1C44794E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9EE70DE" w14:textId="77777777" w:rsidR="004E6649" w:rsidRPr="003E01A5" w:rsidRDefault="004E6649" w:rsidP="004E664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1B6CABB9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3049F17" w14:textId="77777777" w:rsidR="004E6649" w:rsidRPr="003E01A5" w:rsidRDefault="004E6649" w:rsidP="004E664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535808C0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73548DF5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0DD6D28A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E6649" w:rsidRPr="003E01A5" w14:paraId="10D8B29E" w14:textId="77777777" w:rsidTr="00D42851">
        <w:trPr>
          <w:cantSplit/>
          <w:trHeight w:val="281"/>
        </w:trPr>
        <w:tc>
          <w:tcPr>
            <w:tcW w:w="6836" w:type="dxa"/>
            <w:gridSpan w:val="3"/>
          </w:tcPr>
          <w:p w14:paraId="2C7BC002" w14:textId="4620D3C3" w:rsidR="004E6649" w:rsidRPr="003E01A5" w:rsidRDefault="004E6649" w:rsidP="004E6649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การร่วมค้าทางอ้อม (ถือหุ้นโดยบริษัทย่อย)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  <w:t>(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ต่อ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808" w:type="dxa"/>
          </w:tcPr>
          <w:p w14:paraId="2281CFDE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9103889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2E55C526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8" w:type="dxa"/>
          </w:tcPr>
          <w:p w14:paraId="2B79136E" w14:textId="77777777" w:rsidR="004E6649" w:rsidRPr="003E01A5" w:rsidRDefault="004E6649" w:rsidP="004E6649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5EEB2785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7" w:type="dxa"/>
          </w:tcPr>
          <w:p w14:paraId="7E57FADF" w14:textId="77777777" w:rsidR="004E6649" w:rsidRPr="003E01A5" w:rsidRDefault="004E6649" w:rsidP="004E664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104029E3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3" w:type="dxa"/>
          </w:tcPr>
          <w:p w14:paraId="08939A19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218B6024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AF3FB3F" w14:textId="77777777" w:rsidR="004E6649" w:rsidRPr="003E01A5" w:rsidRDefault="004E6649" w:rsidP="004E664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7CFAAC99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7BC6E95" w14:textId="77777777" w:rsidR="004E6649" w:rsidRPr="003E01A5" w:rsidRDefault="004E6649" w:rsidP="004E664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52EB0D7D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1E715991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7D85CB64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E6649" w:rsidRPr="003E01A5" w14:paraId="612ECAB3" w14:textId="77777777" w:rsidTr="00D42851">
        <w:trPr>
          <w:cantSplit/>
          <w:trHeight w:val="288"/>
        </w:trPr>
        <w:tc>
          <w:tcPr>
            <w:tcW w:w="2967" w:type="dxa"/>
          </w:tcPr>
          <w:p w14:paraId="0F21E231" w14:textId="3D1743EF" w:rsidR="004E6649" w:rsidRPr="003E01A5" w:rsidRDefault="004E6649" w:rsidP="004E6649">
            <w:pPr>
              <w:pStyle w:val="acctfourfigures"/>
              <w:spacing w:line="240" w:lineRule="auto"/>
              <w:ind w:left="162" w:hanging="162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บริษัท ทองหล่อ เวล โฮลดิ้ง จำกัด</w:t>
            </w:r>
            <w:r w:rsidRPr="003E01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br/>
              <w:t>และบริษัทที่ถือหุ้น</w:t>
            </w:r>
          </w:p>
        </w:tc>
        <w:tc>
          <w:tcPr>
            <w:tcW w:w="2882" w:type="dxa"/>
          </w:tcPr>
          <w:p w14:paraId="229D93C2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left" w:pos="175"/>
              </w:tabs>
              <w:spacing w:line="240" w:lineRule="auto"/>
              <w:rPr>
                <w:rFonts w:asciiTheme="majorBidi" w:hAnsiTheme="majorBidi"/>
                <w:sz w:val="26"/>
                <w:szCs w:val="26"/>
                <w:lang w:bidi="th-TH"/>
              </w:rPr>
            </w:pPr>
          </w:p>
          <w:p w14:paraId="21EF2953" w14:textId="7675DC9E" w:rsidR="004E6649" w:rsidRPr="003E01A5" w:rsidRDefault="004E6649" w:rsidP="004E6649">
            <w:pPr>
              <w:pStyle w:val="acctfourfigures"/>
              <w:tabs>
                <w:tab w:val="clear" w:pos="765"/>
                <w:tab w:val="left" w:pos="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87" w:type="dxa"/>
          </w:tcPr>
          <w:p w14:paraId="606D752F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6F111F7B" w14:textId="123A44C8" w:rsidR="004E6649" w:rsidRPr="003E01A5" w:rsidRDefault="004E6649" w:rsidP="004E6649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808" w:type="dxa"/>
          </w:tcPr>
          <w:p w14:paraId="3B829679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F192B6" w14:textId="75AA15EB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1" w:type="dxa"/>
          </w:tcPr>
          <w:p w14:paraId="14965904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0DBCBE73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6E19C88" w14:textId="419D3F6E" w:rsidR="004E6649" w:rsidRPr="003E01A5" w:rsidRDefault="005B751D" w:rsidP="004E6649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8" w:type="dxa"/>
          </w:tcPr>
          <w:p w14:paraId="783F0271" w14:textId="77777777" w:rsidR="004E6649" w:rsidRPr="003E01A5" w:rsidRDefault="004E6649" w:rsidP="004E6649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4B3DA0E5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44D9E9E" w14:textId="6BE987F6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7" w:type="dxa"/>
          </w:tcPr>
          <w:p w14:paraId="50CAC6B9" w14:textId="77777777" w:rsidR="004E6649" w:rsidRPr="003E01A5" w:rsidRDefault="004E6649" w:rsidP="004E664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7BAFCCAC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E36914F" w14:textId="3E0E667B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13" w:type="dxa"/>
          </w:tcPr>
          <w:p w14:paraId="5E713EF7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52B1DDCA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9897D92" w14:textId="0D7133E0" w:rsidR="004E6649" w:rsidRPr="003E01A5" w:rsidRDefault="005B751D" w:rsidP="004E664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AA31CD5" w14:textId="77777777" w:rsidR="004E6649" w:rsidRPr="003E01A5" w:rsidRDefault="004E6649" w:rsidP="004E664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39D3B8EE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E960C92" w14:textId="349C394B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2D6CF3D0" w14:textId="77777777" w:rsidR="004E6649" w:rsidRPr="003E01A5" w:rsidRDefault="004E6649" w:rsidP="004E664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2BE86FB8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7D243EF" w14:textId="0F12BD10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8850BB4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5E01C61A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31ED719" w14:textId="0519BAED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E6649" w:rsidRPr="003E01A5" w14:paraId="77953D85" w14:textId="77777777" w:rsidTr="00C24403">
        <w:trPr>
          <w:cantSplit/>
          <w:trHeight w:val="380"/>
        </w:trPr>
        <w:tc>
          <w:tcPr>
            <w:tcW w:w="2967" w:type="dxa"/>
          </w:tcPr>
          <w:p w14:paraId="65E663E3" w14:textId="01742551" w:rsidR="004E6649" w:rsidRPr="003E01A5" w:rsidRDefault="004E6649" w:rsidP="004E664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บริษัท ออริจิ้น โฮเทล พฤกษา สุขุมวิท จำกัด</w:t>
            </w:r>
          </w:p>
        </w:tc>
        <w:tc>
          <w:tcPr>
            <w:tcW w:w="2882" w:type="dxa"/>
          </w:tcPr>
          <w:p w14:paraId="216E342E" w14:textId="77777777" w:rsidR="004E6649" w:rsidRPr="003E01A5" w:rsidRDefault="004E6649" w:rsidP="004E66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292D71A" w14:textId="5FC8478F" w:rsidR="004E6649" w:rsidRPr="003E01A5" w:rsidRDefault="004E6649" w:rsidP="004E66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โรงแรม </w:t>
            </w:r>
          </w:p>
        </w:tc>
        <w:tc>
          <w:tcPr>
            <w:tcW w:w="987" w:type="dxa"/>
          </w:tcPr>
          <w:p w14:paraId="43705ACE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6652DFE7" w14:textId="1BD487F4" w:rsidR="004E6649" w:rsidRPr="003E01A5" w:rsidRDefault="004E6649" w:rsidP="004E6649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808" w:type="dxa"/>
          </w:tcPr>
          <w:p w14:paraId="03B65860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4648A7F" w14:textId="05EA03E4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1" w:type="dxa"/>
          </w:tcPr>
          <w:p w14:paraId="7021DAFD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2B9D35C1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DDB063B" w14:textId="14011A4A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8" w:type="dxa"/>
          </w:tcPr>
          <w:p w14:paraId="368AFC0C" w14:textId="77777777" w:rsidR="004E6649" w:rsidRPr="003E01A5" w:rsidRDefault="004E6649" w:rsidP="004E6649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054E3A46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8DC6CE1" w14:textId="702FCAAB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7" w:type="dxa"/>
          </w:tcPr>
          <w:p w14:paraId="3B49F165" w14:textId="77777777" w:rsidR="004E6649" w:rsidRPr="003E01A5" w:rsidRDefault="004E6649" w:rsidP="004E664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1677DEC1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EBE7AB2" w14:textId="495C14B5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13" w:type="dxa"/>
          </w:tcPr>
          <w:p w14:paraId="0C75D1B0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6FE77519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EFA0A4E" w14:textId="7A6E2B04" w:rsidR="004E6649" w:rsidRPr="003E01A5" w:rsidRDefault="005B751D" w:rsidP="004E664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96A231B" w14:textId="77777777" w:rsidR="004E6649" w:rsidRPr="003E01A5" w:rsidRDefault="004E6649" w:rsidP="004E664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72530857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7D1BBAA" w14:textId="293766C6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44196883" w14:textId="77777777" w:rsidR="004E6649" w:rsidRPr="003E01A5" w:rsidRDefault="004E6649" w:rsidP="004E664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5736195C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DCB37E4" w14:textId="7673E571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82BF88D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7957AED6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9EB0114" w14:textId="5177BB42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4E6649" w:rsidRPr="003E01A5" w14:paraId="05B7A16F" w14:textId="77777777" w:rsidTr="00A86FBC">
        <w:trPr>
          <w:cantSplit/>
          <w:trHeight w:val="288"/>
        </w:trPr>
        <w:tc>
          <w:tcPr>
            <w:tcW w:w="2967" w:type="dxa"/>
          </w:tcPr>
          <w:p w14:paraId="4CB1F150" w14:textId="0DCC54F8" w:rsidR="004E6649" w:rsidRPr="003E01A5" w:rsidRDefault="004E6649" w:rsidP="004E664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บริษัท พาร์ค ลักชัวรี่ เอสพีวี </w:t>
            </w:r>
            <w:r w:rsidR="005B751D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จำกัด</w:t>
            </w:r>
          </w:p>
        </w:tc>
        <w:tc>
          <w:tcPr>
            <w:tcW w:w="2882" w:type="dxa"/>
          </w:tcPr>
          <w:p w14:paraId="618369BF" w14:textId="00EB99D0" w:rsidR="004E6649" w:rsidRPr="003E01A5" w:rsidRDefault="004E6649" w:rsidP="004E6649">
            <w:pPr>
              <w:pStyle w:val="acctfourfigures"/>
              <w:tabs>
                <w:tab w:val="clear" w:pos="765"/>
                <w:tab w:val="left" w:pos="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87" w:type="dxa"/>
          </w:tcPr>
          <w:p w14:paraId="097C9C82" w14:textId="6978808D" w:rsidR="004E6649" w:rsidRPr="003E01A5" w:rsidRDefault="004E6649" w:rsidP="004E6649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808" w:type="dxa"/>
          </w:tcPr>
          <w:p w14:paraId="0C8CCBB8" w14:textId="67AD515D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1" w:type="dxa"/>
          </w:tcPr>
          <w:p w14:paraId="107016EE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372C6E12" w14:textId="3E00EB76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8" w:type="dxa"/>
          </w:tcPr>
          <w:p w14:paraId="3E877890" w14:textId="77777777" w:rsidR="004E6649" w:rsidRPr="003E01A5" w:rsidRDefault="004E6649" w:rsidP="004E6649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53B57BD8" w14:textId="04B7CD64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7" w:type="dxa"/>
          </w:tcPr>
          <w:p w14:paraId="745CDFE3" w14:textId="77777777" w:rsidR="004E6649" w:rsidRPr="003E01A5" w:rsidRDefault="004E6649" w:rsidP="004E664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2A06002D" w14:textId="6792A4E5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13" w:type="dxa"/>
          </w:tcPr>
          <w:p w14:paraId="434189CD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445053F1" w14:textId="2EF8BC32" w:rsidR="004E6649" w:rsidRPr="003E01A5" w:rsidRDefault="005B751D" w:rsidP="004E664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8B10F8E" w14:textId="77777777" w:rsidR="004E6649" w:rsidRPr="003E01A5" w:rsidRDefault="004E6649" w:rsidP="004E664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1BAE8D9C" w14:textId="0E44B4A2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127B570B" w14:textId="77777777" w:rsidR="004E6649" w:rsidRPr="003E01A5" w:rsidRDefault="004E6649" w:rsidP="004E664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20C6EB68" w14:textId="214C6560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A41C748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1886C81C" w14:textId="6250FBE1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4E6649" w:rsidRPr="003E01A5" w14:paraId="25E02832" w14:textId="77777777" w:rsidTr="00A86FBC">
        <w:trPr>
          <w:cantSplit/>
          <w:trHeight w:val="288"/>
        </w:trPr>
        <w:tc>
          <w:tcPr>
            <w:tcW w:w="2967" w:type="dxa"/>
          </w:tcPr>
          <w:p w14:paraId="08485AAF" w14:textId="7EB7FA9A" w:rsidR="004E6649" w:rsidRPr="003E01A5" w:rsidRDefault="004E6649" w:rsidP="004E6649">
            <w:pPr>
              <w:pStyle w:val="acctfourfigures"/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 xml:space="preserve">บริษัท บริทาเนีย เอสพีวี </w:t>
            </w:r>
            <w:r w:rsidR="005B751D" w:rsidRPr="003E01A5">
              <w:rPr>
                <w:rFonts w:asciiTheme="majorBidi" w:hAnsiTheme="majorBidi"/>
                <w:sz w:val="26"/>
                <w:szCs w:val="26"/>
                <w:lang w:val="en-US" w:bidi="th-TH"/>
              </w:rPr>
              <w:t>16</w:t>
            </w:r>
            <w:r w:rsidRPr="003E01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 xml:space="preserve"> จำกัด</w:t>
            </w:r>
          </w:p>
        </w:tc>
        <w:tc>
          <w:tcPr>
            <w:tcW w:w="2882" w:type="dxa"/>
          </w:tcPr>
          <w:p w14:paraId="50C405D8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left" w:pos="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87" w:type="dxa"/>
          </w:tcPr>
          <w:p w14:paraId="0BB4414A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808" w:type="dxa"/>
          </w:tcPr>
          <w:p w14:paraId="414CE2EB" w14:textId="2FDD4E76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1" w:type="dxa"/>
          </w:tcPr>
          <w:p w14:paraId="3DAA225E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592C892C" w14:textId="23410009" w:rsidR="004E6649" w:rsidRPr="003E01A5" w:rsidRDefault="005B751D" w:rsidP="004E6649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8" w:type="dxa"/>
          </w:tcPr>
          <w:p w14:paraId="1C974BBB" w14:textId="77777777" w:rsidR="004E6649" w:rsidRPr="003E01A5" w:rsidRDefault="004E6649" w:rsidP="004E6649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28FFB8B8" w14:textId="261C3EC2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7" w:type="dxa"/>
          </w:tcPr>
          <w:p w14:paraId="755E3A57" w14:textId="77777777" w:rsidR="004E6649" w:rsidRPr="003E01A5" w:rsidRDefault="004E6649" w:rsidP="004E664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4D29985D" w14:textId="2FE0B283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13" w:type="dxa"/>
          </w:tcPr>
          <w:p w14:paraId="4FC70F09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56E3FDED" w14:textId="1101BEA3" w:rsidR="004E6649" w:rsidRPr="003E01A5" w:rsidRDefault="005B751D" w:rsidP="004E664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3915806" w14:textId="77777777" w:rsidR="004E6649" w:rsidRPr="003E01A5" w:rsidRDefault="004E6649" w:rsidP="004E664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380ABE62" w14:textId="64586C38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</w:t>
            </w:r>
            <w:r w:rsidR="004E6649"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0F368C99" w14:textId="77777777" w:rsidR="004E6649" w:rsidRPr="003E01A5" w:rsidRDefault="004E6649" w:rsidP="004E664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6B6CE1C0" w14:textId="4C341DB2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B1D691A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74DB8DE9" w14:textId="483D9354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4E6649" w:rsidRPr="003E01A5" w14:paraId="339B48B2" w14:textId="77777777" w:rsidTr="00A86FBC">
        <w:trPr>
          <w:cantSplit/>
          <w:trHeight w:val="325"/>
        </w:trPr>
        <w:tc>
          <w:tcPr>
            <w:tcW w:w="2967" w:type="dxa"/>
          </w:tcPr>
          <w:p w14:paraId="7F4CB9B1" w14:textId="77777777" w:rsidR="004E6649" w:rsidRPr="003E01A5" w:rsidRDefault="004E6649" w:rsidP="004E664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82" w:type="dxa"/>
          </w:tcPr>
          <w:p w14:paraId="3D7CC087" w14:textId="77777777" w:rsidR="004E6649" w:rsidRPr="003E01A5" w:rsidRDefault="004E6649" w:rsidP="004E6649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</w:tcPr>
          <w:p w14:paraId="75F2C3F2" w14:textId="77777777" w:rsidR="004E6649" w:rsidRPr="003E01A5" w:rsidRDefault="004E6649" w:rsidP="004E6649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</w:tcPr>
          <w:p w14:paraId="7D5410FF" w14:textId="77777777" w:rsidR="004E6649" w:rsidRPr="003E01A5" w:rsidRDefault="004E6649" w:rsidP="004E6649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1D1D1108" w14:textId="77777777" w:rsidR="004E6649" w:rsidRPr="003E01A5" w:rsidRDefault="004E6649" w:rsidP="004E6649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gridSpan w:val="2"/>
          </w:tcPr>
          <w:p w14:paraId="7F232643" w14:textId="77777777" w:rsidR="004E6649" w:rsidRPr="003E01A5" w:rsidRDefault="004E6649" w:rsidP="004E6649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</w:tcPr>
          <w:p w14:paraId="027FC7B0" w14:textId="77777777" w:rsidR="004E6649" w:rsidRPr="003E01A5" w:rsidRDefault="004E6649" w:rsidP="004E6649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224FC8CE" w14:textId="42BFD9DA" w:rsidR="004E6649" w:rsidRPr="003E01A5" w:rsidRDefault="005B751D" w:rsidP="004E664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4E6649"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534</w:t>
            </w:r>
            <w:r w:rsidR="004E6649"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7" w:type="dxa"/>
          </w:tcPr>
          <w:p w14:paraId="69D73F54" w14:textId="77777777" w:rsidR="004E6649" w:rsidRPr="003E01A5" w:rsidRDefault="004E6649" w:rsidP="004E664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</w:tcPr>
          <w:p w14:paraId="01A57813" w14:textId="5FF6E6BF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4E6649"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280</w:t>
            </w:r>
            <w:r w:rsidR="004E6649"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13" w:type="dxa"/>
          </w:tcPr>
          <w:p w14:paraId="43FC1C5C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39D8DCC0" w14:textId="2EBFFF35" w:rsidR="004E6649" w:rsidRPr="003E01A5" w:rsidRDefault="005B751D" w:rsidP="004E664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4E6649"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406</w:t>
            </w:r>
            <w:r w:rsidR="004E6649"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F998332" w14:textId="77777777" w:rsidR="004E6649" w:rsidRPr="003E01A5" w:rsidRDefault="004E6649" w:rsidP="004E664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</w:tcPr>
          <w:p w14:paraId="4F4B0003" w14:textId="37E5337A" w:rsidR="004E6649" w:rsidRPr="003E01A5" w:rsidRDefault="005B751D" w:rsidP="004E66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4E6649"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210</w:t>
            </w:r>
            <w:r w:rsidR="004E6649"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.</w:t>
            </w: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0B4C4DAF" w14:textId="77777777" w:rsidR="004E6649" w:rsidRPr="003E01A5" w:rsidRDefault="004E6649" w:rsidP="004E664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</w:tcPr>
          <w:p w14:paraId="094CD6D8" w14:textId="745172D9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</w:tcPr>
          <w:p w14:paraId="63DACCA5" w14:textId="77777777" w:rsidR="004E6649" w:rsidRPr="003E01A5" w:rsidRDefault="004E6649" w:rsidP="004E664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E9CE46" w14:textId="3B9DCA31" w:rsidR="004E6649" w:rsidRPr="003E01A5" w:rsidRDefault="004E6649" w:rsidP="004E66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178BA3C2" w14:textId="77777777" w:rsidR="00E713F5" w:rsidRPr="003E01A5" w:rsidRDefault="00E713F5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06B72532" w14:textId="5F6863D7" w:rsidR="00E713F5" w:rsidRPr="003E01A5" w:rsidRDefault="00E713F5" w:rsidP="00E71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 w:right="-43"/>
        <w:jc w:val="thaiDistribute"/>
        <w:rPr>
          <w:rFonts w:asciiTheme="majorBidi" w:hAnsiTheme="majorBidi"/>
          <w:sz w:val="26"/>
          <w:szCs w:val="26"/>
        </w:rPr>
        <w:sectPr w:rsidR="00E713F5" w:rsidRPr="003E01A5" w:rsidSect="00E713F5">
          <w:headerReference w:type="default" r:id="rId18"/>
          <w:pgSz w:w="16834" w:h="11909" w:orient="landscape" w:code="9"/>
          <w:pgMar w:top="691" w:right="1152" w:bottom="576" w:left="1152" w:header="720" w:footer="618" w:gutter="0"/>
          <w:cols w:space="720"/>
          <w:docGrid w:linePitch="245"/>
        </w:sectPr>
      </w:pPr>
      <w:r w:rsidRPr="003E01A5">
        <w:rPr>
          <w:rFonts w:asciiTheme="majorBidi" w:hAnsiTheme="majorBidi"/>
          <w:sz w:val="26"/>
          <w:szCs w:val="26"/>
        </w:rPr>
        <w:t xml:space="preserve">* </w:t>
      </w:r>
      <w:r w:rsidRPr="003E01A5">
        <w:rPr>
          <w:rFonts w:asciiTheme="majorBidi" w:hAnsiTheme="majorBidi"/>
          <w:sz w:val="26"/>
          <w:szCs w:val="26"/>
          <w:cs/>
        </w:rPr>
        <w:t xml:space="preserve">ในระหว่างปี </w:t>
      </w:r>
      <w:proofErr w:type="gramStart"/>
      <w:r w:rsidR="005B751D" w:rsidRPr="003E01A5">
        <w:rPr>
          <w:rFonts w:asciiTheme="majorBidi" w:hAnsiTheme="majorBidi"/>
          <w:sz w:val="26"/>
          <w:szCs w:val="26"/>
        </w:rPr>
        <w:t>2568</w:t>
      </w:r>
      <w:r w:rsidRPr="003E01A5">
        <w:rPr>
          <w:rFonts w:asciiTheme="majorBidi" w:hAnsiTheme="majorBidi"/>
          <w:sz w:val="26"/>
          <w:szCs w:val="26"/>
        </w:rPr>
        <w:t xml:space="preserve"> </w:t>
      </w:r>
      <w:r w:rsidR="00903E18" w:rsidRPr="003E01A5">
        <w:rPr>
          <w:rFonts w:asciiTheme="majorBidi" w:hAnsiTheme="majorBidi"/>
          <w:sz w:val="26"/>
          <w:szCs w:val="26"/>
          <w:cs/>
        </w:rPr>
        <w:t xml:space="preserve"> บริษัท</w:t>
      </w:r>
      <w:proofErr w:type="gramEnd"/>
      <w:r w:rsidR="00903E18" w:rsidRPr="003E01A5">
        <w:rPr>
          <w:rFonts w:asciiTheme="majorBidi" w:hAnsiTheme="majorBidi"/>
          <w:sz w:val="26"/>
          <w:szCs w:val="26"/>
          <w:cs/>
        </w:rPr>
        <w:t xml:space="preserve"> โรงพยาบาลวิมุต โฮลดิ้ง จำกัด ซึ่งเป็นบริษัทย่อยทางตรงของบริษัท ได้ทำสัญญาซื้อขายเงินลงทุนทั้งหมดให้กับผู้ลงทุนซึ่งเป็นบุคคลภายนอก</w:t>
      </w:r>
    </w:p>
    <w:p w14:paraId="5C9FDE55" w14:textId="02D9DAC1" w:rsidR="00B3696C" w:rsidRPr="003E01A5" w:rsidRDefault="00B3696C" w:rsidP="00B36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3E01A5">
        <w:rPr>
          <w:rFonts w:asciiTheme="majorBidi" w:hAnsiTheme="majorBidi"/>
          <w:sz w:val="30"/>
          <w:szCs w:val="30"/>
          <w:cs/>
        </w:rPr>
        <w:lastRenderedPageBreak/>
        <w:t>กลุ่มบริษัทไม่มีเงินลงทุน</w:t>
      </w:r>
      <w:r w:rsidR="001A490D" w:rsidRPr="003E01A5">
        <w:rPr>
          <w:rFonts w:asciiTheme="majorBidi" w:hAnsiTheme="majorBidi"/>
          <w:sz w:val="30"/>
          <w:szCs w:val="30"/>
          <w:cs/>
        </w:rPr>
        <w:t>ใน</w:t>
      </w:r>
      <w:r w:rsidRPr="003E01A5">
        <w:rPr>
          <w:rFonts w:asciiTheme="majorBidi" w:hAnsiTheme="majorBidi"/>
          <w:sz w:val="30"/>
          <w:szCs w:val="30"/>
          <w:cs/>
        </w:rPr>
        <w:t>การร่วมค้าที่จดทะเบียนในตลาดหลักทรัพย์ ดังนั้นจึงไม่มีราคาที่เปิดเผยต่อสาธารณชน</w:t>
      </w:r>
    </w:p>
    <w:p w14:paraId="070666EB" w14:textId="77777777" w:rsidR="00B3696C" w:rsidRPr="003E01A5" w:rsidRDefault="00B3696C" w:rsidP="00B36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F432385" w14:textId="616CED0C" w:rsidR="00EF78AD" w:rsidRPr="003E01A5" w:rsidRDefault="00EF78AD" w:rsidP="00EF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การร่วมค้า</w:t>
      </w:r>
    </w:p>
    <w:p w14:paraId="2E152BAF" w14:textId="77777777" w:rsidR="007A1996" w:rsidRPr="003E01A5" w:rsidRDefault="007A1996" w:rsidP="007A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080"/>
        <w:gridCol w:w="1260"/>
        <w:gridCol w:w="360"/>
        <w:gridCol w:w="1260"/>
      </w:tblGrid>
      <w:tr w:rsidR="00107F3F" w:rsidRPr="003E01A5" w14:paraId="1973421D" w14:textId="77777777" w:rsidTr="00702B6F">
        <w:tc>
          <w:tcPr>
            <w:tcW w:w="5220" w:type="dxa"/>
          </w:tcPr>
          <w:p w14:paraId="17D1C0D9" w14:textId="4F949132" w:rsidR="00107F3F" w:rsidRPr="003E01A5" w:rsidRDefault="00107F3F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080" w:type="dxa"/>
            <w:vAlign w:val="bottom"/>
          </w:tcPr>
          <w:p w14:paraId="64DFFAEE" w14:textId="77777777" w:rsidR="00107F3F" w:rsidRPr="003E01A5" w:rsidRDefault="00107F3F" w:rsidP="002F56A6">
            <w:pPr>
              <w:ind w:left="-18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1916C43E" w14:textId="2E09A521" w:rsidR="00107F3F" w:rsidRPr="003E01A5" w:rsidRDefault="00107F3F" w:rsidP="002F56A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A1996" w:rsidRPr="003E01A5" w14:paraId="124F3863" w14:textId="77777777" w:rsidTr="00283992">
        <w:tc>
          <w:tcPr>
            <w:tcW w:w="5220" w:type="dxa"/>
          </w:tcPr>
          <w:p w14:paraId="2639E3D1" w14:textId="212D4F38" w:rsidR="007A1996" w:rsidRPr="003E01A5" w:rsidRDefault="00132A8D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7A1996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="007A1996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7A1996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B751D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15E585FF" w14:textId="77777777" w:rsidR="007A1996" w:rsidRPr="003E01A5" w:rsidRDefault="007A1996" w:rsidP="002F56A6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21523C8A" w14:textId="0331316F" w:rsidR="007A1996" w:rsidRPr="003E01A5" w:rsidRDefault="005B751D" w:rsidP="002F56A6">
            <w:pPr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60" w:type="dxa"/>
            <w:vAlign w:val="bottom"/>
          </w:tcPr>
          <w:p w14:paraId="6AE936BF" w14:textId="77777777" w:rsidR="007A1996" w:rsidRPr="003E01A5" w:rsidRDefault="007A1996" w:rsidP="002F56A6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E87FF06" w14:textId="2F797973" w:rsidR="007A1996" w:rsidRPr="003E01A5" w:rsidRDefault="005B751D" w:rsidP="002F56A6">
            <w:pPr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A1996" w:rsidRPr="003E01A5" w14:paraId="239C77D3" w14:textId="77777777" w:rsidTr="00702B6F">
        <w:tc>
          <w:tcPr>
            <w:tcW w:w="5220" w:type="dxa"/>
          </w:tcPr>
          <w:p w14:paraId="0432F214" w14:textId="77777777" w:rsidR="007A1996" w:rsidRPr="003E01A5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7DA103" w14:textId="77777777" w:rsidR="007A1996" w:rsidRPr="003E01A5" w:rsidRDefault="007A1996" w:rsidP="002F56A6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3B96CF53" w14:textId="77777777" w:rsidR="007A1996" w:rsidRPr="003E01A5" w:rsidRDefault="007A1996" w:rsidP="002F56A6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1996" w:rsidRPr="003E01A5" w14:paraId="7707D264" w14:textId="77777777" w:rsidTr="00283992">
        <w:tc>
          <w:tcPr>
            <w:tcW w:w="5220" w:type="dxa"/>
            <w:vAlign w:val="bottom"/>
          </w:tcPr>
          <w:p w14:paraId="44AD96DE" w14:textId="58335684" w:rsidR="007A1996" w:rsidRPr="003E01A5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 (ถือหุ้นโดยบริษัทย่อย)</w:t>
            </w:r>
          </w:p>
        </w:tc>
        <w:tc>
          <w:tcPr>
            <w:tcW w:w="1080" w:type="dxa"/>
            <w:vAlign w:val="bottom"/>
          </w:tcPr>
          <w:p w14:paraId="5281ABD9" w14:textId="77777777" w:rsidR="007A1996" w:rsidRPr="003E01A5" w:rsidRDefault="007A1996" w:rsidP="002F56A6">
            <w:pPr>
              <w:tabs>
                <w:tab w:val="decimal" w:pos="12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AA7E92" w14:textId="77777777" w:rsidR="007A1996" w:rsidRPr="003E01A5" w:rsidRDefault="007A1996" w:rsidP="002F56A6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EC67F9B" w14:textId="77777777" w:rsidR="007A1996" w:rsidRPr="003E01A5" w:rsidRDefault="007A1996" w:rsidP="002F56A6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01A2B9C" w14:textId="77777777" w:rsidR="007A1996" w:rsidRPr="003E01A5" w:rsidRDefault="007A1996" w:rsidP="002F56A6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7CD8" w:rsidRPr="003E01A5" w14:paraId="22E00A51" w14:textId="77777777" w:rsidTr="001E28A7">
        <w:tc>
          <w:tcPr>
            <w:tcW w:w="5220" w:type="dxa"/>
            <w:vAlign w:val="bottom"/>
          </w:tcPr>
          <w:p w14:paraId="021F348D" w14:textId="72101F66" w:rsidR="00407CD8" w:rsidRPr="003E01A5" w:rsidRDefault="00407CD8" w:rsidP="004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022FC032" w14:textId="77777777" w:rsidR="00407CD8" w:rsidRPr="003E01A5" w:rsidRDefault="00407CD8" w:rsidP="00407CD8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ECEFC4" w14:textId="6A496DAB" w:rsidR="00407CD8" w:rsidRPr="003E01A5" w:rsidRDefault="005B751D" w:rsidP="004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07C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360" w:type="dxa"/>
            <w:vAlign w:val="bottom"/>
          </w:tcPr>
          <w:p w14:paraId="28B72C7C" w14:textId="77777777" w:rsidR="00407CD8" w:rsidRPr="003E01A5" w:rsidRDefault="00407CD8" w:rsidP="00407CD8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324DD1" w14:textId="36F5C5A3" w:rsidR="00407CD8" w:rsidRPr="003E01A5" w:rsidRDefault="005B751D" w:rsidP="004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</w:tr>
      <w:tr w:rsidR="00407CD8" w:rsidRPr="003E01A5" w14:paraId="43CCE8F0" w14:textId="77777777" w:rsidTr="00283992">
        <w:tc>
          <w:tcPr>
            <w:tcW w:w="5220" w:type="dxa"/>
            <w:vAlign w:val="bottom"/>
          </w:tcPr>
          <w:p w14:paraId="07F89288" w14:textId="77777777" w:rsidR="00407CD8" w:rsidRPr="003E01A5" w:rsidRDefault="00407CD8" w:rsidP="004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080" w:type="dxa"/>
            <w:vAlign w:val="bottom"/>
          </w:tcPr>
          <w:p w14:paraId="661A1B5C" w14:textId="3AE5C49F" w:rsidR="00407CD8" w:rsidRPr="003E01A5" w:rsidRDefault="00407CD8" w:rsidP="00407CD8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2987BDB" w14:textId="5C4B358A" w:rsidR="00407CD8" w:rsidRPr="003E01A5" w:rsidRDefault="005B751D" w:rsidP="004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360" w:type="dxa"/>
            <w:vAlign w:val="bottom"/>
          </w:tcPr>
          <w:p w14:paraId="7ED43574" w14:textId="77777777" w:rsidR="00407CD8" w:rsidRPr="003E01A5" w:rsidRDefault="00407CD8" w:rsidP="00407CD8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13AC7C" w14:textId="309CEB64" w:rsidR="00407CD8" w:rsidRPr="003E01A5" w:rsidRDefault="005B751D" w:rsidP="0040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423DBA" w:rsidRPr="003E01A5" w14:paraId="722A1537" w14:textId="77777777" w:rsidTr="00283992">
        <w:tc>
          <w:tcPr>
            <w:tcW w:w="5220" w:type="dxa"/>
            <w:vAlign w:val="bottom"/>
          </w:tcPr>
          <w:p w14:paraId="69A9F0B0" w14:textId="48A27A5D" w:rsidR="00423DBA" w:rsidRPr="003E01A5" w:rsidRDefault="00423DBA" w:rsidP="00423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080" w:type="dxa"/>
            <w:vAlign w:val="bottom"/>
          </w:tcPr>
          <w:p w14:paraId="378374F1" w14:textId="72E2D975" w:rsidR="00423DBA" w:rsidRPr="003E01A5" w:rsidRDefault="00423DBA" w:rsidP="00423DBA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ข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92A15B2" w14:textId="0772C5F1" w:rsidR="00423DBA" w:rsidRPr="003E01A5" w:rsidRDefault="00423DBA" w:rsidP="00423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  <w:vAlign w:val="bottom"/>
          </w:tcPr>
          <w:p w14:paraId="6E8F26D4" w14:textId="77777777" w:rsidR="00423DBA" w:rsidRPr="003E01A5" w:rsidRDefault="00423DBA" w:rsidP="00423DBA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D172B4" w14:textId="497D7012" w:rsidR="00423DBA" w:rsidRPr="003E01A5" w:rsidRDefault="00423DBA" w:rsidP="00A56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3DBA" w:rsidRPr="003E01A5" w14:paraId="3581E466" w14:textId="77777777" w:rsidTr="00283992">
        <w:tc>
          <w:tcPr>
            <w:tcW w:w="5220" w:type="dxa"/>
            <w:vAlign w:val="bottom"/>
          </w:tcPr>
          <w:p w14:paraId="27111B80" w14:textId="77777777" w:rsidR="00423DBA" w:rsidRPr="003E01A5" w:rsidRDefault="00423DBA" w:rsidP="00423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1080" w:type="dxa"/>
            <w:vAlign w:val="bottom"/>
          </w:tcPr>
          <w:p w14:paraId="5658CEF2" w14:textId="0E964A69" w:rsidR="00423DBA" w:rsidRPr="003E01A5" w:rsidRDefault="00423DBA" w:rsidP="00423DBA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280804C3" w14:textId="2A63321D" w:rsidR="00423DBA" w:rsidRPr="003E01A5" w:rsidRDefault="00423DBA" w:rsidP="00A56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56AB876D" w14:textId="77777777" w:rsidR="00423DBA" w:rsidRPr="003E01A5" w:rsidRDefault="00423DBA" w:rsidP="00423DBA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775198" w14:textId="7CB3DACB" w:rsidR="00423DBA" w:rsidRPr="003E01A5" w:rsidRDefault="005B751D" w:rsidP="00423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</w:tr>
      <w:tr w:rsidR="00423DBA" w:rsidRPr="003E01A5" w14:paraId="01AC41FC" w14:textId="77777777" w:rsidTr="00283992">
        <w:tc>
          <w:tcPr>
            <w:tcW w:w="5220" w:type="dxa"/>
            <w:vAlign w:val="bottom"/>
          </w:tcPr>
          <w:p w14:paraId="5323EF07" w14:textId="77777777" w:rsidR="00423DBA" w:rsidRPr="003E01A5" w:rsidRDefault="00423DBA" w:rsidP="00423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vAlign w:val="bottom"/>
          </w:tcPr>
          <w:p w14:paraId="2495AE72" w14:textId="2F7EB77D" w:rsidR="00423DBA" w:rsidRPr="003E01A5" w:rsidRDefault="00423DBA" w:rsidP="00423DBA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ง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D520928" w14:textId="4A4B9D54" w:rsidR="00423DBA" w:rsidRPr="003E01A5" w:rsidRDefault="00423DBA" w:rsidP="00A56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6F3610C8" w14:textId="77777777" w:rsidR="00423DBA" w:rsidRPr="003E01A5" w:rsidRDefault="00423DBA" w:rsidP="00423DBA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2EACEA" w14:textId="2D28BF52" w:rsidR="00423DBA" w:rsidRPr="003E01A5" w:rsidRDefault="00423DBA" w:rsidP="00423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23DBA" w:rsidRPr="003E01A5" w14:paraId="1ADFAF96" w14:textId="77777777" w:rsidTr="00283992">
        <w:tc>
          <w:tcPr>
            <w:tcW w:w="5220" w:type="dxa"/>
            <w:vAlign w:val="bottom"/>
          </w:tcPr>
          <w:p w14:paraId="486C2422" w14:textId="77777777" w:rsidR="00423DBA" w:rsidRPr="003E01A5" w:rsidRDefault="00423DBA" w:rsidP="00423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กลับรายการส่วนแบ่งขาดทุนการร่วมค้าที่ใช้วิธีส่วนได้เสีย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ที่เลิกกิจการ</w:t>
            </w:r>
          </w:p>
        </w:tc>
        <w:tc>
          <w:tcPr>
            <w:tcW w:w="1080" w:type="dxa"/>
            <w:vAlign w:val="bottom"/>
          </w:tcPr>
          <w:p w14:paraId="77B3000C" w14:textId="067CD678" w:rsidR="00423DBA" w:rsidRPr="003E01A5" w:rsidRDefault="00423DBA" w:rsidP="00423DBA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ง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2915B915" w14:textId="51DF8BA3" w:rsidR="00423DBA" w:rsidRPr="003E01A5" w:rsidRDefault="00423DBA" w:rsidP="00A56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416A23AF" w14:textId="77777777" w:rsidR="00423DBA" w:rsidRPr="003E01A5" w:rsidRDefault="00423DBA" w:rsidP="00423DBA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E7CE3D" w14:textId="74FA12AB" w:rsidR="00423DBA" w:rsidRPr="003E01A5" w:rsidRDefault="005B751D" w:rsidP="00423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423DBA" w:rsidRPr="003E01A5" w14:paraId="24432D54" w14:textId="77777777" w:rsidTr="00283992">
        <w:tc>
          <w:tcPr>
            <w:tcW w:w="5220" w:type="dxa"/>
            <w:vAlign w:val="bottom"/>
          </w:tcPr>
          <w:p w14:paraId="125FD487" w14:textId="77777777" w:rsidR="00423DBA" w:rsidRPr="003E01A5" w:rsidRDefault="00423DBA" w:rsidP="00423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ส่วนแบ่งขาดทุนของการร่วมค้าที่ใช้วิธีส่วนได้เสีย</w:t>
            </w:r>
          </w:p>
        </w:tc>
        <w:tc>
          <w:tcPr>
            <w:tcW w:w="1080" w:type="dxa"/>
            <w:vAlign w:val="bottom"/>
          </w:tcPr>
          <w:p w14:paraId="0168FA04" w14:textId="77777777" w:rsidR="00423DBA" w:rsidRPr="003E01A5" w:rsidRDefault="00423DBA" w:rsidP="00423DBA">
            <w:pPr>
              <w:tabs>
                <w:tab w:val="decimal" w:pos="12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4C1D0F" w14:textId="6E25F9CF" w:rsidR="00423DBA" w:rsidRPr="003E01A5" w:rsidRDefault="00423DBA" w:rsidP="00423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  <w:vAlign w:val="bottom"/>
          </w:tcPr>
          <w:p w14:paraId="0A03855F" w14:textId="77777777" w:rsidR="00423DBA" w:rsidRPr="003E01A5" w:rsidRDefault="00423DBA" w:rsidP="00423DBA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203FFA" w14:textId="6BD09480" w:rsidR="00423DBA" w:rsidRPr="003E01A5" w:rsidRDefault="00423DBA" w:rsidP="00423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23DBA" w:rsidRPr="003E01A5" w14:paraId="5705F818" w14:textId="77777777" w:rsidTr="00283992">
        <w:tc>
          <w:tcPr>
            <w:tcW w:w="5220" w:type="dxa"/>
            <w:vAlign w:val="bottom"/>
          </w:tcPr>
          <w:p w14:paraId="402EC708" w14:textId="4CB35D51" w:rsidR="00423DBA" w:rsidRPr="003E01A5" w:rsidRDefault="00423DBA" w:rsidP="00423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5D965DBD" w14:textId="77777777" w:rsidR="00423DBA" w:rsidRPr="003E01A5" w:rsidRDefault="00423DBA" w:rsidP="00423DBA">
            <w:pPr>
              <w:tabs>
                <w:tab w:val="decimal" w:pos="12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701B6" w14:textId="4BA37403" w:rsidR="00423DBA" w:rsidRPr="003E01A5" w:rsidRDefault="005B751D" w:rsidP="00423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23DBA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360" w:type="dxa"/>
            <w:vAlign w:val="bottom"/>
          </w:tcPr>
          <w:p w14:paraId="78298C17" w14:textId="77777777" w:rsidR="00423DBA" w:rsidRPr="003E01A5" w:rsidRDefault="00423DBA" w:rsidP="00423DBA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03AA0" w14:textId="01DBBF02" w:rsidR="00423DBA" w:rsidRPr="003E01A5" w:rsidRDefault="005B751D" w:rsidP="00423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23DBA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</w:tr>
    </w:tbl>
    <w:p w14:paraId="62DF24D2" w14:textId="7AA9C18D" w:rsidR="00DB4197" w:rsidRPr="003E01A5" w:rsidRDefault="00DB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4"/>
          <w:szCs w:val="14"/>
          <w:cs/>
          <w:lang w:val="en-GB"/>
        </w:rPr>
      </w:pPr>
    </w:p>
    <w:p w14:paraId="29197038" w14:textId="124B03D8" w:rsidR="007A1996" w:rsidRPr="003E01A5" w:rsidRDefault="007A1996" w:rsidP="006F2038">
      <w:pPr>
        <w:pStyle w:val="block"/>
        <w:numPr>
          <w:ilvl w:val="0"/>
          <w:numId w:val="27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ชำระค่าหุ้นเพิ่มทุนในการร่วมค้า</w:t>
      </w:r>
    </w:p>
    <w:p w14:paraId="4FF2EC62" w14:textId="77777777" w:rsidR="007A1996" w:rsidRPr="003E01A5" w:rsidRDefault="007A1996" w:rsidP="007A1996">
      <w:pPr>
        <w:rPr>
          <w:rFonts w:asciiTheme="majorBidi" w:hAnsiTheme="majorBidi" w:cstheme="majorBidi"/>
          <w:sz w:val="14"/>
          <w:szCs w:val="14"/>
        </w:rPr>
      </w:pPr>
    </w:p>
    <w:p w14:paraId="356355DA" w14:textId="6D5FFE8B" w:rsidR="007A1996" w:rsidRPr="003E01A5" w:rsidRDefault="007A1996" w:rsidP="007A1996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ในระหว่างปี</w:t>
      </w:r>
      <w:r w:rsidRPr="003E01A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B751D" w:rsidRPr="003E01A5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Pr="003E01A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17D11" w:rsidRPr="003E01A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5B751D" w:rsidRPr="003E01A5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="00017D11" w:rsidRPr="003E01A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บริษัทย่อยได้จ่ายชำระค่าหุ้นเพิ่มทุนของการร่วมค้า โดยสัดส่วนการถือหุ้นไม่เปลี่ยนแปลง ดังนี้</w:t>
      </w:r>
    </w:p>
    <w:p w14:paraId="3EE15567" w14:textId="77777777" w:rsidR="007A1996" w:rsidRPr="003E01A5" w:rsidRDefault="007A1996" w:rsidP="007A1996">
      <w:pPr>
        <w:rPr>
          <w:rFonts w:asciiTheme="majorBidi" w:hAnsiTheme="majorBidi" w:cstheme="majorBidi"/>
          <w:sz w:val="14"/>
          <w:szCs w:val="14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170"/>
        <w:gridCol w:w="1170"/>
        <w:gridCol w:w="270"/>
        <w:gridCol w:w="1170"/>
      </w:tblGrid>
      <w:tr w:rsidR="008A6850" w:rsidRPr="003E01A5" w14:paraId="1D8C5485" w14:textId="77777777" w:rsidTr="008A6850">
        <w:trPr>
          <w:tblHeader/>
        </w:trPr>
        <w:tc>
          <w:tcPr>
            <w:tcW w:w="5130" w:type="dxa"/>
          </w:tcPr>
          <w:p w14:paraId="656BACD5" w14:textId="77777777" w:rsidR="008A6850" w:rsidRPr="003E01A5" w:rsidRDefault="008A6850" w:rsidP="002F56A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6B9D38A" w14:textId="26288583" w:rsidR="008A6850" w:rsidRPr="003E01A5" w:rsidRDefault="008A6850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413901C" w14:textId="2F2D4A49" w:rsidR="008A6850" w:rsidRPr="003E01A5" w:rsidRDefault="008A6850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ค่าหุ้นเพิ่มทุนที่ชำระแล้ว</w:t>
            </w:r>
          </w:p>
        </w:tc>
      </w:tr>
      <w:tr w:rsidR="00FE0329" w:rsidRPr="003E01A5" w14:paraId="012B0C4C" w14:textId="77777777" w:rsidTr="008A6850">
        <w:trPr>
          <w:tblHeader/>
        </w:trPr>
        <w:tc>
          <w:tcPr>
            <w:tcW w:w="5130" w:type="dxa"/>
          </w:tcPr>
          <w:p w14:paraId="2E9AFC6A" w14:textId="77777777" w:rsidR="00FE0329" w:rsidRPr="003E01A5" w:rsidRDefault="00FE0329" w:rsidP="002F56A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AD23E63" w14:textId="59284B37" w:rsidR="00FE0329" w:rsidRPr="003E01A5" w:rsidRDefault="00FE0329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ทุน</w:t>
            </w:r>
            <w:r w:rsidR="003D337A" w:rsidRPr="003E01A5">
              <w:rPr>
                <w:rFonts w:asciiTheme="majorBidi" w:hAnsiTheme="majorBidi" w:hint="cs"/>
                <w:sz w:val="30"/>
                <w:szCs w:val="30"/>
                <w:cs/>
              </w:rPr>
              <w:t>ที่</w:t>
            </w: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2610" w:type="dxa"/>
            <w:gridSpan w:val="3"/>
          </w:tcPr>
          <w:p w14:paraId="3EB00134" w14:textId="77879461" w:rsidR="00FE0329" w:rsidRPr="003E01A5" w:rsidRDefault="00FE0329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โดยบริษัทย่อย</w:t>
            </w:r>
          </w:p>
        </w:tc>
      </w:tr>
      <w:tr w:rsidR="008A6850" w:rsidRPr="003E01A5" w14:paraId="50F73523" w14:textId="77777777" w:rsidTr="008A6850">
        <w:trPr>
          <w:tblHeader/>
        </w:trPr>
        <w:tc>
          <w:tcPr>
            <w:tcW w:w="5130" w:type="dxa"/>
          </w:tcPr>
          <w:p w14:paraId="2B933DB2" w14:textId="77777777" w:rsidR="008A6850" w:rsidRPr="003E01A5" w:rsidRDefault="008A6850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778D69" w14:textId="24DA3F2D" w:rsidR="008A6850" w:rsidRPr="003E01A5" w:rsidRDefault="008A6850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B2A52A" w14:textId="3BA0446E" w:rsidR="008A6850" w:rsidRPr="003E01A5" w:rsidRDefault="005B751D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2770B62" w14:textId="77777777" w:rsidR="008A6850" w:rsidRPr="003E01A5" w:rsidRDefault="008A6850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BFC813F" w14:textId="56465F7E" w:rsidR="008A6850" w:rsidRPr="003E01A5" w:rsidRDefault="005B751D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D337A" w:rsidRPr="003E01A5" w14:paraId="777258D6" w14:textId="77777777" w:rsidTr="003D337A">
        <w:tc>
          <w:tcPr>
            <w:tcW w:w="5130" w:type="dxa"/>
          </w:tcPr>
          <w:p w14:paraId="7159132E" w14:textId="619FDBA0" w:rsidR="003D337A" w:rsidRPr="003E01A5" w:rsidRDefault="003D337A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294328" w14:textId="77777777" w:rsidR="003D337A" w:rsidRPr="003E01A5" w:rsidRDefault="003D337A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2610" w:type="dxa"/>
            <w:gridSpan w:val="3"/>
          </w:tcPr>
          <w:p w14:paraId="4B397CB7" w14:textId="00E7FEE8" w:rsidR="003D337A" w:rsidRPr="003E01A5" w:rsidRDefault="003D337A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A6850" w:rsidRPr="003E01A5" w14:paraId="3A86CB31" w14:textId="77777777" w:rsidTr="008A6850">
        <w:tc>
          <w:tcPr>
            <w:tcW w:w="5130" w:type="dxa"/>
          </w:tcPr>
          <w:p w14:paraId="36BE653E" w14:textId="534FB366" w:rsidR="008A6850" w:rsidRPr="003E01A5" w:rsidRDefault="008A6850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 (ถือหุ้นโดยบริษัทย่อย)</w:t>
            </w:r>
          </w:p>
        </w:tc>
        <w:tc>
          <w:tcPr>
            <w:tcW w:w="1170" w:type="dxa"/>
          </w:tcPr>
          <w:p w14:paraId="7D81A011" w14:textId="02CAD1E9" w:rsidR="008A6850" w:rsidRPr="003E01A5" w:rsidRDefault="008A6850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3EDA15" w14:textId="082B3AF6" w:rsidR="008A6850" w:rsidRPr="003E01A5" w:rsidRDefault="008A6850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13A50" w14:textId="77777777" w:rsidR="008A6850" w:rsidRPr="003E01A5" w:rsidRDefault="008A6850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66CB02" w14:textId="77777777" w:rsidR="008A6850" w:rsidRPr="003E01A5" w:rsidRDefault="008A6850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A6850" w:rsidRPr="003E01A5" w14:paraId="7CD71011" w14:textId="77777777" w:rsidTr="008A6850">
        <w:tc>
          <w:tcPr>
            <w:tcW w:w="5130" w:type="dxa"/>
          </w:tcPr>
          <w:p w14:paraId="0E4B620D" w14:textId="4226EA2C" w:rsidR="008A6850" w:rsidRPr="003E01A5" w:rsidRDefault="008A6850" w:rsidP="00407CD8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โอเมก้า โลจิสติกส์ แคมปัส จำกัด</w:t>
            </w:r>
          </w:p>
        </w:tc>
        <w:tc>
          <w:tcPr>
            <w:tcW w:w="1170" w:type="dxa"/>
          </w:tcPr>
          <w:p w14:paraId="1A2D3ADC" w14:textId="5EB07F8F" w:rsidR="008A6850" w:rsidRPr="003E01A5" w:rsidRDefault="005B751D" w:rsidP="00407CD8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A6850"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170" w:type="dxa"/>
          </w:tcPr>
          <w:p w14:paraId="5437B800" w14:textId="46FA1F59" w:rsidR="008A6850" w:rsidRPr="003E01A5" w:rsidRDefault="005B751D" w:rsidP="00407CD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270" w:type="dxa"/>
          </w:tcPr>
          <w:p w14:paraId="789ACD09" w14:textId="77777777" w:rsidR="008A6850" w:rsidRPr="003E01A5" w:rsidRDefault="008A6850" w:rsidP="00407CD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5B8C7D4" w14:textId="4CEC7242" w:rsidR="008A6850" w:rsidRPr="003E01A5" w:rsidRDefault="005B751D" w:rsidP="00407CD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</w:tr>
      <w:tr w:rsidR="008A6850" w:rsidRPr="003E01A5" w14:paraId="288335F1" w14:textId="77777777" w:rsidTr="008A6850">
        <w:tc>
          <w:tcPr>
            <w:tcW w:w="5130" w:type="dxa"/>
          </w:tcPr>
          <w:p w14:paraId="64C2EB03" w14:textId="55215C0C" w:rsidR="008A6850" w:rsidRPr="003E01A5" w:rsidRDefault="008A6850" w:rsidP="00407CD8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บริษัท บริทาเนีย เอสพีวี </w:t>
            </w:r>
            <w:r w:rsidR="005B751D" w:rsidRPr="003E01A5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16</w:t>
            </w:r>
            <w:r w:rsidRPr="003E01A5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1170" w:type="dxa"/>
          </w:tcPr>
          <w:p w14:paraId="45D8CCF7" w14:textId="148C62C3" w:rsidR="008A6850" w:rsidRPr="003E01A5" w:rsidRDefault="005B751D" w:rsidP="00407CD8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</w:t>
            </w:r>
          </w:p>
        </w:tc>
        <w:tc>
          <w:tcPr>
            <w:tcW w:w="1170" w:type="dxa"/>
          </w:tcPr>
          <w:p w14:paraId="293BEBB6" w14:textId="7E8BFBB5" w:rsidR="008A6850" w:rsidRPr="003E01A5" w:rsidRDefault="005B751D" w:rsidP="00407CD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7ACE5FA2" w14:textId="77777777" w:rsidR="008A6850" w:rsidRPr="003E01A5" w:rsidRDefault="008A6850" w:rsidP="00407CD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A37C4BC" w14:textId="70D8ED7D" w:rsidR="008A6850" w:rsidRPr="003E01A5" w:rsidRDefault="008A6850" w:rsidP="00407CD8">
            <w:pPr>
              <w:pStyle w:val="block"/>
              <w:spacing w:after="0" w:line="240" w:lineRule="auto"/>
              <w:ind w:left="-554" w:right="250" w:hanging="64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A6850" w:rsidRPr="003E01A5" w14:paraId="785DB44B" w14:textId="77777777" w:rsidTr="008A6850">
        <w:tc>
          <w:tcPr>
            <w:tcW w:w="5130" w:type="dxa"/>
          </w:tcPr>
          <w:p w14:paraId="5C983F35" w14:textId="13C74507" w:rsidR="008A6850" w:rsidRPr="003E01A5" w:rsidRDefault="008A6850" w:rsidP="00407CD8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ออริจิ้น โฮเทล พฤกษา สุขุมวิท จำกัด</w:t>
            </w:r>
          </w:p>
        </w:tc>
        <w:tc>
          <w:tcPr>
            <w:tcW w:w="1170" w:type="dxa"/>
          </w:tcPr>
          <w:p w14:paraId="5CD19296" w14:textId="2AA84001" w:rsidR="008A6850" w:rsidRPr="003E01A5" w:rsidRDefault="005B751D" w:rsidP="00407CD8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170" w:type="dxa"/>
          </w:tcPr>
          <w:p w14:paraId="11520D0A" w14:textId="7DC1A926" w:rsidR="008A6850" w:rsidRPr="003E01A5" w:rsidRDefault="008A6850" w:rsidP="008A14B6">
            <w:pPr>
              <w:pStyle w:val="block"/>
              <w:tabs>
                <w:tab w:val="left" w:pos="614"/>
              </w:tabs>
              <w:spacing w:after="0" w:line="240" w:lineRule="auto"/>
              <w:ind w:left="-646" w:right="16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3CAFC5F" w14:textId="77777777" w:rsidR="008A6850" w:rsidRPr="003E01A5" w:rsidRDefault="008A6850" w:rsidP="00407CD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F0C5D21" w14:textId="202A0DDC" w:rsidR="008A6850" w:rsidRPr="003E01A5" w:rsidRDefault="005B751D" w:rsidP="00407CD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</w:tr>
      <w:tr w:rsidR="008A6850" w:rsidRPr="003E01A5" w14:paraId="3353C08F" w14:textId="77777777" w:rsidTr="008A6850">
        <w:tc>
          <w:tcPr>
            <w:tcW w:w="5130" w:type="dxa"/>
          </w:tcPr>
          <w:p w14:paraId="3DDAA45F" w14:textId="52D84090" w:rsidR="008A6850" w:rsidRPr="003E01A5" w:rsidRDefault="008A6850" w:rsidP="00407CD8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บริษัท พาร์ค ลักชัวรี่ เอสพีวี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1170" w:type="dxa"/>
          </w:tcPr>
          <w:p w14:paraId="3FB95227" w14:textId="3913B598" w:rsidR="008A6850" w:rsidRPr="003E01A5" w:rsidRDefault="005B751D" w:rsidP="00407CD8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170" w:type="dxa"/>
          </w:tcPr>
          <w:p w14:paraId="503C18A5" w14:textId="4226F2A2" w:rsidR="008A6850" w:rsidRPr="003E01A5" w:rsidRDefault="008A6850" w:rsidP="008A14B6">
            <w:pPr>
              <w:pStyle w:val="block"/>
              <w:tabs>
                <w:tab w:val="left" w:pos="614"/>
              </w:tabs>
              <w:spacing w:after="0" w:line="240" w:lineRule="auto"/>
              <w:ind w:left="-646" w:right="16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C8A4689" w14:textId="77777777" w:rsidR="008A6850" w:rsidRPr="003E01A5" w:rsidRDefault="008A6850" w:rsidP="00407CD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FC0D261" w14:textId="632C3606" w:rsidR="008A6850" w:rsidRPr="003E01A5" w:rsidRDefault="005B751D" w:rsidP="00407CD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</w:tr>
      <w:tr w:rsidR="008A6850" w:rsidRPr="003E01A5" w14:paraId="63DD435F" w14:textId="77777777" w:rsidTr="008A6850">
        <w:tc>
          <w:tcPr>
            <w:tcW w:w="5130" w:type="dxa"/>
          </w:tcPr>
          <w:p w14:paraId="5C27EBCB" w14:textId="77777777" w:rsidR="008A6850" w:rsidRPr="003E01A5" w:rsidRDefault="008A6850" w:rsidP="00407CD8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เอ็นแอลอาร์ ทีเอช จำกัด</w:t>
            </w:r>
          </w:p>
        </w:tc>
        <w:tc>
          <w:tcPr>
            <w:tcW w:w="1170" w:type="dxa"/>
          </w:tcPr>
          <w:p w14:paraId="411E3ACF" w14:textId="2A091F3A" w:rsidR="008A6850" w:rsidRPr="003E01A5" w:rsidRDefault="005B751D" w:rsidP="00407CD8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170" w:type="dxa"/>
          </w:tcPr>
          <w:p w14:paraId="116E0375" w14:textId="6AF0E25F" w:rsidR="008A6850" w:rsidRPr="003E01A5" w:rsidRDefault="008A6850" w:rsidP="008A14B6">
            <w:pPr>
              <w:pStyle w:val="block"/>
              <w:tabs>
                <w:tab w:val="left" w:pos="614"/>
              </w:tabs>
              <w:spacing w:after="0" w:line="240" w:lineRule="auto"/>
              <w:ind w:left="-646" w:right="16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4875860" w14:textId="77777777" w:rsidR="008A6850" w:rsidRPr="003E01A5" w:rsidRDefault="008A6850" w:rsidP="00407CD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756468D" w14:textId="3F382E8B" w:rsidR="008A6850" w:rsidRPr="003E01A5" w:rsidRDefault="005B751D" w:rsidP="00407CD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8A6850" w:rsidRPr="003E01A5" w14:paraId="5159BD1E" w14:textId="77777777" w:rsidTr="008A6850">
        <w:tc>
          <w:tcPr>
            <w:tcW w:w="5130" w:type="dxa"/>
            <w:vAlign w:val="bottom"/>
          </w:tcPr>
          <w:p w14:paraId="3A6E7D89" w14:textId="77777777" w:rsidR="008A6850" w:rsidRPr="003E01A5" w:rsidRDefault="008A6850" w:rsidP="00407CD8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70" w:type="dxa"/>
          </w:tcPr>
          <w:p w14:paraId="26C552A4" w14:textId="31DAA19E" w:rsidR="008A6850" w:rsidRPr="003E01A5" w:rsidRDefault="008A6850" w:rsidP="00407CD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D332EC" w14:textId="128DCC5D" w:rsidR="008A6850" w:rsidRPr="003E01A5" w:rsidRDefault="005B751D" w:rsidP="00407CD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270" w:type="dxa"/>
          </w:tcPr>
          <w:p w14:paraId="61555A27" w14:textId="77777777" w:rsidR="008A6850" w:rsidRPr="003E01A5" w:rsidRDefault="008A6850" w:rsidP="00407CD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7082E1" w14:textId="2C5B8797" w:rsidR="008A6850" w:rsidRPr="003E01A5" w:rsidRDefault="005B751D" w:rsidP="00407CD8">
            <w:pPr>
              <w:pStyle w:val="block"/>
              <w:spacing w:after="0" w:line="240" w:lineRule="auto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</w:t>
            </w:r>
          </w:p>
        </w:tc>
      </w:tr>
    </w:tbl>
    <w:p w14:paraId="4AAC3CE9" w14:textId="15862302" w:rsidR="00423DBA" w:rsidRPr="003E01A5" w:rsidRDefault="00570B3F" w:rsidP="006F2038">
      <w:pPr>
        <w:pStyle w:val="block"/>
        <w:numPr>
          <w:ilvl w:val="0"/>
          <w:numId w:val="27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ขายเงินลงทุนในการร่วมค้า</w:t>
      </w:r>
    </w:p>
    <w:p w14:paraId="1020C59E" w14:textId="74B5C5A6" w:rsidR="00423DBA" w:rsidRPr="003E01A5" w:rsidRDefault="00570B3F" w:rsidP="00411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cs/>
        </w:rPr>
        <w:br/>
      </w: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ในเดือนมิถุนายน </w:t>
      </w:r>
      <w:r w:rsidR="005B751D" w:rsidRPr="003E01A5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 โรงพยาบาลวิมุต โฮลดิ้ง จำกัด ซึ่งเป็นบริษัทย่อยทางตรงของบริษัท ได้ทำสัญญา</w:t>
      </w:r>
      <w:r w:rsidR="00267898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>ซื้อขายเพื่อขายเงินลงทุนทั้งหมดของการร่วมค้าในบริษัท เซอร์วิโซ เฮลท์แคร์ โซลูชั่น จำกัด ให้กับผู้ลงทุนซึ่ง</w:t>
      </w:r>
      <w:r w:rsidR="00267898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เป็นบุคคลภายนอก โดยมีสิ่งตอบแทนที่ได้รับเป็นจำนวนเงิน </w:t>
      </w:r>
      <w:r w:rsidR="005B751D" w:rsidRPr="003E01A5">
        <w:rPr>
          <w:rFonts w:asciiTheme="majorBidi" w:hAnsiTheme="majorBidi" w:cstheme="majorBidi"/>
          <w:spacing w:val="-4"/>
          <w:sz w:val="30"/>
          <w:szCs w:val="30"/>
        </w:rPr>
        <w:t>13</w:t>
      </w: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ทั้งนี้</w:t>
      </w:r>
      <w:r w:rsidR="00F367F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="000A75DA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บริษัทรับรู้กำไร</w:t>
      </w:r>
      <w:r w:rsidR="00267898">
        <w:rPr>
          <w:rFonts w:asciiTheme="majorBidi" w:hAnsiTheme="majorBidi" w:cstheme="majorBidi" w:hint="cs"/>
          <w:spacing w:val="-4"/>
          <w:sz w:val="30"/>
          <w:szCs w:val="30"/>
          <w:cs/>
        </w:rPr>
        <w:t>จากการจำหน่ายเงินลงทุนในการร่วมค้า</w:t>
      </w:r>
      <w:r w:rsidR="000A75DA">
        <w:rPr>
          <w:rFonts w:asciiTheme="majorBidi" w:hAnsiTheme="majorBidi" w:cstheme="majorBidi" w:hint="cs"/>
          <w:spacing w:val="-4"/>
          <w:sz w:val="30"/>
          <w:szCs w:val="30"/>
          <w:cs/>
        </w:rPr>
        <w:t>ในงบกำไรขาดทุนเบ็ดเสร็จรวมสำหรับปี</w:t>
      </w: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5B751D" w:rsidRPr="003E01A5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3E01A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5B751D" w:rsidRPr="003E01A5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3E01A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เป็นจำนวนเงิน </w:t>
      </w:r>
      <w:r w:rsidR="005B751D" w:rsidRPr="003E01A5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C24403" w:rsidRPr="003E01A5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5B751D" w:rsidRPr="003E01A5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3E01A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78A8D852" w14:textId="77777777" w:rsidR="00570B3F" w:rsidRPr="003E01A5" w:rsidRDefault="00570B3F" w:rsidP="00570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/>
          <w:sz w:val="24"/>
          <w:szCs w:val="24"/>
        </w:rPr>
      </w:pPr>
    </w:p>
    <w:p w14:paraId="24F7D32E" w14:textId="36B14B8D" w:rsidR="007A1996" w:rsidRPr="003E01A5" w:rsidRDefault="007A1996" w:rsidP="006F2038">
      <w:pPr>
        <w:pStyle w:val="block"/>
        <w:numPr>
          <w:ilvl w:val="0"/>
          <w:numId w:val="27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ลงทุนเพิ่มในการร่วมค้า</w:t>
      </w:r>
    </w:p>
    <w:p w14:paraId="526D5E5B" w14:textId="77777777" w:rsidR="007A1996" w:rsidRPr="003E01A5" w:rsidRDefault="007A1996" w:rsidP="007A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8C9B04F" w14:textId="4EEA93C1" w:rsidR="007A1996" w:rsidRPr="003E01A5" w:rsidRDefault="007A1996" w:rsidP="007A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ในระหว่างปี</w:t>
      </w:r>
      <w:r w:rsidRPr="003E01A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B751D" w:rsidRPr="003E01A5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3E01A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17D11" w:rsidRPr="003E01A5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5B751D" w:rsidRPr="003E01A5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017D11" w:rsidRPr="003E01A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บริษัทย่อยได้ลงทุนเพิ่มในการร่วมค้า ซึ่งเป็นบริษัทที่จดทะเบียนในประเทศไทย ดังนี้</w:t>
      </w:r>
    </w:p>
    <w:p w14:paraId="7C7DAC13" w14:textId="77777777" w:rsidR="007A1996" w:rsidRPr="003E01A5" w:rsidRDefault="007A1996" w:rsidP="007A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236"/>
        <w:gridCol w:w="1294"/>
        <w:gridCol w:w="1440"/>
        <w:gridCol w:w="270"/>
        <w:gridCol w:w="1530"/>
      </w:tblGrid>
      <w:tr w:rsidR="00AE33A4" w:rsidRPr="003E01A5" w14:paraId="7D331590" w14:textId="77777777" w:rsidTr="00AE33A4">
        <w:trPr>
          <w:tblHeader/>
        </w:trPr>
        <w:tc>
          <w:tcPr>
            <w:tcW w:w="4050" w:type="dxa"/>
          </w:tcPr>
          <w:p w14:paraId="23727518" w14:textId="77777777" w:rsidR="00AE33A4" w:rsidRPr="003E01A5" w:rsidRDefault="00AE33A4" w:rsidP="00D4285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B7F5DE4" w14:textId="77777777" w:rsidR="00AE33A4" w:rsidRPr="003E01A5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F699906" w14:textId="7A9BBAC7" w:rsidR="00AE33A4" w:rsidRPr="003E01A5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3240" w:type="dxa"/>
            <w:gridSpan w:val="3"/>
          </w:tcPr>
          <w:p w14:paraId="7902D85B" w14:textId="54A60062" w:rsidR="00AE33A4" w:rsidRPr="003E01A5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ราคาทุน</w:t>
            </w:r>
          </w:p>
        </w:tc>
      </w:tr>
      <w:tr w:rsidR="00AE33A4" w:rsidRPr="003E01A5" w14:paraId="63CCB0B6" w14:textId="77777777" w:rsidTr="00AE33A4">
        <w:trPr>
          <w:tblHeader/>
        </w:trPr>
        <w:tc>
          <w:tcPr>
            <w:tcW w:w="4050" w:type="dxa"/>
          </w:tcPr>
          <w:p w14:paraId="2BCF34EB" w14:textId="77777777" w:rsidR="00AE33A4" w:rsidRPr="003E01A5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ACEC496" w14:textId="77777777" w:rsidR="00AE33A4" w:rsidRPr="003E01A5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3AEED02" w14:textId="77777777" w:rsidR="00AE33A4" w:rsidRPr="003E01A5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2DDBBC" w14:textId="00F3DFED" w:rsidR="00AE33A4" w:rsidRPr="003E01A5" w:rsidRDefault="005B751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5539643" w14:textId="77777777" w:rsidR="00AE33A4" w:rsidRPr="003E01A5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2B84F73" w14:textId="7837E3A7" w:rsidR="00AE33A4" w:rsidRPr="003E01A5" w:rsidRDefault="005B751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544D0" w:rsidRPr="003E01A5" w14:paraId="01E8391B" w14:textId="77777777" w:rsidTr="00F544D0">
        <w:trPr>
          <w:tblHeader/>
        </w:trPr>
        <w:tc>
          <w:tcPr>
            <w:tcW w:w="4050" w:type="dxa"/>
          </w:tcPr>
          <w:p w14:paraId="46F2E802" w14:textId="77777777" w:rsidR="00F544D0" w:rsidRPr="003E01A5" w:rsidRDefault="00F544D0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FBB5E27" w14:textId="77777777" w:rsidR="00F544D0" w:rsidRPr="003E01A5" w:rsidRDefault="00F544D0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DD74F4C" w14:textId="77777777" w:rsidR="00F544D0" w:rsidRPr="003E01A5" w:rsidRDefault="00F544D0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3240" w:type="dxa"/>
            <w:gridSpan w:val="3"/>
          </w:tcPr>
          <w:p w14:paraId="37242D3C" w14:textId="2B12084F" w:rsidR="00F544D0" w:rsidRPr="003E01A5" w:rsidRDefault="00F544D0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A47A7" w:rsidRPr="003E01A5" w14:paraId="6E8C502C" w14:textId="77777777" w:rsidTr="00B7060D">
        <w:tc>
          <w:tcPr>
            <w:tcW w:w="4286" w:type="dxa"/>
            <w:gridSpan w:val="2"/>
          </w:tcPr>
          <w:p w14:paraId="2F6C03DC" w14:textId="23EB19A1" w:rsidR="00BA47A7" w:rsidRPr="003E01A5" w:rsidRDefault="00BA47A7" w:rsidP="009F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 (ถือหุ้นโดยบริษัทย่อย)</w:t>
            </w:r>
          </w:p>
        </w:tc>
        <w:tc>
          <w:tcPr>
            <w:tcW w:w="1294" w:type="dxa"/>
          </w:tcPr>
          <w:p w14:paraId="5EA01325" w14:textId="77777777" w:rsidR="00BA47A7" w:rsidRPr="003E01A5" w:rsidRDefault="00BA47A7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3C581F" w14:textId="487C2B90" w:rsidR="00BA47A7" w:rsidRPr="003E01A5" w:rsidRDefault="00BA47A7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0D8E7B" w14:textId="77777777" w:rsidR="00BA47A7" w:rsidRPr="003E01A5" w:rsidRDefault="00BA47A7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01FC9C4" w14:textId="77777777" w:rsidR="00BA47A7" w:rsidRPr="003E01A5" w:rsidRDefault="00BA47A7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7CD8" w:rsidRPr="003E01A5" w14:paraId="447CFB28" w14:textId="77777777" w:rsidTr="00AE33A4">
        <w:tc>
          <w:tcPr>
            <w:tcW w:w="4050" w:type="dxa"/>
          </w:tcPr>
          <w:p w14:paraId="6B847C0C" w14:textId="7B4BA3C3" w:rsidR="00407CD8" w:rsidRPr="003E01A5" w:rsidRDefault="00407CD8" w:rsidP="00407CD8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บริษัท บริทาเนีย เอสพีวี </w:t>
            </w:r>
            <w:r w:rsidR="005B751D" w:rsidRPr="003E01A5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16</w:t>
            </w:r>
            <w:r w:rsidRPr="003E01A5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236" w:type="dxa"/>
          </w:tcPr>
          <w:p w14:paraId="7ECED307" w14:textId="77777777" w:rsidR="00407CD8" w:rsidRPr="003E01A5" w:rsidRDefault="00407CD8" w:rsidP="00407CD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544EC2BF" w14:textId="220132D3" w:rsidR="00407CD8" w:rsidRPr="003E01A5" w:rsidRDefault="005B751D" w:rsidP="00407CD8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1440" w:type="dxa"/>
          </w:tcPr>
          <w:p w14:paraId="60B4FA20" w14:textId="40F5DDA2" w:rsidR="00407CD8" w:rsidRPr="003E01A5" w:rsidRDefault="00407CD8" w:rsidP="00E74958">
            <w:pPr>
              <w:pStyle w:val="block"/>
              <w:spacing w:after="0" w:line="240" w:lineRule="auto"/>
              <w:ind w:left="0" w:right="33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EC784A" w14:textId="77777777" w:rsidR="00407CD8" w:rsidRPr="003E01A5" w:rsidRDefault="00407CD8" w:rsidP="00407CD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680C11A" w14:textId="4E755C04" w:rsidR="00407CD8" w:rsidRPr="003E01A5" w:rsidRDefault="005B751D" w:rsidP="00407CD8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</w:p>
        </w:tc>
      </w:tr>
      <w:tr w:rsidR="00407CD8" w:rsidRPr="003E01A5" w14:paraId="448C0569" w14:textId="77777777" w:rsidTr="00AE33A4">
        <w:tc>
          <w:tcPr>
            <w:tcW w:w="4050" w:type="dxa"/>
          </w:tcPr>
          <w:p w14:paraId="09BBF8FD" w14:textId="0DDE27F2" w:rsidR="00407CD8" w:rsidRPr="003E01A5" w:rsidRDefault="00407CD8" w:rsidP="00407CD8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พีเอส เวล โฮลดิ้ง จำกัด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*</w:t>
            </w:r>
          </w:p>
        </w:tc>
        <w:tc>
          <w:tcPr>
            <w:tcW w:w="236" w:type="dxa"/>
          </w:tcPr>
          <w:p w14:paraId="30DDDEAD" w14:textId="77777777" w:rsidR="00407CD8" w:rsidRPr="003E01A5" w:rsidRDefault="00407CD8" w:rsidP="00407CD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38ED0A0F" w14:textId="06953E7B" w:rsidR="00407CD8" w:rsidRPr="003E01A5" w:rsidRDefault="005B751D" w:rsidP="00407CD8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1440" w:type="dxa"/>
          </w:tcPr>
          <w:p w14:paraId="0B4BB205" w14:textId="691EAA46" w:rsidR="00407CD8" w:rsidRPr="003E01A5" w:rsidRDefault="00407CD8" w:rsidP="00E74958">
            <w:pPr>
              <w:pStyle w:val="block"/>
              <w:spacing w:after="0" w:line="240" w:lineRule="auto"/>
              <w:ind w:left="0" w:right="33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1F90E74" w14:textId="77777777" w:rsidR="00407CD8" w:rsidRPr="003E01A5" w:rsidRDefault="00407CD8" w:rsidP="00407CD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AAC7185" w14:textId="746ACA8A" w:rsidR="00407CD8" w:rsidRPr="003E01A5" w:rsidRDefault="005B751D" w:rsidP="00407CD8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</w:tr>
      <w:tr w:rsidR="00407CD8" w:rsidRPr="003E01A5" w14:paraId="346AD227" w14:textId="77777777" w:rsidTr="00AE33A4">
        <w:tc>
          <w:tcPr>
            <w:tcW w:w="4050" w:type="dxa"/>
          </w:tcPr>
          <w:p w14:paraId="4AB85DFE" w14:textId="1EAF3533" w:rsidR="00407CD8" w:rsidRPr="003E01A5" w:rsidRDefault="00407CD8" w:rsidP="00407CD8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เซอร์วิโซ เฮลท์แคร์ โซลูชั่น จำกัด</w:t>
            </w:r>
          </w:p>
        </w:tc>
        <w:tc>
          <w:tcPr>
            <w:tcW w:w="236" w:type="dxa"/>
          </w:tcPr>
          <w:p w14:paraId="020603CD" w14:textId="77777777" w:rsidR="00407CD8" w:rsidRPr="003E01A5" w:rsidRDefault="00407CD8" w:rsidP="00407CD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53E5ED48" w14:textId="2933255B" w:rsidR="00407CD8" w:rsidRPr="003E01A5" w:rsidRDefault="005B751D" w:rsidP="00407CD8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440" w:type="dxa"/>
          </w:tcPr>
          <w:p w14:paraId="1DFAB2BD" w14:textId="50C1D631" w:rsidR="00407CD8" w:rsidRPr="003E01A5" w:rsidRDefault="00407CD8" w:rsidP="00E74958">
            <w:pPr>
              <w:pStyle w:val="block"/>
              <w:spacing w:after="0" w:line="240" w:lineRule="auto"/>
              <w:ind w:left="0" w:right="33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A7D1DB" w14:textId="77777777" w:rsidR="00407CD8" w:rsidRPr="003E01A5" w:rsidRDefault="00407CD8" w:rsidP="00407CD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22A8632" w14:textId="303120C4" w:rsidR="00407CD8" w:rsidRPr="003E01A5" w:rsidRDefault="005B751D" w:rsidP="00407CD8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</w:tr>
      <w:tr w:rsidR="00407CD8" w:rsidRPr="003E01A5" w14:paraId="14565F24" w14:textId="77777777" w:rsidTr="00AE33A4">
        <w:tc>
          <w:tcPr>
            <w:tcW w:w="4050" w:type="dxa"/>
          </w:tcPr>
          <w:p w14:paraId="010CFF89" w14:textId="4298A78A" w:rsidR="00407CD8" w:rsidRPr="003E01A5" w:rsidRDefault="00407CD8" w:rsidP="00407CD8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บริษัท ทองหล่อ เวล โฮลดิ้ง จำกัด</w:t>
            </w:r>
            <w:r w:rsidRPr="003E01A5">
              <w:rPr>
                <w:rFonts w:asciiTheme="majorBidi" w:hAnsiTheme="majorBidi" w:cstheme="majorBidi"/>
                <w:spacing w:val="-6"/>
                <w:sz w:val="30"/>
                <w:szCs w:val="30"/>
                <w:lang w:bidi="th-TH"/>
              </w:rPr>
              <w:t xml:space="preserve"> **</w:t>
            </w:r>
          </w:p>
        </w:tc>
        <w:tc>
          <w:tcPr>
            <w:tcW w:w="236" w:type="dxa"/>
          </w:tcPr>
          <w:p w14:paraId="2FC59615" w14:textId="77777777" w:rsidR="00407CD8" w:rsidRPr="003E01A5" w:rsidRDefault="00407CD8" w:rsidP="00407CD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67B4D1B8" w14:textId="57E1CE2B" w:rsidR="00407CD8" w:rsidRPr="003E01A5" w:rsidRDefault="005B751D" w:rsidP="00407CD8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440" w:type="dxa"/>
          </w:tcPr>
          <w:p w14:paraId="6AB3DB52" w14:textId="30FB0516" w:rsidR="00407CD8" w:rsidRPr="003E01A5" w:rsidRDefault="00407CD8" w:rsidP="00E74958">
            <w:pPr>
              <w:pStyle w:val="block"/>
              <w:spacing w:after="0" w:line="240" w:lineRule="auto"/>
              <w:ind w:left="0" w:right="33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F1CD9B" w14:textId="77777777" w:rsidR="00407CD8" w:rsidRPr="003E01A5" w:rsidRDefault="00407CD8" w:rsidP="00407CD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27697912" w14:textId="27C635AB" w:rsidR="00407CD8" w:rsidRPr="003E01A5" w:rsidRDefault="005B751D" w:rsidP="00407CD8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</w:tr>
      <w:tr w:rsidR="00407CD8" w:rsidRPr="003E01A5" w14:paraId="7EE14AA1" w14:textId="77777777" w:rsidTr="00AE33A4">
        <w:tc>
          <w:tcPr>
            <w:tcW w:w="4050" w:type="dxa"/>
            <w:vAlign w:val="bottom"/>
          </w:tcPr>
          <w:p w14:paraId="3CBE7422" w14:textId="77777777" w:rsidR="00407CD8" w:rsidRPr="003E01A5" w:rsidRDefault="00407CD8" w:rsidP="00407CD8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5BCE723" w14:textId="77777777" w:rsidR="00407CD8" w:rsidRPr="003E01A5" w:rsidRDefault="00407CD8" w:rsidP="00407CD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5811F8BF" w14:textId="77777777" w:rsidR="00407CD8" w:rsidRPr="003E01A5" w:rsidRDefault="00407CD8" w:rsidP="00407CD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17A0780" w14:textId="28FEFCE7" w:rsidR="00407CD8" w:rsidRPr="003E01A5" w:rsidRDefault="00407CD8" w:rsidP="00E74958">
            <w:pPr>
              <w:pStyle w:val="block"/>
              <w:spacing w:after="0" w:line="240" w:lineRule="auto"/>
              <w:ind w:left="0" w:right="3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17EC0D1" w14:textId="77777777" w:rsidR="00407CD8" w:rsidRPr="003E01A5" w:rsidRDefault="00407CD8" w:rsidP="00407CD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6B813EE" w14:textId="66E753A2" w:rsidR="00407CD8" w:rsidRPr="003E01A5" w:rsidRDefault="005B751D" w:rsidP="00407CD8">
            <w:pPr>
              <w:pStyle w:val="block"/>
              <w:spacing w:after="0" w:line="240" w:lineRule="auto"/>
              <w:ind w:left="0"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216</w:t>
            </w:r>
          </w:p>
        </w:tc>
      </w:tr>
    </w:tbl>
    <w:p w14:paraId="4475FE97" w14:textId="77777777" w:rsidR="00E22ADF" w:rsidRPr="003E01A5" w:rsidRDefault="00E22ADF" w:rsidP="007A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1F6E08" w14:textId="077EC1BB" w:rsidR="007A1996" w:rsidRPr="003E01A5" w:rsidRDefault="007A1996" w:rsidP="001B5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990"/>
        <w:rPr>
          <w:rFonts w:asciiTheme="majorBidi" w:hAnsiTheme="majorBidi" w:cstheme="majorBidi"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การเปลี่ยนสถานะจากเงินลงทุนในบริษัทย่อยเป็นเงินลงทุนในการร่วมค้า</w:t>
      </w:r>
    </w:p>
    <w:p w14:paraId="7BCCE5BF" w14:textId="77777777" w:rsidR="007A1996" w:rsidRPr="003E01A5" w:rsidRDefault="007A1996" w:rsidP="007A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A410D5D" w14:textId="3F6AC828" w:rsidR="00844171" w:rsidRPr="003E01A5" w:rsidRDefault="007A1996" w:rsidP="00E30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>*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ab/>
        <w:t xml:space="preserve">ในเดือนพฤษภาคม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2567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 คณะกรรมการของบริษัทพฤกษา เรียลเอสเตท จำกัด (มหาชน)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>ซึ่งเป็นบริษัทย่อยทางตรงของบริษัท มีมติอนุมัติให้จัดตั้งบริษัท พีเอส เวล โฮลดิ้ง จำกัด ซึ่งเป็นบริษัทที่จดทะเบียนในประเทศไทย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จำนวน </w:t>
      </w:r>
      <w:r w:rsidR="005B751D" w:rsidRPr="003E01A5">
        <w:rPr>
          <w:rFonts w:asciiTheme="majorBidi" w:hAnsiTheme="majorBidi" w:cstheme="majorBidi"/>
          <w:sz w:val="30"/>
          <w:szCs w:val="30"/>
        </w:rPr>
        <w:t>30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5B751D" w:rsidRPr="003E01A5">
        <w:rPr>
          <w:rFonts w:asciiTheme="majorBidi" w:hAnsiTheme="majorBidi" w:cstheme="majorBidi"/>
          <w:sz w:val="30"/>
          <w:szCs w:val="30"/>
        </w:rPr>
        <w:t>000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หุ้น ราคาหุ้นละ </w:t>
      </w:r>
      <w:r w:rsidR="005B751D" w:rsidRPr="003E01A5">
        <w:rPr>
          <w:rFonts w:asciiTheme="majorBidi" w:hAnsiTheme="majorBidi" w:cstheme="majorBidi"/>
          <w:sz w:val="30"/>
          <w:szCs w:val="30"/>
        </w:rPr>
        <w:t>100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>บาท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ในอัตราร้อยละ </w:t>
      </w:r>
      <w:r w:rsidR="005B751D" w:rsidRPr="003E01A5">
        <w:rPr>
          <w:rFonts w:asciiTheme="majorBidi" w:hAnsiTheme="majorBidi" w:cstheme="majorBidi"/>
          <w:sz w:val="30"/>
          <w:szCs w:val="30"/>
        </w:rPr>
        <w:t>99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5B751D" w:rsidRPr="003E01A5">
        <w:rPr>
          <w:rFonts w:asciiTheme="majorBidi" w:hAnsiTheme="majorBidi" w:cstheme="majorBidi"/>
          <w:sz w:val="30"/>
          <w:szCs w:val="30"/>
        </w:rPr>
        <w:t>9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 ของทุนจดทะเบียน คิดเป็นจำนวนเงิน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B751D" w:rsidRPr="003E01A5">
        <w:rPr>
          <w:rFonts w:asciiTheme="majorBidi" w:hAnsiTheme="majorBidi" w:cstheme="majorBidi"/>
          <w:sz w:val="30"/>
          <w:szCs w:val="30"/>
        </w:rPr>
        <w:t>3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โดยได้จดทะเบียนจัดตั้งกับกระทรวงพาณิชย์เมื่อวันที่ </w:t>
      </w:r>
      <w:r w:rsidR="005B751D" w:rsidRPr="003E01A5">
        <w:rPr>
          <w:rFonts w:asciiTheme="majorBidi" w:hAnsiTheme="majorBidi" w:cstheme="majorBidi"/>
          <w:sz w:val="30"/>
          <w:szCs w:val="30"/>
        </w:rPr>
        <w:t>23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พฤษภาคม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2567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ต่อมาใน</w:t>
      </w:r>
      <w:r w:rsidRPr="003E01A5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เดือนมิถุนายน </w:t>
      </w:r>
      <w:r w:rsidR="005B751D" w:rsidRPr="003E01A5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3E01A5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บริษัท พีเอส เวล โฮลดิ้ง จำกัด ได้จดทะเบียนเพิ่มทุนจาก</w:t>
      </w:r>
      <w:r w:rsidRPr="003E01A5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5B751D" w:rsidRPr="003E01A5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3E01A5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ล้านบาท เป็น </w:t>
      </w:r>
      <w:r w:rsidR="005B751D" w:rsidRPr="003E01A5">
        <w:rPr>
          <w:rFonts w:asciiTheme="majorBidi" w:hAnsiTheme="majorBidi" w:cstheme="majorBidi"/>
          <w:spacing w:val="-2"/>
          <w:sz w:val="30"/>
          <w:szCs w:val="30"/>
        </w:rPr>
        <w:t>202</w:t>
      </w:r>
      <w:r w:rsidRPr="003E01A5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ล้าน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บริษัทชำระค่าหุ้นเพิ่มทุนในบริษัทดังกล่าวเป็นจำนวน </w:t>
      </w:r>
      <w:r w:rsidR="005B751D" w:rsidRPr="003E01A5">
        <w:rPr>
          <w:rFonts w:asciiTheme="majorBidi" w:hAnsiTheme="majorBidi" w:cstheme="majorBidi"/>
          <w:sz w:val="30"/>
          <w:szCs w:val="30"/>
        </w:rPr>
        <w:t>1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5B751D" w:rsidRPr="003E01A5">
        <w:rPr>
          <w:rFonts w:asciiTheme="majorBidi" w:hAnsiTheme="majorBidi" w:cstheme="majorBidi"/>
          <w:sz w:val="30"/>
          <w:szCs w:val="30"/>
        </w:rPr>
        <w:t>000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5B751D" w:rsidRPr="003E01A5">
        <w:rPr>
          <w:rFonts w:asciiTheme="majorBidi" w:hAnsiTheme="majorBidi" w:cstheme="majorBidi"/>
          <w:sz w:val="30"/>
          <w:szCs w:val="30"/>
        </w:rPr>
        <w:t>200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หุ้น ราคาหุ้นละ </w:t>
      </w:r>
      <w:r w:rsidR="005B751D" w:rsidRPr="003E01A5">
        <w:rPr>
          <w:rFonts w:asciiTheme="majorBidi" w:hAnsiTheme="majorBidi" w:cstheme="majorBidi"/>
          <w:sz w:val="30"/>
          <w:szCs w:val="30"/>
        </w:rPr>
        <w:t>100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ในอัตราร้อยละ </w:t>
      </w:r>
      <w:r w:rsidR="005B751D" w:rsidRPr="003E01A5">
        <w:rPr>
          <w:rFonts w:asciiTheme="majorBidi" w:hAnsiTheme="majorBidi" w:cstheme="majorBidi"/>
          <w:sz w:val="30"/>
          <w:szCs w:val="30"/>
        </w:rPr>
        <w:t>51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5B751D" w:rsidRPr="003E01A5">
        <w:rPr>
          <w:rFonts w:asciiTheme="majorBidi" w:hAnsiTheme="majorBidi" w:cstheme="majorBidi"/>
          <w:sz w:val="30"/>
          <w:szCs w:val="30"/>
        </w:rPr>
        <w:t>0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ของทุนจดทะเบียน คิดเป็นจำนวนเงิน </w:t>
      </w:r>
      <w:r w:rsidR="005B751D" w:rsidRPr="003E01A5">
        <w:rPr>
          <w:rFonts w:asciiTheme="majorBidi" w:hAnsiTheme="majorBidi" w:cstheme="majorBidi"/>
          <w:sz w:val="30"/>
          <w:szCs w:val="30"/>
        </w:rPr>
        <w:t>100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>ล้านบาท ทำให้สัดส่วนการถือหุ้นเปลี่ยนแปลง</w:t>
      </w:r>
      <w:r w:rsidRPr="003E01A5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จากอัตราร้อยละ </w:t>
      </w:r>
      <w:r w:rsidR="005B751D" w:rsidRPr="003E01A5">
        <w:rPr>
          <w:rFonts w:asciiTheme="majorBidi" w:hAnsiTheme="majorBidi" w:cstheme="majorBidi"/>
          <w:spacing w:val="-2"/>
          <w:sz w:val="30"/>
          <w:szCs w:val="30"/>
        </w:rPr>
        <w:t>99</w:t>
      </w:r>
      <w:r w:rsidRPr="003E01A5">
        <w:rPr>
          <w:rFonts w:asciiTheme="majorBidi" w:hAnsiTheme="majorBidi" w:cstheme="majorBidi"/>
          <w:spacing w:val="-2"/>
          <w:sz w:val="30"/>
          <w:szCs w:val="30"/>
          <w:lang w:val="en-GB"/>
        </w:rPr>
        <w:t>.</w:t>
      </w:r>
      <w:r w:rsidR="005B751D" w:rsidRPr="003E01A5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3E01A5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ของทุนจดทะเบียน เป็นอัตราร้อยละ </w:t>
      </w:r>
      <w:r w:rsidR="005B751D" w:rsidRPr="003E01A5">
        <w:rPr>
          <w:rFonts w:asciiTheme="majorBidi" w:hAnsiTheme="majorBidi" w:cstheme="majorBidi"/>
          <w:spacing w:val="-2"/>
          <w:sz w:val="30"/>
          <w:szCs w:val="30"/>
        </w:rPr>
        <w:t>51</w:t>
      </w:r>
      <w:r w:rsidRPr="003E01A5">
        <w:rPr>
          <w:rFonts w:asciiTheme="majorBidi" w:hAnsiTheme="majorBidi" w:cstheme="majorBidi"/>
          <w:spacing w:val="-2"/>
          <w:sz w:val="30"/>
          <w:szCs w:val="30"/>
          <w:lang w:val="en-GB"/>
        </w:rPr>
        <w:t>.</w:t>
      </w:r>
      <w:r w:rsidR="005B751D" w:rsidRPr="003E01A5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3E01A5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ของทุนจดทะเบียน โดย </w:t>
      </w:r>
      <w:r w:rsidRPr="003E01A5">
        <w:rPr>
          <w:rFonts w:asciiTheme="majorBidi" w:hAnsiTheme="majorBidi" w:cstheme="majorBidi"/>
          <w:spacing w:val="-2"/>
          <w:sz w:val="30"/>
          <w:szCs w:val="30"/>
          <w:lang w:val="en-GB"/>
        </w:rPr>
        <w:t>C-Well (TH</w:t>
      </w:r>
      <w:r w:rsidR="005B751D" w:rsidRPr="003E01A5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3E01A5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) </w:t>
      </w:r>
      <w:proofErr w:type="spellStart"/>
      <w:r w:rsidRPr="003E01A5">
        <w:rPr>
          <w:rFonts w:asciiTheme="majorBidi" w:hAnsiTheme="majorBidi" w:cstheme="majorBidi"/>
          <w:spacing w:val="-2"/>
          <w:sz w:val="30"/>
          <w:szCs w:val="30"/>
          <w:lang w:val="en-GB"/>
        </w:rPr>
        <w:t>Pte.</w:t>
      </w:r>
      <w:proofErr w:type="spellEnd"/>
      <w:r w:rsidRPr="003E01A5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Ltd.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เป็นบริษัทจำกัดที่จดทะเบียนในประเทศสิงคโปร์เป็นผู้ร่วมทุน ซึ่งการดำเนินการจดทะเบียนเพิ่มทุนและการชำระค่าหุ้นเพิ่มทุนดังกล่าวแล้วเสร็จในเดือนมิถุนายน </w:t>
      </w:r>
      <w:r w:rsidR="005B751D" w:rsidRPr="003E01A5">
        <w:rPr>
          <w:rFonts w:asciiTheme="majorBidi" w:hAnsiTheme="majorBidi" w:cstheme="majorBidi"/>
          <w:sz w:val="30"/>
          <w:szCs w:val="30"/>
        </w:rPr>
        <w:t>2567</w:t>
      </w:r>
    </w:p>
    <w:p w14:paraId="77E1A439" w14:textId="2EEAE217" w:rsidR="007A1996" w:rsidRPr="003E01A5" w:rsidRDefault="007A1996" w:rsidP="007A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E01A5">
        <w:rPr>
          <w:rFonts w:asciiTheme="majorBidi" w:hAnsiTheme="majorBidi" w:cstheme="majorBidi"/>
          <w:sz w:val="30"/>
          <w:szCs w:val="30"/>
          <w:lang w:val="en-GB"/>
        </w:rPr>
        <w:lastRenderedPageBreak/>
        <w:t>**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ab/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ในเดือนเมษายน </w:t>
      </w:r>
      <w:r w:rsidR="005B751D" w:rsidRPr="003E01A5">
        <w:rPr>
          <w:rFonts w:asciiTheme="majorBidi" w:hAnsiTheme="majorBidi" w:cstheme="majorBidi"/>
          <w:sz w:val="30"/>
          <w:szCs w:val="30"/>
        </w:rPr>
        <w:t>2567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คณะกรรมการของบริษัท โรงพยาบาลวิมุต โฮลดิ้ง จำกัด ซึ่งเป็นบริษัทย่อยทางตรงของบริษัทได้จดทะเบียนจัดตั้งบริษัท วิมุต พร็อพเพอร์ตี้ ทองหล่อ จำกัด ซึ่งเป็นบริษัทจำกัดที่จดทะเบียนในประเทศไทย ในอัตราร้อยละ </w:t>
      </w:r>
      <w:r w:rsidR="005B751D" w:rsidRPr="003E01A5">
        <w:rPr>
          <w:rFonts w:asciiTheme="majorBidi" w:hAnsiTheme="majorBidi" w:cstheme="majorBidi"/>
          <w:sz w:val="30"/>
          <w:szCs w:val="30"/>
        </w:rPr>
        <w:t>99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5B751D" w:rsidRPr="003E01A5">
        <w:rPr>
          <w:rFonts w:asciiTheme="majorBidi" w:hAnsiTheme="majorBidi" w:cstheme="majorBidi"/>
          <w:sz w:val="30"/>
          <w:szCs w:val="30"/>
        </w:rPr>
        <w:t>9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ของทุนจดทะเบียน คิดเป็นจำนวนเงิน </w:t>
      </w:r>
      <w:r w:rsidR="005B751D" w:rsidRPr="003E01A5">
        <w:rPr>
          <w:rFonts w:asciiTheme="majorBidi" w:hAnsiTheme="majorBidi" w:cstheme="majorBidi"/>
          <w:sz w:val="30"/>
          <w:szCs w:val="30"/>
        </w:rPr>
        <w:t>1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โดยบริษัทดังกล่าวได้จดทะเบียนกับกระทรวงพาณิชย์เมื่อวันที่ </w:t>
      </w:r>
      <w:r w:rsidR="005B751D" w:rsidRPr="003E01A5">
        <w:rPr>
          <w:rFonts w:asciiTheme="majorBidi" w:hAnsiTheme="majorBidi" w:cstheme="majorBidi"/>
          <w:sz w:val="30"/>
          <w:szCs w:val="30"/>
        </w:rPr>
        <w:t>1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เมษายน </w:t>
      </w:r>
      <w:r w:rsidR="005B751D" w:rsidRPr="003E01A5">
        <w:rPr>
          <w:rFonts w:asciiTheme="majorBidi" w:hAnsiTheme="majorBidi" w:cstheme="majorBidi"/>
          <w:sz w:val="30"/>
          <w:szCs w:val="30"/>
        </w:rPr>
        <w:t>2567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ต่อมาในเดือนสิงหาคม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2567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="00E348C2"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วิมุต พร็อพเพอร์ตี้ ทองหล่อ จำกัด ได้เพิ่มทุนจาก </w:t>
      </w:r>
      <w:r w:rsidR="005B751D" w:rsidRPr="003E01A5">
        <w:rPr>
          <w:rFonts w:asciiTheme="majorBidi" w:hAnsiTheme="majorBidi" w:cstheme="majorBidi"/>
          <w:sz w:val="30"/>
          <w:szCs w:val="30"/>
        </w:rPr>
        <w:t>1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เป็นจำนวนเงิน </w:t>
      </w:r>
      <w:r w:rsidR="005B751D" w:rsidRPr="003E01A5">
        <w:rPr>
          <w:rFonts w:asciiTheme="majorBidi" w:hAnsiTheme="majorBidi" w:cstheme="majorBidi"/>
          <w:sz w:val="30"/>
          <w:szCs w:val="30"/>
        </w:rPr>
        <w:t>200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โดยการออกหุ้นใหม่เป็นหุ้นสามัญจำนวน </w:t>
      </w:r>
      <w:r w:rsidR="005B751D" w:rsidRPr="003E01A5">
        <w:rPr>
          <w:rFonts w:asciiTheme="majorBidi" w:hAnsiTheme="majorBidi" w:cstheme="majorBidi"/>
          <w:sz w:val="30"/>
          <w:szCs w:val="30"/>
        </w:rPr>
        <w:t>1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5B751D" w:rsidRPr="003E01A5">
        <w:rPr>
          <w:rFonts w:asciiTheme="majorBidi" w:hAnsiTheme="majorBidi" w:cstheme="majorBidi"/>
          <w:sz w:val="30"/>
          <w:szCs w:val="30"/>
        </w:rPr>
        <w:t>990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5B751D" w:rsidRPr="003E01A5">
        <w:rPr>
          <w:rFonts w:asciiTheme="majorBidi" w:hAnsiTheme="majorBidi" w:cstheme="majorBidi"/>
          <w:sz w:val="30"/>
          <w:szCs w:val="30"/>
        </w:rPr>
        <w:t>000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หุ้น มูลค่าที่ตราไว้ หุ้นละ </w:t>
      </w:r>
      <w:r w:rsidR="005B751D" w:rsidRPr="003E01A5">
        <w:rPr>
          <w:rFonts w:asciiTheme="majorBidi" w:hAnsiTheme="majorBidi" w:cstheme="majorBidi"/>
          <w:sz w:val="30"/>
          <w:szCs w:val="30"/>
        </w:rPr>
        <w:t>100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การดำเนินการจดทะเบียนเพิ่มทุนและการชำระค่าหุ้นเพิ่มทุนดังกล่าวแล้วเสร็จในเดือนสิงหาคม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2567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ต่อมาในเดือนกรกฎาคม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2567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 โรงพยาบาลวิมุต โฮลดิ้ง จำกัด ได้จดทะเบียนจัดตั้ง บริษัท ทองหล่อ เวล โฮลดิ้ง จำกัด ซึ่งเป็นบริษัทจำกัดที่จดทะเบียนในประเทศไทย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ในอัตราร้อยละ </w:t>
      </w:r>
      <w:r w:rsidR="005B751D" w:rsidRPr="003E01A5">
        <w:rPr>
          <w:rFonts w:asciiTheme="majorBidi" w:hAnsiTheme="majorBidi" w:cstheme="majorBidi"/>
          <w:sz w:val="30"/>
          <w:szCs w:val="30"/>
        </w:rPr>
        <w:t>99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5B751D" w:rsidRPr="003E01A5">
        <w:rPr>
          <w:rFonts w:asciiTheme="majorBidi" w:hAnsiTheme="majorBidi" w:cstheme="majorBidi"/>
          <w:sz w:val="30"/>
          <w:szCs w:val="30"/>
        </w:rPr>
        <w:t>9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ของทุนจดทะเบียน คิดเป็นจำนวนเงิน </w:t>
      </w:r>
      <w:r w:rsidR="005B751D" w:rsidRPr="003E01A5">
        <w:rPr>
          <w:rFonts w:asciiTheme="majorBidi" w:hAnsiTheme="majorBidi" w:cstheme="majorBidi"/>
          <w:sz w:val="30"/>
          <w:szCs w:val="30"/>
        </w:rPr>
        <w:t>1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="00E348C2"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โดยบริษัทดังกล่าวได้จดทะเบียนกับกระทรวงพาณิชย์เมื่อวันที่ </w:t>
      </w:r>
      <w:r w:rsidR="005B751D" w:rsidRPr="003E01A5">
        <w:rPr>
          <w:rFonts w:asciiTheme="majorBidi" w:hAnsiTheme="majorBidi" w:cstheme="majorBidi"/>
          <w:sz w:val="30"/>
          <w:szCs w:val="30"/>
        </w:rPr>
        <w:t>23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กรกฎาคม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2567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ต่อมาในเดือนสิงหาคม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2567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 ทองหล่อ เวล โฮลดิ้ง จำกัด ได้เพิ่มทุนจาก </w:t>
      </w:r>
      <w:r w:rsidR="005B751D" w:rsidRPr="003E01A5">
        <w:rPr>
          <w:rFonts w:asciiTheme="majorBidi" w:hAnsiTheme="majorBidi" w:cstheme="majorBidi"/>
          <w:sz w:val="30"/>
          <w:szCs w:val="30"/>
        </w:rPr>
        <w:t>1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เป็นจำนวนเงิน </w:t>
      </w:r>
      <w:r w:rsidR="005B751D" w:rsidRPr="003E01A5">
        <w:rPr>
          <w:rFonts w:asciiTheme="majorBidi" w:hAnsiTheme="majorBidi" w:cstheme="majorBidi"/>
          <w:sz w:val="30"/>
          <w:szCs w:val="30"/>
        </w:rPr>
        <w:t>100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โดยการออกหุ้นใหม่เป็นหุ้นสามัญจำนวน </w:t>
      </w:r>
      <w:r w:rsidR="005B751D" w:rsidRPr="003E01A5">
        <w:rPr>
          <w:rFonts w:asciiTheme="majorBidi" w:hAnsiTheme="majorBidi" w:cstheme="majorBidi"/>
          <w:sz w:val="30"/>
          <w:szCs w:val="30"/>
        </w:rPr>
        <w:t>990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5B751D" w:rsidRPr="003E01A5">
        <w:rPr>
          <w:rFonts w:asciiTheme="majorBidi" w:hAnsiTheme="majorBidi" w:cstheme="majorBidi"/>
          <w:sz w:val="30"/>
          <w:szCs w:val="30"/>
        </w:rPr>
        <w:t>000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หุ้น มูลค่าที่ตราไว้ หุ้นละ </w:t>
      </w:r>
      <w:r w:rsidR="005B751D" w:rsidRPr="003E01A5">
        <w:rPr>
          <w:rFonts w:asciiTheme="majorBidi" w:hAnsiTheme="majorBidi" w:cstheme="majorBidi"/>
          <w:sz w:val="30"/>
          <w:szCs w:val="30"/>
        </w:rPr>
        <w:t>100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>บาท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การดำเนินการจดทะเบียนเพิ่มทุนและการชำระค่าหุ้นเพิ่มทุนดังกล่าวแล้วเสร็จในเดือนสิงหาคม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2567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ต่อมาในเดือนกันยายน </w:t>
      </w:r>
      <w:r w:rsidR="005B751D" w:rsidRPr="003E01A5">
        <w:rPr>
          <w:rFonts w:asciiTheme="majorBidi" w:hAnsiTheme="majorBidi" w:cstheme="majorBidi"/>
          <w:sz w:val="30"/>
          <w:szCs w:val="30"/>
        </w:rPr>
        <w:t>2567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 โรงพยาบาลวิมุต โฮลดิ้ง จำกัด ได้ทำสัญญาขายหุ้นสามัญในบริษัท ทองหล่อ เวล โฮลดิ้ง จำกัด และบริษัท วิมุต พร็อพเพอร์ตี้ ทองหล่อ จำกัด ให้กับ 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>C-Well (TH</w:t>
      </w:r>
      <w:r w:rsidR="005B751D" w:rsidRPr="003E01A5">
        <w:rPr>
          <w:rFonts w:asciiTheme="majorBidi" w:hAnsiTheme="majorBidi" w:cstheme="majorBidi"/>
          <w:sz w:val="30"/>
          <w:szCs w:val="30"/>
        </w:rPr>
        <w:t>1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) </w:t>
      </w:r>
      <w:proofErr w:type="spellStart"/>
      <w:r w:rsidRPr="003E01A5">
        <w:rPr>
          <w:rFonts w:asciiTheme="majorBidi" w:hAnsiTheme="majorBidi" w:cstheme="majorBidi"/>
          <w:sz w:val="30"/>
          <w:szCs w:val="30"/>
          <w:lang w:val="en-GB"/>
        </w:rPr>
        <w:t>Pte.</w:t>
      </w:r>
      <w:proofErr w:type="spellEnd"/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Ltd.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ทำให้สัดส่วนการถือหุ้นเปลี่ยนแปลงจากอัตราร้อยละ </w:t>
      </w:r>
      <w:r w:rsidR="005B751D" w:rsidRPr="003E01A5">
        <w:rPr>
          <w:rFonts w:asciiTheme="majorBidi" w:hAnsiTheme="majorBidi" w:cstheme="majorBidi"/>
          <w:sz w:val="30"/>
          <w:szCs w:val="30"/>
        </w:rPr>
        <w:t>99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5B751D" w:rsidRPr="003E01A5">
        <w:rPr>
          <w:rFonts w:asciiTheme="majorBidi" w:hAnsiTheme="majorBidi" w:cstheme="majorBidi"/>
          <w:sz w:val="30"/>
          <w:szCs w:val="30"/>
        </w:rPr>
        <w:t>9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ของทุนจดทะเบียน เป็นอัตราร้อยละ </w:t>
      </w:r>
      <w:r w:rsidR="005B751D" w:rsidRPr="003E01A5">
        <w:rPr>
          <w:rFonts w:asciiTheme="majorBidi" w:hAnsiTheme="majorBidi" w:cstheme="majorBidi"/>
          <w:sz w:val="30"/>
          <w:szCs w:val="30"/>
        </w:rPr>
        <w:t>51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5B751D" w:rsidRPr="003E01A5">
        <w:rPr>
          <w:rFonts w:asciiTheme="majorBidi" w:hAnsiTheme="majorBidi" w:cstheme="majorBidi"/>
          <w:sz w:val="30"/>
          <w:szCs w:val="30"/>
        </w:rPr>
        <w:t>0</w:t>
      </w:r>
      <w:r w:rsidRPr="003E01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val="en-GB"/>
        </w:rPr>
        <w:t>ของทุนจดทะเบียน ส่งผลให้ทั้งสองบริษัทดังกล่าวสิ้นสุดการเป็นบริษัทย่อยทางอ้อม และเปลี่ยนเป็นการร่วมค้า โดยรับรู้กำไรจากการ</w:t>
      </w:r>
      <w:r w:rsidRPr="003E01A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สูญเสียอำนาจควบคุมในบริษัทย่อยในงบกำไรขาดทุนเบ็ดเสร็จรวมสำหรับ</w:t>
      </w:r>
      <w:r w:rsidR="00844171" w:rsidRPr="003E01A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ปี</w:t>
      </w:r>
      <w:r w:rsidRPr="003E01A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สิ้นสุดวันที่</w:t>
      </w:r>
      <w:r w:rsidR="00844171" w:rsidRPr="003E01A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</w:t>
      </w:r>
      <w:r w:rsidR="005B751D" w:rsidRPr="003E01A5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844171" w:rsidRPr="003E01A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844171" w:rsidRPr="003E01A5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5B751D" w:rsidRPr="003E01A5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3E01A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ดังนี้</w:t>
      </w:r>
    </w:p>
    <w:p w14:paraId="1488ABFE" w14:textId="77777777" w:rsidR="00C44F75" w:rsidRPr="003E01A5" w:rsidRDefault="00C44F75" w:rsidP="007A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Style w:val="TableGrid"/>
        <w:tblW w:w="8370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630"/>
        <w:gridCol w:w="1620"/>
        <w:gridCol w:w="450"/>
        <w:gridCol w:w="1260"/>
      </w:tblGrid>
      <w:tr w:rsidR="007A1996" w:rsidRPr="003E01A5" w14:paraId="6893A7EF" w14:textId="77777777" w:rsidTr="002F56A6">
        <w:tc>
          <w:tcPr>
            <w:tcW w:w="4410" w:type="dxa"/>
          </w:tcPr>
          <w:p w14:paraId="37521BAB" w14:textId="77777777" w:rsidR="007A1996" w:rsidRPr="003E01A5" w:rsidRDefault="007A1996" w:rsidP="002F56A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dxa"/>
          </w:tcPr>
          <w:p w14:paraId="63FC3900" w14:textId="77777777" w:rsidR="007A1996" w:rsidRPr="003E01A5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E239295" w14:textId="77777777" w:rsidR="007A1996" w:rsidRPr="003E01A5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จำนวนหุ้นที่ขาย</w:t>
            </w:r>
          </w:p>
        </w:tc>
        <w:tc>
          <w:tcPr>
            <w:tcW w:w="450" w:type="dxa"/>
          </w:tcPr>
          <w:p w14:paraId="15BB5950" w14:textId="77777777" w:rsidR="007A1996" w:rsidRPr="003E01A5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5E1D37" w14:textId="77777777" w:rsidR="007A1996" w:rsidRPr="003E01A5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A1996" w:rsidRPr="003E01A5" w14:paraId="54FC1551" w14:textId="77777777" w:rsidTr="002F56A6">
        <w:tc>
          <w:tcPr>
            <w:tcW w:w="4410" w:type="dxa"/>
          </w:tcPr>
          <w:p w14:paraId="039E7DAE" w14:textId="77777777" w:rsidR="007A1996" w:rsidRPr="003E01A5" w:rsidRDefault="007A1996" w:rsidP="002F56A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dxa"/>
          </w:tcPr>
          <w:p w14:paraId="7248275E" w14:textId="77777777" w:rsidR="007A1996" w:rsidRPr="003E01A5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1B32F7" w14:textId="77777777" w:rsidR="007A1996" w:rsidRPr="003E01A5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14:paraId="0F7F0447" w14:textId="77777777" w:rsidR="007A1996" w:rsidRPr="003E01A5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6D3C367" w14:textId="77777777" w:rsidR="007A1996" w:rsidRPr="003E01A5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A1996" w:rsidRPr="003E01A5" w14:paraId="7B1C3823" w14:textId="77777777" w:rsidTr="002F56A6">
        <w:tc>
          <w:tcPr>
            <w:tcW w:w="4410" w:type="dxa"/>
          </w:tcPr>
          <w:p w14:paraId="65CAA887" w14:textId="77777777" w:rsidR="007A1996" w:rsidRPr="003E01A5" w:rsidRDefault="007A1996" w:rsidP="002F56A6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ทองหล่อ เวล โฮลดิ้ง จำกัด</w:t>
            </w:r>
          </w:p>
        </w:tc>
        <w:tc>
          <w:tcPr>
            <w:tcW w:w="630" w:type="dxa"/>
          </w:tcPr>
          <w:p w14:paraId="2AB036A9" w14:textId="77777777" w:rsidR="007A1996" w:rsidRPr="003E01A5" w:rsidRDefault="007A1996" w:rsidP="002F56A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452DAF49" w14:textId="4A4E4D66" w:rsidR="007A1996" w:rsidRPr="003E01A5" w:rsidRDefault="005B751D" w:rsidP="002F56A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</w:t>
            </w:r>
            <w:r w:rsidR="002D2B8B"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450" w:type="dxa"/>
          </w:tcPr>
          <w:p w14:paraId="04AA5EB6" w14:textId="2A894467" w:rsidR="007A1996" w:rsidRPr="003E01A5" w:rsidRDefault="007A1996" w:rsidP="002F56A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70021C5" w14:textId="7C49ACCB" w:rsidR="007A1996" w:rsidRPr="003E01A5" w:rsidRDefault="005B751D" w:rsidP="002F56A6">
            <w:pPr>
              <w:pStyle w:val="block"/>
              <w:spacing w:after="0" w:line="240" w:lineRule="auto"/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7A1996" w:rsidRPr="003E01A5" w14:paraId="5547C62A" w14:textId="77777777" w:rsidTr="002F56A6">
        <w:tc>
          <w:tcPr>
            <w:tcW w:w="4410" w:type="dxa"/>
          </w:tcPr>
          <w:p w14:paraId="04A2920D" w14:textId="77777777" w:rsidR="007A1996" w:rsidRPr="003E01A5" w:rsidRDefault="007A1996" w:rsidP="002F56A6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วิมุต พร็อพเพอร์ตี้ ทองหล่อ จำกัด</w:t>
            </w:r>
          </w:p>
        </w:tc>
        <w:tc>
          <w:tcPr>
            <w:tcW w:w="630" w:type="dxa"/>
          </w:tcPr>
          <w:p w14:paraId="6BC9AF99" w14:textId="77777777" w:rsidR="007A1996" w:rsidRPr="003E01A5" w:rsidRDefault="007A1996" w:rsidP="002F56A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3362673C" w14:textId="3ADDF0D4" w:rsidR="007A1996" w:rsidRPr="003E01A5" w:rsidRDefault="005B751D" w:rsidP="002F56A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980</w:t>
            </w:r>
            <w:r w:rsidR="002D2B8B"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450" w:type="dxa"/>
          </w:tcPr>
          <w:p w14:paraId="611F3CF1" w14:textId="77777777" w:rsidR="007A1996" w:rsidRPr="003E01A5" w:rsidRDefault="007A1996" w:rsidP="002F56A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671C2B8" w14:textId="3D0630B2" w:rsidR="007A1996" w:rsidRPr="003E01A5" w:rsidRDefault="005B751D" w:rsidP="002F56A6">
            <w:pPr>
              <w:pStyle w:val="block"/>
              <w:spacing w:after="0" w:line="240" w:lineRule="auto"/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</w:tr>
      <w:tr w:rsidR="007A1996" w:rsidRPr="003E01A5" w14:paraId="6B93AFF3" w14:textId="77777777" w:rsidTr="002F56A6">
        <w:tc>
          <w:tcPr>
            <w:tcW w:w="4410" w:type="dxa"/>
            <w:vAlign w:val="bottom"/>
          </w:tcPr>
          <w:p w14:paraId="3D8A1160" w14:textId="77777777" w:rsidR="007A1996" w:rsidRPr="003E01A5" w:rsidRDefault="007A1996" w:rsidP="002F56A6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30" w:type="dxa"/>
          </w:tcPr>
          <w:p w14:paraId="74C95ABA" w14:textId="77777777" w:rsidR="007A1996" w:rsidRPr="003E01A5" w:rsidRDefault="007A1996" w:rsidP="002F56A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6BAA7D04" w14:textId="77777777" w:rsidR="007A1996" w:rsidRPr="003E01A5" w:rsidRDefault="007A1996" w:rsidP="002F56A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0" w:type="dxa"/>
          </w:tcPr>
          <w:p w14:paraId="068AEE94" w14:textId="77777777" w:rsidR="007A1996" w:rsidRPr="003E01A5" w:rsidRDefault="007A1996" w:rsidP="002F56A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EF5B71" w14:textId="2C0D8DFE" w:rsidR="007A1996" w:rsidRPr="003E01A5" w:rsidRDefault="005B751D" w:rsidP="002F56A6">
            <w:pPr>
              <w:pStyle w:val="block"/>
              <w:spacing w:after="0" w:line="240" w:lineRule="auto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148</w:t>
            </w:r>
          </w:p>
        </w:tc>
      </w:tr>
    </w:tbl>
    <w:p w14:paraId="129DA312" w14:textId="77777777" w:rsidR="00E60B6D" w:rsidRPr="003E01A5" w:rsidRDefault="00E60B6D" w:rsidP="00E60B6D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6EC9BD13" w14:textId="77777777" w:rsidR="00570B3F" w:rsidRPr="003E01A5" w:rsidRDefault="00570B3F" w:rsidP="00E60B6D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391B317D" w14:textId="77777777" w:rsidR="00570B3F" w:rsidRPr="003E01A5" w:rsidRDefault="00570B3F" w:rsidP="00E60B6D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770812A2" w14:textId="007146F1" w:rsidR="00E60B6D" w:rsidRPr="003E01A5" w:rsidRDefault="00E60B6D" w:rsidP="00E60B6D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219822837"/>
      <w:r w:rsidRPr="003E01A5">
        <w:rPr>
          <w:rFonts w:asciiTheme="majorBidi" w:hAnsiTheme="majorBidi"/>
          <w:sz w:val="30"/>
          <w:szCs w:val="30"/>
          <w:cs/>
          <w:lang w:bidi="th-TH"/>
        </w:rPr>
        <w:br/>
      </w:r>
    </w:p>
    <w:bookmarkEnd w:id="5"/>
    <w:p w14:paraId="0645E0CA" w14:textId="77777777" w:rsidR="00E60B6D" w:rsidRPr="003E01A5" w:rsidRDefault="00E60B6D" w:rsidP="00E60B6D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133436A" w14:textId="77777777" w:rsidR="00CC71C5" w:rsidRPr="003E01A5" w:rsidRDefault="00CC71C5" w:rsidP="00E60B6D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E73F727" w14:textId="77777777" w:rsidR="00CC71C5" w:rsidRPr="003E01A5" w:rsidRDefault="00CC71C5" w:rsidP="00E60B6D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621E9B5" w14:textId="77777777" w:rsidR="00F544D0" w:rsidRPr="003E01A5" w:rsidRDefault="00F544D0" w:rsidP="00E60B6D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1CDEB3D" w14:textId="78FF67A1" w:rsidR="007A1996" w:rsidRPr="003E01A5" w:rsidRDefault="007A1996" w:rsidP="006F2038">
      <w:pPr>
        <w:pStyle w:val="block"/>
        <w:numPr>
          <w:ilvl w:val="0"/>
          <w:numId w:val="27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การลดทุนในการร่วมค้า</w:t>
      </w: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3C676DA" w14:textId="77777777" w:rsidR="007A1996" w:rsidRPr="003E01A5" w:rsidRDefault="007A1996" w:rsidP="007A1996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Cs w:val="22"/>
        </w:rPr>
      </w:pPr>
    </w:p>
    <w:p w14:paraId="112178FB" w14:textId="2DDCD853" w:rsidR="0050475B" w:rsidRPr="003E01A5" w:rsidRDefault="0050475B" w:rsidP="00BA47A7">
      <w:pPr>
        <w:pStyle w:val="block"/>
        <w:numPr>
          <w:ilvl w:val="0"/>
          <w:numId w:val="36"/>
        </w:numPr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ในเดือนธันวาคม </w:t>
      </w:r>
      <w:r w:rsidR="005B751D" w:rsidRPr="003E01A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บริษัทย่อยทางตรงของบริษัท คือ บริษัท อินโน สเปราท์ โฮลดิ้ง จำกัด ได้มีการ</w:t>
      </w:r>
      <w:r w:rsidR="00570B3F" w:rsidRPr="003E01A5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ลดทุนใน บริษัท ปัน นิวเอนเนอจี จำกัด เป็นจำนวนเงิน </w:t>
      </w:r>
      <w:r w:rsidR="005B751D" w:rsidRPr="003E01A5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3E01A5">
        <w:rPr>
          <w:rFonts w:asciiTheme="majorBidi" w:hAnsiTheme="majorBidi" w:cstheme="majorBidi"/>
          <w:sz w:val="30"/>
          <w:szCs w:val="30"/>
        </w:rPr>
        <w:t>.</w:t>
      </w:r>
      <w:r w:rsidR="005B751D" w:rsidRPr="003E01A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 ต่อมาในเดือนเมษายน </w:t>
      </w:r>
      <w:r w:rsidR="005B751D" w:rsidRPr="003E01A5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 ปัน นิว เอนเนอจี จำกัด ได้จดทะเบียนเลิกบริษัทต่อกระทรวงพาณิชย์แล้วเมื่อวันที่ </w:t>
      </w:r>
      <w:r w:rsidR="005B751D" w:rsidRPr="003E01A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เมษายน </w:t>
      </w:r>
      <w:r w:rsidR="005B751D" w:rsidRPr="003E01A5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570B3F" w:rsidRPr="003E01A5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อยู่ระหว่างดำเนินการชำระบัญชี</w:t>
      </w:r>
    </w:p>
    <w:p w14:paraId="48F038C5" w14:textId="77777777" w:rsidR="00C31B76" w:rsidRPr="003E01A5" w:rsidRDefault="00C31B76" w:rsidP="00C31B76">
      <w:pPr>
        <w:pStyle w:val="block"/>
        <w:spacing w:after="0"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386C4331" w14:textId="7DBFD927" w:rsidR="00BA47A7" w:rsidRPr="003E01A5" w:rsidRDefault="00BA47A7" w:rsidP="00BA47A7">
      <w:pPr>
        <w:pStyle w:val="block"/>
        <w:numPr>
          <w:ilvl w:val="0"/>
          <w:numId w:val="36"/>
        </w:numPr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E01A5">
        <w:rPr>
          <w:rFonts w:asciiTheme="majorBidi" w:hAnsiTheme="majorBidi"/>
          <w:sz w:val="30"/>
          <w:szCs w:val="30"/>
          <w:cs/>
          <w:lang w:bidi="th-TH"/>
        </w:rPr>
        <w:t xml:space="preserve">ในเดือนธันวาคม </w:t>
      </w:r>
      <w:r w:rsidR="005B751D" w:rsidRPr="003E01A5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3E01A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E01A5">
        <w:rPr>
          <w:rFonts w:asciiTheme="majorBidi" w:hAnsiTheme="majorBidi"/>
          <w:sz w:val="30"/>
          <w:szCs w:val="30"/>
          <w:cs/>
          <w:lang w:bidi="th-TH"/>
        </w:rPr>
        <w:t xml:space="preserve">บริษัท ซีเนร่า วิมุต เฮลท์ เซอร์วิส จำกัด ได้จดทะเบียนเลิกบริษัทต่อกระทรวงพาณิชย์แล้วเมื่อวันที่ </w:t>
      </w:r>
      <w:r w:rsidR="005B751D" w:rsidRPr="003E01A5">
        <w:rPr>
          <w:rFonts w:asciiTheme="majorBidi" w:hAnsiTheme="majorBidi" w:cstheme="majorBidi"/>
          <w:sz w:val="30"/>
          <w:szCs w:val="30"/>
          <w:lang w:val="en-US" w:bidi="th-TH"/>
        </w:rPr>
        <w:t>27</w:t>
      </w:r>
      <w:r w:rsidRPr="003E01A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E01A5">
        <w:rPr>
          <w:rFonts w:asciiTheme="majorBidi" w:hAnsiTheme="majorBidi"/>
          <w:sz w:val="30"/>
          <w:szCs w:val="30"/>
          <w:cs/>
          <w:lang w:bidi="th-TH"/>
        </w:rPr>
        <w:t xml:space="preserve">ธันวาคม </w:t>
      </w:r>
      <w:r w:rsidR="005B751D" w:rsidRPr="003E01A5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3E01A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E01A5">
        <w:rPr>
          <w:rFonts w:asciiTheme="majorBidi" w:hAnsiTheme="majorBidi"/>
          <w:sz w:val="30"/>
          <w:szCs w:val="30"/>
          <w:cs/>
          <w:lang w:bidi="th-TH"/>
        </w:rPr>
        <w:t xml:space="preserve">และได้ดำเนินการชำระบัญชีเสร็จสิ้นแล้วในเดือนมกราคม </w:t>
      </w:r>
      <w:r w:rsidR="005B751D" w:rsidRPr="003E01A5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</w:p>
    <w:p w14:paraId="291391A6" w14:textId="77777777" w:rsidR="00E60B6D" w:rsidRPr="003E01A5" w:rsidRDefault="00E60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-2"/>
          <w:sz w:val="20"/>
          <w:szCs w:val="20"/>
          <w:cs/>
        </w:rPr>
      </w:pPr>
    </w:p>
    <w:p w14:paraId="2C586E48" w14:textId="75BBDAA9" w:rsidR="00193791" w:rsidRPr="003E01A5" w:rsidRDefault="00193791" w:rsidP="00193791">
      <w:pPr>
        <w:pStyle w:val="block"/>
        <w:spacing w:after="0"/>
        <w:ind w:left="0" w:firstLine="540"/>
        <w:jc w:val="both"/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</w:pPr>
      <w:r w:rsidRPr="003E01A5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US" w:bidi="th-TH"/>
        </w:rPr>
        <w:t>บริษัทร่วมและการร่วมค้าที่มีสาระสำคัญ</w:t>
      </w:r>
    </w:p>
    <w:p w14:paraId="21806909" w14:textId="77777777" w:rsidR="00FA6CB9" w:rsidRPr="003E01A5" w:rsidRDefault="00FA6CB9" w:rsidP="00193791">
      <w:pPr>
        <w:pStyle w:val="block"/>
        <w:spacing w:after="0"/>
        <w:ind w:left="0" w:firstLine="540"/>
        <w:jc w:val="both"/>
        <w:rPr>
          <w:rFonts w:asciiTheme="majorBidi" w:hAnsiTheme="majorBidi" w:cstheme="majorBidi"/>
          <w:i/>
          <w:iCs/>
          <w:spacing w:val="-2"/>
          <w:sz w:val="20"/>
          <w:cs/>
          <w:lang w:val="en-US" w:bidi="th-TH"/>
        </w:rPr>
      </w:pPr>
    </w:p>
    <w:p w14:paraId="55CA9481" w14:textId="4974ECE4" w:rsidR="008F6C6D" w:rsidRPr="003E01A5" w:rsidRDefault="00193791" w:rsidP="0019379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3E01A5">
        <w:rPr>
          <w:rFonts w:asciiTheme="majorBidi" w:hAnsiTheme="majorBidi" w:cstheme="majorBidi"/>
          <w:spacing w:val="-2"/>
          <w:cs/>
          <w:lang w:val="en-US"/>
        </w:rPr>
        <w:t>ตารางต่อไปนี้สรุปข้อมูลทางการเงินของบริษัทร่วมและการร่วมค้าที่มีสาระสำคัญซึ่งนำเสนอ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7ECC2732" w14:textId="7908B6DA" w:rsidR="00193791" w:rsidRPr="003E01A5" w:rsidRDefault="00193791" w:rsidP="00AF5618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080"/>
        <w:gridCol w:w="180"/>
        <w:gridCol w:w="1080"/>
        <w:gridCol w:w="178"/>
        <w:gridCol w:w="902"/>
        <w:gridCol w:w="180"/>
        <w:gridCol w:w="900"/>
      </w:tblGrid>
      <w:tr w:rsidR="00193791" w:rsidRPr="003E01A5" w14:paraId="0A7C4793" w14:textId="77777777" w:rsidTr="007F38A7">
        <w:trPr>
          <w:cantSplit/>
          <w:tblHeader/>
        </w:trPr>
        <w:tc>
          <w:tcPr>
            <w:tcW w:w="4770" w:type="dxa"/>
          </w:tcPr>
          <w:p w14:paraId="696B8AAA" w14:textId="77777777" w:rsidR="00193791" w:rsidRPr="003E01A5" w:rsidRDefault="00193791" w:rsidP="0007314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DB39032" w14:textId="1271F1BF" w:rsidR="00193791" w:rsidRPr="003E01A5" w:rsidRDefault="00193791" w:rsidP="0007314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178" w:type="dxa"/>
          </w:tcPr>
          <w:p w14:paraId="4CAFB258" w14:textId="77777777" w:rsidR="00193791" w:rsidRPr="003E01A5" w:rsidRDefault="00193791" w:rsidP="0007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0B59AE31" w14:textId="0480B5CE" w:rsidR="00193791" w:rsidRPr="003E01A5" w:rsidRDefault="00193791" w:rsidP="0007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การร่วมค้า</w:t>
            </w:r>
          </w:p>
        </w:tc>
      </w:tr>
      <w:tr w:rsidR="00193791" w:rsidRPr="003E01A5" w14:paraId="0AC938BE" w14:textId="77777777" w:rsidTr="007F38A7">
        <w:trPr>
          <w:cantSplit/>
          <w:tblHeader/>
        </w:trPr>
        <w:tc>
          <w:tcPr>
            <w:tcW w:w="4770" w:type="dxa"/>
          </w:tcPr>
          <w:p w14:paraId="6FAF0115" w14:textId="77777777" w:rsidR="00193791" w:rsidRPr="003E01A5" w:rsidRDefault="00193791" w:rsidP="0007314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7C96A1B" w14:textId="788932B4" w:rsidR="00193791" w:rsidRPr="003E01A5" w:rsidRDefault="00193791" w:rsidP="001C799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บริษัท อินโน พรีคาสท์ จำกัด</w:t>
            </w:r>
          </w:p>
        </w:tc>
        <w:tc>
          <w:tcPr>
            <w:tcW w:w="178" w:type="dxa"/>
          </w:tcPr>
          <w:p w14:paraId="74F861CD" w14:textId="77777777" w:rsidR="00193791" w:rsidRPr="003E01A5" w:rsidRDefault="00193791" w:rsidP="0007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77CCE710" w14:textId="1FCEEE9A" w:rsidR="00193791" w:rsidRPr="003E01A5" w:rsidRDefault="00193791" w:rsidP="0007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บริษัท โอเมก้า โลจิสติกส์ แคมปัส จำกัด</w:t>
            </w:r>
          </w:p>
        </w:tc>
      </w:tr>
      <w:tr w:rsidR="002770DE" w:rsidRPr="003E01A5" w14:paraId="583EDE2B" w14:textId="77777777" w:rsidTr="007F38A7">
        <w:trPr>
          <w:cantSplit/>
          <w:tblHeader/>
        </w:trPr>
        <w:tc>
          <w:tcPr>
            <w:tcW w:w="4770" w:type="dxa"/>
          </w:tcPr>
          <w:p w14:paraId="5CD2879A" w14:textId="77777777" w:rsidR="002770DE" w:rsidRPr="003E01A5" w:rsidRDefault="002770DE" w:rsidP="002770D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A8F770" w14:textId="55CF63CB" w:rsidR="002770DE" w:rsidRPr="003E01A5" w:rsidRDefault="005B751D" w:rsidP="002770D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54294B05" w14:textId="77777777" w:rsidR="002770DE" w:rsidRPr="003E01A5" w:rsidRDefault="002770DE" w:rsidP="002770D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2FD5A8" w14:textId="0155D8A6" w:rsidR="002770DE" w:rsidRPr="003E01A5" w:rsidRDefault="005B751D" w:rsidP="002770D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78" w:type="dxa"/>
          </w:tcPr>
          <w:p w14:paraId="79247BDF" w14:textId="77777777" w:rsidR="002770DE" w:rsidRPr="003E01A5" w:rsidRDefault="002770DE" w:rsidP="002770D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07B12528" w14:textId="3FCE4F1D" w:rsidR="002770DE" w:rsidRPr="003E01A5" w:rsidRDefault="005B751D" w:rsidP="002770D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31EB2ED9" w14:textId="77777777" w:rsidR="002770DE" w:rsidRPr="003E01A5" w:rsidRDefault="002770DE" w:rsidP="002770D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7100F8" w14:textId="1D938B16" w:rsidR="002770DE" w:rsidRPr="003E01A5" w:rsidRDefault="005B751D" w:rsidP="002770D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2567</w:t>
            </w:r>
          </w:p>
        </w:tc>
      </w:tr>
      <w:tr w:rsidR="00193791" w:rsidRPr="003E01A5" w14:paraId="3E3A2126" w14:textId="77777777" w:rsidTr="007F38A7">
        <w:trPr>
          <w:cantSplit/>
          <w:tblHeader/>
        </w:trPr>
        <w:tc>
          <w:tcPr>
            <w:tcW w:w="4770" w:type="dxa"/>
          </w:tcPr>
          <w:p w14:paraId="7EDDFAAC" w14:textId="77777777" w:rsidR="00193791" w:rsidRPr="003E01A5" w:rsidRDefault="00193791" w:rsidP="0007314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7"/>
            <w:vAlign w:val="bottom"/>
            <w:hideMark/>
          </w:tcPr>
          <w:p w14:paraId="24E69DA2" w14:textId="77777777" w:rsidR="00193791" w:rsidRPr="003E01A5" w:rsidRDefault="00193791" w:rsidP="0007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07CD8" w:rsidRPr="003E01A5" w14:paraId="19BFB9E8" w14:textId="77777777" w:rsidTr="007F38A7">
        <w:trPr>
          <w:cantSplit/>
        </w:trPr>
        <w:tc>
          <w:tcPr>
            <w:tcW w:w="4770" w:type="dxa"/>
          </w:tcPr>
          <w:p w14:paraId="57168BB7" w14:textId="77777777" w:rsidR="00407CD8" w:rsidRPr="003E01A5" w:rsidRDefault="00407CD8" w:rsidP="00407C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</w:tcPr>
          <w:p w14:paraId="16FACE50" w14:textId="6A2BC6B3" w:rsidR="00407CD8" w:rsidRPr="003E01A5" w:rsidRDefault="005B751D" w:rsidP="00FD3312">
            <w:pPr>
              <w:pStyle w:val="acctfourfigures"/>
              <w:tabs>
                <w:tab w:val="clear" w:pos="765"/>
                <w:tab w:val="left" w:pos="751"/>
              </w:tabs>
              <w:spacing w:line="240" w:lineRule="auto"/>
              <w:ind w:right="-2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07C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026E6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D1A7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2EC99CF1" w14:textId="77777777" w:rsidR="00407CD8" w:rsidRPr="003E01A5" w:rsidRDefault="00407CD8" w:rsidP="00407CD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96A724" w14:textId="4B378993" w:rsidR="00407CD8" w:rsidRPr="003E01A5" w:rsidRDefault="005B751D" w:rsidP="00DD4583">
            <w:pPr>
              <w:pStyle w:val="acctfourfigures"/>
              <w:tabs>
                <w:tab w:val="clear" w:pos="765"/>
                <w:tab w:val="decimal" w:pos="-78"/>
                <w:tab w:val="decimal" w:pos="192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07CD8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78" w:type="dxa"/>
          </w:tcPr>
          <w:p w14:paraId="3996BE89" w14:textId="77777777" w:rsidR="00407CD8" w:rsidRPr="003E01A5" w:rsidRDefault="00407CD8" w:rsidP="00407CD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671858EC" w14:textId="4FC438DD" w:rsidR="00407CD8" w:rsidRPr="003E01A5" w:rsidRDefault="005B751D" w:rsidP="00570B3F">
            <w:pPr>
              <w:pStyle w:val="acctfourfigures"/>
              <w:tabs>
                <w:tab w:val="clear" w:pos="765"/>
              </w:tabs>
              <w:spacing w:line="240" w:lineRule="auto"/>
              <w:ind w:right="-345" w:firstLine="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2C1836B1" w14:textId="77777777" w:rsidR="00407CD8" w:rsidRPr="003E01A5" w:rsidRDefault="00407CD8" w:rsidP="00407CD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F6FFCA" w14:textId="0094BF39" w:rsidR="00407CD8" w:rsidRPr="003E01A5" w:rsidRDefault="00407CD8" w:rsidP="00E224FD">
            <w:pPr>
              <w:pStyle w:val="acctfourfigures"/>
              <w:tabs>
                <w:tab w:val="clear" w:pos="765"/>
              </w:tabs>
              <w:spacing w:line="240" w:lineRule="auto"/>
              <w:ind w:right="-78" w:hanging="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7CD8" w:rsidRPr="003E01A5" w14:paraId="641B8DBB" w14:textId="77777777" w:rsidTr="007F38A7">
        <w:trPr>
          <w:cantSplit/>
        </w:trPr>
        <w:tc>
          <w:tcPr>
            <w:tcW w:w="4770" w:type="dxa"/>
          </w:tcPr>
          <w:p w14:paraId="4737CBEF" w14:textId="0CBAC204" w:rsidR="00407CD8" w:rsidRPr="003E01A5" w:rsidRDefault="00407CD8" w:rsidP="00407C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F544D0" w:rsidRPr="003E01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F544D0" w:rsidRPr="003E01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เบ็ดเสร็จรวม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975D9A" w14:textId="447AFF02" w:rsidR="00407CD8" w:rsidRPr="003E01A5" w:rsidRDefault="00407CD8" w:rsidP="00FD3312">
            <w:pPr>
              <w:pStyle w:val="acctfourfigures"/>
              <w:tabs>
                <w:tab w:val="clear" w:pos="765"/>
                <w:tab w:val="left" w:pos="80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026E6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6D1A7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3EEA540" w14:textId="77777777" w:rsidR="00407CD8" w:rsidRPr="003E01A5" w:rsidRDefault="00407CD8" w:rsidP="00407CD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466CF4" w14:textId="129B1D35" w:rsidR="00407CD8" w:rsidRPr="003E01A5" w:rsidRDefault="005B751D" w:rsidP="00DD4583">
            <w:pPr>
              <w:pStyle w:val="acctfourfigures"/>
              <w:tabs>
                <w:tab w:val="clear" w:pos="765"/>
                <w:tab w:val="decimal" w:pos="-78"/>
                <w:tab w:val="decimal" w:pos="192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78" w:type="dxa"/>
          </w:tcPr>
          <w:p w14:paraId="69CEAB46" w14:textId="77777777" w:rsidR="00407CD8" w:rsidRPr="003E01A5" w:rsidRDefault="00407CD8" w:rsidP="00407CD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88D8614" w14:textId="151F662E" w:rsidR="00407CD8" w:rsidRPr="003E01A5" w:rsidRDefault="00407CD8" w:rsidP="00407CD8">
            <w:pPr>
              <w:pStyle w:val="acctfourfigures"/>
              <w:tabs>
                <w:tab w:val="clear" w:pos="765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5D8B74" w14:textId="77777777" w:rsidR="00407CD8" w:rsidRPr="003E01A5" w:rsidRDefault="00407CD8" w:rsidP="00407CD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BBA0FB" w14:textId="3A5AD2B8" w:rsidR="00407CD8" w:rsidRPr="003E01A5" w:rsidRDefault="00407CD8" w:rsidP="00E224FD">
            <w:pPr>
              <w:pStyle w:val="acctfourfigures"/>
              <w:tabs>
                <w:tab w:val="clear" w:pos="765"/>
              </w:tabs>
              <w:spacing w:line="240" w:lineRule="auto"/>
              <w:ind w:right="-78" w:hanging="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7CD8" w:rsidRPr="003E01A5" w14:paraId="034BD2E9" w14:textId="77777777" w:rsidTr="007F38A7">
        <w:trPr>
          <w:cantSplit/>
        </w:trPr>
        <w:tc>
          <w:tcPr>
            <w:tcW w:w="4770" w:type="dxa"/>
          </w:tcPr>
          <w:p w14:paraId="66B1945C" w14:textId="55C8AA4D" w:rsidR="00407CD8" w:rsidRPr="003E01A5" w:rsidRDefault="00407CD8" w:rsidP="00407C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F544D0" w:rsidRPr="003E01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="00F544D0" w:rsidRPr="003E01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เบ็ดเสร็จรวมส่วนที่เป็นของกลุ่มบริษัท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9576D9" w14:textId="7DEDF945" w:rsidR="00407CD8" w:rsidRPr="003E01A5" w:rsidRDefault="00833865" w:rsidP="00FD3312">
            <w:pPr>
              <w:pStyle w:val="acctfourfigures"/>
              <w:tabs>
                <w:tab w:val="clear" w:pos="765"/>
              </w:tabs>
              <w:spacing w:line="240" w:lineRule="auto"/>
              <w:ind w:right="-4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79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D026E6" w:rsidRPr="006A79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6D1A77" w:rsidRPr="006A79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6A79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11FD2C1D" w14:textId="77777777" w:rsidR="00407CD8" w:rsidRPr="003E01A5" w:rsidRDefault="00407CD8" w:rsidP="00407CD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9220BD" w14:textId="75AD3E11" w:rsidR="00407CD8" w:rsidRPr="003E01A5" w:rsidRDefault="005B751D" w:rsidP="00DD4583">
            <w:pPr>
              <w:pStyle w:val="acctfourfigures"/>
              <w:tabs>
                <w:tab w:val="clear" w:pos="765"/>
                <w:tab w:val="decimal" w:pos="-78"/>
                <w:tab w:val="decimal" w:pos="192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78" w:type="dxa"/>
          </w:tcPr>
          <w:p w14:paraId="58FEC215" w14:textId="77777777" w:rsidR="00407CD8" w:rsidRPr="003E01A5" w:rsidRDefault="00407CD8" w:rsidP="00407CD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0688E26" w14:textId="531B9F41" w:rsidR="00407CD8" w:rsidRPr="003E01A5" w:rsidRDefault="00407CD8" w:rsidP="00407CD8">
            <w:pPr>
              <w:pStyle w:val="acctfourfigures"/>
              <w:tabs>
                <w:tab w:val="clear" w:pos="765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221E93" w14:textId="77777777" w:rsidR="00407CD8" w:rsidRPr="003E01A5" w:rsidRDefault="00407CD8" w:rsidP="00407CD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FBADEA" w14:textId="12ECA486" w:rsidR="00407CD8" w:rsidRPr="003E01A5" w:rsidRDefault="00407CD8" w:rsidP="00E224FD">
            <w:pPr>
              <w:pStyle w:val="acctfourfigures"/>
              <w:tabs>
                <w:tab w:val="clear" w:pos="765"/>
              </w:tabs>
              <w:spacing w:line="240" w:lineRule="auto"/>
              <w:ind w:right="-78" w:hanging="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07CD8" w:rsidRPr="003E01A5" w14:paraId="37F85FD1" w14:textId="77777777" w:rsidTr="00C31B76">
        <w:trPr>
          <w:cantSplit/>
          <w:trHeight w:val="251"/>
        </w:trPr>
        <w:tc>
          <w:tcPr>
            <w:tcW w:w="4770" w:type="dxa"/>
          </w:tcPr>
          <w:p w14:paraId="5492DB77" w14:textId="77777777" w:rsidR="00407CD8" w:rsidRPr="003E01A5" w:rsidRDefault="00407CD8" w:rsidP="00407CD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0FA596C" w14:textId="77777777" w:rsidR="00407CD8" w:rsidRPr="003E01A5" w:rsidRDefault="00407CD8" w:rsidP="00407CD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3F453B02" w14:textId="77777777" w:rsidR="00407CD8" w:rsidRPr="003E01A5" w:rsidRDefault="00407CD8" w:rsidP="00407CD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5DF58D19" w14:textId="6F10EE10" w:rsidR="00407CD8" w:rsidRPr="003E01A5" w:rsidRDefault="00407CD8" w:rsidP="00407CD8">
            <w:pPr>
              <w:pStyle w:val="acctfourfigures"/>
              <w:tabs>
                <w:tab w:val="clear" w:pos="765"/>
              </w:tabs>
              <w:spacing w:line="240" w:lineRule="auto"/>
              <w:ind w:left="7" w:right="63" w:hanging="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</w:tcPr>
          <w:p w14:paraId="3032DBF6" w14:textId="77777777" w:rsidR="00407CD8" w:rsidRPr="003E01A5" w:rsidRDefault="00407CD8" w:rsidP="00407CD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2" w:type="dxa"/>
          </w:tcPr>
          <w:p w14:paraId="2A2D4B14" w14:textId="77777777" w:rsidR="00407CD8" w:rsidRPr="003E01A5" w:rsidRDefault="00407CD8" w:rsidP="00407CD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26A60885" w14:textId="77777777" w:rsidR="00407CD8" w:rsidRPr="003E01A5" w:rsidRDefault="00407CD8" w:rsidP="00407CD8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AA1B061" w14:textId="77777777" w:rsidR="00407CD8" w:rsidRPr="003E01A5" w:rsidRDefault="00407CD8" w:rsidP="00407CD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407CD8" w:rsidRPr="003E01A5" w14:paraId="18848E44" w14:textId="77777777" w:rsidTr="007F38A7">
        <w:trPr>
          <w:cantSplit/>
        </w:trPr>
        <w:tc>
          <w:tcPr>
            <w:tcW w:w="4770" w:type="dxa"/>
          </w:tcPr>
          <w:p w14:paraId="4E80A1F4" w14:textId="77777777" w:rsidR="00407CD8" w:rsidRPr="003E01A5" w:rsidRDefault="00407CD8" w:rsidP="00407CD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080" w:type="dxa"/>
          </w:tcPr>
          <w:p w14:paraId="37D1DCFE" w14:textId="768FC5D2" w:rsidR="00407CD8" w:rsidRPr="003E01A5" w:rsidRDefault="005B751D" w:rsidP="00FD3312">
            <w:pPr>
              <w:pStyle w:val="acctfourfigures"/>
              <w:tabs>
                <w:tab w:val="clear" w:pos="765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DE4B3A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D1A7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0917BD77" w14:textId="77777777" w:rsidR="00407CD8" w:rsidRPr="003E01A5" w:rsidRDefault="00407CD8" w:rsidP="00407CD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CC32C1" w14:textId="550788B9" w:rsidR="00407CD8" w:rsidRPr="003E01A5" w:rsidRDefault="005B751D" w:rsidP="00DD4583">
            <w:pPr>
              <w:pStyle w:val="acctfourfigures"/>
              <w:tabs>
                <w:tab w:val="clear" w:pos="765"/>
                <w:tab w:val="decimal" w:pos="-78"/>
                <w:tab w:val="decimal" w:pos="192"/>
                <w:tab w:val="left" w:pos="732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</w:t>
            </w:r>
          </w:p>
        </w:tc>
        <w:tc>
          <w:tcPr>
            <w:tcW w:w="178" w:type="dxa"/>
          </w:tcPr>
          <w:p w14:paraId="2AC3FC9E" w14:textId="77777777" w:rsidR="00407CD8" w:rsidRPr="003E01A5" w:rsidRDefault="00407CD8" w:rsidP="00407CD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BBEFF75" w14:textId="6C3D4F4B" w:rsidR="00407CD8" w:rsidRPr="003E01A5" w:rsidRDefault="005B751D" w:rsidP="00407CD8">
            <w:pPr>
              <w:pStyle w:val="acctfourfigures"/>
              <w:tabs>
                <w:tab w:val="clear" w:pos="765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07C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</w:p>
        </w:tc>
        <w:tc>
          <w:tcPr>
            <w:tcW w:w="180" w:type="dxa"/>
          </w:tcPr>
          <w:p w14:paraId="295AFEFA" w14:textId="77777777" w:rsidR="00407CD8" w:rsidRPr="003E01A5" w:rsidRDefault="00407CD8" w:rsidP="00407CD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F47DA3" w14:textId="6614FA2A" w:rsidR="00407CD8" w:rsidRPr="003E01A5" w:rsidRDefault="005B751D" w:rsidP="00407CD8">
            <w:pPr>
              <w:pStyle w:val="acctfourfigures"/>
              <w:tabs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602</w:t>
            </w:r>
          </w:p>
        </w:tc>
      </w:tr>
      <w:tr w:rsidR="00407CD8" w:rsidRPr="003E01A5" w14:paraId="7C516119" w14:textId="77777777" w:rsidTr="007F38A7">
        <w:trPr>
          <w:cantSplit/>
        </w:trPr>
        <w:tc>
          <w:tcPr>
            <w:tcW w:w="4770" w:type="dxa"/>
          </w:tcPr>
          <w:p w14:paraId="30527516" w14:textId="77777777" w:rsidR="00407CD8" w:rsidRPr="003E01A5" w:rsidRDefault="00407CD8" w:rsidP="00407C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</w:tcPr>
          <w:p w14:paraId="6662912D" w14:textId="467BE5C9" w:rsidR="00407CD8" w:rsidRPr="003E01A5" w:rsidRDefault="005B751D" w:rsidP="00407CD8">
            <w:pPr>
              <w:pStyle w:val="acctfourfigures"/>
              <w:tabs>
                <w:tab w:val="clear" w:pos="765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07C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D026E6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D1A7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6E68506C" w14:textId="77777777" w:rsidR="00407CD8" w:rsidRPr="003E01A5" w:rsidRDefault="00407CD8" w:rsidP="00407CD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E240B6" w14:textId="3A651510" w:rsidR="00407CD8" w:rsidRPr="003E01A5" w:rsidRDefault="005B751D" w:rsidP="00DD4583">
            <w:pPr>
              <w:pStyle w:val="acctfourfigures"/>
              <w:tabs>
                <w:tab w:val="clear" w:pos="765"/>
                <w:tab w:val="decimal" w:pos="-78"/>
                <w:tab w:val="decimal" w:pos="192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07CD8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908</w:t>
            </w:r>
          </w:p>
        </w:tc>
        <w:tc>
          <w:tcPr>
            <w:tcW w:w="178" w:type="dxa"/>
          </w:tcPr>
          <w:p w14:paraId="2CD95B2A" w14:textId="77777777" w:rsidR="00407CD8" w:rsidRPr="003E01A5" w:rsidRDefault="00407CD8" w:rsidP="00407CD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98B13F4" w14:textId="33FF8C92" w:rsidR="00407CD8" w:rsidRPr="003E01A5" w:rsidRDefault="005B751D" w:rsidP="00407CD8">
            <w:pPr>
              <w:pStyle w:val="acctfourfigures"/>
              <w:tabs>
                <w:tab w:val="clear" w:pos="765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07C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</w:p>
        </w:tc>
        <w:tc>
          <w:tcPr>
            <w:tcW w:w="180" w:type="dxa"/>
          </w:tcPr>
          <w:p w14:paraId="57894C3C" w14:textId="77777777" w:rsidR="00407CD8" w:rsidRPr="003E01A5" w:rsidRDefault="00407CD8" w:rsidP="00407CD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3E7668" w14:textId="0C52B67D" w:rsidR="00407CD8" w:rsidRPr="003E01A5" w:rsidRDefault="005B751D" w:rsidP="00407CD8">
            <w:pPr>
              <w:pStyle w:val="acctfourfigures"/>
              <w:tabs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07C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</w:p>
        </w:tc>
      </w:tr>
      <w:tr w:rsidR="00407CD8" w:rsidRPr="003E01A5" w14:paraId="2E242E94" w14:textId="77777777" w:rsidTr="007F38A7">
        <w:trPr>
          <w:cantSplit/>
        </w:trPr>
        <w:tc>
          <w:tcPr>
            <w:tcW w:w="4770" w:type="dxa"/>
          </w:tcPr>
          <w:p w14:paraId="5906FCCF" w14:textId="77777777" w:rsidR="00407CD8" w:rsidRPr="003E01A5" w:rsidRDefault="00407CD8" w:rsidP="00407C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080" w:type="dxa"/>
          </w:tcPr>
          <w:p w14:paraId="7C1D6D6F" w14:textId="039B9DFD" w:rsidR="00407CD8" w:rsidRPr="003E01A5" w:rsidRDefault="00407CD8" w:rsidP="00FD3312">
            <w:pPr>
              <w:pStyle w:val="acctfourfigures"/>
              <w:tabs>
                <w:tab w:val="clear" w:pos="765"/>
              </w:tabs>
              <w:spacing w:line="240" w:lineRule="auto"/>
              <w:ind w:right="-25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 w:rsidR="006D1A77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0FFC2C2B" w14:textId="77777777" w:rsidR="00407CD8" w:rsidRPr="003E01A5" w:rsidRDefault="00407CD8" w:rsidP="00407CD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373660" w14:textId="5AA4E332" w:rsidR="00407CD8" w:rsidRPr="003E01A5" w:rsidRDefault="00407CD8" w:rsidP="00DD4583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802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92DE906" w14:textId="77777777" w:rsidR="00407CD8" w:rsidRPr="003E01A5" w:rsidRDefault="00407CD8" w:rsidP="00407CD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1517773" w14:textId="194EA2AB" w:rsidR="00407CD8" w:rsidRPr="003E01A5" w:rsidRDefault="00407CD8" w:rsidP="00407CD8">
            <w:pPr>
              <w:pStyle w:val="acctfourfigures"/>
              <w:tabs>
                <w:tab w:val="clear" w:pos="765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D6062AD" w14:textId="77777777" w:rsidR="00407CD8" w:rsidRPr="003E01A5" w:rsidRDefault="00407CD8" w:rsidP="00407CD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B64FE7" w14:textId="564D2AD5" w:rsidR="00407CD8" w:rsidRPr="003E01A5" w:rsidRDefault="00F753C5" w:rsidP="00F753C5">
            <w:pPr>
              <w:pStyle w:val="acctfourfigures"/>
              <w:tabs>
                <w:tab w:val="clear" w:pos="765"/>
              </w:tabs>
              <w:spacing w:line="240" w:lineRule="auto"/>
              <w:ind w:left="-263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407CD8"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326EA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  <w:r w:rsidR="00407CD8"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07CD8" w:rsidRPr="003E01A5" w14:paraId="3CD13BED" w14:textId="77777777" w:rsidTr="007F38A7">
        <w:trPr>
          <w:cantSplit/>
        </w:trPr>
        <w:tc>
          <w:tcPr>
            <w:tcW w:w="4770" w:type="dxa"/>
          </w:tcPr>
          <w:p w14:paraId="3D1BBF8E" w14:textId="77777777" w:rsidR="00407CD8" w:rsidRPr="003E01A5" w:rsidRDefault="00407CD8" w:rsidP="00407C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90719E" w14:textId="720E2BCF" w:rsidR="00407CD8" w:rsidRPr="003E01A5" w:rsidRDefault="00407CD8" w:rsidP="00FD3312">
            <w:pPr>
              <w:pStyle w:val="acctfourfigures"/>
              <w:tabs>
                <w:tab w:val="clear" w:pos="765"/>
              </w:tabs>
              <w:spacing w:line="240" w:lineRule="auto"/>
              <w:ind w:right="-16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D1A77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7C639BBA" w14:textId="77777777" w:rsidR="00407CD8" w:rsidRPr="003E01A5" w:rsidRDefault="00407CD8" w:rsidP="00407CD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5A2CFA" w14:textId="15A0A8CA" w:rsidR="00407CD8" w:rsidRPr="003E01A5" w:rsidRDefault="00407CD8" w:rsidP="00DD4583">
            <w:pPr>
              <w:pStyle w:val="acctfourfigures"/>
              <w:tabs>
                <w:tab w:val="clear" w:pos="765"/>
                <w:tab w:val="decimal" w:pos="102"/>
                <w:tab w:val="decimal" w:pos="192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627C36C7" w14:textId="77777777" w:rsidR="00407CD8" w:rsidRPr="003E01A5" w:rsidRDefault="00407CD8" w:rsidP="00407CD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24E66D4" w14:textId="3A9281AB" w:rsidR="00407CD8" w:rsidRPr="003E01A5" w:rsidRDefault="00407CD8" w:rsidP="00407CD8">
            <w:pPr>
              <w:pStyle w:val="acctfourfigures"/>
              <w:tabs>
                <w:tab w:val="clear" w:pos="765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4CBBA7E" w14:textId="77777777" w:rsidR="00407CD8" w:rsidRPr="003E01A5" w:rsidRDefault="00407CD8" w:rsidP="00407CD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BE47B2" w14:textId="14DE7C1A" w:rsidR="00407CD8" w:rsidRPr="003E01A5" w:rsidRDefault="00407CD8" w:rsidP="00E224FD">
            <w:pPr>
              <w:pStyle w:val="acctfourfigures"/>
              <w:tabs>
                <w:tab w:val="clear" w:pos="765"/>
              </w:tabs>
              <w:spacing w:line="240" w:lineRule="auto"/>
              <w:ind w:left="-263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7CD8" w:rsidRPr="003E01A5" w14:paraId="2BBCAFBF" w14:textId="77777777" w:rsidTr="007F38A7">
        <w:trPr>
          <w:cantSplit/>
        </w:trPr>
        <w:tc>
          <w:tcPr>
            <w:tcW w:w="4770" w:type="dxa"/>
          </w:tcPr>
          <w:p w14:paraId="41F4B8C8" w14:textId="7C02EC64" w:rsidR="00407CD8" w:rsidRPr="003E01A5" w:rsidRDefault="00407CD8" w:rsidP="00407C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61A7A5" w14:textId="171C1EC2" w:rsidR="00407CD8" w:rsidRPr="003E01A5" w:rsidRDefault="005B751D" w:rsidP="00407CD8">
            <w:pPr>
              <w:pStyle w:val="acctfourfigures"/>
              <w:tabs>
                <w:tab w:val="clear" w:pos="765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07C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026E6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D1A7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116960BA" w14:textId="77777777" w:rsidR="00407CD8" w:rsidRPr="003E01A5" w:rsidRDefault="00407CD8" w:rsidP="00407CD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B075BF" w14:textId="538CE063" w:rsidR="00407CD8" w:rsidRPr="003E01A5" w:rsidRDefault="005B751D" w:rsidP="00DD4583">
            <w:pPr>
              <w:pStyle w:val="acctfourfigures"/>
              <w:tabs>
                <w:tab w:val="clear" w:pos="765"/>
                <w:tab w:val="decimal" w:pos="192"/>
                <w:tab w:val="decimal" w:pos="282"/>
              </w:tabs>
              <w:spacing w:line="240" w:lineRule="auto"/>
              <w:ind w:left="-79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07CD8"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178" w:type="dxa"/>
          </w:tcPr>
          <w:p w14:paraId="16A1E061" w14:textId="77777777" w:rsidR="00407CD8" w:rsidRPr="003E01A5" w:rsidRDefault="00407CD8" w:rsidP="00407CD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5B29A15C" w14:textId="323149DE" w:rsidR="00407CD8" w:rsidRPr="003E01A5" w:rsidRDefault="005B751D" w:rsidP="00407CD8">
            <w:pPr>
              <w:pStyle w:val="acctfourfigures"/>
              <w:tabs>
                <w:tab w:val="clear" w:pos="765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07C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</w:p>
        </w:tc>
        <w:tc>
          <w:tcPr>
            <w:tcW w:w="180" w:type="dxa"/>
          </w:tcPr>
          <w:p w14:paraId="67202222" w14:textId="77777777" w:rsidR="00407CD8" w:rsidRPr="003E01A5" w:rsidRDefault="00407CD8" w:rsidP="00407CD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6CA58C7" w14:textId="148A33FE" w:rsidR="00407CD8" w:rsidRPr="003E01A5" w:rsidRDefault="005B751D" w:rsidP="00407CD8">
            <w:pPr>
              <w:pStyle w:val="acctfourfigures"/>
              <w:tabs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07C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</w:tr>
      <w:tr w:rsidR="00407CD8" w:rsidRPr="003E01A5" w14:paraId="220535CC" w14:textId="77777777" w:rsidTr="007F38A7">
        <w:trPr>
          <w:cantSplit/>
        </w:trPr>
        <w:tc>
          <w:tcPr>
            <w:tcW w:w="4770" w:type="dxa"/>
          </w:tcPr>
          <w:p w14:paraId="00AF09FB" w14:textId="77777777" w:rsidR="00407CD8" w:rsidRPr="003E01A5" w:rsidRDefault="00407CD8" w:rsidP="00407C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1EA29F" w14:textId="74E12C4D" w:rsidR="00407CD8" w:rsidRPr="003E01A5" w:rsidRDefault="005B751D" w:rsidP="00FD3312">
            <w:pPr>
              <w:pStyle w:val="acctfourfigures"/>
              <w:tabs>
                <w:tab w:val="clear" w:pos="765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D026E6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D1A7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70518FB1" w14:textId="77777777" w:rsidR="00407CD8" w:rsidRPr="003E01A5" w:rsidRDefault="00407CD8" w:rsidP="00407CD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026E1E" w14:textId="7AFB684C" w:rsidR="00407CD8" w:rsidRPr="003E01A5" w:rsidRDefault="005B751D" w:rsidP="00DD4583">
            <w:pPr>
              <w:pStyle w:val="acctfourfigures"/>
              <w:tabs>
                <w:tab w:val="clear" w:pos="765"/>
                <w:tab w:val="decimal" w:pos="282"/>
                <w:tab w:val="decimal" w:pos="462"/>
              </w:tabs>
              <w:spacing w:line="240" w:lineRule="auto"/>
              <w:ind w:left="-79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</w:t>
            </w:r>
          </w:p>
        </w:tc>
        <w:tc>
          <w:tcPr>
            <w:tcW w:w="178" w:type="dxa"/>
          </w:tcPr>
          <w:p w14:paraId="6C472F44" w14:textId="77777777" w:rsidR="00407CD8" w:rsidRPr="003E01A5" w:rsidRDefault="00407CD8" w:rsidP="00407CD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01ED30A7" w14:textId="0CD62E02" w:rsidR="00407CD8" w:rsidRPr="003E01A5" w:rsidRDefault="005B751D" w:rsidP="00407CD8">
            <w:pPr>
              <w:pStyle w:val="acctfourfigures"/>
              <w:tabs>
                <w:tab w:val="clear" w:pos="765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07C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</w:p>
        </w:tc>
        <w:tc>
          <w:tcPr>
            <w:tcW w:w="180" w:type="dxa"/>
          </w:tcPr>
          <w:p w14:paraId="03702E58" w14:textId="77777777" w:rsidR="00407CD8" w:rsidRPr="003E01A5" w:rsidRDefault="00407CD8" w:rsidP="00407CD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1AE97E1" w14:textId="5231DB8D" w:rsidR="00407CD8" w:rsidRPr="003E01A5" w:rsidRDefault="005B751D" w:rsidP="00407CD8">
            <w:pPr>
              <w:pStyle w:val="acctfourfigures"/>
              <w:tabs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</w:p>
        </w:tc>
      </w:tr>
      <w:tr w:rsidR="00407CD8" w:rsidRPr="003E01A5" w14:paraId="489C4E6F" w14:textId="77777777" w:rsidTr="007F38A7">
        <w:trPr>
          <w:cantSplit/>
        </w:trPr>
        <w:tc>
          <w:tcPr>
            <w:tcW w:w="4770" w:type="dxa"/>
          </w:tcPr>
          <w:p w14:paraId="0A3B3618" w14:textId="77777777" w:rsidR="00407CD8" w:rsidRPr="003E01A5" w:rsidRDefault="00407CD8" w:rsidP="00407C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ปรับปรุงด้วยการปรับมูลค่ายุติธรรม ณ วันที่ซื้อ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96F403" w14:textId="20611092" w:rsidR="00407CD8" w:rsidRPr="003E01A5" w:rsidRDefault="005B751D" w:rsidP="00FD3312">
            <w:pPr>
              <w:pStyle w:val="acctfourfigures"/>
              <w:tabs>
                <w:tab w:val="clear" w:pos="765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</w:p>
        </w:tc>
        <w:tc>
          <w:tcPr>
            <w:tcW w:w="180" w:type="dxa"/>
          </w:tcPr>
          <w:p w14:paraId="661BE0E4" w14:textId="77777777" w:rsidR="00407CD8" w:rsidRPr="003E01A5" w:rsidRDefault="00407CD8" w:rsidP="00407CD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8F87CF" w14:textId="20AA8B3A" w:rsidR="00407CD8" w:rsidRPr="003E01A5" w:rsidRDefault="005B751D" w:rsidP="00DD4583">
            <w:pPr>
              <w:pStyle w:val="acctfourfigures"/>
              <w:tabs>
                <w:tab w:val="clear" w:pos="765"/>
                <w:tab w:val="decimal" w:pos="192"/>
                <w:tab w:val="decimal" w:pos="462"/>
              </w:tabs>
              <w:spacing w:line="240" w:lineRule="auto"/>
              <w:ind w:left="-79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178" w:type="dxa"/>
          </w:tcPr>
          <w:p w14:paraId="5B59E923" w14:textId="77777777" w:rsidR="00407CD8" w:rsidRPr="003E01A5" w:rsidRDefault="00407CD8" w:rsidP="00407CD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2351D4DC" w14:textId="17E29EC0" w:rsidR="00407CD8" w:rsidRPr="003E01A5" w:rsidRDefault="00407CD8" w:rsidP="00407CD8">
            <w:pPr>
              <w:pStyle w:val="acctfourfigures"/>
              <w:tabs>
                <w:tab w:val="clear" w:pos="765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5FBA0A" w14:textId="77777777" w:rsidR="00407CD8" w:rsidRPr="003E01A5" w:rsidRDefault="00407CD8" w:rsidP="00407CD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470DB5E" w14:textId="13939B87" w:rsidR="00407CD8" w:rsidRPr="003E01A5" w:rsidRDefault="00407CD8" w:rsidP="00E224FD">
            <w:pPr>
              <w:pStyle w:val="acctfourfigures"/>
              <w:tabs>
                <w:tab w:val="clear" w:pos="765"/>
              </w:tabs>
              <w:spacing w:line="240" w:lineRule="auto"/>
              <w:ind w:left="-83" w:right="-81" w:hanging="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7CD8" w:rsidRPr="003E01A5" w14:paraId="523F2288" w14:textId="77777777" w:rsidTr="007F38A7">
        <w:trPr>
          <w:cantSplit/>
        </w:trPr>
        <w:tc>
          <w:tcPr>
            <w:tcW w:w="4770" w:type="dxa"/>
          </w:tcPr>
          <w:p w14:paraId="43ACE0FA" w14:textId="77777777" w:rsidR="00407CD8" w:rsidRPr="003E01A5" w:rsidRDefault="00407CD8" w:rsidP="00407C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มูลค่าตามบัญชีของเงินลงทุนในบริษัทร่วม/การร่วมค้า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3FB72D" w14:textId="566CFECB" w:rsidR="00407CD8" w:rsidRPr="003E01A5" w:rsidRDefault="005B751D" w:rsidP="00FD3312">
            <w:pPr>
              <w:pStyle w:val="acctfourfigures"/>
              <w:tabs>
                <w:tab w:val="clear" w:pos="765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6D1A77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</w:tcPr>
          <w:p w14:paraId="596329D0" w14:textId="77777777" w:rsidR="00407CD8" w:rsidRPr="003E01A5" w:rsidRDefault="00407CD8" w:rsidP="00407CD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48030D" w14:textId="3BDD8C1A" w:rsidR="00407CD8" w:rsidRPr="003E01A5" w:rsidRDefault="005B751D" w:rsidP="00407CD8">
            <w:pPr>
              <w:pStyle w:val="acctfourfigures"/>
              <w:tabs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178" w:type="dxa"/>
          </w:tcPr>
          <w:p w14:paraId="01A9F88C" w14:textId="77777777" w:rsidR="00407CD8" w:rsidRPr="003E01A5" w:rsidRDefault="00407CD8" w:rsidP="00407CD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0B0B8C5" w14:textId="64CAE518" w:rsidR="00407CD8" w:rsidRPr="003E01A5" w:rsidRDefault="005B751D" w:rsidP="00570B3F">
            <w:pPr>
              <w:pStyle w:val="acctfourfigures"/>
              <w:tabs>
                <w:tab w:val="clear" w:pos="765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07CD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121</w:t>
            </w:r>
          </w:p>
        </w:tc>
        <w:tc>
          <w:tcPr>
            <w:tcW w:w="180" w:type="dxa"/>
          </w:tcPr>
          <w:p w14:paraId="46AD5A53" w14:textId="77777777" w:rsidR="00407CD8" w:rsidRPr="003E01A5" w:rsidRDefault="00407CD8" w:rsidP="00407CD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36EF1CE" w14:textId="37A6F6DB" w:rsidR="00407CD8" w:rsidRPr="003E01A5" w:rsidRDefault="005B751D" w:rsidP="00407CD8">
            <w:pPr>
              <w:pStyle w:val="acctfourfigures"/>
              <w:tabs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866</w:t>
            </w:r>
          </w:p>
        </w:tc>
      </w:tr>
    </w:tbl>
    <w:p w14:paraId="7264B0AF" w14:textId="7F3FE6A4" w:rsidR="00711213" w:rsidRPr="003E01A5" w:rsidRDefault="0082176E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</w:t>
      </w:r>
      <w:r w:rsidR="00711213" w:rsidRPr="003E01A5">
        <w:rPr>
          <w:rFonts w:asciiTheme="majorBidi" w:hAnsiTheme="majorBidi" w:cstheme="majorBidi"/>
          <w:sz w:val="30"/>
          <w:szCs w:val="30"/>
          <w:cs/>
        </w:rPr>
        <w:t>ที่อยู่ในความต้องการของตลาด</w:t>
      </w:r>
    </w:p>
    <w:p w14:paraId="7E262ECF" w14:textId="168865BE" w:rsidR="00FA6CB9" w:rsidRPr="003E01A5" w:rsidRDefault="00FA6CB9" w:rsidP="00FA6CB9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09B3DEC7" w14:textId="2D6DC7FC" w:rsidR="00711213" w:rsidRPr="003E01A5" w:rsidRDefault="00711213" w:rsidP="00711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กลุ่มบริษัทรับรู้รายการและวัดมูลค่าสินทรัพย์ทางการเงินตามที่เปิดเผยไว้ในหมายเหตุข้อ </w:t>
      </w:r>
      <w:r w:rsidR="005B751D" w:rsidRPr="003E01A5">
        <w:rPr>
          <w:rFonts w:asciiTheme="majorBidi" w:hAnsiTheme="majorBidi" w:cstheme="majorBidi"/>
          <w:sz w:val="30"/>
          <w:szCs w:val="30"/>
        </w:rPr>
        <w:t>30</w:t>
      </w:r>
    </w:p>
    <w:p w14:paraId="21B33EFA" w14:textId="77777777" w:rsidR="00711213" w:rsidRPr="003E01A5" w:rsidRDefault="00711213" w:rsidP="00FA6CB9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900"/>
        <w:gridCol w:w="270"/>
        <w:gridCol w:w="900"/>
        <w:gridCol w:w="270"/>
        <w:gridCol w:w="900"/>
        <w:gridCol w:w="236"/>
        <w:gridCol w:w="1077"/>
        <w:gridCol w:w="236"/>
        <w:gridCol w:w="1118"/>
      </w:tblGrid>
      <w:tr w:rsidR="00711213" w:rsidRPr="003E01A5" w14:paraId="1E5D4A90" w14:textId="77777777" w:rsidTr="0002472B">
        <w:trPr>
          <w:tblHeader/>
        </w:trPr>
        <w:tc>
          <w:tcPr>
            <w:tcW w:w="3240" w:type="dxa"/>
          </w:tcPr>
          <w:p w14:paraId="5F6E0981" w14:textId="77777777" w:rsidR="00711213" w:rsidRPr="003E01A5" w:rsidRDefault="00711213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7" w:type="dxa"/>
            <w:gridSpan w:val="9"/>
            <w:hideMark/>
          </w:tcPr>
          <w:p w14:paraId="1B6F780D" w14:textId="7E360E2A" w:rsidR="00711213" w:rsidRPr="003E01A5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</w:p>
        </w:tc>
      </w:tr>
      <w:tr w:rsidR="00711213" w:rsidRPr="003E01A5" w14:paraId="35455C12" w14:textId="77777777" w:rsidTr="0002472B">
        <w:trPr>
          <w:tblHeader/>
        </w:trPr>
        <w:tc>
          <w:tcPr>
            <w:tcW w:w="3240" w:type="dxa"/>
            <w:vAlign w:val="bottom"/>
            <w:hideMark/>
          </w:tcPr>
          <w:p w14:paraId="7C0246DB" w14:textId="77777777" w:rsidR="00711213" w:rsidRPr="003E01A5" w:rsidRDefault="00711213" w:rsidP="005970DB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900" w:type="dxa"/>
            <w:vAlign w:val="bottom"/>
            <w:hideMark/>
          </w:tcPr>
          <w:p w14:paraId="7E6549DF" w14:textId="77777777" w:rsidR="00711213" w:rsidRPr="003E01A5" w:rsidRDefault="00711213" w:rsidP="005970D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ECFFC35" w14:textId="2BFA2181" w:rsidR="00711213" w:rsidRPr="003E01A5" w:rsidRDefault="005B751D" w:rsidP="005970D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1213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1213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C0B2B09" w14:textId="77777777" w:rsidR="00711213" w:rsidRPr="003E01A5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vAlign w:val="bottom"/>
            <w:hideMark/>
          </w:tcPr>
          <w:p w14:paraId="337ED16F" w14:textId="77777777" w:rsidR="00711213" w:rsidRPr="003E01A5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23356F02" w14:textId="77777777" w:rsidR="00711213" w:rsidRPr="003E01A5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vAlign w:val="bottom"/>
            <w:hideMark/>
          </w:tcPr>
          <w:p w14:paraId="53F077D7" w14:textId="77777777" w:rsidR="00711213" w:rsidRPr="003E01A5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4B326452" w14:textId="77777777" w:rsidR="00711213" w:rsidRPr="003E01A5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673F893C" w14:textId="77777777" w:rsidR="00711213" w:rsidRPr="003E01A5" w:rsidRDefault="00711213" w:rsidP="005970DB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0B80AEC6" w14:textId="7C7A3638" w:rsidR="00711213" w:rsidRPr="003E01A5" w:rsidRDefault="00711213" w:rsidP="005970DB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="009740BA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และอื่น</w:t>
            </w:r>
            <w:r w:rsidR="00327431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740BA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236" w:type="dxa"/>
            <w:vAlign w:val="bottom"/>
          </w:tcPr>
          <w:p w14:paraId="62BD8B97" w14:textId="77777777" w:rsidR="00711213" w:rsidRPr="003E01A5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1CA0F966" w14:textId="77777777" w:rsidR="00711213" w:rsidRPr="003E01A5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8C73DA" w14:textId="3016ED92" w:rsidR="00711213" w:rsidRPr="003E01A5" w:rsidRDefault="005B751D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11213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1213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711213" w:rsidRPr="003E01A5" w14:paraId="5D24CB2B" w14:textId="77777777" w:rsidTr="0002472B">
        <w:trPr>
          <w:tblHeader/>
        </w:trPr>
        <w:tc>
          <w:tcPr>
            <w:tcW w:w="3240" w:type="dxa"/>
          </w:tcPr>
          <w:p w14:paraId="40E9EB44" w14:textId="77777777" w:rsidR="00711213" w:rsidRPr="003E01A5" w:rsidRDefault="00711213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907" w:type="dxa"/>
            <w:gridSpan w:val="9"/>
            <w:vAlign w:val="bottom"/>
            <w:hideMark/>
          </w:tcPr>
          <w:p w14:paraId="68F3698A" w14:textId="77777777" w:rsidR="00711213" w:rsidRPr="003E01A5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1213" w:rsidRPr="003E01A5" w14:paraId="0FBC8134" w14:textId="77777777" w:rsidTr="0002472B">
        <w:tc>
          <w:tcPr>
            <w:tcW w:w="3240" w:type="dxa"/>
            <w:hideMark/>
          </w:tcPr>
          <w:p w14:paraId="67930A02" w14:textId="3E01AB4F" w:rsidR="00711213" w:rsidRPr="003E01A5" w:rsidRDefault="005B751D" w:rsidP="005970D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900" w:type="dxa"/>
          </w:tcPr>
          <w:p w14:paraId="0EF3E351" w14:textId="77777777" w:rsidR="00711213" w:rsidRPr="003E01A5" w:rsidRDefault="00711213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4662E" w14:textId="77777777" w:rsidR="00711213" w:rsidRPr="003E01A5" w:rsidRDefault="00711213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B0BEB0" w14:textId="77777777" w:rsidR="00711213" w:rsidRPr="003E01A5" w:rsidRDefault="00711213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046D2" w14:textId="77777777" w:rsidR="00711213" w:rsidRPr="003E01A5" w:rsidRDefault="00711213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F9BAD0" w14:textId="77777777" w:rsidR="00711213" w:rsidRPr="003E01A5" w:rsidRDefault="00711213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806CD7" w14:textId="77777777" w:rsidR="00711213" w:rsidRPr="003E01A5" w:rsidRDefault="00711213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7DC658D" w14:textId="77777777" w:rsidR="00711213" w:rsidRPr="003E01A5" w:rsidRDefault="00711213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3085D8" w14:textId="77777777" w:rsidR="00711213" w:rsidRPr="003E01A5" w:rsidRDefault="00711213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498BB571" w14:textId="77777777" w:rsidR="00711213" w:rsidRPr="003E01A5" w:rsidRDefault="00711213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03CE" w:rsidRPr="003E01A5" w14:paraId="1476D0F9" w14:textId="77777777" w:rsidTr="0002472B">
        <w:tc>
          <w:tcPr>
            <w:tcW w:w="3240" w:type="dxa"/>
          </w:tcPr>
          <w:p w14:paraId="4169A5F4" w14:textId="28AF494D" w:rsidR="00E603CE" w:rsidRPr="003E01A5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  <w:r w:rsidR="0019449A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</w:tcPr>
          <w:p w14:paraId="0D10514B" w14:textId="77777777" w:rsidR="00E603CE" w:rsidRPr="003E01A5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460B60F2" w14:textId="77777777" w:rsidR="00E603CE" w:rsidRPr="003E01A5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92EE51" w14:textId="77777777" w:rsidR="00E603CE" w:rsidRPr="003E01A5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CD816D" w14:textId="77777777" w:rsidR="00E603CE" w:rsidRPr="003E01A5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EB10F0" w14:textId="77777777" w:rsidR="00E603CE" w:rsidRPr="003E01A5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F56E99" w14:textId="77777777" w:rsidR="00E603CE" w:rsidRPr="003E01A5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4A0D240" w14:textId="77777777" w:rsidR="00E603CE" w:rsidRPr="003E01A5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AEC608" w14:textId="77777777" w:rsidR="00E603CE" w:rsidRPr="003E01A5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33EFE026" w14:textId="77777777" w:rsidR="00E603CE" w:rsidRPr="003E01A5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319C" w:rsidRPr="003E01A5" w14:paraId="2B59FE08" w14:textId="77777777" w:rsidTr="0002472B">
        <w:tc>
          <w:tcPr>
            <w:tcW w:w="3240" w:type="dxa"/>
          </w:tcPr>
          <w:p w14:paraId="01FAC388" w14:textId="7A916E0E" w:rsidR="0006319C" w:rsidRPr="003E01A5" w:rsidRDefault="0006319C" w:rsidP="0072216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900" w:type="dxa"/>
          </w:tcPr>
          <w:p w14:paraId="0C2BF686" w14:textId="77777777" w:rsidR="0006319C" w:rsidRPr="003E01A5" w:rsidRDefault="0006319C" w:rsidP="0072216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0D9D3C6A" w14:textId="77777777" w:rsidR="0006319C" w:rsidRPr="003E01A5" w:rsidRDefault="0006319C" w:rsidP="0072216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236EC9" w14:textId="77777777" w:rsidR="0006319C" w:rsidRPr="003E01A5" w:rsidRDefault="0006319C" w:rsidP="0072216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E0021" w14:textId="77777777" w:rsidR="0006319C" w:rsidRPr="003E01A5" w:rsidRDefault="0006319C" w:rsidP="0072216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37D1BF" w14:textId="77777777" w:rsidR="0006319C" w:rsidRPr="003E01A5" w:rsidRDefault="0006319C" w:rsidP="0072216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766B78" w14:textId="77777777" w:rsidR="0006319C" w:rsidRPr="003E01A5" w:rsidRDefault="0006319C" w:rsidP="0072216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105C7B1" w14:textId="77777777" w:rsidR="0006319C" w:rsidRPr="003E01A5" w:rsidRDefault="0006319C" w:rsidP="0072216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CA96C2" w14:textId="77777777" w:rsidR="0006319C" w:rsidRPr="003E01A5" w:rsidRDefault="0006319C" w:rsidP="0072216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780678EC" w14:textId="77777777" w:rsidR="0006319C" w:rsidRPr="003E01A5" w:rsidRDefault="0006319C" w:rsidP="0072216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5DFB" w:rsidRPr="003E01A5" w14:paraId="20F03B5A" w14:textId="77777777" w:rsidTr="0002472B">
        <w:tc>
          <w:tcPr>
            <w:tcW w:w="3240" w:type="dxa"/>
          </w:tcPr>
          <w:p w14:paraId="22FFD8BC" w14:textId="77777777" w:rsidR="00715DFB" w:rsidRPr="003E01A5" w:rsidRDefault="00715DFB" w:rsidP="00715D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-     </w:t>
            </w:r>
            <w:r w:rsidRPr="003E01A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4C2A767E" w14:textId="1C2E20C8" w:rsidR="00715DFB" w:rsidRPr="003E01A5" w:rsidRDefault="005B751D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5DFB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270" w:type="dxa"/>
          </w:tcPr>
          <w:p w14:paraId="1410A395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603C81" w14:textId="36749E50" w:rsidR="00715DFB" w:rsidRPr="003E01A5" w:rsidRDefault="005B751D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70" w:type="dxa"/>
          </w:tcPr>
          <w:p w14:paraId="4FFE159A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8F8EA2" w14:textId="0EBAB8D9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E0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28"/>
                <w:szCs w:val="28"/>
              </w:rPr>
              <w:t>474</w:t>
            </w:r>
            <w:r w:rsidRPr="003E01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B5FC6F3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46039EA" w14:textId="633CF8E3" w:rsidR="00715DFB" w:rsidRPr="003E01A5" w:rsidRDefault="005B751D" w:rsidP="00715D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36" w:type="dxa"/>
          </w:tcPr>
          <w:p w14:paraId="7A9A6D1E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1591110" w14:textId="1DDE8643" w:rsidR="00715DFB" w:rsidRPr="003E01A5" w:rsidRDefault="005B751D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715DFB" w:rsidRPr="003E01A5" w14:paraId="0FDD8A8E" w14:textId="77777777" w:rsidTr="0002472B">
        <w:tc>
          <w:tcPr>
            <w:tcW w:w="3240" w:type="dxa"/>
          </w:tcPr>
          <w:p w14:paraId="1CB6CF88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</w:p>
        </w:tc>
        <w:tc>
          <w:tcPr>
            <w:tcW w:w="900" w:type="dxa"/>
          </w:tcPr>
          <w:p w14:paraId="2C444C61" w14:textId="77777777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5332F303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A1A8C2" w14:textId="77777777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3FF2F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7F16658" w14:textId="77777777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F0279E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22CB695" w14:textId="77777777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655855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72FA856D" w14:textId="77777777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5DFB" w:rsidRPr="003E01A5" w14:paraId="07211F34" w14:textId="77777777" w:rsidTr="0002472B">
        <w:tc>
          <w:tcPr>
            <w:tcW w:w="3240" w:type="dxa"/>
          </w:tcPr>
          <w:p w14:paraId="35713BA5" w14:textId="3071B8C5" w:rsidR="00715DFB" w:rsidRPr="003E01A5" w:rsidRDefault="00715DFB" w:rsidP="00715D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 w:hint="cs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-     </w:t>
            </w:r>
            <w:r w:rsidRPr="003E01A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409E63B" w14:textId="68710454" w:rsidR="00715DFB" w:rsidRPr="003E01A5" w:rsidRDefault="005B751D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70" w:type="dxa"/>
          </w:tcPr>
          <w:p w14:paraId="1AD2559B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2ACB91" w14:textId="617F4A07" w:rsidR="00715DFB" w:rsidRPr="003E01A5" w:rsidRDefault="00715DFB" w:rsidP="00CC71C5">
            <w:pPr>
              <w:tabs>
                <w:tab w:val="clear" w:pos="454"/>
                <w:tab w:val="clear" w:pos="680"/>
                <w:tab w:val="left" w:pos="516"/>
              </w:tabs>
              <w:spacing w:line="240" w:lineRule="auto"/>
              <w:ind w:left="-384" w:right="248" w:hanging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D02C41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3E8464" w14:textId="2C680684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Pr="003E01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069D4CE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2715D2EE" w14:textId="0C667CF8" w:rsidR="00715DFB" w:rsidRPr="003E01A5" w:rsidRDefault="005B751D" w:rsidP="00715D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0B49C41D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27F5433C" w14:textId="4B84A98F" w:rsidR="00715DFB" w:rsidRPr="003E01A5" w:rsidRDefault="005B751D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715DFB" w:rsidRPr="003E01A5" w14:paraId="1DD52355" w14:textId="77777777" w:rsidTr="0002472B">
        <w:tc>
          <w:tcPr>
            <w:tcW w:w="3240" w:type="dxa"/>
          </w:tcPr>
          <w:p w14:paraId="043FF237" w14:textId="77777777" w:rsidR="00715DFB" w:rsidRPr="003E01A5" w:rsidRDefault="00715DFB" w:rsidP="00715D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3BDA69" w14:textId="5F029F78" w:rsidR="00715DFB" w:rsidRPr="003E01A5" w:rsidRDefault="005B751D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5DFB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270" w:type="dxa"/>
          </w:tcPr>
          <w:p w14:paraId="2736AAFD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74A7244" w14:textId="2E096DF7" w:rsidR="00715DFB" w:rsidRPr="003E01A5" w:rsidRDefault="005B751D" w:rsidP="00715DFB">
            <w:pPr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70" w:type="dxa"/>
          </w:tcPr>
          <w:p w14:paraId="7E0E8A0B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D2C534" w14:textId="71F53131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E0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28"/>
                <w:szCs w:val="28"/>
              </w:rPr>
              <w:t>721</w:t>
            </w:r>
            <w:r w:rsidRPr="003E01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6E42372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930B829" w14:textId="0215016D" w:rsidR="00715DFB" w:rsidRPr="003E01A5" w:rsidRDefault="005B751D" w:rsidP="00715D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36" w:type="dxa"/>
          </w:tcPr>
          <w:p w14:paraId="1D15DE61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6B00EEC6" w14:textId="72774EB6" w:rsidR="00715DFB" w:rsidRPr="003E01A5" w:rsidRDefault="005B751D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715DFB" w:rsidRPr="003E01A5" w14:paraId="051225F6" w14:textId="77777777" w:rsidTr="0002472B">
        <w:tc>
          <w:tcPr>
            <w:tcW w:w="3240" w:type="dxa"/>
          </w:tcPr>
          <w:p w14:paraId="28D6CB27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33C67B7" w14:textId="77777777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4F63BB6F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01A7701" w14:textId="77777777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4277F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17C0D94" w14:textId="77777777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21A376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8889E4B" w14:textId="77777777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2D599B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02D373E7" w14:textId="77777777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5DFB" w:rsidRPr="003E01A5" w14:paraId="1F7A9481" w14:textId="77777777" w:rsidTr="0002472B">
        <w:tc>
          <w:tcPr>
            <w:tcW w:w="3240" w:type="dxa"/>
            <w:hideMark/>
          </w:tcPr>
          <w:p w14:paraId="4DB55080" w14:textId="7700E5DB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</w:tcPr>
          <w:p w14:paraId="3FDE2993" w14:textId="77777777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48EDB588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5A0708" w14:textId="77777777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CCBBF0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52AD97" w14:textId="77777777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DA7E07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A21BC44" w14:textId="77777777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4061DC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5FF6F0A3" w14:textId="77777777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5DFB" w:rsidRPr="003E01A5" w14:paraId="2FD98AF8" w14:textId="77777777" w:rsidTr="0002472B">
        <w:tc>
          <w:tcPr>
            <w:tcW w:w="3240" w:type="dxa"/>
          </w:tcPr>
          <w:p w14:paraId="3C9FD2EF" w14:textId="1CA898A1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900" w:type="dxa"/>
          </w:tcPr>
          <w:p w14:paraId="5A6BEBE5" w14:textId="77777777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9459E8F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E0C324" w14:textId="77777777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AB2B33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A50564" w14:textId="77777777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CC9A35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944A4AA" w14:textId="77777777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6DFD8D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6BA4E45C" w14:textId="77777777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5DFB" w:rsidRPr="003E01A5" w14:paraId="0A37A712" w14:textId="77777777" w:rsidTr="0002472B">
        <w:trPr>
          <w:trHeight w:val="668"/>
        </w:trPr>
        <w:tc>
          <w:tcPr>
            <w:tcW w:w="3240" w:type="dxa"/>
          </w:tcPr>
          <w:p w14:paraId="31C164CC" w14:textId="127F5BE0" w:rsidR="00715DFB" w:rsidRPr="003E01A5" w:rsidRDefault="00715DFB" w:rsidP="00715DFB">
            <w:pPr>
              <w:pStyle w:val="ListParagraph"/>
              <w:numPr>
                <w:ilvl w:val="0"/>
                <w:numId w:val="16"/>
              </w:numPr>
              <w:tabs>
                <w:tab w:val="clear" w:pos="454"/>
                <w:tab w:val="clear" w:pos="680"/>
                <w:tab w:val="left" w:pos="341"/>
              </w:tabs>
              <w:spacing w:line="240" w:lineRule="auto"/>
              <w:ind w:left="431" w:hanging="4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6344B921" w14:textId="29464065" w:rsidR="00715DFB" w:rsidRPr="003E01A5" w:rsidRDefault="005B751D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70" w:type="dxa"/>
            <w:vAlign w:val="bottom"/>
          </w:tcPr>
          <w:p w14:paraId="5E7F0AB7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CB059E" w14:textId="367E9B47" w:rsidR="00715DFB" w:rsidRPr="003E01A5" w:rsidRDefault="00715DFB" w:rsidP="00CC71C5">
            <w:pPr>
              <w:tabs>
                <w:tab w:val="clear" w:pos="680"/>
                <w:tab w:val="left" w:pos="606"/>
              </w:tabs>
              <w:spacing w:line="240" w:lineRule="auto"/>
              <w:ind w:left="-384" w:right="248" w:hanging="2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9A350E4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9633A82" w14:textId="1E3C2030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Pr="003E01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EC8547C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65DE8EB" w14:textId="4A072E8E" w:rsidR="00715DFB" w:rsidRPr="003E01A5" w:rsidRDefault="00715DFB" w:rsidP="00715D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3E01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BBD7156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5DB1D4A5" w14:textId="1672895E" w:rsidR="00715DFB" w:rsidRPr="003E01A5" w:rsidRDefault="005B751D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715DFB" w:rsidRPr="003E01A5" w14:paraId="1FED2761" w14:textId="77777777" w:rsidTr="00ED6B19">
        <w:tc>
          <w:tcPr>
            <w:tcW w:w="3240" w:type="dxa"/>
          </w:tcPr>
          <w:p w14:paraId="75C82A6C" w14:textId="61EE7348" w:rsidR="00715DFB" w:rsidRPr="003E01A5" w:rsidRDefault="00715DFB" w:rsidP="00715DFB">
            <w:pPr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900" w:type="dxa"/>
            <w:vAlign w:val="bottom"/>
          </w:tcPr>
          <w:p w14:paraId="1B106FF1" w14:textId="77777777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A32A05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8FE7DE" w14:textId="77777777" w:rsidR="00715DFB" w:rsidRPr="003E01A5" w:rsidRDefault="00715DFB" w:rsidP="00CC71C5">
            <w:pPr>
              <w:tabs>
                <w:tab w:val="clear" w:pos="680"/>
                <w:tab w:val="left" w:pos="606"/>
              </w:tabs>
              <w:spacing w:line="240" w:lineRule="auto"/>
              <w:ind w:left="-384" w:right="248" w:hanging="2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BF18A0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207809" w14:textId="77777777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7A9B6CD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4D6C5E3" w14:textId="77777777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E72997C" w14:textId="77777777" w:rsidR="00715DFB" w:rsidRPr="003E01A5" w:rsidRDefault="00715DFB" w:rsidP="00715D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3D772C59" w14:textId="77777777" w:rsidR="00715DFB" w:rsidRPr="003E01A5" w:rsidRDefault="00715DFB" w:rsidP="00715DF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B19" w:rsidRPr="003E01A5" w14:paraId="627D0EB5" w14:textId="77777777" w:rsidTr="00ED6B19">
        <w:tc>
          <w:tcPr>
            <w:tcW w:w="3240" w:type="dxa"/>
          </w:tcPr>
          <w:p w14:paraId="76BB0C26" w14:textId="5F964A61" w:rsidR="00ED6B19" w:rsidRPr="003E01A5" w:rsidRDefault="00ED6B19" w:rsidP="00ED6B19">
            <w:pPr>
              <w:pStyle w:val="ListParagraph"/>
              <w:numPr>
                <w:ilvl w:val="0"/>
                <w:numId w:val="16"/>
              </w:numPr>
              <w:tabs>
                <w:tab w:val="clear" w:pos="454"/>
                <w:tab w:val="clear" w:pos="680"/>
              </w:tabs>
              <w:spacing w:line="240" w:lineRule="auto"/>
              <w:ind w:left="528" w:hanging="528"/>
              <w:contextualSpacing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มูลค่ายุติธรรมผ่านกำไรขาดทุน</w:t>
            </w:r>
          </w:p>
        </w:tc>
        <w:tc>
          <w:tcPr>
            <w:tcW w:w="900" w:type="dxa"/>
            <w:vAlign w:val="bottom"/>
          </w:tcPr>
          <w:p w14:paraId="00CDFBA7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3BF43B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156EFA" w14:textId="77777777" w:rsidR="00ED6B19" w:rsidRPr="003E01A5" w:rsidRDefault="00ED6B19" w:rsidP="00ED6B19">
            <w:pPr>
              <w:tabs>
                <w:tab w:val="clear" w:pos="680"/>
                <w:tab w:val="left" w:pos="606"/>
              </w:tabs>
              <w:spacing w:line="240" w:lineRule="auto"/>
              <w:ind w:left="-384" w:right="248" w:hanging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4F2F48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D5BB6A" w14:textId="77777777" w:rsidR="00ED6B19" w:rsidRPr="003E01A5" w:rsidRDefault="00ED6B19" w:rsidP="00ED6B19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83BEAE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C36E5A3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14828B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3AE0F0A7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6B19" w:rsidRPr="003E01A5" w14:paraId="45490A21" w14:textId="77777777" w:rsidTr="00ED6B19">
        <w:tc>
          <w:tcPr>
            <w:tcW w:w="3240" w:type="dxa"/>
          </w:tcPr>
          <w:p w14:paraId="64A3BD95" w14:textId="6AF89C7C" w:rsidR="00ED6B19" w:rsidRPr="00FB133C" w:rsidRDefault="00FB133C" w:rsidP="00FB133C">
            <w:pPr>
              <w:tabs>
                <w:tab w:val="clear" w:pos="454"/>
                <w:tab w:val="clear" w:pos="680"/>
              </w:tabs>
              <w:spacing w:line="240" w:lineRule="auto"/>
              <w:ind w:left="348"/>
              <w:contextualSpacing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 </w:t>
            </w:r>
            <w:r w:rsidR="00ED6B19" w:rsidRPr="00FB133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8ACDB29" w14:textId="341B5815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270" w:type="dxa"/>
            <w:vAlign w:val="bottom"/>
          </w:tcPr>
          <w:p w14:paraId="1A60B287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AAD97A0" w14:textId="6425FE99" w:rsidR="00ED6B19" w:rsidRPr="003E01A5" w:rsidRDefault="00ED6B19" w:rsidP="00ED6B19">
            <w:pPr>
              <w:tabs>
                <w:tab w:val="clear" w:pos="680"/>
                <w:tab w:val="left" w:pos="606"/>
              </w:tabs>
              <w:spacing w:line="240" w:lineRule="auto"/>
              <w:ind w:left="-384" w:right="248" w:hanging="2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9E798A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AA9879D" w14:textId="20A512D1" w:rsidR="00ED6B19" w:rsidRPr="003E01A5" w:rsidRDefault="00ED6B19" w:rsidP="00ED6B19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C45BC3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C013DDA" w14:textId="71149D02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(154)</w:t>
            </w:r>
          </w:p>
        </w:tc>
        <w:tc>
          <w:tcPr>
            <w:tcW w:w="236" w:type="dxa"/>
            <w:vAlign w:val="bottom"/>
          </w:tcPr>
          <w:p w14:paraId="46AEB155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36D5DB40" w14:textId="44B634B6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</w:tr>
      <w:tr w:rsidR="00ED6B19" w:rsidRPr="003E01A5" w14:paraId="4492545C" w14:textId="77777777" w:rsidTr="00ED6B19">
        <w:tc>
          <w:tcPr>
            <w:tcW w:w="3240" w:type="dxa"/>
            <w:hideMark/>
          </w:tcPr>
          <w:p w14:paraId="78E15C36" w14:textId="6A43F6E4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9B86BD" w14:textId="7165F63B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270" w:type="dxa"/>
            <w:vAlign w:val="bottom"/>
          </w:tcPr>
          <w:p w14:paraId="018CFC12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AEF850" w14:textId="795D6D61" w:rsidR="00ED6B19" w:rsidRPr="003E01A5" w:rsidRDefault="00ED6B19" w:rsidP="00ED6B19">
            <w:pPr>
              <w:tabs>
                <w:tab w:val="clear" w:pos="680"/>
                <w:tab w:val="left" w:pos="606"/>
              </w:tabs>
              <w:spacing w:line="240" w:lineRule="auto"/>
              <w:ind w:left="-384" w:right="248" w:hanging="2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78CA44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F45055" w14:textId="25C1F6DD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(237)</w:t>
            </w:r>
          </w:p>
        </w:tc>
        <w:tc>
          <w:tcPr>
            <w:tcW w:w="236" w:type="dxa"/>
            <w:vAlign w:val="bottom"/>
          </w:tcPr>
          <w:p w14:paraId="3EBAA2DC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06A92E" w14:textId="2DAB3040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(174)</w:t>
            </w:r>
          </w:p>
        </w:tc>
        <w:tc>
          <w:tcPr>
            <w:tcW w:w="236" w:type="dxa"/>
            <w:vAlign w:val="bottom"/>
          </w:tcPr>
          <w:p w14:paraId="2F94FE03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E18AB1" w14:textId="0E084400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</w:tr>
      <w:tr w:rsidR="00ED6B19" w:rsidRPr="003E01A5" w14:paraId="249C4AD1" w14:textId="77777777" w:rsidTr="0002472B">
        <w:tc>
          <w:tcPr>
            <w:tcW w:w="3240" w:type="dxa"/>
          </w:tcPr>
          <w:p w14:paraId="693E1D42" w14:textId="6C1B316C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F55641" w14:textId="22375E9B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2,253</w:t>
            </w:r>
          </w:p>
        </w:tc>
        <w:tc>
          <w:tcPr>
            <w:tcW w:w="270" w:type="dxa"/>
            <w:vAlign w:val="bottom"/>
          </w:tcPr>
          <w:p w14:paraId="74FAB6F4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49A973" w14:textId="5DD85CDC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270" w:type="dxa"/>
            <w:vAlign w:val="bottom"/>
          </w:tcPr>
          <w:p w14:paraId="11F66F88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216436" w14:textId="0AB01445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(1,958)</w:t>
            </w:r>
          </w:p>
        </w:tc>
        <w:tc>
          <w:tcPr>
            <w:tcW w:w="236" w:type="dxa"/>
            <w:vAlign w:val="bottom"/>
          </w:tcPr>
          <w:p w14:paraId="3A0E411C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E4B2AD" w14:textId="74771855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(99)</w:t>
            </w:r>
          </w:p>
        </w:tc>
        <w:tc>
          <w:tcPr>
            <w:tcW w:w="236" w:type="dxa"/>
            <w:vAlign w:val="bottom"/>
          </w:tcPr>
          <w:p w14:paraId="13A77915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DCD321" w14:textId="003F761D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320</w:t>
            </w:r>
          </w:p>
        </w:tc>
      </w:tr>
      <w:tr w:rsidR="00ED6B19" w:rsidRPr="003E01A5" w14:paraId="50FA6FA7" w14:textId="77777777" w:rsidTr="0002472B">
        <w:tc>
          <w:tcPr>
            <w:tcW w:w="3240" w:type="dxa"/>
          </w:tcPr>
          <w:p w14:paraId="3CBB1FC5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BEAAF2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B0F2B6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5C0011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7B5EBF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EEA5AB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567A9F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AAF603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BAC992C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7CFCC9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B19" w:rsidRPr="003E01A5" w14:paraId="727E8E97" w14:textId="77777777" w:rsidTr="0002472B">
        <w:tc>
          <w:tcPr>
            <w:tcW w:w="3240" w:type="dxa"/>
          </w:tcPr>
          <w:p w14:paraId="72F213B3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BEABC54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47B790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559C901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812652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5A7F467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757DA61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50616F3D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4F5533F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bottom"/>
          </w:tcPr>
          <w:p w14:paraId="12877ACC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B19" w:rsidRPr="003E01A5" w14:paraId="0A14BE95" w14:textId="77777777" w:rsidTr="0002472B">
        <w:tc>
          <w:tcPr>
            <w:tcW w:w="3240" w:type="dxa"/>
          </w:tcPr>
          <w:p w14:paraId="7C3136AE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70BACEC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F58903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7962989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C42064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D1BA24C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82E3520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6FB8B53C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0DA9DF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bottom"/>
          </w:tcPr>
          <w:p w14:paraId="533A9937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B19" w:rsidRPr="003E01A5" w14:paraId="19D2974E" w14:textId="77777777" w:rsidTr="0002472B">
        <w:tc>
          <w:tcPr>
            <w:tcW w:w="3240" w:type="dxa"/>
          </w:tcPr>
          <w:p w14:paraId="5BD56A45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55ACD48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82126F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409E68B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DE4181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B83D7FD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01F4DB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121B3746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924375F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bottom"/>
          </w:tcPr>
          <w:p w14:paraId="3D6D012B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B19" w:rsidRPr="003E01A5" w14:paraId="0015B5F5" w14:textId="77777777" w:rsidTr="0002472B">
        <w:tc>
          <w:tcPr>
            <w:tcW w:w="3240" w:type="dxa"/>
          </w:tcPr>
          <w:p w14:paraId="3F034628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BA7368F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E4F778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2F6A99B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D5988B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C49E24A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97B09E5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00378E4E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E5B0067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bottom"/>
          </w:tcPr>
          <w:p w14:paraId="342B66DB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B19" w:rsidRPr="003E01A5" w14:paraId="36CB1424" w14:textId="77777777" w:rsidTr="0002472B">
        <w:tc>
          <w:tcPr>
            <w:tcW w:w="3240" w:type="dxa"/>
          </w:tcPr>
          <w:p w14:paraId="52A79175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1841185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A0D0E4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E7A8FCD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EB69AA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8416F75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15DA709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20DDBB58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68E5D9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bottom"/>
          </w:tcPr>
          <w:p w14:paraId="5446AF97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B19" w:rsidRPr="003E01A5" w14:paraId="11D3596C" w14:textId="77777777" w:rsidTr="0002472B">
        <w:tc>
          <w:tcPr>
            <w:tcW w:w="3240" w:type="dxa"/>
          </w:tcPr>
          <w:p w14:paraId="5AC543BC" w14:textId="51552960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CC462AE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0A8FD0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13C2044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AE945C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67E8E73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02BA361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25276C4C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47271F4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bottom"/>
          </w:tcPr>
          <w:p w14:paraId="658A9DC4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B19" w:rsidRPr="003E01A5" w14:paraId="277291A6" w14:textId="77777777" w:rsidTr="0002472B">
        <w:tc>
          <w:tcPr>
            <w:tcW w:w="3240" w:type="dxa"/>
          </w:tcPr>
          <w:p w14:paraId="079AE6D6" w14:textId="636264B8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C964A26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A78CAB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2CC2F13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36B329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383FBC4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95E802C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0967D607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F8A8D4D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bottom"/>
          </w:tcPr>
          <w:p w14:paraId="315BBD1B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B19" w:rsidRPr="003E01A5" w14:paraId="20698CC2" w14:textId="77777777" w:rsidTr="0002472B">
        <w:tc>
          <w:tcPr>
            <w:tcW w:w="3240" w:type="dxa"/>
          </w:tcPr>
          <w:p w14:paraId="45D040E3" w14:textId="3096A2BE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562545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E0BBFB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9865F4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8BE5FB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02ABB1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C819983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2EB2C3A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30C8DCD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23A8DE6C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B19" w:rsidRPr="003E01A5" w14:paraId="5B1F840B" w14:textId="77777777" w:rsidTr="0002472B">
        <w:tc>
          <w:tcPr>
            <w:tcW w:w="3240" w:type="dxa"/>
          </w:tcPr>
          <w:p w14:paraId="10E20DA3" w14:textId="5C99D1FF" w:rsidR="00ED6B19" w:rsidRPr="003E01A5" w:rsidRDefault="00ED6B19" w:rsidP="00ED6B19">
            <w:pPr>
              <w:pStyle w:val="ListParagraph"/>
              <w:numPr>
                <w:ilvl w:val="0"/>
                <w:numId w:val="16"/>
              </w:numPr>
              <w:spacing w:line="240" w:lineRule="auto"/>
              <w:ind w:hanging="720"/>
              <w:contextualSpacing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B31EBD3" w14:textId="6683F94D" w:rsidR="00ED6B19" w:rsidRPr="003E01A5" w:rsidRDefault="00ED6B19" w:rsidP="00ED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8"/>
                <w:tab w:val="left" w:pos="532"/>
                <w:tab w:val="left" w:pos="619"/>
                <w:tab w:val="left" w:pos="790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30CDAD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C4F3F63" w14:textId="5692D428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</w:rPr>
              <w:t>4,212</w:t>
            </w:r>
          </w:p>
        </w:tc>
        <w:tc>
          <w:tcPr>
            <w:tcW w:w="270" w:type="dxa"/>
          </w:tcPr>
          <w:p w14:paraId="173F9521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D48D67F" w14:textId="53FCD9C9" w:rsidR="00ED6B19" w:rsidRPr="003E01A5" w:rsidRDefault="00ED6B19" w:rsidP="00ED6B19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(3,574)</w:t>
            </w:r>
          </w:p>
        </w:tc>
        <w:tc>
          <w:tcPr>
            <w:tcW w:w="236" w:type="dxa"/>
          </w:tcPr>
          <w:p w14:paraId="6E59B939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323BFEA" w14:textId="419BA8AA" w:rsidR="00ED6B19" w:rsidRPr="003E01A5" w:rsidRDefault="00ED6B19" w:rsidP="00ED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87"/>
                <w:tab w:val="left" w:pos="619"/>
                <w:tab w:val="left" w:pos="734"/>
              </w:tabs>
              <w:spacing w:line="240" w:lineRule="auto"/>
              <w:ind w:left="-73" w:right="-5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  <w:tc>
          <w:tcPr>
            <w:tcW w:w="236" w:type="dxa"/>
          </w:tcPr>
          <w:p w14:paraId="0D861F65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</w:tcPr>
          <w:p w14:paraId="6D6F1FB0" w14:textId="0CED8C16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1,301</w:t>
            </w:r>
          </w:p>
        </w:tc>
      </w:tr>
      <w:tr w:rsidR="00ED6B19" w:rsidRPr="003E01A5" w14:paraId="4C85554A" w14:textId="77777777" w:rsidTr="0002472B">
        <w:tc>
          <w:tcPr>
            <w:tcW w:w="3240" w:type="dxa"/>
          </w:tcPr>
          <w:p w14:paraId="063FC741" w14:textId="6DED0545" w:rsidR="00ED6B19" w:rsidRPr="003E01A5" w:rsidRDefault="00ED6B19" w:rsidP="00ED6B19">
            <w:pPr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7CBC54E" w14:textId="77777777" w:rsidR="00ED6B19" w:rsidRPr="003E01A5" w:rsidRDefault="00ED6B19" w:rsidP="00ED6B19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D201F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2A6167B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B968FD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BFD98F0" w14:textId="77777777" w:rsidR="00ED6B19" w:rsidRPr="003E01A5" w:rsidRDefault="00ED6B19" w:rsidP="00ED6B19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E0FFA9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4BCD361" w14:textId="77777777" w:rsidR="00ED6B19" w:rsidRPr="003E01A5" w:rsidRDefault="00ED6B19" w:rsidP="00ED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87"/>
                <w:tab w:val="left" w:pos="532"/>
                <w:tab w:val="left" w:pos="619"/>
              </w:tabs>
              <w:spacing w:line="240" w:lineRule="auto"/>
              <w:ind w:left="-73"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061A0A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</w:tcPr>
          <w:p w14:paraId="7421B763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B19" w:rsidRPr="003E01A5" w14:paraId="5049EA8F" w14:textId="77777777" w:rsidTr="0002472B">
        <w:tc>
          <w:tcPr>
            <w:tcW w:w="3240" w:type="dxa"/>
          </w:tcPr>
          <w:p w14:paraId="0124AA04" w14:textId="38F01D1B" w:rsidR="00ED6B19" w:rsidRPr="003E01A5" w:rsidRDefault="00ED6B19" w:rsidP="00ED6B19">
            <w:pPr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-     </w:t>
            </w:r>
            <w:r w:rsidRPr="003E01A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69B0D6D" w14:textId="6DF61BD2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55F14B9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BAAC178" w14:textId="3BE68485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</w:rPr>
              <w:t>405</w:t>
            </w:r>
          </w:p>
        </w:tc>
        <w:tc>
          <w:tcPr>
            <w:tcW w:w="270" w:type="dxa"/>
          </w:tcPr>
          <w:p w14:paraId="00CCDE48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E7820C9" w14:textId="6AC1D3FB" w:rsidR="00ED6B19" w:rsidRPr="003E01A5" w:rsidRDefault="00ED6B19" w:rsidP="00ED6B19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(188)</w:t>
            </w:r>
          </w:p>
        </w:tc>
        <w:tc>
          <w:tcPr>
            <w:tcW w:w="236" w:type="dxa"/>
          </w:tcPr>
          <w:p w14:paraId="718E9470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05E174B1" w14:textId="49822975" w:rsidR="00ED6B19" w:rsidRPr="003E01A5" w:rsidRDefault="00ED6B19" w:rsidP="00ED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87"/>
                <w:tab w:val="left" w:pos="619"/>
                <w:tab w:val="left" w:pos="734"/>
              </w:tabs>
              <w:spacing w:line="240" w:lineRule="auto"/>
              <w:ind w:left="-73" w:right="-5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36" w:type="dxa"/>
          </w:tcPr>
          <w:p w14:paraId="35466246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</w:tcPr>
          <w:p w14:paraId="6834E534" w14:textId="60E7B07D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</w:tr>
      <w:tr w:rsidR="00ED6B19" w:rsidRPr="003E01A5" w14:paraId="0418CF5F" w14:textId="77777777" w:rsidTr="0002472B">
        <w:tc>
          <w:tcPr>
            <w:tcW w:w="3240" w:type="dxa"/>
          </w:tcPr>
          <w:p w14:paraId="791CFDD4" w14:textId="3C72F54D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2A84C" w14:textId="56720AC4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03F563B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DC017A" w14:textId="183BFD49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</w:rPr>
              <w:t>4,617</w:t>
            </w:r>
          </w:p>
        </w:tc>
        <w:tc>
          <w:tcPr>
            <w:tcW w:w="270" w:type="dxa"/>
          </w:tcPr>
          <w:p w14:paraId="2B31A2AD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3A9C58" w14:textId="0D5BB095" w:rsidR="00ED6B19" w:rsidRPr="003E01A5" w:rsidRDefault="00ED6B19" w:rsidP="00ED6B19">
            <w:pPr>
              <w:tabs>
                <w:tab w:val="clear" w:pos="227"/>
                <w:tab w:val="clear" w:pos="907"/>
                <w:tab w:val="left" w:pos="483"/>
                <w:tab w:val="left" w:pos="5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(3,762)</w:t>
            </w:r>
          </w:p>
        </w:tc>
        <w:tc>
          <w:tcPr>
            <w:tcW w:w="236" w:type="dxa"/>
          </w:tcPr>
          <w:p w14:paraId="258C991D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DAA968" w14:textId="08981C13" w:rsidR="00ED6B19" w:rsidRPr="003E01A5" w:rsidRDefault="00ED6B19" w:rsidP="00ED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87"/>
                <w:tab w:val="left" w:pos="619"/>
                <w:tab w:val="left" w:pos="734"/>
              </w:tabs>
              <w:spacing w:line="240" w:lineRule="auto"/>
              <w:ind w:left="-73" w:right="-5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236" w:type="dxa"/>
          </w:tcPr>
          <w:p w14:paraId="68A1B346" w14:textId="77777777" w:rsidR="00ED6B19" w:rsidRPr="003E01A5" w:rsidRDefault="00ED6B19" w:rsidP="00ED6B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6782FC" w14:textId="47FA41CF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1,558</w:t>
            </w:r>
          </w:p>
        </w:tc>
      </w:tr>
      <w:tr w:rsidR="00ED6B19" w:rsidRPr="003E01A5" w14:paraId="1033C8AF" w14:textId="77777777" w:rsidTr="0002472B">
        <w:tc>
          <w:tcPr>
            <w:tcW w:w="3240" w:type="dxa"/>
          </w:tcPr>
          <w:p w14:paraId="4A3556AA" w14:textId="611528F7" w:rsidR="00ED6B19" w:rsidRPr="003E01A5" w:rsidRDefault="00ED6B19" w:rsidP="00ED6B19">
            <w:pPr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7B4A90B2" w14:textId="1BC9ACF4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DEDCE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3B8DC77" w14:textId="020BDA7D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E98FA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D6F56D5" w14:textId="5BDB2AF5" w:rsidR="00ED6B19" w:rsidRPr="003E01A5" w:rsidRDefault="00ED6B19" w:rsidP="00ED6B19">
            <w:pPr>
              <w:tabs>
                <w:tab w:val="clear" w:pos="227"/>
                <w:tab w:val="clear" w:pos="907"/>
                <w:tab w:val="left" w:pos="483"/>
                <w:tab w:val="left" w:pos="5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30312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28798D47" w14:textId="7F402BBF" w:rsidR="00ED6B19" w:rsidRPr="003E01A5" w:rsidRDefault="00ED6B19" w:rsidP="00ED6B19">
            <w:pPr>
              <w:tabs>
                <w:tab w:val="clear" w:pos="907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2D980F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</w:tcPr>
          <w:p w14:paraId="222F6B4A" w14:textId="378B8A2A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B19" w:rsidRPr="003E01A5" w14:paraId="6B3A8143" w14:textId="77777777" w:rsidTr="0002472B">
        <w:tc>
          <w:tcPr>
            <w:tcW w:w="3240" w:type="dxa"/>
            <w:hideMark/>
          </w:tcPr>
          <w:p w14:paraId="43501385" w14:textId="0AC40174" w:rsidR="00ED6B19" w:rsidRPr="003E01A5" w:rsidRDefault="00ED6B19" w:rsidP="00ED6B19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209A5F0" w14:textId="234ADD58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2FD31B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0C2BACF" w14:textId="2F246BDE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53E63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7B735BC" w14:textId="3C58A0FA" w:rsidR="00ED6B19" w:rsidRPr="003E01A5" w:rsidRDefault="00ED6B19" w:rsidP="00ED6B19">
            <w:pPr>
              <w:tabs>
                <w:tab w:val="clear" w:pos="454"/>
                <w:tab w:val="clear" w:pos="907"/>
                <w:tab w:val="left" w:pos="47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951D19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58A43F0" w14:textId="55912581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5D31B1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</w:tcPr>
          <w:p w14:paraId="16483589" w14:textId="22FCC152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B19" w:rsidRPr="003E01A5" w14:paraId="31A1F9D0" w14:textId="77777777" w:rsidTr="0002472B">
        <w:tc>
          <w:tcPr>
            <w:tcW w:w="3240" w:type="dxa"/>
          </w:tcPr>
          <w:p w14:paraId="2D374683" w14:textId="19203AB0" w:rsidR="00ED6B19" w:rsidRPr="003E01A5" w:rsidRDefault="00ED6B19" w:rsidP="00ED6B19">
            <w:pPr>
              <w:pStyle w:val="ListParagraph"/>
              <w:numPr>
                <w:ilvl w:val="0"/>
                <w:numId w:val="16"/>
              </w:numPr>
              <w:tabs>
                <w:tab w:val="clear" w:pos="454"/>
                <w:tab w:val="clear" w:pos="680"/>
                <w:tab w:val="left" w:pos="341"/>
              </w:tabs>
              <w:spacing w:line="240" w:lineRule="auto"/>
              <w:ind w:left="431" w:hanging="431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มูลค่า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C98DB45" w14:textId="32742676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2,342</w:t>
            </w:r>
          </w:p>
        </w:tc>
        <w:tc>
          <w:tcPr>
            <w:tcW w:w="270" w:type="dxa"/>
            <w:vAlign w:val="bottom"/>
          </w:tcPr>
          <w:p w14:paraId="4F20AB13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4FDCE8" w14:textId="3B9D2C43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3,624</w:t>
            </w:r>
          </w:p>
        </w:tc>
        <w:tc>
          <w:tcPr>
            <w:tcW w:w="270" w:type="dxa"/>
            <w:vAlign w:val="bottom"/>
          </w:tcPr>
          <w:p w14:paraId="19DA846E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F1722C3" w14:textId="350F010A" w:rsidR="00ED6B19" w:rsidRPr="003E01A5" w:rsidRDefault="00ED6B19" w:rsidP="00ED6B19">
            <w:pPr>
              <w:tabs>
                <w:tab w:val="clear" w:pos="454"/>
                <w:tab w:val="clear" w:pos="907"/>
                <w:tab w:val="left" w:pos="47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(5,245)</w:t>
            </w:r>
          </w:p>
        </w:tc>
        <w:tc>
          <w:tcPr>
            <w:tcW w:w="236" w:type="dxa"/>
            <w:vAlign w:val="bottom"/>
          </w:tcPr>
          <w:p w14:paraId="659D7285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43F56DE" w14:textId="6E4722C9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(404)</w:t>
            </w:r>
          </w:p>
        </w:tc>
        <w:tc>
          <w:tcPr>
            <w:tcW w:w="236" w:type="dxa"/>
            <w:vAlign w:val="bottom"/>
          </w:tcPr>
          <w:p w14:paraId="6CF47AD5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7A1924B4" w14:textId="27F185B0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</w:tr>
      <w:tr w:rsidR="00ED6B19" w:rsidRPr="003E01A5" w14:paraId="2D63456F" w14:textId="77777777" w:rsidTr="0002472B">
        <w:tc>
          <w:tcPr>
            <w:tcW w:w="3240" w:type="dxa"/>
          </w:tcPr>
          <w:p w14:paraId="76FC5270" w14:textId="5610CF34" w:rsidR="00ED6B19" w:rsidRPr="003E01A5" w:rsidRDefault="00ED6B19" w:rsidP="00ED6B19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F39C41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BE5656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02EA39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E06366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521FF7" w14:textId="77777777" w:rsidR="00ED6B19" w:rsidRPr="003E01A5" w:rsidRDefault="00ED6B19" w:rsidP="00ED6B19">
            <w:pPr>
              <w:tabs>
                <w:tab w:val="clear" w:pos="454"/>
                <w:tab w:val="clear" w:pos="907"/>
                <w:tab w:val="left" w:pos="47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BA10D63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C8B73D1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E70580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65CABA8B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B19" w:rsidRPr="003E01A5" w14:paraId="182B0B26" w14:textId="77777777" w:rsidTr="0002472B">
        <w:tc>
          <w:tcPr>
            <w:tcW w:w="3240" w:type="dxa"/>
          </w:tcPr>
          <w:p w14:paraId="6C38E826" w14:textId="02C71935" w:rsidR="00ED6B19" w:rsidRPr="003E01A5" w:rsidRDefault="00ED6B19" w:rsidP="00ED6B19">
            <w:pPr>
              <w:pStyle w:val="ListParagraph"/>
              <w:numPr>
                <w:ilvl w:val="0"/>
                <w:numId w:val="16"/>
              </w:numPr>
              <w:spacing w:line="240" w:lineRule="auto"/>
              <w:ind w:hanging="720"/>
              <w:contextualSpacing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มูลค่ายุติธรรมผ่านกำไรขาดทุน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E2ED943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51C910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9B4FF7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5798D0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8E347D" w14:textId="77777777" w:rsidR="00ED6B19" w:rsidRPr="003E01A5" w:rsidRDefault="00ED6B19" w:rsidP="00ED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4"/>
                <w:tab w:val="left" w:pos="614"/>
              </w:tabs>
              <w:spacing w:line="240" w:lineRule="auto"/>
              <w:ind w:left="-466"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480597A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7AF594C1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589EA2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74CA83B1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B19" w:rsidRPr="003E01A5" w14:paraId="07DB2BFB" w14:textId="77777777" w:rsidTr="0002472B">
        <w:tc>
          <w:tcPr>
            <w:tcW w:w="3240" w:type="dxa"/>
          </w:tcPr>
          <w:p w14:paraId="0898BE2B" w14:textId="2E949EE1" w:rsidR="00ED6B19" w:rsidRPr="00ED6B19" w:rsidRDefault="00ED6B19" w:rsidP="00ED6B19">
            <w:pPr>
              <w:tabs>
                <w:tab w:val="clear" w:pos="680"/>
                <w:tab w:val="left" w:pos="720"/>
              </w:tabs>
              <w:spacing w:line="240" w:lineRule="auto"/>
              <w:ind w:firstLine="430"/>
              <w:contextualSpacing/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</w:pPr>
            <w:r w:rsidRPr="00ED6B19">
              <w:rPr>
                <w:rFonts w:asciiTheme="majorBidi" w:hAnsi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C434B0" w14:textId="53AD06BC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1,141</w:t>
            </w:r>
          </w:p>
        </w:tc>
        <w:tc>
          <w:tcPr>
            <w:tcW w:w="270" w:type="dxa"/>
            <w:vAlign w:val="bottom"/>
          </w:tcPr>
          <w:p w14:paraId="10261F34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87CA83" w14:textId="3DA97EA1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70" w:type="dxa"/>
            <w:vAlign w:val="bottom"/>
          </w:tcPr>
          <w:p w14:paraId="7170B50A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DE3C58" w14:textId="3A6BB433" w:rsidR="00ED6B19" w:rsidRPr="003E01A5" w:rsidRDefault="00ED6B19" w:rsidP="00ED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4"/>
                <w:tab w:val="left" w:pos="614"/>
              </w:tabs>
              <w:spacing w:line="240" w:lineRule="auto"/>
              <w:ind w:left="-466"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7BDAB3F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725F8153" w14:textId="43BA4479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(865)</w:t>
            </w:r>
          </w:p>
        </w:tc>
        <w:tc>
          <w:tcPr>
            <w:tcW w:w="236" w:type="dxa"/>
            <w:vAlign w:val="bottom"/>
          </w:tcPr>
          <w:p w14:paraId="54F14D81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48372D8C" w14:textId="7E389EB9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ED6B19" w:rsidRPr="003E01A5" w14:paraId="4BE4146A" w14:textId="77777777" w:rsidTr="0002472B">
        <w:tc>
          <w:tcPr>
            <w:tcW w:w="3240" w:type="dxa"/>
          </w:tcPr>
          <w:p w14:paraId="5163F559" w14:textId="78E23920" w:rsidR="00ED6B19" w:rsidRPr="003E01A5" w:rsidRDefault="00ED6B19" w:rsidP="00ED6B19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C84A0D" w14:textId="4D835060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3,483</w:t>
            </w:r>
          </w:p>
        </w:tc>
        <w:tc>
          <w:tcPr>
            <w:tcW w:w="270" w:type="dxa"/>
            <w:vAlign w:val="bottom"/>
          </w:tcPr>
          <w:p w14:paraId="58CD8BB8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75F81F" w14:textId="4DB2604E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3,726</w:t>
            </w:r>
          </w:p>
        </w:tc>
        <w:tc>
          <w:tcPr>
            <w:tcW w:w="270" w:type="dxa"/>
            <w:vAlign w:val="bottom"/>
          </w:tcPr>
          <w:p w14:paraId="28BCABC8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6EE6C" w14:textId="2C4585D4" w:rsidR="00ED6B19" w:rsidRPr="003E01A5" w:rsidRDefault="00ED6B19" w:rsidP="00ED6B19">
            <w:pPr>
              <w:tabs>
                <w:tab w:val="clear" w:pos="454"/>
                <w:tab w:val="clear" w:pos="907"/>
                <w:tab w:val="left" w:pos="47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(5,245)</w:t>
            </w:r>
          </w:p>
        </w:tc>
        <w:tc>
          <w:tcPr>
            <w:tcW w:w="236" w:type="dxa"/>
            <w:vAlign w:val="bottom"/>
          </w:tcPr>
          <w:p w14:paraId="2FC58C1D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9CF712" w14:textId="2D97DEF0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(1,269)</w:t>
            </w:r>
          </w:p>
        </w:tc>
        <w:tc>
          <w:tcPr>
            <w:tcW w:w="236" w:type="dxa"/>
            <w:vAlign w:val="bottom"/>
          </w:tcPr>
          <w:p w14:paraId="48BF52C4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D71240" w14:textId="47D37AA3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</w:tr>
      <w:tr w:rsidR="00ED6B19" w:rsidRPr="003E01A5" w14:paraId="06C2E657" w14:textId="77777777" w:rsidTr="0002472B">
        <w:tc>
          <w:tcPr>
            <w:tcW w:w="3240" w:type="dxa"/>
          </w:tcPr>
          <w:p w14:paraId="1C0B7FCC" w14:textId="7456D8F1" w:rsidR="00ED6B19" w:rsidRPr="003E01A5" w:rsidRDefault="00ED6B19" w:rsidP="00ED6B19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32743E" w14:textId="0D3A9483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3,491</w:t>
            </w:r>
          </w:p>
        </w:tc>
        <w:tc>
          <w:tcPr>
            <w:tcW w:w="270" w:type="dxa"/>
            <w:vAlign w:val="bottom"/>
          </w:tcPr>
          <w:p w14:paraId="2AA2100E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EBAA6" w14:textId="7BA08B59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8,343</w:t>
            </w:r>
          </w:p>
        </w:tc>
        <w:tc>
          <w:tcPr>
            <w:tcW w:w="270" w:type="dxa"/>
            <w:vAlign w:val="bottom"/>
          </w:tcPr>
          <w:p w14:paraId="355B3C72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2AC436" w14:textId="4EA06A84" w:rsidR="00ED6B19" w:rsidRPr="003E01A5" w:rsidRDefault="00ED6B19" w:rsidP="00ED6B19">
            <w:pPr>
              <w:tabs>
                <w:tab w:val="clear" w:pos="454"/>
                <w:tab w:val="clear" w:pos="907"/>
                <w:tab w:val="left" w:pos="47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(9,007)</w:t>
            </w:r>
          </w:p>
        </w:tc>
        <w:tc>
          <w:tcPr>
            <w:tcW w:w="236" w:type="dxa"/>
            <w:vAlign w:val="bottom"/>
          </w:tcPr>
          <w:p w14:paraId="6BB5FED4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FDFDD8" w14:textId="3FB3C600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(574)</w:t>
            </w:r>
          </w:p>
        </w:tc>
        <w:tc>
          <w:tcPr>
            <w:tcW w:w="236" w:type="dxa"/>
            <w:vAlign w:val="bottom"/>
          </w:tcPr>
          <w:p w14:paraId="0E001C37" w14:textId="77777777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472E2B" w14:textId="6943F60F" w:rsidR="00ED6B19" w:rsidRPr="003E01A5" w:rsidRDefault="00ED6B19" w:rsidP="00ED6B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2,253</w:t>
            </w:r>
          </w:p>
        </w:tc>
      </w:tr>
    </w:tbl>
    <w:p w14:paraId="14588F51" w14:textId="4C92CEA1" w:rsidR="00E603CE" w:rsidRPr="003E01A5" w:rsidRDefault="00E603CE">
      <w:pPr>
        <w:rPr>
          <w:rFonts w:asciiTheme="majorBidi" w:hAnsiTheme="majorBidi" w:cstheme="majorBidi"/>
          <w:sz w:val="30"/>
          <w:szCs w:val="30"/>
        </w:rPr>
      </w:pPr>
    </w:p>
    <w:p w14:paraId="25854FD9" w14:textId="77777777" w:rsidR="0002472B" w:rsidRPr="003E01A5" w:rsidRDefault="0002472B">
      <w:pPr>
        <w:rPr>
          <w:rFonts w:asciiTheme="majorBidi" w:hAnsiTheme="majorBidi" w:cstheme="majorBidi"/>
          <w:sz w:val="30"/>
          <w:szCs w:val="30"/>
        </w:rPr>
      </w:pPr>
    </w:p>
    <w:p w14:paraId="2F215FC5" w14:textId="77777777" w:rsidR="004F6015" w:rsidRPr="003E01A5" w:rsidRDefault="004F6015">
      <w:pPr>
        <w:rPr>
          <w:rFonts w:asciiTheme="majorBidi" w:hAnsiTheme="majorBidi" w:cstheme="majorBidi"/>
          <w:sz w:val="30"/>
          <w:szCs w:val="30"/>
        </w:rPr>
      </w:pPr>
    </w:p>
    <w:p w14:paraId="5D1E670B" w14:textId="77777777" w:rsidR="00811D8F" w:rsidRPr="003E01A5" w:rsidRDefault="00811D8F">
      <w:pPr>
        <w:rPr>
          <w:rFonts w:asciiTheme="majorBidi" w:hAnsiTheme="majorBidi" w:cstheme="majorBidi"/>
          <w:sz w:val="30"/>
          <w:szCs w:val="30"/>
        </w:rPr>
      </w:pPr>
    </w:p>
    <w:p w14:paraId="49955A15" w14:textId="77777777" w:rsidR="004F6015" w:rsidRPr="003E01A5" w:rsidRDefault="004F6015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900"/>
        <w:gridCol w:w="270"/>
        <w:gridCol w:w="900"/>
        <w:gridCol w:w="270"/>
        <w:gridCol w:w="900"/>
        <w:gridCol w:w="236"/>
        <w:gridCol w:w="1077"/>
        <w:gridCol w:w="236"/>
        <w:gridCol w:w="1118"/>
      </w:tblGrid>
      <w:tr w:rsidR="00300B4F" w:rsidRPr="003E01A5" w14:paraId="6CC393B7" w14:textId="77777777" w:rsidTr="0002472B">
        <w:trPr>
          <w:tblHeader/>
        </w:trPr>
        <w:tc>
          <w:tcPr>
            <w:tcW w:w="3240" w:type="dxa"/>
          </w:tcPr>
          <w:p w14:paraId="710F78D8" w14:textId="7D126AEE" w:rsidR="00300B4F" w:rsidRPr="003E01A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7" w:type="dxa"/>
            <w:gridSpan w:val="9"/>
            <w:hideMark/>
          </w:tcPr>
          <w:p w14:paraId="799BE596" w14:textId="20248B86" w:rsidR="00300B4F" w:rsidRPr="003E01A5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300B4F" w:rsidRPr="003E01A5" w14:paraId="7F7F5E7D" w14:textId="77777777" w:rsidTr="0002472B">
        <w:trPr>
          <w:tblHeader/>
        </w:trPr>
        <w:tc>
          <w:tcPr>
            <w:tcW w:w="3240" w:type="dxa"/>
            <w:vAlign w:val="bottom"/>
            <w:hideMark/>
          </w:tcPr>
          <w:p w14:paraId="3F14D261" w14:textId="77777777" w:rsidR="00946A43" w:rsidRPr="003E01A5" w:rsidRDefault="00300B4F" w:rsidP="00300B4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</w:t>
            </w:r>
          </w:p>
          <w:p w14:paraId="2606C6CC" w14:textId="399AFA31" w:rsidR="00300B4F" w:rsidRPr="003E01A5" w:rsidRDefault="00946A43" w:rsidP="00300B4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300B4F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ของตลาด</w:t>
            </w:r>
          </w:p>
        </w:tc>
        <w:tc>
          <w:tcPr>
            <w:tcW w:w="900" w:type="dxa"/>
            <w:vAlign w:val="bottom"/>
            <w:hideMark/>
          </w:tcPr>
          <w:p w14:paraId="6D054890" w14:textId="77777777" w:rsidR="00300B4F" w:rsidRPr="003E01A5" w:rsidRDefault="00300B4F" w:rsidP="005970D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EBDAEF3" w14:textId="6ADD4689" w:rsidR="00300B4F" w:rsidRPr="003E01A5" w:rsidRDefault="005B751D" w:rsidP="005970D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00B4F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0B4F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DED9D2F" w14:textId="77777777" w:rsidR="00300B4F" w:rsidRPr="003E01A5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vAlign w:val="bottom"/>
            <w:hideMark/>
          </w:tcPr>
          <w:p w14:paraId="2FB3E61F" w14:textId="77777777" w:rsidR="00300B4F" w:rsidRPr="003E01A5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23900922" w14:textId="77777777" w:rsidR="00300B4F" w:rsidRPr="003E01A5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vAlign w:val="bottom"/>
            <w:hideMark/>
          </w:tcPr>
          <w:p w14:paraId="67BB16F8" w14:textId="77777777" w:rsidR="00300B4F" w:rsidRPr="003E01A5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0F6D1C16" w14:textId="77777777" w:rsidR="00300B4F" w:rsidRPr="003E01A5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67DB325C" w14:textId="77777777" w:rsidR="00300B4F" w:rsidRPr="003E01A5" w:rsidRDefault="00300B4F" w:rsidP="005970DB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5F27E05E" w14:textId="777EECAA" w:rsidR="00300B4F" w:rsidRPr="003E01A5" w:rsidRDefault="00300B4F" w:rsidP="005970DB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="00F924DB" w:rsidRPr="003E01A5">
              <w:rPr>
                <w:rFonts w:asciiTheme="majorBidi" w:hAnsiTheme="majorBidi"/>
                <w:sz w:val="30"/>
                <w:szCs w:val="30"/>
                <w:cs/>
              </w:rPr>
              <w:t>และอื่น</w:t>
            </w:r>
            <w:r w:rsidR="00327431" w:rsidRPr="003E01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F924DB" w:rsidRPr="003E01A5">
              <w:rPr>
                <w:rFonts w:asciiTheme="majorBidi" w:hAnsiTheme="majorBidi"/>
                <w:sz w:val="30"/>
                <w:szCs w:val="30"/>
                <w:cs/>
              </w:rPr>
              <w:t>ๆ</w:t>
            </w:r>
          </w:p>
        </w:tc>
        <w:tc>
          <w:tcPr>
            <w:tcW w:w="236" w:type="dxa"/>
            <w:vAlign w:val="bottom"/>
          </w:tcPr>
          <w:p w14:paraId="17D75409" w14:textId="77777777" w:rsidR="00300B4F" w:rsidRPr="003E01A5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3ABFA799" w14:textId="77777777" w:rsidR="00300B4F" w:rsidRPr="003E01A5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58D799D" w14:textId="3AEBE2A0" w:rsidR="00300B4F" w:rsidRPr="003E01A5" w:rsidRDefault="005B751D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00B4F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0B4F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300B4F" w:rsidRPr="003E01A5" w14:paraId="11ABD02B" w14:textId="77777777" w:rsidTr="0002472B">
        <w:trPr>
          <w:tblHeader/>
        </w:trPr>
        <w:tc>
          <w:tcPr>
            <w:tcW w:w="3240" w:type="dxa"/>
          </w:tcPr>
          <w:p w14:paraId="5458D52C" w14:textId="77777777" w:rsidR="00300B4F" w:rsidRPr="003E01A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907" w:type="dxa"/>
            <w:gridSpan w:val="9"/>
            <w:vAlign w:val="bottom"/>
            <w:hideMark/>
          </w:tcPr>
          <w:p w14:paraId="6EF6EB3F" w14:textId="77777777" w:rsidR="00300B4F" w:rsidRPr="003E01A5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00B4F" w:rsidRPr="003E01A5" w14:paraId="16A2D745" w14:textId="77777777" w:rsidTr="0002472B">
        <w:tc>
          <w:tcPr>
            <w:tcW w:w="3240" w:type="dxa"/>
            <w:hideMark/>
          </w:tcPr>
          <w:p w14:paraId="075DB3E7" w14:textId="2AB80835" w:rsidR="00300B4F" w:rsidRPr="003E01A5" w:rsidRDefault="005B751D" w:rsidP="005970D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900" w:type="dxa"/>
          </w:tcPr>
          <w:p w14:paraId="30CB53D3" w14:textId="77777777" w:rsidR="00300B4F" w:rsidRPr="003E01A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5B9442" w14:textId="77777777" w:rsidR="00300B4F" w:rsidRPr="003E01A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5349D8" w14:textId="77777777" w:rsidR="00300B4F" w:rsidRPr="003E01A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44C133" w14:textId="77777777" w:rsidR="00300B4F" w:rsidRPr="003E01A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B4CAB8" w14:textId="77777777" w:rsidR="00300B4F" w:rsidRPr="003E01A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D1E529" w14:textId="77777777" w:rsidR="00300B4F" w:rsidRPr="003E01A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A513A73" w14:textId="77777777" w:rsidR="00300B4F" w:rsidRPr="003E01A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3C1E7B" w14:textId="77777777" w:rsidR="00300B4F" w:rsidRPr="003E01A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6269F9D9" w14:textId="77777777" w:rsidR="00300B4F" w:rsidRPr="003E01A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0B4F" w:rsidRPr="003E01A5" w14:paraId="186376AE" w14:textId="77777777" w:rsidTr="0002472B">
        <w:tc>
          <w:tcPr>
            <w:tcW w:w="3240" w:type="dxa"/>
            <w:hideMark/>
          </w:tcPr>
          <w:p w14:paraId="002938F4" w14:textId="0E36FF01" w:rsidR="00300B4F" w:rsidRPr="003E01A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  <w:r w:rsidR="00F924DB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</w:tcPr>
          <w:p w14:paraId="487A95AC" w14:textId="77777777" w:rsidR="00300B4F" w:rsidRPr="003E01A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21CCC7B2" w14:textId="77777777" w:rsidR="00300B4F" w:rsidRPr="003E01A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15C238" w14:textId="77777777" w:rsidR="00300B4F" w:rsidRPr="003E01A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8ADEC" w14:textId="77777777" w:rsidR="00300B4F" w:rsidRPr="003E01A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C4E676" w14:textId="77777777" w:rsidR="00300B4F" w:rsidRPr="003E01A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CA31C1" w14:textId="77777777" w:rsidR="00300B4F" w:rsidRPr="003E01A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1E3A0BE" w14:textId="77777777" w:rsidR="00300B4F" w:rsidRPr="003E01A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9A5485" w14:textId="77777777" w:rsidR="00300B4F" w:rsidRPr="003E01A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7FA92E55" w14:textId="77777777" w:rsidR="00300B4F" w:rsidRPr="003E01A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0B4F" w:rsidRPr="003E01A5" w14:paraId="6F71B2CF" w14:textId="77777777" w:rsidTr="0002472B">
        <w:tc>
          <w:tcPr>
            <w:tcW w:w="3240" w:type="dxa"/>
          </w:tcPr>
          <w:p w14:paraId="3BE5F139" w14:textId="77777777" w:rsidR="00300B4F" w:rsidRPr="003E01A5" w:rsidRDefault="00300B4F" w:rsidP="005970DB">
            <w:pPr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900" w:type="dxa"/>
            <w:vAlign w:val="bottom"/>
          </w:tcPr>
          <w:p w14:paraId="7F63E448" w14:textId="77777777" w:rsidR="00300B4F" w:rsidRPr="003E01A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39906C" w14:textId="77777777" w:rsidR="00300B4F" w:rsidRPr="003E01A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9665939" w14:textId="77777777" w:rsidR="00300B4F" w:rsidRPr="003E01A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79BF51" w14:textId="77777777" w:rsidR="00300B4F" w:rsidRPr="003E01A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AD5793" w14:textId="77777777" w:rsidR="00300B4F" w:rsidRPr="003E01A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057160" w14:textId="77777777" w:rsidR="00300B4F" w:rsidRPr="003E01A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BDB5AF2" w14:textId="77777777" w:rsidR="00300B4F" w:rsidRPr="003E01A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93CE568" w14:textId="77777777" w:rsidR="00300B4F" w:rsidRPr="003E01A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7039AB68" w14:textId="77777777" w:rsidR="00300B4F" w:rsidRPr="003E01A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2471" w:rsidRPr="003E01A5" w14:paraId="0586A6FF" w14:textId="77777777" w:rsidTr="0002472B">
        <w:tc>
          <w:tcPr>
            <w:tcW w:w="3240" w:type="dxa"/>
            <w:hideMark/>
          </w:tcPr>
          <w:p w14:paraId="4D1111EE" w14:textId="1141507A" w:rsidR="00422471" w:rsidRPr="003E01A5" w:rsidRDefault="00422471" w:rsidP="00422471">
            <w:pPr>
              <w:pStyle w:val="ListParagraph"/>
              <w:numPr>
                <w:ilvl w:val="0"/>
                <w:numId w:val="16"/>
              </w:numPr>
              <w:tabs>
                <w:tab w:val="clear" w:pos="454"/>
                <w:tab w:val="clear" w:pos="680"/>
                <w:tab w:val="left" w:pos="341"/>
              </w:tabs>
              <w:spacing w:line="240" w:lineRule="auto"/>
              <w:ind w:left="431" w:hanging="431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E9AC5B" w14:textId="6A5C28C4" w:rsidR="00422471" w:rsidRPr="003E01A5" w:rsidRDefault="005B751D" w:rsidP="0042247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270" w:type="dxa"/>
            <w:vAlign w:val="bottom"/>
          </w:tcPr>
          <w:p w14:paraId="7985F12D" w14:textId="77777777" w:rsidR="00422471" w:rsidRPr="003E01A5" w:rsidRDefault="00422471" w:rsidP="004224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824E8D" w14:textId="5D2CFCB9" w:rsidR="00422471" w:rsidRPr="003E01A5" w:rsidRDefault="00422471" w:rsidP="00422471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0C2CCB" w14:textId="77777777" w:rsidR="00422471" w:rsidRPr="003E01A5" w:rsidRDefault="00422471" w:rsidP="004224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1F6313" w14:textId="21E8280A" w:rsidR="00422471" w:rsidRPr="003E01A5" w:rsidRDefault="00422471" w:rsidP="00422471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128CF82" w14:textId="77777777" w:rsidR="00422471" w:rsidRPr="003E01A5" w:rsidRDefault="00422471" w:rsidP="0042247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AD6E97" w14:textId="0C18ABD4" w:rsidR="00422471" w:rsidRPr="003E01A5" w:rsidRDefault="00422471" w:rsidP="0042247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97871D1" w14:textId="77777777" w:rsidR="00422471" w:rsidRPr="003E01A5" w:rsidRDefault="00422471" w:rsidP="004224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B34C65" w14:textId="73F90529" w:rsidR="00422471" w:rsidRPr="003E01A5" w:rsidRDefault="005B751D" w:rsidP="0042247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</w:tr>
      <w:tr w:rsidR="00422471" w:rsidRPr="003E01A5" w14:paraId="4A2AEE9C" w14:textId="77777777" w:rsidTr="0002472B">
        <w:tc>
          <w:tcPr>
            <w:tcW w:w="3240" w:type="dxa"/>
          </w:tcPr>
          <w:p w14:paraId="431572F0" w14:textId="2E812066" w:rsidR="00422471" w:rsidRPr="003E01A5" w:rsidRDefault="00422471" w:rsidP="00422471">
            <w:pPr>
              <w:tabs>
                <w:tab w:val="clear" w:pos="680"/>
                <w:tab w:val="left" w:pos="521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E739AE" w14:textId="77777777" w:rsidR="00422471" w:rsidRPr="003E01A5" w:rsidRDefault="00422471" w:rsidP="0042247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9C8F8B" w14:textId="77777777" w:rsidR="00422471" w:rsidRPr="003E01A5" w:rsidRDefault="00422471" w:rsidP="004224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3B9E57" w14:textId="77777777" w:rsidR="00422471" w:rsidRPr="003E01A5" w:rsidRDefault="00422471" w:rsidP="0042247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363717" w14:textId="77777777" w:rsidR="00422471" w:rsidRPr="003E01A5" w:rsidRDefault="00422471" w:rsidP="004224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EC2BC6" w14:textId="77777777" w:rsidR="00422471" w:rsidRPr="003E01A5" w:rsidRDefault="00422471" w:rsidP="004224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9580A2B" w14:textId="77777777" w:rsidR="00422471" w:rsidRPr="003E01A5" w:rsidRDefault="00422471" w:rsidP="004224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8AF927" w14:textId="77777777" w:rsidR="00422471" w:rsidRPr="003E01A5" w:rsidRDefault="00422471" w:rsidP="0042247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85055D" w14:textId="77777777" w:rsidR="00422471" w:rsidRPr="003E01A5" w:rsidRDefault="00422471" w:rsidP="004224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2BA377" w14:textId="77777777" w:rsidR="00422471" w:rsidRPr="003E01A5" w:rsidRDefault="00422471" w:rsidP="0042247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2471" w:rsidRPr="003E01A5" w14:paraId="44B9913C" w14:textId="77777777" w:rsidTr="0002472B">
        <w:tc>
          <w:tcPr>
            <w:tcW w:w="3240" w:type="dxa"/>
          </w:tcPr>
          <w:p w14:paraId="043BEA4E" w14:textId="5050BE88" w:rsidR="00422471" w:rsidRPr="003E01A5" w:rsidRDefault="005B751D" w:rsidP="00422471">
            <w:pPr>
              <w:tabs>
                <w:tab w:val="clear" w:pos="680"/>
                <w:tab w:val="left" w:pos="521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9852DC" w14:textId="77777777" w:rsidR="00422471" w:rsidRPr="003E01A5" w:rsidRDefault="00422471" w:rsidP="0042247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AF6EF4" w14:textId="77777777" w:rsidR="00422471" w:rsidRPr="003E01A5" w:rsidRDefault="00422471" w:rsidP="004224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4066D9" w14:textId="77777777" w:rsidR="00422471" w:rsidRPr="003E01A5" w:rsidRDefault="00422471" w:rsidP="0042247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B6755C" w14:textId="77777777" w:rsidR="00422471" w:rsidRPr="003E01A5" w:rsidRDefault="00422471" w:rsidP="004224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C1453A" w14:textId="77777777" w:rsidR="00422471" w:rsidRPr="003E01A5" w:rsidRDefault="00422471" w:rsidP="004224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089B72F" w14:textId="77777777" w:rsidR="00422471" w:rsidRPr="003E01A5" w:rsidRDefault="00422471" w:rsidP="004224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E455C3D" w14:textId="77777777" w:rsidR="00422471" w:rsidRPr="003E01A5" w:rsidRDefault="00422471" w:rsidP="0042247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5F08C05" w14:textId="77777777" w:rsidR="00422471" w:rsidRPr="003E01A5" w:rsidRDefault="00422471" w:rsidP="004224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183858F6" w14:textId="77777777" w:rsidR="00422471" w:rsidRPr="003E01A5" w:rsidRDefault="00422471" w:rsidP="0042247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2471" w:rsidRPr="003E01A5" w14:paraId="6286DA9E" w14:textId="77777777" w:rsidTr="0002472B">
        <w:tc>
          <w:tcPr>
            <w:tcW w:w="3240" w:type="dxa"/>
          </w:tcPr>
          <w:p w14:paraId="091E9F72" w14:textId="47C72E90" w:rsidR="00422471" w:rsidRPr="003E01A5" w:rsidRDefault="00422471" w:rsidP="00422471">
            <w:pPr>
              <w:tabs>
                <w:tab w:val="clear" w:pos="680"/>
                <w:tab w:val="left" w:pos="521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D7867E" w14:textId="77777777" w:rsidR="00422471" w:rsidRPr="003E01A5" w:rsidRDefault="00422471" w:rsidP="0042247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4F84D0" w14:textId="77777777" w:rsidR="00422471" w:rsidRPr="003E01A5" w:rsidRDefault="00422471" w:rsidP="004224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A6EEEA" w14:textId="77777777" w:rsidR="00422471" w:rsidRPr="003E01A5" w:rsidRDefault="00422471" w:rsidP="0042247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284833" w14:textId="77777777" w:rsidR="00422471" w:rsidRPr="003E01A5" w:rsidRDefault="00422471" w:rsidP="004224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66810E" w14:textId="77777777" w:rsidR="00422471" w:rsidRPr="003E01A5" w:rsidRDefault="00422471" w:rsidP="004224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071B639" w14:textId="77777777" w:rsidR="00422471" w:rsidRPr="003E01A5" w:rsidRDefault="00422471" w:rsidP="004224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5689521" w14:textId="77777777" w:rsidR="00422471" w:rsidRPr="003E01A5" w:rsidRDefault="00422471" w:rsidP="0042247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82DE676" w14:textId="77777777" w:rsidR="00422471" w:rsidRPr="003E01A5" w:rsidRDefault="00422471" w:rsidP="004224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63EEFDAE" w14:textId="77777777" w:rsidR="00422471" w:rsidRPr="003E01A5" w:rsidRDefault="00422471" w:rsidP="0042247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2471" w:rsidRPr="003E01A5" w14:paraId="2629BEB9" w14:textId="77777777" w:rsidTr="0002472B">
        <w:tc>
          <w:tcPr>
            <w:tcW w:w="3240" w:type="dxa"/>
          </w:tcPr>
          <w:p w14:paraId="19722855" w14:textId="30B6A13F" w:rsidR="00422471" w:rsidRPr="003E01A5" w:rsidRDefault="00422471" w:rsidP="00422471">
            <w:pPr>
              <w:tabs>
                <w:tab w:val="clear" w:pos="680"/>
                <w:tab w:val="left" w:pos="521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B820804" w14:textId="77777777" w:rsidR="00422471" w:rsidRPr="003E01A5" w:rsidRDefault="00422471" w:rsidP="0042247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7A51B3" w14:textId="77777777" w:rsidR="00422471" w:rsidRPr="003E01A5" w:rsidRDefault="00422471" w:rsidP="004224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9D2E79" w14:textId="77777777" w:rsidR="00422471" w:rsidRPr="003E01A5" w:rsidRDefault="00422471" w:rsidP="0042247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0CA7C3" w14:textId="77777777" w:rsidR="00422471" w:rsidRPr="003E01A5" w:rsidRDefault="00422471" w:rsidP="004224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8C821D" w14:textId="77777777" w:rsidR="00422471" w:rsidRPr="003E01A5" w:rsidRDefault="00422471" w:rsidP="004224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B6854B3" w14:textId="77777777" w:rsidR="00422471" w:rsidRPr="003E01A5" w:rsidRDefault="00422471" w:rsidP="004224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C86306B" w14:textId="77777777" w:rsidR="00422471" w:rsidRPr="003E01A5" w:rsidRDefault="00422471" w:rsidP="0042247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FC4719" w14:textId="77777777" w:rsidR="00422471" w:rsidRPr="003E01A5" w:rsidRDefault="00422471" w:rsidP="004224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134055D6" w14:textId="77777777" w:rsidR="00422471" w:rsidRPr="003E01A5" w:rsidRDefault="00422471" w:rsidP="0042247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2471" w:rsidRPr="003E01A5" w14:paraId="4D726A85" w14:textId="77777777" w:rsidTr="0002472B">
        <w:tc>
          <w:tcPr>
            <w:tcW w:w="3240" w:type="dxa"/>
          </w:tcPr>
          <w:p w14:paraId="7B1E663F" w14:textId="6954BDE8" w:rsidR="00422471" w:rsidRPr="003E01A5" w:rsidRDefault="00422471" w:rsidP="00422471">
            <w:pPr>
              <w:pStyle w:val="ListParagraph"/>
              <w:numPr>
                <w:ilvl w:val="0"/>
                <w:numId w:val="16"/>
              </w:numPr>
              <w:tabs>
                <w:tab w:val="clear" w:pos="454"/>
                <w:tab w:val="clear" w:pos="680"/>
                <w:tab w:val="left" w:pos="341"/>
              </w:tabs>
              <w:spacing w:line="240" w:lineRule="auto"/>
              <w:ind w:left="431" w:hanging="4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8458096" w14:textId="5D262E13" w:rsidR="00422471" w:rsidRPr="003E01A5" w:rsidRDefault="005B751D" w:rsidP="00422471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270" w:type="dxa"/>
            <w:vAlign w:val="bottom"/>
          </w:tcPr>
          <w:p w14:paraId="7D62E483" w14:textId="77777777" w:rsidR="00422471" w:rsidRPr="003E01A5" w:rsidRDefault="00422471" w:rsidP="004224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E5769E" w14:textId="3597AE4D" w:rsidR="00422471" w:rsidRPr="003E01A5" w:rsidRDefault="00422471" w:rsidP="00422471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045D25" w14:textId="77777777" w:rsidR="00422471" w:rsidRPr="003E01A5" w:rsidRDefault="00422471" w:rsidP="004224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7634CD" w14:textId="710B8BF8" w:rsidR="00422471" w:rsidRPr="003E01A5" w:rsidRDefault="00422471" w:rsidP="00422471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2D46693" w14:textId="77777777" w:rsidR="00422471" w:rsidRPr="003E01A5" w:rsidRDefault="00422471" w:rsidP="004224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7007E5" w14:textId="558CBD6A" w:rsidR="00422471" w:rsidRPr="003E01A5" w:rsidRDefault="00422471" w:rsidP="0042247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9EBA4A6" w14:textId="77777777" w:rsidR="00422471" w:rsidRPr="003E01A5" w:rsidRDefault="00422471" w:rsidP="004224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184095" w14:textId="5AE0288E" w:rsidR="00422471" w:rsidRPr="003E01A5" w:rsidRDefault="005B751D" w:rsidP="0042247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</w:tr>
    </w:tbl>
    <w:p w14:paraId="28346BDE" w14:textId="77777777" w:rsidR="00187CD8" w:rsidRPr="003E01A5" w:rsidRDefault="00187CD8" w:rsidP="00287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8C56FEC" w14:textId="015BFA85" w:rsidR="00287926" w:rsidRPr="003E01A5" w:rsidRDefault="001B5E8F" w:rsidP="001B5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/>
          <w:sz w:val="30"/>
          <w:szCs w:val="30"/>
          <w:cs/>
        </w:rPr>
        <w:t xml:space="preserve">ในระหว่างปี </w:t>
      </w:r>
      <w:r w:rsidR="005B751D" w:rsidRPr="003E01A5">
        <w:rPr>
          <w:rFonts w:asciiTheme="majorBidi" w:hAnsiTheme="majorBidi"/>
          <w:sz w:val="30"/>
          <w:szCs w:val="30"/>
        </w:rPr>
        <w:t>2568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3E01A5">
        <w:rPr>
          <w:rFonts w:asciiTheme="majorBidi" w:hAnsiTheme="majorBidi" w:cstheme="majorBidi"/>
          <w:sz w:val="30"/>
          <w:szCs w:val="30"/>
        </w:rPr>
        <w:t>Innosprout</w:t>
      </w:r>
      <w:proofErr w:type="spellEnd"/>
      <w:r w:rsidRPr="003E01A5">
        <w:rPr>
          <w:rFonts w:asciiTheme="majorBidi" w:hAnsiTheme="majorBidi" w:cstheme="majorBidi"/>
          <w:sz w:val="30"/>
          <w:szCs w:val="30"/>
        </w:rPr>
        <w:t xml:space="preserve"> Investment Pte. Ltd. </w:t>
      </w:r>
      <w:r w:rsidRPr="003E01A5">
        <w:rPr>
          <w:rFonts w:asciiTheme="majorBidi" w:hAnsiTheme="majorBidi"/>
          <w:sz w:val="30"/>
          <w:szCs w:val="30"/>
          <w:cs/>
        </w:rPr>
        <w:t xml:space="preserve">ซึ่งเป็นบริษัทย่อยทางอ้อมของบริษัทได้จำหน่ายสินทรัพย์ทางการเงินอื่นซึ่งเป็นเงินลงทุนในตราสารหนี้และตราสารทุน โดยบริษัทได้รับรู้ขาดทุนจากการจำหน่ายสินทรัพย์ทางการเงินอื่นในงบกำไรขาดทุนเบ็ดเสร็จรวมสำหรับปีสิ้นสุดวันที่ </w:t>
      </w:r>
      <w:r w:rsidR="005B751D" w:rsidRPr="003E01A5">
        <w:rPr>
          <w:rFonts w:asciiTheme="majorBidi" w:hAnsiTheme="majorBidi"/>
          <w:sz w:val="30"/>
          <w:szCs w:val="30"/>
        </w:rPr>
        <w:t>31</w:t>
      </w:r>
      <w:r w:rsidRPr="003E01A5">
        <w:rPr>
          <w:rFonts w:asciiTheme="majorBidi" w:hAnsiTheme="majorBidi"/>
          <w:sz w:val="30"/>
          <w:szCs w:val="30"/>
        </w:rPr>
        <w:t xml:space="preserve"> </w:t>
      </w:r>
      <w:r w:rsidRPr="003E01A5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5B751D" w:rsidRPr="003E01A5">
        <w:rPr>
          <w:rFonts w:asciiTheme="majorBidi" w:hAnsiTheme="majorBidi"/>
          <w:sz w:val="30"/>
          <w:szCs w:val="30"/>
        </w:rPr>
        <w:t>2568</w:t>
      </w:r>
      <w:r w:rsidRPr="003E01A5">
        <w:rPr>
          <w:rFonts w:asciiTheme="majorBidi" w:hAnsiTheme="majorBidi"/>
          <w:sz w:val="30"/>
          <w:szCs w:val="30"/>
          <w:cs/>
        </w:rPr>
        <w:t xml:space="preserve"> เป็นจำนวนเงิน </w:t>
      </w:r>
      <w:r w:rsidR="005B751D" w:rsidRPr="003E01A5">
        <w:rPr>
          <w:rFonts w:asciiTheme="majorBidi" w:hAnsiTheme="majorBidi"/>
          <w:sz w:val="30"/>
          <w:szCs w:val="30"/>
        </w:rPr>
        <w:t>52</w:t>
      </w:r>
      <w:r w:rsidRPr="003E01A5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3E01A5">
        <w:rPr>
          <w:rFonts w:asciiTheme="majorBidi" w:hAnsiTheme="majorBidi"/>
          <w:i/>
          <w:iCs/>
          <w:sz w:val="30"/>
          <w:szCs w:val="30"/>
          <w:cs/>
        </w:rPr>
        <w:t>(</w:t>
      </w:r>
      <w:r w:rsidR="005B751D" w:rsidRPr="003E01A5">
        <w:rPr>
          <w:rFonts w:asciiTheme="majorBidi" w:hAnsiTheme="majorBidi"/>
          <w:i/>
          <w:iCs/>
          <w:sz w:val="30"/>
          <w:szCs w:val="30"/>
        </w:rPr>
        <w:t>2567</w:t>
      </w:r>
      <w:r w:rsidRPr="003E01A5">
        <w:rPr>
          <w:rFonts w:asciiTheme="majorBidi" w:hAnsiTheme="majorBidi"/>
          <w:i/>
          <w:iCs/>
          <w:sz w:val="30"/>
          <w:szCs w:val="30"/>
          <w:cs/>
        </w:rPr>
        <w:t xml:space="preserve">: กำไรจากการจำหน่ายสินทรัพย์ทางการเงินอื่นเป็นจำนวนเงิน </w:t>
      </w:r>
      <w:r w:rsidR="005B751D" w:rsidRPr="003E01A5">
        <w:rPr>
          <w:rFonts w:asciiTheme="majorBidi" w:hAnsiTheme="majorBidi"/>
          <w:i/>
          <w:iCs/>
          <w:sz w:val="30"/>
          <w:szCs w:val="30"/>
        </w:rPr>
        <w:t>146</w:t>
      </w:r>
      <w:r w:rsidRPr="003E01A5">
        <w:rPr>
          <w:rFonts w:asciiTheme="majorBidi" w:hAnsiTheme="majorBidi"/>
          <w:i/>
          <w:iCs/>
          <w:sz w:val="30"/>
          <w:szCs w:val="30"/>
          <w:cs/>
        </w:rPr>
        <w:t xml:space="preserve"> ล้านบาท)</w:t>
      </w:r>
    </w:p>
    <w:p w14:paraId="0BCB9542" w14:textId="77777777" w:rsidR="001B5E8F" w:rsidRPr="003E01A5" w:rsidRDefault="001B5E8F" w:rsidP="001B5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D095CA" w14:textId="57F69EB9" w:rsidR="00287926" w:rsidRPr="003E01A5" w:rsidRDefault="001B5E8F" w:rsidP="001B5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3E01A5">
        <w:rPr>
          <w:rFonts w:asciiTheme="majorBidi" w:hAnsiTheme="majorBidi"/>
          <w:sz w:val="30"/>
          <w:szCs w:val="30"/>
          <w:cs/>
        </w:rPr>
        <w:t xml:space="preserve">ในระหว่างปี </w:t>
      </w:r>
      <w:r w:rsidR="005B751D" w:rsidRPr="003E01A5">
        <w:rPr>
          <w:rFonts w:asciiTheme="majorBidi" w:hAnsiTheme="majorBidi"/>
          <w:sz w:val="30"/>
          <w:szCs w:val="30"/>
        </w:rPr>
        <w:t>2568</w:t>
      </w:r>
      <w:r w:rsidRPr="003E01A5">
        <w:rPr>
          <w:rFonts w:asciiTheme="majorBidi" w:hAnsiTheme="majorBidi"/>
          <w:sz w:val="30"/>
          <w:szCs w:val="30"/>
          <w:cs/>
        </w:rPr>
        <w:t xml:space="preserve"> บริษัท อินโน สเปราท์ โฮลดิ้ง จำกัด ซึ่งเป็นบริษัทย่อยทางตรงของบริษัทได้จำหน่ายสินทรัพย์ทางการเงินอื่นซึ่งเป็นเงินลงทุนในตราสารทุน โดยบริษัทได้รับรู้ขาดทุนจากการจำหน่ายสินทรัพย์ทางการเงินอื่นในงบกำไรขาดทุนเบ็ดเสร็จรวมสำหรับปีสิ้นสุดวันที่ </w:t>
      </w:r>
      <w:r w:rsidR="005B751D" w:rsidRPr="003E01A5">
        <w:rPr>
          <w:rFonts w:asciiTheme="majorBidi" w:hAnsiTheme="majorBidi"/>
          <w:sz w:val="30"/>
          <w:szCs w:val="30"/>
        </w:rPr>
        <w:t>31</w:t>
      </w:r>
      <w:r w:rsidRPr="003E01A5">
        <w:rPr>
          <w:rFonts w:asciiTheme="majorBidi" w:hAnsiTheme="majorBidi"/>
          <w:sz w:val="30"/>
          <w:szCs w:val="30"/>
        </w:rPr>
        <w:t xml:space="preserve"> </w:t>
      </w:r>
      <w:r w:rsidRPr="003E01A5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5B751D" w:rsidRPr="003E01A5">
        <w:rPr>
          <w:rFonts w:asciiTheme="majorBidi" w:hAnsiTheme="majorBidi"/>
          <w:sz w:val="30"/>
          <w:szCs w:val="30"/>
        </w:rPr>
        <w:t>2568</w:t>
      </w:r>
      <w:r w:rsidRPr="003E01A5">
        <w:rPr>
          <w:rFonts w:asciiTheme="majorBidi" w:hAnsiTheme="majorBidi"/>
          <w:sz w:val="30"/>
          <w:szCs w:val="30"/>
          <w:cs/>
        </w:rPr>
        <w:t xml:space="preserve"> เป็นจำนวนเงิน </w:t>
      </w:r>
      <w:r w:rsidR="005B751D" w:rsidRPr="003E01A5">
        <w:rPr>
          <w:rFonts w:asciiTheme="majorBidi" w:hAnsiTheme="majorBidi"/>
          <w:sz w:val="30"/>
          <w:szCs w:val="30"/>
        </w:rPr>
        <w:t>14</w:t>
      </w:r>
      <w:r w:rsidRPr="003E01A5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3E01A5">
        <w:rPr>
          <w:rFonts w:asciiTheme="majorBidi" w:hAnsiTheme="majorBidi"/>
          <w:sz w:val="30"/>
          <w:szCs w:val="30"/>
        </w:rPr>
        <w:t xml:space="preserve"> </w:t>
      </w:r>
      <w:r w:rsidRPr="003E01A5">
        <w:rPr>
          <w:rFonts w:asciiTheme="majorBidi" w:hAnsiTheme="majorBidi"/>
          <w:i/>
          <w:iCs/>
          <w:sz w:val="30"/>
          <w:szCs w:val="30"/>
          <w:cs/>
        </w:rPr>
        <w:t>(</w:t>
      </w:r>
      <w:r w:rsidR="005B751D" w:rsidRPr="003E01A5">
        <w:rPr>
          <w:rFonts w:asciiTheme="majorBidi" w:hAnsiTheme="majorBidi"/>
          <w:i/>
          <w:iCs/>
          <w:sz w:val="30"/>
          <w:szCs w:val="30"/>
        </w:rPr>
        <w:t>2567</w:t>
      </w:r>
      <w:r w:rsidRPr="003E01A5">
        <w:rPr>
          <w:rFonts w:asciiTheme="majorBidi" w:hAnsiTheme="majorBidi"/>
          <w:i/>
          <w:iCs/>
          <w:sz w:val="30"/>
          <w:szCs w:val="30"/>
          <w:cs/>
        </w:rPr>
        <w:t xml:space="preserve">: กำไรจากการจำหน่ายสินทรัพย์ทางการเงินอื่นเป็นจำนวนเงิน </w:t>
      </w:r>
      <w:r w:rsidR="005B751D" w:rsidRPr="003E01A5">
        <w:rPr>
          <w:rFonts w:asciiTheme="majorBidi" w:hAnsiTheme="majorBidi"/>
          <w:i/>
          <w:iCs/>
          <w:sz w:val="30"/>
          <w:szCs w:val="30"/>
        </w:rPr>
        <w:t>22</w:t>
      </w:r>
      <w:r w:rsidRPr="003E01A5">
        <w:rPr>
          <w:rFonts w:asciiTheme="majorBidi" w:hAnsiTheme="majorBidi"/>
          <w:i/>
          <w:iCs/>
          <w:sz w:val="30"/>
          <w:szCs w:val="30"/>
          <w:cs/>
        </w:rPr>
        <w:t xml:space="preserve"> ล้านบาท)</w:t>
      </w:r>
      <w:r w:rsidRPr="003E01A5">
        <w:rPr>
          <w:rFonts w:asciiTheme="majorBidi" w:hAnsiTheme="majorBidi"/>
          <w:sz w:val="30"/>
          <w:szCs w:val="30"/>
          <w:cs/>
        </w:rPr>
        <w:t xml:space="preserve">  </w:t>
      </w:r>
    </w:p>
    <w:p w14:paraId="1E09600A" w14:textId="77777777" w:rsidR="00287926" w:rsidRPr="003E01A5" w:rsidRDefault="00287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1FCB199" w14:textId="1D1732ED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76360C07" w14:textId="77777777" w:rsidR="00AF5618" w:rsidRPr="003E01A5" w:rsidRDefault="00AF5618" w:rsidP="00642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270"/>
        <w:gridCol w:w="990"/>
        <w:gridCol w:w="270"/>
        <w:gridCol w:w="1080"/>
        <w:gridCol w:w="270"/>
        <w:gridCol w:w="1080"/>
        <w:gridCol w:w="270"/>
        <w:gridCol w:w="1101"/>
      </w:tblGrid>
      <w:tr w:rsidR="00F1341D" w:rsidRPr="003E01A5" w14:paraId="58D6AABD" w14:textId="77777777" w:rsidTr="00F1341D">
        <w:trPr>
          <w:trHeight w:val="419"/>
          <w:tblHeader/>
        </w:trPr>
        <w:tc>
          <w:tcPr>
            <w:tcW w:w="3942" w:type="dxa"/>
          </w:tcPr>
          <w:p w14:paraId="12785365" w14:textId="77777777" w:rsidR="00F1341D" w:rsidRPr="003E01A5" w:rsidRDefault="00F134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175D729F" w14:textId="77777777" w:rsidR="00F1341D" w:rsidRPr="003E01A5" w:rsidRDefault="00F134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01" w:type="dxa"/>
            <w:gridSpan w:val="5"/>
          </w:tcPr>
          <w:p w14:paraId="2D23FE11" w14:textId="46647807" w:rsidR="00F1341D" w:rsidRPr="003E01A5" w:rsidRDefault="00F134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1341D" w:rsidRPr="003E01A5" w14:paraId="7C8F92BD" w14:textId="77777777" w:rsidTr="00F1341D">
        <w:trPr>
          <w:trHeight w:val="805"/>
          <w:tblHeader/>
        </w:trPr>
        <w:tc>
          <w:tcPr>
            <w:tcW w:w="3942" w:type="dxa"/>
          </w:tcPr>
          <w:p w14:paraId="3E610953" w14:textId="77777777" w:rsidR="00F1341D" w:rsidRPr="003E01A5" w:rsidRDefault="00F134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18F9F5" w14:textId="77777777" w:rsidR="00F1341D" w:rsidRPr="003E01A5" w:rsidRDefault="00F134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F9EF9C" w14:textId="77777777" w:rsidR="00F1341D" w:rsidRPr="00F1341D" w:rsidRDefault="00F134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3A0E9D" w14:textId="00B69836" w:rsidR="00F1341D" w:rsidRPr="00F1341D" w:rsidRDefault="00F134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34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487A30FC" w14:textId="00B955B0" w:rsidR="00F1341D" w:rsidRPr="003E01A5" w:rsidRDefault="00F134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AF87E0" w14:textId="7702FB93" w:rsidR="00F1341D" w:rsidRPr="003E01A5" w:rsidRDefault="00F134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FC643C" w14:textId="77777777" w:rsidR="00F1341D" w:rsidRPr="003E01A5" w:rsidRDefault="00F134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89E0CB0" w14:textId="77777777" w:rsidR="00F1341D" w:rsidRPr="003E01A5" w:rsidRDefault="00F134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59B34C" w14:textId="77777777" w:rsidR="00F1341D" w:rsidRPr="003E01A5" w:rsidRDefault="00F134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  <w:p w14:paraId="26405216" w14:textId="77777777" w:rsidR="00F1341D" w:rsidRPr="003E01A5" w:rsidRDefault="00F134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C99E9EA" w14:textId="77777777" w:rsidR="00F1341D" w:rsidRPr="003E01A5" w:rsidRDefault="00F134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7AF7A45" w14:textId="77777777" w:rsidR="00F1341D" w:rsidRPr="003E01A5" w:rsidRDefault="00F134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F26EBF" w14:textId="77777777" w:rsidR="00F1341D" w:rsidRPr="003E01A5" w:rsidRDefault="00F134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1341D" w:rsidRPr="003E01A5" w14:paraId="4243819B" w14:textId="77777777" w:rsidTr="00F1341D">
        <w:trPr>
          <w:trHeight w:val="430"/>
          <w:tblHeader/>
        </w:trPr>
        <w:tc>
          <w:tcPr>
            <w:tcW w:w="3942" w:type="dxa"/>
          </w:tcPr>
          <w:p w14:paraId="2AFD5885" w14:textId="77777777" w:rsidR="00F1341D" w:rsidRPr="003E01A5" w:rsidRDefault="00F134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55489B" w14:textId="77777777" w:rsidR="00F1341D" w:rsidRPr="003E01A5" w:rsidRDefault="00F134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8CF388D" w14:textId="77777777" w:rsidR="00F1341D" w:rsidRPr="00F1341D" w:rsidRDefault="00F134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1DD5C5" w14:textId="63339E85" w:rsidR="00F1341D" w:rsidRPr="003E01A5" w:rsidRDefault="00F134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801" w:type="dxa"/>
            <w:gridSpan w:val="5"/>
          </w:tcPr>
          <w:p w14:paraId="5439A388" w14:textId="12B613AF" w:rsidR="00F1341D" w:rsidRPr="003E01A5" w:rsidRDefault="00F134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1341D" w:rsidRPr="003E01A5" w14:paraId="6F13C703" w14:textId="77777777" w:rsidTr="00F1341D">
        <w:trPr>
          <w:trHeight w:val="419"/>
        </w:trPr>
        <w:tc>
          <w:tcPr>
            <w:tcW w:w="3942" w:type="dxa"/>
          </w:tcPr>
          <w:p w14:paraId="32CFF20C" w14:textId="77777777" w:rsidR="00F1341D" w:rsidRPr="003E01A5" w:rsidRDefault="00F134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6982299C" w14:textId="77777777" w:rsidR="00F1341D" w:rsidRPr="003E01A5" w:rsidRDefault="00F1341D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1833FCE" w14:textId="77777777" w:rsidR="00F1341D" w:rsidRPr="00F1341D" w:rsidRDefault="00F1341D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D427A4" w14:textId="03BFA0A2" w:rsidR="00F1341D" w:rsidRPr="003E01A5" w:rsidRDefault="00F1341D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E858EEC" w14:textId="099EE56C" w:rsidR="00F1341D" w:rsidRPr="003E01A5" w:rsidRDefault="00F1341D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4C8E867" w14:textId="77777777" w:rsidR="00F1341D" w:rsidRPr="003E01A5" w:rsidRDefault="00F1341D" w:rsidP="004815B3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8863D9" w14:textId="77777777" w:rsidR="00F1341D" w:rsidRPr="003E01A5" w:rsidRDefault="00F1341D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6B7105" w14:textId="77777777" w:rsidR="00F1341D" w:rsidRPr="003E01A5" w:rsidRDefault="00F1341D" w:rsidP="004815B3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DDBA9F3" w14:textId="77777777" w:rsidR="00F1341D" w:rsidRPr="003E01A5" w:rsidRDefault="00F1341D" w:rsidP="004815B3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341D" w:rsidRPr="003E01A5" w14:paraId="20BB9667" w14:textId="77777777" w:rsidTr="00F1341D">
        <w:trPr>
          <w:trHeight w:val="408"/>
        </w:trPr>
        <w:tc>
          <w:tcPr>
            <w:tcW w:w="3942" w:type="dxa"/>
          </w:tcPr>
          <w:p w14:paraId="64C6A21E" w14:textId="24B44C5A" w:rsidR="00F1341D" w:rsidRPr="003E01A5" w:rsidRDefault="00F1341D" w:rsidP="00C3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270" w:type="dxa"/>
          </w:tcPr>
          <w:p w14:paraId="2687A308" w14:textId="77777777" w:rsidR="00F1341D" w:rsidRPr="003E01A5" w:rsidRDefault="00F1341D" w:rsidP="00C35E0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C863582" w14:textId="77777777" w:rsidR="00F1341D" w:rsidRPr="00F1341D" w:rsidRDefault="00F1341D" w:rsidP="00C35E0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D96BB0" w14:textId="12FD9D49" w:rsidR="00F1341D" w:rsidRPr="003E01A5" w:rsidRDefault="00F1341D" w:rsidP="00C35E0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346459F" w14:textId="79019C63" w:rsidR="00F1341D" w:rsidRPr="003E01A5" w:rsidRDefault="00F1341D" w:rsidP="00C35E0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1,766</w:t>
            </w:r>
          </w:p>
        </w:tc>
        <w:tc>
          <w:tcPr>
            <w:tcW w:w="270" w:type="dxa"/>
          </w:tcPr>
          <w:p w14:paraId="29E9ADBE" w14:textId="77777777" w:rsidR="00F1341D" w:rsidRPr="003E01A5" w:rsidRDefault="00F1341D" w:rsidP="00C35E0B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4BB28B8" w14:textId="46EC9B4B" w:rsidR="00F1341D" w:rsidRPr="003E01A5" w:rsidRDefault="00F1341D" w:rsidP="00C35E0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1B15D464" w14:textId="77777777" w:rsidR="00F1341D" w:rsidRPr="003E01A5" w:rsidRDefault="00F1341D" w:rsidP="00C35E0B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</w:tcPr>
          <w:p w14:paraId="2F81C6FD" w14:textId="0416F0D6" w:rsidR="00F1341D" w:rsidRPr="003E01A5" w:rsidRDefault="00F1341D" w:rsidP="00C35E0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1,806</w:t>
            </w:r>
          </w:p>
        </w:tc>
      </w:tr>
      <w:tr w:rsidR="00F1341D" w:rsidRPr="003E01A5" w14:paraId="0FD68C3B" w14:textId="77777777" w:rsidTr="00F1341D">
        <w:trPr>
          <w:trHeight w:val="397"/>
        </w:trPr>
        <w:tc>
          <w:tcPr>
            <w:tcW w:w="3942" w:type="dxa"/>
          </w:tcPr>
          <w:p w14:paraId="5785B3A0" w14:textId="12092326" w:rsidR="00F1341D" w:rsidRPr="003E01A5" w:rsidRDefault="00F1341D" w:rsidP="00C3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270" w:type="dxa"/>
          </w:tcPr>
          <w:p w14:paraId="5EA6C951" w14:textId="77777777" w:rsidR="00F1341D" w:rsidRPr="003E01A5" w:rsidRDefault="00F1341D" w:rsidP="00C35E0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F8601BE" w14:textId="77777777" w:rsidR="00F1341D" w:rsidRPr="00F1341D" w:rsidRDefault="00F1341D" w:rsidP="00C35E0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49484F" w14:textId="20FE80FA" w:rsidR="00F1341D" w:rsidRPr="003E01A5" w:rsidRDefault="00F1341D" w:rsidP="00C35E0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F48E288" w14:textId="2905242B" w:rsidR="00F1341D" w:rsidRPr="003E01A5" w:rsidRDefault="00F1341D" w:rsidP="00C35E0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2,717</w:t>
            </w:r>
          </w:p>
        </w:tc>
        <w:tc>
          <w:tcPr>
            <w:tcW w:w="270" w:type="dxa"/>
          </w:tcPr>
          <w:p w14:paraId="6A275A57" w14:textId="77777777" w:rsidR="00F1341D" w:rsidRPr="003E01A5" w:rsidRDefault="00F1341D" w:rsidP="00C35E0B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C19AC5" w14:textId="2A7A954B" w:rsidR="00F1341D" w:rsidRPr="003E01A5" w:rsidRDefault="00F1341D" w:rsidP="00C35E0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585B1EE7" w14:textId="77777777" w:rsidR="00F1341D" w:rsidRPr="003E01A5" w:rsidRDefault="00F1341D" w:rsidP="00C35E0B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3ABD6B9F" w14:textId="0B4C77BD" w:rsidR="00F1341D" w:rsidRPr="003E01A5" w:rsidRDefault="00F1341D" w:rsidP="00C35E0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2,744</w:t>
            </w:r>
          </w:p>
        </w:tc>
      </w:tr>
      <w:tr w:rsidR="00F1341D" w:rsidRPr="003E01A5" w14:paraId="434535D5" w14:textId="77777777" w:rsidTr="00F1341D">
        <w:trPr>
          <w:trHeight w:val="408"/>
        </w:trPr>
        <w:tc>
          <w:tcPr>
            <w:tcW w:w="3942" w:type="dxa"/>
          </w:tcPr>
          <w:p w14:paraId="5535542F" w14:textId="45B6FB9A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โอนไป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อสังหาริมทรัพย์พัฒนาเพื่อขาย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2AAD79E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F1E85C5" w14:textId="77777777" w:rsidR="00F1341D" w:rsidRPr="00F1341D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F6CE4E" w14:textId="05C99D79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9EB7C17" w14:textId="2767CB81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(676)</w:t>
            </w:r>
          </w:p>
        </w:tc>
        <w:tc>
          <w:tcPr>
            <w:tcW w:w="270" w:type="dxa"/>
          </w:tcPr>
          <w:p w14:paraId="5A048992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B1E92C2" w14:textId="62E1F966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F10BD2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605F4E21" w14:textId="1229B7F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(676)</w:t>
            </w:r>
          </w:p>
        </w:tc>
      </w:tr>
      <w:tr w:rsidR="00F1341D" w:rsidRPr="003E01A5" w14:paraId="6020E9EC" w14:textId="77777777" w:rsidTr="00F1341D">
        <w:trPr>
          <w:trHeight w:val="397"/>
        </w:trPr>
        <w:tc>
          <w:tcPr>
            <w:tcW w:w="3942" w:type="dxa"/>
          </w:tcPr>
          <w:p w14:paraId="303A5484" w14:textId="01AD5F2E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270" w:type="dxa"/>
          </w:tcPr>
          <w:p w14:paraId="06745568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7FD26E3" w14:textId="77777777" w:rsidR="00F1341D" w:rsidRPr="00F1341D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3FC303" w14:textId="33C0CC8F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8C9075F" w14:textId="3E557A40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270" w:type="dxa"/>
          </w:tcPr>
          <w:p w14:paraId="632CA2EC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27328A7" w14:textId="6AB4819F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270" w:type="dxa"/>
          </w:tcPr>
          <w:p w14:paraId="56EB5E3E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1E8B469E" w14:textId="31331B29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1,310</w:t>
            </w:r>
          </w:p>
        </w:tc>
      </w:tr>
      <w:tr w:rsidR="00F1341D" w:rsidRPr="003E01A5" w14:paraId="602FB305" w14:textId="77777777" w:rsidTr="00F1341D">
        <w:trPr>
          <w:trHeight w:val="408"/>
        </w:trPr>
        <w:tc>
          <w:tcPr>
            <w:tcW w:w="3942" w:type="dxa"/>
          </w:tcPr>
          <w:p w14:paraId="7EF57BA7" w14:textId="0D991392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6E347D3A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EB513AD" w14:textId="77777777" w:rsidR="00F1341D" w:rsidRPr="00F1341D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DCF4B1E" w14:textId="6FFD9470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95B067" w14:textId="59293B28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(469)</w:t>
            </w:r>
          </w:p>
        </w:tc>
        <w:tc>
          <w:tcPr>
            <w:tcW w:w="270" w:type="dxa"/>
          </w:tcPr>
          <w:p w14:paraId="4B9D2746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F889AF" w14:textId="13C3745C" w:rsidR="00F1341D" w:rsidRPr="003E01A5" w:rsidRDefault="00F1341D" w:rsidP="0099381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C6F5EF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56D5B939" w14:textId="0620F48F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(469)</w:t>
            </w:r>
          </w:p>
        </w:tc>
      </w:tr>
      <w:tr w:rsidR="00F1341D" w:rsidRPr="003E01A5" w14:paraId="510BA3D2" w14:textId="77777777" w:rsidTr="00F1341D">
        <w:trPr>
          <w:trHeight w:val="408"/>
        </w:trPr>
        <w:tc>
          <w:tcPr>
            <w:tcW w:w="3942" w:type="dxa"/>
          </w:tcPr>
          <w:p w14:paraId="20F3B590" w14:textId="55B7CC48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2567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7186899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E716A08" w14:textId="77777777" w:rsidR="00F1341D" w:rsidRPr="00F1341D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E667FF" w14:textId="2DEA0D99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891A9F" w14:textId="348192B8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3,704</w:t>
            </w:r>
          </w:p>
        </w:tc>
        <w:tc>
          <w:tcPr>
            <w:tcW w:w="270" w:type="dxa"/>
          </w:tcPr>
          <w:p w14:paraId="66CF2046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160774" w14:textId="262CB53D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1,011</w:t>
            </w:r>
          </w:p>
        </w:tc>
        <w:tc>
          <w:tcPr>
            <w:tcW w:w="270" w:type="dxa"/>
          </w:tcPr>
          <w:p w14:paraId="6F28C7CD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0A85FB70" w14:textId="52141B8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4,715</w:t>
            </w:r>
          </w:p>
        </w:tc>
      </w:tr>
      <w:tr w:rsidR="00F1341D" w:rsidRPr="003E01A5" w14:paraId="2CB6FB63" w14:textId="77777777" w:rsidTr="00F1341D">
        <w:trPr>
          <w:trHeight w:val="408"/>
        </w:trPr>
        <w:tc>
          <w:tcPr>
            <w:tcW w:w="3942" w:type="dxa"/>
          </w:tcPr>
          <w:p w14:paraId="4698889A" w14:textId="77777777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270" w:type="dxa"/>
          </w:tcPr>
          <w:p w14:paraId="4F3B5128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1A54F90" w14:textId="77777777" w:rsidR="00F1341D" w:rsidRPr="00F1341D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0EDCB5" w14:textId="55CDB23A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4BD6990" w14:textId="47308298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70" w:type="dxa"/>
          </w:tcPr>
          <w:p w14:paraId="5187AF8C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D667FD3" w14:textId="150D8B3A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4042A60E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</w:tcPr>
          <w:p w14:paraId="57E95036" w14:textId="354A90D8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</w:p>
        </w:tc>
      </w:tr>
      <w:tr w:rsidR="00F1341D" w:rsidRPr="003E01A5" w14:paraId="2D7FBA0A" w14:textId="77777777" w:rsidTr="00F1341D">
        <w:trPr>
          <w:trHeight w:val="408"/>
        </w:trPr>
        <w:tc>
          <w:tcPr>
            <w:tcW w:w="3942" w:type="dxa"/>
          </w:tcPr>
          <w:p w14:paraId="0E7A1E9E" w14:textId="77777777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1B379940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EFEF36F" w14:textId="77777777" w:rsidR="00F1341D" w:rsidRPr="00F1341D" w:rsidRDefault="00F1341D" w:rsidP="0099381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76B83F" w14:textId="1B8011CD" w:rsidR="00F1341D" w:rsidRPr="003E01A5" w:rsidRDefault="00F1341D" w:rsidP="0099381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F53D34" w14:textId="7435DD46" w:rsidR="00F1341D" w:rsidRPr="003E01A5" w:rsidRDefault="00F1341D" w:rsidP="0099381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(251)</w:t>
            </w:r>
          </w:p>
        </w:tc>
        <w:tc>
          <w:tcPr>
            <w:tcW w:w="270" w:type="dxa"/>
          </w:tcPr>
          <w:p w14:paraId="443A01BB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6136EF" w14:textId="3175844A" w:rsidR="00F1341D" w:rsidRPr="003E01A5" w:rsidRDefault="00F1341D" w:rsidP="0099381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(37)</w:t>
            </w:r>
          </w:p>
        </w:tc>
        <w:tc>
          <w:tcPr>
            <w:tcW w:w="270" w:type="dxa"/>
          </w:tcPr>
          <w:p w14:paraId="2C8513B1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8512EDE" w14:textId="74E0E685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(288)</w:t>
            </w:r>
          </w:p>
        </w:tc>
      </w:tr>
      <w:tr w:rsidR="00F1341D" w:rsidRPr="003E01A5" w14:paraId="4AE1BCCE" w14:textId="77777777" w:rsidTr="00F1341D">
        <w:trPr>
          <w:trHeight w:val="408"/>
        </w:trPr>
        <w:tc>
          <w:tcPr>
            <w:tcW w:w="3942" w:type="dxa"/>
          </w:tcPr>
          <w:p w14:paraId="1810DEBD" w14:textId="4207497A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6683FFC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86B67F7" w14:textId="77777777" w:rsidR="00F1341D" w:rsidRPr="00F1341D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CD90EF" w14:textId="3C9E77D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3DA89D" w14:textId="52871F6E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3,529</w:t>
            </w:r>
          </w:p>
        </w:tc>
        <w:tc>
          <w:tcPr>
            <w:tcW w:w="270" w:type="dxa"/>
          </w:tcPr>
          <w:p w14:paraId="0A7A7278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861A7F" w14:textId="59291EB1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987</w:t>
            </w:r>
          </w:p>
        </w:tc>
        <w:tc>
          <w:tcPr>
            <w:tcW w:w="270" w:type="dxa"/>
          </w:tcPr>
          <w:p w14:paraId="31B336C1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434861EE" w14:textId="73D3091A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4,516</w:t>
            </w:r>
          </w:p>
        </w:tc>
      </w:tr>
      <w:tr w:rsidR="00F1341D" w:rsidRPr="003E01A5" w14:paraId="1E6D71B3" w14:textId="77777777" w:rsidTr="00F1341D">
        <w:trPr>
          <w:trHeight w:val="397"/>
          <w:tblHeader/>
        </w:trPr>
        <w:tc>
          <w:tcPr>
            <w:tcW w:w="3942" w:type="dxa"/>
          </w:tcPr>
          <w:p w14:paraId="0F40046F" w14:textId="77777777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21D06E" w14:textId="77777777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45FA41" w14:textId="77777777" w:rsidR="00F1341D" w:rsidRPr="00F1341D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227050" w14:textId="533CDE1D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413F50" w14:textId="7D3DEFB8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26A380" w14:textId="77777777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9760F1" w14:textId="2DD87DEC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6EA87D" w14:textId="77777777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</w:tcPr>
          <w:p w14:paraId="344D8ED6" w14:textId="73CA2ACA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341D" w:rsidRPr="003E01A5" w14:paraId="0CEF446A" w14:textId="77777777" w:rsidTr="00F1341D">
        <w:trPr>
          <w:trHeight w:val="419"/>
        </w:trPr>
        <w:tc>
          <w:tcPr>
            <w:tcW w:w="3942" w:type="dxa"/>
          </w:tcPr>
          <w:p w14:paraId="51150067" w14:textId="4EAA0B48" w:rsidR="00F1341D" w:rsidRPr="003E01A5" w:rsidRDefault="00F1341D" w:rsidP="0099381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ค่าเสื่อมราคาสะสมและขาดทุนจากการด้อยค่า</w:t>
            </w:r>
          </w:p>
        </w:tc>
        <w:tc>
          <w:tcPr>
            <w:tcW w:w="270" w:type="dxa"/>
          </w:tcPr>
          <w:p w14:paraId="2F0F2800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37E66DB" w14:textId="77777777" w:rsidR="00F1341D" w:rsidRPr="00F1341D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4D03351" w14:textId="4D8CD689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DBD59E4" w14:textId="603B7A50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42E5DF0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D69F6D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AEC6E7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59116F7F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1341D" w:rsidRPr="003E01A5" w14:paraId="2BF84A5F" w14:textId="77777777" w:rsidTr="00F1341D">
        <w:trPr>
          <w:trHeight w:val="397"/>
        </w:trPr>
        <w:tc>
          <w:tcPr>
            <w:tcW w:w="3942" w:type="dxa"/>
          </w:tcPr>
          <w:p w14:paraId="522051DA" w14:textId="143608E5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270" w:type="dxa"/>
          </w:tcPr>
          <w:p w14:paraId="44012732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B497EA7" w14:textId="77777777" w:rsidR="00F1341D" w:rsidRPr="00F1341D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0BB40D" w14:textId="17EB96B4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CF0ECA4" w14:textId="224D859E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70" w:type="dxa"/>
          </w:tcPr>
          <w:p w14:paraId="01B31E42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F9C72D0" w14:textId="103F570B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FED6F2E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</w:tcPr>
          <w:p w14:paraId="12CF0B7C" w14:textId="2D0EB6D0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</w:tr>
      <w:tr w:rsidR="00F1341D" w:rsidRPr="003E01A5" w14:paraId="35C5E448" w14:textId="77777777" w:rsidTr="00F1341D">
        <w:trPr>
          <w:trHeight w:val="408"/>
        </w:trPr>
        <w:tc>
          <w:tcPr>
            <w:tcW w:w="3942" w:type="dxa"/>
          </w:tcPr>
          <w:p w14:paraId="6F49EC6F" w14:textId="5DF1AEBA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1798BBB1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965228E" w14:textId="77777777" w:rsidR="00F1341D" w:rsidRPr="00F1341D" w:rsidRDefault="00F1341D" w:rsidP="0099381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06F9495" w14:textId="60D2F1F2" w:rsidR="00F1341D" w:rsidRPr="003E01A5" w:rsidRDefault="00F1341D" w:rsidP="0099381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2005AEF" w14:textId="43070C4C" w:rsidR="00F1341D" w:rsidRPr="003E01A5" w:rsidRDefault="00F1341D" w:rsidP="0099381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AD38FF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A7074FE" w14:textId="678496AD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37450366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</w:tcPr>
          <w:p w14:paraId="6DA032B3" w14:textId="13C1C0E2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</w:tr>
      <w:tr w:rsidR="00F1341D" w:rsidRPr="003E01A5" w14:paraId="79808C5A" w14:textId="77777777" w:rsidTr="00F1341D">
        <w:trPr>
          <w:trHeight w:val="408"/>
        </w:trPr>
        <w:tc>
          <w:tcPr>
            <w:tcW w:w="3942" w:type="dxa"/>
          </w:tcPr>
          <w:p w14:paraId="448D44B1" w14:textId="00BBC784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01213FE4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39CC8DE" w14:textId="1C5D2ADF" w:rsidR="00F1341D" w:rsidRPr="00F1341D" w:rsidRDefault="00F1341D" w:rsidP="00F1341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34" w:right="24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1341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4DAA0C46" w14:textId="3A91A986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A9109DF" w14:textId="53A3CADB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2934AC78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4C94631" w14:textId="568B4A18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270" w:type="dxa"/>
          </w:tcPr>
          <w:p w14:paraId="1896B466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</w:tcPr>
          <w:p w14:paraId="6893646D" w14:textId="159E086C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689</w:t>
            </w:r>
          </w:p>
        </w:tc>
      </w:tr>
      <w:tr w:rsidR="00F1341D" w:rsidRPr="003E01A5" w14:paraId="3F98B929" w14:textId="77777777" w:rsidTr="00F1341D">
        <w:trPr>
          <w:trHeight w:val="397"/>
        </w:trPr>
        <w:tc>
          <w:tcPr>
            <w:tcW w:w="3942" w:type="dxa"/>
          </w:tcPr>
          <w:p w14:paraId="03D35D53" w14:textId="29FF9E31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350B720B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322D6A8" w14:textId="77777777" w:rsidR="00F1341D" w:rsidRPr="00F1341D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4EEF7D0" w14:textId="7781439A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AFF159" w14:textId="0FA5C122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(25)</w:t>
            </w:r>
          </w:p>
        </w:tc>
        <w:tc>
          <w:tcPr>
            <w:tcW w:w="270" w:type="dxa"/>
          </w:tcPr>
          <w:p w14:paraId="1ECAC604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1B4365" w14:textId="26EF68D3" w:rsidR="00F1341D" w:rsidRPr="003E01A5" w:rsidRDefault="00F1341D" w:rsidP="0099381E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F55F86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</w:tcPr>
          <w:p w14:paraId="545E4563" w14:textId="25F7270C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(25)</w:t>
            </w:r>
          </w:p>
        </w:tc>
      </w:tr>
      <w:tr w:rsidR="00F1341D" w:rsidRPr="003E01A5" w14:paraId="38514AA1" w14:textId="77777777" w:rsidTr="00F1341D">
        <w:trPr>
          <w:trHeight w:val="225"/>
        </w:trPr>
        <w:tc>
          <w:tcPr>
            <w:tcW w:w="3942" w:type="dxa"/>
          </w:tcPr>
          <w:p w14:paraId="61043DB3" w14:textId="26F3F4D7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2567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EBEB200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4BFA747" w14:textId="77777777" w:rsidR="00F1341D" w:rsidRPr="00F1341D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87C9975" w14:textId="2932038B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BFD3C4" w14:textId="3EA5C4D3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270" w:type="dxa"/>
          </w:tcPr>
          <w:p w14:paraId="2C2BFAF1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46C964" w14:textId="0E732A4D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270" w:type="dxa"/>
          </w:tcPr>
          <w:p w14:paraId="6CA8D2FF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23B38064" w14:textId="2CAF4716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828</w:t>
            </w:r>
          </w:p>
        </w:tc>
      </w:tr>
      <w:tr w:rsidR="00F1341D" w:rsidRPr="003E01A5" w14:paraId="63457DC6" w14:textId="77777777" w:rsidTr="00F1341D">
        <w:trPr>
          <w:trHeight w:val="408"/>
        </w:trPr>
        <w:tc>
          <w:tcPr>
            <w:tcW w:w="3942" w:type="dxa"/>
          </w:tcPr>
          <w:p w14:paraId="21A8D536" w14:textId="77777777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3AE2D041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A5C122D" w14:textId="77777777" w:rsidR="00F1341D" w:rsidRPr="00F1341D" w:rsidRDefault="00F1341D" w:rsidP="0099381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35F193" w14:textId="14FCA216" w:rsidR="00F1341D" w:rsidRPr="003E01A5" w:rsidRDefault="00F1341D" w:rsidP="0099381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5084079" w14:textId="5F18104B" w:rsidR="00F1341D" w:rsidRPr="003E01A5" w:rsidRDefault="00F1341D" w:rsidP="0099381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89E4338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A8565FB" w14:textId="0F1BC8CE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2AA60F39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</w:tcPr>
          <w:p w14:paraId="3FA2CAA9" w14:textId="6D281B4E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</w:tr>
      <w:tr w:rsidR="00F1341D" w:rsidRPr="003E01A5" w14:paraId="4B1100B3" w14:textId="77777777" w:rsidTr="00F1341D">
        <w:trPr>
          <w:trHeight w:val="408"/>
        </w:trPr>
        <w:tc>
          <w:tcPr>
            <w:tcW w:w="3942" w:type="dxa"/>
          </w:tcPr>
          <w:p w14:paraId="778BF2AB" w14:textId="7C228599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 </w:t>
            </w:r>
          </w:p>
        </w:tc>
        <w:tc>
          <w:tcPr>
            <w:tcW w:w="270" w:type="dxa"/>
          </w:tcPr>
          <w:p w14:paraId="345290D5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E8AFC44" w14:textId="77777777" w:rsidR="00F1341D" w:rsidRPr="00F1341D" w:rsidRDefault="00F1341D" w:rsidP="0099381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AE23D7" w14:textId="493C95FB" w:rsidR="00F1341D" w:rsidRPr="003E01A5" w:rsidRDefault="00F1341D" w:rsidP="0099381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E978F1" w14:textId="6581768E" w:rsidR="00F1341D" w:rsidRPr="003E01A5" w:rsidRDefault="00F1341D" w:rsidP="0099381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(58)</w:t>
            </w:r>
          </w:p>
        </w:tc>
        <w:tc>
          <w:tcPr>
            <w:tcW w:w="270" w:type="dxa"/>
          </w:tcPr>
          <w:p w14:paraId="6DD181E6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715848" w14:textId="3A1CF1EF" w:rsidR="00F1341D" w:rsidRPr="003E01A5" w:rsidRDefault="00F1341D" w:rsidP="0099381E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548239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411483CC" w14:textId="36089BBE" w:rsidR="00F1341D" w:rsidRPr="003E01A5" w:rsidRDefault="00F1341D" w:rsidP="0099381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(58)</w:t>
            </w:r>
          </w:p>
        </w:tc>
      </w:tr>
      <w:tr w:rsidR="00F1341D" w:rsidRPr="003E01A5" w14:paraId="5AE824A5" w14:textId="77777777" w:rsidTr="00F1341D">
        <w:trPr>
          <w:trHeight w:val="408"/>
        </w:trPr>
        <w:tc>
          <w:tcPr>
            <w:tcW w:w="3942" w:type="dxa"/>
          </w:tcPr>
          <w:p w14:paraId="6654B9D4" w14:textId="066DF9E5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C79B116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38B7CB8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059952" w14:textId="78D63344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69DBF2" w14:textId="5DA1CB6A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70" w:type="dxa"/>
          </w:tcPr>
          <w:p w14:paraId="0727BC44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6E3F04" w14:textId="7873CFA1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687</w:t>
            </w:r>
          </w:p>
        </w:tc>
        <w:tc>
          <w:tcPr>
            <w:tcW w:w="270" w:type="dxa"/>
          </w:tcPr>
          <w:p w14:paraId="12744CC8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12B23D58" w14:textId="7F2A135A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801</w:t>
            </w:r>
          </w:p>
        </w:tc>
      </w:tr>
      <w:tr w:rsidR="00F1341D" w:rsidRPr="003E01A5" w14:paraId="1A978EEC" w14:textId="77777777" w:rsidTr="00F1341D">
        <w:trPr>
          <w:trHeight w:val="386"/>
        </w:trPr>
        <w:tc>
          <w:tcPr>
            <w:tcW w:w="3942" w:type="dxa"/>
          </w:tcPr>
          <w:p w14:paraId="16D2B951" w14:textId="77777777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172F89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0877D13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9F8F04" w14:textId="00AF9C98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1C1711" w14:textId="28D7A346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ADBB52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F811F5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FD59D53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31015145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1341D" w:rsidRPr="003E01A5" w14:paraId="49DBA0E4" w14:textId="77777777" w:rsidTr="00F1341D">
        <w:trPr>
          <w:trHeight w:val="419"/>
        </w:trPr>
        <w:tc>
          <w:tcPr>
            <w:tcW w:w="3942" w:type="dxa"/>
          </w:tcPr>
          <w:p w14:paraId="4352B8D2" w14:textId="77777777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0FC6FC96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FD4C5A8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75F54F5" w14:textId="6F89AD3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78915E5" w14:textId="4B3E7D72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19E894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FC4F4F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7B3F7F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</w:tcPr>
          <w:p w14:paraId="363FD503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1341D" w:rsidRPr="003E01A5" w14:paraId="4A92FBB8" w14:textId="77777777" w:rsidTr="00F1341D">
        <w:trPr>
          <w:trHeight w:val="419"/>
        </w:trPr>
        <w:tc>
          <w:tcPr>
            <w:tcW w:w="3942" w:type="dxa"/>
          </w:tcPr>
          <w:p w14:paraId="09B82BA4" w14:textId="3B679647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396E539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EE48331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3DA1B8" w14:textId="10CA7FD6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96ED9C3" w14:textId="5F4B0CF9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3,536</w:t>
            </w:r>
          </w:p>
        </w:tc>
        <w:tc>
          <w:tcPr>
            <w:tcW w:w="270" w:type="dxa"/>
          </w:tcPr>
          <w:p w14:paraId="2CA50DF8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15ADF2" w14:textId="5CA46493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270" w:type="dxa"/>
          </w:tcPr>
          <w:p w14:paraId="01BF085E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</w:tcPr>
          <w:p w14:paraId="18B09D65" w14:textId="78B2B705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887</w:t>
            </w:r>
          </w:p>
        </w:tc>
      </w:tr>
      <w:tr w:rsidR="00F1341D" w:rsidRPr="003E01A5" w14:paraId="13974BCC" w14:textId="77777777" w:rsidTr="00F1341D">
        <w:trPr>
          <w:trHeight w:val="408"/>
        </w:trPr>
        <w:tc>
          <w:tcPr>
            <w:tcW w:w="3942" w:type="dxa"/>
          </w:tcPr>
          <w:p w14:paraId="03CF8C07" w14:textId="379A24E8" w:rsidR="00F1341D" w:rsidRPr="003E01A5" w:rsidRDefault="00F1341D" w:rsidP="0099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346BF84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C2E2190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A87E87" w14:textId="735732DA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C3B9546" w14:textId="2071F3F3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3,415</w:t>
            </w:r>
          </w:p>
        </w:tc>
        <w:tc>
          <w:tcPr>
            <w:tcW w:w="270" w:type="dxa"/>
          </w:tcPr>
          <w:p w14:paraId="24DA8921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ECB83A3" w14:textId="4CC4DB59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70" w:type="dxa"/>
          </w:tcPr>
          <w:p w14:paraId="1085FD74" w14:textId="77777777" w:rsidR="00F1341D" w:rsidRPr="003E01A5" w:rsidRDefault="00F1341D" w:rsidP="0099381E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tcBorders>
              <w:top w:val="double" w:sz="4" w:space="0" w:color="auto"/>
              <w:bottom w:val="double" w:sz="4" w:space="0" w:color="auto"/>
            </w:tcBorders>
          </w:tcPr>
          <w:p w14:paraId="7F58FAB7" w14:textId="234EA3CA" w:rsidR="00F1341D" w:rsidRPr="003E01A5" w:rsidRDefault="00F1341D" w:rsidP="009938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715</w:t>
            </w:r>
          </w:p>
        </w:tc>
      </w:tr>
    </w:tbl>
    <w:p w14:paraId="7EB7C330" w14:textId="77777777" w:rsidR="004F6015" w:rsidRPr="003E01A5" w:rsidRDefault="0019436E" w:rsidP="0019436E">
      <w:pPr>
        <w:tabs>
          <w:tab w:val="clear" w:pos="454"/>
          <w:tab w:val="clear" w:pos="680"/>
          <w:tab w:val="clear" w:pos="907"/>
          <w:tab w:val="clear" w:pos="1644"/>
          <w:tab w:val="left" w:pos="63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</w:rPr>
        <w:tab/>
      </w:r>
      <w:r w:rsidRPr="003E01A5">
        <w:rPr>
          <w:rFonts w:asciiTheme="majorBidi" w:hAnsiTheme="majorBidi" w:cstheme="majorBidi"/>
          <w:sz w:val="30"/>
          <w:szCs w:val="30"/>
        </w:rPr>
        <w:tab/>
      </w:r>
    </w:p>
    <w:p w14:paraId="138DEC09" w14:textId="77777777" w:rsidR="004F6015" w:rsidRPr="003E01A5" w:rsidRDefault="004F6015" w:rsidP="0019436E">
      <w:pPr>
        <w:tabs>
          <w:tab w:val="clear" w:pos="454"/>
          <w:tab w:val="clear" w:pos="680"/>
          <w:tab w:val="clear" w:pos="907"/>
          <w:tab w:val="clear" w:pos="1644"/>
          <w:tab w:val="left" w:pos="63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FB3A212" w14:textId="2B720E47" w:rsidR="00AF5618" w:rsidRPr="003E01A5" w:rsidRDefault="004F6015" w:rsidP="0019436E">
      <w:pPr>
        <w:tabs>
          <w:tab w:val="clear" w:pos="454"/>
          <w:tab w:val="clear" w:pos="680"/>
          <w:tab w:val="clear" w:pos="907"/>
          <w:tab w:val="clear" w:pos="1644"/>
          <w:tab w:val="left" w:pos="63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ab/>
      </w:r>
      <w:r w:rsidRPr="003E01A5">
        <w:rPr>
          <w:rFonts w:asciiTheme="majorBidi" w:hAnsiTheme="majorBidi" w:cstheme="majorBidi"/>
          <w:sz w:val="30"/>
          <w:szCs w:val="30"/>
          <w:cs/>
        </w:rPr>
        <w:tab/>
      </w:r>
      <w:r w:rsidR="00AF5618" w:rsidRPr="003E01A5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ข้อมูลเกี่ยวกับสัญญาเช่าเปิดเผยในหมายเหตุข้อ </w:t>
      </w:r>
      <w:r w:rsidR="005B751D" w:rsidRPr="003E01A5">
        <w:rPr>
          <w:rFonts w:asciiTheme="majorBidi" w:hAnsiTheme="majorBidi" w:cstheme="majorBidi"/>
          <w:sz w:val="30"/>
          <w:szCs w:val="30"/>
        </w:rPr>
        <w:t>15</w:t>
      </w:r>
    </w:p>
    <w:p w14:paraId="495D58D1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07"/>
        <w:gridCol w:w="238"/>
        <w:gridCol w:w="1112"/>
        <w:gridCol w:w="284"/>
        <w:gridCol w:w="1156"/>
        <w:gridCol w:w="238"/>
        <w:gridCol w:w="1112"/>
      </w:tblGrid>
      <w:tr w:rsidR="007501E8" w:rsidRPr="003E01A5" w14:paraId="66A3AABD" w14:textId="77777777" w:rsidTr="004815B3">
        <w:tc>
          <w:tcPr>
            <w:tcW w:w="3870" w:type="dxa"/>
          </w:tcPr>
          <w:p w14:paraId="1D252052" w14:textId="77777777" w:rsidR="00AF5618" w:rsidRPr="003E01A5" w:rsidRDefault="00AF5618" w:rsidP="004815B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57" w:type="dxa"/>
            <w:gridSpan w:val="3"/>
          </w:tcPr>
          <w:p w14:paraId="3455ADD3" w14:textId="77777777" w:rsidR="00AF5618" w:rsidRPr="003E01A5" w:rsidRDefault="00AF5618" w:rsidP="004815B3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E01A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5FA4ECB" w14:textId="77777777" w:rsidR="00AF5618" w:rsidRPr="003E01A5" w:rsidRDefault="00AF5618" w:rsidP="004815B3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6" w:type="dxa"/>
            <w:gridSpan w:val="3"/>
          </w:tcPr>
          <w:p w14:paraId="7EADA519" w14:textId="77777777" w:rsidR="00AF5618" w:rsidRPr="003E01A5" w:rsidRDefault="00AF5618" w:rsidP="004815B3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E01A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561C0" w:rsidRPr="003E01A5" w14:paraId="4FAF39AD" w14:textId="77777777" w:rsidTr="004815B3">
        <w:tc>
          <w:tcPr>
            <w:tcW w:w="3870" w:type="dxa"/>
          </w:tcPr>
          <w:p w14:paraId="2FD9FBD6" w14:textId="2D8A44D3" w:rsidR="000561C0" w:rsidRPr="003E01A5" w:rsidRDefault="000561C0" w:rsidP="000561C0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cs/>
              </w:rPr>
              <w:t xml:space="preserve">สำหรับปีสิ้นสุดวันที่ </w:t>
            </w:r>
            <w:r w:rsidR="005B751D" w:rsidRPr="003E01A5">
              <w:rPr>
                <w:rFonts w:asciiTheme="majorBidi" w:hAnsiTheme="majorBidi" w:cstheme="majorBidi"/>
                <w:i/>
                <w:iCs/>
              </w:rPr>
              <w:t>31</w:t>
            </w:r>
            <w:r w:rsidRPr="003E01A5"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3E01A5">
              <w:rPr>
                <w:rFonts w:asciiTheme="majorBidi" w:hAnsiTheme="majorBidi" w:cstheme="majorBidi"/>
                <w:i/>
                <w:iCs/>
                <w:cs/>
              </w:rPr>
              <w:t>ธันวาคม</w:t>
            </w:r>
          </w:p>
        </w:tc>
        <w:tc>
          <w:tcPr>
            <w:tcW w:w="1107" w:type="dxa"/>
          </w:tcPr>
          <w:p w14:paraId="589F1F27" w14:textId="5CD6A7A8" w:rsidR="000561C0" w:rsidRPr="003E01A5" w:rsidRDefault="005B751D" w:rsidP="0005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6B7AEFE9" w14:textId="77777777" w:rsidR="000561C0" w:rsidRPr="003E01A5" w:rsidRDefault="000561C0" w:rsidP="0005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652A831" w14:textId="3F417600" w:rsidR="000561C0" w:rsidRPr="003E01A5" w:rsidRDefault="005B751D" w:rsidP="0005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0C0B4508" w14:textId="77777777" w:rsidR="000561C0" w:rsidRPr="003E01A5" w:rsidRDefault="000561C0" w:rsidP="000561C0">
            <w:pPr>
              <w:pStyle w:val="Heading7"/>
              <w:keepNext w:val="0"/>
              <w:tabs>
                <w:tab w:val="left" w:pos="375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6" w:type="dxa"/>
          </w:tcPr>
          <w:p w14:paraId="27640698" w14:textId="1703A3AA" w:rsidR="000561C0" w:rsidRPr="003E01A5" w:rsidRDefault="005B751D" w:rsidP="0005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435DC205" w14:textId="77777777" w:rsidR="000561C0" w:rsidRPr="003E01A5" w:rsidRDefault="000561C0" w:rsidP="0005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EE91A9F" w14:textId="5CC0053D" w:rsidR="000561C0" w:rsidRPr="003E01A5" w:rsidRDefault="005B751D" w:rsidP="0005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633A9A0F" w14:textId="77777777" w:rsidTr="004815B3">
        <w:tc>
          <w:tcPr>
            <w:tcW w:w="3870" w:type="dxa"/>
          </w:tcPr>
          <w:p w14:paraId="10447BB1" w14:textId="77777777" w:rsidR="00AF5618" w:rsidRPr="003E01A5" w:rsidRDefault="00AF5618" w:rsidP="004815B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47" w:type="dxa"/>
            <w:gridSpan w:val="7"/>
          </w:tcPr>
          <w:p w14:paraId="2E49E09C" w14:textId="77777777" w:rsidR="00AF5618" w:rsidRPr="003E01A5" w:rsidRDefault="00AF5618" w:rsidP="004815B3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3E01A5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(ล้านบาท)</w:t>
            </w:r>
          </w:p>
        </w:tc>
      </w:tr>
      <w:tr w:rsidR="007501E8" w:rsidRPr="003E01A5" w14:paraId="4DD49B4E" w14:textId="77777777" w:rsidTr="004815B3">
        <w:trPr>
          <w:trHeight w:val="254"/>
        </w:trPr>
        <w:tc>
          <w:tcPr>
            <w:tcW w:w="3870" w:type="dxa"/>
          </w:tcPr>
          <w:p w14:paraId="5A352609" w14:textId="77777777" w:rsidR="00AF5618" w:rsidRPr="003E01A5" w:rsidRDefault="00AF5618" w:rsidP="004815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107" w:type="dxa"/>
          </w:tcPr>
          <w:p w14:paraId="44011963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937B6F0" w14:textId="77777777" w:rsidR="00AF5618" w:rsidRPr="003E01A5" w:rsidRDefault="00AF5618" w:rsidP="004815B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69721C6E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9B9A2EB" w14:textId="77777777" w:rsidR="00AF5618" w:rsidRPr="003E01A5" w:rsidRDefault="00AF5618" w:rsidP="004815B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41ABEDFC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BD5A380" w14:textId="77777777" w:rsidR="00AF5618" w:rsidRPr="003E01A5" w:rsidRDefault="00AF5618" w:rsidP="004815B3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DEE663A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5618" w:rsidRPr="003E01A5" w14:paraId="0554F605" w14:textId="77777777" w:rsidTr="004815B3">
        <w:tc>
          <w:tcPr>
            <w:tcW w:w="3870" w:type="dxa"/>
          </w:tcPr>
          <w:p w14:paraId="7056F02D" w14:textId="77777777" w:rsidR="00AF5618" w:rsidRPr="003E01A5" w:rsidRDefault="00AF5618" w:rsidP="004815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5248DD51" w14:textId="5D5C733D" w:rsidR="00AF5618" w:rsidRPr="003E01A5" w:rsidRDefault="005B75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238" w:type="dxa"/>
          </w:tcPr>
          <w:p w14:paraId="505F46B7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7228AF99" w14:textId="5AF4FC60" w:rsidR="00AF5618" w:rsidRPr="003E01A5" w:rsidRDefault="005B75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284" w:type="dxa"/>
          </w:tcPr>
          <w:p w14:paraId="1DE5679C" w14:textId="77777777" w:rsidR="00AF5618" w:rsidRPr="003E01A5" w:rsidRDefault="00AF5618" w:rsidP="004815B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04C49C39" w14:textId="0095AAE9" w:rsidR="00AF5618" w:rsidRPr="003E01A5" w:rsidRDefault="0037588E" w:rsidP="004D0BAD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5A9F44D" w14:textId="77777777" w:rsidR="00AF5618" w:rsidRPr="003E01A5" w:rsidRDefault="00AF5618" w:rsidP="004815B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640DED4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76ED1E5" w14:textId="77777777" w:rsidR="00AF5618" w:rsidRPr="003E01A5" w:rsidRDefault="00AF5618" w:rsidP="001F4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76FAE2" w14:textId="184551F3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มูลค่ายุติธรรมของอสังหาริมทรัพย์เพื่อการลงทุนของกลุ่มบริษัท ณ วันที่ </w:t>
      </w:r>
      <w:r w:rsidR="005B751D" w:rsidRPr="003E01A5">
        <w:rPr>
          <w:rFonts w:asciiTheme="majorBidi" w:hAnsiTheme="majorBidi" w:cstheme="majorBidi"/>
          <w:sz w:val="30"/>
          <w:szCs w:val="30"/>
        </w:rPr>
        <w:t>31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2568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จำนวน</w:t>
      </w:r>
      <w:r w:rsidR="00C0048A"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="005B751D" w:rsidRPr="003E01A5">
        <w:rPr>
          <w:rFonts w:asciiTheme="majorBidi" w:hAnsiTheme="majorBidi" w:cstheme="majorBidi"/>
          <w:sz w:val="30"/>
          <w:szCs w:val="30"/>
        </w:rPr>
        <w:t>3</w:t>
      </w:r>
      <w:r w:rsidR="00084F52" w:rsidRPr="003E01A5">
        <w:rPr>
          <w:rFonts w:asciiTheme="majorBidi" w:hAnsiTheme="majorBidi" w:cstheme="majorBidi"/>
          <w:sz w:val="30"/>
          <w:szCs w:val="30"/>
        </w:rPr>
        <w:t>,</w:t>
      </w:r>
      <w:r w:rsidR="005B751D" w:rsidRPr="003E01A5">
        <w:rPr>
          <w:rFonts w:asciiTheme="majorBidi" w:hAnsiTheme="majorBidi" w:cstheme="majorBidi"/>
          <w:sz w:val="30"/>
          <w:szCs w:val="30"/>
        </w:rPr>
        <w:t>782</w:t>
      </w:r>
      <w:r w:rsidR="00084F52"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E01A5">
        <w:rPr>
          <w:rFonts w:asciiTheme="majorBidi" w:hAnsiTheme="majorBidi" w:cstheme="majorBidi"/>
          <w:sz w:val="30"/>
          <w:szCs w:val="30"/>
        </w:rPr>
        <w:br/>
      </w: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3E01A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5C1802" w:rsidRPr="003E01A5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</w:rPr>
        <w:t>764</w:t>
      </w:r>
      <w:r w:rsidR="005C1802" w:rsidRPr="003E01A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ประเมินราคาโดยผู้ประเมินราคาอิสระโดยพิจารณาราคาตามเกณฑ์ราคาตลาดของสินทรัพย์ โดยมีข้อมูลที่ใช้ในการวัดมูลค่ายุติธรรม เช่น ราคาเสนอขายของสินทรัพย์ที่มีลักษณะคล้ายคลึงกับสินทรัพย์ที่ประเมินมูลค่าในบริเวณใกล้เคียงกัน 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5B751D" w:rsidRPr="003E01A5">
        <w:rPr>
          <w:rFonts w:asciiTheme="majorBidi" w:hAnsiTheme="majorBidi" w:cstheme="majorBidi"/>
          <w:sz w:val="30"/>
          <w:szCs w:val="30"/>
        </w:rPr>
        <w:t>3</w:t>
      </w:r>
    </w:p>
    <w:p w14:paraId="2C838EE3" w14:textId="77777777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D6BB0" w14:textId="3B3515B2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ของกลุ่มบริษัทประกอบด้วยที่ดินที่ถือครองไว้โดยยังมิได้ระบุวัตถุประสงค์ของการใช้ในอนาคต และที่ดินและอาคารเพื่อให้เช่า</w:t>
      </w:r>
    </w:p>
    <w:p w14:paraId="73E914E1" w14:textId="77777777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  <w:sectPr w:rsidR="00AF5618" w:rsidRPr="003E01A5" w:rsidSect="000A12F0">
          <w:footerReference w:type="first" r:id="rId19"/>
          <w:pgSz w:w="11909" w:h="16834" w:code="9"/>
          <w:pgMar w:top="691" w:right="1152" w:bottom="576" w:left="1152" w:header="720" w:footer="674" w:gutter="0"/>
          <w:cols w:space="720"/>
          <w:docGrid w:linePitch="245"/>
        </w:sectPr>
      </w:pPr>
    </w:p>
    <w:p w14:paraId="69E43173" w14:textId="53D12D4E" w:rsidR="00E55CB2" w:rsidRPr="003E01A5" w:rsidRDefault="00AF5618" w:rsidP="00E55CB2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6BE2D97F" w14:textId="77777777" w:rsidR="00627547" w:rsidRPr="003E01A5" w:rsidRDefault="00627547" w:rsidP="00627547">
      <w:pPr>
        <w:rPr>
          <w:sz w:val="14"/>
          <w:szCs w:val="14"/>
        </w:rPr>
      </w:pPr>
    </w:p>
    <w:tbl>
      <w:tblPr>
        <w:tblpPr w:leftFromText="180" w:rightFromText="180" w:vertAnchor="text" w:horzAnchor="margin" w:tblpXSpec="right" w:tblpY="16"/>
        <w:tblW w:w="14104" w:type="dxa"/>
        <w:tblLayout w:type="fixed"/>
        <w:tblLook w:val="01E0" w:firstRow="1" w:lastRow="1" w:firstColumn="1" w:lastColumn="1" w:noHBand="0" w:noVBand="0"/>
      </w:tblPr>
      <w:tblGrid>
        <w:gridCol w:w="2250"/>
        <w:gridCol w:w="1080"/>
        <w:gridCol w:w="270"/>
        <w:gridCol w:w="900"/>
        <w:gridCol w:w="270"/>
        <w:gridCol w:w="1170"/>
        <w:gridCol w:w="270"/>
        <w:gridCol w:w="1125"/>
        <w:gridCol w:w="236"/>
        <w:gridCol w:w="1029"/>
        <w:gridCol w:w="236"/>
        <w:gridCol w:w="1087"/>
        <w:gridCol w:w="236"/>
        <w:gridCol w:w="955"/>
        <w:gridCol w:w="236"/>
        <w:gridCol w:w="1340"/>
        <w:gridCol w:w="236"/>
        <w:gridCol w:w="1178"/>
      </w:tblGrid>
      <w:tr w:rsidR="00627547" w:rsidRPr="00B33E86" w14:paraId="16EF0DDC" w14:textId="77777777" w:rsidTr="00F66BFE">
        <w:trPr>
          <w:trHeight w:val="361"/>
        </w:trPr>
        <w:tc>
          <w:tcPr>
            <w:tcW w:w="2250" w:type="dxa"/>
          </w:tcPr>
          <w:p w14:paraId="34EC0885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6" w:name="_Hlk219836818"/>
          </w:p>
        </w:tc>
        <w:tc>
          <w:tcPr>
            <w:tcW w:w="11854" w:type="dxa"/>
            <w:gridSpan w:val="17"/>
          </w:tcPr>
          <w:p w14:paraId="5E0F95B4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A7119" w:rsidRPr="00B33E86" w14:paraId="3B9A87A2" w14:textId="77777777" w:rsidTr="00F66BFE">
        <w:trPr>
          <w:trHeight w:val="348"/>
        </w:trPr>
        <w:tc>
          <w:tcPr>
            <w:tcW w:w="2250" w:type="dxa"/>
          </w:tcPr>
          <w:p w14:paraId="6BF360E0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D854CD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03A3E2C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700803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F00F77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8E20CB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8D0069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64558EDD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56A281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9" w:type="dxa"/>
          </w:tcPr>
          <w:p w14:paraId="33A5101F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5E684642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615C3960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120B31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</w:tcPr>
          <w:p w14:paraId="11441F2F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6D1361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0" w:type="dxa"/>
          </w:tcPr>
          <w:p w14:paraId="5C8D711D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394F8F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66ADFB9C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7119" w:rsidRPr="00B33E86" w14:paraId="7BCBBC0D" w14:textId="77777777" w:rsidTr="00F66BFE">
        <w:trPr>
          <w:trHeight w:val="361"/>
        </w:trPr>
        <w:tc>
          <w:tcPr>
            <w:tcW w:w="2250" w:type="dxa"/>
          </w:tcPr>
          <w:p w14:paraId="32522446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4663C7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6E94AB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C4A59FD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1B6AE7C0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F496400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เครื่องมือและ</w:t>
            </w:r>
          </w:p>
        </w:tc>
        <w:tc>
          <w:tcPr>
            <w:tcW w:w="270" w:type="dxa"/>
          </w:tcPr>
          <w:p w14:paraId="6D8E3721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03E5D2D2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D57013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9" w:type="dxa"/>
          </w:tcPr>
          <w:p w14:paraId="71393BB3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236" w:type="dxa"/>
          </w:tcPr>
          <w:p w14:paraId="3BB44813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0E3DD919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BE3F8A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</w:tcPr>
          <w:p w14:paraId="1E987876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520CED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0" w:type="dxa"/>
          </w:tcPr>
          <w:p w14:paraId="18C6B392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236" w:type="dxa"/>
          </w:tcPr>
          <w:p w14:paraId="19E3A8DB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4DD1919B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7119" w:rsidRPr="00B33E86" w14:paraId="32612257" w14:textId="77777777" w:rsidTr="00F66BFE">
        <w:trPr>
          <w:trHeight w:val="348"/>
        </w:trPr>
        <w:tc>
          <w:tcPr>
            <w:tcW w:w="2250" w:type="dxa"/>
          </w:tcPr>
          <w:p w14:paraId="51FA2945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0E214C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ที่ดินและส่วน</w:t>
            </w:r>
          </w:p>
        </w:tc>
        <w:tc>
          <w:tcPr>
            <w:tcW w:w="270" w:type="dxa"/>
          </w:tcPr>
          <w:p w14:paraId="0A20234D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DF6E76A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0" w:type="dxa"/>
          </w:tcPr>
          <w:p w14:paraId="541887F3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C246931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2BE45691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71D9C360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236" w:type="dxa"/>
          </w:tcPr>
          <w:p w14:paraId="4A293DC0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9" w:type="dxa"/>
          </w:tcPr>
          <w:p w14:paraId="2B32BC9A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236" w:type="dxa"/>
          </w:tcPr>
          <w:p w14:paraId="547A2F38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6E7257EC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36" w:type="dxa"/>
          </w:tcPr>
          <w:p w14:paraId="33A3FE1C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</w:tcPr>
          <w:p w14:paraId="355837F0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66BBC5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0" w:type="dxa"/>
          </w:tcPr>
          <w:p w14:paraId="443E3647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ก่อสร้างและ</w:t>
            </w:r>
          </w:p>
        </w:tc>
        <w:tc>
          <w:tcPr>
            <w:tcW w:w="236" w:type="dxa"/>
          </w:tcPr>
          <w:p w14:paraId="21B52719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3DA9B3BD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7119" w:rsidRPr="00B33E86" w14:paraId="7C5F9E88" w14:textId="77777777" w:rsidTr="00F66BFE">
        <w:trPr>
          <w:trHeight w:val="348"/>
        </w:trPr>
        <w:tc>
          <w:tcPr>
            <w:tcW w:w="2250" w:type="dxa"/>
          </w:tcPr>
          <w:p w14:paraId="536F44C9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AEC369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14:paraId="418B7EAB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F8732C6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ตกแต่ง</w:t>
            </w:r>
          </w:p>
        </w:tc>
        <w:tc>
          <w:tcPr>
            <w:tcW w:w="270" w:type="dxa"/>
          </w:tcPr>
          <w:p w14:paraId="20B3A8CD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75F9644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270" w:type="dxa"/>
          </w:tcPr>
          <w:p w14:paraId="191487B8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43A76F97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</w:tcPr>
          <w:p w14:paraId="0970D438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9" w:type="dxa"/>
          </w:tcPr>
          <w:p w14:paraId="488A0C16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36" w:type="dxa"/>
          </w:tcPr>
          <w:p w14:paraId="72FE741E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26B991B8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236" w:type="dxa"/>
          </w:tcPr>
          <w:p w14:paraId="38180C32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5" w:type="dxa"/>
          </w:tcPr>
          <w:p w14:paraId="0D98B787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</w:tcPr>
          <w:p w14:paraId="36C575F5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0" w:type="dxa"/>
          </w:tcPr>
          <w:p w14:paraId="504B0F85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236" w:type="dxa"/>
          </w:tcPr>
          <w:p w14:paraId="6A9F4126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8" w:type="dxa"/>
          </w:tcPr>
          <w:p w14:paraId="7A9334DB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27547" w:rsidRPr="00B33E86" w14:paraId="6DA54B63" w14:textId="77777777" w:rsidTr="00290C1B">
        <w:trPr>
          <w:trHeight w:val="314"/>
        </w:trPr>
        <w:tc>
          <w:tcPr>
            <w:tcW w:w="2250" w:type="dxa"/>
          </w:tcPr>
          <w:p w14:paraId="7B51B3AD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54" w:type="dxa"/>
            <w:gridSpan w:val="17"/>
          </w:tcPr>
          <w:p w14:paraId="0866DFD3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27547" w:rsidRPr="00B33E86" w14:paraId="518C823C" w14:textId="77777777" w:rsidTr="00F66BFE">
        <w:trPr>
          <w:trHeight w:val="374"/>
        </w:trPr>
        <w:tc>
          <w:tcPr>
            <w:tcW w:w="4500" w:type="dxa"/>
            <w:gridSpan w:val="4"/>
          </w:tcPr>
          <w:p w14:paraId="7949F578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255AFB00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5BF2F6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884978B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</w:tcPr>
          <w:p w14:paraId="31B6709C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F0AE498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9" w:type="dxa"/>
          </w:tcPr>
          <w:p w14:paraId="1FF05F7B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38BB75D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02066825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AD6027F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</w:tcPr>
          <w:p w14:paraId="0F2A9EAE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11629D6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0" w:type="dxa"/>
          </w:tcPr>
          <w:p w14:paraId="7A4FF285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817DB37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</w:tcPr>
          <w:p w14:paraId="7641B368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A7119" w:rsidRPr="00B33E86" w14:paraId="52247D23" w14:textId="77777777" w:rsidTr="00F66BFE">
        <w:trPr>
          <w:trHeight w:val="387"/>
        </w:trPr>
        <w:tc>
          <w:tcPr>
            <w:tcW w:w="2250" w:type="dxa"/>
          </w:tcPr>
          <w:p w14:paraId="166D0F8A" w14:textId="1D962534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80" w:type="dxa"/>
          </w:tcPr>
          <w:p w14:paraId="70F9EF81" w14:textId="71FF11DA" w:rsidR="00CA6BDB" w:rsidRPr="00FE2E1A" w:rsidRDefault="005B751D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  <w:r w:rsidRPr="00FE2E1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A6BDB" w:rsidRPr="00FE2E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E1A">
              <w:rPr>
                <w:rFonts w:asciiTheme="majorBidi" w:hAnsiTheme="majorBidi" w:cstheme="majorBidi"/>
                <w:sz w:val="26"/>
                <w:szCs w:val="26"/>
              </w:rPr>
              <w:t>615</w:t>
            </w:r>
          </w:p>
        </w:tc>
        <w:tc>
          <w:tcPr>
            <w:tcW w:w="270" w:type="dxa"/>
          </w:tcPr>
          <w:p w14:paraId="3F6627EB" w14:textId="77777777" w:rsidR="00CA6BDB" w:rsidRPr="00FE2E1A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16262E" w14:textId="712418CD" w:rsidR="00CA6BDB" w:rsidRPr="00FE2E1A" w:rsidRDefault="005B751D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FE2E1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A6BDB" w:rsidRPr="00FE2E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E1A">
              <w:rPr>
                <w:rFonts w:asciiTheme="majorBidi" w:hAnsiTheme="majorBidi" w:cstheme="majorBidi"/>
                <w:sz w:val="26"/>
                <w:szCs w:val="26"/>
              </w:rPr>
              <w:t>578</w:t>
            </w:r>
          </w:p>
        </w:tc>
        <w:tc>
          <w:tcPr>
            <w:tcW w:w="270" w:type="dxa"/>
          </w:tcPr>
          <w:p w14:paraId="65C39B4F" w14:textId="77777777" w:rsidR="00CA6BDB" w:rsidRPr="00FE2E1A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2A156B" w14:textId="419056AE" w:rsidR="00CA6BDB" w:rsidRPr="00FE2E1A" w:rsidRDefault="005B751D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FE2E1A">
              <w:rPr>
                <w:rFonts w:asciiTheme="majorBidi" w:hAnsiTheme="majorBidi" w:cstheme="majorBidi"/>
                <w:sz w:val="26"/>
                <w:szCs w:val="26"/>
              </w:rPr>
              <w:t>563</w:t>
            </w:r>
          </w:p>
        </w:tc>
        <w:tc>
          <w:tcPr>
            <w:tcW w:w="270" w:type="dxa"/>
          </w:tcPr>
          <w:p w14:paraId="15847D0B" w14:textId="77777777" w:rsidR="00CA6BDB" w:rsidRPr="00FE2E1A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16BDDA4D" w14:textId="73AA63F9" w:rsidR="00CA6BDB" w:rsidRPr="00FE2E1A" w:rsidRDefault="005B751D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E1A">
              <w:rPr>
                <w:rFonts w:asciiTheme="majorBidi" w:hAnsiTheme="majorBidi" w:cstheme="majorBidi"/>
                <w:sz w:val="26"/>
                <w:szCs w:val="26"/>
              </w:rPr>
              <w:t>254</w:t>
            </w:r>
          </w:p>
        </w:tc>
        <w:tc>
          <w:tcPr>
            <w:tcW w:w="236" w:type="dxa"/>
          </w:tcPr>
          <w:p w14:paraId="0C6C8482" w14:textId="77777777" w:rsidR="00CA6BDB" w:rsidRPr="00FE2E1A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</w:tcPr>
          <w:p w14:paraId="3A241C1C" w14:textId="366CD367" w:rsidR="00CA6BDB" w:rsidRPr="00FE2E1A" w:rsidRDefault="005B751D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FE2E1A">
              <w:rPr>
                <w:rFonts w:asciiTheme="majorBidi" w:hAnsiTheme="majorBidi" w:cstheme="majorBidi"/>
                <w:sz w:val="26"/>
                <w:szCs w:val="26"/>
              </w:rPr>
              <w:t>310</w:t>
            </w:r>
          </w:p>
        </w:tc>
        <w:tc>
          <w:tcPr>
            <w:tcW w:w="236" w:type="dxa"/>
          </w:tcPr>
          <w:p w14:paraId="16573072" w14:textId="77777777" w:rsidR="00CA6BDB" w:rsidRPr="00FE2E1A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9EA49D3" w14:textId="1C51D054" w:rsidR="00CA6BDB" w:rsidRPr="00FE2E1A" w:rsidRDefault="005B751D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FE2E1A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236" w:type="dxa"/>
          </w:tcPr>
          <w:p w14:paraId="1C1EF746" w14:textId="77777777" w:rsidR="00CA6BDB" w:rsidRPr="00FE2E1A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</w:tcPr>
          <w:p w14:paraId="6B01072D" w14:textId="75742966" w:rsidR="00CA6BDB" w:rsidRPr="00FE2E1A" w:rsidRDefault="005B751D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E2E1A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36" w:type="dxa"/>
          </w:tcPr>
          <w:p w14:paraId="217D45E1" w14:textId="77777777" w:rsidR="00CA6BDB" w:rsidRPr="00FE2E1A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</w:tcPr>
          <w:p w14:paraId="5DEE9E61" w14:textId="22603B83" w:rsidR="00CA6BDB" w:rsidRPr="00FE2E1A" w:rsidRDefault="005B751D" w:rsidP="00AB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E2E1A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236" w:type="dxa"/>
          </w:tcPr>
          <w:p w14:paraId="263EE0AE" w14:textId="77777777" w:rsidR="00CA6BDB" w:rsidRPr="00FE2E1A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553E4D33" w14:textId="0FCFCD32" w:rsidR="00CA6BDB" w:rsidRPr="00FE2E1A" w:rsidRDefault="005B751D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FE2E1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A6BDB" w:rsidRPr="00FE2E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E2E1A">
              <w:rPr>
                <w:rFonts w:asciiTheme="majorBidi" w:hAnsiTheme="majorBidi" w:cstheme="majorBidi"/>
                <w:sz w:val="26"/>
                <w:szCs w:val="26"/>
              </w:rPr>
              <w:t>457</w:t>
            </w:r>
          </w:p>
        </w:tc>
      </w:tr>
      <w:tr w:rsidR="00DA7119" w:rsidRPr="00B33E86" w14:paraId="6014D6E0" w14:textId="77777777" w:rsidTr="00F66BFE">
        <w:trPr>
          <w:trHeight w:val="387"/>
        </w:trPr>
        <w:tc>
          <w:tcPr>
            <w:tcW w:w="2250" w:type="dxa"/>
          </w:tcPr>
          <w:p w14:paraId="5CE178DC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50E68542" w14:textId="55BBA465" w:rsidR="00CA6BDB" w:rsidRPr="00B33E86" w:rsidRDefault="005B751D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270" w:type="dxa"/>
          </w:tcPr>
          <w:p w14:paraId="3693200D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5415BDA" w14:textId="3B0219C4" w:rsidR="00CA6BDB" w:rsidRPr="00B33E86" w:rsidRDefault="005B751D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70" w:type="dxa"/>
          </w:tcPr>
          <w:p w14:paraId="776D9ED2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72DC52" w14:textId="4F49AC85" w:rsidR="00CA6BDB" w:rsidRPr="00B33E86" w:rsidRDefault="005B751D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70" w:type="dxa"/>
          </w:tcPr>
          <w:p w14:paraId="287AFD59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115604B8" w14:textId="353433C3" w:rsidR="00CA6BDB" w:rsidRPr="00B33E86" w:rsidRDefault="005B751D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2BFFC1F7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</w:tcPr>
          <w:p w14:paraId="0DC0E046" w14:textId="431BAE84" w:rsidR="00CA6BDB" w:rsidRPr="00B33E86" w:rsidRDefault="005B751D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36" w:type="dxa"/>
          </w:tcPr>
          <w:p w14:paraId="3B68921B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5B9E3E3" w14:textId="331F8C39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683948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</w:tcPr>
          <w:p w14:paraId="346A5360" w14:textId="41AFC650" w:rsidR="00CA6BDB" w:rsidRPr="00B33E86" w:rsidRDefault="005B751D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6E0D6A01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</w:tcPr>
          <w:p w14:paraId="13A8AA4B" w14:textId="4B856F74" w:rsidR="00CA6BDB" w:rsidRPr="00B33E86" w:rsidRDefault="005B751D" w:rsidP="00AB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236" w:type="dxa"/>
          </w:tcPr>
          <w:p w14:paraId="4899B186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4B3C36F3" w14:textId="1375F6FC" w:rsidR="00CA6BDB" w:rsidRPr="00B33E86" w:rsidRDefault="005B751D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502</w:t>
            </w:r>
          </w:p>
        </w:tc>
      </w:tr>
      <w:tr w:rsidR="00B33E86" w:rsidRPr="00B33E86" w14:paraId="74A80407" w14:textId="77777777" w:rsidTr="00F66BFE">
        <w:trPr>
          <w:trHeight w:val="374"/>
        </w:trPr>
        <w:tc>
          <w:tcPr>
            <w:tcW w:w="2250" w:type="dxa"/>
          </w:tcPr>
          <w:p w14:paraId="02488457" w14:textId="3B6E841C" w:rsidR="00B33E86" w:rsidRPr="00B33E86" w:rsidRDefault="00B33E86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</w:tcPr>
          <w:p w14:paraId="3309A7CB" w14:textId="016B1DDD" w:rsidR="00B33E86" w:rsidRPr="00B33E86" w:rsidRDefault="00B33E86" w:rsidP="00B3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1476D458" w14:textId="77777777" w:rsidR="00B33E86" w:rsidRPr="00B33E86" w:rsidRDefault="00B33E86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BCE3ED" w14:textId="1E675829" w:rsidR="00B33E86" w:rsidRPr="00B33E86" w:rsidRDefault="00B33E86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70" w:type="dxa"/>
          </w:tcPr>
          <w:p w14:paraId="4280B82A" w14:textId="77777777" w:rsidR="00B33E86" w:rsidRPr="00B33E86" w:rsidRDefault="00B33E86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25FE85" w14:textId="7DADF0A9" w:rsidR="00B33E86" w:rsidRPr="00B33E86" w:rsidRDefault="00B33E86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A2174C" w14:textId="77777777" w:rsidR="00B33E86" w:rsidRPr="00B33E86" w:rsidRDefault="00B33E86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1864966E" w14:textId="14F68672" w:rsidR="00B33E86" w:rsidRPr="00B33E86" w:rsidRDefault="00B33E86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65EBA8F0" w14:textId="77777777" w:rsidR="00B33E86" w:rsidRPr="00B33E86" w:rsidRDefault="00B33E86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</w:tcPr>
          <w:p w14:paraId="1CBCFB1F" w14:textId="5090916A" w:rsidR="00B33E86" w:rsidRPr="00B33E86" w:rsidRDefault="00B33E86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18FA9860" w14:textId="77777777" w:rsidR="00B33E86" w:rsidRPr="00B33E86" w:rsidRDefault="00B33E86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60B4529F" w14:textId="55276CB8" w:rsidR="00B33E86" w:rsidRPr="00B33E86" w:rsidRDefault="00B33E86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D27D00" w14:textId="77777777" w:rsidR="00B33E86" w:rsidRPr="00B33E86" w:rsidRDefault="00B33E86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</w:tcPr>
          <w:p w14:paraId="2612174F" w14:textId="5F04EB76" w:rsidR="00B33E86" w:rsidRPr="00B33E86" w:rsidRDefault="00B33E86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36" w:type="dxa"/>
          </w:tcPr>
          <w:p w14:paraId="1F14EEEB" w14:textId="77777777" w:rsidR="00B33E86" w:rsidRPr="00B33E86" w:rsidRDefault="00B33E86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</w:tcPr>
          <w:p w14:paraId="011E7BB6" w14:textId="672012E8" w:rsidR="00B33E86" w:rsidRPr="00B33E86" w:rsidRDefault="00B33E86" w:rsidP="00AB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(77)</w:t>
            </w:r>
          </w:p>
        </w:tc>
        <w:tc>
          <w:tcPr>
            <w:tcW w:w="236" w:type="dxa"/>
          </w:tcPr>
          <w:p w14:paraId="097CB825" w14:textId="77777777" w:rsidR="00B33E86" w:rsidRPr="00B33E86" w:rsidRDefault="00B33E86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10B1160F" w14:textId="23F0C01D" w:rsidR="00B33E86" w:rsidRPr="00B33E86" w:rsidRDefault="00B33E86" w:rsidP="00B3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1182"/>
              </w:tabs>
              <w:spacing w:line="240" w:lineRule="auto"/>
              <w:ind w:left="542" w:right="-399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</w:tr>
      <w:tr w:rsidR="00DA7119" w:rsidRPr="00B33E86" w14:paraId="2CC8568B" w14:textId="77777777" w:rsidTr="00B33E86">
        <w:trPr>
          <w:trHeight w:val="664"/>
        </w:trPr>
        <w:tc>
          <w:tcPr>
            <w:tcW w:w="2250" w:type="dxa"/>
          </w:tcPr>
          <w:p w14:paraId="1A843DF9" w14:textId="60EF099A" w:rsidR="00F07688" w:rsidRPr="00B33E86" w:rsidRDefault="00F07688" w:rsidP="00DC4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  <w:tab w:val="left" w:pos="276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โอนไปอสังหาริมทรัพย์</w:t>
            </w:r>
            <w:r w:rsidR="004F6015"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4F6015"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</w:t>
            </w: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080" w:type="dxa"/>
          </w:tcPr>
          <w:p w14:paraId="159529DD" w14:textId="77777777" w:rsidR="00F07688" w:rsidRPr="00B33E86" w:rsidRDefault="00F07688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4A30D4" w14:textId="19AF2CC2" w:rsidR="00F07688" w:rsidRPr="00B33E86" w:rsidRDefault="00F07688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366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F4017C5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FD8A16" w14:textId="77777777" w:rsidR="00F07688" w:rsidRPr="00B33E86" w:rsidRDefault="00F07688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DCC9D7" w14:textId="4C241D19" w:rsidR="00F07688" w:rsidRPr="00B33E86" w:rsidRDefault="00F07688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944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9381ED1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DC7FA0" w14:textId="77777777" w:rsidR="00F07688" w:rsidRPr="00B33E86" w:rsidRDefault="00F07688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02E602" w14:textId="0B18D82C" w:rsidR="00F07688" w:rsidRPr="00B33E86" w:rsidRDefault="00F07688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3EA968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11EE56E3" w14:textId="77777777" w:rsidR="00F07688" w:rsidRPr="00B33E86" w:rsidRDefault="00F07688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F5A39D" w14:textId="7F880945" w:rsidR="00F07688" w:rsidRPr="00B33E86" w:rsidRDefault="00F07688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92BE02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</w:tcPr>
          <w:p w14:paraId="1982B8A8" w14:textId="77777777" w:rsidR="00C01039" w:rsidRPr="00B33E86" w:rsidRDefault="00C01039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905C38" w14:textId="46F2CF6F" w:rsidR="00C01039" w:rsidRPr="00B33E86" w:rsidRDefault="00C01039" w:rsidP="00934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2EB62B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23D8D9E" w14:textId="77777777" w:rsidR="00C01039" w:rsidRPr="00B33E86" w:rsidRDefault="00C01039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0F8A0D" w14:textId="2E6EA0C5" w:rsidR="00C01039" w:rsidRPr="00B33E86" w:rsidRDefault="00C01039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2300D48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</w:tcPr>
          <w:p w14:paraId="16567486" w14:textId="77777777" w:rsidR="00C01039" w:rsidRPr="00B33E86" w:rsidRDefault="00C01039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7A6709" w14:textId="0DC0F4C7" w:rsidR="00C01039" w:rsidRPr="00B33E86" w:rsidRDefault="00C01039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CFA2FB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</w:tcPr>
          <w:p w14:paraId="4D19F2CA" w14:textId="77777777" w:rsidR="00C01039" w:rsidRPr="00B33E86" w:rsidRDefault="00C01039" w:rsidP="00AB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AC4170" w14:textId="77840446" w:rsidR="00C01039" w:rsidRPr="00B33E86" w:rsidRDefault="00C01039" w:rsidP="00AB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307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573FC1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37AE92D8" w14:textId="6606EEB3" w:rsidR="00CA6BDB" w:rsidRPr="00B33E86" w:rsidRDefault="00CC71C5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  <w:tab w:val="decimal" w:pos="1182"/>
              </w:tabs>
              <w:spacing w:line="240" w:lineRule="auto"/>
              <w:ind w:left="542" w:right="-399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  <w:p w14:paraId="07358F55" w14:textId="75278EF6" w:rsidR="00C01039" w:rsidRPr="00B33E86" w:rsidRDefault="00C01039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310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A7119" w:rsidRPr="00B33E86" w14:paraId="686DB420" w14:textId="77777777" w:rsidTr="00F66BFE">
        <w:trPr>
          <w:trHeight w:val="387"/>
        </w:trPr>
        <w:tc>
          <w:tcPr>
            <w:tcW w:w="2250" w:type="dxa"/>
          </w:tcPr>
          <w:p w14:paraId="1CACE1D9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080" w:type="dxa"/>
          </w:tcPr>
          <w:p w14:paraId="2F610305" w14:textId="77524846" w:rsidR="00CA6BDB" w:rsidRPr="00B33E86" w:rsidRDefault="00F07688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7BDB1B5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572CE6" w14:textId="63B6286D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2621340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8951B8" w14:textId="7E3D0D5D" w:rsidR="00CA6BDB" w:rsidRPr="00B33E86" w:rsidRDefault="00CA6BDB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A10E704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757B8939" w14:textId="13928EBE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F4C4AD1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</w:tcPr>
          <w:p w14:paraId="4CDEF82F" w14:textId="12A7DB3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0E40F1F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6824EF40" w14:textId="208CBE8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FB6607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</w:tcPr>
          <w:p w14:paraId="26861D72" w14:textId="07ABBB24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2245E7B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</w:tcPr>
          <w:p w14:paraId="484953C6" w14:textId="73FEAB70" w:rsidR="00CA6BDB" w:rsidRPr="00B33E86" w:rsidRDefault="00F07688" w:rsidP="00AB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307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1FAA86" w14:textId="77777777" w:rsidR="00CA6BDB" w:rsidRPr="00B33E86" w:rsidRDefault="00CA6BDB" w:rsidP="00CA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19DDAE20" w14:textId="582E75F2" w:rsidR="00CA6BDB" w:rsidRPr="00B33E86" w:rsidRDefault="00CA6BDB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98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A7119" w:rsidRPr="00B33E86" w14:paraId="7D95B392" w14:textId="77777777" w:rsidTr="00F66BFE">
        <w:trPr>
          <w:trHeight w:val="374"/>
        </w:trPr>
        <w:tc>
          <w:tcPr>
            <w:tcW w:w="2250" w:type="dxa"/>
          </w:tcPr>
          <w:p w14:paraId="53A419CC" w14:textId="2C9EFA65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B751D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5B751D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7E8FB5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5C0278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FD7AF20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92"/>
              </w:tabs>
              <w:spacing w:line="240" w:lineRule="auto"/>
              <w:ind w:left="-115" w:right="-3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066504B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2315C8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07468A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B29EE68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ABD030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745EBB6B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48ECFB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15B855CB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BC002EB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703CD7B8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2CB2B0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72D00C16" w14:textId="77777777" w:rsidR="00627547" w:rsidRPr="00B33E86" w:rsidRDefault="00627547" w:rsidP="00AB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  <w:tab w:val="decimal" w:pos="9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26C9563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0AABD84D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7119" w:rsidRPr="00B33E86" w14:paraId="3915B7BC" w14:textId="77777777" w:rsidTr="00F66BFE">
        <w:trPr>
          <w:trHeight w:val="387"/>
        </w:trPr>
        <w:tc>
          <w:tcPr>
            <w:tcW w:w="2250" w:type="dxa"/>
          </w:tcPr>
          <w:p w14:paraId="7316F1AE" w14:textId="7D89383F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="005B751D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5B751D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524293F9" w14:textId="70124DF5" w:rsidR="00627547" w:rsidRPr="00B33E86" w:rsidRDefault="005B751D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F07688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336</w:t>
            </w:r>
          </w:p>
        </w:tc>
        <w:tc>
          <w:tcPr>
            <w:tcW w:w="270" w:type="dxa"/>
          </w:tcPr>
          <w:p w14:paraId="5F33A9B9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C02F81F" w14:textId="046C3EE2" w:rsidR="00627547" w:rsidRPr="00B33E86" w:rsidRDefault="005B751D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F07688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710</w:t>
            </w:r>
          </w:p>
        </w:tc>
        <w:tc>
          <w:tcPr>
            <w:tcW w:w="270" w:type="dxa"/>
          </w:tcPr>
          <w:p w14:paraId="78F595E6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849431" w14:textId="4F71EB00" w:rsidR="00627547" w:rsidRPr="00B33E86" w:rsidRDefault="005B751D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635</w:t>
            </w:r>
          </w:p>
        </w:tc>
        <w:tc>
          <w:tcPr>
            <w:tcW w:w="270" w:type="dxa"/>
          </w:tcPr>
          <w:p w14:paraId="7935C42F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</w:tcPr>
          <w:p w14:paraId="1EB43B9C" w14:textId="2848F2E8" w:rsidR="00627547" w:rsidRPr="00B33E86" w:rsidRDefault="005B751D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226</w:t>
            </w:r>
          </w:p>
        </w:tc>
        <w:tc>
          <w:tcPr>
            <w:tcW w:w="236" w:type="dxa"/>
          </w:tcPr>
          <w:p w14:paraId="035F8A58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9" w:type="dxa"/>
          </w:tcPr>
          <w:p w14:paraId="034B0E11" w14:textId="48FEBEAE" w:rsidR="00627547" w:rsidRPr="00B33E86" w:rsidRDefault="005B751D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299</w:t>
            </w:r>
          </w:p>
        </w:tc>
        <w:tc>
          <w:tcPr>
            <w:tcW w:w="236" w:type="dxa"/>
          </w:tcPr>
          <w:p w14:paraId="71674936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22708ED0" w14:textId="07792FE9" w:rsidR="00627547" w:rsidRPr="00B33E86" w:rsidRDefault="005B751D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236" w:type="dxa"/>
          </w:tcPr>
          <w:p w14:paraId="53238539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</w:tcPr>
          <w:p w14:paraId="14BAB660" w14:textId="22671193" w:rsidR="00627547" w:rsidRPr="00B33E86" w:rsidRDefault="005B751D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236" w:type="dxa"/>
          </w:tcPr>
          <w:p w14:paraId="59F32C1B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0" w:type="dxa"/>
          </w:tcPr>
          <w:p w14:paraId="60F00097" w14:textId="6C62208C" w:rsidR="00627547" w:rsidRPr="00B33E86" w:rsidRDefault="005B751D" w:rsidP="00AB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314</w:t>
            </w:r>
          </w:p>
        </w:tc>
        <w:tc>
          <w:tcPr>
            <w:tcW w:w="236" w:type="dxa"/>
          </w:tcPr>
          <w:p w14:paraId="72539990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</w:tcPr>
          <w:p w14:paraId="0C371B0F" w14:textId="14A8571F" w:rsidR="00627547" w:rsidRPr="00B33E86" w:rsidRDefault="005B751D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C01039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551</w:t>
            </w:r>
          </w:p>
        </w:tc>
      </w:tr>
      <w:tr w:rsidR="00DA7119" w:rsidRPr="00B33E86" w14:paraId="3441FAF1" w14:textId="77777777" w:rsidTr="00F66BFE">
        <w:trPr>
          <w:trHeight w:val="387"/>
        </w:trPr>
        <w:tc>
          <w:tcPr>
            <w:tcW w:w="2250" w:type="dxa"/>
          </w:tcPr>
          <w:p w14:paraId="1136845C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738087D3" w14:textId="65C9D678" w:rsidR="00627547" w:rsidRPr="00974B9F" w:rsidRDefault="00512ADC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2C1E47" w:rsidRPr="00974B9F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270" w:type="dxa"/>
          </w:tcPr>
          <w:p w14:paraId="24E791A8" w14:textId="77777777" w:rsidR="00627547" w:rsidRPr="00974B9F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CB9200" w14:textId="6BD32C74" w:rsidR="00627547" w:rsidRPr="00974B9F" w:rsidRDefault="005B751D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70" w:type="dxa"/>
          </w:tcPr>
          <w:p w14:paraId="36ACFE24" w14:textId="77777777" w:rsidR="00627547" w:rsidRPr="00974B9F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9E7363" w14:textId="7D217A69" w:rsidR="00627547" w:rsidRPr="00974B9F" w:rsidRDefault="005B751D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270" w:type="dxa"/>
          </w:tcPr>
          <w:p w14:paraId="4ABD5B4E" w14:textId="77777777" w:rsidR="00627547" w:rsidRPr="00974B9F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5D649DF8" w14:textId="51C62578" w:rsidR="00627547" w:rsidRPr="00974B9F" w:rsidRDefault="004E46EB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0D1CBD" w14:textId="77777777" w:rsidR="00627547" w:rsidRPr="00974B9F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</w:tcPr>
          <w:p w14:paraId="2A148336" w14:textId="331851BD" w:rsidR="00627547" w:rsidRPr="00974B9F" w:rsidRDefault="005B751D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95"/>
              <w:rPr>
                <w:rFonts w:asciiTheme="majorBidi" w:hAnsiTheme="majorBidi" w:cstheme="majorBidi"/>
                <w:sz w:val="26"/>
                <w:szCs w:val="26"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36" w:type="dxa"/>
          </w:tcPr>
          <w:p w14:paraId="6FFA6E87" w14:textId="77777777" w:rsidR="00627547" w:rsidRPr="00974B9F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56F2EEB" w14:textId="19E8D04B" w:rsidR="00627547" w:rsidRPr="00974B9F" w:rsidRDefault="009343AC" w:rsidP="00934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4567F391" w14:textId="77777777" w:rsidR="00627547" w:rsidRPr="00974B9F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</w:tcPr>
          <w:p w14:paraId="3FF7E7CE" w14:textId="2B791DAF" w:rsidR="00627547" w:rsidRPr="00974B9F" w:rsidRDefault="00F66BFE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484936B" w14:textId="77777777" w:rsidR="00627547" w:rsidRPr="00974B9F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</w:tcPr>
          <w:p w14:paraId="0D183196" w14:textId="5017C31E" w:rsidR="00627547" w:rsidRPr="00974B9F" w:rsidRDefault="005B751D" w:rsidP="00AB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9343AC" w:rsidRPr="00974B9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7433066E" w14:textId="77777777" w:rsidR="00627547" w:rsidRPr="00974B9F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648A99FA" w14:textId="26D23C89" w:rsidR="00627547" w:rsidRPr="00974B9F" w:rsidRDefault="005B751D" w:rsidP="005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A7119" w:rsidRPr="00974B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12ADC" w:rsidRPr="00974B9F">
              <w:rPr>
                <w:rFonts w:asciiTheme="majorBidi" w:hAnsiTheme="majorBidi" w:cstheme="majorBidi"/>
                <w:sz w:val="26"/>
                <w:szCs w:val="26"/>
              </w:rPr>
              <w:t>03</w:t>
            </w:r>
            <w:r w:rsidR="002C1E47" w:rsidRPr="00974B9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DA7119" w:rsidRPr="00B33E86" w14:paraId="2E92DA2E" w14:textId="77777777" w:rsidTr="00B33E86">
        <w:trPr>
          <w:trHeight w:val="374"/>
        </w:trPr>
        <w:tc>
          <w:tcPr>
            <w:tcW w:w="2250" w:type="dxa"/>
          </w:tcPr>
          <w:p w14:paraId="6244B156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</w:tcPr>
          <w:p w14:paraId="00541C85" w14:textId="13CA9116" w:rsidR="00627547" w:rsidRPr="00974B9F" w:rsidRDefault="00B33E86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35D6B97D" w14:textId="77777777" w:rsidR="00627547" w:rsidRPr="00974B9F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96B978" w14:textId="6F268045" w:rsidR="00627547" w:rsidRPr="00974B9F" w:rsidRDefault="005B751D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197</w:t>
            </w:r>
          </w:p>
        </w:tc>
        <w:tc>
          <w:tcPr>
            <w:tcW w:w="270" w:type="dxa"/>
          </w:tcPr>
          <w:p w14:paraId="7655F646" w14:textId="77777777" w:rsidR="00627547" w:rsidRPr="00974B9F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D5D8C9" w14:textId="3EE40C53" w:rsidR="00627547" w:rsidRPr="00974B9F" w:rsidRDefault="004E46EB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EA6C83" w14:textId="77777777" w:rsidR="00627547" w:rsidRPr="00974B9F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3451C118" w14:textId="59E8042C" w:rsidR="00627547" w:rsidRPr="00974B9F" w:rsidRDefault="005B751D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36" w:type="dxa"/>
          </w:tcPr>
          <w:p w14:paraId="3F6997F3" w14:textId="77777777" w:rsidR="00627547" w:rsidRPr="00974B9F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</w:tcPr>
          <w:p w14:paraId="50F72423" w14:textId="72437015" w:rsidR="00627547" w:rsidRPr="00974B9F" w:rsidRDefault="005B751D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4322AE8" w14:textId="77777777" w:rsidR="00627547" w:rsidRPr="00974B9F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03A4D81B" w14:textId="17B63AEF" w:rsidR="00627547" w:rsidRPr="00974B9F" w:rsidRDefault="004E46EB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0344C5" w14:textId="77777777" w:rsidR="00627547" w:rsidRPr="00974B9F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</w:tcPr>
          <w:p w14:paraId="267225EA" w14:textId="60749DE9" w:rsidR="00627547" w:rsidRPr="00974B9F" w:rsidRDefault="00F66BFE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254E83" w14:textId="77777777" w:rsidR="00627547" w:rsidRPr="00974B9F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</w:tcPr>
          <w:p w14:paraId="2641BC87" w14:textId="6EA732C2" w:rsidR="00627547" w:rsidRPr="00974B9F" w:rsidRDefault="00F66BFE" w:rsidP="00AB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974B9F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E9228A" w:rsidRPr="00974B9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974B9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2EA3EB7" w14:textId="77777777" w:rsidR="00627547" w:rsidRPr="00974B9F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2F74CABF" w14:textId="13C426FE" w:rsidR="00627547" w:rsidRPr="00974B9F" w:rsidRDefault="00B33E86" w:rsidP="00B3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1182"/>
              </w:tabs>
              <w:spacing w:line="240" w:lineRule="auto"/>
              <w:ind w:left="542" w:right="-3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4B9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974B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33E86" w:rsidRPr="00B33E86" w14:paraId="0776D1B7" w14:textId="77777777" w:rsidTr="00B33E86">
        <w:trPr>
          <w:trHeight w:val="387"/>
        </w:trPr>
        <w:tc>
          <w:tcPr>
            <w:tcW w:w="2250" w:type="dxa"/>
          </w:tcPr>
          <w:p w14:paraId="0F61EE69" w14:textId="5DF1C572" w:rsidR="00B33E86" w:rsidRPr="00B33E86" w:rsidRDefault="00B33E86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รับโอนจาก</w:t>
            </w:r>
            <w:r w:rsidR="00DC40E9">
              <w:rPr>
                <w:rFonts w:asciiTheme="majorBidi" w:hAnsiTheme="majorBidi" w:hint="cs"/>
                <w:spacing w:val="-6"/>
                <w:sz w:val="26"/>
                <w:szCs w:val="26"/>
                <w:cs/>
              </w:rPr>
              <w:t>อสังหาร</w:t>
            </w:r>
            <w:r w:rsidR="00500456">
              <w:rPr>
                <w:rFonts w:asciiTheme="majorBidi" w:hAnsiTheme="majorBidi" w:hint="cs"/>
                <w:spacing w:val="-6"/>
                <w:sz w:val="26"/>
                <w:szCs w:val="26"/>
                <w:cs/>
              </w:rPr>
              <w:t>ิ</w:t>
            </w:r>
            <w:r w:rsidR="00DC40E9">
              <w:rPr>
                <w:rFonts w:asciiTheme="majorBidi" w:hAnsiTheme="majorBidi" w:hint="cs"/>
                <w:spacing w:val="-6"/>
                <w:sz w:val="26"/>
                <w:szCs w:val="26"/>
                <w:cs/>
              </w:rPr>
              <w:t>มทรัพย์</w:t>
            </w:r>
            <w:r w:rsidR="00DC40E9">
              <w:rPr>
                <w:rFonts w:asciiTheme="majorBidi" w:hAnsiTheme="majorBidi"/>
                <w:spacing w:val="-6"/>
                <w:sz w:val="26"/>
                <w:szCs w:val="26"/>
                <w:cs/>
              </w:rPr>
              <w:br/>
            </w:r>
            <w:r w:rsidR="00DC40E9">
              <w:rPr>
                <w:rFonts w:asciiTheme="majorBidi" w:hAnsiTheme="majorBidi" w:hint="cs"/>
                <w:spacing w:val="-6"/>
                <w:sz w:val="26"/>
                <w:szCs w:val="26"/>
                <w:cs/>
              </w:rPr>
              <w:t xml:space="preserve">   พัฒนาเพื่อขาย</w:t>
            </w:r>
          </w:p>
        </w:tc>
        <w:tc>
          <w:tcPr>
            <w:tcW w:w="1080" w:type="dxa"/>
          </w:tcPr>
          <w:p w14:paraId="411F76A0" w14:textId="77777777" w:rsidR="00DC40E9" w:rsidRDefault="00DC40E9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03DECD" w14:textId="6365529F" w:rsidR="00B33E86" w:rsidRPr="00974B9F" w:rsidRDefault="00B33E86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  <w:tc>
          <w:tcPr>
            <w:tcW w:w="270" w:type="dxa"/>
          </w:tcPr>
          <w:p w14:paraId="1E874234" w14:textId="77777777" w:rsidR="00B33E86" w:rsidRPr="00974B9F" w:rsidRDefault="00B33E86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728C635" w14:textId="77777777" w:rsidR="00DC40E9" w:rsidRDefault="00DC40E9" w:rsidP="00E37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0395AA" w14:textId="6F16C24C" w:rsidR="00B33E86" w:rsidRPr="00974B9F" w:rsidRDefault="00B33E86" w:rsidP="00E37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916D42" w14:textId="77777777" w:rsidR="00B33E86" w:rsidRPr="00974B9F" w:rsidRDefault="00B33E86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38F9A0" w14:textId="77777777" w:rsidR="00DC40E9" w:rsidRDefault="00DC40E9" w:rsidP="00B2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192FED" w14:textId="5248CEF9" w:rsidR="00B33E86" w:rsidRPr="00974B9F" w:rsidRDefault="00B33E86" w:rsidP="00B2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5084B9" w14:textId="77777777" w:rsidR="00B33E86" w:rsidRPr="00974B9F" w:rsidRDefault="00B33E86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34071447" w14:textId="77777777" w:rsidR="00DC40E9" w:rsidRDefault="00DC40E9" w:rsidP="00B3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0056CB" w14:textId="7ACD60CA" w:rsidR="00B33E86" w:rsidRPr="00974B9F" w:rsidRDefault="00B33E86" w:rsidP="00B3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0E7C50" w14:textId="77777777" w:rsidR="00B33E86" w:rsidRPr="00974B9F" w:rsidRDefault="00B33E86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</w:tcPr>
          <w:p w14:paraId="6D9140E7" w14:textId="77777777" w:rsidR="00DC40E9" w:rsidRDefault="00DC40E9" w:rsidP="00B3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C40FB6" w14:textId="0EA1BB0B" w:rsidR="00B33E86" w:rsidRPr="00974B9F" w:rsidRDefault="00B33E86" w:rsidP="00B3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9B7C55" w14:textId="77777777" w:rsidR="00B33E86" w:rsidRPr="00974B9F" w:rsidRDefault="00B33E86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0CE70200" w14:textId="77777777" w:rsidR="00DC40E9" w:rsidRDefault="00DC40E9" w:rsidP="00B3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FD79BB" w14:textId="7873C8B0" w:rsidR="00B33E86" w:rsidRPr="00974B9F" w:rsidRDefault="00B33E86" w:rsidP="00B3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33E542" w14:textId="77777777" w:rsidR="00B33E86" w:rsidRPr="00974B9F" w:rsidRDefault="00B33E86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</w:tcPr>
          <w:p w14:paraId="7C8D79F9" w14:textId="77777777" w:rsidR="00DC40E9" w:rsidRDefault="00DC40E9" w:rsidP="00B3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EEE526" w14:textId="1544696F" w:rsidR="00B33E86" w:rsidRPr="00974B9F" w:rsidRDefault="00B33E86" w:rsidP="00B3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5D9CA47" w14:textId="77777777" w:rsidR="00B33E86" w:rsidRPr="00974B9F" w:rsidRDefault="00B33E86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</w:tcPr>
          <w:p w14:paraId="777FC41B" w14:textId="77777777" w:rsidR="00DC40E9" w:rsidRDefault="00DC40E9" w:rsidP="00B3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320014" w14:textId="5A8D3D91" w:rsidR="00B33E86" w:rsidRPr="00974B9F" w:rsidRDefault="00B33E86" w:rsidP="00B3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C39C386" w14:textId="77777777" w:rsidR="00B33E86" w:rsidRPr="00974B9F" w:rsidRDefault="00B33E86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59BB340B" w14:textId="77777777" w:rsidR="00DC40E9" w:rsidRDefault="00DC40E9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0ED7BA" w14:textId="7B93373E" w:rsidR="00B33E86" w:rsidRPr="00974B9F" w:rsidRDefault="00B33E86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974B9F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</w:tr>
      <w:tr w:rsidR="00DA7119" w:rsidRPr="00B33E86" w14:paraId="1043948D" w14:textId="77777777" w:rsidTr="00B33E86">
        <w:trPr>
          <w:trHeight w:val="387"/>
        </w:trPr>
        <w:tc>
          <w:tcPr>
            <w:tcW w:w="2250" w:type="dxa"/>
          </w:tcPr>
          <w:p w14:paraId="52C8D38D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080" w:type="dxa"/>
          </w:tcPr>
          <w:p w14:paraId="7D68B4F1" w14:textId="3EE4AF9D" w:rsidR="00627547" w:rsidRPr="00B33E86" w:rsidRDefault="00F66BFE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4F270E5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3E1D808" w14:textId="39E23C93" w:rsidR="00627547" w:rsidRPr="00B33E86" w:rsidRDefault="004E46EB" w:rsidP="00E37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2998C1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D5E287" w14:textId="44D74F2B" w:rsidR="00627547" w:rsidRPr="00B33E86" w:rsidRDefault="004E46EB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132B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0603AA5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16B6B179" w14:textId="370D9E70" w:rsidR="00627547" w:rsidRPr="00B33E86" w:rsidRDefault="004E46EB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E0839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9C32726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</w:tcPr>
          <w:p w14:paraId="4EC1E5D9" w14:textId="28CD7E5A" w:rsidR="00627547" w:rsidRPr="00B33E86" w:rsidRDefault="004E46EB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F9B9836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0F2B3C6B" w14:textId="66B36E4B" w:rsidR="00627547" w:rsidRPr="00B33E86" w:rsidRDefault="004E46EB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132B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8B97E76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</w:tcPr>
          <w:p w14:paraId="4F352113" w14:textId="43B8FFCC" w:rsidR="00627547" w:rsidRPr="00B33E86" w:rsidRDefault="00F66BFE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442B62F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</w:tcPr>
          <w:p w14:paraId="4E541293" w14:textId="4276C981" w:rsidR="00627547" w:rsidRPr="00B33E86" w:rsidRDefault="00F66BFE" w:rsidP="00AB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A5961A7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22040BC0" w14:textId="44209687" w:rsidR="00627547" w:rsidRPr="00ED099F" w:rsidRDefault="00DA7119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099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ED099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E0839" w:rsidRPr="00ED099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ED099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A7119" w:rsidRPr="00B33E86" w14:paraId="07C83204" w14:textId="77777777" w:rsidTr="00F66BFE">
        <w:trPr>
          <w:trHeight w:val="374"/>
        </w:trPr>
        <w:tc>
          <w:tcPr>
            <w:tcW w:w="2250" w:type="dxa"/>
          </w:tcPr>
          <w:p w14:paraId="0BA6A9DC" w14:textId="1B25845A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B751D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5B751D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CF1F16" w14:textId="4AFBADE9" w:rsidR="00627547" w:rsidRPr="00B33E86" w:rsidRDefault="005B751D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DA7119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</w:t>
            </w:r>
            <w:r w:rsidR="009343AC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0BE85162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A86CD87" w14:textId="2BA02EBC" w:rsidR="00627547" w:rsidRPr="00B33E86" w:rsidRDefault="005B751D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DA7119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9343AC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</w:t>
            </w:r>
          </w:p>
        </w:tc>
        <w:tc>
          <w:tcPr>
            <w:tcW w:w="270" w:type="dxa"/>
          </w:tcPr>
          <w:p w14:paraId="5087A555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DEA04A" w14:textId="42CDB917" w:rsidR="00627547" w:rsidRPr="00B33E86" w:rsidRDefault="005B751D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</w:t>
            </w:r>
            <w:r w:rsidR="007132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DB84519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13FA0A1" w14:textId="03B55B50" w:rsidR="00627547" w:rsidRPr="00B33E86" w:rsidRDefault="005B751D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</w:t>
            </w:r>
            <w:r w:rsidR="006E08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61022471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</w:tcPr>
          <w:p w14:paraId="2A3CE8BB" w14:textId="35AE6D70" w:rsidR="00627547" w:rsidRPr="00B33E86" w:rsidRDefault="005B751D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305</w:t>
            </w:r>
          </w:p>
        </w:tc>
        <w:tc>
          <w:tcPr>
            <w:tcW w:w="236" w:type="dxa"/>
          </w:tcPr>
          <w:p w14:paraId="7DB91410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4043AA9D" w14:textId="38C11812" w:rsidR="00627547" w:rsidRPr="00B33E86" w:rsidRDefault="007132BB" w:rsidP="00934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7EF52C29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</w:tcPr>
          <w:p w14:paraId="1EAC2D03" w14:textId="0C938F0F" w:rsidR="00627547" w:rsidRPr="00B33E86" w:rsidRDefault="005B751D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4E479957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2BD282DC" w14:textId="57DB6A7E" w:rsidR="00627547" w:rsidRPr="00B33E86" w:rsidRDefault="005B751D" w:rsidP="00AB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  <w:r w:rsidR="00E9228A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45F30D1C" w14:textId="77777777" w:rsidR="00627547" w:rsidRPr="00B33E86" w:rsidRDefault="00627547" w:rsidP="0062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184AC730" w14:textId="43857D8A" w:rsidR="00627547" w:rsidRPr="00ED099F" w:rsidRDefault="005B751D" w:rsidP="00CC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DA7119" w:rsidRPr="00ED09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ED09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9343AC" w:rsidRPr="00ED09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6E0839" w:rsidRPr="00ED09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</w:tr>
      <w:bookmarkEnd w:id="6"/>
    </w:tbl>
    <w:p w14:paraId="1B1F6FB0" w14:textId="77777777" w:rsidR="00E55CB2" w:rsidRPr="00B33E86" w:rsidRDefault="00E55CB2" w:rsidP="00E55CB2">
      <w:pPr>
        <w:rPr>
          <w:sz w:val="26"/>
          <w:szCs w:val="26"/>
          <w:cs/>
        </w:rPr>
      </w:pPr>
    </w:p>
    <w:p w14:paraId="4B3398C0" w14:textId="7AD87F70" w:rsidR="00AF5618" w:rsidRPr="00B33E86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sz w:val="26"/>
          <w:szCs w:val="26"/>
          <w:cs/>
        </w:rPr>
      </w:pPr>
    </w:p>
    <w:tbl>
      <w:tblPr>
        <w:tblW w:w="14172" w:type="dxa"/>
        <w:tblInd w:w="657" w:type="dxa"/>
        <w:tblLayout w:type="fixed"/>
        <w:tblLook w:val="01E0" w:firstRow="1" w:lastRow="1" w:firstColumn="1" w:lastColumn="1" w:noHBand="0" w:noVBand="0"/>
      </w:tblPr>
      <w:tblGrid>
        <w:gridCol w:w="2203"/>
        <w:gridCol w:w="1071"/>
        <w:gridCol w:w="267"/>
        <w:gridCol w:w="894"/>
        <w:gridCol w:w="269"/>
        <w:gridCol w:w="1163"/>
        <w:gridCol w:w="269"/>
        <w:gridCol w:w="1075"/>
        <w:gridCol w:w="277"/>
        <w:gridCol w:w="1075"/>
        <w:gridCol w:w="241"/>
        <w:gridCol w:w="1147"/>
        <w:gridCol w:w="236"/>
        <w:gridCol w:w="955"/>
        <w:gridCol w:w="236"/>
        <w:gridCol w:w="1380"/>
        <w:gridCol w:w="238"/>
        <w:gridCol w:w="1176"/>
      </w:tblGrid>
      <w:tr w:rsidR="007501E8" w:rsidRPr="00B33E86" w14:paraId="113490E8" w14:textId="77777777" w:rsidTr="00DA7119">
        <w:trPr>
          <w:trHeight w:val="358"/>
        </w:trPr>
        <w:tc>
          <w:tcPr>
            <w:tcW w:w="2203" w:type="dxa"/>
          </w:tcPr>
          <w:p w14:paraId="1577DD70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9" w:type="dxa"/>
            <w:gridSpan w:val="17"/>
            <w:vAlign w:val="bottom"/>
          </w:tcPr>
          <w:p w14:paraId="3276C371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501E8" w:rsidRPr="00B33E86" w14:paraId="062A48B7" w14:textId="77777777" w:rsidTr="00DA7119">
        <w:trPr>
          <w:trHeight w:val="345"/>
        </w:trPr>
        <w:tc>
          <w:tcPr>
            <w:tcW w:w="2203" w:type="dxa"/>
          </w:tcPr>
          <w:p w14:paraId="28A7D95E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4A4AB0C2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7" w:type="dxa"/>
            <w:vAlign w:val="bottom"/>
          </w:tcPr>
          <w:p w14:paraId="2E6BD280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79775209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719325CB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351DC6C5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525F4E4E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2D4BDEE7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52B31238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5" w:type="dxa"/>
            <w:vAlign w:val="bottom"/>
          </w:tcPr>
          <w:p w14:paraId="3ACEC111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1" w:type="dxa"/>
            <w:vAlign w:val="bottom"/>
          </w:tcPr>
          <w:p w14:paraId="28D17109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05EA212B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2071942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6560BA03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ACCF868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0" w:type="dxa"/>
            <w:vAlign w:val="bottom"/>
          </w:tcPr>
          <w:p w14:paraId="34628D2A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3CE66DD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604D079F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01E8" w:rsidRPr="00B33E86" w14:paraId="75B5E144" w14:textId="77777777" w:rsidTr="00DA7119">
        <w:trPr>
          <w:trHeight w:val="358"/>
        </w:trPr>
        <w:tc>
          <w:tcPr>
            <w:tcW w:w="2203" w:type="dxa"/>
          </w:tcPr>
          <w:p w14:paraId="1F3441D0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32CD9E48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153E0235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4" w:type="dxa"/>
            <w:vAlign w:val="bottom"/>
          </w:tcPr>
          <w:p w14:paraId="06E75AC3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69" w:type="dxa"/>
            <w:vAlign w:val="bottom"/>
          </w:tcPr>
          <w:p w14:paraId="7491A475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125F107F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เครื่องมือและ</w:t>
            </w:r>
          </w:p>
        </w:tc>
        <w:tc>
          <w:tcPr>
            <w:tcW w:w="269" w:type="dxa"/>
            <w:vAlign w:val="bottom"/>
          </w:tcPr>
          <w:p w14:paraId="64089281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37E94BCF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0C0E2216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5" w:type="dxa"/>
            <w:vAlign w:val="bottom"/>
          </w:tcPr>
          <w:p w14:paraId="153E7053" w14:textId="1B320F1B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241" w:type="dxa"/>
            <w:vAlign w:val="bottom"/>
          </w:tcPr>
          <w:p w14:paraId="1767DAD3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06428CC0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1E48CA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1EDB3936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2E9F90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0" w:type="dxa"/>
            <w:vAlign w:val="bottom"/>
          </w:tcPr>
          <w:p w14:paraId="26AC3413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238" w:type="dxa"/>
            <w:vAlign w:val="bottom"/>
          </w:tcPr>
          <w:p w14:paraId="375691CC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0F24113C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01E8" w:rsidRPr="00B33E86" w14:paraId="005441D0" w14:textId="77777777" w:rsidTr="00DA7119">
        <w:trPr>
          <w:trHeight w:val="345"/>
        </w:trPr>
        <w:tc>
          <w:tcPr>
            <w:tcW w:w="2203" w:type="dxa"/>
          </w:tcPr>
          <w:p w14:paraId="5D8FEFED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75F44B9C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ที่ดินและส่วน</w:t>
            </w:r>
          </w:p>
        </w:tc>
        <w:tc>
          <w:tcPr>
            <w:tcW w:w="267" w:type="dxa"/>
            <w:vAlign w:val="bottom"/>
          </w:tcPr>
          <w:p w14:paraId="38058AD2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4" w:type="dxa"/>
            <w:vAlign w:val="bottom"/>
          </w:tcPr>
          <w:p w14:paraId="47AB6A8A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69" w:type="dxa"/>
            <w:vAlign w:val="bottom"/>
          </w:tcPr>
          <w:p w14:paraId="1622F837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569925C7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69" w:type="dxa"/>
            <w:vAlign w:val="bottom"/>
          </w:tcPr>
          <w:p w14:paraId="4C4B2E4A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5" w:type="dxa"/>
            <w:vAlign w:val="bottom"/>
          </w:tcPr>
          <w:p w14:paraId="7B3BB568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277" w:type="dxa"/>
            <w:vAlign w:val="bottom"/>
          </w:tcPr>
          <w:p w14:paraId="3CAB3F88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5" w:type="dxa"/>
            <w:vAlign w:val="bottom"/>
          </w:tcPr>
          <w:p w14:paraId="10B11BDA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241" w:type="dxa"/>
            <w:vAlign w:val="bottom"/>
          </w:tcPr>
          <w:p w14:paraId="75862CB2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7" w:type="dxa"/>
            <w:vAlign w:val="bottom"/>
          </w:tcPr>
          <w:p w14:paraId="376D92D7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36" w:type="dxa"/>
            <w:vAlign w:val="bottom"/>
          </w:tcPr>
          <w:p w14:paraId="01A7046C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7F614D31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2DB4637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0" w:type="dxa"/>
            <w:vAlign w:val="bottom"/>
          </w:tcPr>
          <w:p w14:paraId="41218346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ก่อสร้างและ</w:t>
            </w:r>
          </w:p>
        </w:tc>
        <w:tc>
          <w:tcPr>
            <w:tcW w:w="238" w:type="dxa"/>
            <w:vAlign w:val="bottom"/>
          </w:tcPr>
          <w:p w14:paraId="3DB5DF5C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0546987A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01E8" w:rsidRPr="00B33E86" w14:paraId="498C00F8" w14:textId="77777777" w:rsidTr="00DA7119">
        <w:trPr>
          <w:trHeight w:val="345"/>
        </w:trPr>
        <w:tc>
          <w:tcPr>
            <w:tcW w:w="2203" w:type="dxa"/>
          </w:tcPr>
          <w:p w14:paraId="3B6D7299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70D22D99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67" w:type="dxa"/>
            <w:vAlign w:val="bottom"/>
          </w:tcPr>
          <w:p w14:paraId="4A2C42E3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4" w:type="dxa"/>
            <w:vAlign w:val="bottom"/>
          </w:tcPr>
          <w:p w14:paraId="1F0EE57E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vAlign w:val="bottom"/>
          </w:tcPr>
          <w:p w14:paraId="1986E340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66C8C4DF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269" w:type="dxa"/>
            <w:vAlign w:val="bottom"/>
          </w:tcPr>
          <w:p w14:paraId="3F3588D0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5" w:type="dxa"/>
            <w:vAlign w:val="bottom"/>
          </w:tcPr>
          <w:p w14:paraId="03CE5953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7" w:type="dxa"/>
            <w:vAlign w:val="bottom"/>
          </w:tcPr>
          <w:p w14:paraId="1E457CC0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5" w:type="dxa"/>
            <w:vAlign w:val="bottom"/>
          </w:tcPr>
          <w:p w14:paraId="6ACFA30B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1" w:type="dxa"/>
            <w:vAlign w:val="bottom"/>
          </w:tcPr>
          <w:p w14:paraId="3AAEE045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7" w:type="dxa"/>
            <w:vAlign w:val="bottom"/>
          </w:tcPr>
          <w:p w14:paraId="61DE99E5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236" w:type="dxa"/>
            <w:vAlign w:val="bottom"/>
          </w:tcPr>
          <w:p w14:paraId="33C2D66F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5" w:type="dxa"/>
            <w:vAlign w:val="bottom"/>
          </w:tcPr>
          <w:p w14:paraId="54A93DE9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7BB8E876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0" w:type="dxa"/>
            <w:vAlign w:val="bottom"/>
          </w:tcPr>
          <w:p w14:paraId="7FBAE861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238" w:type="dxa"/>
            <w:vAlign w:val="bottom"/>
          </w:tcPr>
          <w:p w14:paraId="4071D8A2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6" w:type="dxa"/>
            <w:vAlign w:val="bottom"/>
          </w:tcPr>
          <w:p w14:paraId="6A90A161" w14:textId="77777777" w:rsidR="00AF5618" w:rsidRPr="00B33E86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501E8" w:rsidRPr="00B33E86" w14:paraId="5551C501" w14:textId="77777777" w:rsidTr="00DA7119">
        <w:trPr>
          <w:trHeight w:val="371"/>
        </w:trPr>
        <w:tc>
          <w:tcPr>
            <w:tcW w:w="2203" w:type="dxa"/>
          </w:tcPr>
          <w:p w14:paraId="1B0E182A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69" w:type="dxa"/>
            <w:gridSpan w:val="17"/>
          </w:tcPr>
          <w:p w14:paraId="06C1D695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501E8" w:rsidRPr="00B33E86" w14:paraId="799C2916" w14:textId="77777777" w:rsidTr="00DA7119">
        <w:trPr>
          <w:trHeight w:val="358"/>
        </w:trPr>
        <w:tc>
          <w:tcPr>
            <w:tcW w:w="4435" w:type="dxa"/>
            <w:gridSpan w:val="4"/>
          </w:tcPr>
          <w:p w14:paraId="3CFF9E04" w14:textId="59ECF34E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="00D363F5" w:rsidRPr="00B33E8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สะสม</w:t>
            </w:r>
            <w:r w:rsidRPr="00B33E8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และ</w:t>
            </w:r>
          </w:p>
        </w:tc>
        <w:tc>
          <w:tcPr>
            <w:tcW w:w="269" w:type="dxa"/>
          </w:tcPr>
          <w:p w14:paraId="355DD373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3" w:type="dxa"/>
          </w:tcPr>
          <w:p w14:paraId="6B85AE01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271444B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</w:tcPr>
          <w:p w14:paraId="4E55A253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dxa"/>
          </w:tcPr>
          <w:p w14:paraId="46412305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</w:tcPr>
          <w:p w14:paraId="4BE951A1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50ED6D05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14:paraId="3F7C495C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E172185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</w:tcPr>
          <w:p w14:paraId="786DAFA6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2F86652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</w:tcPr>
          <w:p w14:paraId="2E7A2ABC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1FC64B0F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</w:tcPr>
          <w:p w14:paraId="153A5359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501E8" w:rsidRPr="00B33E86" w14:paraId="4796CFA2" w14:textId="77777777" w:rsidTr="00DA7119">
        <w:trPr>
          <w:trHeight w:val="371"/>
        </w:trPr>
        <w:tc>
          <w:tcPr>
            <w:tcW w:w="4435" w:type="dxa"/>
            <w:gridSpan w:val="4"/>
          </w:tcPr>
          <w:p w14:paraId="76E13430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B33E8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269" w:type="dxa"/>
          </w:tcPr>
          <w:p w14:paraId="389C17BD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3" w:type="dxa"/>
          </w:tcPr>
          <w:p w14:paraId="574782B4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6D6E1372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</w:tcPr>
          <w:p w14:paraId="32ECF75F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dxa"/>
          </w:tcPr>
          <w:p w14:paraId="47DAD433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</w:tcPr>
          <w:p w14:paraId="310B7674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1FCC1663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14:paraId="73838A0F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8546733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</w:tcPr>
          <w:p w14:paraId="7907CBD7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B23FFC6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</w:tcPr>
          <w:p w14:paraId="6F1834C1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0EACCA8D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</w:tcPr>
          <w:p w14:paraId="15E32F35" w14:textId="77777777" w:rsidR="00AF5618" w:rsidRPr="00B33E86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44F7B" w:rsidRPr="00B33E86" w14:paraId="0CF99818" w14:textId="77777777" w:rsidTr="00DA7119">
        <w:trPr>
          <w:trHeight w:val="70"/>
        </w:trPr>
        <w:tc>
          <w:tcPr>
            <w:tcW w:w="2203" w:type="dxa"/>
            <w:vAlign w:val="bottom"/>
          </w:tcPr>
          <w:p w14:paraId="7FA84959" w14:textId="7316EE69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71" w:type="dxa"/>
            <w:vAlign w:val="bottom"/>
          </w:tcPr>
          <w:p w14:paraId="7612D0D1" w14:textId="42F5C2E3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267" w:type="dxa"/>
            <w:vAlign w:val="bottom"/>
          </w:tcPr>
          <w:p w14:paraId="4AE1DAEF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5598EA26" w14:textId="6A283F03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899</w:t>
            </w:r>
          </w:p>
        </w:tc>
        <w:tc>
          <w:tcPr>
            <w:tcW w:w="269" w:type="dxa"/>
            <w:vAlign w:val="bottom"/>
          </w:tcPr>
          <w:p w14:paraId="665BA026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641BC4AB" w14:textId="2A97AE1E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269" w:type="dxa"/>
            <w:vAlign w:val="bottom"/>
          </w:tcPr>
          <w:p w14:paraId="1854BF6C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064049E9" w14:textId="139E6773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232</w:t>
            </w:r>
          </w:p>
        </w:tc>
        <w:tc>
          <w:tcPr>
            <w:tcW w:w="277" w:type="dxa"/>
            <w:vAlign w:val="bottom"/>
          </w:tcPr>
          <w:p w14:paraId="6B60218B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61F3D0A6" w14:textId="486EDC20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263</w:t>
            </w:r>
          </w:p>
        </w:tc>
        <w:tc>
          <w:tcPr>
            <w:tcW w:w="241" w:type="dxa"/>
            <w:vAlign w:val="bottom"/>
          </w:tcPr>
          <w:p w14:paraId="61985395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BCB6ED2" w14:textId="133DC81F" w:rsidR="00A44F7B" w:rsidRPr="00B33E86" w:rsidRDefault="005B751D" w:rsidP="00A6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236" w:type="dxa"/>
            <w:vAlign w:val="bottom"/>
          </w:tcPr>
          <w:p w14:paraId="36673326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30220FDF" w14:textId="3012C1B3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  <w:vAlign w:val="bottom"/>
          </w:tcPr>
          <w:p w14:paraId="25C7BA66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7A46B378" w14:textId="0D6C5432" w:rsidR="00A44F7B" w:rsidRPr="00B33E86" w:rsidRDefault="00A44F7B" w:rsidP="00637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55FE953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4B86C9D4" w14:textId="725BDB0F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44F7B" w:rsidRPr="00B33E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568</w:t>
            </w:r>
          </w:p>
        </w:tc>
      </w:tr>
      <w:tr w:rsidR="00A44F7B" w:rsidRPr="00B33E86" w14:paraId="56375726" w14:textId="77777777" w:rsidTr="00DA7119">
        <w:trPr>
          <w:trHeight w:val="371"/>
        </w:trPr>
        <w:tc>
          <w:tcPr>
            <w:tcW w:w="2203" w:type="dxa"/>
            <w:vAlign w:val="bottom"/>
          </w:tcPr>
          <w:p w14:paraId="5E4C8E88" w14:textId="4C5675D1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71" w:type="dxa"/>
            <w:vAlign w:val="bottom"/>
          </w:tcPr>
          <w:p w14:paraId="3A04F1FD" w14:textId="2492ED33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67" w:type="dxa"/>
            <w:vAlign w:val="bottom"/>
          </w:tcPr>
          <w:p w14:paraId="6AC4570A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094C1C90" w14:textId="425B9719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269" w:type="dxa"/>
            <w:vAlign w:val="bottom"/>
          </w:tcPr>
          <w:p w14:paraId="47F07270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6E632061" w14:textId="32667FB8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269" w:type="dxa"/>
            <w:vAlign w:val="bottom"/>
          </w:tcPr>
          <w:p w14:paraId="6BDE2671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4475AAF8" w14:textId="79DD1A33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7" w:type="dxa"/>
            <w:vAlign w:val="bottom"/>
          </w:tcPr>
          <w:p w14:paraId="712CD7EA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60641475" w14:textId="7AD97E93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41" w:type="dxa"/>
            <w:vAlign w:val="bottom"/>
          </w:tcPr>
          <w:p w14:paraId="7A71AE6F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763DC1AC" w14:textId="415C2EFB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A3BCC4F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2319D109" w14:textId="53C30A8F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3075140C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168ED8AB" w14:textId="345B822D" w:rsidR="00A44F7B" w:rsidRPr="00B33E86" w:rsidRDefault="00A44F7B" w:rsidP="00637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11AD677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7DA24B80" w14:textId="4F3C0A18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</w:tr>
      <w:tr w:rsidR="00A44F7B" w:rsidRPr="00B33E86" w14:paraId="46B86151" w14:textId="77777777" w:rsidTr="00DA7119">
        <w:trPr>
          <w:trHeight w:val="371"/>
        </w:trPr>
        <w:tc>
          <w:tcPr>
            <w:tcW w:w="2203" w:type="dxa"/>
            <w:vAlign w:val="bottom"/>
          </w:tcPr>
          <w:p w14:paraId="25DB4F7C" w14:textId="7C647564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/>
                <w:sz w:val="26"/>
                <w:szCs w:val="26"/>
                <w:cs/>
              </w:rPr>
              <w:t>โอนไปอสังหาริมทรัพย์</w:t>
            </w:r>
          </w:p>
        </w:tc>
        <w:tc>
          <w:tcPr>
            <w:tcW w:w="1071" w:type="dxa"/>
            <w:vAlign w:val="bottom"/>
          </w:tcPr>
          <w:p w14:paraId="69851200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31106E8E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5E6E0E48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3F26D20C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4F54F3CB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09199FFF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371BA6AB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3AD5CE54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37594F0C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83A53BA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70AAF4A3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9780AF9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3D49D2BE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4268629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64F5A324" w14:textId="77777777" w:rsidR="00A44F7B" w:rsidRPr="00B33E86" w:rsidRDefault="00A44F7B" w:rsidP="00637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E808A86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644F067A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4F7B" w:rsidRPr="00B33E86" w14:paraId="4DCED804" w14:textId="77777777" w:rsidTr="00DA7119">
        <w:trPr>
          <w:trHeight w:val="371"/>
        </w:trPr>
        <w:tc>
          <w:tcPr>
            <w:tcW w:w="2203" w:type="dxa"/>
            <w:vAlign w:val="bottom"/>
          </w:tcPr>
          <w:p w14:paraId="754531B3" w14:textId="34F8894C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/>
                <w:sz w:val="26"/>
                <w:szCs w:val="26"/>
                <w:cs/>
              </w:rPr>
              <w:t xml:space="preserve">   เพื่อการลงทุน</w:t>
            </w:r>
          </w:p>
        </w:tc>
        <w:tc>
          <w:tcPr>
            <w:tcW w:w="1071" w:type="dxa"/>
            <w:vAlign w:val="bottom"/>
          </w:tcPr>
          <w:p w14:paraId="7A90A758" w14:textId="3410354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7" w:type="dxa"/>
            <w:vAlign w:val="bottom"/>
          </w:tcPr>
          <w:p w14:paraId="1A70DCF9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76D9F5A0" w14:textId="77CD61BC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640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bottom"/>
          </w:tcPr>
          <w:p w14:paraId="22B0EBAB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784DD25D" w14:textId="64B68CAF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5C8C326B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09771DCC" w14:textId="4A401481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39BED64E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693034D7" w14:textId="175F672B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79681962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9A2B96B" w14:textId="420588FB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2AFF83D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13D3291C" w14:textId="6964CD0A" w:rsidR="00A44F7B" w:rsidRPr="00B33E86" w:rsidRDefault="00A44F7B" w:rsidP="00A6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DCCEB2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7FF24CFD" w14:textId="5B1AD9E3" w:rsidR="00A44F7B" w:rsidRPr="00B33E86" w:rsidRDefault="00A44F7B" w:rsidP="00637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D808D4F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17B9CBDF" w14:textId="5274FA41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689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44F7B" w:rsidRPr="00B33E86" w14:paraId="739FFD37" w14:textId="77777777" w:rsidTr="00DA7119">
        <w:trPr>
          <w:trHeight w:val="384"/>
        </w:trPr>
        <w:tc>
          <w:tcPr>
            <w:tcW w:w="2203" w:type="dxa"/>
            <w:vAlign w:val="bottom"/>
          </w:tcPr>
          <w:p w14:paraId="24173688" w14:textId="07EBAF5E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071" w:type="dxa"/>
            <w:vAlign w:val="bottom"/>
          </w:tcPr>
          <w:p w14:paraId="2993BE33" w14:textId="7E5FE409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23F4663F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72034FCE" w14:textId="4B12EF2A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bottom"/>
          </w:tcPr>
          <w:p w14:paraId="041998A3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65014FFF" w14:textId="6FB6BB53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bottom"/>
          </w:tcPr>
          <w:p w14:paraId="7E66DEF9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4B84E187" w14:textId="33A5CF3C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7" w:type="dxa"/>
            <w:vAlign w:val="bottom"/>
          </w:tcPr>
          <w:p w14:paraId="43CCE79C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26DE3745" w14:textId="2D651595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35FB259D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7EDEBFD0" w14:textId="15A01196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2718F37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1990062D" w14:textId="1FFE8C56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4549B3FB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378A7089" w14:textId="6C994823" w:rsidR="00A44F7B" w:rsidRPr="00B33E86" w:rsidRDefault="00A44F7B" w:rsidP="00637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50C1521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4B937944" w14:textId="5AA018E9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B33E86">
              <w:rPr>
                <w:rFonts w:asciiTheme="majorBidi" w:hAnsiTheme="majorBidi" w:cstheme="majorBidi"/>
                <w:sz w:val="26"/>
                <w:szCs w:val="26"/>
              </w:rPr>
              <w:t>93</w:t>
            </w:r>
            <w:r w:rsidRPr="00B33E8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44F7B" w:rsidRPr="00B33E86" w14:paraId="19ADB943" w14:textId="77777777" w:rsidTr="00DA7119">
        <w:trPr>
          <w:trHeight w:val="371"/>
        </w:trPr>
        <w:tc>
          <w:tcPr>
            <w:tcW w:w="2203" w:type="dxa"/>
            <w:vAlign w:val="bottom"/>
          </w:tcPr>
          <w:p w14:paraId="5BC22D2D" w14:textId="75BE2CAA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B751D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5B751D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434BFD7A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5547FAE6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457131A1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2289D2CB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1C687F67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6FEC5B19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596FAF43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2CA38DCF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19840A54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98D00F8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316B1CBC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3A2ED6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14:paraId="5423C013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A8C8E50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7D3C851A" w14:textId="77777777" w:rsidR="00A44F7B" w:rsidRPr="00B33E86" w:rsidRDefault="00A44F7B" w:rsidP="00637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5CB21F8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2CE2F3BF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4F7B" w:rsidRPr="00B33E86" w14:paraId="10BF21C2" w14:textId="77777777" w:rsidTr="00DA7119">
        <w:trPr>
          <w:trHeight w:val="384"/>
        </w:trPr>
        <w:tc>
          <w:tcPr>
            <w:tcW w:w="2203" w:type="dxa"/>
            <w:vAlign w:val="bottom"/>
          </w:tcPr>
          <w:p w14:paraId="38A8EEC5" w14:textId="13ED6FD6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="005B751D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5B751D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71" w:type="dxa"/>
            <w:vAlign w:val="bottom"/>
          </w:tcPr>
          <w:p w14:paraId="43DCD495" w14:textId="6F5B0026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7" w:type="dxa"/>
            <w:vAlign w:val="bottom"/>
          </w:tcPr>
          <w:p w14:paraId="09D429E1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2B5756BC" w14:textId="1766F313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388</w:t>
            </w:r>
          </w:p>
        </w:tc>
        <w:tc>
          <w:tcPr>
            <w:tcW w:w="269" w:type="dxa"/>
            <w:vAlign w:val="bottom"/>
          </w:tcPr>
          <w:p w14:paraId="50A73466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39921F8C" w14:textId="57143C66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157</w:t>
            </w:r>
          </w:p>
        </w:tc>
        <w:tc>
          <w:tcPr>
            <w:tcW w:w="269" w:type="dxa"/>
            <w:vAlign w:val="bottom"/>
          </w:tcPr>
          <w:p w14:paraId="35D10651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2EEC1DB4" w14:textId="57D6665C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196</w:t>
            </w:r>
          </w:p>
        </w:tc>
        <w:tc>
          <w:tcPr>
            <w:tcW w:w="277" w:type="dxa"/>
            <w:vAlign w:val="bottom"/>
          </w:tcPr>
          <w:p w14:paraId="333C58C9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2D26DB0E" w14:textId="318F6ABD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250</w:t>
            </w:r>
          </w:p>
        </w:tc>
        <w:tc>
          <w:tcPr>
            <w:tcW w:w="241" w:type="dxa"/>
            <w:vAlign w:val="bottom"/>
          </w:tcPr>
          <w:p w14:paraId="46AE7F3A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F53B76D" w14:textId="33AE43DB" w:rsidR="00A44F7B" w:rsidRPr="00B33E86" w:rsidRDefault="005B751D" w:rsidP="00A6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236" w:type="dxa"/>
            <w:vAlign w:val="bottom"/>
          </w:tcPr>
          <w:p w14:paraId="39B0A4E5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48B2A5EE" w14:textId="7B0E2CD6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089472E8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4208E0C8" w14:textId="333DB94B" w:rsidR="00A44F7B" w:rsidRPr="00B33E86" w:rsidRDefault="00A44F7B" w:rsidP="00637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9A442D4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5DA4A79D" w14:textId="58A45F94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A44F7B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016</w:t>
            </w:r>
          </w:p>
        </w:tc>
      </w:tr>
      <w:tr w:rsidR="00A44F7B" w:rsidRPr="00B33E86" w14:paraId="014055C7" w14:textId="77777777" w:rsidTr="00753199">
        <w:trPr>
          <w:trHeight w:val="371"/>
        </w:trPr>
        <w:tc>
          <w:tcPr>
            <w:tcW w:w="2203" w:type="dxa"/>
            <w:vAlign w:val="bottom"/>
          </w:tcPr>
          <w:p w14:paraId="0F7EBC49" w14:textId="446DDF6D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71" w:type="dxa"/>
            <w:vAlign w:val="bottom"/>
          </w:tcPr>
          <w:p w14:paraId="0C0A07D3" w14:textId="404F5307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7" w:type="dxa"/>
            <w:vAlign w:val="bottom"/>
          </w:tcPr>
          <w:p w14:paraId="77DAF22E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2589C852" w14:textId="27215F11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53199" w:rsidRPr="00B33E86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269" w:type="dxa"/>
            <w:vAlign w:val="bottom"/>
          </w:tcPr>
          <w:p w14:paraId="31D6C423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172F3E18" w14:textId="3654F8FE" w:rsidR="00A44F7B" w:rsidRPr="00ED099F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7132BB" w:rsidRPr="00ED099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9" w:type="dxa"/>
            <w:vAlign w:val="bottom"/>
          </w:tcPr>
          <w:p w14:paraId="0A6DEE39" w14:textId="77777777" w:rsidR="00A44F7B" w:rsidRPr="00ED099F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3658A978" w14:textId="143DA9C2" w:rsidR="00A44F7B" w:rsidRPr="00ED099F" w:rsidRDefault="006E0839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7" w:type="dxa"/>
            <w:vAlign w:val="bottom"/>
          </w:tcPr>
          <w:p w14:paraId="026A333E" w14:textId="77777777" w:rsidR="00A44F7B" w:rsidRPr="00ED099F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3F3C9269" w14:textId="47E10FA9" w:rsidR="00A44F7B" w:rsidRPr="00ED099F" w:rsidRDefault="00753199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41" w:type="dxa"/>
            <w:vAlign w:val="bottom"/>
          </w:tcPr>
          <w:p w14:paraId="11C9AB87" w14:textId="77777777" w:rsidR="00A44F7B" w:rsidRPr="00ED099F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00C61B4F" w14:textId="7F50ED98" w:rsidR="00A44F7B" w:rsidRPr="00ED099F" w:rsidRDefault="00DA7119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B126131" w14:textId="77777777" w:rsidR="00A44F7B" w:rsidRPr="00ED099F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1B27772F" w14:textId="2731ECFB" w:rsidR="00A44F7B" w:rsidRPr="00ED099F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541417F8" w14:textId="77777777" w:rsidR="00A44F7B" w:rsidRPr="00ED099F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21E87364" w14:textId="30198EAF" w:rsidR="00A44F7B" w:rsidRPr="00ED099F" w:rsidRDefault="003140D9" w:rsidP="00637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D9F8530" w14:textId="77777777" w:rsidR="00A44F7B" w:rsidRPr="00ED099F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1BC575AE" w14:textId="36D58EC2" w:rsidR="00A44F7B" w:rsidRPr="00ED099F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53199" w:rsidRPr="00ED099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6E0839" w:rsidRPr="00ED099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753199" w:rsidRPr="00B33E86" w14:paraId="03007E02" w14:textId="77777777" w:rsidTr="00753199">
        <w:trPr>
          <w:trHeight w:val="384"/>
        </w:trPr>
        <w:tc>
          <w:tcPr>
            <w:tcW w:w="2203" w:type="dxa"/>
            <w:vAlign w:val="bottom"/>
          </w:tcPr>
          <w:p w14:paraId="2D5EDE21" w14:textId="55B4CF26" w:rsidR="00753199" w:rsidRPr="00B33E86" w:rsidRDefault="00753199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71" w:type="dxa"/>
            <w:vAlign w:val="bottom"/>
          </w:tcPr>
          <w:p w14:paraId="2B7C68B0" w14:textId="147BD44D" w:rsidR="00753199" w:rsidRPr="00B33E86" w:rsidRDefault="00753199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5EC8F377" w14:textId="77777777" w:rsidR="00753199" w:rsidRPr="00B33E86" w:rsidRDefault="00753199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5E30F9AA" w14:textId="6D8C4C3C" w:rsidR="00753199" w:rsidRPr="00B33E86" w:rsidRDefault="00753199" w:rsidP="00CE5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69" w:type="dxa"/>
            <w:vAlign w:val="bottom"/>
          </w:tcPr>
          <w:p w14:paraId="17E6DC02" w14:textId="77777777" w:rsidR="00753199" w:rsidRPr="00B33E86" w:rsidRDefault="00753199" w:rsidP="0075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0E92E5C3" w14:textId="4648E3C5" w:rsidR="00753199" w:rsidRPr="00ED099F" w:rsidRDefault="00753199" w:rsidP="0075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348523AF" w14:textId="77777777" w:rsidR="00753199" w:rsidRPr="00ED099F" w:rsidRDefault="00753199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72B6D31A" w14:textId="1260B5D0" w:rsidR="00753199" w:rsidRPr="00ED099F" w:rsidRDefault="007132B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7" w:type="dxa"/>
            <w:vAlign w:val="bottom"/>
          </w:tcPr>
          <w:p w14:paraId="6ACD872D" w14:textId="77777777" w:rsidR="00753199" w:rsidRPr="00ED099F" w:rsidRDefault="00753199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69C7B791" w14:textId="144158F1" w:rsidR="00753199" w:rsidRPr="00ED099F" w:rsidRDefault="00753199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1" w:type="dxa"/>
            <w:vAlign w:val="bottom"/>
          </w:tcPr>
          <w:p w14:paraId="2DDA1702" w14:textId="77777777" w:rsidR="00753199" w:rsidRPr="00ED099F" w:rsidRDefault="00753199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2B17FB2" w14:textId="09FBAD5D" w:rsidR="00753199" w:rsidRPr="00ED099F" w:rsidRDefault="00753199" w:rsidP="0075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E7C8C96" w14:textId="77777777" w:rsidR="00753199" w:rsidRPr="00ED099F" w:rsidRDefault="00753199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5B29FD74" w14:textId="3D76784E" w:rsidR="00753199" w:rsidRPr="00ED099F" w:rsidRDefault="00753199" w:rsidP="0075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4ED365C" w14:textId="77777777" w:rsidR="00753199" w:rsidRPr="00ED099F" w:rsidRDefault="00753199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4B4B64DA" w14:textId="24F39FF3" w:rsidR="00753199" w:rsidRPr="00ED099F" w:rsidRDefault="00753199" w:rsidP="00637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668DBBC" w14:textId="77777777" w:rsidR="00753199" w:rsidRPr="00ED099F" w:rsidRDefault="00753199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1FC27B4A" w14:textId="5BEC8E73" w:rsidR="00753199" w:rsidRPr="00ED099F" w:rsidRDefault="00753199" w:rsidP="00A6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0839" w:rsidRPr="00ED099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A44F7B" w:rsidRPr="00B33E86" w14:paraId="124CBCDF" w14:textId="77777777" w:rsidTr="00753199">
        <w:trPr>
          <w:trHeight w:val="384"/>
        </w:trPr>
        <w:tc>
          <w:tcPr>
            <w:tcW w:w="2203" w:type="dxa"/>
            <w:vAlign w:val="bottom"/>
          </w:tcPr>
          <w:p w14:paraId="1C27644C" w14:textId="00077DD4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071" w:type="dxa"/>
            <w:vAlign w:val="bottom"/>
          </w:tcPr>
          <w:p w14:paraId="2E3F8982" w14:textId="0ECA0818" w:rsidR="00A44F7B" w:rsidRPr="00B33E86" w:rsidRDefault="00DA7119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568B13A8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307E0AE8" w14:textId="180DC512" w:rsidR="00A44F7B" w:rsidRPr="00B33E86" w:rsidRDefault="00DA7119" w:rsidP="00A6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6E75339B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2149AC88" w14:textId="724346AB" w:rsidR="00A44F7B" w:rsidRPr="00ED099F" w:rsidRDefault="00DA7119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ED099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D099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bottom"/>
          </w:tcPr>
          <w:p w14:paraId="226CB48D" w14:textId="77777777" w:rsidR="00A44F7B" w:rsidRPr="00ED099F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3F574237" w14:textId="5DE9374F" w:rsidR="00A44F7B" w:rsidRPr="00ED099F" w:rsidRDefault="00DA7119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132BB" w:rsidRPr="00ED099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D099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7" w:type="dxa"/>
            <w:vAlign w:val="bottom"/>
          </w:tcPr>
          <w:p w14:paraId="11940C47" w14:textId="77777777" w:rsidR="00A44F7B" w:rsidRPr="00ED099F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77A7C087" w14:textId="76DF1AD5" w:rsidR="00A44F7B" w:rsidRPr="00ED099F" w:rsidRDefault="00DA7119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099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40D9" w:rsidRPr="00ED099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ED099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7991F8D8" w14:textId="77777777" w:rsidR="00A44F7B" w:rsidRPr="00ED099F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700475C5" w14:textId="0435DA83" w:rsidR="00A44F7B" w:rsidRPr="00ED099F" w:rsidRDefault="00DA7119" w:rsidP="00A6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ED099F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ED099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7626F7C8" w14:textId="77777777" w:rsidR="00A44F7B" w:rsidRPr="00ED099F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4FFC9F2D" w14:textId="7FF8C911" w:rsidR="00A44F7B" w:rsidRPr="00ED099F" w:rsidRDefault="00DA7119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ED099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D099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2973745D" w14:textId="77777777" w:rsidR="00A44F7B" w:rsidRPr="00ED099F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4D43E6A8" w14:textId="614E217B" w:rsidR="00A44F7B" w:rsidRPr="00ED099F" w:rsidRDefault="00DA7119" w:rsidP="00637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0F490D3" w14:textId="77777777" w:rsidR="00A44F7B" w:rsidRPr="00ED099F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0164C7AC" w14:textId="3259A032" w:rsidR="00A44F7B" w:rsidRPr="00ED099F" w:rsidRDefault="00DA7119" w:rsidP="00A6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751D" w:rsidRPr="00ED099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E0839" w:rsidRPr="00ED099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ED099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44F7B" w:rsidRPr="00B33E86" w14:paraId="1DA081EC" w14:textId="77777777" w:rsidTr="00DA7119">
        <w:trPr>
          <w:trHeight w:val="371"/>
        </w:trPr>
        <w:tc>
          <w:tcPr>
            <w:tcW w:w="2203" w:type="dxa"/>
            <w:vAlign w:val="bottom"/>
          </w:tcPr>
          <w:p w14:paraId="24F67102" w14:textId="15F60AB1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B751D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5B751D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A2F56" w14:textId="0D5F1A05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67" w:type="dxa"/>
            <w:vAlign w:val="bottom"/>
          </w:tcPr>
          <w:p w14:paraId="27D6AAA8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DB7E5" w14:textId="0E82E17C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</w:t>
            </w:r>
            <w:r w:rsidR="009343AC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bottom"/>
          </w:tcPr>
          <w:p w14:paraId="3364D1FA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836C4" w14:textId="77995E83" w:rsidR="00A44F7B" w:rsidRPr="00ED099F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  <w:r w:rsidR="007132BB" w:rsidRPr="00ED09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69" w:type="dxa"/>
            <w:vAlign w:val="bottom"/>
          </w:tcPr>
          <w:p w14:paraId="2AB9D9F7" w14:textId="77777777" w:rsidR="00A44F7B" w:rsidRPr="00ED099F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BADA0" w14:textId="31C9F646" w:rsidR="00A44F7B" w:rsidRPr="00ED099F" w:rsidRDefault="009343AC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9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  <w:r w:rsidR="006E0839" w:rsidRPr="00ED09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7" w:type="dxa"/>
            <w:vAlign w:val="bottom"/>
          </w:tcPr>
          <w:p w14:paraId="0A70A540" w14:textId="77777777" w:rsidR="00A44F7B" w:rsidRPr="00ED099F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03EBA" w14:textId="1307F918" w:rsidR="00A44F7B" w:rsidRPr="00ED099F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  <w:r w:rsidR="003140D9" w:rsidRPr="00ED09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1" w:type="dxa"/>
            <w:vAlign w:val="bottom"/>
          </w:tcPr>
          <w:p w14:paraId="38F31B12" w14:textId="77777777" w:rsidR="00A44F7B" w:rsidRPr="00ED099F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24F8A" w14:textId="7BC0A8F0" w:rsidR="00A44F7B" w:rsidRPr="00ED099F" w:rsidRDefault="00DA7119" w:rsidP="00A6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3923E59" w14:textId="77777777" w:rsidR="00A44F7B" w:rsidRPr="00ED099F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E8E4F" w14:textId="79B1BCD1" w:rsidR="00A44F7B" w:rsidRPr="00ED099F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68564C75" w14:textId="77777777" w:rsidR="00A44F7B" w:rsidRPr="00ED099F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003BD" w14:textId="5BCF4490" w:rsidR="00A44F7B" w:rsidRPr="00ED099F" w:rsidRDefault="00637801" w:rsidP="00637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09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E5C3E54" w14:textId="77777777" w:rsidR="00A44F7B" w:rsidRPr="00ED099F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00018" w14:textId="79CE239A" w:rsidR="00A44F7B" w:rsidRPr="00ED099F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09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DA7119" w:rsidRPr="00ED09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E0839" w:rsidRPr="00ED09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200</w:t>
            </w:r>
          </w:p>
        </w:tc>
      </w:tr>
      <w:tr w:rsidR="00A44F7B" w:rsidRPr="00B33E86" w14:paraId="70DA0EBE" w14:textId="77777777" w:rsidTr="00DA7119">
        <w:trPr>
          <w:trHeight w:val="20"/>
        </w:trPr>
        <w:tc>
          <w:tcPr>
            <w:tcW w:w="2203" w:type="dxa"/>
            <w:vAlign w:val="bottom"/>
          </w:tcPr>
          <w:p w14:paraId="0C264430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3312A953" w14:textId="5EB05D1C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6DF69E5B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4" w:type="dxa"/>
            <w:vAlign w:val="bottom"/>
          </w:tcPr>
          <w:p w14:paraId="2925F4A8" w14:textId="63160450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bottom"/>
          </w:tcPr>
          <w:p w14:paraId="3027A494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3" w:type="dxa"/>
            <w:vAlign w:val="bottom"/>
          </w:tcPr>
          <w:p w14:paraId="7BE1898B" w14:textId="43746365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bottom"/>
          </w:tcPr>
          <w:p w14:paraId="16669A27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5" w:type="dxa"/>
            <w:vAlign w:val="bottom"/>
          </w:tcPr>
          <w:p w14:paraId="793478FF" w14:textId="73DEBFE3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6D12BCA1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5" w:type="dxa"/>
            <w:vAlign w:val="bottom"/>
          </w:tcPr>
          <w:p w14:paraId="02DB5F35" w14:textId="416C53FC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34E02B54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vAlign w:val="bottom"/>
          </w:tcPr>
          <w:p w14:paraId="16EAFC67" w14:textId="740A1248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FE1BF74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227A9C49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4CA5983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0" w:type="dxa"/>
            <w:vAlign w:val="bottom"/>
          </w:tcPr>
          <w:p w14:paraId="71D8CAE2" w14:textId="1F4D5030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4EC2734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12A8CD56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4F7B" w:rsidRPr="00B33E86" w14:paraId="6B677377" w14:textId="77777777" w:rsidTr="00DA7119">
        <w:trPr>
          <w:trHeight w:val="371"/>
        </w:trPr>
        <w:tc>
          <w:tcPr>
            <w:tcW w:w="2203" w:type="dxa"/>
            <w:vAlign w:val="bottom"/>
          </w:tcPr>
          <w:p w14:paraId="4B197510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71" w:type="dxa"/>
            <w:vAlign w:val="bottom"/>
          </w:tcPr>
          <w:p w14:paraId="2AACC42D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40EEB243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20398BDC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5AB73064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40C85261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600D3C36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76CBCFD0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03F0437F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335A0607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FA5F870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3D389583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CC9E9A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4AED55E2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049413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60B14FA1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D48AC35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38032321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4F7B" w:rsidRPr="00B33E86" w14:paraId="6A21B9A8" w14:textId="77777777" w:rsidTr="00DA7119">
        <w:trPr>
          <w:trHeight w:val="384"/>
        </w:trPr>
        <w:tc>
          <w:tcPr>
            <w:tcW w:w="2203" w:type="dxa"/>
            <w:vAlign w:val="bottom"/>
          </w:tcPr>
          <w:p w14:paraId="7AC58B32" w14:textId="16AD49F1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B751D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5B751D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0779FDD2" w14:textId="01C96315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A44F7B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335</w:t>
            </w:r>
          </w:p>
        </w:tc>
        <w:tc>
          <w:tcPr>
            <w:tcW w:w="267" w:type="dxa"/>
            <w:vAlign w:val="bottom"/>
          </w:tcPr>
          <w:p w14:paraId="6E0B101E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  <w:vAlign w:val="bottom"/>
          </w:tcPr>
          <w:p w14:paraId="39763CE5" w14:textId="1E497947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A44F7B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322</w:t>
            </w:r>
          </w:p>
        </w:tc>
        <w:tc>
          <w:tcPr>
            <w:tcW w:w="269" w:type="dxa"/>
            <w:vAlign w:val="bottom"/>
          </w:tcPr>
          <w:p w14:paraId="080AE98C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vAlign w:val="bottom"/>
          </w:tcPr>
          <w:p w14:paraId="25AE56DC" w14:textId="27A36E1C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478</w:t>
            </w:r>
          </w:p>
        </w:tc>
        <w:tc>
          <w:tcPr>
            <w:tcW w:w="269" w:type="dxa"/>
            <w:vAlign w:val="bottom"/>
          </w:tcPr>
          <w:p w14:paraId="2C46F5D6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3951EA42" w14:textId="3627A8C0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277" w:type="dxa"/>
            <w:vAlign w:val="bottom"/>
          </w:tcPr>
          <w:p w14:paraId="1694C5D0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64757C40" w14:textId="696D5833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241" w:type="dxa"/>
            <w:vAlign w:val="bottom"/>
          </w:tcPr>
          <w:p w14:paraId="0A2C8C3A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vAlign w:val="bottom"/>
          </w:tcPr>
          <w:p w14:paraId="6A0C52E7" w14:textId="340DABA5" w:rsidR="00A44F7B" w:rsidRPr="00B33E86" w:rsidRDefault="00A44F7B" w:rsidP="00A6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D54CD8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  <w:vAlign w:val="bottom"/>
          </w:tcPr>
          <w:p w14:paraId="12F1EE03" w14:textId="01190164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6644A029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  <w:vAlign w:val="bottom"/>
          </w:tcPr>
          <w:p w14:paraId="71C13223" w14:textId="48F44516" w:rsidR="00A44F7B" w:rsidRPr="00B33E86" w:rsidRDefault="00637801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314</w:t>
            </w:r>
          </w:p>
        </w:tc>
        <w:tc>
          <w:tcPr>
            <w:tcW w:w="238" w:type="dxa"/>
            <w:vAlign w:val="bottom"/>
          </w:tcPr>
          <w:p w14:paraId="1BAD627A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65A79C3D" w14:textId="18B1622F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A44F7B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535</w:t>
            </w:r>
          </w:p>
        </w:tc>
      </w:tr>
      <w:tr w:rsidR="00A44F7B" w:rsidRPr="00B33E86" w14:paraId="5ECD6DEB" w14:textId="77777777" w:rsidTr="00DA7119">
        <w:trPr>
          <w:trHeight w:val="371"/>
        </w:trPr>
        <w:tc>
          <w:tcPr>
            <w:tcW w:w="2203" w:type="dxa"/>
            <w:vAlign w:val="bottom"/>
          </w:tcPr>
          <w:p w14:paraId="2ADC58A5" w14:textId="4DF34846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B751D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5B751D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417A05" w14:textId="68AA3A3C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DA7119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753199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267" w:type="dxa"/>
            <w:vAlign w:val="bottom"/>
          </w:tcPr>
          <w:p w14:paraId="04F307FB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85ECD1" w14:textId="38674721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DA7119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753199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</w:t>
            </w:r>
          </w:p>
        </w:tc>
        <w:tc>
          <w:tcPr>
            <w:tcW w:w="269" w:type="dxa"/>
            <w:vAlign w:val="bottom"/>
          </w:tcPr>
          <w:p w14:paraId="7EDAF672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55"/>
              </w:tabs>
              <w:spacing w:line="340" w:lineRule="exact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2D829A" w14:textId="1201A3FE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440</w:t>
            </w:r>
          </w:p>
        </w:tc>
        <w:tc>
          <w:tcPr>
            <w:tcW w:w="269" w:type="dxa"/>
            <w:vAlign w:val="bottom"/>
          </w:tcPr>
          <w:p w14:paraId="39F82C48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C793F0" w14:textId="24363A8D" w:rsidR="00A44F7B" w:rsidRPr="00B33E86" w:rsidRDefault="003140D9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E08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6E0839" w:rsidRPr="006E08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7" w:type="dxa"/>
            <w:vAlign w:val="bottom"/>
          </w:tcPr>
          <w:p w14:paraId="03830022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A8D6B1" w14:textId="32113A19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753199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1" w:type="dxa"/>
            <w:vAlign w:val="bottom"/>
          </w:tcPr>
          <w:p w14:paraId="0F412E6F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9F22A7" w14:textId="7253278A" w:rsidR="00A44F7B" w:rsidRPr="00B33E86" w:rsidRDefault="00753199" w:rsidP="006E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bottom"/>
          </w:tcPr>
          <w:p w14:paraId="3E0141B3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42527B" w14:textId="5E98EF14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78632C72" w14:textId="77777777" w:rsidR="00A44F7B" w:rsidRPr="00B33E86" w:rsidRDefault="00A44F7B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AD039C" w14:textId="6B168DC5" w:rsidR="00A44F7B" w:rsidRPr="00B33E86" w:rsidRDefault="005B751D" w:rsidP="00637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753199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AB376F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8" w:type="dxa"/>
            <w:vAlign w:val="bottom"/>
          </w:tcPr>
          <w:p w14:paraId="7B702440" w14:textId="77777777" w:rsidR="00A44F7B" w:rsidRPr="00B33E86" w:rsidRDefault="00A44F7B" w:rsidP="00637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2BAE61" w14:textId="745C0C91" w:rsidR="00A44F7B" w:rsidRPr="00B33E86" w:rsidRDefault="005B751D" w:rsidP="00A4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DA7119"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3E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058</w:t>
            </w:r>
          </w:p>
        </w:tc>
      </w:tr>
    </w:tbl>
    <w:p w14:paraId="7D3761E2" w14:textId="2197F18A" w:rsidR="00AF5618" w:rsidRPr="003E01A5" w:rsidRDefault="00AF5618" w:rsidP="005C3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AF5618" w:rsidRPr="003E01A5" w:rsidSect="00627547">
          <w:footerReference w:type="first" r:id="rId20"/>
          <w:type w:val="nextColumn"/>
          <w:pgSz w:w="16834" w:h="11909" w:orient="landscape" w:code="9"/>
          <w:pgMar w:top="360" w:right="994" w:bottom="576" w:left="1152" w:header="720" w:footer="611" w:gutter="0"/>
          <w:cols w:space="720"/>
        </w:sectPr>
      </w:pPr>
    </w:p>
    <w:p w14:paraId="579ED27C" w14:textId="79C3FCED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>สัญญาเช่า</w:t>
      </w:r>
    </w:p>
    <w:p w14:paraId="02FDC21B" w14:textId="77777777" w:rsidR="00AF5618" w:rsidRPr="003E01A5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7501E8" w:rsidRPr="003E01A5" w14:paraId="4AE3F515" w14:textId="77777777" w:rsidTr="001A5B30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5C0C3E3A" w14:textId="77777777" w:rsidR="00AF5618" w:rsidRPr="003E01A5" w:rsidRDefault="00AF5618" w:rsidP="004815B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สินทรัพย์สิทธิการใช้เพื่อใช้ในการดำเนินงาน</w:t>
            </w:r>
          </w:p>
        </w:tc>
        <w:tc>
          <w:tcPr>
            <w:tcW w:w="2523" w:type="dxa"/>
            <w:gridSpan w:val="3"/>
          </w:tcPr>
          <w:p w14:paraId="5CBC2EA8" w14:textId="77777777" w:rsidR="00AF5618" w:rsidRPr="003E01A5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A56CFFA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2F7587B5" w14:textId="77777777" w:rsidR="00AF5618" w:rsidRPr="003E01A5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F3E3C" w:rsidRPr="003E01A5" w14:paraId="1FFC7C7D" w14:textId="77777777" w:rsidTr="001A5B30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263E07AA" w14:textId="50A9F2D6" w:rsidR="008F3E3C" w:rsidRPr="003E01A5" w:rsidRDefault="008F3E3C" w:rsidP="008F3E3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34B8C0DA" w14:textId="2008441F" w:rsidR="008F3E3C" w:rsidRPr="003E01A5" w:rsidRDefault="005B751D" w:rsidP="008F3E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78" w:type="dxa"/>
          </w:tcPr>
          <w:p w14:paraId="2ECB3899" w14:textId="77777777" w:rsidR="008F3E3C" w:rsidRPr="003E01A5" w:rsidRDefault="008F3E3C" w:rsidP="008F3E3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5471169" w14:textId="455C20D7" w:rsidR="008F3E3C" w:rsidRPr="003E01A5" w:rsidRDefault="005B751D" w:rsidP="008F3E3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5273BC17" w14:textId="77777777" w:rsidR="008F3E3C" w:rsidRPr="003E01A5" w:rsidRDefault="008F3E3C" w:rsidP="008F3E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D039B1E" w14:textId="000C6247" w:rsidR="008F3E3C" w:rsidRPr="003E01A5" w:rsidRDefault="005B751D" w:rsidP="008F3E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4E62A2CB" w14:textId="77777777" w:rsidR="008F3E3C" w:rsidRPr="003E01A5" w:rsidRDefault="008F3E3C" w:rsidP="008F3E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90C17DE" w14:textId="020BB99C" w:rsidR="008F3E3C" w:rsidRPr="003E01A5" w:rsidRDefault="005B751D" w:rsidP="008F3E3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7501E8" w:rsidRPr="003E01A5" w14:paraId="36F8CB27" w14:textId="77777777" w:rsidTr="001A5B30">
        <w:trPr>
          <w:cantSplit/>
          <w:trHeight w:val="20"/>
          <w:tblHeader/>
        </w:trPr>
        <w:tc>
          <w:tcPr>
            <w:tcW w:w="4050" w:type="dxa"/>
          </w:tcPr>
          <w:p w14:paraId="34407CE9" w14:textId="77777777" w:rsidR="00AF5618" w:rsidRPr="003E01A5" w:rsidRDefault="00AF5618" w:rsidP="004815B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2904C4A6" w14:textId="77777777" w:rsidR="00AF5618" w:rsidRPr="003E01A5" w:rsidRDefault="00AF5618" w:rsidP="004815B3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30038" w:rsidRPr="003E01A5" w14:paraId="7730D657" w14:textId="77777777" w:rsidTr="001A5B30">
        <w:trPr>
          <w:cantSplit/>
          <w:trHeight w:val="20"/>
        </w:trPr>
        <w:tc>
          <w:tcPr>
            <w:tcW w:w="4050" w:type="dxa"/>
          </w:tcPr>
          <w:p w14:paraId="01966F83" w14:textId="77777777" w:rsidR="00830038" w:rsidRPr="003E01A5" w:rsidRDefault="00830038" w:rsidP="0083003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0340ADFD" w14:textId="6F9FF918" w:rsidR="00830038" w:rsidRPr="003E01A5" w:rsidRDefault="005B751D" w:rsidP="0083003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</w:t>
            </w:r>
          </w:p>
        </w:tc>
        <w:tc>
          <w:tcPr>
            <w:tcW w:w="178" w:type="dxa"/>
            <w:vAlign w:val="bottom"/>
          </w:tcPr>
          <w:p w14:paraId="635F7BA1" w14:textId="77777777" w:rsidR="00830038" w:rsidRPr="003E01A5" w:rsidRDefault="00830038" w:rsidP="0083003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116C815" w14:textId="1C90013D" w:rsidR="00830038" w:rsidRPr="003E01A5" w:rsidRDefault="005B751D" w:rsidP="008300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</w:p>
        </w:tc>
        <w:tc>
          <w:tcPr>
            <w:tcW w:w="180" w:type="dxa"/>
            <w:vAlign w:val="bottom"/>
          </w:tcPr>
          <w:p w14:paraId="4206B122" w14:textId="77777777" w:rsidR="00830038" w:rsidRPr="003E01A5" w:rsidRDefault="00830038" w:rsidP="008300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5C64796" w14:textId="5D4F83FB" w:rsidR="00830038" w:rsidRPr="003E01A5" w:rsidRDefault="005B751D" w:rsidP="008300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  <w:tc>
          <w:tcPr>
            <w:tcW w:w="180" w:type="dxa"/>
            <w:vAlign w:val="bottom"/>
          </w:tcPr>
          <w:p w14:paraId="72B4FDFC" w14:textId="77777777" w:rsidR="00830038" w:rsidRPr="003E01A5" w:rsidRDefault="00830038" w:rsidP="008300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480AB1A" w14:textId="1B99B70D" w:rsidR="00830038" w:rsidRPr="003E01A5" w:rsidRDefault="005B751D" w:rsidP="008300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</w:p>
        </w:tc>
      </w:tr>
      <w:tr w:rsidR="00830038" w:rsidRPr="003E01A5" w14:paraId="10D68C01" w14:textId="77777777" w:rsidTr="001A5B30">
        <w:trPr>
          <w:cantSplit/>
          <w:trHeight w:val="20"/>
        </w:trPr>
        <w:tc>
          <w:tcPr>
            <w:tcW w:w="4050" w:type="dxa"/>
          </w:tcPr>
          <w:p w14:paraId="279BB5E7" w14:textId="77777777" w:rsidR="00830038" w:rsidRPr="003E01A5" w:rsidRDefault="00830038" w:rsidP="0083003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1B9E20C8" w14:textId="4A4567DE" w:rsidR="00830038" w:rsidRPr="003E01A5" w:rsidRDefault="005B751D" w:rsidP="0083003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178" w:type="dxa"/>
            <w:vAlign w:val="bottom"/>
          </w:tcPr>
          <w:p w14:paraId="1C5C6589" w14:textId="77777777" w:rsidR="00830038" w:rsidRPr="003E01A5" w:rsidRDefault="00830038" w:rsidP="0083003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FAFFA2F" w14:textId="44FB194C" w:rsidR="00830038" w:rsidRPr="003E01A5" w:rsidRDefault="005B751D" w:rsidP="008300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180" w:type="dxa"/>
            <w:vAlign w:val="bottom"/>
          </w:tcPr>
          <w:p w14:paraId="3D1DA681" w14:textId="77777777" w:rsidR="00830038" w:rsidRPr="003E01A5" w:rsidRDefault="00830038" w:rsidP="008300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5897D01" w14:textId="2B85F0E8" w:rsidR="00830038" w:rsidRPr="003E01A5" w:rsidRDefault="005B751D" w:rsidP="008300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768D568B" w14:textId="77777777" w:rsidR="00830038" w:rsidRPr="003E01A5" w:rsidRDefault="00830038" w:rsidP="008300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73E01C4" w14:textId="6A31AB58" w:rsidR="00830038" w:rsidRPr="003E01A5" w:rsidRDefault="005B751D" w:rsidP="008300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830038" w:rsidRPr="003E01A5" w14:paraId="77BB080B" w14:textId="77777777" w:rsidTr="001A5B30">
        <w:trPr>
          <w:cantSplit/>
          <w:trHeight w:val="20"/>
        </w:trPr>
        <w:tc>
          <w:tcPr>
            <w:tcW w:w="4050" w:type="dxa"/>
          </w:tcPr>
          <w:p w14:paraId="11C5C700" w14:textId="0E5C058E" w:rsidR="00830038" w:rsidRPr="003E01A5" w:rsidRDefault="00830038" w:rsidP="0083003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B700D29" w14:textId="73A26E72" w:rsidR="00830038" w:rsidRPr="003E01A5" w:rsidRDefault="005B751D" w:rsidP="0083003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78" w:type="dxa"/>
            <w:vAlign w:val="bottom"/>
          </w:tcPr>
          <w:p w14:paraId="44B5C6A5" w14:textId="77777777" w:rsidR="00830038" w:rsidRPr="003E01A5" w:rsidRDefault="00830038" w:rsidP="0083003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C927F63" w14:textId="1F026808" w:rsidR="00830038" w:rsidRPr="003E01A5" w:rsidRDefault="005B751D" w:rsidP="00BB4D2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6B2DAB77" w14:textId="77777777" w:rsidR="00830038" w:rsidRPr="003E01A5" w:rsidRDefault="00830038" w:rsidP="008300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217DE67" w14:textId="2B2B4CEF" w:rsidR="00830038" w:rsidRPr="003E01A5" w:rsidRDefault="005B751D" w:rsidP="008300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78BBFE17" w14:textId="77777777" w:rsidR="00830038" w:rsidRPr="003E01A5" w:rsidRDefault="00830038" w:rsidP="008300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F0FAF0A" w14:textId="404A9848" w:rsidR="00830038" w:rsidRPr="003E01A5" w:rsidRDefault="005B751D" w:rsidP="008300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830038" w:rsidRPr="003E01A5" w14:paraId="37D9AC5F" w14:textId="77777777" w:rsidTr="001A5B30">
        <w:trPr>
          <w:cantSplit/>
          <w:trHeight w:val="20"/>
        </w:trPr>
        <w:tc>
          <w:tcPr>
            <w:tcW w:w="4050" w:type="dxa"/>
          </w:tcPr>
          <w:p w14:paraId="5D308009" w14:textId="77777777" w:rsidR="00830038" w:rsidRPr="003E01A5" w:rsidRDefault="00830038" w:rsidP="0083003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CC4CB" w14:textId="302B8965" w:rsidR="00830038" w:rsidRPr="003E01A5" w:rsidRDefault="005B751D" w:rsidP="0083003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319</w:t>
            </w:r>
          </w:p>
        </w:tc>
        <w:tc>
          <w:tcPr>
            <w:tcW w:w="178" w:type="dxa"/>
            <w:vAlign w:val="bottom"/>
          </w:tcPr>
          <w:p w14:paraId="07066C54" w14:textId="77777777" w:rsidR="00830038" w:rsidRPr="003E01A5" w:rsidRDefault="00830038" w:rsidP="0083003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76780F" w14:textId="48E1F1C2" w:rsidR="00830038" w:rsidRPr="003E01A5" w:rsidRDefault="005B751D" w:rsidP="008300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397</w:t>
            </w:r>
          </w:p>
        </w:tc>
        <w:tc>
          <w:tcPr>
            <w:tcW w:w="180" w:type="dxa"/>
            <w:vAlign w:val="bottom"/>
          </w:tcPr>
          <w:p w14:paraId="07E88B01" w14:textId="77777777" w:rsidR="00830038" w:rsidRPr="003E01A5" w:rsidRDefault="00830038" w:rsidP="008300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957A3" w14:textId="3AA0CD1D" w:rsidR="00830038" w:rsidRPr="003E01A5" w:rsidRDefault="005B751D" w:rsidP="008300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124</w:t>
            </w:r>
          </w:p>
        </w:tc>
        <w:tc>
          <w:tcPr>
            <w:tcW w:w="180" w:type="dxa"/>
            <w:vAlign w:val="bottom"/>
          </w:tcPr>
          <w:p w14:paraId="701403D8" w14:textId="77777777" w:rsidR="00830038" w:rsidRPr="003E01A5" w:rsidRDefault="00830038" w:rsidP="008300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46A95" w14:textId="381446A5" w:rsidR="00830038" w:rsidRPr="003E01A5" w:rsidRDefault="005B751D" w:rsidP="008300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163</w:t>
            </w:r>
          </w:p>
        </w:tc>
      </w:tr>
    </w:tbl>
    <w:p w14:paraId="34B694F9" w14:textId="77777777" w:rsidR="00AF5618" w:rsidRPr="003E01A5" w:rsidRDefault="00AF5618" w:rsidP="00AF5618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5B7DF3D7" w14:textId="0BE530A0" w:rsidR="00AF5618" w:rsidRPr="003E01A5" w:rsidRDefault="00AF5618" w:rsidP="00AF5618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5B751D" w:rsidRPr="003E01A5">
        <w:rPr>
          <w:rFonts w:asciiTheme="majorBidi" w:hAnsiTheme="majorBidi" w:cstheme="majorBidi"/>
          <w:sz w:val="30"/>
          <w:szCs w:val="30"/>
        </w:rPr>
        <w:t>2568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5B751D" w:rsidRPr="003E01A5">
        <w:rPr>
          <w:rFonts w:asciiTheme="majorBidi" w:hAnsiTheme="majorBidi" w:cstheme="majorBidi"/>
          <w:sz w:val="30"/>
          <w:szCs w:val="30"/>
        </w:rPr>
        <w:t>23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5B751D" w:rsidRPr="003E01A5">
        <w:rPr>
          <w:rFonts w:asciiTheme="majorBidi" w:hAnsiTheme="majorBidi" w:cstheme="majorBidi"/>
          <w:sz w:val="30"/>
          <w:szCs w:val="30"/>
        </w:rPr>
        <w:t>6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3E01A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</w:rPr>
        <w:t>179</w:t>
      </w:r>
      <w:r w:rsidR="00971B83" w:rsidRPr="003E01A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71B83" w:rsidRPr="003E01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</w:rPr>
        <w:t>162</w:t>
      </w:r>
      <w:r w:rsidR="00971B83" w:rsidRPr="003E01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</w:t>
      </w: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A0061B7" w14:textId="77777777" w:rsidR="00AF5618" w:rsidRPr="003E01A5" w:rsidRDefault="00AF5618" w:rsidP="00AF561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BB15E74" w14:textId="79C3B0E8" w:rsidR="00AF5618" w:rsidRPr="003E01A5" w:rsidRDefault="00AF5618" w:rsidP="00AF561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E01A5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กลุ่มบริษัทเช่าพื้นที่อาคาร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สำนักงานแห่งหนึ่งกับกิจการ</w:t>
      </w:r>
      <w:r w:rsidR="00AE55FA" w:rsidRPr="003E01A5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ที่เกี่ยวข้องกัน เป็นระยะเวลา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="005B751D" w:rsidRPr="003E01A5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ปี</w:t>
      </w:r>
      <w:r w:rsidRPr="003E01A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  <w:r w:rsidR="00BB4D2F" w:rsidRPr="003E01A5">
        <w:rPr>
          <w:rFonts w:asciiTheme="majorBidi" w:hAnsiTheme="majorBidi" w:cstheme="majorBidi"/>
          <w:sz w:val="30"/>
          <w:szCs w:val="30"/>
          <w:lang w:bidi="th-TH"/>
        </w:rPr>
        <w:tab/>
      </w:r>
    </w:p>
    <w:p w14:paraId="6E817216" w14:textId="77777777" w:rsidR="00AF5618" w:rsidRPr="003E01A5" w:rsidRDefault="00AF5618" w:rsidP="00AF561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7702B00C" w14:textId="6A79D8C9" w:rsidR="00AF5618" w:rsidRPr="003E01A5" w:rsidRDefault="00AF5618" w:rsidP="00AF561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5B751D" w:rsidRPr="003E01A5">
        <w:rPr>
          <w:rFonts w:asciiTheme="majorBidi" w:hAnsiTheme="majorBidi" w:cstheme="majorBidi"/>
          <w:sz w:val="30"/>
          <w:szCs w:val="30"/>
        </w:rPr>
        <w:t>2568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กลุ่มบริษัทเช่ายานพาหนะเป็นเวลา </w:t>
      </w:r>
      <w:r w:rsidR="005B751D" w:rsidRPr="003E01A5">
        <w:rPr>
          <w:rFonts w:asciiTheme="majorBidi" w:hAnsiTheme="majorBidi" w:cstheme="majorBidi"/>
          <w:sz w:val="30"/>
          <w:szCs w:val="30"/>
        </w:rPr>
        <w:t>1</w:t>
      </w:r>
      <w:r w:rsidRPr="003E01A5">
        <w:rPr>
          <w:rFonts w:asciiTheme="majorBidi" w:hAnsiTheme="majorBidi" w:cstheme="majorBidi"/>
          <w:sz w:val="30"/>
          <w:szCs w:val="30"/>
        </w:rPr>
        <w:t xml:space="preserve"> - </w:t>
      </w:r>
      <w:r w:rsidR="005B751D" w:rsidRPr="003E01A5">
        <w:rPr>
          <w:rFonts w:asciiTheme="majorBidi" w:hAnsiTheme="majorBidi" w:cstheme="majorBidi"/>
          <w:sz w:val="30"/>
          <w:szCs w:val="30"/>
        </w:rPr>
        <w:t>5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ปี และจ่ายค่าเช่าคงที่ตลอดระยะเวลาเช่า </w:t>
      </w:r>
    </w:p>
    <w:p w14:paraId="3D28B884" w14:textId="77777777" w:rsidR="00AF5618" w:rsidRPr="003E01A5" w:rsidRDefault="00AF5618" w:rsidP="00AF561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7501E8" w:rsidRPr="003E01A5" w14:paraId="617B00BD" w14:textId="77777777" w:rsidTr="004815B3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5E3B790B" w14:textId="77777777" w:rsidR="00AF5618" w:rsidRPr="003E01A5" w:rsidRDefault="00AF5618" w:rsidP="004815B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</w:tcPr>
          <w:p w14:paraId="2A9F73B6" w14:textId="77777777" w:rsidR="00AF5618" w:rsidRPr="003E01A5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226E95B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69D31289" w14:textId="77777777" w:rsidR="00AF5618" w:rsidRPr="003E01A5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F3E3C" w:rsidRPr="003E01A5" w14:paraId="64A7C3B9" w14:textId="77777777" w:rsidTr="004815B3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46D82CE0" w14:textId="7443E084" w:rsidR="008F3E3C" w:rsidRPr="003E01A5" w:rsidRDefault="008F3E3C" w:rsidP="008F3E3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6E3E5B86" w14:textId="14265248" w:rsidR="008F3E3C" w:rsidRPr="003E01A5" w:rsidRDefault="005B751D" w:rsidP="008F3E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78" w:type="dxa"/>
          </w:tcPr>
          <w:p w14:paraId="694A0ED3" w14:textId="77777777" w:rsidR="008F3E3C" w:rsidRPr="003E01A5" w:rsidRDefault="008F3E3C" w:rsidP="008F3E3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927AB43" w14:textId="761FB63E" w:rsidR="008F3E3C" w:rsidRPr="003E01A5" w:rsidRDefault="005B751D" w:rsidP="008F3E3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61E217C8" w14:textId="77777777" w:rsidR="008F3E3C" w:rsidRPr="003E01A5" w:rsidRDefault="008F3E3C" w:rsidP="008F3E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9B749D2" w14:textId="3BC48D8A" w:rsidR="008F3E3C" w:rsidRPr="003E01A5" w:rsidRDefault="005B751D" w:rsidP="008F3E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4797C1EC" w14:textId="77777777" w:rsidR="008F3E3C" w:rsidRPr="003E01A5" w:rsidRDefault="008F3E3C" w:rsidP="008F3E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3F76343" w14:textId="33A6D790" w:rsidR="008F3E3C" w:rsidRPr="003E01A5" w:rsidRDefault="005B751D" w:rsidP="008F3E3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7501E8" w:rsidRPr="003E01A5" w14:paraId="374C6409" w14:textId="77777777" w:rsidTr="004815B3">
        <w:trPr>
          <w:cantSplit/>
          <w:trHeight w:val="20"/>
          <w:tblHeader/>
        </w:trPr>
        <w:tc>
          <w:tcPr>
            <w:tcW w:w="4050" w:type="dxa"/>
          </w:tcPr>
          <w:p w14:paraId="130C8DDD" w14:textId="77777777" w:rsidR="00AF5618" w:rsidRPr="003E01A5" w:rsidRDefault="00AF5618" w:rsidP="004815B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63AB2236" w14:textId="77777777" w:rsidR="00AF5618" w:rsidRPr="003E01A5" w:rsidRDefault="00AF5618" w:rsidP="004815B3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F5618" w:rsidRPr="003E01A5" w14:paraId="5632781C" w14:textId="77777777" w:rsidTr="004815B3">
        <w:trPr>
          <w:cantSplit/>
          <w:trHeight w:val="20"/>
        </w:trPr>
        <w:tc>
          <w:tcPr>
            <w:tcW w:w="4050" w:type="dxa"/>
          </w:tcPr>
          <w:p w14:paraId="08A66EC3" w14:textId="77777777" w:rsidR="00AF5618" w:rsidRPr="003E01A5" w:rsidRDefault="00AF5618" w:rsidP="004815B3">
            <w:pPr>
              <w:ind w:firstLine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การจ่ายชำระคงที่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3F3D8DF" w14:textId="43879A21" w:rsidR="00AF5618" w:rsidRPr="003E01A5" w:rsidRDefault="005B751D" w:rsidP="004815B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</w:p>
        </w:tc>
        <w:tc>
          <w:tcPr>
            <w:tcW w:w="178" w:type="dxa"/>
            <w:vAlign w:val="bottom"/>
          </w:tcPr>
          <w:p w14:paraId="6CD3DF64" w14:textId="77777777" w:rsidR="00AF5618" w:rsidRPr="003E01A5" w:rsidRDefault="00AF5618" w:rsidP="004815B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172DED40" w14:textId="1A5A1D6F" w:rsidR="00AF5618" w:rsidRPr="003E01A5" w:rsidRDefault="005B751D" w:rsidP="004815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</w:t>
            </w:r>
          </w:p>
        </w:tc>
        <w:tc>
          <w:tcPr>
            <w:tcW w:w="180" w:type="dxa"/>
            <w:vAlign w:val="bottom"/>
          </w:tcPr>
          <w:p w14:paraId="57F375B5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31F78935" w14:textId="4CFB913B" w:rsidR="00AF5618" w:rsidRPr="003E01A5" w:rsidRDefault="005B751D" w:rsidP="004815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</w:p>
        </w:tc>
        <w:tc>
          <w:tcPr>
            <w:tcW w:w="180" w:type="dxa"/>
            <w:vAlign w:val="bottom"/>
          </w:tcPr>
          <w:p w14:paraId="005771AD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35B0AEE6" w14:textId="2B43743C" w:rsidR="00AF5618" w:rsidRPr="003E01A5" w:rsidRDefault="005B751D" w:rsidP="004815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</w:p>
        </w:tc>
      </w:tr>
    </w:tbl>
    <w:p w14:paraId="6936A821" w14:textId="77777777" w:rsidR="00AF5618" w:rsidRPr="003E01A5" w:rsidRDefault="00AF5618" w:rsidP="00AF5618">
      <w:pPr>
        <w:tabs>
          <w:tab w:val="clear" w:pos="454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8DF42C0" w14:textId="77777777" w:rsidR="001C799B" w:rsidRPr="003E01A5" w:rsidRDefault="001C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0DCF1A5" w14:textId="3C17D1FA" w:rsidR="00AF5618" w:rsidRPr="003E01A5" w:rsidRDefault="00AF5618" w:rsidP="00AF561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สิทธิเลือกในการขยายอายุสัญญาเช่า</w:t>
      </w:r>
    </w:p>
    <w:p w14:paraId="672F4A37" w14:textId="77777777" w:rsidR="00AF5618" w:rsidRPr="003E01A5" w:rsidRDefault="00AF5618" w:rsidP="00AF561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C3F02D0" w14:textId="266CDC48" w:rsidR="00AF5618" w:rsidRPr="003E01A5" w:rsidRDefault="00AF5618" w:rsidP="00AF561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7" w:name="_Hlk94277194"/>
      <w:r w:rsidRPr="003E01A5">
        <w:rPr>
          <w:rFonts w:asciiTheme="majorBidi" w:hAnsiTheme="majorBidi" w:cstheme="majorBidi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214AAD8C" w14:textId="77777777" w:rsidR="001C799B" w:rsidRPr="003E01A5" w:rsidRDefault="001C799B" w:rsidP="00AF561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7"/>
    <w:tbl>
      <w:tblPr>
        <w:tblW w:w="91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07"/>
        <w:gridCol w:w="238"/>
        <w:gridCol w:w="1112"/>
        <w:gridCol w:w="284"/>
        <w:gridCol w:w="1156"/>
        <w:gridCol w:w="238"/>
        <w:gridCol w:w="1112"/>
      </w:tblGrid>
      <w:tr w:rsidR="007501E8" w:rsidRPr="003E01A5" w14:paraId="6CC82070" w14:textId="77777777" w:rsidTr="004815B3">
        <w:trPr>
          <w:tblHeader/>
        </w:trPr>
        <w:tc>
          <w:tcPr>
            <w:tcW w:w="3870" w:type="dxa"/>
          </w:tcPr>
          <w:p w14:paraId="30665FA3" w14:textId="77777777" w:rsidR="00AF5618" w:rsidRPr="003E01A5" w:rsidRDefault="00AF5618" w:rsidP="004815B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57" w:type="dxa"/>
            <w:gridSpan w:val="3"/>
          </w:tcPr>
          <w:p w14:paraId="626FC508" w14:textId="77777777" w:rsidR="00AF5618" w:rsidRPr="003E01A5" w:rsidRDefault="00AF5618" w:rsidP="004815B3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E01A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4E6B56B" w14:textId="77777777" w:rsidR="00AF5618" w:rsidRPr="003E01A5" w:rsidRDefault="00AF5618" w:rsidP="004815B3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6" w:type="dxa"/>
            <w:gridSpan w:val="3"/>
          </w:tcPr>
          <w:p w14:paraId="51CAD131" w14:textId="77777777" w:rsidR="00AF5618" w:rsidRPr="003E01A5" w:rsidRDefault="00AF5618" w:rsidP="004815B3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E01A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F3E3C" w:rsidRPr="003E01A5" w14:paraId="60CD3002" w14:textId="77777777" w:rsidTr="004815B3">
        <w:trPr>
          <w:tblHeader/>
        </w:trPr>
        <w:tc>
          <w:tcPr>
            <w:tcW w:w="3870" w:type="dxa"/>
          </w:tcPr>
          <w:p w14:paraId="54914825" w14:textId="16688398" w:rsidR="008F3E3C" w:rsidRPr="003E01A5" w:rsidRDefault="008F3E3C" w:rsidP="008F3E3C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i/>
                <w:iCs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cs/>
              </w:rPr>
              <w:t xml:space="preserve">สำหรับปีสิ้นสุดวันที่ </w:t>
            </w:r>
            <w:r w:rsidR="005B751D" w:rsidRPr="003E01A5">
              <w:rPr>
                <w:rFonts w:asciiTheme="majorBidi" w:hAnsiTheme="majorBidi" w:cstheme="majorBidi"/>
                <w:i/>
                <w:iCs/>
              </w:rPr>
              <w:t>31</w:t>
            </w:r>
            <w:r w:rsidRPr="003E01A5"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3E01A5">
              <w:rPr>
                <w:rFonts w:asciiTheme="majorBidi" w:hAnsiTheme="majorBidi" w:cstheme="majorBidi"/>
                <w:i/>
                <w:iCs/>
                <w:cs/>
              </w:rPr>
              <w:t>ธันวาคม</w:t>
            </w:r>
          </w:p>
        </w:tc>
        <w:tc>
          <w:tcPr>
            <w:tcW w:w="1107" w:type="dxa"/>
          </w:tcPr>
          <w:p w14:paraId="64899D2A" w14:textId="00C66BD2" w:rsidR="008F3E3C" w:rsidRPr="003E01A5" w:rsidRDefault="005B751D" w:rsidP="008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0E5F396A" w14:textId="77777777" w:rsidR="008F3E3C" w:rsidRPr="003E01A5" w:rsidRDefault="008F3E3C" w:rsidP="008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62A5339" w14:textId="3449A9DF" w:rsidR="008F3E3C" w:rsidRPr="003E01A5" w:rsidRDefault="005B751D" w:rsidP="008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50C7A8FE" w14:textId="77777777" w:rsidR="008F3E3C" w:rsidRPr="003E01A5" w:rsidRDefault="008F3E3C" w:rsidP="008F3E3C">
            <w:pPr>
              <w:pStyle w:val="Heading7"/>
              <w:keepNext w:val="0"/>
              <w:tabs>
                <w:tab w:val="left" w:pos="375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6" w:type="dxa"/>
          </w:tcPr>
          <w:p w14:paraId="16AAF8B6" w14:textId="77ED8107" w:rsidR="008F3E3C" w:rsidRPr="003E01A5" w:rsidRDefault="005B751D" w:rsidP="008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381408D4" w14:textId="77777777" w:rsidR="008F3E3C" w:rsidRPr="003E01A5" w:rsidRDefault="008F3E3C" w:rsidP="008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3A37505" w14:textId="5C75E6FB" w:rsidR="008F3E3C" w:rsidRPr="003E01A5" w:rsidRDefault="005B751D" w:rsidP="008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7B6F4AAB" w14:textId="77777777" w:rsidTr="004815B3">
        <w:trPr>
          <w:tblHeader/>
        </w:trPr>
        <w:tc>
          <w:tcPr>
            <w:tcW w:w="3870" w:type="dxa"/>
          </w:tcPr>
          <w:p w14:paraId="3AB7ABD9" w14:textId="77777777" w:rsidR="00AF5618" w:rsidRPr="003E01A5" w:rsidRDefault="00AF5618" w:rsidP="004815B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47" w:type="dxa"/>
            <w:gridSpan w:val="7"/>
          </w:tcPr>
          <w:p w14:paraId="3348659F" w14:textId="77777777" w:rsidR="00AF5618" w:rsidRPr="003E01A5" w:rsidRDefault="00AF5618" w:rsidP="004815B3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3E01A5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(ล้านบาท)</w:t>
            </w:r>
          </w:p>
        </w:tc>
      </w:tr>
      <w:tr w:rsidR="007501E8" w:rsidRPr="003E01A5" w14:paraId="62E18279" w14:textId="77777777" w:rsidTr="004815B3">
        <w:tc>
          <w:tcPr>
            <w:tcW w:w="3870" w:type="dxa"/>
          </w:tcPr>
          <w:p w14:paraId="77906E04" w14:textId="3A73BFF9" w:rsidR="00AF5618" w:rsidRPr="003E01A5" w:rsidRDefault="00AF5618" w:rsidP="004815B3">
            <w:pPr>
              <w:tabs>
                <w:tab w:val="clear" w:pos="680"/>
                <w:tab w:val="clear" w:pos="907"/>
              </w:tabs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107" w:type="dxa"/>
          </w:tcPr>
          <w:p w14:paraId="7AD97EDE" w14:textId="77777777" w:rsidR="00AF5618" w:rsidRPr="003E01A5" w:rsidRDefault="00AF5618" w:rsidP="004815B3">
            <w:pPr>
              <w:pStyle w:val="a"/>
              <w:tabs>
                <w:tab w:val="clear" w:pos="1080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8" w:type="dxa"/>
          </w:tcPr>
          <w:p w14:paraId="04E50EC0" w14:textId="77777777" w:rsidR="00AF5618" w:rsidRPr="003E01A5" w:rsidRDefault="00AF5618" w:rsidP="004815B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62739837" w14:textId="77777777" w:rsidR="00AF5618" w:rsidRPr="003E01A5" w:rsidRDefault="00AF5618" w:rsidP="004815B3">
            <w:pPr>
              <w:pStyle w:val="a"/>
              <w:tabs>
                <w:tab w:val="clear" w:pos="1080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4" w:type="dxa"/>
          </w:tcPr>
          <w:p w14:paraId="07A3663A" w14:textId="77777777" w:rsidR="00AF5618" w:rsidRPr="003E01A5" w:rsidRDefault="00AF5618" w:rsidP="004815B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2295764B" w14:textId="77777777" w:rsidR="00AF5618" w:rsidRPr="003E01A5" w:rsidRDefault="00AF5618" w:rsidP="004815B3">
            <w:pPr>
              <w:pStyle w:val="a"/>
              <w:tabs>
                <w:tab w:val="clear" w:pos="1080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8" w:type="dxa"/>
          </w:tcPr>
          <w:p w14:paraId="5AE7F010" w14:textId="77777777" w:rsidR="00AF5618" w:rsidRPr="003E01A5" w:rsidRDefault="00AF5618" w:rsidP="004815B3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EF18755" w14:textId="77777777" w:rsidR="00AF5618" w:rsidRPr="003E01A5" w:rsidRDefault="00AF5618" w:rsidP="004815B3">
            <w:pPr>
              <w:pStyle w:val="a"/>
              <w:tabs>
                <w:tab w:val="clear" w:pos="1080"/>
                <w:tab w:val="decimal" w:pos="70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501E8" w:rsidRPr="003E01A5" w14:paraId="06E1A750" w14:textId="77777777" w:rsidTr="004815B3">
        <w:tc>
          <w:tcPr>
            <w:tcW w:w="3870" w:type="dxa"/>
          </w:tcPr>
          <w:p w14:paraId="00573773" w14:textId="77777777" w:rsidR="00AF5618" w:rsidRPr="003E01A5" w:rsidRDefault="00AF5618" w:rsidP="004815B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07" w:type="dxa"/>
          </w:tcPr>
          <w:p w14:paraId="2CF6E1F0" w14:textId="77777777" w:rsidR="00AF5618" w:rsidRPr="003E01A5" w:rsidRDefault="00AF5618" w:rsidP="004815B3">
            <w:pPr>
              <w:pStyle w:val="a"/>
              <w:tabs>
                <w:tab w:val="clear" w:pos="1080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8" w:type="dxa"/>
          </w:tcPr>
          <w:p w14:paraId="16467FA5" w14:textId="77777777" w:rsidR="00AF5618" w:rsidRPr="003E01A5" w:rsidRDefault="00AF5618" w:rsidP="004815B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299B9B6F" w14:textId="77777777" w:rsidR="00AF5618" w:rsidRPr="003E01A5" w:rsidRDefault="00AF5618" w:rsidP="004815B3">
            <w:pPr>
              <w:pStyle w:val="a"/>
              <w:tabs>
                <w:tab w:val="clear" w:pos="1080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4" w:type="dxa"/>
          </w:tcPr>
          <w:p w14:paraId="51A6B788" w14:textId="77777777" w:rsidR="00AF5618" w:rsidRPr="003E01A5" w:rsidRDefault="00AF5618" w:rsidP="004815B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03DBBDD1" w14:textId="77777777" w:rsidR="00AF5618" w:rsidRPr="003E01A5" w:rsidRDefault="00AF5618" w:rsidP="004815B3">
            <w:pPr>
              <w:pStyle w:val="a"/>
              <w:tabs>
                <w:tab w:val="clear" w:pos="1080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8" w:type="dxa"/>
          </w:tcPr>
          <w:p w14:paraId="200DB380" w14:textId="77777777" w:rsidR="00AF5618" w:rsidRPr="003E01A5" w:rsidRDefault="00AF5618" w:rsidP="004815B3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8ABEE4C" w14:textId="77777777" w:rsidR="00AF5618" w:rsidRPr="003E01A5" w:rsidRDefault="00AF5618" w:rsidP="004815B3">
            <w:pPr>
              <w:pStyle w:val="a"/>
              <w:tabs>
                <w:tab w:val="clear" w:pos="1080"/>
                <w:tab w:val="decimal" w:pos="70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30038" w:rsidRPr="003E01A5" w14:paraId="377D0510" w14:textId="77777777" w:rsidTr="004815B3">
        <w:tc>
          <w:tcPr>
            <w:tcW w:w="3870" w:type="dxa"/>
          </w:tcPr>
          <w:p w14:paraId="19DC6967" w14:textId="2E31D248" w:rsidR="00830038" w:rsidRPr="003E01A5" w:rsidRDefault="00830038" w:rsidP="00830038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15" w:hanging="1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107" w:type="dxa"/>
          </w:tcPr>
          <w:p w14:paraId="37C456E1" w14:textId="3ECA49AD" w:rsidR="00830038" w:rsidRPr="003E01A5" w:rsidRDefault="005B751D" w:rsidP="008300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77</w:t>
            </w:r>
          </w:p>
        </w:tc>
        <w:tc>
          <w:tcPr>
            <w:tcW w:w="238" w:type="dxa"/>
          </w:tcPr>
          <w:p w14:paraId="0245D401" w14:textId="77777777" w:rsidR="00830038" w:rsidRPr="003E01A5" w:rsidRDefault="00830038" w:rsidP="00830038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4BE2CACF" w14:textId="5653855B" w:rsidR="00830038" w:rsidRPr="003E01A5" w:rsidRDefault="005B751D" w:rsidP="008300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75</w:t>
            </w:r>
          </w:p>
        </w:tc>
        <w:tc>
          <w:tcPr>
            <w:tcW w:w="284" w:type="dxa"/>
          </w:tcPr>
          <w:p w14:paraId="568B33A1" w14:textId="77777777" w:rsidR="00830038" w:rsidRPr="003E01A5" w:rsidRDefault="00830038" w:rsidP="00830038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35487C75" w14:textId="3B708E5E" w:rsidR="00830038" w:rsidRPr="003E01A5" w:rsidRDefault="005B751D" w:rsidP="008300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31</w:t>
            </w:r>
          </w:p>
        </w:tc>
        <w:tc>
          <w:tcPr>
            <w:tcW w:w="238" w:type="dxa"/>
          </w:tcPr>
          <w:p w14:paraId="38DB6D98" w14:textId="77777777" w:rsidR="00830038" w:rsidRPr="003E01A5" w:rsidRDefault="00830038" w:rsidP="00830038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550838EF" w14:textId="42AC99A0" w:rsidR="00830038" w:rsidRPr="003E01A5" w:rsidRDefault="005B751D" w:rsidP="008300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28</w:t>
            </w:r>
          </w:p>
        </w:tc>
      </w:tr>
      <w:tr w:rsidR="00830038" w:rsidRPr="003E01A5" w14:paraId="720520F8" w14:textId="77777777" w:rsidTr="004815B3">
        <w:tc>
          <w:tcPr>
            <w:tcW w:w="3870" w:type="dxa"/>
          </w:tcPr>
          <w:p w14:paraId="5238014A" w14:textId="77777777" w:rsidR="00830038" w:rsidRPr="003E01A5" w:rsidRDefault="00830038" w:rsidP="00830038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15" w:hanging="1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07" w:type="dxa"/>
          </w:tcPr>
          <w:p w14:paraId="499662DA" w14:textId="225FC615" w:rsidR="00830038" w:rsidRPr="003E01A5" w:rsidRDefault="005B751D" w:rsidP="008300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38" w:type="dxa"/>
          </w:tcPr>
          <w:p w14:paraId="295B1F69" w14:textId="77777777" w:rsidR="00830038" w:rsidRPr="003E01A5" w:rsidRDefault="00830038" w:rsidP="00830038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27D0CD4C" w14:textId="3A99583E" w:rsidR="00830038" w:rsidRPr="003E01A5" w:rsidRDefault="005B751D" w:rsidP="008300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84" w:type="dxa"/>
          </w:tcPr>
          <w:p w14:paraId="1060A166" w14:textId="77777777" w:rsidR="00830038" w:rsidRPr="003E01A5" w:rsidRDefault="00830038" w:rsidP="00830038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661C6FCA" w14:textId="52AB85CB" w:rsidR="00830038" w:rsidRPr="003E01A5" w:rsidRDefault="005B751D" w:rsidP="008300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38" w:type="dxa"/>
          </w:tcPr>
          <w:p w14:paraId="6BF978E3" w14:textId="77777777" w:rsidR="00830038" w:rsidRPr="003E01A5" w:rsidRDefault="00830038" w:rsidP="00830038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5C9F9ADE" w14:textId="293DD180" w:rsidR="00830038" w:rsidRPr="003E01A5" w:rsidRDefault="005B751D" w:rsidP="008300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830038" w:rsidRPr="003E01A5" w14:paraId="2B896BE4" w14:textId="77777777" w:rsidTr="004815B3">
        <w:tc>
          <w:tcPr>
            <w:tcW w:w="3870" w:type="dxa"/>
          </w:tcPr>
          <w:p w14:paraId="49CEC0A1" w14:textId="77777777" w:rsidR="00830038" w:rsidRPr="003E01A5" w:rsidRDefault="00830038" w:rsidP="00830038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15" w:hanging="1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07" w:type="dxa"/>
          </w:tcPr>
          <w:p w14:paraId="1BC0C81E" w14:textId="77ECDF25" w:rsidR="00830038" w:rsidRPr="003E01A5" w:rsidRDefault="005B751D" w:rsidP="008300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38" w:type="dxa"/>
          </w:tcPr>
          <w:p w14:paraId="4DC9E264" w14:textId="77777777" w:rsidR="00830038" w:rsidRPr="003E01A5" w:rsidRDefault="00830038" w:rsidP="00830038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54FEF8B5" w14:textId="256A99D7" w:rsidR="00830038" w:rsidRPr="003E01A5" w:rsidRDefault="005B751D" w:rsidP="008300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84" w:type="dxa"/>
          </w:tcPr>
          <w:p w14:paraId="5498248D" w14:textId="77777777" w:rsidR="00830038" w:rsidRPr="003E01A5" w:rsidRDefault="00830038" w:rsidP="00830038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6BBF052B" w14:textId="60AFDDC8" w:rsidR="00830038" w:rsidRPr="003E01A5" w:rsidRDefault="005B751D" w:rsidP="008300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38" w:type="dxa"/>
          </w:tcPr>
          <w:p w14:paraId="1A363B8F" w14:textId="77777777" w:rsidR="00830038" w:rsidRPr="003E01A5" w:rsidRDefault="00830038" w:rsidP="00830038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2D979705" w14:textId="2D4BAF44" w:rsidR="00830038" w:rsidRPr="003E01A5" w:rsidRDefault="005B751D" w:rsidP="008300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830038" w:rsidRPr="003E01A5" w14:paraId="49F043E1" w14:textId="77777777" w:rsidTr="004815B3">
        <w:tc>
          <w:tcPr>
            <w:tcW w:w="3870" w:type="dxa"/>
          </w:tcPr>
          <w:p w14:paraId="51FCD1D5" w14:textId="77777777" w:rsidR="00830038" w:rsidRPr="003E01A5" w:rsidRDefault="00830038" w:rsidP="0083003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07" w:type="dxa"/>
          </w:tcPr>
          <w:p w14:paraId="6B0AC792" w14:textId="4BB6285D" w:rsidR="00830038" w:rsidRPr="003E01A5" w:rsidRDefault="005B751D" w:rsidP="008300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238" w:type="dxa"/>
          </w:tcPr>
          <w:p w14:paraId="17971B29" w14:textId="77777777" w:rsidR="00830038" w:rsidRPr="003E01A5" w:rsidRDefault="00830038" w:rsidP="00830038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1AF9B5C2" w14:textId="2850ECDA" w:rsidR="00830038" w:rsidRPr="003E01A5" w:rsidRDefault="005B751D" w:rsidP="008300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284" w:type="dxa"/>
          </w:tcPr>
          <w:p w14:paraId="78BEA05A" w14:textId="77777777" w:rsidR="00830038" w:rsidRPr="003E01A5" w:rsidRDefault="00830038" w:rsidP="00830038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441A8479" w14:textId="0565EE61" w:rsidR="00830038" w:rsidRPr="003E01A5" w:rsidRDefault="005B751D" w:rsidP="008300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38" w:type="dxa"/>
          </w:tcPr>
          <w:p w14:paraId="4858DF76" w14:textId="77777777" w:rsidR="00830038" w:rsidRPr="003E01A5" w:rsidRDefault="00830038" w:rsidP="00830038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148192FA" w14:textId="11030D84" w:rsidR="00830038" w:rsidRPr="003E01A5" w:rsidRDefault="005B751D" w:rsidP="008300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830038" w:rsidRPr="003E01A5" w14:paraId="287C1BB4" w14:textId="77777777" w:rsidTr="004815B3">
        <w:tc>
          <w:tcPr>
            <w:tcW w:w="3870" w:type="dxa"/>
          </w:tcPr>
          <w:p w14:paraId="2168FE62" w14:textId="77777777" w:rsidR="00830038" w:rsidRPr="003E01A5" w:rsidRDefault="00830038" w:rsidP="00830038">
            <w:pPr>
              <w:tabs>
                <w:tab w:val="clear" w:pos="680"/>
                <w:tab w:val="clear" w:pos="907"/>
              </w:tabs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และสัญญาเช่าสินทรัพย์ที่มีมูลค่าต่ำ</w:t>
            </w:r>
          </w:p>
        </w:tc>
        <w:tc>
          <w:tcPr>
            <w:tcW w:w="1107" w:type="dxa"/>
          </w:tcPr>
          <w:p w14:paraId="29327AB0" w14:textId="77777777" w:rsidR="00830038" w:rsidRPr="003E01A5" w:rsidRDefault="00830038" w:rsidP="008300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  <w:p w14:paraId="495ECB42" w14:textId="11AF578D" w:rsidR="001F06A0" w:rsidRPr="003E01A5" w:rsidRDefault="005B751D" w:rsidP="008300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238" w:type="dxa"/>
          </w:tcPr>
          <w:p w14:paraId="54A8917F" w14:textId="77777777" w:rsidR="00830038" w:rsidRPr="003E01A5" w:rsidRDefault="00830038" w:rsidP="00830038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6B536570" w14:textId="77777777" w:rsidR="00830038" w:rsidRPr="003E01A5" w:rsidRDefault="00830038" w:rsidP="008300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  <w:p w14:paraId="4B1E03CB" w14:textId="2E9A821B" w:rsidR="00830038" w:rsidRPr="003E01A5" w:rsidRDefault="005B751D" w:rsidP="008300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29</w:t>
            </w:r>
          </w:p>
        </w:tc>
        <w:tc>
          <w:tcPr>
            <w:tcW w:w="284" w:type="dxa"/>
          </w:tcPr>
          <w:p w14:paraId="59846BA5" w14:textId="77777777" w:rsidR="00830038" w:rsidRPr="003E01A5" w:rsidRDefault="00830038" w:rsidP="00830038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3F5F3204" w14:textId="77777777" w:rsidR="00830038" w:rsidRPr="003E01A5" w:rsidRDefault="00830038" w:rsidP="008300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  <w:p w14:paraId="6E4F20AB" w14:textId="1B6612C3" w:rsidR="001F06A0" w:rsidRPr="003E01A5" w:rsidRDefault="005B751D" w:rsidP="008300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38" w:type="dxa"/>
          </w:tcPr>
          <w:p w14:paraId="6CA53349" w14:textId="77777777" w:rsidR="00830038" w:rsidRPr="003E01A5" w:rsidRDefault="00830038" w:rsidP="00830038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12750A6D" w14:textId="77777777" w:rsidR="00830038" w:rsidRPr="003E01A5" w:rsidRDefault="00830038" w:rsidP="008300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  <w:p w14:paraId="4D253C03" w14:textId="3DE95401" w:rsidR="00830038" w:rsidRPr="003E01A5" w:rsidRDefault="005B751D" w:rsidP="008300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</w:tbl>
    <w:p w14:paraId="3C3F8F59" w14:textId="77777777" w:rsidR="00AF5618" w:rsidRPr="003E01A5" w:rsidRDefault="00AF5618" w:rsidP="008F3E3C">
      <w:pPr>
        <w:pStyle w:val="a"/>
        <w:tabs>
          <w:tab w:val="clear" w:pos="1080"/>
          <w:tab w:val="decimal" w:pos="774"/>
        </w:tabs>
        <w:spacing w:line="380" w:lineRule="exact"/>
        <w:ind w:left="-108" w:right="-81"/>
        <w:rPr>
          <w:rFonts w:asciiTheme="majorBidi" w:hAnsiTheme="majorBidi" w:cstheme="majorBidi"/>
        </w:rPr>
      </w:pPr>
    </w:p>
    <w:p w14:paraId="6D6B23B1" w14:textId="59ABBC70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="005B751D" w:rsidRPr="003E01A5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3E01A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D910C3" w:rsidRPr="003E01A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B751D" w:rsidRPr="003E01A5">
        <w:rPr>
          <w:rFonts w:asciiTheme="majorBidi" w:hAnsiTheme="majorBidi" w:cstheme="majorBidi"/>
          <w:spacing w:val="-4"/>
          <w:sz w:val="30"/>
          <w:szCs w:val="30"/>
        </w:rPr>
        <w:t>120</w:t>
      </w:r>
      <w:r w:rsidRPr="003E01A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3E01A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D910C3" w:rsidRPr="003E01A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B751D" w:rsidRPr="003E01A5">
        <w:rPr>
          <w:rFonts w:asciiTheme="majorBidi" w:hAnsiTheme="majorBidi" w:cstheme="majorBidi"/>
          <w:spacing w:val="-4"/>
          <w:sz w:val="30"/>
          <w:szCs w:val="30"/>
        </w:rPr>
        <w:t>44</w:t>
      </w:r>
      <w:r w:rsidRPr="003E01A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ตามลำดับ </w:t>
      </w:r>
      <w:r w:rsidRPr="003E01A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3E01A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</w:rPr>
        <w:t>116</w:t>
      </w:r>
      <w:r w:rsidR="00971B83" w:rsidRPr="003E01A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71B83" w:rsidRPr="003E01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</w:rPr>
        <w:t>41</w:t>
      </w:r>
      <w:r w:rsidR="00971B83" w:rsidRPr="003E01A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71B83" w:rsidRPr="003E01A5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42453FC0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70702A" w14:textId="77777777" w:rsidR="001C799B" w:rsidRPr="003E01A5" w:rsidRDefault="001C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5AB8BBA" w14:textId="6240725E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สินทรัพย์ไม่มีตัวตน</w:t>
      </w:r>
    </w:p>
    <w:p w14:paraId="511C5CC0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832"/>
        <w:gridCol w:w="1530"/>
        <w:gridCol w:w="270"/>
        <w:gridCol w:w="1548"/>
      </w:tblGrid>
      <w:tr w:rsidR="007501E8" w:rsidRPr="003E01A5" w14:paraId="70DBD0B9" w14:textId="77777777" w:rsidTr="00483A85">
        <w:trPr>
          <w:tblHeader/>
        </w:trPr>
        <w:tc>
          <w:tcPr>
            <w:tcW w:w="5832" w:type="dxa"/>
          </w:tcPr>
          <w:p w14:paraId="481F0718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95FF94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1EB4FFF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68A162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8" w:type="dxa"/>
          </w:tcPr>
          <w:p w14:paraId="58040BD6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E46E56A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501E8" w:rsidRPr="003E01A5" w14:paraId="3E2A3624" w14:textId="77777777" w:rsidTr="00483A85">
        <w:trPr>
          <w:tblHeader/>
        </w:trPr>
        <w:tc>
          <w:tcPr>
            <w:tcW w:w="5832" w:type="dxa"/>
          </w:tcPr>
          <w:p w14:paraId="3BE33268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119A86" w14:textId="0EBDD7DB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270" w:type="dxa"/>
          </w:tcPr>
          <w:p w14:paraId="3C61B8E2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8" w:type="dxa"/>
          </w:tcPr>
          <w:p w14:paraId="0BFE8468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</w:tr>
      <w:tr w:rsidR="007501E8" w:rsidRPr="003E01A5" w14:paraId="68F03AC6" w14:textId="77777777" w:rsidTr="00483A85">
        <w:trPr>
          <w:tblHeader/>
        </w:trPr>
        <w:tc>
          <w:tcPr>
            <w:tcW w:w="5832" w:type="dxa"/>
          </w:tcPr>
          <w:p w14:paraId="746BCAEE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48" w:type="dxa"/>
            <w:gridSpan w:val="3"/>
          </w:tcPr>
          <w:p w14:paraId="66551414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501E8" w:rsidRPr="003E01A5" w14:paraId="7A9039F3" w14:textId="77777777" w:rsidTr="00483A85">
        <w:trPr>
          <w:trHeight w:val="272"/>
        </w:trPr>
        <w:tc>
          <w:tcPr>
            <w:tcW w:w="5832" w:type="dxa"/>
          </w:tcPr>
          <w:p w14:paraId="630BB344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</w:tcPr>
          <w:p w14:paraId="52E922C6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7F56C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61BF14DD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0038" w:rsidRPr="003E01A5" w14:paraId="0E81DA8D" w14:textId="77777777" w:rsidTr="00483A85">
        <w:tc>
          <w:tcPr>
            <w:tcW w:w="5832" w:type="dxa"/>
          </w:tcPr>
          <w:p w14:paraId="0A0C0D0D" w14:textId="4A9AF3E6" w:rsidR="00830038" w:rsidRPr="003E01A5" w:rsidRDefault="00830038" w:rsidP="0083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0B5D6340" w14:textId="5505CF80" w:rsidR="00830038" w:rsidRPr="003E01A5" w:rsidRDefault="005B751D" w:rsidP="00830038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cs/>
                <w:lang w:eastAsia="en-GB"/>
              </w:rPr>
            </w:pPr>
            <w:r w:rsidRPr="003E01A5">
              <w:rPr>
                <w:rFonts w:asciiTheme="majorBidi" w:hAnsiTheme="majorBidi" w:cstheme="majorBidi"/>
                <w:lang w:val="en-US" w:eastAsia="en-GB"/>
              </w:rPr>
              <w:t>1</w:t>
            </w:r>
            <w:r w:rsidR="00830038" w:rsidRPr="003E01A5">
              <w:rPr>
                <w:rFonts w:asciiTheme="majorBidi" w:hAnsiTheme="majorBidi" w:cstheme="majorBidi"/>
                <w:lang w:val="en-US" w:eastAsia="en-GB"/>
              </w:rPr>
              <w:t>,</w:t>
            </w:r>
            <w:r w:rsidRPr="003E01A5">
              <w:rPr>
                <w:rFonts w:asciiTheme="majorBidi" w:hAnsiTheme="majorBidi" w:cstheme="majorBidi"/>
                <w:lang w:val="en-US" w:eastAsia="en-GB"/>
              </w:rPr>
              <w:t>386</w:t>
            </w:r>
          </w:p>
        </w:tc>
        <w:tc>
          <w:tcPr>
            <w:tcW w:w="270" w:type="dxa"/>
          </w:tcPr>
          <w:p w14:paraId="18B53238" w14:textId="77777777" w:rsidR="00830038" w:rsidRPr="003E01A5" w:rsidRDefault="00830038" w:rsidP="00830038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48" w:type="dxa"/>
          </w:tcPr>
          <w:p w14:paraId="7A544902" w14:textId="6238683D" w:rsidR="00830038" w:rsidRPr="003E01A5" w:rsidRDefault="005B751D" w:rsidP="00830038">
            <w:pPr>
              <w:pStyle w:val="a"/>
              <w:tabs>
                <w:tab w:val="clear" w:pos="1080"/>
                <w:tab w:val="decimal" w:pos="1057"/>
              </w:tabs>
              <w:ind w:left="-108" w:right="-81"/>
              <w:rPr>
                <w:rFonts w:asciiTheme="majorBidi" w:hAnsiTheme="majorBidi" w:cstheme="majorBidi"/>
                <w:cs/>
              </w:rPr>
            </w:pPr>
            <w:r w:rsidRPr="003E01A5">
              <w:rPr>
                <w:rFonts w:asciiTheme="majorBidi" w:hAnsiTheme="majorBidi" w:cstheme="majorBidi"/>
                <w:lang w:val="en-US" w:eastAsia="en-GB"/>
              </w:rPr>
              <w:t>11</w:t>
            </w:r>
          </w:p>
        </w:tc>
      </w:tr>
      <w:tr w:rsidR="00830038" w:rsidRPr="003E01A5" w14:paraId="52ABD352" w14:textId="77777777" w:rsidTr="00483A85">
        <w:tc>
          <w:tcPr>
            <w:tcW w:w="5832" w:type="dxa"/>
          </w:tcPr>
          <w:p w14:paraId="26A9FA69" w14:textId="11934AFC" w:rsidR="00830038" w:rsidRPr="003E01A5" w:rsidRDefault="00830038" w:rsidP="0083003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530" w:type="dxa"/>
          </w:tcPr>
          <w:p w14:paraId="61F867E8" w14:textId="35E46C89" w:rsidR="00830038" w:rsidRPr="003E01A5" w:rsidRDefault="005B751D" w:rsidP="00830038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lang w:eastAsia="en-GB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68</w:t>
            </w:r>
          </w:p>
        </w:tc>
        <w:tc>
          <w:tcPr>
            <w:tcW w:w="270" w:type="dxa"/>
          </w:tcPr>
          <w:p w14:paraId="11B7205A" w14:textId="77777777" w:rsidR="00830038" w:rsidRPr="003E01A5" w:rsidRDefault="00830038" w:rsidP="00830038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48" w:type="dxa"/>
          </w:tcPr>
          <w:p w14:paraId="3960D3D8" w14:textId="11575105" w:rsidR="00830038" w:rsidRPr="003E01A5" w:rsidRDefault="005B751D" w:rsidP="00830038">
            <w:pPr>
              <w:pStyle w:val="a"/>
              <w:tabs>
                <w:tab w:val="clear" w:pos="1080"/>
                <w:tab w:val="decimal" w:pos="1057"/>
              </w:tabs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15</w:t>
            </w:r>
          </w:p>
        </w:tc>
      </w:tr>
      <w:tr w:rsidR="00830038" w:rsidRPr="003E01A5" w14:paraId="3099CB00" w14:textId="77777777" w:rsidTr="00483A85">
        <w:tc>
          <w:tcPr>
            <w:tcW w:w="5832" w:type="dxa"/>
          </w:tcPr>
          <w:p w14:paraId="6F21CE1E" w14:textId="20A9D204" w:rsidR="00830038" w:rsidRPr="003E01A5" w:rsidRDefault="00830038" w:rsidP="0083003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1530" w:type="dxa"/>
          </w:tcPr>
          <w:p w14:paraId="7EED3614" w14:textId="181B45CB" w:rsidR="00830038" w:rsidRPr="003E01A5" w:rsidRDefault="00830038" w:rsidP="00830038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cs/>
                <w:lang w:eastAsia="en-GB"/>
              </w:rPr>
            </w:pPr>
            <w:r w:rsidRPr="003E01A5">
              <w:rPr>
                <w:rFonts w:asciiTheme="majorBidi" w:hAnsiTheme="majorBidi" w:cstheme="majorBidi"/>
              </w:rPr>
              <w:t>(</w:t>
            </w:r>
            <w:r w:rsidR="005B751D" w:rsidRPr="003E01A5">
              <w:rPr>
                <w:rFonts w:asciiTheme="majorBidi" w:hAnsiTheme="majorBidi" w:cstheme="majorBidi"/>
                <w:lang w:val="en-US"/>
              </w:rPr>
              <w:t>19</w:t>
            </w:r>
            <w:r w:rsidRPr="003E01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6D408DBB" w14:textId="77777777" w:rsidR="00830038" w:rsidRPr="003E01A5" w:rsidRDefault="00830038" w:rsidP="00830038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48" w:type="dxa"/>
          </w:tcPr>
          <w:p w14:paraId="608A317F" w14:textId="16A528B5" w:rsidR="00830038" w:rsidRPr="003E01A5" w:rsidRDefault="00830038" w:rsidP="0083003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0038" w:rsidRPr="003E01A5" w14:paraId="657A0933" w14:textId="77777777" w:rsidTr="00483A85">
        <w:tc>
          <w:tcPr>
            <w:tcW w:w="5832" w:type="dxa"/>
          </w:tcPr>
          <w:p w14:paraId="170D8E21" w14:textId="6E9D6AEF" w:rsidR="00830038" w:rsidRPr="003E01A5" w:rsidRDefault="00830038" w:rsidP="0083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E123444" w14:textId="2D126A67" w:rsidR="00830038" w:rsidRPr="003E01A5" w:rsidRDefault="005B751D" w:rsidP="00830038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830038" w:rsidRPr="003E01A5">
              <w:rPr>
                <w:rFonts w:asciiTheme="majorBidi" w:hAnsiTheme="majorBidi" w:cstheme="majorBidi"/>
                <w:b/>
                <w:bCs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435</w:t>
            </w:r>
          </w:p>
        </w:tc>
        <w:tc>
          <w:tcPr>
            <w:tcW w:w="270" w:type="dxa"/>
          </w:tcPr>
          <w:p w14:paraId="1B6C2252" w14:textId="77777777" w:rsidR="00830038" w:rsidRPr="003E01A5" w:rsidRDefault="00830038" w:rsidP="00830038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1E6D62F5" w14:textId="7C91C333" w:rsidR="00830038" w:rsidRPr="003E01A5" w:rsidRDefault="005B751D" w:rsidP="00830038">
            <w:pPr>
              <w:pStyle w:val="a"/>
              <w:tabs>
                <w:tab w:val="clear" w:pos="1080"/>
                <w:tab w:val="decimal" w:pos="1057"/>
              </w:tabs>
              <w:ind w:left="-108" w:right="-81"/>
              <w:rPr>
                <w:rFonts w:asciiTheme="majorBidi" w:hAnsiTheme="majorBidi" w:cstheme="majorBidi"/>
                <w:b/>
                <w:bCs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26</w:t>
            </w:r>
          </w:p>
        </w:tc>
      </w:tr>
      <w:tr w:rsidR="000C1EC8" w:rsidRPr="003E01A5" w14:paraId="0263C5DB" w14:textId="77777777" w:rsidTr="00483A85">
        <w:tc>
          <w:tcPr>
            <w:tcW w:w="5832" w:type="dxa"/>
          </w:tcPr>
          <w:p w14:paraId="15BFCC36" w14:textId="77777777" w:rsidR="000C1EC8" w:rsidRPr="003E01A5" w:rsidRDefault="000C1EC8" w:rsidP="000C1E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530" w:type="dxa"/>
          </w:tcPr>
          <w:p w14:paraId="7A09EF8E" w14:textId="1ACD48AF" w:rsidR="000C1EC8" w:rsidRPr="003E01A5" w:rsidRDefault="005B751D" w:rsidP="000C1EC8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lang w:val="en-US" w:eastAsia="en-GB"/>
              </w:rPr>
            </w:pPr>
            <w:r w:rsidRPr="003E01A5">
              <w:rPr>
                <w:rFonts w:asciiTheme="majorBidi" w:hAnsiTheme="majorBidi" w:cstheme="majorBidi"/>
                <w:lang w:val="en-US" w:eastAsia="en-GB"/>
              </w:rPr>
              <w:t>1</w:t>
            </w:r>
            <w:r w:rsidR="00A625D5" w:rsidRPr="003E01A5">
              <w:rPr>
                <w:rFonts w:asciiTheme="majorBidi" w:hAnsiTheme="majorBidi" w:cstheme="majorBidi"/>
                <w:lang w:val="en-US" w:eastAsia="en-GB"/>
              </w:rPr>
              <w:t>6</w:t>
            </w:r>
          </w:p>
        </w:tc>
        <w:tc>
          <w:tcPr>
            <w:tcW w:w="270" w:type="dxa"/>
          </w:tcPr>
          <w:p w14:paraId="6A3826C6" w14:textId="77777777" w:rsidR="000C1EC8" w:rsidRPr="003E01A5" w:rsidRDefault="000C1EC8" w:rsidP="000C1EC8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48" w:type="dxa"/>
          </w:tcPr>
          <w:p w14:paraId="07347471" w14:textId="5EE6E51A" w:rsidR="000C1EC8" w:rsidRPr="003E01A5" w:rsidRDefault="005B751D" w:rsidP="00BC45E3">
            <w:pPr>
              <w:pStyle w:val="a"/>
              <w:tabs>
                <w:tab w:val="clear" w:pos="1080"/>
                <w:tab w:val="decimal" w:pos="1057"/>
              </w:tabs>
              <w:ind w:left="-108" w:right="-81"/>
              <w:rPr>
                <w:rFonts w:asciiTheme="majorBidi" w:hAnsiTheme="majorBidi" w:cstheme="majorBidi"/>
                <w:rtl/>
                <w:cs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0C1EC8" w:rsidRPr="003E01A5" w14:paraId="11281B8C" w14:textId="77777777" w:rsidTr="00483A85">
        <w:tc>
          <w:tcPr>
            <w:tcW w:w="5832" w:type="dxa"/>
          </w:tcPr>
          <w:p w14:paraId="51CB884A" w14:textId="58F969D2" w:rsidR="000C1EC8" w:rsidRPr="003E01A5" w:rsidRDefault="00437FCD" w:rsidP="000C1E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จำหน่ายและ</w:t>
            </w:r>
            <w:r w:rsidR="000C1EC8"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1530" w:type="dxa"/>
          </w:tcPr>
          <w:p w14:paraId="08385175" w14:textId="481EDAB4" w:rsidR="000C1EC8" w:rsidRPr="003E01A5" w:rsidRDefault="00E47195" w:rsidP="000C1EC8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lang w:val="en-US" w:eastAsia="en-GB"/>
              </w:rPr>
            </w:pPr>
            <w:r w:rsidRPr="003E01A5">
              <w:rPr>
                <w:rFonts w:asciiTheme="majorBidi" w:hAnsiTheme="majorBidi" w:cstheme="majorBidi"/>
                <w:lang w:val="en-US" w:eastAsia="en-GB"/>
              </w:rPr>
              <w:t>(</w:t>
            </w:r>
            <w:r w:rsidR="005B751D" w:rsidRPr="003E01A5">
              <w:rPr>
                <w:rFonts w:asciiTheme="majorBidi" w:hAnsiTheme="majorBidi" w:cstheme="majorBidi"/>
                <w:lang w:val="en-US" w:eastAsia="en-GB"/>
              </w:rPr>
              <w:t>10</w:t>
            </w:r>
            <w:r w:rsidRPr="003E01A5">
              <w:rPr>
                <w:rFonts w:asciiTheme="majorBidi" w:hAnsiTheme="majorBidi" w:cstheme="majorBidi"/>
                <w:lang w:val="en-US" w:eastAsia="en-GB"/>
              </w:rPr>
              <w:t>)</w:t>
            </w:r>
          </w:p>
        </w:tc>
        <w:tc>
          <w:tcPr>
            <w:tcW w:w="270" w:type="dxa"/>
          </w:tcPr>
          <w:p w14:paraId="7399AF6C" w14:textId="77777777" w:rsidR="000C1EC8" w:rsidRPr="003E01A5" w:rsidRDefault="000C1EC8" w:rsidP="000C1EC8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48" w:type="dxa"/>
          </w:tcPr>
          <w:p w14:paraId="69EBABBB" w14:textId="6F7D74EE" w:rsidR="000C1EC8" w:rsidRPr="003E01A5" w:rsidRDefault="00FB7C8D" w:rsidP="00FB7C8D">
            <w:pPr>
              <w:pStyle w:val="a"/>
              <w:tabs>
                <w:tab w:val="clear" w:pos="1080"/>
                <w:tab w:val="decimal" w:pos="1057"/>
              </w:tabs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 xml:space="preserve">   (</w:t>
            </w:r>
            <w:r w:rsidR="005B751D" w:rsidRPr="003E01A5">
              <w:rPr>
                <w:rFonts w:asciiTheme="majorBidi" w:hAnsiTheme="majorBidi" w:cstheme="majorBidi"/>
                <w:lang w:val="en-US"/>
              </w:rPr>
              <w:t>1</w:t>
            </w:r>
            <w:r w:rsidRPr="003E01A5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0C1EC8" w:rsidRPr="003E01A5" w14:paraId="28749662" w14:textId="77777777" w:rsidTr="00483A85">
        <w:tc>
          <w:tcPr>
            <w:tcW w:w="5832" w:type="dxa"/>
          </w:tcPr>
          <w:p w14:paraId="4AB591F1" w14:textId="454EAABF" w:rsidR="000C1EC8" w:rsidRPr="003E01A5" w:rsidRDefault="000C1EC8" w:rsidP="000C1E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ธันวาคม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2AC9A5A" w14:textId="7A71928F" w:rsidR="000C1EC8" w:rsidRPr="003E01A5" w:rsidRDefault="005B751D" w:rsidP="000C1EC8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9C6425" w:rsidRPr="003E01A5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441</w:t>
            </w:r>
          </w:p>
        </w:tc>
        <w:tc>
          <w:tcPr>
            <w:tcW w:w="270" w:type="dxa"/>
          </w:tcPr>
          <w:p w14:paraId="22AA3355" w14:textId="77777777" w:rsidR="000C1EC8" w:rsidRPr="003E01A5" w:rsidRDefault="000C1EC8" w:rsidP="000C1EC8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7680060A" w14:textId="3EAF8CCE" w:rsidR="000C1EC8" w:rsidRPr="003E01A5" w:rsidRDefault="005B751D" w:rsidP="00BC45E3">
            <w:pPr>
              <w:pStyle w:val="a"/>
              <w:tabs>
                <w:tab w:val="clear" w:pos="1080"/>
                <w:tab w:val="decimal" w:pos="1057"/>
              </w:tabs>
              <w:ind w:left="-108" w:right="-81"/>
              <w:rPr>
                <w:rFonts w:asciiTheme="majorBidi" w:hAnsiTheme="majorBidi" w:cstheme="majorBidi"/>
                <w:b/>
                <w:bCs/>
                <w:cs/>
                <w:lang w:val="en-US" w:eastAsia="en-GB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 w:eastAsia="en-GB"/>
              </w:rPr>
              <w:t>33</w:t>
            </w:r>
          </w:p>
        </w:tc>
      </w:tr>
      <w:tr w:rsidR="007501E8" w:rsidRPr="003E01A5" w14:paraId="06B7ED26" w14:textId="77777777" w:rsidTr="00483A85">
        <w:tc>
          <w:tcPr>
            <w:tcW w:w="5832" w:type="dxa"/>
          </w:tcPr>
          <w:p w14:paraId="1BBA050C" w14:textId="77777777" w:rsidR="00AF5618" w:rsidRPr="003E01A5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A604FDC" w14:textId="77777777" w:rsidR="00AF5618" w:rsidRPr="003E01A5" w:rsidRDefault="00AF5618" w:rsidP="004815B3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u w:val="single"/>
                <w:lang w:val="en-US"/>
              </w:rPr>
            </w:pPr>
          </w:p>
        </w:tc>
        <w:tc>
          <w:tcPr>
            <w:tcW w:w="270" w:type="dxa"/>
          </w:tcPr>
          <w:p w14:paraId="6BE49518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3B38A252" w14:textId="77777777" w:rsidR="00AF5618" w:rsidRPr="003E01A5" w:rsidRDefault="00AF5618" w:rsidP="004815B3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lang w:val="en-US" w:eastAsia="en-GB"/>
              </w:rPr>
            </w:pPr>
          </w:p>
        </w:tc>
      </w:tr>
      <w:tr w:rsidR="007501E8" w:rsidRPr="003E01A5" w14:paraId="0AB7EA6E" w14:textId="77777777" w:rsidTr="00483A85">
        <w:tc>
          <w:tcPr>
            <w:tcW w:w="5832" w:type="dxa"/>
          </w:tcPr>
          <w:p w14:paraId="1CB05ADC" w14:textId="1150C7FD" w:rsidR="00AF5618" w:rsidRPr="003E01A5" w:rsidRDefault="00AF5618" w:rsidP="004815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ค่าตัดจำหน่าย</w:t>
            </w:r>
            <w:r w:rsidR="00D363F5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สะสม</w:t>
            </w:r>
          </w:p>
        </w:tc>
        <w:tc>
          <w:tcPr>
            <w:tcW w:w="1530" w:type="dxa"/>
          </w:tcPr>
          <w:p w14:paraId="349A796C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30F35C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61F4E311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0038" w:rsidRPr="003E01A5" w14:paraId="2C1B49F6" w14:textId="77777777" w:rsidTr="00483A85">
        <w:tc>
          <w:tcPr>
            <w:tcW w:w="5832" w:type="dxa"/>
          </w:tcPr>
          <w:p w14:paraId="4CA93CFA" w14:textId="0A569A4C" w:rsidR="00830038" w:rsidRPr="003E01A5" w:rsidRDefault="00830038" w:rsidP="0083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13951372" w14:textId="7E7D1A87" w:rsidR="00830038" w:rsidRPr="003E01A5" w:rsidRDefault="005B751D" w:rsidP="00830038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cs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661</w:t>
            </w:r>
          </w:p>
        </w:tc>
        <w:tc>
          <w:tcPr>
            <w:tcW w:w="270" w:type="dxa"/>
          </w:tcPr>
          <w:p w14:paraId="5917C0F9" w14:textId="77777777" w:rsidR="00830038" w:rsidRPr="003E01A5" w:rsidRDefault="00830038" w:rsidP="00830038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F52F203" w14:textId="4D5A306E" w:rsidR="00830038" w:rsidRPr="003E01A5" w:rsidRDefault="005B751D" w:rsidP="00830038">
            <w:pPr>
              <w:pStyle w:val="a"/>
              <w:tabs>
                <w:tab w:val="clear" w:pos="1080"/>
                <w:tab w:val="decimal" w:pos="1057"/>
              </w:tabs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830038" w:rsidRPr="003E01A5" w14:paraId="4EBFD0F2" w14:textId="77777777" w:rsidTr="00483A85">
        <w:tc>
          <w:tcPr>
            <w:tcW w:w="5832" w:type="dxa"/>
          </w:tcPr>
          <w:p w14:paraId="2DF1395C" w14:textId="4F8AFFCD" w:rsidR="00830038" w:rsidRPr="003E01A5" w:rsidRDefault="00830038" w:rsidP="0083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</w:tcPr>
          <w:p w14:paraId="1A3253D8" w14:textId="3E165C2F" w:rsidR="00830038" w:rsidRPr="003E01A5" w:rsidRDefault="005B751D" w:rsidP="00830038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113</w:t>
            </w:r>
          </w:p>
        </w:tc>
        <w:tc>
          <w:tcPr>
            <w:tcW w:w="270" w:type="dxa"/>
          </w:tcPr>
          <w:p w14:paraId="17C73BA5" w14:textId="77777777" w:rsidR="00830038" w:rsidRPr="003E01A5" w:rsidRDefault="00830038" w:rsidP="00830038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48" w:type="dxa"/>
          </w:tcPr>
          <w:p w14:paraId="5147E8EE" w14:textId="47165D93" w:rsidR="00830038" w:rsidRPr="003E01A5" w:rsidRDefault="005B751D" w:rsidP="00830038">
            <w:pPr>
              <w:pStyle w:val="a"/>
              <w:tabs>
                <w:tab w:val="clear" w:pos="1080"/>
                <w:tab w:val="decimal" w:pos="1057"/>
              </w:tabs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830038" w:rsidRPr="003E01A5" w14:paraId="110ED87E" w14:textId="77777777" w:rsidTr="00483A85">
        <w:tc>
          <w:tcPr>
            <w:tcW w:w="5832" w:type="dxa"/>
          </w:tcPr>
          <w:p w14:paraId="2FBFAFA1" w14:textId="6D0F9269" w:rsidR="00830038" w:rsidRPr="003E01A5" w:rsidRDefault="00830038" w:rsidP="0083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</w:tcPr>
          <w:p w14:paraId="67C1738D" w14:textId="6A6ECF7B" w:rsidR="00830038" w:rsidRPr="003E01A5" w:rsidRDefault="00830038" w:rsidP="00830038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</w:rPr>
              <w:t>(</w:t>
            </w:r>
            <w:r w:rsidR="005B751D" w:rsidRPr="003E01A5">
              <w:rPr>
                <w:rFonts w:asciiTheme="majorBidi" w:hAnsiTheme="majorBidi" w:cstheme="majorBidi"/>
                <w:lang w:val="en-US"/>
              </w:rPr>
              <w:t>9</w:t>
            </w:r>
            <w:r w:rsidRPr="003E01A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037ACDAE" w14:textId="77777777" w:rsidR="00830038" w:rsidRPr="003E01A5" w:rsidRDefault="00830038" w:rsidP="00830038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48" w:type="dxa"/>
          </w:tcPr>
          <w:p w14:paraId="19313D71" w14:textId="0206E77B" w:rsidR="00830038" w:rsidRPr="003E01A5" w:rsidRDefault="00830038" w:rsidP="00152C7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0038" w:rsidRPr="003E01A5" w14:paraId="111BF7F3" w14:textId="77777777" w:rsidTr="00483A85">
        <w:tc>
          <w:tcPr>
            <w:tcW w:w="5832" w:type="dxa"/>
          </w:tcPr>
          <w:p w14:paraId="01941558" w14:textId="76AC82DE" w:rsidR="00830038" w:rsidRPr="003E01A5" w:rsidRDefault="00830038" w:rsidP="0083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90393F5" w14:textId="2D435026" w:rsidR="00830038" w:rsidRPr="003E01A5" w:rsidRDefault="005B751D" w:rsidP="00830038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765</w:t>
            </w:r>
          </w:p>
        </w:tc>
        <w:tc>
          <w:tcPr>
            <w:tcW w:w="270" w:type="dxa"/>
          </w:tcPr>
          <w:p w14:paraId="094FE052" w14:textId="77777777" w:rsidR="00830038" w:rsidRPr="003E01A5" w:rsidRDefault="00830038" w:rsidP="00830038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585D5F40" w14:textId="54626E43" w:rsidR="00830038" w:rsidRPr="003E01A5" w:rsidRDefault="005B751D" w:rsidP="00830038">
            <w:pPr>
              <w:pStyle w:val="a"/>
              <w:tabs>
                <w:tab w:val="clear" w:pos="1080"/>
                <w:tab w:val="decimal" w:pos="1057"/>
              </w:tabs>
              <w:ind w:left="-108" w:right="-8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</w:p>
        </w:tc>
      </w:tr>
      <w:tr w:rsidR="000C1EC8" w:rsidRPr="003E01A5" w14:paraId="7C491D8D" w14:textId="77777777" w:rsidTr="00483A85">
        <w:tc>
          <w:tcPr>
            <w:tcW w:w="5832" w:type="dxa"/>
          </w:tcPr>
          <w:p w14:paraId="7903F167" w14:textId="77777777" w:rsidR="000C1EC8" w:rsidRPr="003E01A5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</w:tcPr>
          <w:p w14:paraId="2750EB3D" w14:textId="75C0FE91" w:rsidR="000C1EC8" w:rsidRPr="003E01A5" w:rsidRDefault="005B751D" w:rsidP="000C1EC8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cs/>
                <w:lang w:val="en-US" w:eastAsia="en-GB"/>
              </w:rPr>
            </w:pPr>
            <w:r w:rsidRPr="003E01A5">
              <w:rPr>
                <w:rFonts w:asciiTheme="majorBidi" w:hAnsiTheme="majorBidi" w:cstheme="majorBidi"/>
                <w:lang w:val="en-US" w:eastAsia="en-GB"/>
              </w:rPr>
              <w:t>115</w:t>
            </w:r>
          </w:p>
        </w:tc>
        <w:tc>
          <w:tcPr>
            <w:tcW w:w="270" w:type="dxa"/>
          </w:tcPr>
          <w:p w14:paraId="665D4F83" w14:textId="77777777" w:rsidR="000C1EC8" w:rsidRPr="003E01A5" w:rsidRDefault="000C1EC8" w:rsidP="000C1EC8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48" w:type="dxa"/>
          </w:tcPr>
          <w:p w14:paraId="24C031F4" w14:textId="439FC301" w:rsidR="000C1EC8" w:rsidRPr="003E01A5" w:rsidRDefault="005B751D" w:rsidP="00BC45E3">
            <w:pPr>
              <w:pStyle w:val="a"/>
              <w:tabs>
                <w:tab w:val="clear" w:pos="1080"/>
                <w:tab w:val="decimal" w:pos="1057"/>
              </w:tabs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0C1EC8" w:rsidRPr="003E01A5" w14:paraId="48463840" w14:textId="77777777" w:rsidTr="00483A85">
        <w:tc>
          <w:tcPr>
            <w:tcW w:w="5832" w:type="dxa"/>
          </w:tcPr>
          <w:p w14:paraId="1BFFA81B" w14:textId="660D3B0B" w:rsidR="000C1EC8" w:rsidRPr="003E01A5" w:rsidRDefault="00720D63" w:rsidP="00E4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5616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</w:t>
            </w:r>
            <w:r w:rsidR="000C1EC8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  <w:r w:rsidR="00E47195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530" w:type="dxa"/>
          </w:tcPr>
          <w:p w14:paraId="39E0CD47" w14:textId="5E699AFF" w:rsidR="000C1EC8" w:rsidRPr="003E01A5" w:rsidRDefault="00976E7E" w:rsidP="000C1EC8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cs/>
                <w:lang w:val="en-US" w:eastAsia="en-GB"/>
              </w:rPr>
            </w:pPr>
            <w:r w:rsidRPr="003E01A5">
              <w:rPr>
                <w:rFonts w:asciiTheme="majorBidi" w:hAnsiTheme="majorBidi" w:cstheme="majorBidi"/>
                <w:lang w:val="en-US" w:eastAsia="en-GB"/>
              </w:rPr>
              <w:t>(</w:t>
            </w:r>
            <w:r w:rsidR="005B751D" w:rsidRPr="003E01A5">
              <w:rPr>
                <w:rFonts w:asciiTheme="majorBidi" w:hAnsiTheme="majorBidi" w:cstheme="majorBidi"/>
                <w:lang w:val="en-US" w:eastAsia="en-GB"/>
              </w:rPr>
              <w:t>8</w:t>
            </w:r>
            <w:r w:rsidRPr="003E01A5">
              <w:rPr>
                <w:rFonts w:asciiTheme="majorBidi" w:hAnsiTheme="majorBidi" w:cstheme="majorBidi"/>
                <w:lang w:val="en-US" w:eastAsia="en-GB"/>
              </w:rPr>
              <w:t>)</w:t>
            </w:r>
          </w:p>
        </w:tc>
        <w:tc>
          <w:tcPr>
            <w:tcW w:w="270" w:type="dxa"/>
          </w:tcPr>
          <w:p w14:paraId="003002D9" w14:textId="77777777" w:rsidR="000C1EC8" w:rsidRPr="003E01A5" w:rsidRDefault="000C1EC8" w:rsidP="000C1EC8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48" w:type="dxa"/>
          </w:tcPr>
          <w:p w14:paraId="4CEA0171" w14:textId="0A5C98D8" w:rsidR="000C1EC8" w:rsidRPr="003E01A5" w:rsidRDefault="003B1D3F" w:rsidP="00152C7F">
            <w:pPr>
              <w:pStyle w:val="acctfourfigures"/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1EC8" w:rsidRPr="003E01A5" w14:paraId="31980802" w14:textId="77777777" w:rsidTr="00483A85">
        <w:trPr>
          <w:trHeight w:val="70"/>
        </w:trPr>
        <w:tc>
          <w:tcPr>
            <w:tcW w:w="5832" w:type="dxa"/>
          </w:tcPr>
          <w:p w14:paraId="48E8BC33" w14:textId="0F852A0A" w:rsidR="000C1EC8" w:rsidRPr="003E01A5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388DF46" w14:textId="5EBAB798" w:rsidR="000C1EC8" w:rsidRPr="003E01A5" w:rsidRDefault="005B751D" w:rsidP="000C1EC8">
            <w:pPr>
              <w:pStyle w:val="a"/>
              <w:tabs>
                <w:tab w:val="clear" w:pos="1080"/>
                <w:tab w:val="decimal" w:pos="1060"/>
              </w:tabs>
              <w:ind w:right="-81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872</w:t>
            </w:r>
          </w:p>
        </w:tc>
        <w:tc>
          <w:tcPr>
            <w:tcW w:w="270" w:type="dxa"/>
          </w:tcPr>
          <w:p w14:paraId="54EA45BD" w14:textId="77777777" w:rsidR="000C1EC8" w:rsidRPr="003E01A5" w:rsidRDefault="000C1EC8" w:rsidP="000C1EC8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3A823E2D" w14:textId="0189BF38" w:rsidR="000C1EC8" w:rsidRPr="003E01A5" w:rsidRDefault="005B751D" w:rsidP="00BC45E3">
            <w:pPr>
              <w:pStyle w:val="a"/>
              <w:tabs>
                <w:tab w:val="clear" w:pos="1080"/>
                <w:tab w:val="decimal" w:pos="1057"/>
              </w:tabs>
              <w:ind w:left="-108" w:right="-8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</w:p>
        </w:tc>
      </w:tr>
      <w:tr w:rsidR="007501E8" w:rsidRPr="003E01A5" w14:paraId="7BBDCB35" w14:textId="77777777" w:rsidTr="00483A85">
        <w:trPr>
          <w:trHeight w:val="70"/>
        </w:trPr>
        <w:tc>
          <w:tcPr>
            <w:tcW w:w="5832" w:type="dxa"/>
          </w:tcPr>
          <w:p w14:paraId="30780F64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8F340EE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0E9684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5B13EAB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1E8" w:rsidRPr="003E01A5" w14:paraId="50CF3604" w14:textId="77777777" w:rsidTr="00483A85">
        <w:trPr>
          <w:trHeight w:val="70"/>
        </w:trPr>
        <w:tc>
          <w:tcPr>
            <w:tcW w:w="5832" w:type="dxa"/>
          </w:tcPr>
          <w:p w14:paraId="3B29AD16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</w:tcPr>
          <w:p w14:paraId="48E1F025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69C67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446AD08B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0038" w:rsidRPr="003E01A5" w14:paraId="2F1CD002" w14:textId="77777777" w:rsidTr="00483A85">
        <w:trPr>
          <w:trHeight w:val="70"/>
        </w:trPr>
        <w:tc>
          <w:tcPr>
            <w:tcW w:w="5832" w:type="dxa"/>
          </w:tcPr>
          <w:p w14:paraId="38582945" w14:textId="7BB31B1C" w:rsidR="00830038" w:rsidRPr="003E01A5" w:rsidRDefault="00830038" w:rsidP="0083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9341289" w14:textId="7C613CB0" w:rsidR="00830038" w:rsidRPr="003E01A5" w:rsidRDefault="005B751D" w:rsidP="00830038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670</w:t>
            </w:r>
          </w:p>
        </w:tc>
        <w:tc>
          <w:tcPr>
            <w:tcW w:w="270" w:type="dxa"/>
          </w:tcPr>
          <w:p w14:paraId="4DB7DCC6" w14:textId="77777777" w:rsidR="00830038" w:rsidRPr="003E01A5" w:rsidRDefault="00830038" w:rsidP="00830038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bottom w:val="double" w:sz="4" w:space="0" w:color="auto"/>
            </w:tcBorders>
          </w:tcPr>
          <w:p w14:paraId="219D6AF4" w14:textId="798E47FD" w:rsidR="00830038" w:rsidRPr="003E01A5" w:rsidRDefault="005B751D" w:rsidP="00830038">
            <w:pPr>
              <w:pStyle w:val="a"/>
              <w:tabs>
                <w:tab w:val="clear" w:pos="1080"/>
                <w:tab w:val="decimal" w:pos="1057"/>
              </w:tabs>
              <w:ind w:left="-108" w:right="-8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24</w:t>
            </w:r>
          </w:p>
        </w:tc>
      </w:tr>
      <w:tr w:rsidR="00AF5618" w:rsidRPr="003E01A5" w14:paraId="25E25052" w14:textId="77777777" w:rsidTr="00483A85">
        <w:trPr>
          <w:trHeight w:val="70"/>
        </w:trPr>
        <w:tc>
          <w:tcPr>
            <w:tcW w:w="5832" w:type="dxa"/>
          </w:tcPr>
          <w:p w14:paraId="7F64AD7F" w14:textId="06DA0EC1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5460D9FF" w14:textId="6E432FD8" w:rsidR="00AF5618" w:rsidRPr="003E01A5" w:rsidRDefault="005B751D" w:rsidP="004815B3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569</w:t>
            </w:r>
          </w:p>
        </w:tc>
        <w:tc>
          <w:tcPr>
            <w:tcW w:w="270" w:type="dxa"/>
          </w:tcPr>
          <w:p w14:paraId="2297E507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double" w:sz="4" w:space="0" w:color="auto"/>
            </w:tcBorders>
          </w:tcPr>
          <w:p w14:paraId="383A0BC5" w14:textId="3CDA6FEE" w:rsidR="00AF5618" w:rsidRPr="003E01A5" w:rsidRDefault="005B751D" w:rsidP="00BC45E3">
            <w:pPr>
              <w:pStyle w:val="a"/>
              <w:tabs>
                <w:tab w:val="clear" w:pos="1080"/>
                <w:tab w:val="decimal" w:pos="1057"/>
              </w:tabs>
              <w:ind w:left="-108" w:right="-8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</w:p>
        </w:tc>
      </w:tr>
    </w:tbl>
    <w:p w14:paraId="763025C3" w14:textId="77777777" w:rsidR="00AF5618" w:rsidRPr="003E01A5" w:rsidRDefault="00AF5618" w:rsidP="00AF5618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cs/>
        </w:rPr>
      </w:pPr>
    </w:p>
    <w:p w14:paraId="3BA86D28" w14:textId="77777777" w:rsidR="001C799B" w:rsidRPr="003E01A5" w:rsidRDefault="001C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025B116" w14:textId="3D8BEA4D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หนี้สินที่มีภาระดอกเบี้ย</w:t>
      </w:r>
    </w:p>
    <w:p w14:paraId="31076D96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236"/>
        <w:gridCol w:w="1114"/>
        <w:gridCol w:w="270"/>
        <w:gridCol w:w="990"/>
        <w:gridCol w:w="270"/>
        <w:gridCol w:w="900"/>
        <w:gridCol w:w="270"/>
        <w:gridCol w:w="990"/>
        <w:gridCol w:w="270"/>
        <w:gridCol w:w="990"/>
        <w:gridCol w:w="236"/>
        <w:gridCol w:w="934"/>
      </w:tblGrid>
      <w:tr w:rsidR="007501E8" w:rsidRPr="003E01A5" w14:paraId="13C1DDC5" w14:textId="77777777" w:rsidTr="00614688">
        <w:trPr>
          <w:tblHeader/>
        </w:trPr>
        <w:tc>
          <w:tcPr>
            <w:tcW w:w="2070" w:type="dxa"/>
          </w:tcPr>
          <w:p w14:paraId="0503F01C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1F02C5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234" w:type="dxa"/>
            <w:gridSpan w:val="11"/>
          </w:tcPr>
          <w:p w14:paraId="57B9F391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01E8" w:rsidRPr="003E01A5" w14:paraId="16C1790D" w14:textId="77777777" w:rsidTr="00614688">
        <w:trPr>
          <w:tblHeader/>
        </w:trPr>
        <w:tc>
          <w:tcPr>
            <w:tcW w:w="2070" w:type="dxa"/>
          </w:tcPr>
          <w:p w14:paraId="0F657BC0" w14:textId="77777777" w:rsidR="00A21DFC" w:rsidRPr="003E01A5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493C88" w14:textId="77777777" w:rsidR="00A21DFC" w:rsidRPr="003E01A5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4" w:type="dxa"/>
            <w:gridSpan w:val="5"/>
          </w:tcPr>
          <w:p w14:paraId="6BA407B1" w14:textId="74B806EC" w:rsidR="00A21DFC" w:rsidRPr="003E01A5" w:rsidRDefault="005B751D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EC80CC9" w14:textId="77777777" w:rsidR="00A21DFC" w:rsidRPr="003E01A5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14:paraId="2B9F3BAF" w14:textId="034A752D" w:rsidR="00A21DFC" w:rsidRPr="003E01A5" w:rsidRDefault="005B751D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238092EE" w14:textId="77777777" w:rsidTr="00614688">
        <w:trPr>
          <w:tblHeader/>
        </w:trPr>
        <w:tc>
          <w:tcPr>
            <w:tcW w:w="2070" w:type="dxa"/>
          </w:tcPr>
          <w:p w14:paraId="174D9E5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7C07FC5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EF26E53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57F441D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64DDD5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E9F114A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76726B6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B45045C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C51B2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1AFB04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0AC9CA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4EC5287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926E088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501E8" w:rsidRPr="003E01A5" w14:paraId="6A6C042C" w14:textId="77777777" w:rsidTr="00614688">
        <w:trPr>
          <w:tblHeader/>
        </w:trPr>
        <w:tc>
          <w:tcPr>
            <w:tcW w:w="2070" w:type="dxa"/>
          </w:tcPr>
          <w:p w14:paraId="16917FEB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E50A7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34" w:type="dxa"/>
            <w:gridSpan w:val="11"/>
            <w:vAlign w:val="bottom"/>
          </w:tcPr>
          <w:p w14:paraId="7BCFB552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46134" w:rsidRPr="003E01A5" w14:paraId="5BF3B33D" w14:textId="77777777" w:rsidTr="00614688">
        <w:tc>
          <w:tcPr>
            <w:tcW w:w="2070" w:type="dxa"/>
          </w:tcPr>
          <w:p w14:paraId="4CE8EFB7" w14:textId="6DA9DBBF" w:rsidR="00746134" w:rsidRPr="003E01A5" w:rsidRDefault="00746134" w:rsidP="00614688">
            <w:pPr>
              <w:tabs>
                <w:tab w:val="clear" w:pos="227"/>
                <w:tab w:val="clear" w:pos="454"/>
                <w:tab w:val="clear" w:pos="680"/>
              </w:tabs>
              <w:ind w:left="246" w:right="-22" w:hanging="2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36" w:type="dxa"/>
          </w:tcPr>
          <w:p w14:paraId="1F411041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9E8405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19601D" w14:textId="2E3BB9CA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88EB7C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534B88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BEE1AA" w14:textId="2510C136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E7970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36E42CFF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0EC74F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9EFE63" w14:textId="02C02BBA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E7970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270" w:type="dxa"/>
            <w:vAlign w:val="bottom"/>
          </w:tcPr>
          <w:p w14:paraId="70920E4E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DB8392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3BA738" w14:textId="18536DD4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8AE3F0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2A3CC1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574ACD" w14:textId="1B7E30B3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36" w:type="dxa"/>
          </w:tcPr>
          <w:p w14:paraId="17DD616F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78D7A68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EF9354" w14:textId="6A67108B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746134" w:rsidRPr="003E01A5" w14:paraId="0F8A8819" w14:textId="77777777" w:rsidTr="00614688">
        <w:tc>
          <w:tcPr>
            <w:tcW w:w="2070" w:type="dxa"/>
          </w:tcPr>
          <w:p w14:paraId="2F300E11" w14:textId="44A36C45" w:rsidR="00746134" w:rsidRPr="003E01A5" w:rsidRDefault="00746134" w:rsidP="00614688">
            <w:pPr>
              <w:tabs>
                <w:tab w:val="clear" w:pos="227"/>
                <w:tab w:val="clear" w:pos="454"/>
                <w:tab w:val="clear" w:pos="680"/>
              </w:tabs>
              <w:ind w:left="246" w:right="-22" w:hanging="2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D37AE" w:rsidRPr="003E01A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36" w:type="dxa"/>
            <w:vAlign w:val="bottom"/>
          </w:tcPr>
          <w:p w14:paraId="61987306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FD696D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C278A1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8186A5" w14:textId="749A7FE4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173D22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295200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3BB3B9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912F59" w14:textId="0C85C5A3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14:paraId="6ED235AE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569C80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BED1CA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6257F0" w14:textId="0B4FF6D3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70" w:type="dxa"/>
            <w:vAlign w:val="bottom"/>
          </w:tcPr>
          <w:p w14:paraId="04D45241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615769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632512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6446B4" w14:textId="0691F9C9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F93EFC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B04049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9EECC3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F209FC" w14:textId="01A9D713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36" w:type="dxa"/>
          </w:tcPr>
          <w:p w14:paraId="4D75EA7B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9748F74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B038DF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B14AAC" w14:textId="57B3EBF6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746134" w:rsidRPr="003E01A5" w14:paraId="2EEC4795" w14:textId="77777777" w:rsidTr="00614688">
        <w:tc>
          <w:tcPr>
            <w:tcW w:w="2070" w:type="dxa"/>
          </w:tcPr>
          <w:p w14:paraId="5093D1DE" w14:textId="4C7D6BA2" w:rsidR="00746134" w:rsidRPr="003E01A5" w:rsidRDefault="00746134" w:rsidP="00614688">
            <w:pPr>
              <w:tabs>
                <w:tab w:val="clear" w:pos="227"/>
                <w:tab w:val="clear" w:pos="454"/>
                <w:tab w:val="clear" w:pos="680"/>
              </w:tabs>
              <w:ind w:left="246" w:right="-22" w:hanging="2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เงินกู้ยืมระยะยาวจากสถาบันการเงินที่ถึงกำหนดชำระ</w:t>
            </w:r>
            <w:r w:rsidR="00614688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D37AE" w:rsidRPr="003E01A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36" w:type="dxa"/>
            <w:vAlign w:val="bottom"/>
          </w:tcPr>
          <w:p w14:paraId="51E7009F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1AB5EF37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A6D8FC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DF2ABE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0FBED6" w14:textId="2B7783C8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18E0DF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075172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CC4852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FF5DB0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77AFA3" w14:textId="63ABF9F1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E7970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270" w:type="dxa"/>
          </w:tcPr>
          <w:p w14:paraId="1899FE3F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857AEF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C9FE9C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399411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BB7E4B" w14:textId="417EFD96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E7970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270" w:type="dxa"/>
            <w:vAlign w:val="bottom"/>
          </w:tcPr>
          <w:p w14:paraId="41E8E10E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8C9945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E0B353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4C4707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0EBFD0" w14:textId="054DA326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E14D5A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A59598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68BBFC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00B598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6157C6" w14:textId="7D95807D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36" w:type="dxa"/>
          </w:tcPr>
          <w:p w14:paraId="3D713E37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EB10AF2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FDC5AC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953691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6CA46A" w14:textId="241575F5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</w:tr>
      <w:tr w:rsidR="00746134" w:rsidRPr="003E01A5" w14:paraId="7E48ED2E" w14:textId="77777777" w:rsidTr="00614688">
        <w:tc>
          <w:tcPr>
            <w:tcW w:w="2070" w:type="dxa"/>
          </w:tcPr>
          <w:p w14:paraId="3982E723" w14:textId="0296F428" w:rsidR="00746134" w:rsidRPr="003E01A5" w:rsidRDefault="00746134" w:rsidP="00614688">
            <w:pPr>
              <w:tabs>
                <w:tab w:val="clear" w:pos="227"/>
                <w:tab w:val="clear" w:pos="454"/>
                <w:tab w:val="clear" w:pos="680"/>
              </w:tabs>
              <w:ind w:left="246" w:right="-22" w:hanging="2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หุ้นกู้ระยะยาวที่ถึงกำหนดชำระ</w:t>
            </w:r>
            <w:r w:rsidR="00614688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D37AE" w:rsidRPr="003E01A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36" w:type="dxa"/>
            <w:vAlign w:val="bottom"/>
          </w:tcPr>
          <w:p w14:paraId="6DE9F28B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38622031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79DB3C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0AAD9D" w14:textId="19F953A8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0BB34844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D12CA6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AA8DC1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E7FF37" w14:textId="150D20D3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36C8C2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B0EDDC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A1D509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C083FB" w14:textId="7A4BA1FC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  <w:vAlign w:val="bottom"/>
          </w:tcPr>
          <w:p w14:paraId="6E94154A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E6F86A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D4DC49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01A14F" w14:textId="1B22EFEA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3961D0E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2F1ED4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BEA779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E57542" w14:textId="142B9B8F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D03048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7311372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C3DF2B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D902AF" w14:textId="7FA85CBA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746134" w:rsidRPr="003E01A5" w14:paraId="2B0D5156" w14:textId="77777777" w:rsidTr="00614688">
        <w:tc>
          <w:tcPr>
            <w:tcW w:w="2070" w:type="dxa"/>
          </w:tcPr>
          <w:p w14:paraId="4EBFF66B" w14:textId="3D43F29C" w:rsidR="00746134" w:rsidRPr="003E01A5" w:rsidRDefault="00746134" w:rsidP="00614688">
            <w:pPr>
              <w:tabs>
                <w:tab w:val="clear" w:pos="227"/>
                <w:tab w:val="clear" w:pos="454"/>
                <w:tab w:val="clear" w:pos="680"/>
              </w:tabs>
              <w:ind w:left="246" w:right="-22" w:hanging="2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vAlign w:val="bottom"/>
          </w:tcPr>
          <w:p w14:paraId="355D58B0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7700E2AF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202E67" w14:textId="73173017" w:rsidR="00746134" w:rsidRPr="003E01A5" w:rsidRDefault="005B751D" w:rsidP="00CD3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70" w:type="dxa"/>
          </w:tcPr>
          <w:p w14:paraId="42A116C9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A57409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F3F00A" w14:textId="15374A07" w:rsidR="00746134" w:rsidRPr="003E01A5" w:rsidRDefault="007F6363" w:rsidP="007F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4C935E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BE6C39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BE278E" w14:textId="2DC8ECF8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70" w:type="dxa"/>
            <w:vAlign w:val="bottom"/>
          </w:tcPr>
          <w:p w14:paraId="27006B73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725ADF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26D957" w14:textId="7F14E790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6CD225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12EE7F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C6B2BB" w14:textId="2D5186D1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236" w:type="dxa"/>
          </w:tcPr>
          <w:p w14:paraId="49C368E1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053E451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9B5B60" w14:textId="47C17654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</w:tr>
      <w:tr w:rsidR="00746134" w:rsidRPr="003E01A5" w14:paraId="6AED9464" w14:textId="77777777" w:rsidTr="00614688">
        <w:tc>
          <w:tcPr>
            <w:tcW w:w="2070" w:type="dxa"/>
          </w:tcPr>
          <w:p w14:paraId="38F61374" w14:textId="399AA0C8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</w:tabs>
              <w:ind w:left="325" w:right="-22" w:hanging="3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236" w:type="dxa"/>
          </w:tcPr>
          <w:p w14:paraId="5355205B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C72D63" w14:textId="67CC819F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B24D8C7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9D0B68" w14:textId="40EEC97B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CB68B3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7C85A7" w14:textId="259C48F8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58201D5A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12DCAF" w14:textId="7C278165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65A9215B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717C99" w14:textId="3DCC5698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C5B992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C6CF486" w14:textId="058F67B3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46134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746134" w:rsidRPr="003E01A5" w14:paraId="2D2856CE" w14:textId="77777777" w:rsidTr="00614688">
        <w:tc>
          <w:tcPr>
            <w:tcW w:w="2070" w:type="dxa"/>
          </w:tcPr>
          <w:p w14:paraId="3762A6C2" w14:textId="1695ACFE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</w:tabs>
              <w:ind w:left="325" w:right="-22" w:hanging="3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5EA41FA4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95EB523" w14:textId="581A3353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57E266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951EFF" w14:textId="442A3840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270" w:type="dxa"/>
          </w:tcPr>
          <w:p w14:paraId="4AD30277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12634D" w14:textId="3CFA45DE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270" w:type="dxa"/>
            <w:vAlign w:val="bottom"/>
          </w:tcPr>
          <w:p w14:paraId="0878532C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1B7C6E" w14:textId="65FC0459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813957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818CFB" w14:textId="6A8FE437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236" w:type="dxa"/>
          </w:tcPr>
          <w:p w14:paraId="150A52E0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81A1F1C" w14:textId="1A6A50F7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</w:tr>
      <w:tr w:rsidR="00746134" w:rsidRPr="003E01A5" w14:paraId="5C089ED2" w14:textId="77777777" w:rsidTr="00614688">
        <w:tc>
          <w:tcPr>
            <w:tcW w:w="2070" w:type="dxa"/>
          </w:tcPr>
          <w:p w14:paraId="7F96EA4F" w14:textId="77777777" w:rsidR="00746134" w:rsidRPr="003E01A5" w:rsidRDefault="00746134" w:rsidP="00746134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236" w:type="dxa"/>
          </w:tcPr>
          <w:p w14:paraId="5BA7D1DB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DE6C06A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02AB3D2" w14:textId="737243D4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746134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689</w:t>
            </w:r>
          </w:p>
        </w:tc>
        <w:tc>
          <w:tcPr>
            <w:tcW w:w="270" w:type="dxa"/>
          </w:tcPr>
          <w:p w14:paraId="11416365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EBB2FDD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8EE6F2" w14:textId="1D5CBB2A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746134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270" w:type="dxa"/>
          </w:tcPr>
          <w:p w14:paraId="493E8FCE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46A37E8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01FAD07" w14:textId="4D532EF1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746134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690</w:t>
            </w:r>
          </w:p>
        </w:tc>
        <w:tc>
          <w:tcPr>
            <w:tcW w:w="270" w:type="dxa"/>
            <w:vAlign w:val="bottom"/>
          </w:tcPr>
          <w:p w14:paraId="5A3D9B31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1C082C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87782BE" w14:textId="2A6488C8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746134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6BDF7003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C31CF3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D91DBF" w14:textId="32B08D12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746134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236" w:type="dxa"/>
          </w:tcPr>
          <w:p w14:paraId="25570F91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29509A6" w14:textId="77777777" w:rsidR="00746134" w:rsidRPr="003E01A5" w:rsidRDefault="00746134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7FCE5CD" w14:textId="1469811F" w:rsidR="00746134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746134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729</w:t>
            </w:r>
          </w:p>
        </w:tc>
      </w:tr>
    </w:tbl>
    <w:p w14:paraId="51C1C4B7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A5F98E8" w14:textId="77777777" w:rsidR="00A60793" w:rsidRPr="003E01A5" w:rsidRDefault="00A60793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3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90"/>
        <w:gridCol w:w="270"/>
        <w:gridCol w:w="81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00"/>
      </w:tblGrid>
      <w:tr w:rsidR="009C6425" w:rsidRPr="003E01A5" w14:paraId="56BE3EA1" w14:textId="77777777" w:rsidTr="00825408">
        <w:trPr>
          <w:tblHeader/>
        </w:trPr>
        <w:tc>
          <w:tcPr>
            <w:tcW w:w="1890" w:type="dxa"/>
          </w:tcPr>
          <w:p w14:paraId="11A485F0" w14:textId="77777777" w:rsidR="009C6425" w:rsidRPr="003E01A5" w:rsidRDefault="009C642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4E799" w14:textId="77777777" w:rsidR="009C6425" w:rsidRPr="003E01A5" w:rsidRDefault="009C642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CA3F4B8" w14:textId="76302C00" w:rsidR="009C6425" w:rsidRPr="003E01A5" w:rsidRDefault="009C642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B2F96A" w14:textId="7F2EACB1" w:rsidR="009C6425" w:rsidRPr="003E01A5" w:rsidRDefault="009C642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11"/>
          </w:tcPr>
          <w:p w14:paraId="40173E4F" w14:textId="77777777" w:rsidR="009C6425" w:rsidRPr="003E01A5" w:rsidRDefault="009C642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6425" w:rsidRPr="003E01A5" w14:paraId="6B2C6C46" w14:textId="77777777" w:rsidTr="00825408">
        <w:trPr>
          <w:tblHeader/>
        </w:trPr>
        <w:tc>
          <w:tcPr>
            <w:tcW w:w="1890" w:type="dxa"/>
          </w:tcPr>
          <w:p w14:paraId="5B758FD6" w14:textId="77777777" w:rsidR="009C6425" w:rsidRPr="003E01A5" w:rsidRDefault="009C6425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A935C6" w14:textId="77777777" w:rsidR="009C6425" w:rsidRPr="003E01A5" w:rsidRDefault="009C6425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198526" w14:textId="0A05AC21" w:rsidR="009C6425" w:rsidRPr="003E01A5" w:rsidRDefault="009C6425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1BED6B" w14:textId="78EFF867" w:rsidR="009C6425" w:rsidRPr="003E01A5" w:rsidRDefault="009C6425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14:paraId="726FF231" w14:textId="64F9C770" w:rsidR="009C6425" w:rsidRPr="003E01A5" w:rsidRDefault="005B751D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BAB3737" w14:textId="77777777" w:rsidR="009C6425" w:rsidRPr="003E01A5" w:rsidRDefault="009C6425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14:paraId="027204BD" w14:textId="66A4A024" w:rsidR="009C6425" w:rsidRPr="003E01A5" w:rsidRDefault="005B751D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C6425" w:rsidRPr="003E01A5" w14:paraId="7AFC75A3" w14:textId="77777777" w:rsidTr="00825408">
        <w:trPr>
          <w:tblHeader/>
        </w:trPr>
        <w:tc>
          <w:tcPr>
            <w:tcW w:w="1890" w:type="dxa"/>
          </w:tcPr>
          <w:p w14:paraId="22429A51" w14:textId="77777777" w:rsidR="009C6425" w:rsidRPr="003E01A5" w:rsidRDefault="009C642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A7C6AE" w14:textId="77777777" w:rsidR="009C6425" w:rsidRPr="003E01A5" w:rsidRDefault="009C642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6C69B8F" w14:textId="77777777" w:rsidR="004932CD" w:rsidRPr="003E01A5" w:rsidRDefault="004932C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7938511" w14:textId="412BC237" w:rsidR="009C6425" w:rsidRPr="003E01A5" w:rsidRDefault="00A176F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14:paraId="7026DA95" w14:textId="5315D4DA" w:rsidR="009C6425" w:rsidRPr="003E01A5" w:rsidRDefault="009C642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D9C7912" w14:textId="77777777" w:rsidR="009C6425" w:rsidRPr="003E01A5" w:rsidRDefault="009C642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6DD7398" w14:textId="77777777" w:rsidR="009C6425" w:rsidRPr="003E01A5" w:rsidRDefault="009C642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A84FB5" w14:textId="77777777" w:rsidR="009C6425" w:rsidRPr="003E01A5" w:rsidRDefault="009C642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7C06A326" w14:textId="77777777" w:rsidR="009C6425" w:rsidRPr="003E01A5" w:rsidRDefault="009C642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ADE530" w14:textId="77777777" w:rsidR="009C6425" w:rsidRPr="003E01A5" w:rsidRDefault="009C642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1B3E29FF" w14:textId="77777777" w:rsidR="009C6425" w:rsidRPr="003E01A5" w:rsidRDefault="009C642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DDE105" w14:textId="77777777" w:rsidR="009C6425" w:rsidRPr="003E01A5" w:rsidRDefault="009C642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6D0E5E4C" w14:textId="77777777" w:rsidR="009C6425" w:rsidRPr="003E01A5" w:rsidRDefault="009C642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446F83" w14:textId="77777777" w:rsidR="009C6425" w:rsidRPr="003E01A5" w:rsidRDefault="009C642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B76CFA0" w14:textId="77777777" w:rsidR="009C6425" w:rsidRPr="003E01A5" w:rsidRDefault="009C642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8082190" w14:textId="77777777" w:rsidR="009C6425" w:rsidRPr="003E01A5" w:rsidRDefault="009C642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C6425" w:rsidRPr="003E01A5" w14:paraId="346715FB" w14:textId="77777777" w:rsidTr="00825408">
        <w:trPr>
          <w:tblHeader/>
        </w:trPr>
        <w:tc>
          <w:tcPr>
            <w:tcW w:w="1890" w:type="dxa"/>
          </w:tcPr>
          <w:p w14:paraId="4239F6BC" w14:textId="77777777" w:rsidR="009C6425" w:rsidRPr="003E01A5" w:rsidRDefault="009C642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837ED9" w14:textId="77777777" w:rsidR="009C6425" w:rsidRPr="003E01A5" w:rsidRDefault="009C642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AF9DDBC" w14:textId="107DC1E1" w:rsidR="009C6425" w:rsidRPr="003E01A5" w:rsidRDefault="009C642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BB6256" w14:textId="416496CC" w:rsidR="009C6425" w:rsidRPr="003E01A5" w:rsidRDefault="009C642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vAlign w:val="bottom"/>
          </w:tcPr>
          <w:p w14:paraId="63B8677D" w14:textId="77777777" w:rsidR="009C6425" w:rsidRPr="003E01A5" w:rsidRDefault="009C642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C6425" w:rsidRPr="003E01A5" w14:paraId="4BF06E11" w14:textId="77777777" w:rsidTr="00825408">
        <w:tc>
          <w:tcPr>
            <w:tcW w:w="1890" w:type="dxa"/>
          </w:tcPr>
          <w:p w14:paraId="13A785AB" w14:textId="3BB27DD6" w:rsidR="009C6425" w:rsidRPr="003E01A5" w:rsidRDefault="009C6425" w:rsidP="00614688">
            <w:pPr>
              <w:tabs>
                <w:tab w:val="clear" w:pos="227"/>
                <w:tab w:val="clear" w:pos="454"/>
                <w:tab w:val="clear" w:pos="680"/>
              </w:tabs>
              <w:ind w:left="258" w:right="-22" w:hanging="2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4F5266B9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A3D377D" w14:textId="26A627D2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F9C5B" w14:textId="6EBC560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AEAF4E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B73E07" w14:textId="3D883454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D3845D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4C510F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FB5CD5" w14:textId="6BB6D929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642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0252A66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D4C423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1EE5CB" w14:textId="3DB62085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642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2A626F65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583695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C32B124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96B397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C2A911" w14:textId="31147D3E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C642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270" w:type="dxa"/>
          </w:tcPr>
          <w:p w14:paraId="09DCB5BD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6AB805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34CEDA" w14:textId="26110F27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C642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</w:tr>
      <w:tr w:rsidR="009C6425" w:rsidRPr="003E01A5" w14:paraId="7D03CABF" w14:textId="77777777" w:rsidTr="00825408">
        <w:tc>
          <w:tcPr>
            <w:tcW w:w="1890" w:type="dxa"/>
          </w:tcPr>
          <w:p w14:paraId="476C0005" w14:textId="05DA5543" w:rsidR="009C6425" w:rsidRPr="003E01A5" w:rsidRDefault="009C6425" w:rsidP="00614688">
            <w:pPr>
              <w:tabs>
                <w:tab w:val="clear" w:pos="227"/>
                <w:tab w:val="clear" w:pos="454"/>
                <w:tab w:val="clear" w:pos="680"/>
              </w:tabs>
              <w:ind w:left="258" w:right="-22" w:hanging="2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270" w:type="dxa"/>
          </w:tcPr>
          <w:p w14:paraId="385B7B7A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9D16BF1" w14:textId="77777777" w:rsidR="0016364D" w:rsidRPr="003E01A5" w:rsidRDefault="0016364D" w:rsidP="00163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2AF9B1AE" w14:textId="2086110A" w:rsidR="009C6425" w:rsidRPr="003E01A5" w:rsidRDefault="005B751D" w:rsidP="00163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5499251" w14:textId="29869472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083865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72B07F" w14:textId="6A68441E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E9C804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0A3367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60F8B6" w14:textId="16EDDB29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C642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270" w:type="dxa"/>
          </w:tcPr>
          <w:p w14:paraId="23321185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1085DA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4339B7" w14:textId="40B233CF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C642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270" w:type="dxa"/>
            <w:vAlign w:val="bottom"/>
          </w:tcPr>
          <w:p w14:paraId="4309EA89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77676D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5C7C2BF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6E5418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8706DC" w14:textId="08125684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270" w:type="dxa"/>
          </w:tcPr>
          <w:p w14:paraId="561EE7EF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AC24AC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B496A2" w14:textId="50CAB13F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</w:tr>
      <w:tr w:rsidR="009C6425" w:rsidRPr="003E01A5" w14:paraId="3A2B3EF7" w14:textId="77777777" w:rsidTr="00825408">
        <w:tc>
          <w:tcPr>
            <w:tcW w:w="1890" w:type="dxa"/>
          </w:tcPr>
          <w:p w14:paraId="71C3036A" w14:textId="067AABA5" w:rsidR="009C6425" w:rsidRPr="003E01A5" w:rsidRDefault="009C6425" w:rsidP="00614688">
            <w:pPr>
              <w:tabs>
                <w:tab w:val="clear" w:pos="227"/>
                <w:tab w:val="clear" w:pos="454"/>
                <w:tab w:val="clear" w:pos="680"/>
              </w:tabs>
              <w:ind w:left="258" w:right="-22" w:hanging="2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70" w:type="dxa"/>
          </w:tcPr>
          <w:p w14:paraId="21C93250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3F19834" w14:textId="289CC89F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66F36A" w14:textId="48223900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AFADA67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9967B3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9517BA" w14:textId="1C2C2668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BC1BD5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CA183B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106EF8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846503" w14:textId="3D60128A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0C240B7F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915287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17C961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D9ADB9" w14:textId="1C5D52F6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  <w:vAlign w:val="bottom"/>
          </w:tcPr>
          <w:p w14:paraId="02EA80F5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61D5F2" w14:textId="053FEC3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959A5CB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E0AC91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491C6D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3A377C" w14:textId="6A221812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376F689D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B65E4B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4C1405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0D1D56" w14:textId="2795C872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9C6425" w:rsidRPr="003E01A5" w14:paraId="683692B0" w14:textId="77777777" w:rsidTr="00825408">
        <w:tc>
          <w:tcPr>
            <w:tcW w:w="1890" w:type="dxa"/>
          </w:tcPr>
          <w:p w14:paraId="41930786" w14:textId="66E85171" w:rsidR="009C6425" w:rsidRPr="003E01A5" w:rsidRDefault="009C6425" w:rsidP="00614688">
            <w:pPr>
              <w:tabs>
                <w:tab w:val="clear" w:pos="227"/>
                <w:tab w:val="clear" w:pos="454"/>
                <w:tab w:val="clear" w:pos="680"/>
              </w:tabs>
              <w:ind w:left="258" w:right="-22" w:hanging="2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เงินกู้ยืมระยะยาวจากสถาบันการเงินที่ถึงกำหนดชำระ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70" w:type="dxa"/>
          </w:tcPr>
          <w:p w14:paraId="7D74A248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2BD2304" w14:textId="3E9BE388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9476D2" w14:textId="4668EF9D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3CCAFB3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7D3BD1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6CC04E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9F39A6" w14:textId="581A4215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73433C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65FFFE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1A5704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890094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E73BE7" w14:textId="64CA63D6" w:rsidR="009C6425" w:rsidRPr="003E01A5" w:rsidRDefault="005B751D" w:rsidP="00FE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6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642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270" w:type="dxa"/>
          </w:tcPr>
          <w:p w14:paraId="12F1BE00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C0FEB38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BF8222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0346F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12B880" w14:textId="105DDF6A" w:rsidR="009C6425" w:rsidRPr="003E01A5" w:rsidRDefault="005B751D" w:rsidP="00FE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8" w:right="-822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642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270" w:type="dxa"/>
            <w:vAlign w:val="bottom"/>
          </w:tcPr>
          <w:p w14:paraId="6C3CF0AC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DD6778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D74A40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484334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E9DF15" w14:textId="43470672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201859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436811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FC0B40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485D22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52E194" w14:textId="334BF879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642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FA4BD09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4B320C1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FC3A31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515ED6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F4ED0A" w14:textId="71EDFBFB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642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C6425" w:rsidRPr="003E01A5" w14:paraId="247CB5E5" w14:textId="77777777" w:rsidTr="00825408">
        <w:tc>
          <w:tcPr>
            <w:tcW w:w="1890" w:type="dxa"/>
          </w:tcPr>
          <w:p w14:paraId="281B5197" w14:textId="4EEEED35" w:rsidR="009C6425" w:rsidRPr="003E01A5" w:rsidRDefault="009C6425" w:rsidP="00614688">
            <w:pPr>
              <w:tabs>
                <w:tab w:val="clear" w:pos="227"/>
                <w:tab w:val="clear" w:pos="454"/>
                <w:tab w:val="clear" w:pos="680"/>
              </w:tabs>
              <w:ind w:left="258" w:right="-22" w:hanging="2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หุ้นกู้ระยะยาวที่ถึงกำหนดชำระ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70" w:type="dxa"/>
          </w:tcPr>
          <w:p w14:paraId="7577E8B3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3EB965A" w14:textId="7E82A81A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15C8C0" w14:textId="6CF52725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4D7EC51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91D6F0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C33EBF" w14:textId="457F03A2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C642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564B0CC9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AE03F8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DB0A3A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18366E56" w14:textId="0E241157" w:rsidR="009C6425" w:rsidRPr="003E01A5" w:rsidRDefault="009C6425" w:rsidP="00A6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33A19F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B9E7E9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  <w:tab w:val="decimal" w:pos="630"/>
              </w:tabs>
              <w:ind w:left="-1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029D0D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  <w:tab w:val="decimal" w:pos="630"/>
              </w:tabs>
              <w:ind w:left="-1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CC3C70" w14:textId="0D939021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C642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  <w:vAlign w:val="bottom"/>
          </w:tcPr>
          <w:p w14:paraId="643748E9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004747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BB506D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F503A3" w14:textId="66CB539D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642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D995AC2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1ACBED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0E2734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3B9674" w14:textId="7002C324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0788AC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B63838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977FEF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1338F4" w14:textId="2167564F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642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C6425" w:rsidRPr="003E01A5" w14:paraId="42BA1625" w14:textId="77777777" w:rsidTr="00825408">
        <w:tc>
          <w:tcPr>
            <w:tcW w:w="1890" w:type="dxa"/>
          </w:tcPr>
          <w:p w14:paraId="6CED7F60" w14:textId="764998D4" w:rsidR="009C6425" w:rsidRPr="003E01A5" w:rsidRDefault="009C6425" w:rsidP="00614688">
            <w:pPr>
              <w:tabs>
                <w:tab w:val="clear" w:pos="227"/>
                <w:tab w:val="clear" w:pos="454"/>
                <w:tab w:val="clear" w:pos="680"/>
              </w:tabs>
              <w:ind w:left="258" w:right="-22" w:hanging="2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3A27455F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54D7E8C" w14:textId="1427139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3C78BD" w14:textId="4FF3C15A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C592022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F0D609" w14:textId="22327725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4FD5FC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11822A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  <w:tab w:val="decimal" w:pos="600"/>
              </w:tabs>
              <w:ind w:left="-1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D0FFA9" w14:textId="65AC2C02" w:rsidR="009C6425" w:rsidRPr="003E01A5" w:rsidRDefault="009C6425" w:rsidP="00FE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ECCB6F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26455C" w14:textId="77777777" w:rsidR="009C6425" w:rsidRPr="003E01A5" w:rsidRDefault="009C6425" w:rsidP="00FE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4567BF" w14:textId="2CC10697" w:rsidR="009C6425" w:rsidRPr="003E01A5" w:rsidRDefault="009C6425" w:rsidP="00FE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FA9DF21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ABD64D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E1DF89" w14:textId="0748F77B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497000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FEF4F5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5A72B0" w14:textId="75E1F3EA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642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270" w:type="dxa"/>
          </w:tcPr>
          <w:p w14:paraId="52EE96BD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96385F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19B178" w14:textId="5F40BF1B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642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</w:tr>
      <w:tr w:rsidR="009C6425" w:rsidRPr="003E01A5" w14:paraId="03BE78E2" w14:textId="77777777" w:rsidTr="00825408">
        <w:tc>
          <w:tcPr>
            <w:tcW w:w="1890" w:type="dxa"/>
          </w:tcPr>
          <w:p w14:paraId="5F5AD015" w14:textId="7EE54FEF" w:rsidR="009C6425" w:rsidRPr="003E01A5" w:rsidRDefault="009C6425" w:rsidP="00614688">
            <w:pPr>
              <w:tabs>
                <w:tab w:val="clear" w:pos="227"/>
                <w:tab w:val="clear" w:pos="454"/>
                <w:tab w:val="clear" w:pos="680"/>
              </w:tabs>
              <w:ind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270" w:type="dxa"/>
          </w:tcPr>
          <w:p w14:paraId="1BB650F7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096365E" w14:textId="0F9D2C39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ED90D1" w14:textId="18FCAD6F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D97DEF" w14:textId="0C1C94A4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642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7C13C20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2C6C98" w14:textId="0052702A" w:rsidR="009C6425" w:rsidRPr="003E01A5" w:rsidRDefault="009C6425" w:rsidP="00B12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4EDC4F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669B6B" w14:textId="0A41EDF5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642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29650DBF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CD22DE" w14:textId="1CC97E85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C642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6CBF6740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E902D5" w14:textId="3FFE1AC3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1E4D2A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832F68" w14:textId="2FB1FF8D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C642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9C6425" w:rsidRPr="003E01A5" w14:paraId="60FF3AD0" w14:textId="77777777" w:rsidTr="00825408">
        <w:tc>
          <w:tcPr>
            <w:tcW w:w="1890" w:type="dxa"/>
          </w:tcPr>
          <w:p w14:paraId="3D30303F" w14:textId="18815A0D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</w:tabs>
              <w:ind w:left="325" w:right="-22" w:hanging="3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88BAD89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A076BCA" w14:textId="3C4CC76E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B7B8ED" w14:textId="0DB09316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3E4659" w14:textId="5B988830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1D8DB1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D16C1C" w14:textId="5F0445B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402D397A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02DCDB" w14:textId="300AAF38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0" w:type="dxa"/>
            <w:vAlign w:val="bottom"/>
          </w:tcPr>
          <w:p w14:paraId="62DF87BC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6730C2" w14:textId="6DA958EA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C646CF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976637" w14:textId="456D8B8E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70" w:type="dxa"/>
          </w:tcPr>
          <w:p w14:paraId="15391EEE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6446DC" w14:textId="21DEA6AE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9C6425" w:rsidRPr="003E01A5" w14:paraId="680FEB55" w14:textId="77777777" w:rsidTr="00825408">
        <w:tc>
          <w:tcPr>
            <w:tcW w:w="1890" w:type="dxa"/>
          </w:tcPr>
          <w:p w14:paraId="3A80360C" w14:textId="77777777" w:rsidR="009C6425" w:rsidRPr="003E01A5" w:rsidRDefault="009C6425" w:rsidP="00746134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</w:tcPr>
          <w:p w14:paraId="35E2783F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D59F754" w14:textId="518D5429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A64732" w14:textId="19BEF216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596EF7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062506" w14:textId="1EF29A62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C6425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6FC74B8A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AEC05E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A9F0C8" w14:textId="35E36257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9C6425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</w:p>
        </w:tc>
        <w:tc>
          <w:tcPr>
            <w:tcW w:w="270" w:type="dxa"/>
          </w:tcPr>
          <w:p w14:paraId="5187080A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A48D532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44C4A3D" w14:textId="414CA9B4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9C6425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270" w:type="dxa"/>
            <w:vAlign w:val="bottom"/>
          </w:tcPr>
          <w:p w14:paraId="3DC8E180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745926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E7FAF15" w14:textId="06C54AE0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C6425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636CB2AF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3041CC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C0FDFA7" w14:textId="3A55D04B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9C6425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68040213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CB317A" w14:textId="77777777" w:rsidR="009C6425" w:rsidRPr="003E01A5" w:rsidRDefault="009C6425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CD08F21" w14:textId="3EDE011E" w:rsidR="009C6425" w:rsidRPr="003E01A5" w:rsidRDefault="005B751D" w:rsidP="0074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9C6425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</w:t>
            </w:r>
          </w:p>
        </w:tc>
      </w:tr>
    </w:tbl>
    <w:p w14:paraId="45C40FF1" w14:textId="77777777" w:rsidR="00AF5618" w:rsidRPr="003E01A5" w:rsidRDefault="00AF5618" w:rsidP="00AF561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15EB2E6" w14:textId="77777777" w:rsidR="00C96977" w:rsidRPr="003E01A5" w:rsidRDefault="00C96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DA47841" w14:textId="76DBEC9C" w:rsidR="00AF5618" w:rsidRPr="003E01A5" w:rsidRDefault="00AF5618" w:rsidP="00C3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หนี้สินที่มีภาระดอกเบี้ยแสดงตามระยะเวลาครบกำหนดการจ่ายชำระ ณ วันที่ </w:t>
      </w:r>
      <w:r w:rsidR="005B751D" w:rsidRPr="003E01A5">
        <w:rPr>
          <w:rFonts w:asciiTheme="majorBidi" w:hAnsiTheme="majorBidi" w:cstheme="majorBidi"/>
          <w:sz w:val="30"/>
          <w:szCs w:val="30"/>
        </w:rPr>
        <w:t>31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ธันวาคม ได้ดังนี้</w:t>
      </w:r>
    </w:p>
    <w:p w14:paraId="79A61812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4158"/>
        <w:gridCol w:w="1080"/>
        <w:gridCol w:w="236"/>
        <w:gridCol w:w="1114"/>
        <w:gridCol w:w="236"/>
        <w:gridCol w:w="1114"/>
        <w:gridCol w:w="253"/>
        <w:gridCol w:w="1097"/>
      </w:tblGrid>
      <w:tr w:rsidR="007501E8" w:rsidRPr="003E01A5" w14:paraId="742492E1" w14:textId="77777777" w:rsidTr="0095589B">
        <w:tc>
          <w:tcPr>
            <w:tcW w:w="4158" w:type="dxa"/>
          </w:tcPr>
          <w:p w14:paraId="73F66F2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0136537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31EC96C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64" w:type="dxa"/>
            <w:gridSpan w:val="3"/>
          </w:tcPr>
          <w:p w14:paraId="1F21F0EE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046B" w:rsidRPr="003E01A5" w14:paraId="543E9A0E" w14:textId="77777777" w:rsidTr="0095589B">
        <w:tc>
          <w:tcPr>
            <w:tcW w:w="4158" w:type="dxa"/>
          </w:tcPr>
          <w:p w14:paraId="3A23B953" w14:textId="77777777" w:rsidR="00B6046B" w:rsidRPr="003E01A5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897B19" w14:textId="07A2CD8A" w:rsidR="00B6046B" w:rsidRPr="003E01A5" w:rsidRDefault="005B751D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40442EAC" w14:textId="77777777" w:rsidR="00B6046B" w:rsidRPr="003E01A5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2BF45FE" w14:textId="5C7B9C10" w:rsidR="00B6046B" w:rsidRPr="003E01A5" w:rsidRDefault="005B751D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EECDC04" w14:textId="77777777" w:rsidR="00B6046B" w:rsidRPr="003E01A5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FC16EE0" w14:textId="0F1E159B" w:rsidR="00B6046B" w:rsidRPr="003E01A5" w:rsidRDefault="005B751D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3" w:type="dxa"/>
          </w:tcPr>
          <w:p w14:paraId="6AC77704" w14:textId="77777777" w:rsidR="00B6046B" w:rsidRPr="003E01A5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</w:tcPr>
          <w:p w14:paraId="012DC72C" w14:textId="76D8B09D" w:rsidR="00B6046B" w:rsidRPr="003E01A5" w:rsidRDefault="005B751D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0C3B31DB" w14:textId="77777777" w:rsidTr="0095589B">
        <w:tc>
          <w:tcPr>
            <w:tcW w:w="4158" w:type="dxa"/>
          </w:tcPr>
          <w:p w14:paraId="00A8F856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D4BB3BC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501E8" w:rsidRPr="003E01A5" w14:paraId="2C05BE1C" w14:textId="77777777" w:rsidTr="0095589B">
        <w:tc>
          <w:tcPr>
            <w:tcW w:w="4158" w:type="dxa"/>
          </w:tcPr>
          <w:p w14:paraId="55F455A1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ระยะเวลาที่จะครบกำหนด</w:t>
            </w:r>
          </w:p>
        </w:tc>
        <w:tc>
          <w:tcPr>
            <w:tcW w:w="1080" w:type="dxa"/>
          </w:tcPr>
          <w:p w14:paraId="1985EEBD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2475B1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C3E783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9548C1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B150ED8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1E762B0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</w:tcPr>
          <w:p w14:paraId="54C1DB45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693E" w:rsidRPr="003E01A5" w14:paraId="0D9CADE8" w14:textId="77777777" w:rsidTr="0095589B">
        <w:tc>
          <w:tcPr>
            <w:tcW w:w="4158" w:type="dxa"/>
          </w:tcPr>
          <w:p w14:paraId="735AFC0E" w14:textId="293D5537" w:rsidR="00C4693E" w:rsidRPr="003E01A5" w:rsidRDefault="00C4693E" w:rsidP="00C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048494A8" w14:textId="73B7EC1F" w:rsidR="00C4693E" w:rsidRPr="003E01A5" w:rsidRDefault="005B751D" w:rsidP="00C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493D70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36" w:type="dxa"/>
          </w:tcPr>
          <w:p w14:paraId="6D47B656" w14:textId="77777777" w:rsidR="00C4693E" w:rsidRPr="003E01A5" w:rsidRDefault="00C4693E" w:rsidP="00C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2B021E" w14:textId="5503560E" w:rsidR="00C4693E" w:rsidRPr="003E01A5" w:rsidRDefault="005B751D" w:rsidP="00C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4693E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  <w:tc>
          <w:tcPr>
            <w:tcW w:w="236" w:type="dxa"/>
          </w:tcPr>
          <w:p w14:paraId="53FD22EC" w14:textId="77777777" w:rsidR="00C4693E" w:rsidRPr="003E01A5" w:rsidRDefault="00C4693E" w:rsidP="00C4693E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319279" w14:textId="7A07987A" w:rsidR="00C4693E" w:rsidRPr="003E01A5" w:rsidRDefault="005B751D" w:rsidP="00C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493D70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007</w:t>
            </w:r>
          </w:p>
        </w:tc>
        <w:tc>
          <w:tcPr>
            <w:tcW w:w="253" w:type="dxa"/>
          </w:tcPr>
          <w:p w14:paraId="55CD0485" w14:textId="77777777" w:rsidR="00C4693E" w:rsidRPr="003E01A5" w:rsidRDefault="00C4693E" w:rsidP="00C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53356FB" w14:textId="07224171" w:rsidR="00C4693E" w:rsidRPr="003E01A5" w:rsidRDefault="005B751D" w:rsidP="00C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4693E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</w:tr>
      <w:tr w:rsidR="00C4693E" w:rsidRPr="003E01A5" w14:paraId="3AB5AA6C" w14:textId="77777777" w:rsidTr="0095589B">
        <w:tc>
          <w:tcPr>
            <w:tcW w:w="4158" w:type="dxa"/>
          </w:tcPr>
          <w:p w14:paraId="4EC86523" w14:textId="1F562601" w:rsidR="00C4693E" w:rsidRPr="003E01A5" w:rsidRDefault="005B751D" w:rsidP="00C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4693E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4693E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78DCD0F8" w14:textId="3C51C10C" w:rsidR="00C4693E" w:rsidRPr="003E01A5" w:rsidRDefault="005B751D" w:rsidP="00C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93D70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236" w:type="dxa"/>
          </w:tcPr>
          <w:p w14:paraId="4A49B174" w14:textId="77777777" w:rsidR="00C4693E" w:rsidRPr="003E01A5" w:rsidRDefault="00C4693E" w:rsidP="00C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829969F" w14:textId="4F2BF611" w:rsidR="00C4693E" w:rsidRPr="003E01A5" w:rsidRDefault="005B751D" w:rsidP="00C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4693E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36" w:type="dxa"/>
          </w:tcPr>
          <w:p w14:paraId="3E83FF52" w14:textId="77777777" w:rsidR="00C4693E" w:rsidRPr="003E01A5" w:rsidRDefault="00C4693E" w:rsidP="00C4693E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8E6B10C" w14:textId="09E5ABE8" w:rsidR="00C4693E" w:rsidRPr="003E01A5" w:rsidRDefault="005B751D" w:rsidP="00C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93D70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092</w:t>
            </w:r>
          </w:p>
        </w:tc>
        <w:tc>
          <w:tcPr>
            <w:tcW w:w="253" w:type="dxa"/>
          </w:tcPr>
          <w:p w14:paraId="75230567" w14:textId="77777777" w:rsidR="00C4693E" w:rsidRPr="003E01A5" w:rsidRDefault="00C4693E" w:rsidP="00C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</w:tcPr>
          <w:p w14:paraId="5B933DC6" w14:textId="765F322E" w:rsidR="00C4693E" w:rsidRPr="003E01A5" w:rsidRDefault="005B751D" w:rsidP="00C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4693E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995</w:t>
            </w:r>
          </w:p>
        </w:tc>
      </w:tr>
      <w:tr w:rsidR="00C4693E" w:rsidRPr="003E01A5" w14:paraId="12A80689" w14:textId="77777777" w:rsidTr="0095589B">
        <w:tc>
          <w:tcPr>
            <w:tcW w:w="4158" w:type="dxa"/>
          </w:tcPr>
          <w:p w14:paraId="6657D4BD" w14:textId="77777777" w:rsidR="00C4693E" w:rsidRPr="003E01A5" w:rsidRDefault="00C4693E" w:rsidP="00C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8938E4" w14:textId="6B9F3C1D" w:rsidR="00C4693E" w:rsidRPr="003E01A5" w:rsidRDefault="005B751D" w:rsidP="00C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C4693E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690</w:t>
            </w:r>
          </w:p>
        </w:tc>
        <w:tc>
          <w:tcPr>
            <w:tcW w:w="236" w:type="dxa"/>
          </w:tcPr>
          <w:p w14:paraId="755861AF" w14:textId="77777777" w:rsidR="00C4693E" w:rsidRPr="003E01A5" w:rsidRDefault="00C4693E" w:rsidP="00C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AA87520" w14:textId="56A19ACA" w:rsidR="00C4693E" w:rsidRPr="003E01A5" w:rsidRDefault="005B751D" w:rsidP="00C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C4693E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236" w:type="dxa"/>
          </w:tcPr>
          <w:p w14:paraId="0BA244E3" w14:textId="77777777" w:rsidR="00C4693E" w:rsidRPr="003E01A5" w:rsidRDefault="00C4693E" w:rsidP="00C4693E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B398065" w14:textId="26C1CCC2" w:rsidR="00C4693E" w:rsidRPr="003E01A5" w:rsidRDefault="005B751D" w:rsidP="00C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FE7970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253" w:type="dxa"/>
          </w:tcPr>
          <w:p w14:paraId="17FF8AEB" w14:textId="77777777" w:rsidR="00C4693E" w:rsidRPr="003E01A5" w:rsidRDefault="00C4693E" w:rsidP="00C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41812653" w14:textId="6089E385" w:rsidR="00C4693E" w:rsidRPr="003E01A5" w:rsidRDefault="005B751D" w:rsidP="00C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C4693E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</w:t>
            </w:r>
          </w:p>
        </w:tc>
      </w:tr>
    </w:tbl>
    <w:p w14:paraId="530F7B14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F188C8" w14:textId="661C2FCC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B751D" w:rsidRPr="003E01A5">
        <w:rPr>
          <w:rFonts w:asciiTheme="majorBidi" w:hAnsiTheme="majorBidi" w:cstheme="majorBidi"/>
          <w:sz w:val="30"/>
          <w:szCs w:val="30"/>
        </w:rPr>
        <w:t>31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2568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กลุ่มบริษัทมีวงเงินสินเชื่อซึ่งยังมิได้เบิกใช้เป็นจำนวนเงินรวม </w:t>
      </w:r>
      <w:r w:rsidR="005B751D" w:rsidRPr="003E01A5">
        <w:rPr>
          <w:rFonts w:asciiTheme="majorBidi" w:hAnsiTheme="majorBidi" w:cstheme="majorBidi"/>
          <w:sz w:val="30"/>
          <w:szCs w:val="30"/>
        </w:rPr>
        <w:t>19</w:t>
      </w:r>
      <w:r w:rsidR="00C4693E" w:rsidRPr="003E01A5">
        <w:rPr>
          <w:rFonts w:asciiTheme="majorBidi" w:hAnsiTheme="majorBidi" w:cstheme="majorBidi"/>
          <w:sz w:val="30"/>
          <w:szCs w:val="30"/>
        </w:rPr>
        <w:t>,</w:t>
      </w:r>
      <w:r w:rsidR="005B751D" w:rsidRPr="003E01A5">
        <w:rPr>
          <w:rFonts w:asciiTheme="majorBidi" w:hAnsiTheme="majorBidi" w:cstheme="majorBidi"/>
          <w:sz w:val="30"/>
          <w:szCs w:val="30"/>
        </w:rPr>
        <w:t>256</w:t>
      </w:r>
      <w:r w:rsidR="00C4693E"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="005B5829"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E01A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3E01A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</w:rPr>
        <w:t>19</w:t>
      </w:r>
      <w:r w:rsidR="00B6046B" w:rsidRPr="003E01A5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</w:rPr>
        <w:t>431</w:t>
      </w:r>
      <w:r w:rsidR="00052F55" w:rsidRPr="003E01A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3E01A5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E3D422B" w14:textId="77777777" w:rsidR="00770A1A" w:rsidRPr="003E01A5" w:rsidRDefault="00770A1A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97C93BF" w14:textId="37D679E4" w:rsidR="00AF5618" w:rsidRPr="003E01A5" w:rsidRDefault="0065077F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5B751D" w:rsidRPr="003E01A5">
        <w:rPr>
          <w:rFonts w:asciiTheme="majorBidi" w:hAnsiTheme="majorBidi" w:cstheme="majorBidi"/>
          <w:sz w:val="30"/>
          <w:szCs w:val="30"/>
        </w:rPr>
        <w:t>2568</w:t>
      </w:r>
      <w:r w:rsidR="00BC132C"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="00BC132C" w:rsidRPr="003E01A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B751D" w:rsidRPr="003E01A5">
        <w:rPr>
          <w:rFonts w:asciiTheme="majorBidi" w:hAnsiTheme="majorBidi" w:cstheme="majorBidi"/>
          <w:sz w:val="30"/>
          <w:szCs w:val="30"/>
        </w:rPr>
        <w:t>2567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="00AF5618" w:rsidRPr="003E01A5">
        <w:rPr>
          <w:rFonts w:asciiTheme="majorBidi" w:hAnsiTheme="majorBidi" w:cstheme="majorBidi"/>
          <w:sz w:val="30"/>
          <w:szCs w:val="30"/>
          <w:cs/>
        </w:rPr>
        <w:t>วงเงินสินเชื่อบางส่วนของบริษัทย่อย</w:t>
      </w:r>
      <w:bookmarkStart w:id="8" w:name="_Hlk222408025"/>
      <w:r w:rsidR="00AF5618" w:rsidRPr="003E01A5">
        <w:rPr>
          <w:rFonts w:asciiTheme="majorBidi" w:hAnsiTheme="majorBidi" w:cstheme="majorBidi"/>
          <w:sz w:val="30"/>
          <w:szCs w:val="30"/>
          <w:cs/>
        </w:rPr>
        <w:t>ค้ำประกันโดยบริษัท</w:t>
      </w:r>
      <w:r w:rsidR="00BC132C" w:rsidRPr="003E01A5">
        <w:rPr>
          <w:rFonts w:asciiTheme="majorBidi" w:hAnsiTheme="majorBidi" w:cstheme="majorBidi"/>
          <w:sz w:val="30"/>
          <w:szCs w:val="30"/>
          <w:cs/>
        </w:rPr>
        <w:t xml:space="preserve"> พฤกษา เรียลเอสเตท จำกัด (มหาชน) </w:t>
      </w:r>
    </w:p>
    <w:bookmarkEnd w:id="8"/>
    <w:p w14:paraId="2B3CC39B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349996" w14:textId="7294C327" w:rsidR="00AF5618" w:rsidRPr="003E01A5" w:rsidRDefault="00DC45CA" w:rsidP="00DC4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ab/>
      </w: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2F885634" w14:textId="77777777" w:rsidR="00DC45CA" w:rsidRPr="003E01A5" w:rsidRDefault="00DC45CA" w:rsidP="00DC4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472FFAA" w14:textId="68CF8659" w:rsidR="00DC45CA" w:rsidRPr="003E01A5" w:rsidRDefault="00DC45CA" w:rsidP="00DC4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="005B751D" w:rsidRPr="003E01A5">
        <w:rPr>
          <w:rFonts w:asciiTheme="majorBidi" w:hAnsiTheme="majorBidi" w:cstheme="majorBidi"/>
          <w:sz w:val="30"/>
          <w:szCs w:val="30"/>
        </w:rPr>
        <w:t>31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2568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B751D" w:rsidRPr="003E01A5">
        <w:rPr>
          <w:rFonts w:asciiTheme="majorBidi" w:hAnsiTheme="majorBidi" w:cstheme="majorBidi"/>
          <w:sz w:val="30"/>
          <w:szCs w:val="30"/>
        </w:rPr>
        <w:t>2567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2939C1F" w14:textId="77777777" w:rsidR="00DC45CA" w:rsidRPr="003E01A5" w:rsidRDefault="00DC45CA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32"/>
        <w:gridCol w:w="1206"/>
        <w:gridCol w:w="236"/>
        <w:gridCol w:w="1206"/>
        <w:gridCol w:w="236"/>
        <w:gridCol w:w="1206"/>
        <w:gridCol w:w="236"/>
        <w:gridCol w:w="1204"/>
      </w:tblGrid>
      <w:tr w:rsidR="00DC45CA" w:rsidRPr="003E01A5" w14:paraId="6DB3B83F" w14:textId="77777777" w:rsidTr="00173488">
        <w:trPr>
          <w:trHeight w:hRule="exact" w:val="403"/>
        </w:trPr>
        <w:tc>
          <w:tcPr>
            <w:tcW w:w="1982" w:type="pct"/>
          </w:tcPr>
          <w:p w14:paraId="00439A2C" w14:textId="77777777" w:rsidR="00DC45CA" w:rsidRPr="003E01A5" w:rsidRDefault="00DC45C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pct"/>
            <w:gridSpan w:val="3"/>
          </w:tcPr>
          <w:p w14:paraId="3C7E2C87" w14:textId="77777777" w:rsidR="00DC45CA" w:rsidRPr="003E01A5" w:rsidRDefault="00DC45C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eastAsia="Malgun Gothic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4F7F06C4" w14:textId="77777777" w:rsidR="00DC45CA" w:rsidRPr="003E01A5" w:rsidRDefault="00DC45C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eastAsia="Malgun Gothic" w:hAnsiTheme="majorBidi" w:cstheme="majorBidi"/>
                <w:sz w:val="30"/>
                <w:szCs w:val="30"/>
              </w:rPr>
            </w:pPr>
          </w:p>
        </w:tc>
        <w:tc>
          <w:tcPr>
            <w:tcW w:w="1444" w:type="pct"/>
            <w:gridSpan w:val="3"/>
          </w:tcPr>
          <w:p w14:paraId="57337F9E" w14:textId="77777777" w:rsidR="00DC45CA" w:rsidRPr="003E01A5" w:rsidRDefault="00DC45C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eastAsia="Malgun Gothic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45CA" w:rsidRPr="003E01A5" w14:paraId="5F17616F" w14:textId="77777777" w:rsidTr="00173488">
        <w:trPr>
          <w:trHeight w:hRule="exact" w:val="403"/>
        </w:trPr>
        <w:tc>
          <w:tcPr>
            <w:tcW w:w="1982" w:type="pct"/>
          </w:tcPr>
          <w:p w14:paraId="22B03FA6" w14:textId="77777777" w:rsidR="00DC45CA" w:rsidRPr="003E01A5" w:rsidRDefault="00DC45C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5E869965" w14:textId="52BA4277" w:rsidR="00DC45CA" w:rsidRPr="003E01A5" w:rsidRDefault="005B751D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eastAsia="Malgun Gothic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eastAsia="Malgun Gothic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6CB7AC94" w14:textId="77777777" w:rsidR="00DC45CA" w:rsidRPr="003E01A5" w:rsidRDefault="00DC45C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eastAsia="Malgun Gothic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5D649164" w14:textId="075C1E5E" w:rsidR="00DC45CA" w:rsidRPr="003E01A5" w:rsidRDefault="005B751D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eastAsia="Malgun Gothic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eastAsia="Malgun Gothic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762A8B42" w14:textId="77777777" w:rsidR="00DC45CA" w:rsidRPr="003E01A5" w:rsidRDefault="00DC45C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eastAsia="Malgun Gothic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592D4C53" w14:textId="3854E724" w:rsidR="00DC45CA" w:rsidRPr="003E01A5" w:rsidRDefault="005B751D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eastAsia="Malgun Gothic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eastAsia="Malgun Gothic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39D5F4FA" w14:textId="77777777" w:rsidR="00DC45CA" w:rsidRPr="003E01A5" w:rsidRDefault="00DC45C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eastAsia="Malgun Gothic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6023F914" w14:textId="17CDCEB5" w:rsidR="00DC45CA" w:rsidRPr="003E01A5" w:rsidRDefault="005B751D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eastAsia="Malgun Gothic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eastAsia="Malgun Gothic" w:hAnsiTheme="majorBidi" w:cstheme="majorBidi"/>
                <w:sz w:val="30"/>
                <w:szCs w:val="30"/>
              </w:rPr>
              <w:t>2567</w:t>
            </w:r>
          </w:p>
        </w:tc>
      </w:tr>
      <w:tr w:rsidR="00DC45CA" w:rsidRPr="003E01A5" w14:paraId="5DD0AE71" w14:textId="77777777" w:rsidTr="00173488">
        <w:trPr>
          <w:trHeight w:hRule="exact" w:val="403"/>
        </w:trPr>
        <w:tc>
          <w:tcPr>
            <w:tcW w:w="1982" w:type="pct"/>
          </w:tcPr>
          <w:p w14:paraId="1F01D21E" w14:textId="77777777" w:rsidR="00DC45CA" w:rsidRPr="003E01A5" w:rsidRDefault="00DC45C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-719" w:hanging="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018" w:type="pct"/>
            <w:gridSpan w:val="7"/>
          </w:tcPr>
          <w:p w14:paraId="23E686DE" w14:textId="1F3D4B78" w:rsidR="00DC45CA" w:rsidRPr="003E01A5" w:rsidRDefault="00DC45C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311C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C45CA" w:rsidRPr="003E01A5" w14:paraId="0FB65DFB" w14:textId="77777777" w:rsidTr="005D6C6C">
        <w:trPr>
          <w:trHeight w:hRule="exact" w:val="403"/>
        </w:trPr>
        <w:tc>
          <w:tcPr>
            <w:tcW w:w="1982" w:type="pct"/>
          </w:tcPr>
          <w:p w14:paraId="29C0FCF1" w14:textId="2BB5B77C" w:rsidR="00DC45CA" w:rsidRPr="003E01A5" w:rsidRDefault="00DC45C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-719" w:hanging="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58" w:type="pct"/>
          </w:tcPr>
          <w:p w14:paraId="6BB485DC" w14:textId="69C59C32" w:rsidR="00DC45CA" w:rsidRPr="003E01A5" w:rsidRDefault="005B751D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422D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29" w:type="pct"/>
          </w:tcPr>
          <w:p w14:paraId="078040BC" w14:textId="77777777" w:rsidR="00DC45CA" w:rsidRPr="003E01A5" w:rsidRDefault="00DC45C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5E4030DB" w14:textId="7A8CE0D7" w:rsidR="00DC45CA" w:rsidRPr="003E01A5" w:rsidRDefault="005B751D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422D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129" w:type="pct"/>
          </w:tcPr>
          <w:p w14:paraId="5F9F231D" w14:textId="77777777" w:rsidR="00DC45CA" w:rsidRPr="003E01A5" w:rsidRDefault="00DC45C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7712FC67" w14:textId="07E0C255" w:rsidR="00DC45CA" w:rsidRPr="003E01A5" w:rsidRDefault="005B751D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422D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129" w:type="pct"/>
          </w:tcPr>
          <w:p w14:paraId="2E69F8B3" w14:textId="77777777" w:rsidR="00DC45CA" w:rsidRPr="003E01A5" w:rsidRDefault="00DC45C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3276B97A" w14:textId="77777777" w:rsidR="00DC45CA" w:rsidRPr="003E01A5" w:rsidRDefault="00DC45CA" w:rsidP="007F6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45CA" w:rsidRPr="003E01A5" w14:paraId="1ED83B2A" w14:textId="77777777" w:rsidTr="00173488">
        <w:trPr>
          <w:trHeight w:hRule="exact" w:val="403"/>
        </w:trPr>
        <w:tc>
          <w:tcPr>
            <w:tcW w:w="1982" w:type="pct"/>
          </w:tcPr>
          <w:p w14:paraId="624025CC" w14:textId="77777777" w:rsidR="00DC45CA" w:rsidRPr="003E01A5" w:rsidRDefault="00DC45C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-719" w:hanging="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658" w:type="pct"/>
          </w:tcPr>
          <w:p w14:paraId="51F6E51D" w14:textId="43AB8ADD" w:rsidR="00DC45CA" w:rsidRPr="003E01A5" w:rsidRDefault="005B751D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6C6C" w:rsidRPr="003E01A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E0EC3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5D6C6C"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07C079DB" w14:textId="77777777" w:rsidR="00DC45CA" w:rsidRPr="003E01A5" w:rsidRDefault="00DC45C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7E0F84BF" w14:textId="54FC3BED" w:rsidR="00DC45CA" w:rsidRPr="003E01A5" w:rsidRDefault="005D6C6C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79,695</w:t>
            </w:r>
          </w:p>
        </w:tc>
        <w:tc>
          <w:tcPr>
            <w:tcW w:w="129" w:type="pct"/>
          </w:tcPr>
          <w:p w14:paraId="34648A73" w14:textId="77777777" w:rsidR="00DC45CA" w:rsidRPr="003E01A5" w:rsidRDefault="00DC45C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10202962" w14:textId="52D90E2A" w:rsidR="00DC45CA" w:rsidRPr="003E01A5" w:rsidRDefault="005B751D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032D3"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6363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29" w:type="pct"/>
          </w:tcPr>
          <w:p w14:paraId="3CE052A5" w14:textId="77777777" w:rsidR="00DC45CA" w:rsidRPr="003E01A5" w:rsidRDefault="00DC45C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04CF46B5" w14:textId="7A7195E8" w:rsidR="00DC45CA" w:rsidRPr="003E01A5" w:rsidRDefault="005B751D" w:rsidP="00BB5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F6363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032D3" w:rsidRPr="003E01A5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</w:tr>
      <w:tr w:rsidR="00DC45CA" w:rsidRPr="003E01A5" w14:paraId="28AE8421" w14:textId="77777777" w:rsidTr="005D6C6C">
        <w:trPr>
          <w:trHeight w:hRule="exact" w:val="403"/>
        </w:trPr>
        <w:tc>
          <w:tcPr>
            <w:tcW w:w="1982" w:type="pct"/>
          </w:tcPr>
          <w:p w14:paraId="68627094" w14:textId="77777777" w:rsidR="00DC45CA" w:rsidRPr="003E01A5" w:rsidRDefault="00DC45C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-719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658" w:type="pct"/>
          </w:tcPr>
          <w:p w14:paraId="2385D20E" w14:textId="477B18EA" w:rsidR="00DC45CA" w:rsidRPr="003E01A5" w:rsidRDefault="003E0EC3" w:rsidP="003E0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6C6C" w:rsidRPr="003E01A5">
              <w:rPr>
                <w:rFonts w:asciiTheme="majorBidi" w:hAnsiTheme="majorBidi" w:cstheme="majorBidi"/>
                <w:sz w:val="30"/>
                <w:szCs w:val="30"/>
              </w:rPr>
              <w:t>36,823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5FD83954" w14:textId="77777777" w:rsidR="00DC45CA" w:rsidRPr="003E01A5" w:rsidRDefault="00DC45C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51C27FB" w14:textId="55A04871" w:rsidR="00DC45CA" w:rsidRPr="003E01A5" w:rsidRDefault="00795B38" w:rsidP="00795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6C6C" w:rsidRPr="003E01A5">
              <w:rPr>
                <w:rFonts w:asciiTheme="majorBidi" w:hAnsiTheme="majorBidi" w:cstheme="majorBidi"/>
                <w:sz w:val="30"/>
                <w:szCs w:val="30"/>
              </w:rPr>
              <w:t>76,886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24368135" w14:textId="77777777" w:rsidR="00DC45CA" w:rsidRPr="003E01A5" w:rsidRDefault="00DC45C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5A078A7F" w14:textId="09FC74F3" w:rsidR="00DC45CA" w:rsidRPr="003E01A5" w:rsidRDefault="007F6363" w:rsidP="00795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032D3"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330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6E590579" w14:textId="77777777" w:rsidR="00DC45CA" w:rsidRPr="003E01A5" w:rsidRDefault="00DC45C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6833DCE7" w14:textId="2749322A" w:rsidR="00DC45CA" w:rsidRPr="003E01A5" w:rsidRDefault="007F6363" w:rsidP="00BB5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032D3" w:rsidRPr="003E01A5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D6C6C" w:rsidRPr="003E01A5" w14:paraId="1D08E00F" w14:textId="77777777" w:rsidTr="005D6C6C">
        <w:trPr>
          <w:trHeight w:hRule="exact" w:val="758"/>
        </w:trPr>
        <w:tc>
          <w:tcPr>
            <w:tcW w:w="1982" w:type="pct"/>
          </w:tcPr>
          <w:p w14:paraId="46D077BA" w14:textId="77777777" w:rsidR="005D6C6C" w:rsidRPr="003E01A5" w:rsidRDefault="005D6C6C" w:rsidP="005D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-719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</w:t>
            </w:r>
          </w:p>
          <w:p w14:paraId="26F37428" w14:textId="4E5947E8" w:rsidR="005D6C6C" w:rsidRPr="003E01A5" w:rsidRDefault="005D6C6C" w:rsidP="005D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-719" w:firstLine="157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  <w:p w14:paraId="3F2F728B" w14:textId="77777777" w:rsidR="005D6C6C" w:rsidRPr="003E01A5" w:rsidRDefault="005D6C6C" w:rsidP="005D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-719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32F26C" w14:textId="468DE68C" w:rsidR="005D6C6C" w:rsidRPr="003E01A5" w:rsidRDefault="005D6C6C" w:rsidP="005D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-719" w:hanging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464B6FB0" w14:textId="77777777" w:rsidR="005D6C6C" w:rsidRPr="003E01A5" w:rsidRDefault="005D6C6C" w:rsidP="003E0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8B1924" w14:textId="55E827CB" w:rsidR="005D6C6C" w:rsidRPr="003E01A5" w:rsidRDefault="005D6C6C" w:rsidP="003E0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(726)</w:t>
            </w:r>
          </w:p>
        </w:tc>
        <w:tc>
          <w:tcPr>
            <w:tcW w:w="129" w:type="pct"/>
          </w:tcPr>
          <w:p w14:paraId="67502FF3" w14:textId="77777777" w:rsidR="005D6C6C" w:rsidRPr="003E01A5" w:rsidRDefault="005D6C6C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7BCBB9F5" w14:textId="77777777" w:rsidR="005D6C6C" w:rsidRPr="003E01A5" w:rsidRDefault="005D6C6C" w:rsidP="00795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4C6E1F" w14:textId="57087DB7" w:rsidR="005D6C6C" w:rsidRPr="003E01A5" w:rsidRDefault="005D6C6C" w:rsidP="00795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(175)</w:t>
            </w:r>
          </w:p>
        </w:tc>
        <w:tc>
          <w:tcPr>
            <w:tcW w:w="129" w:type="pct"/>
          </w:tcPr>
          <w:p w14:paraId="312963DE" w14:textId="77777777" w:rsidR="005D6C6C" w:rsidRPr="003E01A5" w:rsidRDefault="005D6C6C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09203666" w14:textId="77777777" w:rsidR="005D6C6C" w:rsidRPr="003E01A5" w:rsidRDefault="005D6C6C" w:rsidP="005D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E915DD" w14:textId="154EBFC9" w:rsidR="005D6C6C" w:rsidRPr="003E01A5" w:rsidRDefault="005D6C6C" w:rsidP="005D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7F88D6F" w14:textId="77777777" w:rsidR="005D6C6C" w:rsidRPr="003E01A5" w:rsidRDefault="005D6C6C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74F990CC" w14:textId="77777777" w:rsidR="005D6C6C" w:rsidRPr="003E01A5" w:rsidRDefault="005D6C6C" w:rsidP="005D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80"/>
              </w:tabs>
              <w:spacing w:after="0" w:line="240" w:lineRule="auto"/>
              <w:ind w:left="-108" w:right="2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56C678" w14:textId="4B3CC25F" w:rsidR="005D6C6C" w:rsidRPr="003E01A5" w:rsidRDefault="005D6C6C" w:rsidP="005D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80"/>
              </w:tabs>
              <w:spacing w:after="0" w:line="240" w:lineRule="auto"/>
              <w:ind w:left="-108" w:right="2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45CA" w:rsidRPr="003E01A5" w14:paraId="663F47C7" w14:textId="77777777" w:rsidTr="00173488">
        <w:trPr>
          <w:trHeight w:val="403"/>
        </w:trPr>
        <w:tc>
          <w:tcPr>
            <w:tcW w:w="1982" w:type="pct"/>
          </w:tcPr>
          <w:p w14:paraId="4A0FA348" w14:textId="7B1A98F3" w:rsidR="00DC45CA" w:rsidRPr="003E01A5" w:rsidRDefault="00DC45C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-719" w:hanging="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54F7CAF6" w14:textId="0964D74E" w:rsidR="00DC45CA" w:rsidRPr="003E01A5" w:rsidRDefault="005B751D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1422D5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852</w:t>
            </w:r>
          </w:p>
        </w:tc>
        <w:tc>
          <w:tcPr>
            <w:tcW w:w="129" w:type="pct"/>
          </w:tcPr>
          <w:p w14:paraId="413215FC" w14:textId="77777777" w:rsidR="00DC45CA" w:rsidRPr="003E01A5" w:rsidRDefault="00DC45C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39823D7D" w14:textId="4C79B08E" w:rsidR="00DC45CA" w:rsidRPr="003E01A5" w:rsidRDefault="005B751D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1422D5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129" w:type="pct"/>
          </w:tcPr>
          <w:p w14:paraId="547DAF30" w14:textId="77777777" w:rsidR="00DC45CA" w:rsidRPr="003E01A5" w:rsidRDefault="00DC45C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74B6A8EA" w14:textId="0E91BBDB" w:rsidR="00DC45CA" w:rsidRPr="003E01A5" w:rsidRDefault="005B751D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422D5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29" w:type="pct"/>
          </w:tcPr>
          <w:p w14:paraId="1E7B091A" w14:textId="77777777" w:rsidR="00DC45CA" w:rsidRPr="003E01A5" w:rsidRDefault="00DC45C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7118FA17" w14:textId="7860A6A1" w:rsidR="00DC45CA" w:rsidRPr="003E01A5" w:rsidRDefault="005B751D" w:rsidP="00BB5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0"/>
              </w:tabs>
              <w:spacing w:after="0" w:line="240" w:lineRule="auto"/>
              <w:ind w:left="-108"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422D5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930</w:t>
            </w:r>
          </w:p>
        </w:tc>
      </w:tr>
    </w:tbl>
    <w:p w14:paraId="7F83AD5F" w14:textId="77777777" w:rsidR="00DC45CA" w:rsidRPr="003E01A5" w:rsidRDefault="00DC45CA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80DD3D8" w14:textId="77777777" w:rsidR="002A1F4A" w:rsidRPr="003E01A5" w:rsidRDefault="002A1F4A" w:rsidP="002A1F4A">
      <w:pPr>
        <w:ind w:firstLine="706"/>
        <w:rPr>
          <w:rFonts w:asciiTheme="majorBidi" w:hAnsiTheme="majorBidi" w:cstheme="majorBidi"/>
          <w:sz w:val="30"/>
          <w:szCs w:val="30"/>
        </w:rPr>
      </w:pPr>
    </w:p>
    <w:p w14:paraId="20A74840" w14:textId="77777777" w:rsidR="00511891" w:rsidRPr="003E01A5" w:rsidRDefault="00511891" w:rsidP="002A1F4A">
      <w:pPr>
        <w:ind w:firstLine="706"/>
        <w:rPr>
          <w:rFonts w:asciiTheme="majorBidi" w:hAnsiTheme="majorBidi" w:cstheme="majorBidi"/>
          <w:sz w:val="30"/>
          <w:szCs w:val="30"/>
        </w:rPr>
      </w:pPr>
    </w:p>
    <w:p w14:paraId="3E8A42AD" w14:textId="59A9E228" w:rsidR="002A1F4A" w:rsidRPr="003E01A5" w:rsidRDefault="002A1F4A" w:rsidP="002A1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ab/>
        <w:t>เงินกู้ยืมระยะ</w:t>
      </w:r>
      <w:r w:rsidR="001422D5"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ยาว</w:t>
      </w: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จากสถาบันการเงิน</w:t>
      </w:r>
    </w:p>
    <w:p w14:paraId="592CB825" w14:textId="77777777" w:rsidR="002A1F4A" w:rsidRPr="003E01A5" w:rsidRDefault="002A1F4A" w:rsidP="002A1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3A1405B" w14:textId="3A34D0A6" w:rsidR="002A1F4A" w:rsidRPr="003E01A5" w:rsidRDefault="002A1F4A" w:rsidP="002A1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="005B751D" w:rsidRPr="003E01A5">
        <w:rPr>
          <w:rFonts w:asciiTheme="majorBidi" w:hAnsiTheme="majorBidi" w:cstheme="majorBidi"/>
          <w:sz w:val="30"/>
          <w:szCs w:val="30"/>
        </w:rPr>
        <w:t>31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2568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B751D" w:rsidRPr="003E01A5">
        <w:rPr>
          <w:rFonts w:asciiTheme="majorBidi" w:hAnsiTheme="majorBidi" w:cstheme="majorBidi"/>
          <w:sz w:val="30"/>
          <w:szCs w:val="30"/>
        </w:rPr>
        <w:t>2567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C2E9F86" w14:textId="77777777" w:rsidR="002A1F4A" w:rsidRPr="003E01A5" w:rsidRDefault="002A1F4A" w:rsidP="002A1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32"/>
        <w:gridCol w:w="1206"/>
        <w:gridCol w:w="236"/>
        <w:gridCol w:w="1206"/>
        <w:gridCol w:w="236"/>
        <w:gridCol w:w="1206"/>
        <w:gridCol w:w="236"/>
        <w:gridCol w:w="1204"/>
      </w:tblGrid>
      <w:tr w:rsidR="002A1F4A" w:rsidRPr="003E01A5" w14:paraId="1BAFEB05" w14:textId="77777777" w:rsidTr="00173488">
        <w:trPr>
          <w:trHeight w:hRule="exact" w:val="403"/>
        </w:trPr>
        <w:tc>
          <w:tcPr>
            <w:tcW w:w="1982" w:type="pct"/>
          </w:tcPr>
          <w:p w14:paraId="23AAC7ED" w14:textId="77777777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pct"/>
            <w:gridSpan w:val="3"/>
          </w:tcPr>
          <w:p w14:paraId="69C48678" w14:textId="77777777" w:rsidR="002A1F4A" w:rsidRPr="003E01A5" w:rsidRDefault="002A1F4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eastAsia="Malgun Gothic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3678C5A" w14:textId="77777777" w:rsidR="002A1F4A" w:rsidRPr="003E01A5" w:rsidRDefault="002A1F4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eastAsia="Malgun Gothic" w:hAnsiTheme="majorBidi" w:cstheme="majorBidi"/>
                <w:sz w:val="30"/>
                <w:szCs w:val="30"/>
              </w:rPr>
            </w:pPr>
          </w:p>
        </w:tc>
        <w:tc>
          <w:tcPr>
            <w:tcW w:w="1444" w:type="pct"/>
            <w:gridSpan w:val="3"/>
          </w:tcPr>
          <w:p w14:paraId="26801B9C" w14:textId="77777777" w:rsidR="002A1F4A" w:rsidRPr="003E01A5" w:rsidRDefault="002A1F4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eastAsia="Malgun Gothic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1F4A" w:rsidRPr="003E01A5" w14:paraId="6C27AC25" w14:textId="77777777" w:rsidTr="00173488">
        <w:trPr>
          <w:trHeight w:hRule="exact" w:val="403"/>
        </w:trPr>
        <w:tc>
          <w:tcPr>
            <w:tcW w:w="1982" w:type="pct"/>
          </w:tcPr>
          <w:p w14:paraId="46D7CCE6" w14:textId="77777777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5FDC623A" w14:textId="72534025" w:rsidR="002A1F4A" w:rsidRPr="003E01A5" w:rsidRDefault="005B751D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eastAsia="Malgun Gothic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eastAsia="Malgun Gothic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24B140A3" w14:textId="77777777" w:rsidR="002A1F4A" w:rsidRPr="003E01A5" w:rsidRDefault="002A1F4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eastAsia="Malgun Gothic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F096077" w14:textId="38030FEE" w:rsidR="002A1F4A" w:rsidRPr="003E01A5" w:rsidRDefault="005B751D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eastAsia="Malgun Gothic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eastAsia="Malgun Gothic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65C6985C" w14:textId="77777777" w:rsidR="002A1F4A" w:rsidRPr="003E01A5" w:rsidRDefault="002A1F4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eastAsia="Malgun Gothic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ECFE72E" w14:textId="2A4114C7" w:rsidR="002A1F4A" w:rsidRPr="003E01A5" w:rsidRDefault="005B751D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eastAsia="Malgun Gothic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eastAsia="Malgun Gothic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58E47673" w14:textId="77777777" w:rsidR="002A1F4A" w:rsidRPr="003E01A5" w:rsidRDefault="002A1F4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eastAsia="Malgun Gothic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4FA0F018" w14:textId="18F302E0" w:rsidR="002A1F4A" w:rsidRPr="003E01A5" w:rsidRDefault="005B751D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eastAsia="Malgun Gothic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eastAsia="Malgun Gothic" w:hAnsiTheme="majorBidi" w:cstheme="majorBidi"/>
                <w:sz w:val="30"/>
                <w:szCs w:val="30"/>
              </w:rPr>
              <w:t>2567</w:t>
            </w:r>
          </w:p>
        </w:tc>
      </w:tr>
      <w:tr w:rsidR="002A1F4A" w:rsidRPr="003E01A5" w14:paraId="3FFDFA17" w14:textId="77777777" w:rsidTr="00173488">
        <w:trPr>
          <w:trHeight w:hRule="exact" w:val="403"/>
        </w:trPr>
        <w:tc>
          <w:tcPr>
            <w:tcW w:w="1982" w:type="pct"/>
          </w:tcPr>
          <w:p w14:paraId="49040911" w14:textId="77777777" w:rsidR="002A1F4A" w:rsidRPr="003E01A5" w:rsidRDefault="002A1F4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-719" w:hanging="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018" w:type="pct"/>
            <w:gridSpan w:val="7"/>
          </w:tcPr>
          <w:p w14:paraId="3ADCB44E" w14:textId="1FB8BB50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311C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A1F4A" w:rsidRPr="003E01A5" w14:paraId="67FB06F9" w14:textId="77777777" w:rsidTr="00173488">
        <w:trPr>
          <w:trHeight w:hRule="exact" w:val="403"/>
        </w:trPr>
        <w:tc>
          <w:tcPr>
            <w:tcW w:w="1982" w:type="pct"/>
          </w:tcPr>
          <w:p w14:paraId="0D701176" w14:textId="6C2E47CB" w:rsidR="002A1F4A" w:rsidRPr="003E01A5" w:rsidRDefault="002A1F4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-719" w:hanging="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58" w:type="pct"/>
          </w:tcPr>
          <w:p w14:paraId="1F5A8BD3" w14:textId="5A8812C2" w:rsidR="002A1F4A" w:rsidRPr="003E01A5" w:rsidRDefault="005B751D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422D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129" w:type="pct"/>
          </w:tcPr>
          <w:p w14:paraId="6FB2DAB7" w14:textId="77777777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B7DA01B" w14:textId="2AA4114A" w:rsidR="002A1F4A" w:rsidRPr="003E01A5" w:rsidRDefault="005B751D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03C66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29" w:type="pct"/>
          </w:tcPr>
          <w:p w14:paraId="5D740EF0" w14:textId="77777777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486DF2F1" w14:textId="75307756" w:rsidR="002A1F4A" w:rsidRPr="003E01A5" w:rsidRDefault="005B751D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422D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129" w:type="pct"/>
          </w:tcPr>
          <w:p w14:paraId="3D0DD4A7" w14:textId="77777777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56A3E0FC" w14:textId="08185AF3" w:rsidR="002A1F4A" w:rsidRPr="003E01A5" w:rsidRDefault="005B751D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422D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</w:tr>
      <w:tr w:rsidR="002A1F4A" w:rsidRPr="003E01A5" w14:paraId="6A912B92" w14:textId="77777777" w:rsidTr="00CD005C">
        <w:trPr>
          <w:trHeight w:hRule="exact" w:val="403"/>
        </w:trPr>
        <w:tc>
          <w:tcPr>
            <w:tcW w:w="1982" w:type="pct"/>
          </w:tcPr>
          <w:p w14:paraId="24478016" w14:textId="77777777" w:rsidR="002A1F4A" w:rsidRPr="003E01A5" w:rsidRDefault="002A1F4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-719" w:hanging="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658" w:type="pct"/>
          </w:tcPr>
          <w:p w14:paraId="6609889B" w14:textId="59B47F59" w:rsidR="002A1F4A" w:rsidRPr="003E01A5" w:rsidRDefault="005B751D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A54B2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012</w:t>
            </w:r>
          </w:p>
        </w:tc>
        <w:tc>
          <w:tcPr>
            <w:tcW w:w="129" w:type="pct"/>
          </w:tcPr>
          <w:p w14:paraId="16CAA07E" w14:textId="77777777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767BB0C0" w14:textId="316A1E58" w:rsidR="002A1F4A" w:rsidRPr="003E01A5" w:rsidRDefault="005B751D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A54B2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092</w:t>
            </w:r>
          </w:p>
        </w:tc>
        <w:tc>
          <w:tcPr>
            <w:tcW w:w="129" w:type="pct"/>
          </w:tcPr>
          <w:p w14:paraId="0238B1AF" w14:textId="77777777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54054AD5" w14:textId="7161F7C4" w:rsidR="002A1F4A" w:rsidRPr="003E01A5" w:rsidRDefault="005B751D" w:rsidP="00BB5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129" w:type="pct"/>
          </w:tcPr>
          <w:p w14:paraId="6A14B96D" w14:textId="77777777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381A7898" w14:textId="5A168C47" w:rsidR="002A1F4A" w:rsidRPr="003E01A5" w:rsidRDefault="005B751D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B565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2A1F4A" w:rsidRPr="003E01A5" w14:paraId="56D9F3D5" w14:textId="77777777" w:rsidTr="00CD005C">
        <w:trPr>
          <w:trHeight w:hRule="exact" w:val="403"/>
        </w:trPr>
        <w:tc>
          <w:tcPr>
            <w:tcW w:w="1982" w:type="pct"/>
          </w:tcPr>
          <w:p w14:paraId="5E415D66" w14:textId="77777777" w:rsidR="002A1F4A" w:rsidRPr="003E01A5" w:rsidRDefault="002A1F4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-719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658" w:type="pct"/>
          </w:tcPr>
          <w:p w14:paraId="0CA8F856" w14:textId="47E23605" w:rsidR="002A1F4A" w:rsidRPr="003E01A5" w:rsidRDefault="00FA54B2" w:rsidP="00FA5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704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494BAC65" w14:textId="77777777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77217E86" w14:textId="4804F661" w:rsidR="002A1F4A" w:rsidRPr="003E01A5" w:rsidRDefault="00FA54B2" w:rsidP="00FA5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005C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707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5AFFC0BB" w14:textId="77777777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2091AF0F" w14:textId="5FC79D65" w:rsidR="002A1F4A" w:rsidRPr="003E01A5" w:rsidRDefault="00BB5655" w:rsidP="00BB5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629DD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352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0FF5A639" w14:textId="77777777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5DF68F07" w14:textId="5F8188C3" w:rsidR="002A1F4A" w:rsidRPr="003E01A5" w:rsidRDefault="00BB5655" w:rsidP="00BB5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634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D005C" w:rsidRPr="003E01A5" w14:paraId="4F324AAE" w14:textId="77777777" w:rsidTr="00CD005C">
        <w:trPr>
          <w:trHeight w:val="403"/>
        </w:trPr>
        <w:tc>
          <w:tcPr>
            <w:tcW w:w="1982" w:type="pct"/>
          </w:tcPr>
          <w:p w14:paraId="46D81DDE" w14:textId="77777777" w:rsidR="004569EB" w:rsidRPr="003E01A5" w:rsidRDefault="00CD005C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-719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</w:t>
            </w:r>
          </w:p>
          <w:p w14:paraId="39F5A176" w14:textId="6335F72B" w:rsidR="00CD005C" w:rsidRPr="003E01A5" w:rsidRDefault="004569EB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-719" w:hanging="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CD005C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749381CF" w14:textId="77777777" w:rsidR="00CD005C" w:rsidRPr="003E01A5" w:rsidRDefault="00CD005C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3FFB4B" w14:textId="730E9A64" w:rsidR="00CD005C" w:rsidRPr="003E01A5" w:rsidRDefault="005B751D" w:rsidP="00CD0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74983466" w14:textId="77777777" w:rsidR="00CD005C" w:rsidRPr="003E01A5" w:rsidRDefault="00CD005C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45766938" w14:textId="77777777" w:rsidR="00CD005C" w:rsidRPr="003E01A5" w:rsidRDefault="00CD005C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1F2A30" w14:textId="35E3693D" w:rsidR="00CD005C" w:rsidRPr="003E01A5" w:rsidRDefault="00CD005C" w:rsidP="00CD0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5CA23419" w14:textId="77777777" w:rsidR="00CD005C" w:rsidRPr="003E01A5" w:rsidRDefault="00CD005C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7F788CCB" w14:textId="77777777" w:rsidR="00CD005C" w:rsidRPr="003E01A5" w:rsidRDefault="00CD005C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B599EB" w14:textId="1B957A81" w:rsidR="003629DD" w:rsidRPr="003E01A5" w:rsidRDefault="003629DD" w:rsidP="00362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32DEA95C" w14:textId="77777777" w:rsidR="00CD005C" w:rsidRPr="003E01A5" w:rsidRDefault="00CD005C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0734CFB6" w14:textId="77777777" w:rsidR="00CD005C" w:rsidRPr="003E01A5" w:rsidRDefault="00CD005C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13F1DC" w14:textId="5DB54596" w:rsidR="003629DD" w:rsidRPr="003E01A5" w:rsidRDefault="001032D3" w:rsidP="00064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"/>
              </w:tabs>
              <w:spacing w:after="0" w:line="240" w:lineRule="auto"/>
              <w:ind w:left="-108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</w:tr>
      <w:tr w:rsidR="002A1F4A" w:rsidRPr="003E01A5" w14:paraId="0E599B4A" w14:textId="77777777" w:rsidTr="00CD005C">
        <w:trPr>
          <w:trHeight w:val="403"/>
        </w:trPr>
        <w:tc>
          <w:tcPr>
            <w:tcW w:w="1982" w:type="pct"/>
          </w:tcPr>
          <w:p w14:paraId="026C08A0" w14:textId="329F3281" w:rsidR="002A1F4A" w:rsidRPr="003E01A5" w:rsidRDefault="002A1F4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-719" w:hanging="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0593983A" w14:textId="24CF458B" w:rsidR="002A1F4A" w:rsidRPr="003E01A5" w:rsidRDefault="005B751D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03C66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012</w:t>
            </w:r>
          </w:p>
        </w:tc>
        <w:tc>
          <w:tcPr>
            <w:tcW w:w="129" w:type="pct"/>
          </w:tcPr>
          <w:p w14:paraId="0A43A219" w14:textId="77777777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5FAE45F4" w14:textId="44D8E6B2" w:rsidR="002A1F4A" w:rsidRPr="003E01A5" w:rsidRDefault="005B751D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03C66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129" w:type="pct"/>
          </w:tcPr>
          <w:p w14:paraId="3BBE8B05" w14:textId="77777777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17E8088C" w14:textId="426389E4" w:rsidR="002A1F4A" w:rsidRPr="003E01A5" w:rsidRDefault="005B751D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422D5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823</w:t>
            </w:r>
          </w:p>
        </w:tc>
        <w:tc>
          <w:tcPr>
            <w:tcW w:w="129" w:type="pct"/>
          </w:tcPr>
          <w:p w14:paraId="3B9CB282" w14:textId="77777777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0579024B" w14:textId="4A7896BB" w:rsidR="002A1F4A" w:rsidRPr="003E01A5" w:rsidRDefault="005B751D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422D5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</w:t>
            </w:r>
          </w:p>
        </w:tc>
      </w:tr>
      <w:tr w:rsidR="002A1F4A" w:rsidRPr="003E01A5" w14:paraId="4CB68CDB" w14:textId="77777777" w:rsidTr="002A1F4A">
        <w:trPr>
          <w:trHeight w:val="403"/>
        </w:trPr>
        <w:tc>
          <w:tcPr>
            <w:tcW w:w="1982" w:type="pct"/>
          </w:tcPr>
          <w:p w14:paraId="3665EBE8" w14:textId="77777777" w:rsidR="002A1F4A" w:rsidRPr="003E01A5" w:rsidRDefault="002A1F4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-719" w:hanging="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14:paraId="7F17FE17" w14:textId="77777777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67BBE40" w14:textId="77777777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14:paraId="643E8DDE" w14:textId="77777777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ED557B6" w14:textId="77777777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14:paraId="6992C7B1" w14:textId="77777777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F03C4B1" w14:textId="77777777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</w:tcPr>
          <w:p w14:paraId="0E9D89A7" w14:textId="77777777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A1F4A" w:rsidRPr="003E01A5" w14:paraId="6B6C1FAA" w14:textId="77777777" w:rsidTr="002A1F4A">
        <w:trPr>
          <w:trHeight w:val="403"/>
        </w:trPr>
        <w:tc>
          <w:tcPr>
            <w:tcW w:w="1982" w:type="pct"/>
          </w:tcPr>
          <w:p w14:paraId="582E14D9" w14:textId="5A828879" w:rsidR="002A1F4A" w:rsidRPr="003E01A5" w:rsidRDefault="002A1F4A" w:rsidP="002A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-719" w:hanging="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- ส่วนที่หมุนเวียน</w:t>
            </w:r>
          </w:p>
        </w:tc>
        <w:tc>
          <w:tcPr>
            <w:tcW w:w="658" w:type="pct"/>
          </w:tcPr>
          <w:p w14:paraId="7AE29E9F" w14:textId="48E7D940" w:rsidR="002A1F4A" w:rsidRPr="003E01A5" w:rsidRDefault="005B751D" w:rsidP="002A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03C66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129" w:type="pct"/>
          </w:tcPr>
          <w:p w14:paraId="62EC3923" w14:textId="77777777" w:rsidR="002A1F4A" w:rsidRPr="003E01A5" w:rsidRDefault="002A1F4A" w:rsidP="002A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1B58EBD4" w14:textId="41F69AC9" w:rsidR="002A1F4A" w:rsidRPr="003E01A5" w:rsidRDefault="005B751D" w:rsidP="002A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03C66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129" w:type="pct"/>
          </w:tcPr>
          <w:p w14:paraId="3D5BDE03" w14:textId="77777777" w:rsidR="002A1F4A" w:rsidRPr="003E01A5" w:rsidRDefault="002A1F4A" w:rsidP="002A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860E333" w14:textId="1769AFF6" w:rsidR="002A1F4A" w:rsidRPr="003E01A5" w:rsidRDefault="005B751D" w:rsidP="002A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03C66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129" w:type="pct"/>
          </w:tcPr>
          <w:p w14:paraId="07F8C14C" w14:textId="77777777" w:rsidR="002A1F4A" w:rsidRPr="003E01A5" w:rsidRDefault="002A1F4A" w:rsidP="002A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6D1C22B3" w14:textId="2AE07172" w:rsidR="002A1F4A" w:rsidRPr="003E01A5" w:rsidRDefault="005B751D" w:rsidP="002A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03C66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2A1F4A" w:rsidRPr="003E01A5" w14:paraId="165B8CD0" w14:textId="77777777" w:rsidTr="002A1F4A">
        <w:trPr>
          <w:trHeight w:val="403"/>
        </w:trPr>
        <w:tc>
          <w:tcPr>
            <w:tcW w:w="1982" w:type="pct"/>
          </w:tcPr>
          <w:p w14:paraId="2E07B9AA" w14:textId="5CBA77A7" w:rsidR="002A1F4A" w:rsidRPr="003E01A5" w:rsidRDefault="002A1F4A" w:rsidP="002A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-719" w:hanging="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- ส่วนที่ไม่หมุนเวียน</w:t>
            </w: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796A80CD" w14:textId="56A75406" w:rsidR="002A1F4A" w:rsidRPr="003E01A5" w:rsidRDefault="005B751D" w:rsidP="002A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29" w:type="pct"/>
          </w:tcPr>
          <w:p w14:paraId="05DC34B5" w14:textId="77777777" w:rsidR="002A1F4A" w:rsidRPr="003E01A5" w:rsidRDefault="002A1F4A" w:rsidP="002A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6BDEBD85" w14:textId="1B97F074" w:rsidR="002A1F4A" w:rsidRPr="003E01A5" w:rsidRDefault="005B751D" w:rsidP="002A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03C66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129" w:type="pct"/>
          </w:tcPr>
          <w:p w14:paraId="5B19993E" w14:textId="77777777" w:rsidR="002A1F4A" w:rsidRPr="003E01A5" w:rsidRDefault="002A1F4A" w:rsidP="002A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0018B82B" w14:textId="277579D6" w:rsidR="002A1F4A" w:rsidRPr="003E01A5" w:rsidRDefault="00703C66" w:rsidP="00703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08"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F5DF887" w14:textId="77777777" w:rsidR="002A1F4A" w:rsidRPr="003E01A5" w:rsidRDefault="002A1F4A" w:rsidP="002A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631421A4" w14:textId="1A9DB451" w:rsidR="002A1F4A" w:rsidRPr="003E01A5" w:rsidRDefault="005B751D" w:rsidP="002A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03C66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</w:tr>
      <w:tr w:rsidR="002A1F4A" w:rsidRPr="003E01A5" w14:paraId="07B280B5" w14:textId="77777777" w:rsidTr="002A1F4A">
        <w:trPr>
          <w:trHeight w:val="403"/>
        </w:trPr>
        <w:tc>
          <w:tcPr>
            <w:tcW w:w="1982" w:type="pct"/>
          </w:tcPr>
          <w:p w14:paraId="30316C9D" w14:textId="788D1882" w:rsidR="002A1F4A" w:rsidRPr="003E01A5" w:rsidRDefault="002A1F4A" w:rsidP="002A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-719" w:hanging="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73209A06" w14:textId="3EBA2903" w:rsidR="002A1F4A" w:rsidRPr="003E01A5" w:rsidRDefault="005B751D" w:rsidP="002A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03C66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012</w:t>
            </w:r>
          </w:p>
        </w:tc>
        <w:tc>
          <w:tcPr>
            <w:tcW w:w="129" w:type="pct"/>
          </w:tcPr>
          <w:p w14:paraId="44C1D3F6" w14:textId="77777777" w:rsidR="002A1F4A" w:rsidRPr="003E01A5" w:rsidRDefault="002A1F4A" w:rsidP="002A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5AED60E7" w14:textId="205237D0" w:rsidR="002A1F4A" w:rsidRPr="003E01A5" w:rsidRDefault="005B751D" w:rsidP="002A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03C66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129" w:type="pct"/>
          </w:tcPr>
          <w:p w14:paraId="5FAB6445" w14:textId="77777777" w:rsidR="002A1F4A" w:rsidRPr="003E01A5" w:rsidRDefault="002A1F4A" w:rsidP="002A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4D32898D" w14:textId="0260F916" w:rsidR="002A1F4A" w:rsidRPr="003E01A5" w:rsidRDefault="005B751D" w:rsidP="002A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03C66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823</w:t>
            </w:r>
          </w:p>
        </w:tc>
        <w:tc>
          <w:tcPr>
            <w:tcW w:w="129" w:type="pct"/>
          </w:tcPr>
          <w:p w14:paraId="26D3C1F0" w14:textId="77777777" w:rsidR="002A1F4A" w:rsidRPr="003E01A5" w:rsidRDefault="002A1F4A" w:rsidP="002A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24C3D441" w14:textId="21709D60" w:rsidR="002A1F4A" w:rsidRPr="003E01A5" w:rsidRDefault="005B751D" w:rsidP="002A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03C66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</w:t>
            </w:r>
          </w:p>
        </w:tc>
      </w:tr>
    </w:tbl>
    <w:p w14:paraId="0A8844A2" w14:textId="77777777" w:rsidR="002A1F4A" w:rsidRPr="003E01A5" w:rsidRDefault="002A1F4A" w:rsidP="002A1F4A">
      <w:pPr>
        <w:ind w:firstLine="706"/>
        <w:rPr>
          <w:rFonts w:asciiTheme="majorBidi" w:hAnsiTheme="majorBidi" w:cstheme="majorBidi"/>
          <w:sz w:val="30"/>
          <w:szCs w:val="30"/>
        </w:rPr>
      </w:pPr>
    </w:p>
    <w:p w14:paraId="0F8241F1" w14:textId="51660121" w:rsidR="002A1F4A" w:rsidRPr="003E01A5" w:rsidRDefault="002A1F4A" w:rsidP="002A1F4A">
      <w:pPr>
        <w:ind w:firstLine="540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รายละเอียดของสัญญาเงินกู้ยืมระยะยาวจากสถาบันการเงินในประเทศ มีดังนี้</w:t>
      </w:r>
    </w:p>
    <w:p w14:paraId="11AA2D5D" w14:textId="77777777" w:rsidR="002A1F4A" w:rsidRPr="003E01A5" w:rsidRDefault="002A1F4A" w:rsidP="002A1F4A">
      <w:pPr>
        <w:ind w:firstLine="706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48"/>
        <w:gridCol w:w="360"/>
        <w:gridCol w:w="2052"/>
        <w:gridCol w:w="360"/>
        <w:gridCol w:w="2250"/>
        <w:gridCol w:w="360"/>
        <w:gridCol w:w="2520"/>
      </w:tblGrid>
      <w:tr w:rsidR="002A1F4A" w:rsidRPr="003E01A5" w14:paraId="7CC75CB7" w14:textId="77777777" w:rsidTr="00173488">
        <w:trPr>
          <w:tblHeader/>
        </w:trPr>
        <w:tc>
          <w:tcPr>
            <w:tcW w:w="1548" w:type="dxa"/>
          </w:tcPr>
          <w:p w14:paraId="5B926754" w14:textId="77777777" w:rsidR="002A1F4A" w:rsidRPr="003E01A5" w:rsidRDefault="002A1F4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9" w:name="_Hlk189836976"/>
            <w:r w:rsidRPr="003E01A5">
              <w:rPr>
                <w:rFonts w:asciiTheme="majorBidi" w:eastAsia="Malgun Gothic" w:hAnsiTheme="majorBidi" w:cstheme="majorBidi"/>
                <w:spacing w:val="-2"/>
                <w:sz w:val="30"/>
                <w:szCs w:val="30"/>
                <w:cs/>
                <w:lang w:eastAsia="ko-KR"/>
              </w:rPr>
              <w:br w:type="page"/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</w:p>
        </w:tc>
        <w:tc>
          <w:tcPr>
            <w:tcW w:w="360" w:type="dxa"/>
          </w:tcPr>
          <w:p w14:paraId="1A92D7C3" w14:textId="77777777" w:rsidR="002A1F4A" w:rsidRPr="003E01A5" w:rsidRDefault="002A1F4A" w:rsidP="0017348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052" w:type="dxa"/>
          </w:tcPr>
          <w:p w14:paraId="0E6C09F1" w14:textId="77777777" w:rsidR="002A1F4A" w:rsidRPr="003E01A5" w:rsidRDefault="002A1F4A" w:rsidP="00173488">
            <w:pPr>
              <w:pStyle w:val="block"/>
              <w:tabs>
                <w:tab w:val="center" w:pos="962"/>
                <w:tab w:val="right" w:pos="2052"/>
              </w:tabs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วงเงินสินเชื่อ</w:t>
            </w:r>
          </w:p>
        </w:tc>
        <w:tc>
          <w:tcPr>
            <w:tcW w:w="360" w:type="dxa"/>
          </w:tcPr>
          <w:p w14:paraId="61C61B92" w14:textId="77777777" w:rsidR="002A1F4A" w:rsidRPr="003E01A5" w:rsidRDefault="002A1F4A" w:rsidP="0017348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81C92A6" w14:textId="77777777" w:rsidR="002A1F4A" w:rsidRPr="003E01A5" w:rsidRDefault="002A1F4A" w:rsidP="00173488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</w:tc>
        <w:tc>
          <w:tcPr>
            <w:tcW w:w="360" w:type="dxa"/>
          </w:tcPr>
          <w:p w14:paraId="4B329F47" w14:textId="77777777" w:rsidR="002A1F4A" w:rsidRPr="003E01A5" w:rsidRDefault="002A1F4A" w:rsidP="0017348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701550BD" w14:textId="77777777" w:rsidR="002A1F4A" w:rsidRPr="003E01A5" w:rsidRDefault="002A1F4A" w:rsidP="00173488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กำหนดการจ่าย</w:t>
            </w:r>
          </w:p>
        </w:tc>
      </w:tr>
      <w:tr w:rsidR="002A1F4A" w:rsidRPr="003E01A5" w14:paraId="3D151AF0" w14:textId="77777777" w:rsidTr="00173488">
        <w:trPr>
          <w:tblHeader/>
        </w:trPr>
        <w:tc>
          <w:tcPr>
            <w:tcW w:w="1548" w:type="dxa"/>
          </w:tcPr>
          <w:p w14:paraId="073CD4A4" w14:textId="77777777" w:rsidR="002A1F4A" w:rsidRPr="003E01A5" w:rsidRDefault="002A1F4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360" w:type="dxa"/>
          </w:tcPr>
          <w:p w14:paraId="43B64A4E" w14:textId="77777777" w:rsidR="002A1F4A" w:rsidRPr="003E01A5" w:rsidRDefault="002A1F4A" w:rsidP="0017348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052" w:type="dxa"/>
          </w:tcPr>
          <w:p w14:paraId="434D6B0D" w14:textId="77777777" w:rsidR="002A1F4A" w:rsidRPr="003E01A5" w:rsidRDefault="002A1F4A" w:rsidP="00173488">
            <w:pPr>
              <w:pStyle w:val="block"/>
              <w:spacing w:after="0" w:line="240" w:lineRule="auto"/>
              <w:ind w:left="-12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ที่ได้รับอนุมัติ</w:t>
            </w:r>
          </w:p>
        </w:tc>
        <w:tc>
          <w:tcPr>
            <w:tcW w:w="360" w:type="dxa"/>
          </w:tcPr>
          <w:p w14:paraId="0C10ADF6" w14:textId="77777777" w:rsidR="002A1F4A" w:rsidRPr="003E01A5" w:rsidRDefault="002A1F4A" w:rsidP="0017348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6EE80D8" w14:textId="77777777" w:rsidR="002A1F4A" w:rsidRPr="003E01A5" w:rsidRDefault="002A1F4A" w:rsidP="00173488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ร้อยละต่อปี</w:t>
            </w:r>
          </w:p>
        </w:tc>
        <w:tc>
          <w:tcPr>
            <w:tcW w:w="360" w:type="dxa"/>
          </w:tcPr>
          <w:p w14:paraId="36D1CD70" w14:textId="77777777" w:rsidR="002A1F4A" w:rsidRPr="003E01A5" w:rsidRDefault="002A1F4A" w:rsidP="0017348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29C31BFA" w14:textId="77777777" w:rsidR="002A1F4A" w:rsidRPr="003E01A5" w:rsidRDefault="002A1F4A" w:rsidP="00173488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ชำระคืน</w:t>
            </w:r>
          </w:p>
        </w:tc>
      </w:tr>
      <w:tr w:rsidR="002A1F4A" w:rsidRPr="003E01A5" w14:paraId="2401A827" w14:textId="77777777" w:rsidTr="00173488">
        <w:tc>
          <w:tcPr>
            <w:tcW w:w="1548" w:type="dxa"/>
          </w:tcPr>
          <w:p w14:paraId="6DB75036" w14:textId="77777777" w:rsidR="002A1F4A" w:rsidRPr="003E01A5" w:rsidRDefault="002A1F4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C8D1E74" w14:textId="77777777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052" w:type="dxa"/>
          </w:tcPr>
          <w:p w14:paraId="3CD62547" w14:textId="77777777" w:rsidR="002A1F4A" w:rsidRPr="003E01A5" w:rsidRDefault="002A1F4A" w:rsidP="00173488">
            <w:pPr>
              <w:pStyle w:val="block"/>
              <w:spacing w:after="0" w:line="240" w:lineRule="auto"/>
              <w:ind w:left="57" w:right="-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7E60E629" w14:textId="77777777" w:rsidR="002A1F4A" w:rsidRPr="003E01A5" w:rsidRDefault="002A1F4A" w:rsidP="0017348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66ABD23" w14:textId="77777777" w:rsidR="002A1F4A" w:rsidRPr="003E01A5" w:rsidRDefault="002A1F4A" w:rsidP="00173488">
            <w:pPr>
              <w:pStyle w:val="block"/>
              <w:spacing w:after="0" w:line="240" w:lineRule="auto"/>
              <w:ind w:left="-74" w:right="-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27E6C680" w14:textId="77777777" w:rsidR="002A1F4A" w:rsidRPr="003E01A5" w:rsidRDefault="002A1F4A" w:rsidP="0017348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5B59EDB9" w14:textId="77777777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32D3" w:rsidRPr="003E01A5" w14:paraId="17AEE98B" w14:textId="77777777" w:rsidTr="00173488">
        <w:tc>
          <w:tcPr>
            <w:tcW w:w="1548" w:type="dxa"/>
          </w:tcPr>
          <w:p w14:paraId="6E9CA0C1" w14:textId="75B0C2E5" w:rsidR="001032D3" w:rsidRPr="003E01A5" w:rsidRDefault="001032D3" w:rsidP="001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ฉบับที่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360" w:type="dxa"/>
          </w:tcPr>
          <w:p w14:paraId="09CFFBFC" w14:textId="77777777" w:rsidR="001032D3" w:rsidRPr="003E01A5" w:rsidRDefault="001032D3" w:rsidP="00103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052" w:type="dxa"/>
          </w:tcPr>
          <w:p w14:paraId="0B02AD5F" w14:textId="7720EB85" w:rsidR="001032D3" w:rsidRPr="003E01A5" w:rsidRDefault="001032D3" w:rsidP="001032D3">
            <w:pPr>
              <w:pStyle w:val="block"/>
              <w:spacing w:after="0" w:line="240" w:lineRule="auto"/>
              <w:ind w:left="60" w:right="-109" w:firstLine="62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823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360" w:type="dxa"/>
          </w:tcPr>
          <w:p w14:paraId="00C1B92F" w14:textId="77777777" w:rsidR="001032D3" w:rsidRPr="003E01A5" w:rsidRDefault="001032D3" w:rsidP="001032D3">
            <w:pPr>
              <w:pStyle w:val="BodyText"/>
              <w:tabs>
                <w:tab w:val="decimal" w:pos="801"/>
              </w:tabs>
              <w:spacing w:after="0" w:line="240" w:lineRule="auto"/>
              <w:ind w:left="60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2E9DEDF" w14:textId="03F9821F" w:rsidR="001032D3" w:rsidRPr="003E01A5" w:rsidRDefault="001032D3" w:rsidP="001032D3">
            <w:pPr>
              <w:pStyle w:val="block"/>
              <w:spacing w:after="0" w:line="240" w:lineRule="auto"/>
              <w:ind w:left="-74" w:right="-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THOR</w:t>
            </w:r>
          </w:p>
        </w:tc>
        <w:tc>
          <w:tcPr>
            <w:tcW w:w="360" w:type="dxa"/>
          </w:tcPr>
          <w:p w14:paraId="0117DD98" w14:textId="77777777" w:rsidR="001032D3" w:rsidRPr="003E01A5" w:rsidRDefault="001032D3" w:rsidP="001032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0B9CC143" w14:textId="539E22E5" w:rsidR="001032D3" w:rsidRPr="003E01A5" w:rsidRDefault="001032D3" w:rsidP="00103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เมื่อครบกำหนด</w:t>
            </w:r>
          </w:p>
        </w:tc>
      </w:tr>
      <w:tr w:rsidR="001032D3" w:rsidRPr="003E01A5" w14:paraId="241306EE" w14:textId="77777777" w:rsidTr="00173488">
        <w:trPr>
          <w:trHeight w:val="245"/>
        </w:trPr>
        <w:tc>
          <w:tcPr>
            <w:tcW w:w="1548" w:type="dxa"/>
          </w:tcPr>
          <w:p w14:paraId="2C4237B0" w14:textId="77777777" w:rsidR="001032D3" w:rsidRPr="003E01A5" w:rsidRDefault="001032D3" w:rsidP="001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035F2BA4" w14:textId="77777777" w:rsidR="001032D3" w:rsidRPr="003E01A5" w:rsidRDefault="001032D3" w:rsidP="00103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052" w:type="dxa"/>
          </w:tcPr>
          <w:p w14:paraId="7519D7BD" w14:textId="77777777" w:rsidR="001032D3" w:rsidRPr="003E01A5" w:rsidRDefault="001032D3" w:rsidP="001032D3">
            <w:pPr>
              <w:pStyle w:val="block"/>
              <w:spacing w:after="0" w:line="240" w:lineRule="auto"/>
              <w:ind w:left="-128" w:right="-109" w:firstLine="5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7B767175" w14:textId="77777777" w:rsidR="001032D3" w:rsidRPr="003E01A5" w:rsidRDefault="001032D3" w:rsidP="001032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</w:tcPr>
          <w:p w14:paraId="09EB82D4" w14:textId="52339CB8" w:rsidR="001032D3" w:rsidRPr="003E01A5" w:rsidRDefault="001032D3" w:rsidP="001032D3">
            <w:pPr>
              <w:pStyle w:val="block"/>
              <w:spacing w:after="0" w:line="240" w:lineRule="auto"/>
              <w:ind w:left="-74" w:right="-10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NCCR with Observation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 xml:space="preserve">   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Shift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บวกอัตราร้อยละ 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1.3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 xml:space="preserve">   ต่อปีตามที่ระบุในสัญญา</w:t>
            </w:r>
          </w:p>
        </w:tc>
        <w:tc>
          <w:tcPr>
            <w:tcW w:w="360" w:type="dxa"/>
          </w:tcPr>
          <w:p w14:paraId="2B06B318" w14:textId="77777777" w:rsidR="001032D3" w:rsidRPr="003E01A5" w:rsidRDefault="001032D3" w:rsidP="001032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</w:tcPr>
          <w:p w14:paraId="3B115C69" w14:textId="3C418E6F" w:rsidR="001032D3" w:rsidRPr="003E01A5" w:rsidRDefault="001032D3" w:rsidP="00103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ในเดือน</w:t>
            </w:r>
            <w:r w:rsidR="00E038B1" w:rsidRPr="00540BC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540B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40BC6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</w:tr>
      <w:tr w:rsidR="002A1F4A" w:rsidRPr="003E01A5" w14:paraId="60B29C34" w14:textId="77777777" w:rsidTr="00173488">
        <w:trPr>
          <w:trHeight w:val="245"/>
        </w:trPr>
        <w:tc>
          <w:tcPr>
            <w:tcW w:w="1548" w:type="dxa"/>
          </w:tcPr>
          <w:p w14:paraId="0212A41B" w14:textId="77777777" w:rsidR="002A1F4A" w:rsidRPr="003E01A5" w:rsidRDefault="002A1F4A" w:rsidP="001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02E419B" w14:textId="77777777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052" w:type="dxa"/>
          </w:tcPr>
          <w:p w14:paraId="299787B7" w14:textId="77777777" w:rsidR="002A1F4A" w:rsidRPr="003E01A5" w:rsidRDefault="002A1F4A" w:rsidP="00BB5655">
            <w:pPr>
              <w:pStyle w:val="block"/>
              <w:spacing w:after="0" w:line="240" w:lineRule="auto"/>
              <w:ind w:left="-128" w:right="-109" w:firstLine="5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353E4EFF" w14:textId="77777777" w:rsidR="002A1F4A" w:rsidRPr="003E01A5" w:rsidRDefault="002A1F4A" w:rsidP="0017348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2696C79" w14:textId="77777777" w:rsidR="002A1F4A" w:rsidRPr="003E01A5" w:rsidRDefault="002A1F4A" w:rsidP="00173488">
            <w:pPr>
              <w:pStyle w:val="block"/>
              <w:spacing w:after="0" w:line="240" w:lineRule="auto"/>
              <w:ind w:left="-74" w:right="-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11731DA6" w14:textId="77777777" w:rsidR="002A1F4A" w:rsidRPr="003E01A5" w:rsidRDefault="002A1F4A" w:rsidP="0017348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08452BEB" w14:textId="77777777" w:rsidR="002A1F4A" w:rsidRPr="003E01A5" w:rsidRDefault="002A1F4A" w:rsidP="00173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5655" w:rsidRPr="003E01A5" w14:paraId="66FB7A5E" w14:textId="77777777" w:rsidTr="00173488">
        <w:trPr>
          <w:trHeight w:val="245"/>
        </w:trPr>
        <w:tc>
          <w:tcPr>
            <w:tcW w:w="1548" w:type="dxa"/>
          </w:tcPr>
          <w:p w14:paraId="3F1F5BD2" w14:textId="212A5DAB" w:rsidR="00BB5655" w:rsidRPr="003E01A5" w:rsidRDefault="00BB5655" w:rsidP="00BB5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31125477" w14:textId="77777777" w:rsidR="00BB5655" w:rsidRPr="003E01A5" w:rsidRDefault="00BB5655" w:rsidP="00BB5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052" w:type="dxa"/>
          </w:tcPr>
          <w:p w14:paraId="273F3685" w14:textId="16EEFFF1" w:rsidR="00BB5655" w:rsidRPr="003E01A5" w:rsidRDefault="005B751D" w:rsidP="00BB5655">
            <w:pPr>
              <w:pStyle w:val="block"/>
              <w:spacing w:after="0" w:line="240" w:lineRule="auto"/>
              <w:ind w:left="60" w:right="-109" w:firstLine="5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B5655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 w:rsidR="00BB5655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B5655"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360" w:type="dxa"/>
          </w:tcPr>
          <w:p w14:paraId="3F1B4543" w14:textId="77777777" w:rsidR="00BB5655" w:rsidRPr="003E01A5" w:rsidRDefault="00BB5655" w:rsidP="00BB5655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43CF6FB" w14:textId="268C4118" w:rsidR="00BB5655" w:rsidRPr="003E01A5" w:rsidRDefault="00BB5655" w:rsidP="00BB5655">
            <w:pPr>
              <w:pStyle w:val="block"/>
              <w:spacing w:after="0" w:line="240" w:lineRule="auto"/>
              <w:ind w:left="-74" w:right="-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THOR</w:t>
            </w:r>
          </w:p>
        </w:tc>
        <w:tc>
          <w:tcPr>
            <w:tcW w:w="360" w:type="dxa"/>
          </w:tcPr>
          <w:p w14:paraId="01DBB448" w14:textId="77777777" w:rsidR="00BB5655" w:rsidRPr="003E01A5" w:rsidRDefault="00BB5655" w:rsidP="00BB5655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649FF15D" w14:textId="75A215AD" w:rsidR="00BB5655" w:rsidRPr="003E01A5" w:rsidRDefault="00BB5655" w:rsidP="00BB5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เมื่อครบกำหนด</w:t>
            </w:r>
          </w:p>
        </w:tc>
      </w:tr>
      <w:tr w:rsidR="00BB5655" w:rsidRPr="003E01A5" w14:paraId="2D041C36" w14:textId="77777777" w:rsidTr="00173488">
        <w:trPr>
          <w:trHeight w:val="245"/>
        </w:trPr>
        <w:tc>
          <w:tcPr>
            <w:tcW w:w="1548" w:type="dxa"/>
          </w:tcPr>
          <w:p w14:paraId="5892431C" w14:textId="77777777" w:rsidR="00BB5655" w:rsidRPr="003E01A5" w:rsidRDefault="00BB5655" w:rsidP="00BB5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E2576A3" w14:textId="77777777" w:rsidR="00BB5655" w:rsidRPr="003E01A5" w:rsidRDefault="00BB5655" w:rsidP="00BB5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052" w:type="dxa"/>
          </w:tcPr>
          <w:p w14:paraId="7E4559E0" w14:textId="77777777" w:rsidR="00BB5655" w:rsidRPr="003E01A5" w:rsidRDefault="00BB5655" w:rsidP="00BB5655">
            <w:pPr>
              <w:pStyle w:val="block"/>
              <w:spacing w:after="0" w:line="240" w:lineRule="auto"/>
              <w:ind w:left="-128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4595E095" w14:textId="77777777" w:rsidR="00BB5655" w:rsidRPr="003E01A5" w:rsidRDefault="00BB5655" w:rsidP="00BB5655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1D597DC" w14:textId="3DA1F9BC" w:rsidR="00BB5655" w:rsidRPr="003E01A5" w:rsidRDefault="00BB5655" w:rsidP="00BB5655">
            <w:pPr>
              <w:pStyle w:val="block"/>
              <w:spacing w:after="0" w:line="240" w:lineRule="auto"/>
              <w:ind w:left="-74" w:right="-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NCCR with Observation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 xml:space="preserve">   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Shift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บวกอัตราร้อยละ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 xml:space="preserve">   ต่อปีตามที่ระบุในสัญญา</w:t>
            </w:r>
          </w:p>
        </w:tc>
        <w:tc>
          <w:tcPr>
            <w:tcW w:w="360" w:type="dxa"/>
          </w:tcPr>
          <w:p w14:paraId="1A2FA3B2" w14:textId="77777777" w:rsidR="00BB5655" w:rsidRPr="003E01A5" w:rsidRDefault="00BB5655" w:rsidP="00BB5655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30A7B629" w14:textId="6B34EEBB" w:rsidR="00BB5655" w:rsidRPr="003E01A5" w:rsidRDefault="00BB5655" w:rsidP="00BB5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ในเดือนมิถุนายน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1032D3" w:rsidRPr="003E01A5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CD005C" w:rsidRPr="003E01A5" w14:paraId="1FCAE307" w14:textId="77777777" w:rsidTr="00173488">
        <w:trPr>
          <w:trHeight w:val="245"/>
        </w:trPr>
        <w:tc>
          <w:tcPr>
            <w:tcW w:w="1548" w:type="dxa"/>
          </w:tcPr>
          <w:p w14:paraId="4A37533E" w14:textId="77777777" w:rsidR="00CD005C" w:rsidRPr="003E01A5" w:rsidRDefault="00CD005C" w:rsidP="00BB5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781528E" w14:textId="77777777" w:rsidR="00CD005C" w:rsidRPr="003E01A5" w:rsidRDefault="00CD005C" w:rsidP="00BB5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2" w:type="dxa"/>
          </w:tcPr>
          <w:p w14:paraId="4748F40B" w14:textId="77777777" w:rsidR="00CD005C" w:rsidRPr="003E01A5" w:rsidRDefault="00CD005C" w:rsidP="00BB5655">
            <w:pPr>
              <w:pStyle w:val="block"/>
              <w:spacing w:after="0" w:line="240" w:lineRule="auto"/>
              <w:ind w:left="60" w:right="-554" w:firstLine="7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54C71765" w14:textId="77777777" w:rsidR="00CD005C" w:rsidRPr="003E01A5" w:rsidRDefault="00CD005C" w:rsidP="00BB5655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4D96FE1" w14:textId="77777777" w:rsidR="00CD005C" w:rsidRPr="003E01A5" w:rsidRDefault="00CD005C" w:rsidP="00BB5655">
            <w:pPr>
              <w:pStyle w:val="block"/>
              <w:spacing w:after="0" w:line="240" w:lineRule="auto"/>
              <w:ind w:left="-74" w:right="-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54A6040C" w14:textId="77777777" w:rsidR="00CD005C" w:rsidRPr="003E01A5" w:rsidRDefault="00CD005C" w:rsidP="00BB5655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7FF61D31" w14:textId="77777777" w:rsidR="00CD005C" w:rsidRPr="003E01A5" w:rsidRDefault="00CD005C" w:rsidP="00BB5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038B1" w:rsidRPr="003E01A5" w14:paraId="1AE9FDAD" w14:textId="77777777" w:rsidTr="00173488">
        <w:trPr>
          <w:trHeight w:val="245"/>
        </w:trPr>
        <w:tc>
          <w:tcPr>
            <w:tcW w:w="1548" w:type="dxa"/>
          </w:tcPr>
          <w:p w14:paraId="3154D8D4" w14:textId="510C9D45" w:rsidR="00E038B1" w:rsidRPr="003E01A5" w:rsidRDefault="00E038B1" w:rsidP="00E03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ฉบับที่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360" w:type="dxa"/>
          </w:tcPr>
          <w:p w14:paraId="1F0F1BBA" w14:textId="77777777" w:rsidR="00E038B1" w:rsidRPr="003E01A5" w:rsidRDefault="00E038B1" w:rsidP="00E038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2" w:type="dxa"/>
          </w:tcPr>
          <w:p w14:paraId="21A778D4" w14:textId="1D1ACCAC" w:rsidR="00E038B1" w:rsidRPr="003E01A5" w:rsidRDefault="00E038B1" w:rsidP="00E038B1">
            <w:pPr>
              <w:pStyle w:val="block"/>
              <w:spacing w:after="0" w:line="240" w:lineRule="auto"/>
              <w:ind w:left="60" w:right="-554" w:firstLine="7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189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360" w:type="dxa"/>
          </w:tcPr>
          <w:p w14:paraId="30D310B8" w14:textId="77777777" w:rsidR="00E038B1" w:rsidRPr="003E01A5" w:rsidRDefault="00E038B1" w:rsidP="00E038B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C35230F" w14:textId="046054B3" w:rsidR="00E038B1" w:rsidRPr="003E01A5" w:rsidRDefault="00E038B1" w:rsidP="00E038B1">
            <w:pPr>
              <w:pStyle w:val="block"/>
              <w:spacing w:after="0" w:line="240" w:lineRule="auto"/>
              <w:ind w:left="-74" w:right="-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MMR</w:t>
            </w:r>
          </w:p>
        </w:tc>
        <w:tc>
          <w:tcPr>
            <w:tcW w:w="360" w:type="dxa"/>
          </w:tcPr>
          <w:p w14:paraId="0D8EC37B" w14:textId="77777777" w:rsidR="00E038B1" w:rsidRPr="003E01A5" w:rsidRDefault="00E038B1" w:rsidP="00E038B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38EDEEAC" w14:textId="0F31121C" w:rsidR="00E038B1" w:rsidRPr="003E01A5" w:rsidRDefault="00E038B1" w:rsidP="00E038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เมื่อครบกำหนด</w:t>
            </w:r>
          </w:p>
        </w:tc>
      </w:tr>
      <w:tr w:rsidR="00E038B1" w:rsidRPr="003E01A5" w14:paraId="4CD6ED07" w14:textId="77777777" w:rsidTr="00173488">
        <w:trPr>
          <w:trHeight w:val="245"/>
        </w:trPr>
        <w:tc>
          <w:tcPr>
            <w:tcW w:w="1548" w:type="dxa"/>
          </w:tcPr>
          <w:p w14:paraId="1DB58A60" w14:textId="77777777" w:rsidR="00E038B1" w:rsidRPr="003E01A5" w:rsidRDefault="00E038B1" w:rsidP="00E03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88A4503" w14:textId="77777777" w:rsidR="00E038B1" w:rsidRPr="003E01A5" w:rsidRDefault="00E038B1" w:rsidP="00E038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2" w:type="dxa"/>
          </w:tcPr>
          <w:p w14:paraId="4B867083" w14:textId="77777777" w:rsidR="00E038B1" w:rsidRPr="003E01A5" w:rsidRDefault="00E038B1" w:rsidP="00E038B1">
            <w:pPr>
              <w:pStyle w:val="block"/>
              <w:spacing w:after="0" w:line="240" w:lineRule="auto"/>
              <w:ind w:left="-128" w:right="-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7F97250E" w14:textId="77777777" w:rsidR="00E038B1" w:rsidRPr="003E01A5" w:rsidRDefault="00E038B1" w:rsidP="00E038B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47597A0" w14:textId="07BC091E" w:rsidR="00E038B1" w:rsidRPr="003E01A5" w:rsidRDefault="00E038B1" w:rsidP="00E038B1">
            <w:pPr>
              <w:pStyle w:val="block"/>
              <w:spacing w:after="0" w:line="240" w:lineRule="auto"/>
              <w:ind w:left="-74" w:right="-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ลบอัตราร้อยละ 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ต่อปี</w:t>
            </w:r>
          </w:p>
        </w:tc>
        <w:tc>
          <w:tcPr>
            <w:tcW w:w="360" w:type="dxa"/>
          </w:tcPr>
          <w:p w14:paraId="0E46B39D" w14:textId="77777777" w:rsidR="00E038B1" w:rsidRPr="003E01A5" w:rsidRDefault="00E038B1" w:rsidP="00E038B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49654362" w14:textId="1C81135B" w:rsidR="00E038B1" w:rsidRPr="003E01A5" w:rsidRDefault="00E038B1" w:rsidP="00E038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ในเดือน</w:t>
            </w:r>
            <w:r w:rsidRPr="003E01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</w:tr>
      <w:tr w:rsidR="00E038B1" w:rsidRPr="003E01A5" w14:paraId="7F5CBA9B" w14:textId="77777777" w:rsidTr="00173488">
        <w:trPr>
          <w:trHeight w:val="245"/>
        </w:trPr>
        <w:tc>
          <w:tcPr>
            <w:tcW w:w="1548" w:type="dxa"/>
          </w:tcPr>
          <w:p w14:paraId="66FF328D" w14:textId="77777777" w:rsidR="00E038B1" w:rsidRPr="003E01A5" w:rsidRDefault="00E038B1" w:rsidP="00E03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74329EE" w14:textId="77777777" w:rsidR="00E038B1" w:rsidRPr="003E01A5" w:rsidRDefault="00E038B1" w:rsidP="00E038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2" w:type="dxa"/>
          </w:tcPr>
          <w:p w14:paraId="16AC8015" w14:textId="77777777" w:rsidR="00E038B1" w:rsidRPr="003E01A5" w:rsidRDefault="00E038B1" w:rsidP="00E038B1">
            <w:pPr>
              <w:pStyle w:val="block"/>
              <w:spacing w:after="0" w:line="240" w:lineRule="auto"/>
              <w:ind w:left="-128" w:right="-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72BA5954" w14:textId="77777777" w:rsidR="00E038B1" w:rsidRPr="003E01A5" w:rsidRDefault="00E038B1" w:rsidP="00E038B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201D217" w14:textId="3E49BED8" w:rsidR="00E038B1" w:rsidRPr="003E01A5" w:rsidRDefault="00E038B1" w:rsidP="00E038B1">
            <w:pPr>
              <w:pStyle w:val="block"/>
              <w:spacing w:after="0" w:line="240" w:lineRule="auto"/>
              <w:ind w:left="66" w:right="-109" w:hanging="14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ตามที่ระบุในสัญญา</w:t>
            </w:r>
          </w:p>
        </w:tc>
        <w:tc>
          <w:tcPr>
            <w:tcW w:w="360" w:type="dxa"/>
          </w:tcPr>
          <w:p w14:paraId="4AE5AFD2" w14:textId="77777777" w:rsidR="00E038B1" w:rsidRPr="003E01A5" w:rsidRDefault="00E038B1" w:rsidP="00E038B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6896E1AE" w14:textId="77777777" w:rsidR="00E038B1" w:rsidRPr="003E01A5" w:rsidRDefault="00E038B1" w:rsidP="00E038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9"/>
    </w:tbl>
    <w:p w14:paraId="1BBCA5D9" w14:textId="77777777" w:rsidR="00BB5655" w:rsidRPr="003E01A5" w:rsidRDefault="00BB5655" w:rsidP="00DD6CF7">
      <w:pPr>
        <w:pStyle w:val="block"/>
        <w:spacing w:after="0" w:line="240" w:lineRule="auto"/>
        <w:ind w:left="554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833A6B8" w14:textId="124E4612" w:rsidR="00DD6CF7" w:rsidRPr="003E01A5" w:rsidRDefault="00DD6CF7" w:rsidP="00DD6CF7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เงินกู้ยืมระยะ</w:t>
      </w:r>
      <w:r w:rsidR="00BB5655" w:rsidRPr="003E01A5">
        <w:rPr>
          <w:rFonts w:asciiTheme="majorBidi" w:hAnsiTheme="majorBidi" w:cstheme="majorBidi"/>
          <w:sz w:val="30"/>
          <w:szCs w:val="30"/>
          <w:cs/>
          <w:lang w:bidi="th-TH"/>
        </w:rPr>
        <w:t>ยาว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จากสถาบันการเงินมีหลักประกันคงเหลือ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วันที่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751D" w:rsidRPr="003E01A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ธันวาคม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751D" w:rsidRPr="003E01A5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เป็นที่ดิน</w:t>
      </w:r>
      <w:r w:rsidR="00627772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ระหว่างการพัฒนา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จำนวนเงินรวม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751D" w:rsidRPr="003E01A5">
        <w:rPr>
          <w:rFonts w:asciiTheme="majorBidi" w:hAnsiTheme="majorBidi" w:cstheme="majorBidi"/>
          <w:sz w:val="30"/>
          <w:szCs w:val="30"/>
          <w:lang w:val="en-US"/>
        </w:rPr>
        <w:t>503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="004D3FEB" w:rsidRPr="003E01A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4D3FEB" w:rsidRPr="003E01A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(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2567</w:t>
      </w:r>
      <w:r w:rsidR="004D3FEB" w:rsidRPr="003E01A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: </w:t>
      </w:r>
      <w:r w:rsidR="004C5A92" w:rsidRPr="003E01A5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- </w:t>
      </w:r>
      <w:r w:rsidR="004C5A92" w:rsidRPr="003E01A5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ล้านบาท</w:t>
      </w:r>
      <w:r w:rsidR="004D3FEB" w:rsidRPr="003E01A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)</w:t>
      </w:r>
      <w:r w:rsidR="004D3FEB" w:rsidRPr="003E01A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ในงบการเงินรวม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3E01A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ดูหมายเหตุประกอบงบการเงินข้อ</w:t>
      </w: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627772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DC798A7" w14:textId="77777777" w:rsidR="00A749CB" w:rsidRPr="003E01A5" w:rsidRDefault="00A749CB" w:rsidP="00DD6CF7">
      <w:pPr>
        <w:pStyle w:val="block"/>
        <w:spacing w:after="0" w:line="240" w:lineRule="auto"/>
        <w:ind w:left="554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784CF86" w14:textId="77777777" w:rsidR="002A1F4A" w:rsidRPr="003E01A5" w:rsidRDefault="002A1F4A" w:rsidP="002A1F4A">
      <w:pPr>
        <w:ind w:firstLine="706"/>
        <w:rPr>
          <w:rFonts w:asciiTheme="majorBidi" w:hAnsiTheme="majorBidi" w:cstheme="majorBidi"/>
          <w:sz w:val="30"/>
          <w:szCs w:val="30"/>
        </w:rPr>
      </w:pPr>
    </w:p>
    <w:p w14:paraId="12F429E8" w14:textId="77777777" w:rsidR="002A1F4A" w:rsidRPr="003E01A5" w:rsidRDefault="002A1F4A" w:rsidP="002A1F4A">
      <w:pPr>
        <w:ind w:firstLine="706"/>
        <w:rPr>
          <w:rFonts w:asciiTheme="majorBidi" w:hAnsiTheme="majorBidi" w:cstheme="majorBidi"/>
          <w:sz w:val="30"/>
          <w:szCs w:val="30"/>
        </w:rPr>
      </w:pPr>
    </w:p>
    <w:p w14:paraId="5528D425" w14:textId="77777777" w:rsidR="002A1F4A" w:rsidRPr="003E01A5" w:rsidRDefault="002A1F4A" w:rsidP="002A1F4A">
      <w:pPr>
        <w:rPr>
          <w:rFonts w:asciiTheme="majorBidi" w:hAnsiTheme="majorBidi" w:cstheme="majorBidi"/>
          <w:sz w:val="30"/>
          <w:szCs w:val="30"/>
          <w:cs/>
        </w:rPr>
        <w:sectPr w:rsidR="002A1F4A" w:rsidRPr="003E01A5" w:rsidSect="000A12F0">
          <w:footerReference w:type="first" r:id="rId21"/>
          <w:type w:val="nextColumn"/>
          <w:pgSz w:w="11909" w:h="16834" w:code="9"/>
          <w:pgMar w:top="691" w:right="1152" w:bottom="576" w:left="1152" w:header="720" w:footer="674" w:gutter="0"/>
          <w:cols w:space="720"/>
          <w:docGrid w:linePitch="360"/>
        </w:sectPr>
      </w:pPr>
    </w:p>
    <w:p w14:paraId="1A5F6A2F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หุ้นกู้</w:t>
      </w:r>
    </w:p>
    <w:p w14:paraId="59793F46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B7D5518" w14:textId="7BB51905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หุ้นกู้ของกลุ่มบริษัท ณ วันที่ </w:t>
      </w:r>
      <w:r w:rsidR="005B751D" w:rsidRPr="003E01A5">
        <w:rPr>
          <w:rFonts w:asciiTheme="majorBidi" w:hAnsiTheme="majorBidi" w:cstheme="majorBidi"/>
          <w:sz w:val="30"/>
          <w:szCs w:val="30"/>
        </w:rPr>
        <w:t>31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2568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B751D" w:rsidRPr="003E01A5">
        <w:rPr>
          <w:rFonts w:asciiTheme="majorBidi" w:hAnsiTheme="majorBidi" w:cstheme="majorBidi"/>
          <w:sz w:val="30"/>
          <w:szCs w:val="30"/>
        </w:rPr>
        <w:t>2567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หุ้นกู้ที่ออกโดยบริษัทเป็นหุ้นกู้ระยะยาวประเภทไม่ด้อยสิทธิและมีหลักประกัน โดยมีมูลค่าที่ตราไว้หน่วยละ </w:t>
      </w:r>
      <w:r w:rsidR="005B751D" w:rsidRPr="003E01A5">
        <w:rPr>
          <w:rFonts w:asciiTheme="majorBidi" w:hAnsiTheme="majorBidi" w:cstheme="majorBidi"/>
          <w:sz w:val="30"/>
          <w:szCs w:val="30"/>
        </w:rPr>
        <w:t>1</w:t>
      </w:r>
      <w:r w:rsidRPr="003E01A5">
        <w:rPr>
          <w:rFonts w:asciiTheme="majorBidi" w:hAnsiTheme="majorBidi" w:cstheme="majorBidi"/>
          <w:sz w:val="30"/>
          <w:szCs w:val="30"/>
        </w:rPr>
        <w:t>,</w:t>
      </w:r>
      <w:r w:rsidR="005B751D" w:rsidRPr="003E01A5">
        <w:rPr>
          <w:rFonts w:asciiTheme="majorBidi" w:hAnsiTheme="majorBidi" w:cstheme="majorBidi"/>
          <w:sz w:val="30"/>
          <w:szCs w:val="30"/>
        </w:rPr>
        <w:t>000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บาท ซึ่งที่ประชุมผู้ถือหุ้นของกลุ่มบริษัท มีมติอนุมัติการออกและเสนอขายตราสารหนี้ดังกล่าว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โดยมีรายละเอียดดังนี้</w:t>
      </w:r>
    </w:p>
    <w:p w14:paraId="32364C71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14055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1349"/>
        <w:gridCol w:w="1311"/>
        <w:gridCol w:w="2020"/>
        <w:gridCol w:w="1062"/>
        <w:gridCol w:w="1638"/>
        <w:gridCol w:w="1579"/>
        <w:gridCol w:w="1023"/>
        <w:gridCol w:w="305"/>
        <w:gridCol w:w="1024"/>
        <w:gridCol w:w="305"/>
        <w:gridCol w:w="1078"/>
        <w:gridCol w:w="259"/>
        <w:gridCol w:w="1102"/>
      </w:tblGrid>
      <w:tr w:rsidR="007501E8" w:rsidRPr="003E01A5" w14:paraId="2BF9724F" w14:textId="77777777" w:rsidTr="00D80643">
        <w:trPr>
          <w:tblHeader/>
        </w:trPr>
        <w:tc>
          <w:tcPr>
            <w:tcW w:w="1349" w:type="dxa"/>
            <w:vAlign w:val="center"/>
          </w:tcPr>
          <w:p w14:paraId="681F52E8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</w:tcPr>
          <w:p w14:paraId="14BC6F8B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0" w:type="dxa"/>
            <w:vAlign w:val="bottom"/>
          </w:tcPr>
          <w:p w14:paraId="1C0FD222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25FD2364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7B438047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  <w:vAlign w:val="center"/>
          </w:tcPr>
          <w:p w14:paraId="679D128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6" w:type="dxa"/>
            <w:gridSpan w:val="7"/>
          </w:tcPr>
          <w:p w14:paraId="0FDCFD98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1E8" w:rsidRPr="003E01A5" w14:paraId="59A53ACD" w14:textId="77777777" w:rsidTr="00D80643">
        <w:trPr>
          <w:tblHeader/>
        </w:trPr>
        <w:tc>
          <w:tcPr>
            <w:tcW w:w="1349" w:type="dxa"/>
            <w:vAlign w:val="center"/>
          </w:tcPr>
          <w:p w14:paraId="1BA2FC1F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</w:tcPr>
          <w:p w14:paraId="56AEE64F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0" w:type="dxa"/>
            <w:vAlign w:val="bottom"/>
          </w:tcPr>
          <w:p w14:paraId="0EC6559F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9CF5DF8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5354EF8C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  <w:vAlign w:val="center"/>
          </w:tcPr>
          <w:p w14:paraId="7C76C2BF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2" w:type="dxa"/>
            <w:gridSpan w:val="3"/>
          </w:tcPr>
          <w:p w14:paraId="731A0102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305" w:type="dxa"/>
          </w:tcPr>
          <w:p w14:paraId="47A5B205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3AAB533E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6046B" w:rsidRPr="003E01A5" w14:paraId="22576CC5" w14:textId="77777777" w:rsidTr="00D80643">
        <w:trPr>
          <w:tblHeader/>
        </w:trPr>
        <w:tc>
          <w:tcPr>
            <w:tcW w:w="1349" w:type="dxa"/>
            <w:vAlign w:val="center"/>
          </w:tcPr>
          <w:p w14:paraId="32CDBD0A" w14:textId="77777777" w:rsidR="00B6046B" w:rsidRPr="003E01A5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ประเภทหุ้นกู้</w:t>
            </w:r>
          </w:p>
        </w:tc>
        <w:tc>
          <w:tcPr>
            <w:tcW w:w="1311" w:type="dxa"/>
            <w:vAlign w:val="center"/>
          </w:tcPr>
          <w:p w14:paraId="19D9F80F" w14:textId="77777777" w:rsidR="00B6046B" w:rsidRPr="003E01A5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020" w:type="dxa"/>
            <w:vAlign w:val="bottom"/>
          </w:tcPr>
          <w:p w14:paraId="5A0E1F9B" w14:textId="77777777" w:rsidR="00B6046B" w:rsidRPr="003E01A5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1062" w:type="dxa"/>
            <w:vAlign w:val="center"/>
          </w:tcPr>
          <w:p w14:paraId="6ADF5413" w14:textId="77777777" w:rsidR="00B6046B" w:rsidRPr="003E01A5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</w:p>
        </w:tc>
        <w:tc>
          <w:tcPr>
            <w:tcW w:w="1638" w:type="dxa"/>
          </w:tcPr>
          <w:p w14:paraId="14A943C8" w14:textId="77777777" w:rsidR="00B6046B" w:rsidRPr="003E01A5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1579" w:type="dxa"/>
            <w:vAlign w:val="center"/>
          </w:tcPr>
          <w:p w14:paraId="3C9A1245" w14:textId="77777777" w:rsidR="00B6046B" w:rsidRPr="003E01A5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1023" w:type="dxa"/>
          </w:tcPr>
          <w:p w14:paraId="7DBBA6E5" w14:textId="763D4675" w:rsidR="00B6046B" w:rsidRPr="003E01A5" w:rsidRDefault="005B751D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05" w:type="dxa"/>
          </w:tcPr>
          <w:p w14:paraId="22FEAA7C" w14:textId="77777777" w:rsidR="00B6046B" w:rsidRPr="003E01A5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EDF244D" w14:textId="5F28629B" w:rsidR="00B6046B" w:rsidRPr="003E01A5" w:rsidRDefault="005B751D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05" w:type="dxa"/>
          </w:tcPr>
          <w:p w14:paraId="71805BDC" w14:textId="77777777" w:rsidR="00B6046B" w:rsidRPr="003E01A5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4510879" w14:textId="4A394F80" w:rsidR="00B6046B" w:rsidRPr="003E01A5" w:rsidRDefault="005B751D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9" w:type="dxa"/>
          </w:tcPr>
          <w:p w14:paraId="13BEE60C" w14:textId="77777777" w:rsidR="00B6046B" w:rsidRPr="003E01A5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D8C16E7" w14:textId="792BC2D7" w:rsidR="00B6046B" w:rsidRPr="003E01A5" w:rsidRDefault="005B751D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78CE4793" w14:textId="77777777" w:rsidTr="00D80643">
        <w:trPr>
          <w:tblHeader/>
        </w:trPr>
        <w:tc>
          <w:tcPr>
            <w:tcW w:w="1349" w:type="dxa"/>
            <w:vAlign w:val="center"/>
          </w:tcPr>
          <w:p w14:paraId="0EF474AC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center"/>
          </w:tcPr>
          <w:p w14:paraId="532C9950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020" w:type="dxa"/>
            <w:vAlign w:val="center"/>
          </w:tcPr>
          <w:p w14:paraId="7102800E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07F78BCE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3EBB14E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  <w:vAlign w:val="center"/>
          </w:tcPr>
          <w:p w14:paraId="2A1DF587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2" w:type="dxa"/>
            <w:gridSpan w:val="3"/>
            <w:vAlign w:val="center"/>
          </w:tcPr>
          <w:p w14:paraId="5A610F70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(ล้านหน่วย)</w:t>
            </w:r>
          </w:p>
        </w:tc>
        <w:tc>
          <w:tcPr>
            <w:tcW w:w="305" w:type="dxa"/>
          </w:tcPr>
          <w:p w14:paraId="589A1BE5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vAlign w:val="center"/>
          </w:tcPr>
          <w:p w14:paraId="2B2D02B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47A38" w:rsidRPr="003E01A5" w14:paraId="7E33B48C" w14:textId="77777777" w:rsidTr="00D80643">
        <w:tc>
          <w:tcPr>
            <w:tcW w:w="2660" w:type="dxa"/>
            <w:gridSpan w:val="2"/>
            <w:shd w:val="clear" w:color="000000" w:fill="FFFFFF"/>
            <w:vAlign w:val="center"/>
          </w:tcPr>
          <w:p w14:paraId="1751FC33" w14:textId="441B468D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3F44F982" w14:textId="77777777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000000" w:fill="FFFFFF"/>
            <w:vAlign w:val="center"/>
          </w:tcPr>
          <w:p w14:paraId="5424C6EB" w14:textId="77777777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000000" w:fill="FFFFFF"/>
            <w:vAlign w:val="center"/>
          </w:tcPr>
          <w:p w14:paraId="21F00548" w14:textId="77777777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100761D1" w14:textId="77777777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06404D6B" w14:textId="77777777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6BE6C814" w14:textId="77777777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0F9688AD" w14:textId="77777777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1D060D6C" w14:textId="77777777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0C3DA109" w14:textId="77777777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33577D9C" w14:textId="77777777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3E7A8B03" w14:textId="77777777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385C" w:rsidRPr="003E01A5" w14:paraId="211475EC" w14:textId="77777777" w:rsidTr="00D80643">
        <w:tc>
          <w:tcPr>
            <w:tcW w:w="1349" w:type="dxa"/>
            <w:shd w:val="clear" w:color="000000" w:fill="FFFFFF"/>
            <w:vAlign w:val="center"/>
          </w:tcPr>
          <w:p w14:paraId="470CD932" w14:textId="4FE988E8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ชุดที่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11" w:type="dxa"/>
            <w:shd w:val="clear" w:color="000000" w:fill="FFFFFF"/>
          </w:tcPr>
          <w:p w14:paraId="52F53A6A" w14:textId="56DBD2CF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24CED9E3" w14:textId="59FD62BF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2E89AA17" w14:textId="222905FA" w:rsidR="0069385C" w:rsidRPr="003E01A5" w:rsidRDefault="005B751D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9385C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385C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38" w:type="dxa"/>
            <w:shd w:val="clear" w:color="000000" w:fill="FFFFFF"/>
            <w:vAlign w:val="center"/>
          </w:tcPr>
          <w:p w14:paraId="724EF8EA" w14:textId="7BEC2143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5AB00A90" w14:textId="3F38DF0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2E922356" w14:textId="3B354AA6" w:rsidR="0069385C" w:rsidRPr="003E01A5" w:rsidRDefault="00504618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376258BC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52F2EA81" w14:textId="4EEC5D2A" w:rsidR="0069385C" w:rsidRPr="003E01A5" w:rsidRDefault="005B751D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385C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4C1B3845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4B4A8E00" w14:textId="067D8D9D" w:rsidR="0069385C" w:rsidRPr="003E01A5" w:rsidRDefault="00504618" w:rsidP="00504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0636752A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72397398" w14:textId="24CF3A99" w:rsidR="0069385C" w:rsidRPr="003E01A5" w:rsidRDefault="005B751D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385C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9385C" w:rsidRPr="003E01A5" w14:paraId="728C0DD6" w14:textId="77777777" w:rsidTr="00D476E5">
        <w:tc>
          <w:tcPr>
            <w:tcW w:w="2660" w:type="dxa"/>
            <w:gridSpan w:val="2"/>
            <w:shd w:val="clear" w:color="000000" w:fill="FFFFFF"/>
            <w:vAlign w:val="center"/>
          </w:tcPr>
          <w:p w14:paraId="7EC0D96C" w14:textId="2BEA6611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73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4761F168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000000" w:fill="FFFFFF"/>
            <w:vAlign w:val="center"/>
          </w:tcPr>
          <w:p w14:paraId="1376EF49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000000" w:fill="FFFFFF"/>
            <w:vAlign w:val="center"/>
          </w:tcPr>
          <w:p w14:paraId="54C68874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5F6DA82D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0CD99E9E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13A6C5D4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000012DD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1DE04848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4041BB23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34B51232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2187D1E5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385C" w:rsidRPr="003E01A5" w14:paraId="77BAF6AF" w14:textId="77777777" w:rsidTr="00D80643">
        <w:tc>
          <w:tcPr>
            <w:tcW w:w="1349" w:type="dxa"/>
            <w:shd w:val="clear" w:color="000000" w:fill="FFFFFF"/>
            <w:vAlign w:val="center"/>
          </w:tcPr>
          <w:p w14:paraId="20A2637C" w14:textId="6C9B551E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[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]</w:t>
            </w:r>
          </w:p>
        </w:tc>
        <w:tc>
          <w:tcPr>
            <w:tcW w:w="1311" w:type="dxa"/>
            <w:shd w:val="clear" w:color="000000" w:fill="FFFFFF"/>
          </w:tcPr>
          <w:p w14:paraId="10CF5302" w14:textId="7E881DF0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7CB027B9" w14:textId="2D9C2AA0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0CF0E6A9" w14:textId="2E1278A6" w:rsidR="0069385C" w:rsidRPr="003E01A5" w:rsidRDefault="005B751D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9385C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385C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38" w:type="dxa"/>
            <w:shd w:val="clear" w:color="000000" w:fill="FFFFFF"/>
            <w:vAlign w:val="center"/>
          </w:tcPr>
          <w:p w14:paraId="10CD9E04" w14:textId="5AABB46D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3B33B0E8" w14:textId="757DBC71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491689A0" w14:textId="378D97A1" w:rsidR="0069385C" w:rsidRPr="003E01A5" w:rsidRDefault="005B751D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9385C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00AA94B3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2B1734C7" w14:textId="41036EF3" w:rsidR="0069385C" w:rsidRPr="003E01A5" w:rsidRDefault="005B751D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9385C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34506E0B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0C9A605F" w14:textId="74018B08" w:rsidR="0069385C" w:rsidRPr="003E01A5" w:rsidRDefault="005B751D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9385C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196FD978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72F68E38" w14:textId="7564D329" w:rsidR="0069385C" w:rsidRPr="003E01A5" w:rsidRDefault="005B751D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9385C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69385C" w:rsidRPr="003E01A5" w14:paraId="5BBECCD1" w14:textId="77777777" w:rsidTr="00D80643">
        <w:tc>
          <w:tcPr>
            <w:tcW w:w="1349" w:type="dxa"/>
            <w:shd w:val="clear" w:color="000000" w:fill="FFFFFF"/>
            <w:vAlign w:val="center"/>
          </w:tcPr>
          <w:p w14:paraId="3177CD3A" w14:textId="0F415FC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11" w:type="dxa"/>
            <w:shd w:val="clear" w:color="000000" w:fill="FFFFFF"/>
          </w:tcPr>
          <w:p w14:paraId="5C08F3B9" w14:textId="37CF058F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5E7AEF40" w14:textId="1FB5C0A3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2D394B6F" w14:textId="1E5BF38A" w:rsidR="0069385C" w:rsidRPr="003E01A5" w:rsidRDefault="005B751D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9385C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385C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38" w:type="dxa"/>
            <w:shd w:val="clear" w:color="000000" w:fill="FFFFFF"/>
            <w:vAlign w:val="center"/>
          </w:tcPr>
          <w:p w14:paraId="0A0FAB5B" w14:textId="0CA7C75E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162D8738" w14:textId="36A3958B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6BA93BEB" w14:textId="183C77BA" w:rsidR="0069385C" w:rsidRPr="003E01A5" w:rsidRDefault="005B751D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385C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566C98A3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1F287F35" w14:textId="73684EBA" w:rsidR="0069385C" w:rsidRPr="003E01A5" w:rsidRDefault="005B751D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385C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6FA4CD7F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206C78A6" w14:textId="58347A4C" w:rsidR="0069385C" w:rsidRPr="003E01A5" w:rsidRDefault="005B751D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385C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7C5D475A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218739BD" w14:textId="12961110" w:rsidR="0069385C" w:rsidRPr="003E01A5" w:rsidRDefault="005B751D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385C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9385C" w:rsidRPr="003E01A5" w14:paraId="69BA9174" w14:textId="77777777" w:rsidTr="00D80643">
        <w:tc>
          <w:tcPr>
            <w:tcW w:w="1349" w:type="dxa"/>
            <w:shd w:val="clear" w:color="000000" w:fill="FFFFFF"/>
            <w:vAlign w:val="center"/>
          </w:tcPr>
          <w:p w14:paraId="1C1050EB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1" w:type="dxa"/>
            <w:shd w:val="clear" w:color="000000" w:fill="FFFFFF"/>
          </w:tcPr>
          <w:p w14:paraId="38FD111A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รวม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5F85E218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000000" w:fill="FFFFFF"/>
            <w:vAlign w:val="center"/>
          </w:tcPr>
          <w:p w14:paraId="2E3F8FC8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000000" w:fill="FFFFFF"/>
            <w:vAlign w:val="center"/>
          </w:tcPr>
          <w:p w14:paraId="577BB60F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40044573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7EE92B1C" w14:textId="6B9C9E26" w:rsidR="0069385C" w:rsidRPr="003E01A5" w:rsidRDefault="005B751D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9385C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5227C54F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5AC95684" w14:textId="7B7B4E0A" w:rsidR="0069385C" w:rsidRPr="003E01A5" w:rsidRDefault="005B751D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9385C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7908F897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6835B59C" w14:textId="42611F21" w:rsidR="0069385C" w:rsidRPr="003E01A5" w:rsidRDefault="005B751D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9385C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6F850C24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5E2FC58D" w14:textId="51DF14C3" w:rsidR="0069385C" w:rsidRPr="003E01A5" w:rsidRDefault="005B751D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9385C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69385C" w:rsidRPr="003E01A5" w14:paraId="58862081" w14:textId="77777777" w:rsidTr="004815B3">
        <w:tc>
          <w:tcPr>
            <w:tcW w:w="1349" w:type="dxa"/>
            <w:shd w:val="clear" w:color="000000" w:fill="FFFFFF"/>
            <w:vAlign w:val="center"/>
          </w:tcPr>
          <w:p w14:paraId="356B0A2D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1" w:type="dxa"/>
            <w:gridSpan w:val="4"/>
            <w:shd w:val="clear" w:color="000000" w:fill="FFFFFF"/>
          </w:tcPr>
          <w:p w14:paraId="66721D90" w14:textId="7C318004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หัก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หุ้นกู้ระยะยาวที่ถึงกำหนดชำระภายในหนึ่งปี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42E50683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737AA53" w14:textId="21675BF5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5D8E3114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32FDC0EE" w14:textId="3FDB08D9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4BDF3D2E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E3AFBEE" w14:textId="42EA09E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47DFBAB8" w14:textId="016EF034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D0AF5D7" w14:textId="042CA08B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9385C" w:rsidRPr="003E01A5" w14:paraId="52E11E19" w14:textId="77777777" w:rsidTr="004815B3">
        <w:tc>
          <w:tcPr>
            <w:tcW w:w="1349" w:type="dxa"/>
            <w:shd w:val="clear" w:color="000000" w:fill="FFFFFF"/>
            <w:vAlign w:val="center"/>
          </w:tcPr>
          <w:p w14:paraId="2C99E82E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10" w:type="dxa"/>
            <w:gridSpan w:val="5"/>
            <w:shd w:val="clear" w:color="000000" w:fill="FFFFFF"/>
          </w:tcPr>
          <w:p w14:paraId="276CF518" w14:textId="3BB84054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หุ้นกู้ประเภทไม่ด้อยสิทธิและมีหลักประกัน -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1A035F08" w14:textId="09041399" w:rsidR="0069385C" w:rsidRPr="003E01A5" w:rsidRDefault="005B751D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9385C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0E616A0F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4A2E851C" w14:textId="0FDCF723" w:rsidR="0069385C" w:rsidRPr="003E01A5" w:rsidRDefault="005B751D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9385C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75B55DD5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49DDAC57" w14:textId="06316154" w:rsidR="0069385C" w:rsidRPr="003E01A5" w:rsidRDefault="005B751D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9385C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5829581A" w14:textId="77777777" w:rsidR="0069385C" w:rsidRPr="003E01A5" w:rsidRDefault="0069385C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4525B6C3" w14:textId="79279070" w:rsidR="0069385C" w:rsidRPr="003E01A5" w:rsidRDefault="005B751D" w:rsidP="0069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9385C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</w:tr>
    </w:tbl>
    <w:p w14:paraId="3F50AABB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F8EA7FA" w14:textId="6F36FCA2" w:rsidR="00D80643" w:rsidRPr="003E01A5" w:rsidRDefault="00D80643" w:rsidP="00D80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vertAlign w:val="superscript"/>
        </w:rPr>
        <w:t>[</w:t>
      </w:r>
      <w:r w:rsidR="005B751D" w:rsidRPr="003E01A5">
        <w:rPr>
          <w:rFonts w:asciiTheme="majorBidi" w:hAnsiTheme="majorBidi" w:cstheme="majorBidi"/>
          <w:sz w:val="30"/>
          <w:szCs w:val="30"/>
          <w:vertAlign w:val="superscript"/>
        </w:rPr>
        <w:t>1</w:t>
      </w:r>
      <w:proofErr w:type="gramStart"/>
      <w:r w:rsidRPr="003E01A5">
        <w:rPr>
          <w:rFonts w:asciiTheme="majorBidi" w:hAnsiTheme="majorBidi" w:cstheme="majorBidi"/>
          <w:sz w:val="30"/>
          <w:szCs w:val="30"/>
          <w:vertAlign w:val="superscript"/>
        </w:rPr>
        <w:t>]</w:t>
      </w:r>
      <w:r w:rsidRPr="003E01A5">
        <w:rPr>
          <w:rFonts w:asciiTheme="majorBidi" w:hAnsiTheme="majorBidi" w:cstheme="majorBidi"/>
          <w:sz w:val="30"/>
          <w:szCs w:val="30"/>
        </w:rPr>
        <w:t xml:space="preserve">  </w:t>
      </w:r>
      <w:r w:rsidRPr="003E01A5">
        <w:rPr>
          <w:rFonts w:asciiTheme="majorBidi" w:hAnsiTheme="majorBidi" w:cstheme="majorBidi"/>
          <w:sz w:val="30"/>
          <w:szCs w:val="30"/>
          <w:cs/>
        </w:rPr>
        <w:t>หุ้นกู้ที่เสนอขายด้วยมูลค่าอัตราคิดลดร้อยละ</w:t>
      </w:r>
      <w:proofErr w:type="gramEnd"/>
      <w:r w:rsidRPr="003E01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751D" w:rsidRPr="003E01A5">
        <w:rPr>
          <w:rFonts w:asciiTheme="majorBidi" w:hAnsiTheme="majorBidi" w:cstheme="majorBidi"/>
          <w:sz w:val="30"/>
          <w:szCs w:val="30"/>
        </w:rPr>
        <w:t>3</w:t>
      </w:r>
      <w:r w:rsidRPr="003E01A5">
        <w:rPr>
          <w:rFonts w:asciiTheme="majorBidi" w:hAnsiTheme="majorBidi" w:cstheme="majorBidi"/>
          <w:sz w:val="30"/>
          <w:szCs w:val="30"/>
        </w:rPr>
        <w:t>.</w:t>
      </w:r>
      <w:r w:rsidR="005B751D" w:rsidRPr="003E01A5">
        <w:rPr>
          <w:rFonts w:asciiTheme="majorBidi" w:hAnsiTheme="majorBidi" w:cstheme="majorBidi"/>
          <w:sz w:val="30"/>
          <w:szCs w:val="30"/>
        </w:rPr>
        <w:t>18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ต่อปี และไม่มีการชำระดอกเบี้ยตลอดอายุหุ้นกู้</w:t>
      </w:r>
    </w:p>
    <w:p w14:paraId="4ECF10A4" w14:textId="77777777" w:rsidR="00D80643" w:rsidRPr="003E01A5" w:rsidRDefault="00D80643" w:rsidP="00D80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8BE2FED" w14:textId="0AC1F0B3" w:rsidR="00D80643" w:rsidRPr="003E01A5" w:rsidRDefault="00F21EB1" w:rsidP="00D80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กลุ่ม</w:t>
      </w:r>
      <w:r w:rsidR="00D80643" w:rsidRPr="003E01A5">
        <w:rPr>
          <w:rFonts w:asciiTheme="majorBidi" w:hAnsiTheme="majorBidi" w:cstheme="majorBidi"/>
          <w:sz w:val="30"/>
          <w:szCs w:val="30"/>
          <w:cs/>
        </w:rPr>
        <w:t>บริษัทจะต้องปฏิบัติตามข้อกำหนดว่าด้วยสิทธิและหน้าที่ของผู้ออกหุ้นกู้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การจ่ายเงินปันผล</w:t>
      </w:r>
    </w:p>
    <w:p w14:paraId="3C74B1CE" w14:textId="77777777" w:rsidR="003D61FA" w:rsidRPr="003E01A5" w:rsidRDefault="003D61FA" w:rsidP="00D80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8176CB6" w14:textId="77777777" w:rsidR="00D80643" w:rsidRPr="003E01A5" w:rsidRDefault="00D80643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D80643" w:rsidRPr="003E01A5" w:rsidSect="000A12F0">
          <w:footerReference w:type="first" r:id="rId22"/>
          <w:type w:val="nextColumn"/>
          <w:pgSz w:w="16834" w:h="11909" w:orient="landscape" w:code="9"/>
          <w:pgMar w:top="691" w:right="1152" w:bottom="576" w:left="1152" w:header="720" w:footer="613" w:gutter="0"/>
          <w:cols w:space="720"/>
          <w:docGrid w:linePitch="360"/>
        </w:sectPr>
      </w:pPr>
    </w:p>
    <w:p w14:paraId="71ACE2CD" w14:textId="75B47FE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รายการเคลื่อนไหวในระหว่างปีสิ้นสุดวันที่ </w:t>
      </w:r>
      <w:r w:rsidR="005B751D" w:rsidRPr="003E01A5">
        <w:rPr>
          <w:rFonts w:asciiTheme="majorBidi" w:hAnsiTheme="majorBidi" w:cstheme="majorBidi"/>
          <w:sz w:val="30"/>
          <w:szCs w:val="30"/>
        </w:rPr>
        <w:t>31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ของหุ้นกู้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085C2A5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15" w:type="dxa"/>
        <w:tblInd w:w="450" w:type="dxa"/>
        <w:tblLook w:val="01E0" w:firstRow="1" w:lastRow="1" w:firstColumn="1" w:lastColumn="1" w:noHBand="0" w:noVBand="0"/>
      </w:tblPr>
      <w:tblGrid>
        <w:gridCol w:w="6037"/>
        <w:gridCol w:w="1463"/>
        <w:gridCol w:w="366"/>
        <w:gridCol w:w="1449"/>
      </w:tblGrid>
      <w:tr w:rsidR="007501E8" w:rsidRPr="003E01A5" w14:paraId="2273DF7B" w14:textId="77777777" w:rsidTr="004C271F">
        <w:trPr>
          <w:trHeight w:val="358"/>
        </w:trPr>
        <w:tc>
          <w:tcPr>
            <w:tcW w:w="6037" w:type="dxa"/>
          </w:tcPr>
          <w:p w14:paraId="7688E444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278" w:type="dxa"/>
            <w:gridSpan w:val="3"/>
          </w:tcPr>
          <w:p w14:paraId="7CAA0AF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3E01A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/ </w:t>
            </w: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16D0" w:rsidRPr="003E01A5" w14:paraId="6123A6C8" w14:textId="77777777" w:rsidTr="004C271F">
        <w:trPr>
          <w:trHeight w:val="347"/>
        </w:trPr>
        <w:tc>
          <w:tcPr>
            <w:tcW w:w="6037" w:type="dxa"/>
          </w:tcPr>
          <w:p w14:paraId="5251303F" w14:textId="77777777" w:rsidR="004716D0" w:rsidRPr="003E01A5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0FB4D46E" w14:textId="6A25A241" w:rsidR="004716D0" w:rsidRPr="003E01A5" w:rsidRDefault="005B751D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66" w:type="dxa"/>
          </w:tcPr>
          <w:p w14:paraId="274636E3" w14:textId="77777777" w:rsidR="004716D0" w:rsidRPr="003E01A5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</w:tcPr>
          <w:p w14:paraId="4BB45B69" w14:textId="4DA63BE3" w:rsidR="004716D0" w:rsidRPr="003E01A5" w:rsidRDefault="005B751D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2F9FD964" w14:textId="77777777" w:rsidTr="004C271F">
        <w:trPr>
          <w:trHeight w:val="347"/>
        </w:trPr>
        <w:tc>
          <w:tcPr>
            <w:tcW w:w="6037" w:type="dxa"/>
          </w:tcPr>
          <w:p w14:paraId="2FC2261E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78" w:type="dxa"/>
            <w:gridSpan w:val="3"/>
          </w:tcPr>
          <w:p w14:paraId="463D101C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47A38" w:rsidRPr="003E01A5" w14:paraId="40FBB20F" w14:textId="77777777" w:rsidTr="004C271F">
        <w:trPr>
          <w:trHeight w:val="110"/>
        </w:trPr>
        <w:tc>
          <w:tcPr>
            <w:tcW w:w="6037" w:type="dxa"/>
          </w:tcPr>
          <w:p w14:paraId="2263954A" w14:textId="58D8FD52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463" w:type="dxa"/>
          </w:tcPr>
          <w:p w14:paraId="6163080E" w14:textId="7CA72735" w:rsidR="00B47A38" w:rsidRPr="003E01A5" w:rsidRDefault="005B751D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4693E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366" w:type="dxa"/>
          </w:tcPr>
          <w:p w14:paraId="2F38E890" w14:textId="77777777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</w:tcPr>
          <w:p w14:paraId="353EB03C" w14:textId="4C72CED6" w:rsidR="00B47A38" w:rsidRPr="003E01A5" w:rsidRDefault="005B751D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47A3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B47A38" w:rsidRPr="003E01A5" w14:paraId="0DCE35DB" w14:textId="77777777" w:rsidTr="004C271F">
        <w:trPr>
          <w:trHeight w:val="347"/>
        </w:trPr>
        <w:tc>
          <w:tcPr>
            <w:tcW w:w="6037" w:type="dxa"/>
          </w:tcPr>
          <w:p w14:paraId="12EAAF23" w14:textId="77777777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ออกหุ้นกู้ระหว่างปี</w:t>
            </w:r>
          </w:p>
        </w:tc>
        <w:tc>
          <w:tcPr>
            <w:tcW w:w="1463" w:type="dxa"/>
          </w:tcPr>
          <w:p w14:paraId="504D8258" w14:textId="2909ECEB" w:rsidR="00B47A38" w:rsidRPr="003E01A5" w:rsidRDefault="00C4693E" w:rsidP="005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6" w:type="dxa"/>
          </w:tcPr>
          <w:p w14:paraId="488E3F63" w14:textId="77777777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</w:tcPr>
          <w:p w14:paraId="14229581" w14:textId="6A668A41" w:rsidR="00B47A38" w:rsidRPr="003E01A5" w:rsidRDefault="005B751D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47A3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B47A38" w:rsidRPr="003E01A5" w14:paraId="766BC412" w14:textId="77777777" w:rsidTr="004C271F">
        <w:trPr>
          <w:trHeight w:val="347"/>
        </w:trPr>
        <w:tc>
          <w:tcPr>
            <w:tcW w:w="6037" w:type="dxa"/>
          </w:tcPr>
          <w:p w14:paraId="3AF4CAAE" w14:textId="77777777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ชำระหุ้นกู้คืนระหว่างปี</w:t>
            </w: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5C1050EC" w14:textId="68BCB5D8" w:rsidR="00B47A38" w:rsidRPr="003E01A5" w:rsidRDefault="00C4693E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6" w:type="dxa"/>
          </w:tcPr>
          <w:p w14:paraId="78FD5428" w14:textId="77777777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29928E59" w14:textId="26239B24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47A38" w:rsidRPr="003E01A5" w14:paraId="1DFC0AC4" w14:textId="77777777" w:rsidTr="004C271F">
        <w:trPr>
          <w:trHeight w:val="358"/>
        </w:trPr>
        <w:tc>
          <w:tcPr>
            <w:tcW w:w="6037" w:type="dxa"/>
          </w:tcPr>
          <w:p w14:paraId="1F4DDB48" w14:textId="79AB9B3F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08E20CA3" w14:textId="06A4C951" w:rsidR="00B47A38" w:rsidRPr="003E01A5" w:rsidRDefault="005B751D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4693E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366" w:type="dxa"/>
          </w:tcPr>
          <w:p w14:paraId="630B7486" w14:textId="77777777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</w:tcPr>
          <w:p w14:paraId="49821212" w14:textId="32E978BD" w:rsidR="00B47A38" w:rsidRPr="003E01A5" w:rsidRDefault="005B751D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47A3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</w:tr>
    </w:tbl>
    <w:p w14:paraId="6935CCF4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p w14:paraId="75AE9737" w14:textId="1FE39F0D" w:rsidR="0090155B" w:rsidRPr="003E01A5" w:rsidRDefault="0090155B" w:rsidP="0090155B">
      <w:pPr>
        <w:tabs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หุ้นกู้มีหลักประกันคงเหลือ ณ วันที่ </w:t>
      </w:r>
      <w:r w:rsidR="005B751D" w:rsidRPr="003E01A5">
        <w:rPr>
          <w:rFonts w:asciiTheme="majorBidi" w:hAnsiTheme="majorBidi" w:cstheme="majorBidi"/>
          <w:sz w:val="30"/>
          <w:szCs w:val="30"/>
        </w:rPr>
        <w:t>31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2568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ค้ำประกันโดยบริษัท พฤกษา เรียลเอสเตท จำกัด (มหาชน)</w:t>
      </w:r>
    </w:p>
    <w:p w14:paraId="0B998A9F" w14:textId="77777777" w:rsidR="005C34D1" w:rsidRPr="003E01A5" w:rsidRDefault="005C34D1" w:rsidP="0090155B">
      <w:pPr>
        <w:tabs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1D9C38D" w14:textId="4E301278" w:rsidR="005C34D1" w:rsidRPr="003E01A5" w:rsidRDefault="005C34D1" w:rsidP="0090155B">
      <w:pPr>
        <w:tabs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E01A5">
        <w:rPr>
          <w:rFonts w:asciiTheme="majorBidi" w:hAnsiTheme="majorBidi"/>
          <w:sz w:val="30"/>
          <w:szCs w:val="30"/>
          <w:cs/>
        </w:rPr>
        <w:t>ทั้งนี้ กลุ่มบริษัทต้องปฏิบัติตามเงื่อนไขต่าง ๆ ที่กำหนดไว้ในหุ้นกู้แต่ละประเภท เช่น กลุ่มบริษัทต้องรักษาอัตราส่วนหนี้สินที่มีภาระดอกเบี้ยต่อส่วนของผู้ถือหุ้นให้เป็นไปตามที่ระบุไว้ในสัญญา</w:t>
      </w:r>
    </w:p>
    <w:p w14:paraId="399F080E" w14:textId="77777777" w:rsidR="0090155B" w:rsidRPr="003E01A5" w:rsidRDefault="0090155B" w:rsidP="0090155B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0049EFB" w14:textId="77777777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หนี้สินหมุนเวียนอื่น</w:t>
      </w:r>
    </w:p>
    <w:p w14:paraId="5C53E411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107"/>
        <w:gridCol w:w="238"/>
        <w:gridCol w:w="1112"/>
        <w:gridCol w:w="284"/>
        <w:gridCol w:w="1156"/>
        <w:gridCol w:w="238"/>
        <w:gridCol w:w="1112"/>
      </w:tblGrid>
      <w:tr w:rsidR="007501E8" w:rsidRPr="003E01A5" w14:paraId="42F08CC4" w14:textId="77777777" w:rsidTr="00D80643">
        <w:tc>
          <w:tcPr>
            <w:tcW w:w="4068" w:type="dxa"/>
          </w:tcPr>
          <w:p w14:paraId="196134B3" w14:textId="77777777" w:rsidR="00AF5618" w:rsidRPr="003E01A5" w:rsidRDefault="00AF5618" w:rsidP="004815B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57" w:type="dxa"/>
            <w:gridSpan w:val="3"/>
          </w:tcPr>
          <w:p w14:paraId="412F664F" w14:textId="77777777" w:rsidR="00AF5618" w:rsidRPr="003E01A5" w:rsidRDefault="00AF5618" w:rsidP="004815B3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E01A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274AFC7" w14:textId="77777777" w:rsidR="00AF5618" w:rsidRPr="003E01A5" w:rsidRDefault="00AF5618" w:rsidP="004815B3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6" w:type="dxa"/>
            <w:gridSpan w:val="3"/>
          </w:tcPr>
          <w:p w14:paraId="61883F48" w14:textId="77777777" w:rsidR="00AF5618" w:rsidRPr="003E01A5" w:rsidRDefault="00AF5618" w:rsidP="004815B3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E01A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716D0" w:rsidRPr="003E01A5" w14:paraId="4A0C07BD" w14:textId="77777777" w:rsidTr="00D80643">
        <w:tc>
          <w:tcPr>
            <w:tcW w:w="4068" w:type="dxa"/>
          </w:tcPr>
          <w:p w14:paraId="21550C5A" w14:textId="77777777" w:rsidR="004716D0" w:rsidRPr="003E01A5" w:rsidRDefault="004716D0" w:rsidP="004716D0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107" w:type="dxa"/>
          </w:tcPr>
          <w:p w14:paraId="56C7A7AB" w14:textId="582D6143" w:rsidR="004716D0" w:rsidRPr="003E01A5" w:rsidRDefault="005B751D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44783632" w14:textId="77777777" w:rsidR="004716D0" w:rsidRPr="003E01A5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2C3E54B" w14:textId="01383DCC" w:rsidR="004716D0" w:rsidRPr="003E01A5" w:rsidRDefault="005B751D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404052E0" w14:textId="77777777" w:rsidR="004716D0" w:rsidRPr="003E01A5" w:rsidRDefault="004716D0" w:rsidP="004716D0">
            <w:pPr>
              <w:pStyle w:val="Heading7"/>
              <w:keepNext w:val="0"/>
              <w:tabs>
                <w:tab w:val="left" w:pos="375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6" w:type="dxa"/>
          </w:tcPr>
          <w:p w14:paraId="7EB8330A" w14:textId="72B73C2D" w:rsidR="004716D0" w:rsidRPr="003E01A5" w:rsidRDefault="005B751D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7B8AF466" w14:textId="77777777" w:rsidR="004716D0" w:rsidRPr="003E01A5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CCEF14E" w14:textId="6116DB83" w:rsidR="004716D0" w:rsidRPr="003E01A5" w:rsidRDefault="005B751D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49334DB5" w14:textId="77777777" w:rsidTr="00D80643">
        <w:tc>
          <w:tcPr>
            <w:tcW w:w="4068" w:type="dxa"/>
          </w:tcPr>
          <w:p w14:paraId="4A91C5A9" w14:textId="77777777" w:rsidR="00AF5618" w:rsidRPr="003E01A5" w:rsidRDefault="00AF5618" w:rsidP="004815B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47" w:type="dxa"/>
            <w:gridSpan w:val="7"/>
          </w:tcPr>
          <w:p w14:paraId="5558C2BA" w14:textId="77777777" w:rsidR="00AF5618" w:rsidRPr="003E01A5" w:rsidRDefault="00AF5618" w:rsidP="004815B3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3E01A5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(ล้านบาท)</w:t>
            </w:r>
          </w:p>
        </w:tc>
      </w:tr>
      <w:tr w:rsidR="00B47A38" w:rsidRPr="003E01A5" w14:paraId="224521D1" w14:textId="77777777" w:rsidTr="00D80643">
        <w:tc>
          <w:tcPr>
            <w:tcW w:w="4068" w:type="dxa"/>
          </w:tcPr>
          <w:p w14:paraId="5039076C" w14:textId="77777777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อสังหาริมทรัพย์พัฒนาเพื่อขายค้างจ่าย</w:t>
            </w:r>
          </w:p>
        </w:tc>
        <w:tc>
          <w:tcPr>
            <w:tcW w:w="1107" w:type="dxa"/>
          </w:tcPr>
          <w:p w14:paraId="36DE9EF0" w14:textId="2026EDE1" w:rsidR="00B47A38" w:rsidRPr="003E01A5" w:rsidRDefault="005B751D" w:rsidP="00B47A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</w:t>
            </w:r>
            <w:r w:rsidR="00DE7649" w:rsidRPr="003E01A5">
              <w:rPr>
                <w:rFonts w:asciiTheme="majorBidi" w:hAnsiTheme="majorBidi" w:cstheme="majorBidi"/>
                <w:lang w:val="en-US"/>
              </w:rPr>
              <w:t>,</w:t>
            </w:r>
            <w:r w:rsidRPr="003E01A5">
              <w:rPr>
                <w:rFonts w:asciiTheme="majorBidi" w:hAnsiTheme="majorBidi" w:cstheme="majorBidi"/>
                <w:lang w:val="en-US"/>
              </w:rPr>
              <w:t>264</w:t>
            </w:r>
          </w:p>
        </w:tc>
        <w:tc>
          <w:tcPr>
            <w:tcW w:w="238" w:type="dxa"/>
          </w:tcPr>
          <w:p w14:paraId="15843BD3" w14:textId="77777777" w:rsidR="00B47A38" w:rsidRPr="003E01A5" w:rsidRDefault="00B47A38" w:rsidP="00B47A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0CF7D0F1" w14:textId="789B83C8" w:rsidR="00B47A38" w:rsidRPr="003E01A5" w:rsidRDefault="005B751D" w:rsidP="00B47A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</w:t>
            </w:r>
            <w:r w:rsidR="00B47A38" w:rsidRPr="003E01A5">
              <w:rPr>
                <w:rFonts w:asciiTheme="majorBidi" w:hAnsiTheme="majorBidi" w:cstheme="majorBidi"/>
              </w:rPr>
              <w:t>,</w:t>
            </w:r>
            <w:r w:rsidRPr="003E01A5">
              <w:rPr>
                <w:rFonts w:asciiTheme="majorBidi" w:hAnsiTheme="majorBidi" w:cstheme="majorBidi"/>
                <w:lang w:val="en-US"/>
              </w:rPr>
              <w:t>408</w:t>
            </w:r>
          </w:p>
        </w:tc>
        <w:tc>
          <w:tcPr>
            <w:tcW w:w="284" w:type="dxa"/>
          </w:tcPr>
          <w:p w14:paraId="1A176560" w14:textId="77777777" w:rsidR="00B47A38" w:rsidRPr="003E01A5" w:rsidRDefault="00B47A38" w:rsidP="00B47A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0E98D3B8" w14:textId="1250F3B2" w:rsidR="00B47A38" w:rsidRPr="003E01A5" w:rsidRDefault="00D33E70" w:rsidP="00570D2D">
            <w:pPr>
              <w:pStyle w:val="a"/>
              <w:tabs>
                <w:tab w:val="clear" w:pos="1080"/>
              </w:tabs>
              <w:spacing w:line="380" w:lineRule="exact"/>
              <w:ind w:left="-523" w:right="382" w:firstLine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17FEE408" w14:textId="77777777" w:rsidR="00B47A38" w:rsidRPr="003E01A5" w:rsidRDefault="00B47A38" w:rsidP="00B47A3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87EC480" w14:textId="6694DD56" w:rsidR="00B47A38" w:rsidRPr="003E01A5" w:rsidRDefault="00B47A38" w:rsidP="00B47A38">
            <w:pPr>
              <w:pStyle w:val="a"/>
              <w:tabs>
                <w:tab w:val="clear" w:pos="1080"/>
                <w:tab w:val="decimal" w:pos="557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</w:rPr>
              <w:t>-</w:t>
            </w:r>
          </w:p>
        </w:tc>
      </w:tr>
      <w:tr w:rsidR="00B47A38" w:rsidRPr="003E01A5" w14:paraId="16131CC1" w14:textId="77777777" w:rsidTr="00D80643">
        <w:tc>
          <w:tcPr>
            <w:tcW w:w="4068" w:type="dxa"/>
          </w:tcPr>
          <w:p w14:paraId="512F150F" w14:textId="77777777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เงินค่าบำรุงสาธารณูปโภคค้างจ่าย</w:t>
            </w:r>
          </w:p>
        </w:tc>
        <w:tc>
          <w:tcPr>
            <w:tcW w:w="1107" w:type="dxa"/>
          </w:tcPr>
          <w:p w14:paraId="1647BAE4" w14:textId="38D8333C" w:rsidR="00B47A38" w:rsidRPr="003E01A5" w:rsidRDefault="005B751D" w:rsidP="00B47A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775</w:t>
            </w:r>
          </w:p>
        </w:tc>
        <w:tc>
          <w:tcPr>
            <w:tcW w:w="238" w:type="dxa"/>
          </w:tcPr>
          <w:p w14:paraId="58D97985" w14:textId="77777777" w:rsidR="00B47A38" w:rsidRPr="003E01A5" w:rsidRDefault="00B47A38" w:rsidP="00B47A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2A17C21A" w14:textId="62B83125" w:rsidR="00B47A38" w:rsidRPr="003E01A5" w:rsidRDefault="005B751D" w:rsidP="00B47A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</w:t>
            </w:r>
            <w:r w:rsidR="00B47A38" w:rsidRPr="003E01A5">
              <w:rPr>
                <w:rFonts w:asciiTheme="majorBidi" w:hAnsiTheme="majorBidi" w:cstheme="majorBidi"/>
              </w:rPr>
              <w:t>,</w:t>
            </w:r>
            <w:r w:rsidRPr="003E01A5">
              <w:rPr>
                <w:rFonts w:asciiTheme="majorBidi" w:hAnsiTheme="majorBidi" w:cstheme="majorBidi"/>
                <w:lang w:val="en-US"/>
              </w:rPr>
              <w:t>033</w:t>
            </w:r>
          </w:p>
        </w:tc>
        <w:tc>
          <w:tcPr>
            <w:tcW w:w="284" w:type="dxa"/>
          </w:tcPr>
          <w:p w14:paraId="6C7E30AA" w14:textId="77777777" w:rsidR="00B47A38" w:rsidRPr="003E01A5" w:rsidRDefault="00B47A38" w:rsidP="00B47A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401DE610" w14:textId="46A1ABC9" w:rsidR="00B47A38" w:rsidRPr="003E01A5" w:rsidRDefault="00D33E70" w:rsidP="00570D2D">
            <w:pPr>
              <w:pStyle w:val="a"/>
              <w:tabs>
                <w:tab w:val="clear" w:pos="1080"/>
              </w:tabs>
              <w:spacing w:line="380" w:lineRule="exact"/>
              <w:ind w:left="-523" w:right="382" w:firstLine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560FDAD6" w14:textId="77777777" w:rsidR="00B47A38" w:rsidRPr="003E01A5" w:rsidRDefault="00B47A38" w:rsidP="00B47A3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94B3A94" w14:textId="1F282FC3" w:rsidR="00B47A38" w:rsidRPr="003E01A5" w:rsidRDefault="00B47A38" w:rsidP="00B47A38">
            <w:pPr>
              <w:pStyle w:val="a"/>
              <w:tabs>
                <w:tab w:val="clear" w:pos="1080"/>
                <w:tab w:val="decimal" w:pos="557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</w:rPr>
              <w:t>-</w:t>
            </w:r>
          </w:p>
        </w:tc>
      </w:tr>
      <w:tr w:rsidR="00B47A38" w:rsidRPr="003E01A5" w14:paraId="49B20CCB" w14:textId="77777777" w:rsidTr="00D80643">
        <w:tc>
          <w:tcPr>
            <w:tcW w:w="4068" w:type="dxa"/>
          </w:tcPr>
          <w:p w14:paraId="7642DB8C" w14:textId="77777777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0" w:name="_Hlk63088326"/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เงินประกันผลงานค้างจ่าย</w:t>
            </w:r>
            <w:bookmarkEnd w:id="10"/>
          </w:p>
        </w:tc>
        <w:tc>
          <w:tcPr>
            <w:tcW w:w="1107" w:type="dxa"/>
          </w:tcPr>
          <w:p w14:paraId="7DED75FA" w14:textId="79ED0156" w:rsidR="00B47A38" w:rsidRPr="003E01A5" w:rsidRDefault="005B751D" w:rsidP="00B47A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675</w:t>
            </w:r>
          </w:p>
        </w:tc>
        <w:tc>
          <w:tcPr>
            <w:tcW w:w="238" w:type="dxa"/>
          </w:tcPr>
          <w:p w14:paraId="19D3FC39" w14:textId="77777777" w:rsidR="00B47A38" w:rsidRPr="003E01A5" w:rsidRDefault="00B47A38" w:rsidP="00B47A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747FC8AE" w14:textId="31624567" w:rsidR="00B47A38" w:rsidRPr="003E01A5" w:rsidRDefault="005B751D" w:rsidP="00B47A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646</w:t>
            </w:r>
          </w:p>
        </w:tc>
        <w:tc>
          <w:tcPr>
            <w:tcW w:w="284" w:type="dxa"/>
          </w:tcPr>
          <w:p w14:paraId="6542C155" w14:textId="77777777" w:rsidR="00B47A38" w:rsidRPr="003E01A5" w:rsidRDefault="00B47A38" w:rsidP="00B47A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4CFFB91D" w14:textId="3DDCB44C" w:rsidR="00B47A38" w:rsidRPr="003E01A5" w:rsidRDefault="005B751D" w:rsidP="00570D2D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112"/>
              <w:jc w:val="right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38" w:type="dxa"/>
          </w:tcPr>
          <w:p w14:paraId="096D6235" w14:textId="77777777" w:rsidR="00B47A38" w:rsidRPr="003E01A5" w:rsidRDefault="00B47A38" w:rsidP="00B47A3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45D4878" w14:textId="5A4474AA" w:rsidR="00B47A38" w:rsidRPr="003E01A5" w:rsidRDefault="005B751D" w:rsidP="00B47A3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F21EB1" w:rsidRPr="003E01A5" w14:paraId="4DE13604" w14:textId="77777777" w:rsidTr="00D80643">
        <w:tc>
          <w:tcPr>
            <w:tcW w:w="4068" w:type="dxa"/>
          </w:tcPr>
          <w:p w14:paraId="070D1AB4" w14:textId="33940121" w:rsidR="00F21EB1" w:rsidRPr="003E01A5" w:rsidRDefault="00F21EB1" w:rsidP="00F2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07" w:type="dxa"/>
          </w:tcPr>
          <w:p w14:paraId="1CC615CD" w14:textId="19C0F8CB" w:rsidR="00F21EB1" w:rsidRPr="003E01A5" w:rsidRDefault="005B751D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380</w:t>
            </w:r>
          </w:p>
        </w:tc>
        <w:tc>
          <w:tcPr>
            <w:tcW w:w="238" w:type="dxa"/>
          </w:tcPr>
          <w:p w14:paraId="763F2BF7" w14:textId="77777777" w:rsidR="00F21EB1" w:rsidRPr="003E01A5" w:rsidRDefault="00F21EB1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7086A268" w14:textId="17A6C660" w:rsidR="00F21EB1" w:rsidRPr="003E01A5" w:rsidRDefault="005B751D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128</w:t>
            </w:r>
          </w:p>
        </w:tc>
        <w:tc>
          <w:tcPr>
            <w:tcW w:w="284" w:type="dxa"/>
          </w:tcPr>
          <w:p w14:paraId="78115D66" w14:textId="77777777" w:rsidR="00F21EB1" w:rsidRPr="003E01A5" w:rsidRDefault="00F21EB1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4D39085E" w14:textId="74EAAC0B" w:rsidR="00F21EB1" w:rsidRPr="003E01A5" w:rsidRDefault="005B751D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112"/>
              <w:jc w:val="right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65</w:t>
            </w:r>
          </w:p>
        </w:tc>
        <w:tc>
          <w:tcPr>
            <w:tcW w:w="238" w:type="dxa"/>
          </w:tcPr>
          <w:p w14:paraId="2002D0CC" w14:textId="77777777" w:rsidR="00F21EB1" w:rsidRPr="003E01A5" w:rsidRDefault="00F21EB1" w:rsidP="00F21EB1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710E300" w14:textId="6374FDE7" w:rsidR="00F21EB1" w:rsidRPr="003E01A5" w:rsidRDefault="005B751D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14</w:t>
            </w:r>
          </w:p>
        </w:tc>
      </w:tr>
      <w:tr w:rsidR="00F21EB1" w:rsidRPr="003E01A5" w14:paraId="0A686C99" w14:textId="77777777" w:rsidTr="00D80643">
        <w:tc>
          <w:tcPr>
            <w:tcW w:w="4068" w:type="dxa"/>
          </w:tcPr>
          <w:p w14:paraId="57E05AD4" w14:textId="3D10D5BB" w:rsidR="00F21EB1" w:rsidRPr="003E01A5" w:rsidRDefault="00F21EB1" w:rsidP="00F2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เงินรับล่วงหน้าค่าเช่าและค่าสินค้า</w:t>
            </w:r>
          </w:p>
        </w:tc>
        <w:tc>
          <w:tcPr>
            <w:tcW w:w="1107" w:type="dxa"/>
          </w:tcPr>
          <w:p w14:paraId="550952BA" w14:textId="60A9EF13" w:rsidR="00F21EB1" w:rsidRPr="003E01A5" w:rsidRDefault="005B751D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205</w:t>
            </w:r>
          </w:p>
        </w:tc>
        <w:tc>
          <w:tcPr>
            <w:tcW w:w="238" w:type="dxa"/>
          </w:tcPr>
          <w:p w14:paraId="61B78FFF" w14:textId="77777777" w:rsidR="00F21EB1" w:rsidRPr="003E01A5" w:rsidRDefault="00F21EB1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5A1C0F17" w14:textId="750D874B" w:rsidR="00F21EB1" w:rsidRPr="003E01A5" w:rsidRDefault="005B751D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153</w:t>
            </w:r>
          </w:p>
        </w:tc>
        <w:tc>
          <w:tcPr>
            <w:tcW w:w="284" w:type="dxa"/>
          </w:tcPr>
          <w:p w14:paraId="017BBCF3" w14:textId="77777777" w:rsidR="00F21EB1" w:rsidRPr="003E01A5" w:rsidRDefault="00F21EB1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030C76B8" w14:textId="253E11AE" w:rsidR="00F21EB1" w:rsidRPr="003E01A5" w:rsidRDefault="00F21EB1" w:rsidP="005E313B">
            <w:pPr>
              <w:pStyle w:val="a"/>
              <w:tabs>
                <w:tab w:val="clear" w:pos="1080"/>
              </w:tabs>
              <w:spacing w:line="380" w:lineRule="exact"/>
              <w:ind w:left="-793" w:right="382" w:hanging="595"/>
              <w:jc w:val="right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10332C6B" w14:textId="77777777" w:rsidR="00F21EB1" w:rsidRPr="003E01A5" w:rsidRDefault="00F21EB1" w:rsidP="00F21EB1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163BACFF" w14:textId="593910AF" w:rsidR="00F21EB1" w:rsidRPr="003E01A5" w:rsidRDefault="00F21EB1" w:rsidP="005E313B">
            <w:pPr>
              <w:pStyle w:val="a"/>
              <w:tabs>
                <w:tab w:val="clear" w:pos="1080"/>
                <w:tab w:val="decimal" w:pos="557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</w:rPr>
              <w:t>-</w:t>
            </w:r>
          </w:p>
        </w:tc>
      </w:tr>
      <w:tr w:rsidR="00F21EB1" w:rsidRPr="003E01A5" w14:paraId="3D88B956" w14:textId="77777777" w:rsidTr="00D80643">
        <w:tc>
          <w:tcPr>
            <w:tcW w:w="4068" w:type="dxa"/>
          </w:tcPr>
          <w:p w14:paraId="4EA1A27C" w14:textId="77777777" w:rsidR="00F21EB1" w:rsidRPr="003E01A5" w:rsidRDefault="00F21EB1" w:rsidP="00F2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107" w:type="dxa"/>
          </w:tcPr>
          <w:p w14:paraId="29E3479D" w14:textId="3A5D27BF" w:rsidR="00F21EB1" w:rsidRPr="003E01A5" w:rsidRDefault="005B751D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97</w:t>
            </w:r>
          </w:p>
        </w:tc>
        <w:tc>
          <w:tcPr>
            <w:tcW w:w="238" w:type="dxa"/>
          </w:tcPr>
          <w:p w14:paraId="0F3F2057" w14:textId="77777777" w:rsidR="00F21EB1" w:rsidRPr="003E01A5" w:rsidRDefault="00F21EB1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03C855F8" w14:textId="29D9AECD" w:rsidR="00F21EB1" w:rsidRPr="003E01A5" w:rsidRDefault="005B751D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152</w:t>
            </w:r>
          </w:p>
        </w:tc>
        <w:tc>
          <w:tcPr>
            <w:tcW w:w="284" w:type="dxa"/>
          </w:tcPr>
          <w:p w14:paraId="3796AC96" w14:textId="77777777" w:rsidR="00F21EB1" w:rsidRPr="003E01A5" w:rsidRDefault="00F21EB1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2A67D7C0" w14:textId="7B36E811" w:rsidR="00F21EB1" w:rsidRPr="003E01A5" w:rsidRDefault="005B751D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112"/>
              <w:jc w:val="right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238" w:type="dxa"/>
          </w:tcPr>
          <w:p w14:paraId="6CCCB1BF" w14:textId="77777777" w:rsidR="00F21EB1" w:rsidRPr="003E01A5" w:rsidRDefault="00F21EB1" w:rsidP="00F21EB1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3CBD3CB" w14:textId="4333BBEE" w:rsidR="00F21EB1" w:rsidRPr="003E01A5" w:rsidRDefault="005B751D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24</w:t>
            </w:r>
          </w:p>
        </w:tc>
      </w:tr>
      <w:tr w:rsidR="00F21EB1" w:rsidRPr="003E01A5" w14:paraId="3B3920D4" w14:textId="77777777" w:rsidTr="00D42851">
        <w:tc>
          <w:tcPr>
            <w:tcW w:w="4068" w:type="dxa"/>
          </w:tcPr>
          <w:p w14:paraId="21933502" w14:textId="77777777" w:rsidR="00F21EB1" w:rsidRPr="003E01A5" w:rsidRDefault="00F21EB1" w:rsidP="00F2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07" w:type="dxa"/>
          </w:tcPr>
          <w:p w14:paraId="276545ED" w14:textId="7CFDA798" w:rsidR="00F21EB1" w:rsidRPr="003E01A5" w:rsidRDefault="005B751D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12</w:t>
            </w:r>
          </w:p>
        </w:tc>
        <w:tc>
          <w:tcPr>
            <w:tcW w:w="238" w:type="dxa"/>
          </w:tcPr>
          <w:p w14:paraId="7338516A" w14:textId="77777777" w:rsidR="00F21EB1" w:rsidRPr="003E01A5" w:rsidRDefault="00F21EB1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529831D0" w14:textId="26931E74" w:rsidR="00F21EB1" w:rsidRPr="003E01A5" w:rsidRDefault="005B751D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284" w:type="dxa"/>
          </w:tcPr>
          <w:p w14:paraId="33BBDE64" w14:textId="77777777" w:rsidR="00F21EB1" w:rsidRPr="003E01A5" w:rsidRDefault="00F21EB1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494F7666" w14:textId="1D8E8355" w:rsidR="00F21EB1" w:rsidRPr="003E01A5" w:rsidRDefault="005B751D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112"/>
              <w:jc w:val="right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38" w:type="dxa"/>
          </w:tcPr>
          <w:p w14:paraId="087DF941" w14:textId="77777777" w:rsidR="00F21EB1" w:rsidRPr="003E01A5" w:rsidRDefault="00F21EB1" w:rsidP="00F21EB1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63CFF00D" w14:textId="507034BF" w:rsidR="00F21EB1" w:rsidRPr="003E01A5" w:rsidRDefault="005B751D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19</w:t>
            </w:r>
          </w:p>
        </w:tc>
      </w:tr>
      <w:tr w:rsidR="00F21EB1" w:rsidRPr="003E01A5" w14:paraId="753D8952" w14:textId="77777777" w:rsidTr="00D80643">
        <w:tc>
          <w:tcPr>
            <w:tcW w:w="4068" w:type="dxa"/>
          </w:tcPr>
          <w:p w14:paraId="0F3DEAAA" w14:textId="0864661E" w:rsidR="00F21EB1" w:rsidRPr="003E01A5" w:rsidRDefault="00F21EB1" w:rsidP="00F2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07" w:type="dxa"/>
          </w:tcPr>
          <w:p w14:paraId="55602677" w14:textId="5FEECCF4" w:rsidR="00F21EB1" w:rsidRPr="003E01A5" w:rsidRDefault="005B751D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12</w:t>
            </w:r>
          </w:p>
        </w:tc>
        <w:tc>
          <w:tcPr>
            <w:tcW w:w="238" w:type="dxa"/>
          </w:tcPr>
          <w:p w14:paraId="64B09199" w14:textId="77777777" w:rsidR="00F21EB1" w:rsidRPr="003E01A5" w:rsidRDefault="00F21EB1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64CE89C6" w14:textId="52943248" w:rsidR="00F21EB1" w:rsidRPr="003E01A5" w:rsidRDefault="005B751D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15</w:t>
            </w:r>
          </w:p>
        </w:tc>
        <w:tc>
          <w:tcPr>
            <w:tcW w:w="284" w:type="dxa"/>
          </w:tcPr>
          <w:p w14:paraId="6288600C" w14:textId="77777777" w:rsidR="00F21EB1" w:rsidRPr="003E01A5" w:rsidRDefault="00F21EB1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24D99483" w14:textId="3C3A8BEA" w:rsidR="00F21EB1" w:rsidRPr="003E01A5" w:rsidRDefault="005B751D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112"/>
              <w:jc w:val="right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38" w:type="dxa"/>
          </w:tcPr>
          <w:p w14:paraId="4A232B7F" w14:textId="77777777" w:rsidR="00F21EB1" w:rsidRPr="003E01A5" w:rsidRDefault="00F21EB1" w:rsidP="00F21EB1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2489309" w14:textId="35544883" w:rsidR="00F21EB1" w:rsidRPr="003E01A5" w:rsidRDefault="005B751D" w:rsidP="00F21EB1">
            <w:pPr>
              <w:pStyle w:val="a"/>
              <w:tabs>
                <w:tab w:val="clear" w:pos="1080"/>
                <w:tab w:val="decimal" w:pos="780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F21EB1" w:rsidRPr="003E01A5" w14:paraId="653E4336" w14:textId="77777777" w:rsidTr="00D80643">
        <w:tc>
          <w:tcPr>
            <w:tcW w:w="4068" w:type="dxa"/>
          </w:tcPr>
          <w:p w14:paraId="5D0A1001" w14:textId="77777777" w:rsidR="00F21EB1" w:rsidRPr="003E01A5" w:rsidRDefault="00F21EB1" w:rsidP="00F2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614D585" w14:textId="7430907B" w:rsidR="00F21EB1" w:rsidRPr="003E01A5" w:rsidRDefault="00DB09AF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513</w:t>
            </w:r>
          </w:p>
        </w:tc>
        <w:tc>
          <w:tcPr>
            <w:tcW w:w="238" w:type="dxa"/>
          </w:tcPr>
          <w:p w14:paraId="48504361" w14:textId="77777777" w:rsidR="00F21EB1" w:rsidRPr="003E01A5" w:rsidRDefault="00F21EB1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4A35C7F0" w14:textId="5AAC3061" w:rsidR="00F21EB1" w:rsidRPr="003E01A5" w:rsidRDefault="005B751D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284" w:type="dxa"/>
          </w:tcPr>
          <w:p w14:paraId="0C442B04" w14:textId="77777777" w:rsidR="00F21EB1" w:rsidRPr="003E01A5" w:rsidRDefault="00F21EB1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E32F05A" w14:textId="66E2E074" w:rsidR="00F21EB1" w:rsidRPr="003E01A5" w:rsidRDefault="005B751D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112"/>
              <w:jc w:val="right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18</w:t>
            </w:r>
          </w:p>
        </w:tc>
        <w:tc>
          <w:tcPr>
            <w:tcW w:w="238" w:type="dxa"/>
          </w:tcPr>
          <w:p w14:paraId="733B7380" w14:textId="77777777" w:rsidR="00F21EB1" w:rsidRPr="003E01A5" w:rsidRDefault="00F21EB1" w:rsidP="00F21EB1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4ACAE84A" w14:textId="204FF47C" w:rsidR="00F21EB1" w:rsidRPr="003E01A5" w:rsidRDefault="005B751D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109</w:t>
            </w:r>
          </w:p>
        </w:tc>
      </w:tr>
      <w:tr w:rsidR="00F21EB1" w:rsidRPr="003E01A5" w14:paraId="0EDFAC9C" w14:textId="77777777" w:rsidTr="00D80643">
        <w:tc>
          <w:tcPr>
            <w:tcW w:w="4068" w:type="dxa"/>
          </w:tcPr>
          <w:p w14:paraId="20A550C7" w14:textId="77777777" w:rsidR="00F21EB1" w:rsidRPr="003E01A5" w:rsidRDefault="00F21EB1" w:rsidP="00F21EB1">
            <w:pPr>
              <w:pStyle w:val="a"/>
              <w:tabs>
                <w:tab w:val="clear" w:pos="108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11893D3" w14:textId="2F114A8D" w:rsidR="00F21EB1" w:rsidRPr="003E01A5" w:rsidRDefault="005B751D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F21EB1" w:rsidRPr="003E01A5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DB09AF" w:rsidRPr="003E01A5">
              <w:rPr>
                <w:rFonts w:asciiTheme="majorBidi" w:hAnsiTheme="majorBidi" w:cstheme="majorBidi"/>
                <w:b/>
                <w:bCs/>
                <w:lang w:val="en-US"/>
              </w:rPr>
              <w:t>933</w:t>
            </w:r>
          </w:p>
        </w:tc>
        <w:tc>
          <w:tcPr>
            <w:tcW w:w="238" w:type="dxa"/>
          </w:tcPr>
          <w:p w14:paraId="26EBBB9A" w14:textId="77777777" w:rsidR="00F21EB1" w:rsidRPr="003E01A5" w:rsidRDefault="00F21EB1" w:rsidP="00F21EB1">
            <w:pPr>
              <w:pStyle w:val="Heading7"/>
              <w:keepNext w:val="0"/>
              <w:tabs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C88D465" w14:textId="28007E12" w:rsidR="00F21EB1" w:rsidRPr="003E01A5" w:rsidRDefault="005B751D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  <w:r w:rsidR="00F21EB1" w:rsidRPr="003E01A5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289</w:t>
            </w:r>
          </w:p>
        </w:tc>
        <w:tc>
          <w:tcPr>
            <w:tcW w:w="284" w:type="dxa"/>
          </w:tcPr>
          <w:p w14:paraId="6848F6AD" w14:textId="77777777" w:rsidR="00F21EB1" w:rsidRPr="003E01A5" w:rsidRDefault="00F21EB1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522C340C" w14:textId="41F93532" w:rsidR="00F21EB1" w:rsidRPr="003E01A5" w:rsidRDefault="005B751D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11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111</w:t>
            </w:r>
          </w:p>
        </w:tc>
        <w:tc>
          <w:tcPr>
            <w:tcW w:w="238" w:type="dxa"/>
          </w:tcPr>
          <w:p w14:paraId="04D58B1A" w14:textId="77777777" w:rsidR="00F21EB1" w:rsidRPr="003E01A5" w:rsidRDefault="00F21EB1" w:rsidP="00F21EB1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0F4616A7" w14:textId="27A5AA09" w:rsidR="00F21EB1" w:rsidRPr="003E01A5" w:rsidRDefault="005B751D" w:rsidP="00F21EB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173</w:t>
            </w:r>
          </w:p>
        </w:tc>
      </w:tr>
    </w:tbl>
    <w:p w14:paraId="74AEBFC2" w14:textId="1ED728A0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p w14:paraId="698AC51F" w14:textId="77777777" w:rsidR="0090155B" w:rsidRPr="003E01A5" w:rsidRDefault="0090155B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p w14:paraId="59743B88" w14:textId="77777777" w:rsidR="0090155B" w:rsidRPr="003E01A5" w:rsidRDefault="0090155B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p w14:paraId="7A427070" w14:textId="77777777" w:rsidR="0090155B" w:rsidRPr="003E01A5" w:rsidRDefault="0090155B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p w14:paraId="79CD088B" w14:textId="77777777" w:rsidR="0090155B" w:rsidRPr="003E01A5" w:rsidRDefault="0090155B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p w14:paraId="72B928C6" w14:textId="77777777" w:rsidR="0090155B" w:rsidRPr="003E01A5" w:rsidRDefault="0090155B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p w14:paraId="688DA183" w14:textId="77777777" w:rsidR="0090155B" w:rsidRPr="003E01A5" w:rsidRDefault="0090155B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p w14:paraId="13F9438D" w14:textId="77777777" w:rsidR="0090155B" w:rsidRPr="003E01A5" w:rsidRDefault="0090155B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p w14:paraId="6EFF7D18" w14:textId="77777777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A6EF93A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ngsana New" w:hAnsiTheme="majorBidi" w:cstheme="majorBidi"/>
          <w:kern w:val="28"/>
          <w:sz w:val="20"/>
          <w:szCs w:val="20"/>
        </w:rPr>
      </w:pPr>
    </w:p>
    <w:tbl>
      <w:tblPr>
        <w:tblW w:w="4683" w:type="pct"/>
        <w:tblInd w:w="536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82"/>
        <w:gridCol w:w="1054"/>
        <w:gridCol w:w="250"/>
        <w:gridCol w:w="1072"/>
        <w:gridCol w:w="245"/>
        <w:gridCol w:w="1076"/>
        <w:gridCol w:w="250"/>
        <w:gridCol w:w="1067"/>
      </w:tblGrid>
      <w:tr w:rsidR="007501E8" w:rsidRPr="003E01A5" w14:paraId="6AC9667D" w14:textId="77777777" w:rsidTr="004815B3">
        <w:trPr>
          <w:trHeight w:val="435"/>
          <w:tblHeader/>
        </w:trPr>
        <w:tc>
          <w:tcPr>
            <w:tcW w:w="2213" w:type="pct"/>
            <w:vMerge w:val="restart"/>
          </w:tcPr>
          <w:p w14:paraId="6E5C1B7B" w14:textId="77777777" w:rsidR="00AF5618" w:rsidRPr="003E01A5" w:rsidRDefault="00AF5618" w:rsidP="004815B3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5E972FB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6" w:type="pct"/>
          </w:tcPr>
          <w:p w14:paraId="690EB7BA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74AB4D82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16D0" w:rsidRPr="003E01A5" w14:paraId="1D32580E" w14:textId="77777777" w:rsidTr="00CB359D">
        <w:trPr>
          <w:trHeight w:val="420"/>
          <w:tblHeader/>
        </w:trPr>
        <w:tc>
          <w:tcPr>
            <w:tcW w:w="2213" w:type="pct"/>
            <w:vMerge/>
          </w:tcPr>
          <w:p w14:paraId="4B6DC9C3" w14:textId="77777777" w:rsidR="004716D0" w:rsidRPr="003E01A5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DE21D86" w14:textId="3B95C100" w:rsidR="004716D0" w:rsidRPr="003E01A5" w:rsidRDefault="005B751D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9" w:type="pct"/>
          </w:tcPr>
          <w:p w14:paraId="769375CB" w14:textId="77777777" w:rsidR="004716D0" w:rsidRPr="003E01A5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121ADDF7" w14:textId="4C8EB0D0" w:rsidR="004716D0" w:rsidRPr="003E01A5" w:rsidRDefault="005B751D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6" w:type="pct"/>
          </w:tcPr>
          <w:p w14:paraId="2BC211E4" w14:textId="77777777" w:rsidR="004716D0" w:rsidRPr="003E01A5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4F352467" w14:textId="2B5687DA" w:rsidR="004716D0" w:rsidRPr="003E01A5" w:rsidRDefault="005B751D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9" w:type="pct"/>
          </w:tcPr>
          <w:p w14:paraId="44C275AF" w14:textId="77777777" w:rsidR="004716D0" w:rsidRPr="003E01A5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7329947C" w14:textId="49C16035" w:rsidR="004716D0" w:rsidRPr="003E01A5" w:rsidRDefault="005B751D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07246080" w14:textId="77777777" w:rsidTr="004815B3">
        <w:trPr>
          <w:trHeight w:val="420"/>
          <w:tblHeader/>
        </w:trPr>
        <w:tc>
          <w:tcPr>
            <w:tcW w:w="2213" w:type="pct"/>
          </w:tcPr>
          <w:p w14:paraId="2F68C011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609D21BE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7501E8" w:rsidRPr="003E01A5" w14:paraId="5C1EDD20" w14:textId="77777777" w:rsidTr="004815B3">
        <w:trPr>
          <w:trHeight w:val="420"/>
        </w:trPr>
        <w:tc>
          <w:tcPr>
            <w:tcW w:w="2213" w:type="pct"/>
          </w:tcPr>
          <w:p w14:paraId="1996C640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14:paraId="48403E1F" w14:textId="77777777" w:rsidR="00AF5618" w:rsidRPr="003E01A5" w:rsidRDefault="00AF5618" w:rsidP="004815B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14:paraId="639BFFEE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14:paraId="72B6310A" w14:textId="77777777" w:rsidR="00AF5618" w:rsidRPr="003E01A5" w:rsidRDefault="00AF5618" w:rsidP="004815B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" w:type="pct"/>
            <w:tcBorders>
              <w:bottom w:val="nil"/>
            </w:tcBorders>
            <w:vAlign w:val="bottom"/>
          </w:tcPr>
          <w:p w14:paraId="528435D5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nil"/>
            </w:tcBorders>
            <w:vAlign w:val="bottom"/>
          </w:tcPr>
          <w:p w14:paraId="3512071E" w14:textId="77777777" w:rsidR="00AF5618" w:rsidRPr="003E01A5" w:rsidRDefault="00AF5618" w:rsidP="004815B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14:paraId="0FA7E278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nil"/>
            </w:tcBorders>
            <w:vAlign w:val="bottom"/>
          </w:tcPr>
          <w:p w14:paraId="36A7BD88" w14:textId="77777777" w:rsidR="00AF5618" w:rsidRPr="003E01A5" w:rsidRDefault="00AF5618" w:rsidP="004815B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F05D1C" w:rsidRPr="003E01A5" w14:paraId="371D4E46" w14:textId="77777777" w:rsidTr="004815B3">
        <w:trPr>
          <w:cantSplit/>
          <w:trHeight w:val="420"/>
        </w:trPr>
        <w:tc>
          <w:tcPr>
            <w:tcW w:w="2213" w:type="pct"/>
            <w:tcBorders>
              <w:bottom w:val="nil"/>
            </w:tcBorders>
          </w:tcPr>
          <w:p w14:paraId="271602D9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86" w:type="pct"/>
            <w:tcBorders>
              <w:top w:val="nil"/>
              <w:bottom w:val="nil"/>
            </w:tcBorders>
            <w:vAlign w:val="bottom"/>
          </w:tcPr>
          <w:p w14:paraId="1277F9BB" w14:textId="55D2C776" w:rsidR="00F05D1C" w:rsidRPr="003E01A5" w:rsidRDefault="005B751D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14:paraId="1FB42592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14:paraId="5D121313" w14:textId="5BD41341" w:rsidR="00F05D1C" w:rsidRPr="003E01A5" w:rsidRDefault="005B751D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378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1972B338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bottom w:val="nil"/>
            </w:tcBorders>
            <w:vAlign w:val="bottom"/>
          </w:tcPr>
          <w:p w14:paraId="605233B9" w14:textId="1DAE42DA" w:rsidR="00F05D1C" w:rsidRPr="003E01A5" w:rsidRDefault="005B751D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76</w:t>
            </w: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14:paraId="4C972BE1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bottom w:val="nil"/>
            </w:tcBorders>
            <w:vAlign w:val="bottom"/>
          </w:tcPr>
          <w:p w14:paraId="5E7B3140" w14:textId="26552DA8" w:rsidR="00F05D1C" w:rsidRPr="003E01A5" w:rsidRDefault="005B751D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84</w:t>
            </w:r>
          </w:p>
        </w:tc>
      </w:tr>
      <w:tr w:rsidR="00F05D1C" w:rsidRPr="003E01A5" w14:paraId="7D9C4EFD" w14:textId="77777777" w:rsidTr="004815B3">
        <w:trPr>
          <w:trHeight w:val="420"/>
        </w:trPr>
        <w:tc>
          <w:tcPr>
            <w:tcW w:w="2213" w:type="pct"/>
          </w:tcPr>
          <w:p w14:paraId="7A50AE17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14:paraId="0433A052" w14:textId="2A5AC6ED" w:rsidR="00F05D1C" w:rsidRPr="003E01A5" w:rsidRDefault="005B751D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28</w:t>
            </w: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14:paraId="4B9A15EC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14:paraId="7147D80C" w14:textId="209117AD" w:rsidR="00F05D1C" w:rsidRPr="003E01A5" w:rsidRDefault="005B751D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44</w:t>
            </w:r>
          </w:p>
        </w:tc>
        <w:tc>
          <w:tcPr>
            <w:tcW w:w="136" w:type="pct"/>
            <w:tcBorders>
              <w:bottom w:val="nil"/>
            </w:tcBorders>
            <w:vAlign w:val="bottom"/>
          </w:tcPr>
          <w:p w14:paraId="6C3831FA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nil"/>
            </w:tcBorders>
            <w:vAlign w:val="bottom"/>
          </w:tcPr>
          <w:p w14:paraId="42E23A22" w14:textId="76629237" w:rsidR="00F05D1C" w:rsidRPr="003E01A5" w:rsidRDefault="005B751D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14:paraId="7BDCFCFF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nil"/>
            </w:tcBorders>
            <w:vAlign w:val="bottom"/>
          </w:tcPr>
          <w:p w14:paraId="67E2A9E3" w14:textId="68FF11B5" w:rsidR="00F05D1C" w:rsidRPr="003E01A5" w:rsidRDefault="005B751D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F05D1C" w:rsidRPr="003E01A5" w14:paraId="67E4642C" w14:textId="77777777" w:rsidTr="004815B3">
        <w:trPr>
          <w:trHeight w:val="420"/>
        </w:trPr>
        <w:tc>
          <w:tcPr>
            <w:tcW w:w="2213" w:type="pct"/>
            <w:tcBorders>
              <w:bottom w:val="nil"/>
            </w:tcBorders>
            <w:noWrap/>
            <w:vAlign w:val="bottom"/>
          </w:tcPr>
          <w:p w14:paraId="708F44D5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08236" w14:textId="2909C79A" w:rsidR="00F05D1C" w:rsidRPr="003E01A5" w:rsidRDefault="005B751D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378</w:t>
            </w: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14:paraId="02A01B93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E9498" w14:textId="0F42B43F" w:rsidR="00F05D1C" w:rsidRPr="003E01A5" w:rsidRDefault="005B751D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422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08A75BEC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77E28E8" w14:textId="34B0D7B2" w:rsidR="00F05D1C" w:rsidRPr="003E01A5" w:rsidRDefault="005B751D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81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14:paraId="5DF3FA49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3D5B096" w14:textId="054E4C49" w:rsidR="00F05D1C" w:rsidRPr="003E01A5" w:rsidRDefault="005B751D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91</w:t>
            </w:r>
          </w:p>
        </w:tc>
      </w:tr>
    </w:tbl>
    <w:p w14:paraId="045AAA64" w14:textId="77777777" w:rsidR="0090155B" w:rsidRPr="003E01A5" w:rsidRDefault="0090155B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5D1C025" w14:textId="7EF12663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7AC51F6F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53D6EA" w14:textId="3F36CFF2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5B751D" w:rsidRPr="003E01A5">
        <w:rPr>
          <w:rFonts w:asciiTheme="majorBidi" w:hAnsiTheme="majorBidi" w:cstheme="majorBidi"/>
          <w:sz w:val="30"/>
          <w:szCs w:val="30"/>
        </w:rPr>
        <w:t>2541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และความเสี่ยงจากตลาด (เงินลงทุน)</w:t>
      </w:r>
    </w:p>
    <w:p w14:paraId="6668B6EE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7" w:type="dxa"/>
        <w:tblInd w:w="450" w:type="dxa"/>
        <w:tblLook w:val="01E0" w:firstRow="1" w:lastRow="1" w:firstColumn="1" w:lastColumn="1" w:noHBand="0" w:noVBand="0"/>
      </w:tblPr>
      <w:tblGrid>
        <w:gridCol w:w="3885"/>
        <w:gridCol w:w="1067"/>
        <w:gridCol w:w="54"/>
        <w:gridCol w:w="182"/>
        <w:gridCol w:w="88"/>
        <w:gridCol w:w="1046"/>
        <w:gridCol w:w="42"/>
        <w:gridCol w:w="214"/>
        <w:gridCol w:w="72"/>
        <w:gridCol w:w="1133"/>
        <w:gridCol w:w="44"/>
        <w:gridCol w:w="211"/>
        <w:gridCol w:w="71"/>
        <w:gridCol w:w="1028"/>
      </w:tblGrid>
      <w:tr w:rsidR="007501E8" w:rsidRPr="003E01A5" w14:paraId="16779BAF" w14:textId="77777777" w:rsidTr="0090155B">
        <w:trPr>
          <w:tblHeader/>
        </w:trPr>
        <w:tc>
          <w:tcPr>
            <w:tcW w:w="3885" w:type="dxa"/>
          </w:tcPr>
          <w:p w14:paraId="5A3EC644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3" w:firstLine="1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479" w:type="dxa"/>
            <w:gridSpan w:val="6"/>
          </w:tcPr>
          <w:p w14:paraId="3548F792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" w:type="dxa"/>
            <w:gridSpan w:val="2"/>
          </w:tcPr>
          <w:p w14:paraId="4B4E5FD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87" w:type="dxa"/>
            <w:gridSpan w:val="5"/>
          </w:tcPr>
          <w:p w14:paraId="18BFF06F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16D0" w:rsidRPr="003E01A5" w14:paraId="4D3BB54C" w14:textId="77777777" w:rsidTr="0090155B">
        <w:trPr>
          <w:tblHeader/>
        </w:trPr>
        <w:tc>
          <w:tcPr>
            <w:tcW w:w="3885" w:type="dxa"/>
          </w:tcPr>
          <w:p w14:paraId="059C3563" w14:textId="77777777" w:rsidR="004716D0" w:rsidRPr="003E01A5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08" w:hanging="18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121" w:type="dxa"/>
            <w:gridSpan w:val="2"/>
          </w:tcPr>
          <w:p w14:paraId="54B8BBE7" w14:textId="29CEC7C0" w:rsidR="004716D0" w:rsidRPr="003E01A5" w:rsidRDefault="005B751D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gridSpan w:val="2"/>
          </w:tcPr>
          <w:p w14:paraId="4E0D7BD0" w14:textId="77777777" w:rsidR="004716D0" w:rsidRPr="003E01A5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14:paraId="7653ADCE" w14:textId="3DA4395D" w:rsidR="004716D0" w:rsidRPr="003E01A5" w:rsidRDefault="005B751D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6" w:type="dxa"/>
            <w:gridSpan w:val="2"/>
          </w:tcPr>
          <w:p w14:paraId="033FB079" w14:textId="77777777" w:rsidR="004716D0" w:rsidRPr="003E01A5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3D61D684" w14:textId="16C93217" w:rsidR="004716D0" w:rsidRPr="003E01A5" w:rsidRDefault="005B751D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2" w:type="dxa"/>
            <w:gridSpan w:val="2"/>
          </w:tcPr>
          <w:p w14:paraId="6D6F6782" w14:textId="77777777" w:rsidR="004716D0" w:rsidRPr="003E01A5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65E2EA19" w14:textId="166B6C71" w:rsidR="004716D0" w:rsidRPr="003E01A5" w:rsidRDefault="005B751D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32D1E996" w14:textId="77777777" w:rsidTr="0090155B">
        <w:trPr>
          <w:tblHeader/>
        </w:trPr>
        <w:tc>
          <w:tcPr>
            <w:tcW w:w="3885" w:type="dxa"/>
          </w:tcPr>
          <w:p w14:paraId="06A6F3E3" w14:textId="77777777" w:rsidR="00AF5618" w:rsidRPr="003E01A5" w:rsidRDefault="00AF5618" w:rsidP="004815B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52" w:type="dxa"/>
            <w:gridSpan w:val="13"/>
          </w:tcPr>
          <w:p w14:paraId="4DE705AF" w14:textId="77777777" w:rsidR="00AF5618" w:rsidRPr="003E01A5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3E01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B47A38" w:rsidRPr="003E01A5" w14:paraId="0288C91D" w14:textId="77777777" w:rsidTr="0090155B">
        <w:tc>
          <w:tcPr>
            <w:tcW w:w="3885" w:type="dxa"/>
          </w:tcPr>
          <w:p w14:paraId="39FADF42" w14:textId="6444BBF8" w:rsidR="00B47A38" w:rsidRPr="003E01A5" w:rsidRDefault="00B47A38" w:rsidP="00B47A38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67" w:type="dxa"/>
          </w:tcPr>
          <w:p w14:paraId="6853B08E" w14:textId="70B4A75E" w:rsidR="00B47A38" w:rsidRPr="003E01A5" w:rsidRDefault="005B751D" w:rsidP="00914D58">
            <w:pPr>
              <w:pStyle w:val="a"/>
              <w:tabs>
                <w:tab w:val="clear" w:pos="1080"/>
                <w:tab w:val="decimal" w:pos="780"/>
              </w:tabs>
              <w:ind w:left="60" w:right="-555" w:hanging="6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422</w:t>
            </w:r>
          </w:p>
        </w:tc>
        <w:tc>
          <w:tcPr>
            <w:tcW w:w="236" w:type="dxa"/>
            <w:gridSpan w:val="2"/>
          </w:tcPr>
          <w:p w14:paraId="6DA91FA9" w14:textId="77777777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0C307BB3" w14:textId="2234C3F0" w:rsidR="00B47A38" w:rsidRPr="003E01A5" w:rsidRDefault="005B751D" w:rsidP="00B47A38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397</w:t>
            </w:r>
          </w:p>
        </w:tc>
        <w:tc>
          <w:tcPr>
            <w:tcW w:w="256" w:type="dxa"/>
            <w:gridSpan w:val="2"/>
          </w:tcPr>
          <w:p w14:paraId="3B064BAF" w14:textId="77777777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14:paraId="7B924140" w14:textId="066D8F24" w:rsidR="00B47A38" w:rsidRPr="003E01A5" w:rsidRDefault="005B751D" w:rsidP="00B47A38">
            <w:pPr>
              <w:pStyle w:val="a"/>
              <w:tabs>
                <w:tab w:val="clear" w:pos="1080"/>
                <w:tab w:val="decimal" w:pos="989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91</w:t>
            </w:r>
          </w:p>
        </w:tc>
        <w:tc>
          <w:tcPr>
            <w:tcW w:w="255" w:type="dxa"/>
            <w:gridSpan w:val="2"/>
          </w:tcPr>
          <w:p w14:paraId="34DE3BCC" w14:textId="77777777" w:rsidR="00B47A38" w:rsidRPr="003E01A5" w:rsidRDefault="00B47A38" w:rsidP="00B4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4CA8CB37" w14:textId="1A09D868" w:rsidR="00B47A38" w:rsidRPr="003E01A5" w:rsidRDefault="005B751D" w:rsidP="00B47A38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76</w:t>
            </w:r>
          </w:p>
        </w:tc>
      </w:tr>
      <w:tr w:rsidR="00B47A38" w:rsidRPr="003E01A5" w14:paraId="435DCE0A" w14:textId="77777777" w:rsidTr="0090155B">
        <w:tc>
          <w:tcPr>
            <w:tcW w:w="3885" w:type="dxa"/>
          </w:tcPr>
          <w:p w14:paraId="5497FFA0" w14:textId="77777777" w:rsidR="00B47A38" w:rsidRPr="003E01A5" w:rsidRDefault="00B47A38" w:rsidP="00B47A38">
            <w:pPr>
              <w:spacing w:line="240" w:lineRule="auto"/>
              <w:ind w:left="186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67" w:type="dxa"/>
          </w:tcPr>
          <w:p w14:paraId="66368FC4" w14:textId="77777777" w:rsidR="00B47A38" w:rsidRPr="003E01A5" w:rsidRDefault="00B47A38" w:rsidP="00B47A38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6363F99" w14:textId="77777777" w:rsidR="00B47A38" w:rsidRPr="003E01A5" w:rsidRDefault="00B47A38" w:rsidP="00B47A38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7A32B1E9" w14:textId="77777777" w:rsidR="00B47A38" w:rsidRPr="003E01A5" w:rsidRDefault="00B47A38" w:rsidP="00B47A38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14:paraId="05E035FA" w14:textId="77777777" w:rsidR="00B47A38" w:rsidRPr="003E01A5" w:rsidRDefault="00B47A38" w:rsidP="00B47A38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14:paraId="058374E4" w14:textId="77777777" w:rsidR="00B47A38" w:rsidRPr="003E01A5" w:rsidRDefault="00B47A38" w:rsidP="00B47A38">
            <w:pPr>
              <w:spacing w:line="240" w:lineRule="auto"/>
              <w:ind w:left="186" w:hanging="1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gridSpan w:val="2"/>
          </w:tcPr>
          <w:p w14:paraId="1F2803BB" w14:textId="77777777" w:rsidR="00B47A38" w:rsidRPr="003E01A5" w:rsidRDefault="00B47A38" w:rsidP="00B47A38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5D23D98D" w14:textId="77777777" w:rsidR="00B47A38" w:rsidRPr="003E01A5" w:rsidRDefault="00B47A38" w:rsidP="00B47A38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5D1C" w:rsidRPr="003E01A5" w14:paraId="3E5C4261" w14:textId="77777777" w:rsidTr="0090155B">
        <w:tc>
          <w:tcPr>
            <w:tcW w:w="3885" w:type="dxa"/>
          </w:tcPr>
          <w:p w14:paraId="00B62AFB" w14:textId="77777777" w:rsidR="00F05D1C" w:rsidRPr="003E01A5" w:rsidRDefault="00F05D1C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67" w:type="dxa"/>
          </w:tcPr>
          <w:p w14:paraId="679B8E63" w14:textId="73B0246C" w:rsidR="00F05D1C" w:rsidRPr="003E01A5" w:rsidRDefault="005B751D" w:rsidP="00914D58">
            <w:pPr>
              <w:pStyle w:val="a"/>
              <w:tabs>
                <w:tab w:val="clear" w:pos="1080"/>
                <w:tab w:val="decimal" w:pos="780"/>
              </w:tabs>
              <w:ind w:left="60" w:right="-555" w:hanging="6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236" w:type="dxa"/>
            <w:gridSpan w:val="2"/>
          </w:tcPr>
          <w:p w14:paraId="55B25670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35AAF043" w14:textId="036CEA11" w:rsidR="00F05D1C" w:rsidRPr="003E01A5" w:rsidRDefault="005B751D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256" w:type="dxa"/>
            <w:gridSpan w:val="2"/>
          </w:tcPr>
          <w:p w14:paraId="79D0118E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14:paraId="3E3E5EE9" w14:textId="422A5DBF" w:rsidR="00F05D1C" w:rsidRPr="003E01A5" w:rsidRDefault="005B751D" w:rsidP="00F05D1C">
            <w:pPr>
              <w:pStyle w:val="a"/>
              <w:tabs>
                <w:tab w:val="clear" w:pos="1080"/>
                <w:tab w:val="decimal" w:pos="580"/>
              </w:tabs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55" w:type="dxa"/>
            <w:gridSpan w:val="2"/>
          </w:tcPr>
          <w:p w14:paraId="79CBE0E4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1D7F7946" w14:textId="4974360C" w:rsidR="00F05D1C" w:rsidRPr="003E01A5" w:rsidRDefault="005B751D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12</w:t>
            </w:r>
          </w:p>
        </w:tc>
      </w:tr>
      <w:tr w:rsidR="00F05D1C" w:rsidRPr="003E01A5" w14:paraId="43EEDBC4" w14:textId="77777777" w:rsidTr="0090155B">
        <w:tc>
          <w:tcPr>
            <w:tcW w:w="3885" w:type="dxa"/>
          </w:tcPr>
          <w:p w14:paraId="746B55CE" w14:textId="279C90A4" w:rsidR="00F05D1C" w:rsidRPr="003E01A5" w:rsidRDefault="00F05D1C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67" w:type="dxa"/>
          </w:tcPr>
          <w:p w14:paraId="54C7C67B" w14:textId="5BE74573" w:rsidR="00F05D1C" w:rsidRPr="00ED099F" w:rsidRDefault="00F05D1C" w:rsidP="00914D58">
            <w:pPr>
              <w:pStyle w:val="a"/>
              <w:tabs>
                <w:tab w:val="clear" w:pos="1080"/>
                <w:tab w:val="decimal" w:pos="780"/>
              </w:tabs>
              <w:ind w:left="60" w:right="-555" w:hanging="60"/>
              <w:rPr>
                <w:rFonts w:asciiTheme="majorBidi" w:hAnsiTheme="majorBidi" w:cstheme="majorBidi"/>
                <w:lang w:val="en-US"/>
              </w:rPr>
            </w:pPr>
            <w:r w:rsidRPr="00ED099F">
              <w:rPr>
                <w:rFonts w:asciiTheme="majorBidi" w:hAnsiTheme="majorBidi" w:cstheme="majorBidi"/>
                <w:lang w:val="en-US"/>
              </w:rPr>
              <w:t>(</w:t>
            </w:r>
            <w:r w:rsidR="005B751D" w:rsidRPr="00ED099F">
              <w:rPr>
                <w:rFonts w:asciiTheme="majorBidi" w:hAnsiTheme="majorBidi" w:cstheme="majorBidi"/>
                <w:lang w:val="en-US"/>
              </w:rPr>
              <w:t>3</w:t>
            </w:r>
            <w:r w:rsidR="00CC167A">
              <w:rPr>
                <w:rFonts w:asciiTheme="majorBidi" w:hAnsiTheme="majorBidi" w:cstheme="majorBidi"/>
                <w:lang w:val="en-US"/>
              </w:rPr>
              <w:t>5</w:t>
            </w:r>
            <w:r w:rsidRPr="00ED099F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14:paraId="0F164643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64922931" w14:textId="6EAAF333" w:rsidR="00F05D1C" w:rsidRPr="003E01A5" w:rsidRDefault="00F05D1C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(</w:t>
            </w:r>
            <w:r w:rsidR="005B751D" w:rsidRPr="003E01A5">
              <w:rPr>
                <w:rFonts w:asciiTheme="majorBidi" w:hAnsiTheme="majorBidi" w:cstheme="majorBidi"/>
                <w:lang w:val="en-US"/>
              </w:rPr>
              <w:t>24</w:t>
            </w:r>
            <w:r w:rsidRPr="003E01A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56" w:type="dxa"/>
            <w:gridSpan w:val="2"/>
          </w:tcPr>
          <w:p w14:paraId="5643271F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14:paraId="6940C6CC" w14:textId="6669F03B" w:rsidR="00F05D1C" w:rsidRPr="003E01A5" w:rsidRDefault="00F05D1C" w:rsidP="00DC5ED4">
            <w:pPr>
              <w:pStyle w:val="a"/>
              <w:tabs>
                <w:tab w:val="clear" w:pos="1080"/>
                <w:tab w:val="decimal" w:pos="675"/>
              </w:tabs>
              <w:ind w:right="-60"/>
              <w:jc w:val="right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(</w:t>
            </w:r>
            <w:r w:rsidR="005B751D" w:rsidRPr="003E01A5">
              <w:rPr>
                <w:rFonts w:asciiTheme="majorBidi" w:hAnsiTheme="majorBidi" w:cstheme="majorBidi"/>
                <w:lang w:val="en-US"/>
              </w:rPr>
              <w:t>4</w:t>
            </w:r>
            <w:r w:rsidRPr="003E01A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55" w:type="dxa"/>
            <w:gridSpan w:val="2"/>
          </w:tcPr>
          <w:p w14:paraId="75176795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1DEDB96A" w14:textId="73DB125A" w:rsidR="00F05D1C" w:rsidRPr="003E01A5" w:rsidRDefault="00F05D1C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(</w:t>
            </w:r>
            <w:r w:rsidR="005B751D" w:rsidRPr="003E01A5">
              <w:rPr>
                <w:rFonts w:asciiTheme="majorBidi" w:hAnsiTheme="majorBidi" w:cstheme="majorBidi"/>
                <w:lang w:val="en-US"/>
              </w:rPr>
              <w:t>3</w:t>
            </w:r>
            <w:r w:rsidRPr="003E01A5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F05D1C" w:rsidRPr="003E01A5" w14:paraId="09430684" w14:textId="77777777" w:rsidTr="0090155B">
        <w:tc>
          <w:tcPr>
            <w:tcW w:w="3885" w:type="dxa"/>
          </w:tcPr>
          <w:p w14:paraId="3D71DA40" w14:textId="77777777" w:rsidR="00F05D1C" w:rsidRPr="003E01A5" w:rsidRDefault="00F05D1C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67" w:type="dxa"/>
          </w:tcPr>
          <w:p w14:paraId="53CEA03E" w14:textId="3DD79EF1" w:rsidR="00F05D1C" w:rsidRPr="00ED099F" w:rsidRDefault="005B751D" w:rsidP="00914D58">
            <w:pPr>
              <w:pStyle w:val="a"/>
              <w:tabs>
                <w:tab w:val="clear" w:pos="1080"/>
                <w:tab w:val="decimal" w:pos="780"/>
              </w:tabs>
              <w:ind w:left="60" w:right="-555" w:hanging="60"/>
              <w:rPr>
                <w:rFonts w:asciiTheme="majorBidi" w:hAnsiTheme="majorBidi" w:cstheme="majorBidi"/>
                <w:lang w:val="en-US"/>
              </w:rPr>
            </w:pPr>
            <w:r w:rsidRPr="00ED099F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36" w:type="dxa"/>
            <w:gridSpan w:val="2"/>
          </w:tcPr>
          <w:p w14:paraId="38E63FF1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742FDD16" w14:textId="061DCA60" w:rsidR="00F05D1C" w:rsidRPr="003E01A5" w:rsidRDefault="005B751D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56" w:type="dxa"/>
            <w:gridSpan w:val="2"/>
          </w:tcPr>
          <w:p w14:paraId="6B417B58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14:paraId="4A25BD9A" w14:textId="5ADF1AE2" w:rsidR="00F05D1C" w:rsidRPr="003E01A5" w:rsidRDefault="005B751D" w:rsidP="00F05D1C">
            <w:pPr>
              <w:pStyle w:val="a"/>
              <w:tabs>
                <w:tab w:val="clear" w:pos="1080"/>
                <w:tab w:val="decimal" w:pos="59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55" w:type="dxa"/>
            <w:gridSpan w:val="2"/>
          </w:tcPr>
          <w:p w14:paraId="24E7A6AC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65F1D346" w14:textId="5EED5D04" w:rsidR="00F05D1C" w:rsidRPr="003E01A5" w:rsidRDefault="005B751D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F05D1C" w:rsidRPr="003E01A5" w14:paraId="1CB2361B" w14:textId="77777777" w:rsidTr="0090155B">
        <w:tc>
          <w:tcPr>
            <w:tcW w:w="3885" w:type="dxa"/>
          </w:tcPr>
          <w:p w14:paraId="0F20FCCE" w14:textId="6E37DE0B" w:rsidR="00F05D1C" w:rsidRPr="003E01A5" w:rsidRDefault="00F05D1C" w:rsidP="00F05D1C">
            <w:pPr>
              <w:tabs>
                <w:tab w:val="clear" w:pos="227"/>
              </w:tabs>
              <w:contextualSpacing/>
              <w:rPr>
                <w:rFonts w:asciiTheme="majorBidi" w:hAnsiTheme="majorBidi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ขาดทุนจากการประมาณตามหลักคณิตศาสตร์</w:t>
            </w:r>
          </w:p>
        </w:tc>
        <w:tc>
          <w:tcPr>
            <w:tcW w:w="1067" w:type="dxa"/>
          </w:tcPr>
          <w:p w14:paraId="7F8F1265" w14:textId="77777777" w:rsidR="00F05D1C" w:rsidRPr="00ED099F" w:rsidRDefault="00F05D1C" w:rsidP="00914D58">
            <w:pPr>
              <w:pStyle w:val="a"/>
              <w:tabs>
                <w:tab w:val="clear" w:pos="1080"/>
                <w:tab w:val="decimal" w:pos="780"/>
              </w:tabs>
              <w:ind w:left="60" w:right="-555" w:hanging="6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EC1A94C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5688A525" w14:textId="77777777" w:rsidR="00F05D1C" w:rsidRPr="003E01A5" w:rsidRDefault="00F05D1C" w:rsidP="00F05D1C">
            <w:pPr>
              <w:pStyle w:val="a"/>
              <w:tabs>
                <w:tab w:val="clear" w:pos="1080"/>
                <w:tab w:val="decimal" w:pos="54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533462CB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14:paraId="1BBEE43C" w14:textId="77777777" w:rsidR="00F05D1C" w:rsidRPr="003E01A5" w:rsidRDefault="00F05D1C" w:rsidP="00F05D1C">
            <w:pPr>
              <w:pStyle w:val="a"/>
              <w:tabs>
                <w:tab w:val="clear" w:pos="1080"/>
                <w:tab w:val="decimal" w:pos="5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05468726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7DBB7CDD" w14:textId="77777777" w:rsidR="00F05D1C" w:rsidRPr="003E01A5" w:rsidRDefault="00F05D1C" w:rsidP="00F05D1C">
            <w:pPr>
              <w:pStyle w:val="a"/>
              <w:tabs>
                <w:tab w:val="clear" w:pos="1080"/>
                <w:tab w:val="decimal" w:pos="56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F05D1C" w:rsidRPr="003E01A5" w14:paraId="4EED62B6" w14:textId="77777777" w:rsidTr="0090155B">
        <w:tc>
          <w:tcPr>
            <w:tcW w:w="3885" w:type="dxa"/>
          </w:tcPr>
          <w:p w14:paraId="6B5DA083" w14:textId="6991C107" w:rsidR="00F05D1C" w:rsidRPr="003E01A5" w:rsidRDefault="00F05D1C" w:rsidP="00F05D1C">
            <w:pPr>
              <w:tabs>
                <w:tab w:val="clear" w:pos="227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ประกันภัยของผลประโยชน์ระยะยาวอื่น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01E3A207" w14:textId="4F93779A" w:rsidR="00F05D1C" w:rsidRPr="00ED099F" w:rsidRDefault="005B751D" w:rsidP="00914D58">
            <w:pPr>
              <w:pStyle w:val="a"/>
              <w:tabs>
                <w:tab w:val="clear" w:pos="1080"/>
                <w:tab w:val="decimal" w:pos="780"/>
              </w:tabs>
              <w:ind w:left="60" w:right="-555" w:hanging="60"/>
              <w:rPr>
                <w:rFonts w:asciiTheme="majorBidi" w:hAnsiTheme="majorBidi" w:cstheme="majorBidi"/>
                <w:lang w:val="en-US"/>
              </w:rPr>
            </w:pPr>
            <w:r w:rsidRPr="00ED099F">
              <w:rPr>
                <w:rFonts w:asciiTheme="majorBidi" w:hAnsiTheme="majorBidi" w:cstheme="majorBidi"/>
                <w:lang w:val="en-US"/>
              </w:rPr>
              <w:t>1</w:t>
            </w:r>
            <w:r w:rsidR="00CC167A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36" w:type="dxa"/>
            <w:gridSpan w:val="2"/>
          </w:tcPr>
          <w:p w14:paraId="14CB9154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6093127E" w14:textId="33022719" w:rsidR="00F05D1C" w:rsidRPr="003E01A5" w:rsidRDefault="005B751D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256" w:type="dxa"/>
            <w:gridSpan w:val="2"/>
          </w:tcPr>
          <w:p w14:paraId="0539477D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</w:tcPr>
          <w:p w14:paraId="0178467A" w14:textId="20F2E10D" w:rsidR="00F05D1C" w:rsidRPr="003E01A5" w:rsidRDefault="005B751D" w:rsidP="008E7F9B">
            <w:pPr>
              <w:pStyle w:val="a"/>
              <w:tabs>
                <w:tab w:val="clear" w:pos="1080"/>
                <w:tab w:val="decimal" w:pos="580"/>
              </w:tabs>
              <w:ind w:right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55" w:type="dxa"/>
            <w:gridSpan w:val="2"/>
          </w:tcPr>
          <w:p w14:paraId="7E347568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bottom w:val="single" w:sz="4" w:space="0" w:color="auto"/>
            </w:tcBorders>
          </w:tcPr>
          <w:p w14:paraId="3D8914BD" w14:textId="793EFF7A" w:rsidR="00F05D1C" w:rsidRPr="003E01A5" w:rsidRDefault="005B751D" w:rsidP="00F05D1C">
            <w:pPr>
              <w:pStyle w:val="a"/>
              <w:tabs>
                <w:tab w:val="clear" w:pos="1080"/>
                <w:tab w:val="decimal" w:pos="563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F05D1C" w:rsidRPr="003E01A5" w14:paraId="225F4BB4" w14:textId="77777777" w:rsidTr="0090155B">
        <w:tc>
          <w:tcPr>
            <w:tcW w:w="3885" w:type="dxa"/>
          </w:tcPr>
          <w:p w14:paraId="03F0C7F9" w14:textId="77777777" w:rsidR="00F05D1C" w:rsidRPr="003E01A5" w:rsidRDefault="00F05D1C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4734457E" w14:textId="732D46CF" w:rsidR="00F05D1C" w:rsidRPr="00914D58" w:rsidRDefault="005B751D" w:rsidP="00914D58">
            <w:pPr>
              <w:pStyle w:val="a"/>
              <w:tabs>
                <w:tab w:val="clear" w:pos="1080"/>
                <w:tab w:val="decimal" w:pos="780"/>
              </w:tabs>
              <w:ind w:left="60" w:right="-555" w:hanging="6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D58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CC445D" w:rsidRPr="00914D58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</w:p>
        </w:tc>
        <w:tc>
          <w:tcPr>
            <w:tcW w:w="236" w:type="dxa"/>
            <w:gridSpan w:val="2"/>
          </w:tcPr>
          <w:p w14:paraId="3B5AC8CB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D5DB4E" w14:textId="5F726328" w:rsidR="00F05D1C" w:rsidRPr="003E01A5" w:rsidRDefault="005B751D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19</w:t>
            </w:r>
          </w:p>
        </w:tc>
        <w:tc>
          <w:tcPr>
            <w:tcW w:w="256" w:type="dxa"/>
            <w:gridSpan w:val="2"/>
          </w:tcPr>
          <w:p w14:paraId="3B4B04B8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0E853" w14:textId="122267C7" w:rsidR="00F05D1C" w:rsidRPr="003E01A5" w:rsidRDefault="005B751D" w:rsidP="008E7F9B">
            <w:pPr>
              <w:pStyle w:val="a"/>
              <w:tabs>
                <w:tab w:val="clear" w:pos="1080"/>
                <w:tab w:val="decimal" w:pos="739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255" w:type="dxa"/>
            <w:gridSpan w:val="2"/>
          </w:tcPr>
          <w:p w14:paraId="65DD9E0E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055A21" w14:textId="7F2349AE" w:rsidR="00F05D1C" w:rsidRPr="003E01A5" w:rsidRDefault="005B751D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13</w:t>
            </w:r>
          </w:p>
        </w:tc>
      </w:tr>
      <w:tr w:rsidR="00F05D1C" w:rsidRPr="003E01A5" w14:paraId="2A3B269E" w14:textId="77777777" w:rsidTr="0090155B">
        <w:tc>
          <w:tcPr>
            <w:tcW w:w="3885" w:type="dxa"/>
          </w:tcPr>
          <w:p w14:paraId="306E60D0" w14:textId="77777777" w:rsidR="00F05D1C" w:rsidRPr="003E01A5" w:rsidRDefault="00F05D1C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1584C962" w14:textId="77777777" w:rsidR="00F05D1C" w:rsidRPr="003E01A5" w:rsidRDefault="00F05D1C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22E6276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688402A2" w14:textId="77777777" w:rsidR="00F05D1C" w:rsidRPr="003E01A5" w:rsidRDefault="00F05D1C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2B6602C7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</w:tcBorders>
          </w:tcPr>
          <w:p w14:paraId="038564CA" w14:textId="77777777" w:rsidR="00F05D1C" w:rsidRPr="003E01A5" w:rsidRDefault="00F05D1C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2F783A5A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</w:tcBorders>
          </w:tcPr>
          <w:p w14:paraId="3263658A" w14:textId="77777777" w:rsidR="00F05D1C" w:rsidRPr="003E01A5" w:rsidRDefault="00F05D1C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90155B" w:rsidRPr="003E01A5" w14:paraId="6A6B3D00" w14:textId="77777777" w:rsidTr="0090155B">
        <w:tc>
          <w:tcPr>
            <w:tcW w:w="3885" w:type="dxa"/>
          </w:tcPr>
          <w:p w14:paraId="0713D2E0" w14:textId="77777777" w:rsidR="0090155B" w:rsidRPr="003E01A5" w:rsidRDefault="0090155B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14:paraId="1E8D8257" w14:textId="77777777" w:rsidR="0090155B" w:rsidRPr="003E01A5" w:rsidRDefault="0090155B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5CE0877" w14:textId="77777777" w:rsidR="0090155B" w:rsidRPr="003E01A5" w:rsidRDefault="0090155B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3C27944C" w14:textId="77777777" w:rsidR="0090155B" w:rsidRPr="003E01A5" w:rsidRDefault="0090155B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14:paraId="557103FF" w14:textId="77777777" w:rsidR="0090155B" w:rsidRPr="003E01A5" w:rsidRDefault="0090155B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14:paraId="6BB3260D" w14:textId="77777777" w:rsidR="0090155B" w:rsidRPr="003E01A5" w:rsidRDefault="0090155B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gridSpan w:val="2"/>
          </w:tcPr>
          <w:p w14:paraId="52C7A773" w14:textId="77777777" w:rsidR="0090155B" w:rsidRPr="003E01A5" w:rsidRDefault="0090155B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506FC1D1" w14:textId="77777777" w:rsidR="0090155B" w:rsidRPr="003E01A5" w:rsidRDefault="0090155B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162A" w:rsidRPr="003E01A5" w14:paraId="701AA5DF" w14:textId="77777777" w:rsidTr="0090155B">
        <w:tc>
          <w:tcPr>
            <w:tcW w:w="3885" w:type="dxa"/>
          </w:tcPr>
          <w:p w14:paraId="29E41227" w14:textId="77777777" w:rsidR="00DA162A" w:rsidRPr="003E01A5" w:rsidRDefault="00DA162A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14:paraId="2D991E57" w14:textId="77777777" w:rsidR="00DA162A" w:rsidRPr="003E01A5" w:rsidRDefault="00DA162A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62DB49D" w14:textId="77777777" w:rsidR="00DA162A" w:rsidRPr="003E01A5" w:rsidRDefault="00DA162A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0276D00B" w14:textId="77777777" w:rsidR="00DA162A" w:rsidRPr="003E01A5" w:rsidRDefault="00DA162A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14:paraId="2317E3C8" w14:textId="77777777" w:rsidR="00DA162A" w:rsidRPr="003E01A5" w:rsidRDefault="00DA162A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14:paraId="668A2275" w14:textId="77777777" w:rsidR="00DA162A" w:rsidRPr="003E01A5" w:rsidRDefault="00DA162A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gridSpan w:val="2"/>
          </w:tcPr>
          <w:p w14:paraId="5C58D930" w14:textId="77777777" w:rsidR="00DA162A" w:rsidRPr="003E01A5" w:rsidRDefault="00DA162A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5790FBD9" w14:textId="77777777" w:rsidR="00DA162A" w:rsidRPr="003E01A5" w:rsidRDefault="00DA162A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155B" w:rsidRPr="003E01A5" w14:paraId="713F194E" w14:textId="77777777" w:rsidTr="0090155B">
        <w:tc>
          <w:tcPr>
            <w:tcW w:w="3885" w:type="dxa"/>
          </w:tcPr>
          <w:p w14:paraId="2382D6F9" w14:textId="77777777" w:rsidR="0090155B" w:rsidRPr="003E01A5" w:rsidRDefault="0090155B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14:paraId="6D7DCD3F" w14:textId="77777777" w:rsidR="0090155B" w:rsidRPr="003E01A5" w:rsidRDefault="0090155B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E37CBF9" w14:textId="77777777" w:rsidR="0090155B" w:rsidRPr="003E01A5" w:rsidRDefault="0090155B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0D98BA18" w14:textId="77777777" w:rsidR="0090155B" w:rsidRPr="003E01A5" w:rsidRDefault="0090155B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14:paraId="3727EBC2" w14:textId="77777777" w:rsidR="0090155B" w:rsidRPr="003E01A5" w:rsidRDefault="0090155B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14:paraId="118C3E6E" w14:textId="77777777" w:rsidR="0090155B" w:rsidRPr="003E01A5" w:rsidRDefault="0090155B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gridSpan w:val="2"/>
          </w:tcPr>
          <w:p w14:paraId="4C43CA57" w14:textId="77777777" w:rsidR="0090155B" w:rsidRPr="003E01A5" w:rsidRDefault="0090155B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5FB65747" w14:textId="77777777" w:rsidR="0090155B" w:rsidRPr="003E01A5" w:rsidRDefault="0090155B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5D1C" w:rsidRPr="003E01A5" w14:paraId="68DACD11" w14:textId="77777777" w:rsidTr="0090155B">
        <w:tc>
          <w:tcPr>
            <w:tcW w:w="3885" w:type="dxa"/>
          </w:tcPr>
          <w:p w14:paraId="75A01014" w14:textId="77777777" w:rsidR="00F05D1C" w:rsidRPr="003E01A5" w:rsidRDefault="00F05D1C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067" w:type="dxa"/>
          </w:tcPr>
          <w:p w14:paraId="1895D0F8" w14:textId="77777777" w:rsidR="00F05D1C" w:rsidRPr="003E01A5" w:rsidRDefault="00F05D1C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67E7DC1" w14:textId="77777777" w:rsidR="00F05D1C" w:rsidRPr="003E01A5" w:rsidRDefault="00F05D1C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7DAB2FC6" w14:textId="77777777" w:rsidR="00F05D1C" w:rsidRPr="003E01A5" w:rsidRDefault="00F05D1C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14:paraId="2B54B6E4" w14:textId="77777777" w:rsidR="00F05D1C" w:rsidRPr="003E01A5" w:rsidRDefault="00F05D1C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14:paraId="6BF91B52" w14:textId="77777777" w:rsidR="00F05D1C" w:rsidRPr="003E01A5" w:rsidRDefault="00F05D1C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gridSpan w:val="2"/>
          </w:tcPr>
          <w:p w14:paraId="4E9A1877" w14:textId="77777777" w:rsidR="00F05D1C" w:rsidRPr="003E01A5" w:rsidRDefault="00F05D1C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08A97ADB" w14:textId="77777777" w:rsidR="00F05D1C" w:rsidRPr="003E01A5" w:rsidRDefault="00F05D1C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5D1C" w:rsidRPr="003E01A5" w14:paraId="6F53573C" w14:textId="77777777" w:rsidTr="0090155B">
        <w:trPr>
          <w:trHeight w:val="695"/>
        </w:trPr>
        <w:tc>
          <w:tcPr>
            <w:tcW w:w="3885" w:type="dxa"/>
          </w:tcPr>
          <w:p w14:paraId="2CF9F725" w14:textId="7FD79D32" w:rsidR="00F05D1C" w:rsidRPr="003E01A5" w:rsidRDefault="00F05D1C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067" w:type="dxa"/>
          </w:tcPr>
          <w:p w14:paraId="139297F9" w14:textId="77777777" w:rsidR="00F05D1C" w:rsidRPr="003E01A5" w:rsidRDefault="00F05D1C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9DCE1C7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29CE8395" w14:textId="77777777" w:rsidR="00F05D1C" w:rsidRPr="003E01A5" w:rsidRDefault="00F05D1C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729AC15E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14:paraId="35F935F9" w14:textId="77777777" w:rsidR="00F05D1C" w:rsidRPr="003E01A5" w:rsidRDefault="00F05D1C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349870FE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57338A74" w14:textId="77777777" w:rsidR="00F05D1C" w:rsidRPr="003E01A5" w:rsidRDefault="00F05D1C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F05D1C" w:rsidRPr="003E01A5" w14:paraId="55C46DCE" w14:textId="77777777" w:rsidTr="0090155B">
        <w:tc>
          <w:tcPr>
            <w:tcW w:w="3885" w:type="dxa"/>
          </w:tcPr>
          <w:p w14:paraId="6B46837E" w14:textId="77777777" w:rsidR="00F05D1C" w:rsidRPr="003E01A5" w:rsidRDefault="00F05D1C" w:rsidP="00F05D1C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</w:tabs>
              <w:ind w:left="415" w:hanging="18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067" w:type="dxa"/>
          </w:tcPr>
          <w:p w14:paraId="0B2F6BCB" w14:textId="2368DCD6" w:rsidR="00F05D1C" w:rsidRPr="003E01A5" w:rsidRDefault="00F05D1C" w:rsidP="00F05D1C">
            <w:pPr>
              <w:pStyle w:val="a"/>
              <w:tabs>
                <w:tab w:val="clear" w:pos="1080"/>
                <w:tab w:val="decimal" w:pos="580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3546F754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7E8B2E46" w14:textId="02D013E1" w:rsidR="00F05D1C" w:rsidRPr="003E01A5" w:rsidRDefault="00F05D1C" w:rsidP="00F05D1C">
            <w:pPr>
              <w:pStyle w:val="a"/>
              <w:tabs>
                <w:tab w:val="clear" w:pos="1080"/>
                <w:tab w:val="decimal" w:pos="580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14:paraId="3C7B2EB0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14:paraId="5CBAE822" w14:textId="1FBE164F" w:rsidR="00F05D1C" w:rsidRPr="003E01A5" w:rsidRDefault="00F05D1C" w:rsidP="002B57E5">
            <w:pPr>
              <w:pStyle w:val="a"/>
              <w:tabs>
                <w:tab w:val="clear" w:pos="1080"/>
                <w:tab w:val="decimal" w:pos="580"/>
              </w:tabs>
              <w:ind w:left="-410" w:right="284"/>
              <w:jc w:val="right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55" w:type="dxa"/>
            <w:gridSpan w:val="2"/>
          </w:tcPr>
          <w:p w14:paraId="09684429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000B8A47" w14:textId="59AC3524" w:rsidR="00F05D1C" w:rsidRPr="003E01A5" w:rsidRDefault="00F05D1C" w:rsidP="00F05D1C">
            <w:pPr>
              <w:pStyle w:val="a"/>
              <w:tabs>
                <w:tab w:val="clear" w:pos="1080"/>
                <w:tab w:val="decimal" w:pos="580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05D1C" w:rsidRPr="003E01A5" w14:paraId="22B6BEF2" w14:textId="77777777" w:rsidTr="0090155B">
        <w:tc>
          <w:tcPr>
            <w:tcW w:w="3885" w:type="dxa"/>
          </w:tcPr>
          <w:p w14:paraId="6BB55186" w14:textId="77777777" w:rsidR="00F05D1C" w:rsidRPr="003E01A5" w:rsidRDefault="00F05D1C" w:rsidP="00F05D1C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</w:tabs>
              <w:ind w:left="415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067" w:type="dxa"/>
          </w:tcPr>
          <w:p w14:paraId="2605796B" w14:textId="5F78360F" w:rsidR="00F05D1C" w:rsidRPr="003E01A5" w:rsidRDefault="005B751D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236" w:type="dxa"/>
            <w:gridSpan w:val="2"/>
          </w:tcPr>
          <w:p w14:paraId="3B0FBB8A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659A636A" w14:textId="1AA056DE" w:rsidR="00F05D1C" w:rsidRPr="003E01A5" w:rsidRDefault="005B751D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15</w:t>
            </w:r>
          </w:p>
        </w:tc>
        <w:tc>
          <w:tcPr>
            <w:tcW w:w="256" w:type="dxa"/>
            <w:gridSpan w:val="2"/>
          </w:tcPr>
          <w:p w14:paraId="6EE4C1E1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14:paraId="58EED5EA" w14:textId="5C900A16" w:rsidR="00F05D1C" w:rsidRPr="003E01A5" w:rsidRDefault="005B751D" w:rsidP="00984384">
            <w:pPr>
              <w:pStyle w:val="a"/>
              <w:tabs>
                <w:tab w:val="clear" w:pos="1080"/>
                <w:tab w:val="decimal" w:pos="764"/>
              </w:tabs>
              <w:ind w:right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55" w:type="dxa"/>
            <w:gridSpan w:val="2"/>
          </w:tcPr>
          <w:p w14:paraId="5D91518A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2AF20BAD" w14:textId="410FC31D" w:rsidR="00F05D1C" w:rsidRPr="003E01A5" w:rsidRDefault="005B751D" w:rsidP="00F05D1C">
            <w:pPr>
              <w:pStyle w:val="a"/>
              <w:tabs>
                <w:tab w:val="clear" w:pos="1080"/>
                <w:tab w:val="decimal" w:pos="764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F05D1C" w:rsidRPr="003E01A5" w14:paraId="7E0778D3" w14:textId="77777777" w:rsidTr="0090155B">
        <w:tc>
          <w:tcPr>
            <w:tcW w:w="3885" w:type="dxa"/>
          </w:tcPr>
          <w:p w14:paraId="57C80E3F" w14:textId="77777777" w:rsidR="00F05D1C" w:rsidRPr="003E01A5" w:rsidRDefault="00F05D1C" w:rsidP="00F05D1C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</w:tabs>
              <w:ind w:left="415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30D779E7" w14:textId="1580AADB" w:rsidR="00F05D1C" w:rsidRPr="00ED099F" w:rsidRDefault="00F05D1C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ED099F">
              <w:rPr>
                <w:rFonts w:asciiTheme="majorBidi" w:hAnsiTheme="majorBidi" w:cstheme="majorBidi"/>
                <w:lang w:val="en-US"/>
              </w:rPr>
              <w:t>(</w:t>
            </w:r>
            <w:r w:rsidR="00CC445D" w:rsidRPr="00ED099F">
              <w:rPr>
                <w:rFonts w:asciiTheme="majorBidi" w:hAnsiTheme="majorBidi" w:cstheme="majorBidi"/>
                <w:lang w:val="en-US"/>
              </w:rPr>
              <w:t>69</w:t>
            </w:r>
            <w:r w:rsidRPr="00ED099F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14:paraId="556C65CA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3A89CC2D" w14:textId="4AEC1DD4" w:rsidR="00F05D1C" w:rsidRPr="003E01A5" w:rsidRDefault="005B751D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256" w:type="dxa"/>
            <w:gridSpan w:val="2"/>
          </w:tcPr>
          <w:p w14:paraId="536AB35D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</w:tcPr>
          <w:p w14:paraId="3F6FC888" w14:textId="19540C6B" w:rsidR="00F05D1C" w:rsidRPr="003E01A5" w:rsidRDefault="00F05D1C" w:rsidP="00984384">
            <w:pPr>
              <w:pStyle w:val="a"/>
              <w:tabs>
                <w:tab w:val="clear" w:pos="1080"/>
                <w:tab w:val="decimal" w:pos="764"/>
              </w:tabs>
              <w:ind w:right="-6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(</w:t>
            </w:r>
            <w:r w:rsidR="005B751D" w:rsidRPr="003E01A5">
              <w:rPr>
                <w:rFonts w:asciiTheme="majorBidi" w:hAnsiTheme="majorBidi" w:cstheme="majorBidi"/>
                <w:lang w:val="en-US"/>
              </w:rPr>
              <w:t>21</w:t>
            </w:r>
            <w:r w:rsidRPr="003E01A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55" w:type="dxa"/>
            <w:gridSpan w:val="2"/>
          </w:tcPr>
          <w:p w14:paraId="3E6CE9C4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bottom w:val="single" w:sz="4" w:space="0" w:color="auto"/>
            </w:tcBorders>
          </w:tcPr>
          <w:p w14:paraId="7350CE4E" w14:textId="1EE27232" w:rsidR="00F05D1C" w:rsidRPr="003E01A5" w:rsidRDefault="005B751D" w:rsidP="00F05D1C">
            <w:pPr>
              <w:pStyle w:val="a"/>
              <w:tabs>
                <w:tab w:val="clear" w:pos="1080"/>
                <w:tab w:val="decimal" w:pos="764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F05D1C" w:rsidRPr="003E01A5" w14:paraId="3D203823" w14:textId="77777777" w:rsidTr="0090155B">
        <w:tc>
          <w:tcPr>
            <w:tcW w:w="3885" w:type="dxa"/>
          </w:tcPr>
          <w:p w14:paraId="7FB32578" w14:textId="77777777" w:rsidR="00F05D1C" w:rsidRPr="003E01A5" w:rsidRDefault="00F05D1C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16B15F50" w14:textId="6B600D7C" w:rsidR="00F05D1C" w:rsidRPr="00ED099F" w:rsidRDefault="00F05D1C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D099F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="00DC5ED4" w:rsidRPr="00ED099F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  <w:r w:rsidR="00CC445D" w:rsidRPr="00ED099F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Pr="00ED099F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14:paraId="2DA23723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A0099" w14:textId="11C9136F" w:rsidR="00F05D1C" w:rsidRPr="003E01A5" w:rsidRDefault="005B751D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26</w:t>
            </w:r>
          </w:p>
        </w:tc>
        <w:tc>
          <w:tcPr>
            <w:tcW w:w="256" w:type="dxa"/>
            <w:gridSpan w:val="2"/>
          </w:tcPr>
          <w:p w14:paraId="3D65C0FA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A91708" w14:textId="7982EAA8" w:rsidR="00F05D1C" w:rsidRPr="003E01A5" w:rsidRDefault="00F05D1C" w:rsidP="00984384">
            <w:pPr>
              <w:pStyle w:val="a"/>
              <w:tabs>
                <w:tab w:val="clear" w:pos="1080"/>
                <w:tab w:val="decimal" w:pos="764"/>
              </w:tabs>
              <w:ind w:right="-63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="005B751D" w:rsidRPr="003E01A5">
              <w:rPr>
                <w:rFonts w:asciiTheme="majorBidi" w:hAnsiTheme="majorBidi" w:cstheme="majorBidi"/>
                <w:b/>
                <w:bCs/>
                <w:lang w:val="en-US"/>
              </w:rPr>
              <w:t>17</w:t>
            </w: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255" w:type="dxa"/>
            <w:gridSpan w:val="2"/>
          </w:tcPr>
          <w:p w14:paraId="08E54A14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78F45" w14:textId="46B527FA" w:rsidR="00F05D1C" w:rsidRPr="003E01A5" w:rsidRDefault="005B751D" w:rsidP="00F05D1C">
            <w:pPr>
              <w:pStyle w:val="a"/>
              <w:tabs>
                <w:tab w:val="clear" w:pos="1080"/>
                <w:tab w:val="decimal" w:pos="764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</w:p>
        </w:tc>
      </w:tr>
      <w:tr w:rsidR="00F21EB1" w:rsidRPr="003E01A5" w14:paraId="66E09FD9" w14:textId="77777777" w:rsidTr="0090155B">
        <w:tc>
          <w:tcPr>
            <w:tcW w:w="3885" w:type="dxa"/>
          </w:tcPr>
          <w:p w14:paraId="4D2CECB9" w14:textId="77777777" w:rsidR="00F21EB1" w:rsidRPr="003E01A5" w:rsidRDefault="00F21EB1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4F8248C0" w14:textId="77777777" w:rsidR="00F21EB1" w:rsidRPr="003E01A5" w:rsidRDefault="00F21EB1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42DDBE5" w14:textId="77777777" w:rsidR="00F21EB1" w:rsidRPr="003E01A5" w:rsidRDefault="00F21EB1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7E59BA7A" w14:textId="77777777" w:rsidR="00F21EB1" w:rsidRPr="003E01A5" w:rsidRDefault="00F21EB1" w:rsidP="00F21EB1">
            <w:pPr>
              <w:pStyle w:val="a"/>
              <w:tabs>
                <w:tab w:val="clear" w:pos="1080"/>
                <w:tab w:val="decimal" w:pos="5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5353D5CD" w14:textId="77777777" w:rsidR="00F21EB1" w:rsidRPr="003E01A5" w:rsidRDefault="00F21EB1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</w:tcBorders>
          </w:tcPr>
          <w:p w14:paraId="523E0080" w14:textId="77777777" w:rsidR="00F21EB1" w:rsidRPr="003E01A5" w:rsidRDefault="00F21EB1" w:rsidP="00F05D1C">
            <w:pPr>
              <w:pStyle w:val="a"/>
              <w:tabs>
                <w:tab w:val="clear" w:pos="1080"/>
                <w:tab w:val="decimal" w:pos="764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2FA5FEF9" w14:textId="77777777" w:rsidR="00F21EB1" w:rsidRPr="003E01A5" w:rsidRDefault="00F21EB1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</w:tcBorders>
          </w:tcPr>
          <w:p w14:paraId="0E337372" w14:textId="77777777" w:rsidR="00F21EB1" w:rsidRPr="003E01A5" w:rsidRDefault="00F21EB1" w:rsidP="00F21EB1">
            <w:pPr>
              <w:pStyle w:val="a"/>
              <w:tabs>
                <w:tab w:val="clear" w:pos="1080"/>
                <w:tab w:val="decimal" w:pos="58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F05D1C" w:rsidRPr="003E01A5" w14:paraId="3C7D5756" w14:textId="77777777" w:rsidTr="0090155B">
        <w:tc>
          <w:tcPr>
            <w:tcW w:w="3885" w:type="dxa"/>
          </w:tcPr>
          <w:p w14:paraId="7F54F09E" w14:textId="23842D39" w:rsidR="00F05D1C" w:rsidRPr="003E01A5" w:rsidRDefault="00F21EB1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รับ</w:t>
            </w:r>
            <w:r w:rsidR="00F05D1C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โอนพนักงาน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จากกิจการที่เกี่ยวข้องกัน</w:t>
            </w:r>
          </w:p>
        </w:tc>
        <w:tc>
          <w:tcPr>
            <w:tcW w:w="1067" w:type="dxa"/>
          </w:tcPr>
          <w:p w14:paraId="789FE936" w14:textId="696B461E" w:rsidR="00F05D1C" w:rsidRPr="003E01A5" w:rsidRDefault="005B751D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29C2BAB9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2E8219A9" w14:textId="3C2D8B85" w:rsidR="00F05D1C" w:rsidRPr="003E01A5" w:rsidRDefault="00F21EB1" w:rsidP="00F21EB1">
            <w:pPr>
              <w:pStyle w:val="a"/>
              <w:tabs>
                <w:tab w:val="clear" w:pos="1080"/>
                <w:tab w:val="decimal" w:pos="580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14:paraId="501F22B0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14:paraId="55829FEA" w14:textId="543DB74B" w:rsidR="00F05D1C" w:rsidRPr="003E01A5" w:rsidRDefault="005B751D" w:rsidP="008E7F9B">
            <w:pPr>
              <w:pStyle w:val="a"/>
              <w:tabs>
                <w:tab w:val="clear" w:pos="1080"/>
                <w:tab w:val="decimal" w:pos="764"/>
              </w:tabs>
              <w:ind w:right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55" w:type="dxa"/>
            <w:gridSpan w:val="2"/>
          </w:tcPr>
          <w:p w14:paraId="0F3DB604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4D7C8168" w14:textId="3A4E4176" w:rsidR="00F05D1C" w:rsidRPr="003E01A5" w:rsidRDefault="00F21EB1" w:rsidP="00F21EB1">
            <w:pPr>
              <w:pStyle w:val="a"/>
              <w:tabs>
                <w:tab w:val="clear" w:pos="1080"/>
                <w:tab w:val="decimal" w:pos="5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05D1C" w:rsidRPr="003E01A5" w14:paraId="43C8D68D" w14:textId="77777777" w:rsidTr="0090155B">
        <w:tc>
          <w:tcPr>
            <w:tcW w:w="3885" w:type="dxa"/>
          </w:tcPr>
          <w:p w14:paraId="72CF1CA6" w14:textId="1C4BD203" w:rsidR="00F05D1C" w:rsidRPr="003E01A5" w:rsidRDefault="00F05D1C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0E8AFF8C" w14:textId="45E057B3" w:rsidR="00F05D1C" w:rsidRPr="003E01A5" w:rsidRDefault="00F05D1C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(</w:t>
            </w:r>
            <w:r w:rsidR="005B751D" w:rsidRPr="003E01A5">
              <w:rPr>
                <w:rFonts w:asciiTheme="majorBidi" w:hAnsiTheme="majorBidi" w:cstheme="majorBidi"/>
                <w:lang w:val="en-US"/>
              </w:rPr>
              <w:t>1</w:t>
            </w:r>
            <w:r w:rsidR="00DC5ED4">
              <w:rPr>
                <w:rFonts w:asciiTheme="majorBidi" w:hAnsiTheme="majorBidi" w:cstheme="majorBidi"/>
                <w:lang w:val="en-US"/>
              </w:rPr>
              <w:t>5</w:t>
            </w:r>
            <w:r w:rsidRPr="003E01A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14:paraId="057A5F6D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42AB899A" w14:textId="4E49B207" w:rsidR="00F05D1C" w:rsidRPr="003E01A5" w:rsidRDefault="00F05D1C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(</w:t>
            </w:r>
            <w:r w:rsidR="005B751D" w:rsidRPr="003E01A5">
              <w:rPr>
                <w:rFonts w:asciiTheme="majorBidi" w:hAnsiTheme="majorBidi" w:cstheme="majorBidi"/>
                <w:lang w:val="en-US"/>
              </w:rPr>
              <w:t>20</w:t>
            </w:r>
            <w:r w:rsidRPr="003E01A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56" w:type="dxa"/>
            <w:gridSpan w:val="2"/>
          </w:tcPr>
          <w:p w14:paraId="49CAAAD7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</w:tcPr>
          <w:p w14:paraId="7F08E865" w14:textId="328AE025" w:rsidR="00F05D1C" w:rsidRPr="003E01A5" w:rsidRDefault="00F05D1C" w:rsidP="00984384">
            <w:pPr>
              <w:pStyle w:val="a"/>
              <w:tabs>
                <w:tab w:val="clear" w:pos="1080"/>
                <w:tab w:val="decimal" w:pos="242"/>
              </w:tabs>
              <w:ind w:right="-63"/>
              <w:jc w:val="right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GB"/>
              </w:rPr>
              <w:t>(</w:t>
            </w:r>
            <w:r w:rsidR="005B751D" w:rsidRPr="003E01A5">
              <w:rPr>
                <w:rFonts w:asciiTheme="majorBidi" w:hAnsiTheme="majorBidi" w:cstheme="majorBidi"/>
                <w:lang w:val="en-US"/>
              </w:rPr>
              <w:t>5</w:t>
            </w:r>
            <w:r w:rsidRPr="003E01A5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255" w:type="dxa"/>
            <w:gridSpan w:val="2"/>
          </w:tcPr>
          <w:p w14:paraId="13C87948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bottom w:val="single" w:sz="4" w:space="0" w:color="auto"/>
            </w:tcBorders>
          </w:tcPr>
          <w:p w14:paraId="0CE18C1C" w14:textId="7F1D7021" w:rsidR="00F05D1C" w:rsidRPr="003E01A5" w:rsidRDefault="00F05D1C" w:rsidP="00F05D1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(</w:t>
            </w:r>
            <w:r w:rsidR="005B751D" w:rsidRPr="003E01A5">
              <w:rPr>
                <w:rFonts w:asciiTheme="majorBidi" w:hAnsiTheme="majorBidi" w:cstheme="majorBidi"/>
                <w:lang w:val="en-US"/>
              </w:rPr>
              <w:t>5</w:t>
            </w:r>
            <w:r w:rsidRPr="003E01A5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F05D1C" w:rsidRPr="003E01A5" w14:paraId="11F15E22" w14:textId="77777777" w:rsidTr="0090155B">
        <w:tc>
          <w:tcPr>
            <w:tcW w:w="3885" w:type="dxa"/>
          </w:tcPr>
          <w:p w14:paraId="16671A4A" w14:textId="1C860326" w:rsidR="00F05D1C" w:rsidRPr="003E01A5" w:rsidRDefault="00F05D1C" w:rsidP="00F05D1C">
            <w:pPr>
              <w:spacing w:line="240" w:lineRule="auto"/>
              <w:ind w:left="186" w:hanging="1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0C683C23" w14:textId="460F3FBD" w:rsidR="00F05D1C" w:rsidRPr="003E01A5" w:rsidRDefault="005B751D" w:rsidP="00F05D1C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236" w:type="dxa"/>
            <w:gridSpan w:val="2"/>
          </w:tcPr>
          <w:p w14:paraId="15D7C77C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</w:tcPr>
          <w:p w14:paraId="120C9F70" w14:textId="469BA734" w:rsidR="00F05D1C" w:rsidRPr="003E01A5" w:rsidRDefault="005B751D" w:rsidP="00F05D1C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256" w:type="dxa"/>
            <w:gridSpan w:val="2"/>
          </w:tcPr>
          <w:p w14:paraId="094D58CB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tcBorders>
              <w:bottom w:val="double" w:sz="4" w:space="0" w:color="auto"/>
            </w:tcBorders>
          </w:tcPr>
          <w:p w14:paraId="775413B2" w14:textId="58B40335" w:rsidR="00F05D1C" w:rsidRPr="003E01A5" w:rsidRDefault="005B751D" w:rsidP="00984384">
            <w:pPr>
              <w:pStyle w:val="a"/>
              <w:tabs>
                <w:tab w:val="clear" w:pos="1080"/>
                <w:tab w:val="decimal" w:pos="764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81</w:t>
            </w:r>
          </w:p>
        </w:tc>
        <w:tc>
          <w:tcPr>
            <w:tcW w:w="255" w:type="dxa"/>
            <w:gridSpan w:val="2"/>
          </w:tcPr>
          <w:p w14:paraId="6F849D74" w14:textId="77777777" w:rsidR="00F05D1C" w:rsidRPr="003E01A5" w:rsidRDefault="00F05D1C" w:rsidP="00F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bottom w:val="double" w:sz="4" w:space="0" w:color="auto"/>
            </w:tcBorders>
          </w:tcPr>
          <w:p w14:paraId="4D996CD7" w14:textId="7E68BB7D" w:rsidR="00F05D1C" w:rsidRPr="003E01A5" w:rsidRDefault="005B751D" w:rsidP="00F05D1C">
            <w:pPr>
              <w:pStyle w:val="a"/>
              <w:tabs>
                <w:tab w:val="clear" w:pos="1080"/>
                <w:tab w:val="decimal" w:pos="764"/>
              </w:tabs>
              <w:rPr>
                <w:rFonts w:asciiTheme="majorBidi" w:hAnsiTheme="majorBidi" w:cstheme="majorBidi"/>
                <w:b/>
                <w:bCs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91</w:t>
            </w:r>
          </w:p>
        </w:tc>
      </w:tr>
    </w:tbl>
    <w:p w14:paraId="73B4F2A6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258"/>
        <w:gridCol w:w="1318"/>
        <w:gridCol w:w="238"/>
        <w:gridCol w:w="1324"/>
        <w:gridCol w:w="284"/>
        <w:gridCol w:w="1305"/>
        <w:gridCol w:w="238"/>
        <w:gridCol w:w="1323"/>
      </w:tblGrid>
      <w:tr w:rsidR="007501E8" w:rsidRPr="003E01A5" w14:paraId="1D872056" w14:textId="77777777" w:rsidTr="00FD7AD7">
        <w:tc>
          <w:tcPr>
            <w:tcW w:w="3258" w:type="dxa"/>
          </w:tcPr>
          <w:p w14:paraId="7FCDC243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</w:t>
            </w:r>
          </w:p>
        </w:tc>
        <w:tc>
          <w:tcPr>
            <w:tcW w:w="2880" w:type="dxa"/>
            <w:gridSpan w:val="3"/>
          </w:tcPr>
          <w:p w14:paraId="13A27D34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3E01A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5BA9E6EA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66" w:type="dxa"/>
            <w:gridSpan w:val="3"/>
          </w:tcPr>
          <w:p w14:paraId="200C939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E01A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4716D0" w:rsidRPr="003E01A5" w14:paraId="698ACD66" w14:textId="77777777" w:rsidTr="00FD7AD7">
        <w:tc>
          <w:tcPr>
            <w:tcW w:w="3258" w:type="dxa"/>
          </w:tcPr>
          <w:p w14:paraId="63F04F38" w14:textId="77777777" w:rsidR="004716D0" w:rsidRPr="003E01A5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318" w:type="dxa"/>
          </w:tcPr>
          <w:p w14:paraId="151BF83B" w14:textId="5213AFF5" w:rsidR="004716D0" w:rsidRPr="003E01A5" w:rsidRDefault="005B751D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6D0E9D96" w14:textId="77777777" w:rsidR="004716D0" w:rsidRPr="003E01A5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</w:tcPr>
          <w:p w14:paraId="64C07F7F" w14:textId="77769CD9" w:rsidR="004716D0" w:rsidRPr="003E01A5" w:rsidRDefault="005B751D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47E81CA7" w14:textId="77777777" w:rsidR="004716D0" w:rsidRPr="003E01A5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5" w:type="dxa"/>
          </w:tcPr>
          <w:p w14:paraId="2EA013A0" w14:textId="624CE61B" w:rsidR="004716D0" w:rsidRPr="003E01A5" w:rsidRDefault="005B751D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4E1DBC9D" w14:textId="77777777" w:rsidR="004716D0" w:rsidRPr="003E01A5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5D9A48E" w14:textId="7B4EF2B5" w:rsidR="004716D0" w:rsidRPr="003E01A5" w:rsidRDefault="005B751D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07DB2F9E" w14:textId="77777777" w:rsidTr="00FD7AD7">
        <w:tblPrEx>
          <w:tblLook w:val="0000" w:firstRow="0" w:lastRow="0" w:firstColumn="0" w:lastColumn="0" w:noHBand="0" w:noVBand="0"/>
        </w:tblPrEx>
        <w:tc>
          <w:tcPr>
            <w:tcW w:w="3258" w:type="dxa"/>
          </w:tcPr>
          <w:p w14:paraId="0CF6BEE3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14:paraId="7105D577" w14:textId="77777777" w:rsidR="00AF5618" w:rsidRPr="003E01A5" w:rsidRDefault="00AF5618" w:rsidP="004815B3">
            <w:pPr>
              <w:pStyle w:val="30"/>
              <w:tabs>
                <w:tab w:val="clear" w:pos="360"/>
                <w:tab w:val="clear" w:pos="720"/>
              </w:tabs>
              <w:ind w:left="-105" w:right="-13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651F7" w:rsidRPr="003E01A5" w14:paraId="7B362E96" w14:textId="77777777" w:rsidTr="00FD7AD7">
        <w:tblPrEx>
          <w:tblLook w:val="0000" w:firstRow="0" w:lastRow="0" w:firstColumn="0" w:lastColumn="0" w:noHBand="0" w:noVBand="0"/>
        </w:tblPrEx>
        <w:tc>
          <w:tcPr>
            <w:tcW w:w="3258" w:type="dxa"/>
          </w:tcPr>
          <w:p w14:paraId="7EBE7DC3" w14:textId="77777777" w:rsidR="004651F7" w:rsidRPr="003E01A5" w:rsidRDefault="004651F7" w:rsidP="00465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18" w:type="dxa"/>
          </w:tcPr>
          <w:p w14:paraId="6CEB98F9" w14:textId="588BF50A" w:rsidR="004651F7" w:rsidRPr="003E01A5" w:rsidRDefault="005B751D" w:rsidP="004651F7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41A2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541A2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F21EB1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541A2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41A2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</w:p>
        </w:tc>
        <w:tc>
          <w:tcPr>
            <w:tcW w:w="238" w:type="dxa"/>
          </w:tcPr>
          <w:p w14:paraId="25588178" w14:textId="77777777" w:rsidR="004651F7" w:rsidRPr="003E01A5" w:rsidRDefault="004651F7" w:rsidP="004651F7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4" w:type="dxa"/>
          </w:tcPr>
          <w:p w14:paraId="4F6B998E" w14:textId="7337243B" w:rsidR="004651F7" w:rsidRPr="003E01A5" w:rsidRDefault="005B751D" w:rsidP="004651F7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651F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4651F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651F7" w:rsidRPr="003E01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84" w:type="dxa"/>
          </w:tcPr>
          <w:p w14:paraId="6DEEC8EE" w14:textId="77777777" w:rsidR="004651F7" w:rsidRPr="003E01A5" w:rsidRDefault="004651F7" w:rsidP="004651F7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05" w:type="dxa"/>
          </w:tcPr>
          <w:p w14:paraId="7C9F4553" w14:textId="342D52B1" w:rsidR="004651F7" w:rsidRPr="003E01A5" w:rsidRDefault="005B751D" w:rsidP="004651F7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651F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4651F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F21EB1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4651F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651F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</w:t>
            </w:r>
          </w:p>
        </w:tc>
        <w:tc>
          <w:tcPr>
            <w:tcW w:w="238" w:type="dxa"/>
          </w:tcPr>
          <w:p w14:paraId="05336C87" w14:textId="77777777" w:rsidR="004651F7" w:rsidRPr="003E01A5" w:rsidRDefault="004651F7" w:rsidP="004651F7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3" w:type="dxa"/>
          </w:tcPr>
          <w:p w14:paraId="20D735C3" w14:textId="3FCC5793" w:rsidR="004651F7" w:rsidRPr="003E01A5" w:rsidRDefault="005B751D" w:rsidP="004651F7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651F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C46D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651F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651F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</w:p>
        </w:tc>
      </w:tr>
      <w:tr w:rsidR="004651F7" w:rsidRPr="003E01A5" w14:paraId="2DFEBC99" w14:textId="77777777" w:rsidTr="00FD7AD7">
        <w:tblPrEx>
          <w:tblLook w:val="0000" w:firstRow="0" w:lastRow="0" w:firstColumn="0" w:lastColumn="0" w:noHBand="0" w:noVBand="0"/>
        </w:tblPrEx>
        <w:tc>
          <w:tcPr>
            <w:tcW w:w="3258" w:type="dxa"/>
          </w:tcPr>
          <w:p w14:paraId="68A62BE6" w14:textId="77777777" w:rsidR="004651F7" w:rsidRPr="003E01A5" w:rsidRDefault="004651F7" w:rsidP="00465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18" w:type="dxa"/>
            <w:vAlign w:val="bottom"/>
          </w:tcPr>
          <w:p w14:paraId="49EEF6B0" w14:textId="1066F52B" w:rsidR="004651F7" w:rsidRPr="003E01A5" w:rsidRDefault="004651F7" w:rsidP="004651F7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6F7A997F" w14:textId="77777777" w:rsidR="004651F7" w:rsidRPr="003E01A5" w:rsidRDefault="004651F7" w:rsidP="004651F7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4" w:type="dxa"/>
            <w:vAlign w:val="bottom"/>
          </w:tcPr>
          <w:p w14:paraId="4D5F9BFD" w14:textId="738B3249" w:rsidR="004651F7" w:rsidRPr="003E01A5" w:rsidRDefault="004651F7" w:rsidP="004651F7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7F026AE" w14:textId="77777777" w:rsidR="004651F7" w:rsidRPr="003E01A5" w:rsidRDefault="004651F7" w:rsidP="004651F7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0308BF06" w14:textId="2FD2A350" w:rsidR="004651F7" w:rsidRPr="003E01A5" w:rsidRDefault="004651F7" w:rsidP="004651F7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01950C8B" w14:textId="77777777" w:rsidR="004651F7" w:rsidRPr="003E01A5" w:rsidRDefault="004651F7" w:rsidP="004651F7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4E0EEF4A" w14:textId="273FB3C5" w:rsidR="004651F7" w:rsidRPr="003E01A5" w:rsidRDefault="004651F7" w:rsidP="004651F7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651F7" w:rsidRPr="003E01A5" w14:paraId="3DF85A58" w14:textId="77777777" w:rsidTr="00FD7AD7">
        <w:tblPrEx>
          <w:tblLook w:val="0000" w:firstRow="0" w:lastRow="0" w:firstColumn="0" w:lastColumn="0" w:noHBand="0" w:noVBand="0"/>
        </w:tblPrEx>
        <w:tc>
          <w:tcPr>
            <w:tcW w:w="3258" w:type="dxa"/>
          </w:tcPr>
          <w:p w14:paraId="209614B2" w14:textId="77777777" w:rsidR="004651F7" w:rsidRPr="003E01A5" w:rsidRDefault="004651F7" w:rsidP="00465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พนักงานประจำ</w:t>
            </w:r>
          </w:p>
        </w:tc>
        <w:tc>
          <w:tcPr>
            <w:tcW w:w="1318" w:type="dxa"/>
            <w:vAlign w:val="bottom"/>
          </w:tcPr>
          <w:p w14:paraId="38A4C5B5" w14:textId="68F64A7A" w:rsidR="004651F7" w:rsidRPr="003E01A5" w:rsidRDefault="005B751D" w:rsidP="004651F7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</w:tcPr>
          <w:p w14:paraId="244190D0" w14:textId="77777777" w:rsidR="004651F7" w:rsidRPr="003E01A5" w:rsidRDefault="004651F7" w:rsidP="004651F7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4" w:type="dxa"/>
            <w:vAlign w:val="bottom"/>
          </w:tcPr>
          <w:p w14:paraId="025D5029" w14:textId="0C9ADA97" w:rsidR="004651F7" w:rsidRPr="003E01A5" w:rsidRDefault="005B751D" w:rsidP="004651F7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</w:tcPr>
          <w:p w14:paraId="50D8EB24" w14:textId="77777777" w:rsidR="004651F7" w:rsidRPr="003E01A5" w:rsidRDefault="004651F7" w:rsidP="004651F7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2CC1B167" w14:textId="14B493A1" w:rsidR="004651F7" w:rsidRPr="003E01A5" w:rsidRDefault="005B751D" w:rsidP="004651F7">
            <w:pPr>
              <w:pStyle w:val="30"/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</w:tcPr>
          <w:p w14:paraId="1DBF876C" w14:textId="77777777" w:rsidR="004651F7" w:rsidRPr="003E01A5" w:rsidRDefault="004651F7" w:rsidP="004651F7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57BB0D41" w14:textId="3182E141" w:rsidR="004651F7" w:rsidRPr="003E01A5" w:rsidRDefault="005B751D" w:rsidP="004651F7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/>
                <w:sz w:val="30"/>
                <w:szCs w:val="30"/>
                <w:lang w:val="en-US"/>
              </w:rPr>
              <w:t>5</w:t>
            </w:r>
          </w:p>
        </w:tc>
      </w:tr>
      <w:tr w:rsidR="004651F7" w:rsidRPr="003E01A5" w14:paraId="3374405A" w14:textId="77777777" w:rsidTr="00FD7AD7">
        <w:tblPrEx>
          <w:tblLook w:val="0000" w:firstRow="0" w:lastRow="0" w:firstColumn="0" w:lastColumn="0" w:noHBand="0" w:noVBand="0"/>
        </w:tblPrEx>
        <w:tc>
          <w:tcPr>
            <w:tcW w:w="3258" w:type="dxa"/>
          </w:tcPr>
          <w:p w14:paraId="7BAEB2BD" w14:textId="77777777" w:rsidR="004651F7" w:rsidRPr="003E01A5" w:rsidRDefault="004651F7" w:rsidP="00465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hanging="2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  <w:tc>
          <w:tcPr>
            <w:tcW w:w="1318" w:type="dxa"/>
            <w:vAlign w:val="bottom"/>
          </w:tcPr>
          <w:p w14:paraId="7DD6C8B4" w14:textId="44384974" w:rsidR="004651F7" w:rsidRPr="003E01A5" w:rsidRDefault="005B751D" w:rsidP="004651F7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41A2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="00541A2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541A2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238" w:type="dxa"/>
          </w:tcPr>
          <w:p w14:paraId="33DE960E" w14:textId="77777777" w:rsidR="004651F7" w:rsidRPr="003E01A5" w:rsidRDefault="004651F7" w:rsidP="004651F7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4" w:type="dxa"/>
            <w:vAlign w:val="bottom"/>
          </w:tcPr>
          <w:p w14:paraId="1EFDD1EE" w14:textId="05BB9DBB" w:rsidR="004651F7" w:rsidRPr="003E01A5" w:rsidRDefault="005B751D" w:rsidP="004651F7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651F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="004651F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4651F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284" w:type="dxa"/>
          </w:tcPr>
          <w:p w14:paraId="0A6B4E3D" w14:textId="77777777" w:rsidR="004651F7" w:rsidRPr="003E01A5" w:rsidRDefault="004651F7" w:rsidP="004651F7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78FC680" w14:textId="16542EE9" w:rsidR="004651F7" w:rsidRPr="003E01A5" w:rsidRDefault="005B751D" w:rsidP="004651F7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651F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="004651F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4651F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238" w:type="dxa"/>
          </w:tcPr>
          <w:p w14:paraId="71BEFB35" w14:textId="77777777" w:rsidR="004651F7" w:rsidRPr="003E01A5" w:rsidRDefault="004651F7" w:rsidP="004651F7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1E6C1527" w14:textId="722B4335" w:rsidR="004651F7" w:rsidRPr="003E01A5" w:rsidRDefault="005B751D" w:rsidP="004651F7">
            <w:pPr>
              <w:pStyle w:val="30"/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651F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="004651F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4651F7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</w:tr>
    </w:tbl>
    <w:p w14:paraId="0DD5859B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7334AB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5B86827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0E806674" w14:textId="2C8C1130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B751D" w:rsidRPr="003E01A5">
        <w:rPr>
          <w:rFonts w:asciiTheme="majorBidi" w:hAnsiTheme="majorBidi" w:cstheme="majorBidi"/>
          <w:sz w:val="30"/>
          <w:szCs w:val="30"/>
        </w:rPr>
        <w:t>31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2568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9767CE"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="005B751D" w:rsidRPr="003E01A5">
        <w:rPr>
          <w:rFonts w:asciiTheme="majorBidi" w:hAnsiTheme="majorBidi" w:cstheme="majorBidi"/>
          <w:sz w:val="30"/>
          <w:szCs w:val="30"/>
        </w:rPr>
        <w:t>7</w:t>
      </w:r>
      <w:r w:rsidR="004651F7"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="004651F7" w:rsidRPr="003E01A5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5B751D" w:rsidRPr="003E01A5">
        <w:rPr>
          <w:rFonts w:asciiTheme="majorBidi" w:hAnsiTheme="majorBidi" w:cstheme="majorBidi"/>
          <w:sz w:val="30"/>
          <w:szCs w:val="30"/>
        </w:rPr>
        <w:t>19</w:t>
      </w:r>
      <w:r w:rsidR="004651F7"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="004651F7" w:rsidRPr="003E01A5">
        <w:rPr>
          <w:rFonts w:asciiTheme="majorBidi" w:hAnsiTheme="majorBidi" w:cstheme="majorBidi"/>
          <w:sz w:val="30"/>
          <w:szCs w:val="30"/>
          <w:cs/>
        </w:rPr>
        <w:t>ปี</w:t>
      </w:r>
      <w:r w:rsidR="004651F7"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B751D" w:rsidRPr="00ED5EE7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ED5EE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B751D" w:rsidRPr="00ED5EE7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2323BF" w:rsidRPr="00ED5EE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323BF" w:rsidRPr="00ED5EE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5B751D" w:rsidRPr="00ED5EE7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2323BF" w:rsidRPr="00ED5EE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D5EE7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6EE73226" w14:textId="1858331E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076D92" w14:textId="77777777" w:rsidR="00DC1C6C" w:rsidRPr="003E01A5" w:rsidRDefault="00DC1C6C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37F3E61" w14:textId="77777777" w:rsidR="00DC1C6C" w:rsidRPr="003E01A5" w:rsidRDefault="00DC1C6C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06D119" w14:textId="77777777" w:rsidR="00DC1C6C" w:rsidRPr="003E01A5" w:rsidRDefault="00DC1C6C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D39E69" w14:textId="77777777" w:rsidR="00DC1C6C" w:rsidRPr="003E01A5" w:rsidRDefault="00DC1C6C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67BDCFB" w14:textId="0BA256D3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3E01A5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48D968B8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932506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tbl>
      <w:tblPr>
        <w:tblStyle w:val="TableGrid"/>
        <w:tblW w:w="92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990"/>
        <w:gridCol w:w="990"/>
        <w:gridCol w:w="360"/>
        <w:gridCol w:w="990"/>
        <w:gridCol w:w="985"/>
      </w:tblGrid>
      <w:tr w:rsidR="007501E8" w:rsidRPr="003E01A5" w14:paraId="45C4E686" w14:textId="77777777" w:rsidTr="004815B3">
        <w:trPr>
          <w:trHeight w:val="318"/>
          <w:tblHeader/>
        </w:trPr>
        <w:tc>
          <w:tcPr>
            <w:tcW w:w="4950" w:type="dxa"/>
          </w:tcPr>
          <w:p w14:paraId="7862AA20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5" w:type="dxa"/>
            <w:gridSpan w:val="5"/>
          </w:tcPr>
          <w:p w14:paraId="7C2580A3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01E8" w:rsidRPr="003E01A5" w14:paraId="1EA1210B" w14:textId="77777777" w:rsidTr="004815B3">
        <w:trPr>
          <w:trHeight w:val="56"/>
          <w:tblHeader/>
        </w:trPr>
        <w:tc>
          <w:tcPr>
            <w:tcW w:w="4950" w:type="dxa"/>
          </w:tcPr>
          <w:p w14:paraId="2DCC7F84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ผลกระทบต่อภาระผูกพันของ  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br/>
              <w:t xml:space="preserve">    โครงการผลประโยชน์</w:t>
            </w:r>
          </w:p>
        </w:tc>
        <w:tc>
          <w:tcPr>
            <w:tcW w:w="1980" w:type="dxa"/>
            <w:gridSpan w:val="2"/>
            <w:vAlign w:val="bottom"/>
          </w:tcPr>
          <w:p w14:paraId="1944C6D1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360" w:type="dxa"/>
            <w:vAlign w:val="bottom"/>
          </w:tcPr>
          <w:p w14:paraId="7E8C0DEC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5" w:type="dxa"/>
            <w:gridSpan w:val="2"/>
            <w:vAlign w:val="bottom"/>
          </w:tcPr>
          <w:p w14:paraId="5DFF1A4F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ข้อสมมติลดขึ้น</w:t>
            </w:r>
          </w:p>
        </w:tc>
      </w:tr>
      <w:tr w:rsidR="004716D0" w:rsidRPr="003E01A5" w14:paraId="1AA7FE79" w14:textId="77777777" w:rsidTr="004815B3">
        <w:trPr>
          <w:trHeight w:val="318"/>
          <w:tblHeader/>
        </w:trPr>
        <w:tc>
          <w:tcPr>
            <w:tcW w:w="4950" w:type="dxa"/>
          </w:tcPr>
          <w:p w14:paraId="267D5C65" w14:textId="6564298C" w:rsidR="004716D0" w:rsidRPr="003E01A5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   ณ 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324E476A" w14:textId="0C4314DC" w:rsidR="004716D0" w:rsidRPr="003E01A5" w:rsidRDefault="005B751D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0" w:type="dxa"/>
            <w:vAlign w:val="bottom"/>
          </w:tcPr>
          <w:p w14:paraId="0016743F" w14:textId="091D80A4" w:rsidR="004716D0" w:rsidRPr="003E01A5" w:rsidRDefault="005B751D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60" w:type="dxa"/>
            <w:vAlign w:val="bottom"/>
          </w:tcPr>
          <w:p w14:paraId="787633FB" w14:textId="77777777" w:rsidR="004716D0" w:rsidRPr="003E01A5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9B50CA2" w14:textId="535A6B1C" w:rsidR="004716D0" w:rsidRPr="003E01A5" w:rsidRDefault="005B751D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85" w:type="dxa"/>
            <w:vAlign w:val="bottom"/>
          </w:tcPr>
          <w:p w14:paraId="61B2926B" w14:textId="724E38EA" w:rsidR="004716D0" w:rsidRPr="003E01A5" w:rsidRDefault="005B751D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3C0B4B36" w14:textId="77777777" w:rsidTr="004815B3">
        <w:trPr>
          <w:trHeight w:val="318"/>
          <w:tblHeader/>
        </w:trPr>
        <w:tc>
          <w:tcPr>
            <w:tcW w:w="4950" w:type="dxa"/>
          </w:tcPr>
          <w:p w14:paraId="39DA1524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5" w:type="dxa"/>
            <w:gridSpan w:val="5"/>
            <w:vAlign w:val="bottom"/>
          </w:tcPr>
          <w:p w14:paraId="7E69CDDB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34EF5" w:rsidRPr="003E01A5" w14:paraId="202E9A4D" w14:textId="77777777" w:rsidTr="004815B3">
        <w:trPr>
          <w:trHeight w:val="318"/>
        </w:trPr>
        <w:tc>
          <w:tcPr>
            <w:tcW w:w="4950" w:type="dxa"/>
          </w:tcPr>
          <w:p w14:paraId="18512BD0" w14:textId="62014DC2" w:rsidR="00134EF5" w:rsidRPr="003E01A5" w:rsidRDefault="00134EF5" w:rsidP="00134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7D0A9231" w14:textId="034C7D1C" w:rsidR="00134EF5" w:rsidRPr="003E01A5" w:rsidRDefault="00134EF5" w:rsidP="00134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ind w:hanging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19975485" w14:textId="03802B93" w:rsidR="00134EF5" w:rsidRPr="003E01A5" w:rsidRDefault="00134EF5" w:rsidP="00134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  <w:vAlign w:val="bottom"/>
          </w:tcPr>
          <w:p w14:paraId="5D922963" w14:textId="77777777" w:rsidR="00134EF5" w:rsidRPr="003E01A5" w:rsidRDefault="00134EF5" w:rsidP="00134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B4AA836" w14:textId="421D04D2" w:rsidR="00134EF5" w:rsidRPr="003E01A5" w:rsidRDefault="005B751D" w:rsidP="00134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985" w:type="dxa"/>
            <w:vAlign w:val="bottom"/>
          </w:tcPr>
          <w:p w14:paraId="0A23F304" w14:textId="5C730FEC" w:rsidR="00134EF5" w:rsidRPr="003E01A5" w:rsidRDefault="005B751D" w:rsidP="00134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134EF5" w:rsidRPr="003E01A5" w14:paraId="5E9D2C64" w14:textId="77777777" w:rsidTr="004815B3">
        <w:trPr>
          <w:trHeight w:val="70"/>
        </w:trPr>
        <w:tc>
          <w:tcPr>
            <w:tcW w:w="4950" w:type="dxa"/>
          </w:tcPr>
          <w:p w14:paraId="36E23824" w14:textId="0E2BC6BF" w:rsidR="00134EF5" w:rsidRPr="003E01A5" w:rsidRDefault="00134EF5" w:rsidP="00134EF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F909173" w14:textId="53045E0C" w:rsidR="00134EF5" w:rsidRPr="003E01A5" w:rsidRDefault="005B751D" w:rsidP="00134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ind w:hanging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990" w:type="dxa"/>
            <w:vAlign w:val="bottom"/>
          </w:tcPr>
          <w:p w14:paraId="0828B07D" w14:textId="77DEE322" w:rsidR="00134EF5" w:rsidRPr="003E01A5" w:rsidRDefault="005B751D" w:rsidP="00134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360" w:type="dxa"/>
            <w:vAlign w:val="bottom"/>
          </w:tcPr>
          <w:p w14:paraId="1C07585F" w14:textId="77777777" w:rsidR="00134EF5" w:rsidRPr="003E01A5" w:rsidRDefault="00134EF5" w:rsidP="00134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0D5E763" w14:textId="2B95B215" w:rsidR="00134EF5" w:rsidRPr="003E01A5" w:rsidRDefault="00134EF5" w:rsidP="00134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85" w:type="dxa"/>
            <w:vAlign w:val="bottom"/>
          </w:tcPr>
          <w:p w14:paraId="091AA79F" w14:textId="23268C16" w:rsidR="00134EF5" w:rsidRPr="003E01A5" w:rsidRDefault="00134EF5" w:rsidP="00134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34EF5" w:rsidRPr="003E01A5" w14:paraId="240F6F7C" w14:textId="77777777" w:rsidTr="004815B3">
        <w:trPr>
          <w:trHeight w:val="70"/>
        </w:trPr>
        <w:tc>
          <w:tcPr>
            <w:tcW w:w="4950" w:type="dxa"/>
          </w:tcPr>
          <w:p w14:paraId="4EBCE9EB" w14:textId="1138960E" w:rsidR="00134EF5" w:rsidRPr="003E01A5" w:rsidRDefault="00134EF5" w:rsidP="00134EF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(เปลี่ยนแปลงร้อยละ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4066C44C" w14:textId="0157922C" w:rsidR="00134EF5" w:rsidRPr="003E01A5" w:rsidRDefault="00134EF5" w:rsidP="00134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ind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41856EFA" w14:textId="72BCCB4B" w:rsidR="00134EF5" w:rsidRPr="003E01A5" w:rsidRDefault="00134EF5" w:rsidP="00134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  <w:vAlign w:val="bottom"/>
          </w:tcPr>
          <w:p w14:paraId="36FF3EB8" w14:textId="77777777" w:rsidR="00134EF5" w:rsidRPr="003E01A5" w:rsidRDefault="00134EF5" w:rsidP="00134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915E0C6" w14:textId="1C9D44FE" w:rsidR="00134EF5" w:rsidRPr="003E01A5" w:rsidRDefault="005B751D" w:rsidP="00134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D5EE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85" w:type="dxa"/>
            <w:vAlign w:val="bottom"/>
          </w:tcPr>
          <w:p w14:paraId="575CF427" w14:textId="10283CAD" w:rsidR="00134EF5" w:rsidRPr="003E01A5" w:rsidRDefault="005B751D" w:rsidP="00134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</w:tbl>
    <w:p w14:paraId="447D0174" w14:textId="77777777" w:rsidR="007A4515" w:rsidRPr="003E01A5" w:rsidRDefault="007A4515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3613146" w14:textId="77777777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ทุนเรือนหุ้น   </w:t>
      </w:r>
    </w:p>
    <w:p w14:paraId="62ABFEA7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B553DA8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4A1156FB" w14:textId="77777777" w:rsidR="005C7BD4" w:rsidRPr="003E01A5" w:rsidRDefault="005C7BD4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19933B" w14:textId="77777777" w:rsidR="00AF5618" w:rsidRPr="003E01A5" w:rsidRDefault="00AF5618" w:rsidP="00AF5618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3E01A5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ส่วนเกินมูลค่าหุ้น</w:t>
      </w:r>
    </w:p>
    <w:p w14:paraId="15323AAB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016BBE" w14:textId="66D4546B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5B751D" w:rsidRPr="003E01A5">
        <w:rPr>
          <w:rFonts w:asciiTheme="majorBidi" w:hAnsiTheme="majorBidi" w:cstheme="majorBidi"/>
          <w:sz w:val="30"/>
          <w:szCs w:val="30"/>
        </w:rPr>
        <w:t>2535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5B751D" w:rsidRPr="003E01A5">
        <w:rPr>
          <w:rFonts w:asciiTheme="majorBidi" w:hAnsiTheme="majorBidi" w:cstheme="majorBidi"/>
          <w:sz w:val="30"/>
          <w:szCs w:val="30"/>
        </w:rPr>
        <w:t>51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E01A5">
        <w:rPr>
          <w:rFonts w:asciiTheme="majorBidi" w:hAnsiTheme="majorBidi" w:cstheme="majorBidi"/>
          <w:sz w:val="30"/>
          <w:szCs w:val="30"/>
        </w:rPr>
        <w:t>“</w:t>
      </w:r>
      <w:r w:rsidRPr="003E01A5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3E01A5">
        <w:rPr>
          <w:rFonts w:asciiTheme="majorBidi" w:hAnsiTheme="majorBidi" w:cstheme="majorBidi"/>
          <w:sz w:val="30"/>
          <w:szCs w:val="30"/>
        </w:rPr>
        <w:t>”</w:t>
      </w:r>
      <w:r w:rsidRPr="003E01A5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88F25A7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A4320A" w14:textId="68E26653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สำรองตามก</w:t>
      </w:r>
      <w:r w:rsidR="00F94867" w:rsidRPr="003E01A5">
        <w:rPr>
          <w:rFonts w:asciiTheme="majorBidi" w:hAnsiTheme="majorBidi" w:cstheme="majorBidi"/>
          <w:sz w:val="30"/>
          <w:szCs w:val="30"/>
          <w:cs/>
        </w:rPr>
        <w:t>ฎ</w:t>
      </w:r>
      <w:r w:rsidRPr="003E01A5">
        <w:rPr>
          <w:rFonts w:asciiTheme="majorBidi" w:hAnsiTheme="majorBidi" w:cstheme="majorBidi"/>
          <w:sz w:val="30"/>
          <w:szCs w:val="30"/>
          <w:cs/>
        </w:rPr>
        <w:t>หมาย</w:t>
      </w:r>
    </w:p>
    <w:p w14:paraId="34207037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B7DCBDD" w14:textId="244F924B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5B751D" w:rsidRPr="003E01A5">
        <w:rPr>
          <w:rFonts w:asciiTheme="majorBidi" w:hAnsiTheme="majorBidi" w:cstheme="majorBidi"/>
          <w:sz w:val="30"/>
          <w:szCs w:val="30"/>
        </w:rPr>
        <w:t>2535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5B751D" w:rsidRPr="003E01A5">
        <w:rPr>
          <w:rFonts w:asciiTheme="majorBidi" w:hAnsiTheme="majorBidi" w:cstheme="majorBidi"/>
          <w:sz w:val="30"/>
          <w:szCs w:val="30"/>
        </w:rPr>
        <w:t>116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3E01A5">
        <w:rPr>
          <w:rFonts w:asciiTheme="majorBidi" w:hAnsiTheme="majorBidi" w:cstheme="majorBidi"/>
          <w:sz w:val="30"/>
          <w:szCs w:val="30"/>
        </w:rPr>
        <w:t>“</w:t>
      </w:r>
      <w:r w:rsidRPr="003E01A5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3E01A5">
        <w:rPr>
          <w:rFonts w:asciiTheme="majorBidi" w:hAnsiTheme="majorBidi" w:cstheme="majorBidi"/>
          <w:sz w:val="30"/>
          <w:szCs w:val="30"/>
        </w:rPr>
        <w:t>”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5B751D" w:rsidRPr="003E01A5">
        <w:rPr>
          <w:rFonts w:asciiTheme="majorBidi" w:hAnsiTheme="majorBidi" w:cstheme="majorBidi"/>
          <w:sz w:val="30"/>
          <w:szCs w:val="30"/>
        </w:rPr>
        <w:t>5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5B751D" w:rsidRPr="003E01A5">
        <w:rPr>
          <w:rFonts w:asciiTheme="majorBidi" w:hAnsiTheme="majorBidi" w:cstheme="majorBidi"/>
          <w:sz w:val="30"/>
          <w:szCs w:val="30"/>
        </w:rPr>
        <w:t>10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402CDFB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</w:rPr>
        <w:br w:type="page"/>
      </w:r>
    </w:p>
    <w:p w14:paraId="7AA4D0D9" w14:textId="77777777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>ส่วนได้เสียที่ไม่มีอำนาจควบคุม</w:t>
      </w:r>
    </w:p>
    <w:p w14:paraId="1FED1DA7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6975D37" w14:textId="77777777" w:rsidR="00AF5618" w:rsidRPr="003E01A5" w:rsidRDefault="00AF5618" w:rsidP="00AF561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57E0071B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506"/>
        <w:gridCol w:w="183"/>
        <w:gridCol w:w="1530"/>
      </w:tblGrid>
      <w:tr w:rsidR="007501E8" w:rsidRPr="003E01A5" w14:paraId="2F9AC751" w14:textId="77777777" w:rsidTr="004815B3">
        <w:trPr>
          <w:cantSplit/>
          <w:trHeight w:val="20"/>
          <w:tblHeader/>
        </w:trPr>
        <w:tc>
          <w:tcPr>
            <w:tcW w:w="6030" w:type="dxa"/>
            <w:vAlign w:val="bottom"/>
          </w:tcPr>
          <w:p w14:paraId="487D87E0" w14:textId="77777777" w:rsidR="00AF5618" w:rsidRPr="003E01A5" w:rsidRDefault="00AF5618" w:rsidP="004815B3">
            <w:pPr>
              <w:pStyle w:val="acctfourfigures"/>
              <w:spacing w:line="240" w:lineRule="atLeast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219" w:type="dxa"/>
            <w:gridSpan w:val="3"/>
            <w:vAlign w:val="bottom"/>
          </w:tcPr>
          <w:p w14:paraId="12D279E3" w14:textId="77777777" w:rsidR="00AF5618" w:rsidRPr="003E01A5" w:rsidRDefault="00AF5618" w:rsidP="004815B3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บริษัท พฤกษา เรียลเอสเตท จำกัด (มหาชน) และบริษัทย่อย</w:t>
            </w:r>
          </w:p>
        </w:tc>
      </w:tr>
      <w:tr w:rsidR="007501E8" w:rsidRPr="003E01A5" w14:paraId="4FF90B42" w14:textId="77777777" w:rsidTr="00282580">
        <w:trPr>
          <w:cantSplit/>
          <w:trHeight w:val="20"/>
          <w:tblHeader/>
        </w:trPr>
        <w:tc>
          <w:tcPr>
            <w:tcW w:w="6030" w:type="dxa"/>
            <w:vAlign w:val="bottom"/>
          </w:tcPr>
          <w:p w14:paraId="5FDD3DB3" w14:textId="77777777" w:rsidR="00A21DFC" w:rsidRPr="003E01A5" w:rsidRDefault="00A21DFC" w:rsidP="00A21DFC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6" w:type="dxa"/>
          </w:tcPr>
          <w:p w14:paraId="4594DC9C" w14:textId="5C7C758C" w:rsidR="00A21DFC" w:rsidRPr="003E01A5" w:rsidRDefault="005B751D" w:rsidP="00A21DF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3" w:type="dxa"/>
          </w:tcPr>
          <w:p w14:paraId="7AE02BAD" w14:textId="77777777" w:rsidR="00A21DFC" w:rsidRPr="003E01A5" w:rsidRDefault="00A21DFC" w:rsidP="00A21DF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F89858" w14:textId="6503EC17" w:rsidR="00A21DFC" w:rsidRPr="003E01A5" w:rsidRDefault="005B751D" w:rsidP="00A21DF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7501E8" w:rsidRPr="003E01A5" w14:paraId="320E2908" w14:textId="77777777" w:rsidTr="004815B3">
        <w:trPr>
          <w:cantSplit/>
          <w:trHeight w:val="20"/>
          <w:tblHeader/>
        </w:trPr>
        <w:tc>
          <w:tcPr>
            <w:tcW w:w="6030" w:type="dxa"/>
            <w:vAlign w:val="bottom"/>
          </w:tcPr>
          <w:p w14:paraId="2031D206" w14:textId="77777777" w:rsidR="00AF5618" w:rsidRPr="003E01A5" w:rsidRDefault="00AF5618" w:rsidP="004815B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9" w:type="dxa"/>
            <w:gridSpan w:val="3"/>
            <w:vAlign w:val="bottom"/>
          </w:tcPr>
          <w:p w14:paraId="3252EB00" w14:textId="77777777" w:rsidR="00AF5618" w:rsidRPr="003E01A5" w:rsidRDefault="00AF5618" w:rsidP="004815B3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86686" w:rsidRPr="003E01A5" w14:paraId="331D52CA" w14:textId="77777777" w:rsidTr="00282580">
        <w:trPr>
          <w:cantSplit/>
          <w:trHeight w:val="20"/>
        </w:trPr>
        <w:tc>
          <w:tcPr>
            <w:tcW w:w="6030" w:type="dxa"/>
            <w:vAlign w:val="bottom"/>
          </w:tcPr>
          <w:p w14:paraId="6448DD10" w14:textId="77777777" w:rsidR="00986686" w:rsidRPr="003E01A5" w:rsidRDefault="00986686" w:rsidP="009866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06" w:type="dxa"/>
            <w:vAlign w:val="bottom"/>
          </w:tcPr>
          <w:p w14:paraId="5A55A1C0" w14:textId="5C217568" w:rsidR="00986686" w:rsidRPr="003E01A5" w:rsidRDefault="005B751D" w:rsidP="00CE39B3">
            <w:pPr>
              <w:pStyle w:val="a"/>
              <w:tabs>
                <w:tab w:val="clear" w:pos="1080"/>
                <w:tab w:val="decimal" w:pos="740"/>
              </w:tabs>
              <w:ind w:left="-120" w:right="-276"/>
              <w:rPr>
                <w:rFonts w:asciiTheme="majorBidi" w:hAnsiTheme="majorBidi" w:cstheme="majorBidi"/>
                <w:cs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</w:t>
            </w:r>
            <w:r w:rsidR="00CE39B3" w:rsidRPr="003E01A5">
              <w:rPr>
                <w:rFonts w:asciiTheme="majorBidi" w:hAnsiTheme="majorBidi" w:cstheme="majorBidi"/>
                <w:lang w:val="en-US"/>
              </w:rPr>
              <w:t>.</w:t>
            </w:r>
            <w:r w:rsidRPr="003E01A5">
              <w:rPr>
                <w:rFonts w:asciiTheme="majorBidi" w:hAnsiTheme="majorBidi" w:cstheme="majorBidi"/>
                <w:lang w:val="en-US"/>
              </w:rPr>
              <w:t>77</w:t>
            </w:r>
            <w:r w:rsidR="00CE39B3" w:rsidRPr="003E01A5">
              <w:rPr>
                <w:rFonts w:asciiTheme="majorBidi" w:hAnsiTheme="majorBidi" w:cstheme="majorBidi"/>
                <w:lang w:val="en-US"/>
              </w:rPr>
              <w:t>%</w:t>
            </w:r>
          </w:p>
        </w:tc>
        <w:tc>
          <w:tcPr>
            <w:tcW w:w="183" w:type="dxa"/>
            <w:vAlign w:val="bottom"/>
          </w:tcPr>
          <w:p w14:paraId="222B3505" w14:textId="77777777" w:rsidR="00986686" w:rsidRPr="003E01A5" w:rsidRDefault="00986686" w:rsidP="009866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E9DB45D" w14:textId="6D765820" w:rsidR="00986686" w:rsidRPr="003E01A5" w:rsidRDefault="005B751D" w:rsidP="00986686">
            <w:pPr>
              <w:pStyle w:val="a"/>
              <w:tabs>
                <w:tab w:val="clear" w:pos="1080"/>
                <w:tab w:val="decimal" w:pos="74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</w:t>
            </w:r>
            <w:r w:rsidR="00986686" w:rsidRPr="003E01A5">
              <w:rPr>
                <w:rFonts w:asciiTheme="majorBidi" w:hAnsiTheme="majorBidi" w:cstheme="majorBidi"/>
                <w:lang w:val="en-US"/>
              </w:rPr>
              <w:t>.</w:t>
            </w:r>
            <w:r w:rsidRPr="003E01A5">
              <w:rPr>
                <w:rFonts w:asciiTheme="majorBidi" w:hAnsiTheme="majorBidi" w:cstheme="majorBidi"/>
                <w:lang w:val="en-US"/>
              </w:rPr>
              <w:t>77</w:t>
            </w:r>
            <w:r w:rsidR="00986686" w:rsidRPr="003E01A5">
              <w:rPr>
                <w:rFonts w:asciiTheme="majorBidi" w:hAnsiTheme="majorBidi" w:cstheme="majorBidi"/>
                <w:lang w:val="en-US"/>
              </w:rPr>
              <w:t>%</w:t>
            </w:r>
          </w:p>
        </w:tc>
      </w:tr>
      <w:tr w:rsidR="00986686" w:rsidRPr="003E01A5" w14:paraId="0C632B19" w14:textId="77777777" w:rsidTr="00282580">
        <w:trPr>
          <w:cantSplit/>
          <w:trHeight w:val="20"/>
        </w:trPr>
        <w:tc>
          <w:tcPr>
            <w:tcW w:w="6030" w:type="dxa"/>
          </w:tcPr>
          <w:p w14:paraId="06FDE4BB" w14:textId="77777777" w:rsidR="00986686" w:rsidRPr="003E01A5" w:rsidRDefault="00986686" w:rsidP="009866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06" w:type="dxa"/>
          </w:tcPr>
          <w:p w14:paraId="553C8923" w14:textId="77777777" w:rsidR="00986686" w:rsidRPr="003E01A5" w:rsidRDefault="00986686" w:rsidP="009866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0E65EE31" w14:textId="77777777" w:rsidR="00986686" w:rsidRPr="003E01A5" w:rsidRDefault="00986686" w:rsidP="009866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6F858B" w14:textId="77777777" w:rsidR="00986686" w:rsidRPr="003E01A5" w:rsidRDefault="00986686" w:rsidP="009866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986686" w:rsidRPr="003E01A5" w14:paraId="1AE2F85B" w14:textId="77777777" w:rsidTr="00282580">
        <w:trPr>
          <w:cantSplit/>
          <w:trHeight w:val="20"/>
        </w:trPr>
        <w:tc>
          <w:tcPr>
            <w:tcW w:w="6030" w:type="dxa"/>
          </w:tcPr>
          <w:p w14:paraId="53790C76" w14:textId="77777777" w:rsidR="00986686" w:rsidRPr="003E01A5" w:rsidRDefault="00986686" w:rsidP="009866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06" w:type="dxa"/>
          </w:tcPr>
          <w:p w14:paraId="65DFF56A" w14:textId="20981BB0" w:rsidR="00986686" w:rsidRPr="003E01A5" w:rsidRDefault="005B751D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45</w:t>
            </w:r>
            <w:r w:rsidR="00CE39B3" w:rsidRPr="003E01A5">
              <w:rPr>
                <w:rFonts w:asciiTheme="majorBidi" w:hAnsiTheme="majorBidi" w:cstheme="majorBidi"/>
                <w:lang w:val="en-US"/>
              </w:rPr>
              <w:t>,</w:t>
            </w:r>
            <w:r w:rsidRPr="003E01A5">
              <w:rPr>
                <w:rFonts w:asciiTheme="majorBidi" w:hAnsiTheme="majorBidi" w:cstheme="majorBidi"/>
                <w:lang w:val="en-US"/>
              </w:rPr>
              <w:t>460</w:t>
            </w:r>
          </w:p>
        </w:tc>
        <w:tc>
          <w:tcPr>
            <w:tcW w:w="183" w:type="dxa"/>
          </w:tcPr>
          <w:p w14:paraId="5BD6C896" w14:textId="77777777" w:rsidR="00986686" w:rsidRPr="003E01A5" w:rsidRDefault="00986686" w:rsidP="009866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D9FD9B" w14:textId="47AEFDF1" w:rsidR="00986686" w:rsidRPr="003E01A5" w:rsidRDefault="005B751D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40</w:t>
            </w:r>
            <w:r w:rsidR="00986686" w:rsidRPr="003E01A5">
              <w:rPr>
                <w:rFonts w:asciiTheme="majorBidi" w:hAnsiTheme="majorBidi" w:cstheme="majorBidi"/>
                <w:lang w:val="en-US"/>
              </w:rPr>
              <w:t>,</w:t>
            </w:r>
            <w:r w:rsidRPr="003E01A5">
              <w:rPr>
                <w:rFonts w:asciiTheme="majorBidi" w:hAnsiTheme="majorBidi" w:cstheme="majorBidi"/>
                <w:lang w:val="en-US"/>
              </w:rPr>
              <w:t>826</w:t>
            </w:r>
          </w:p>
        </w:tc>
      </w:tr>
      <w:tr w:rsidR="00986686" w:rsidRPr="003E01A5" w14:paraId="0FAB7F2D" w14:textId="77777777" w:rsidTr="00282580">
        <w:trPr>
          <w:cantSplit/>
          <w:trHeight w:val="20"/>
        </w:trPr>
        <w:tc>
          <w:tcPr>
            <w:tcW w:w="6030" w:type="dxa"/>
          </w:tcPr>
          <w:p w14:paraId="105E74C2" w14:textId="77777777" w:rsidR="00986686" w:rsidRPr="003E01A5" w:rsidRDefault="00986686" w:rsidP="009866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06" w:type="dxa"/>
          </w:tcPr>
          <w:p w14:paraId="12B1E4B6" w14:textId="0B4CC8ED" w:rsidR="00986686" w:rsidRPr="003E01A5" w:rsidRDefault="005B751D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4</w:t>
            </w:r>
            <w:r w:rsidR="00CE39B3" w:rsidRPr="003E01A5">
              <w:rPr>
                <w:rFonts w:asciiTheme="majorBidi" w:hAnsiTheme="majorBidi" w:cstheme="majorBidi"/>
                <w:lang w:val="en-US"/>
              </w:rPr>
              <w:t>,</w:t>
            </w:r>
            <w:r w:rsidRPr="003E01A5">
              <w:rPr>
                <w:rFonts w:asciiTheme="majorBidi" w:hAnsiTheme="majorBidi" w:cstheme="majorBidi"/>
                <w:lang w:val="en-US"/>
              </w:rPr>
              <w:t>671</w:t>
            </w:r>
          </w:p>
        </w:tc>
        <w:tc>
          <w:tcPr>
            <w:tcW w:w="183" w:type="dxa"/>
          </w:tcPr>
          <w:p w14:paraId="4D9FD05D" w14:textId="77777777" w:rsidR="00986686" w:rsidRPr="003E01A5" w:rsidRDefault="00986686" w:rsidP="009866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096D1C" w14:textId="590DF1C0" w:rsidR="00986686" w:rsidRPr="003E01A5" w:rsidRDefault="005B751D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5</w:t>
            </w:r>
            <w:r w:rsidR="00986686" w:rsidRPr="003E01A5">
              <w:rPr>
                <w:rFonts w:asciiTheme="majorBidi" w:hAnsiTheme="majorBidi" w:cstheme="majorBidi"/>
                <w:lang w:val="en-US"/>
              </w:rPr>
              <w:t>,</w:t>
            </w:r>
            <w:r w:rsidRPr="003E01A5">
              <w:rPr>
                <w:rFonts w:asciiTheme="majorBidi" w:hAnsiTheme="majorBidi" w:cstheme="majorBidi"/>
                <w:lang w:val="en-US"/>
              </w:rPr>
              <w:t>020</w:t>
            </w:r>
          </w:p>
        </w:tc>
      </w:tr>
      <w:tr w:rsidR="00986686" w:rsidRPr="003E01A5" w14:paraId="05C4D0E7" w14:textId="77777777" w:rsidTr="00282580">
        <w:trPr>
          <w:cantSplit/>
          <w:trHeight w:val="20"/>
        </w:trPr>
        <w:tc>
          <w:tcPr>
            <w:tcW w:w="6030" w:type="dxa"/>
          </w:tcPr>
          <w:p w14:paraId="413A9712" w14:textId="77777777" w:rsidR="00986686" w:rsidRPr="003E01A5" w:rsidRDefault="00986686" w:rsidP="009866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506" w:type="dxa"/>
          </w:tcPr>
          <w:p w14:paraId="7FC27071" w14:textId="65FFFA00" w:rsidR="00986686" w:rsidRPr="003E01A5" w:rsidRDefault="00CE39B3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(</w:t>
            </w:r>
            <w:r w:rsidR="005B751D" w:rsidRPr="003E01A5">
              <w:rPr>
                <w:rFonts w:asciiTheme="majorBidi" w:hAnsiTheme="majorBidi" w:cstheme="majorBidi"/>
                <w:lang w:val="en-US"/>
              </w:rPr>
              <w:t>9</w:t>
            </w:r>
            <w:r w:rsidRPr="003E01A5">
              <w:rPr>
                <w:rFonts w:asciiTheme="majorBidi" w:hAnsiTheme="majorBidi" w:cstheme="majorBidi"/>
                <w:lang w:val="en-US"/>
              </w:rPr>
              <w:t>,</w:t>
            </w:r>
            <w:r w:rsidR="005B751D" w:rsidRPr="003E01A5">
              <w:rPr>
                <w:rFonts w:asciiTheme="majorBidi" w:hAnsiTheme="majorBidi" w:cstheme="majorBidi"/>
                <w:lang w:val="en-US"/>
              </w:rPr>
              <w:t>3</w:t>
            </w:r>
            <w:r w:rsidR="00C77797">
              <w:rPr>
                <w:rFonts w:asciiTheme="majorBidi" w:hAnsiTheme="majorBidi" w:cstheme="majorBidi"/>
                <w:lang w:val="en-US"/>
              </w:rPr>
              <w:t>93</w:t>
            </w:r>
            <w:r w:rsidRPr="003E01A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3" w:type="dxa"/>
          </w:tcPr>
          <w:p w14:paraId="61609643" w14:textId="77777777" w:rsidR="00986686" w:rsidRPr="003E01A5" w:rsidRDefault="00986686" w:rsidP="009866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7161E1" w14:textId="7A1C8C42" w:rsidR="00986686" w:rsidRPr="003E01A5" w:rsidRDefault="00986686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(</w:t>
            </w:r>
            <w:r w:rsidR="005B751D" w:rsidRPr="003E01A5">
              <w:rPr>
                <w:rFonts w:asciiTheme="majorBidi" w:hAnsiTheme="majorBidi" w:cstheme="majorBidi"/>
                <w:lang w:val="en-US"/>
              </w:rPr>
              <w:t>5</w:t>
            </w:r>
            <w:r w:rsidRPr="003E01A5">
              <w:rPr>
                <w:rFonts w:asciiTheme="majorBidi" w:hAnsiTheme="majorBidi" w:cstheme="majorBidi"/>
                <w:lang w:val="en-US"/>
              </w:rPr>
              <w:t>,</w:t>
            </w:r>
            <w:r w:rsidR="005B751D" w:rsidRPr="003E01A5">
              <w:rPr>
                <w:rFonts w:asciiTheme="majorBidi" w:hAnsiTheme="majorBidi" w:cstheme="majorBidi"/>
                <w:lang w:val="en-US"/>
              </w:rPr>
              <w:t>428</w:t>
            </w:r>
            <w:r w:rsidRPr="003E01A5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86686" w:rsidRPr="003E01A5" w14:paraId="7D3DFE1E" w14:textId="77777777" w:rsidTr="00282580">
        <w:trPr>
          <w:cantSplit/>
          <w:trHeight w:val="20"/>
        </w:trPr>
        <w:tc>
          <w:tcPr>
            <w:tcW w:w="6030" w:type="dxa"/>
          </w:tcPr>
          <w:p w14:paraId="6A8EF16D" w14:textId="77777777" w:rsidR="00986686" w:rsidRPr="003E01A5" w:rsidRDefault="00986686" w:rsidP="009866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08D0D5B1" w14:textId="0A599EB2" w:rsidR="00986686" w:rsidRPr="003E01A5" w:rsidRDefault="00CE39B3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(</w:t>
            </w:r>
            <w:r w:rsidR="005B751D" w:rsidRPr="003E01A5">
              <w:rPr>
                <w:rFonts w:asciiTheme="majorBidi" w:hAnsiTheme="majorBidi" w:cstheme="majorBidi"/>
                <w:lang w:val="en-US"/>
              </w:rPr>
              <w:t>1</w:t>
            </w:r>
            <w:r w:rsidR="007E7AA3" w:rsidRPr="003E01A5">
              <w:rPr>
                <w:rFonts w:asciiTheme="majorBidi" w:hAnsiTheme="majorBidi" w:cstheme="majorBidi"/>
                <w:lang w:val="en-US"/>
              </w:rPr>
              <w:t>,</w:t>
            </w:r>
            <w:r w:rsidR="00C77797">
              <w:rPr>
                <w:rFonts w:asciiTheme="majorBidi" w:hAnsiTheme="majorBidi" w:cstheme="majorBidi"/>
                <w:lang w:val="en-US"/>
              </w:rPr>
              <w:t>299</w:t>
            </w:r>
            <w:r w:rsidRPr="003E01A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3" w:type="dxa"/>
          </w:tcPr>
          <w:p w14:paraId="4EA29AC7" w14:textId="77777777" w:rsidR="00986686" w:rsidRPr="003E01A5" w:rsidRDefault="00986686" w:rsidP="009866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1895F7" w14:textId="0E9C5F46" w:rsidR="00986686" w:rsidRPr="003E01A5" w:rsidRDefault="00986686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(</w:t>
            </w:r>
            <w:r w:rsidR="005B751D" w:rsidRPr="003E01A5">
              <w:rPr>
                <w:rFonts w:asciiTheme="majorBidi" w:hAnsiTheme="majorBidi" w:cstheme="majorBidi"/>
                <w:lang w:val="en-US"/>
              </w:rPr>
              <w:t>342</w:t>
            </w:r>
            <w:r w:rsidRPr="003E01A5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86686" w:rsidRPr="003E01A5" w14:paraId="3D8A48BB" w14:textId="77777777" w:rsidTr="00282580">
        <w:trPr>
          <w:cantSplit/>
          <w:trHeight w:val="20"/>
        </w:trPr>
        <w:tc>
          <w:tcPr>
            <w:tcW w:w="6030" w:type="dxa"/>
          </w:tcPr>
          <w:p w14:paraId="4E4AB97C" w14:textId="77777777" w:rsidR="00986686" w:rsidRPr="003E01A5" w:rsidRDefault="00986686" w:rsidP="009866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23BABC2A" w14:textId="3455FE5C" w:rsidR="00986686" w:rsidRPr="003E01A5" w:rsidRDefault="005B751D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39</w:t>
            </w:r>
            <w:r w:rsidR="00CE39B3" w:rsidRPr="003E01A5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439</w:t>
            </w:r>
          </w:p>
        </w:tc>
        <w:tc>
          <w:tcPr>
            <w:tcW w:w="183" w:type="dxa"/>
          </w:tcPr>
          <w:p w14:paraId="4DD1633C" w14:textId="77777777" w:rsidR="00986686" w:rsidRPr="003E01A5" w:rsidRDefault="00986686" w:rsidP="009866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4D8D5AD" w14:textId="69352DEB" w:rsidR="00986686" w:rsidRPr="003E01A5" w:rsidRDefault="005B751D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40</w:t>
            </w:r>
            <w:r w:rsidR="00986686" w:rsidRPr="003E01A5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076</w:t>
            </w:r>
          </w:p>
        </w:tc>
      </w:tr>
      <w:tr w:rsidR="00986686" w:rsidRPr="003E01A5" w14:paraId="09BE0878" w14:textId="77777777" w:rsidTr="00282580">
        <w:trPr>
          <w:cantSplit/>
          <w:trHeight w:val="20"/>
        </w:trPr>
        <w:tc>
          <w:tcPr>
            <w:tcW w:w="6030" w:type="dxa"/>
          </w:tcPr>
          <w:p w14:paraId="7D150393" w14:textId="77777777" w:rsidR="00986686" w:rsidRPr="003E01A5" w:rsidRDefault="00986686" w:rsidP="009866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2A370FD8" w14:textId="7B01038A" w:rsidR="00986686" w:rsidRPr="003E01A5" w:rsidRDefault="005B751D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698</w:t>
            </w:r>
          </w:p>
        </w:tc>
        <w:tc>
          <w:tcPr>
            <w:tcW w:w="183" w:type="dxa"/>
          </w:tcPr>
          <w:p w14:paraId="1D67AB9C" w14:textId="77777777" w:rsidR="00986686" w:rsidRPr="003E01A5" w:rsidRDefault="00986686" w:rsidP="009866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2F46DB" w14:textId="04467BED" w:rsidR="00986686" w:rsidRPr="003E01A5" w:rsidRDefault="005B751D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709</w:t>
            </w:r>
          </w:p>
        </w:tc>
      </w:tr>
      <w:tr w:rsidR="007501E8" w:rsidRPr="003E01A5" w14:paraId="3C130F52" w14:textId="77777777" w:rsidTr="00282580">
        <w:trPr>
          <w:cantSplit/>
          <w:trHeight w:val="20"/>
        </w:trPr>
        <w:tc>
          <w:tcPr>
            <w:tcW w:w="6030" w:type="dxa"/>
          </w:tcPr>
          <w:p w14:paraId="5A578CF4" w14:textId="77777777" w:rsidR="00E96D70" w:rsidRPr="003E01A5" w:rsidRDefault="00E96D70" w:rsidP="00E9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6" w:type="dxa"/>
            <w:tcBorders>
              <w:top w:val="double" w:sz="4" w:space="0" w:color="auto"/>
            </w:tcBorders>
          </w:tcPr>
          <w:p w14:paraId="6BC750AB" w14:textId="77777777" w:rsidR="00E96D70" w:rsidRPr="003E01A5" w:rsidRDefault="00E96D70" w:rsidP="00E9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86E9CC4" w14:textId="77777777" w:rsidR="00E96D70" w:rsidRPr="003E01A5" w:rsidRDefault="00E96D70" w:rsidP="00E9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80F3BB" w14:textId="77777777" w:rsidR="00E96D70" w:rsidRPr="003E01A5" w:rsidRDefault="00E96D70" w:rsidP="00E9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86686" w:rsidRPr="003E01A5" w14:paraId="271C7498" w14:textId="77777777" w:rsidTr="00282580">
        <w:trPr>
          <w:cantSplit/>
          <w:trHeight w:val="20"/>
        </w:trPr>
        <w:tc>
          <w:tcPr>
            <w:tcW w:w="6030" w:type="dxa"/>
          </w:tcPr>
          <w:p w14:paraId="423F9415" w14:textId="77777777" w:rsidR="00986686" w:rsidRPr="003E01A5" w:rsidRDefault="00986686" w:rsidP="00986686">
            <w:pPr>
              <w:pStyle w:val="ListBullet3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506" w:type="dxa"/>
          </w:tcPr>
          <w:p w14:paraId="1C20B48F" w14:textId="46CA3C7A" w:rsidR="00986686" w:rsidRPr="003E01A5" w:rsidRDefault="005B751D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12</w:t>
            </w:r>
            <w:r w:rsidR="00CE39B3" w:rsidRPr="003E01A5">
              <w:rPr>
                <w:rFonts w:asciiTheme="majorBidi" w:hAnsiTheme="majorBidi" w:cstheme="majorBidi"/>
                <w:lang w:val="en-US"/>
              </w:rPr>
              <w:t>,</w:t>
            </w:r>
            <w:r w:rsidRPr="003E01A5">
              <w:rPr>
                <w:rFonts w:asciiTheme="majorBidi" w:hAnsiTheme="majorBidi" w:cstheme="majorBidi"/>
                <w:lang w:val="en-US"/>
              </w:rPr>
              <w:t>043</w:t>
            </w:r>
          </w:p>
        </w:tc>
        <w:tc>
          <w:tcPr>
            <w:tcW w:w="183" w:type="dxa"/>
          </w:tcPr>
          <w:p w14:paraId="2DBB9E01" w14:textId="77777777" w:rsidR="00986686" w:rsidRPr="003E01A5" w:rsidRDefault="00986686" w:rsidP="0098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A94DDB" w14:textId="68CA635D" w:rsidR="00986686" w:rsidRPr="003E01A5" w:rsidRDefault="005B751D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17</w:t>
            </w:r>
            <w:r w:rsidR="00986686" w:rsidRPr="003E01A5">
              <w:rPr>
                <w:rFonts w:asciiTheme="majorBidi" w:hAnsiTheme="majorBidi" w:cstheme="majorBidi"/>
                <w:lang w:val="en-US"/>
              </w:rPr>
              <w:t>,</w:t>
            </w:r>
            <w:r w:rsidRPr="003E01A5">
              <w:rPr>
                <w:rFonts w:asciiTheme="majorBidi" w:hAnsiTheme="majorBidi" w:cstheme="majorBidi"/>
                <w:lang w:val="en-US"/>
              </w:rPr>
              <w:t>830</w:t>
            </w:r>
          </w:p>
        </w:tc>
      </w:tr>
      <w:tr w:rsidR="00986686" w:rsidRPr="003E01A5" w14:paraId="5014681E" w14:textId="77777777" w:rsidTr="00282580">
        <w:trPr>
          <w:cantSplit/>
          <w:trHeight w:val="20"/>
        </w:trPr>
        <w:tc>
          <w:tcPr>
            <w:tcW w:w="6030" w:type="dxa"/>
          </w:tcPr>
          <w:p w14:paraId="09B1C13D" w14:textId="77777777" w:rsidR="00986686" w:rsidRPr="003E01A5" w:rsidRDefault="00986686" w:rsidP="009866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506" w:type="dxa"/>
          </w:tcPr>
          <w:p w14:paraId="034F08B9" w14:textId="18B7C0DB" w:rsidR="00986686" w:rsidRPr="003E01A5" w:rsidRDefault="005B751D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545</w:t>
            </w:r>
          </w:p>
        </w:tc>
        <w:tc>
          <w:tcPr>
            <w:tcW w:w="183" w:type="dxa"/>
          </w:tcPr>
          <w:p w14:paraId="0A0E403B" w14:textId="77777777" w:rsidR="00986686" w:rsidRPr="003E01A5" w:rsidRDefault="00986686" w:rsidP="0098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C2D28E" w14:textId="4A2207AA" w:rsidR="00986686" w:rsidRPr="003E01A5" w:rsidRDefault="005B751D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790</w:t>
            </w:r>
          </w:p>
        </w:tc>
      </w:tr>
      <w:tr w:rsidR="00986686" w:rsidRPr="003E01A5" w14:paraId="7320DBFA" w14:textId="77777777" w:rsidTr="00282580">
        <w:trPr>
          <w:cantSplit/>
          <w:trHeight w:val="20"/>
        </w:trPr>
        <w:tc>
          <w:tcPr>
            <w:tcW w:w="6030" w:type="dxa"/>
            <w:vAlign w:val="bottom"/>
          </w:tcPr>
          <w:p w14:paraId="39EB2FF3" w14:textId="7790090A" w:rsidR="00986686" w:rsidRPr="003E01A5" w:rsidRDefault="00986686" w:rsidP="0098668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(ขาดทุน) เบ็ดเสร็จอื่น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0E9B4A15" w14:textId="2BECB2F4" w:rsidR="00986686" w:rsidRPr="003E01A5" w:rsidRDefault="00CE39B3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(</w:t>
            </w:r>
            <w:r w:rsidR="00C4617C">
              <w:rPr>
                <w:rFonts w:asciiTheme="majorBidi" w:hAnsiTheme="majorBidi" w:cstheme="majorBidi"/>
                <w:lang w:val="en-US"/>
              </w:rPr>
              <w:t>31</w:t>
            </w:r>
            <w:r w:rsidRPr="003E01A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3" w:type="dxa"/>
          </w:tcPr>
          <w:p w14:paraId="7675C212" w14:textId="77777777" w:rsidR="00986686" w:rsidRPr="003E01A5" w:rsidRDefault="00986686" w:rsidP="0098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A32075" w14:textId="0D38BD7F" w:rsidR="00986686" w:rsidRPr="003E01A5" w:rsidRDefault="00986686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(</w:t>
            </w:r>
            <w:r w:rsidR="005B751D" w:rsidRPr="003E01A5">
              <w:rPr>
                <w:rFonts w:asciiTheme="majorBidi" w:hAnsiTheme="majorBidi" w:cstheme="majorBidi"/>
                <w:lang w:val="en-US"/>
              </w:rPr>
              <w:t>5</w:t>
            </w:r>
            <w:r w:rsidRPr="003E01A5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86686" w:rsidRPr="003E01A5" w14:paraId="5A8690C8" w14:textId="77777777" w:rsidTr="00282580">
        <w:trPr>
          <w:cantSplit/>
          <w:trHeight w:val="20"/>
        </w:trPr>
        <w:tc>
          <w:tcPr>
            <w:tcW w:w="6030" w:type="dxa"/>
          </w:tcPr>
          <w:p w14:paraId="4EA3FDDB" w14:textId="77777777" w:rsidR="00986686" w:rsidRPr="003E01A5" w:rsidRDefault="00986686" w:rsidP="0098668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044E941A" w14:textId="5BCB8775" w:rsidR="00986686" w:rsidRPr="003E01A5" w:rsidRDefault="005B751D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51</w:t>
            </w:r>
            <w:r w:rsidR="00C4617C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</w:p>
        </w:tc>
        <w:tc>
          <w:tcPr>
            <w:tcW w:w="183" w:type="dxa"/>
          </w:tcPr>
          <w:p w14:paraId="55945F3E" w14:textId="77777777" w:rsidR="00986686" w:rsidRPr="003E01A5" w:rsidRDefault="00986686" w:rsidP="0098668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816B766" w14:textId="011E38FA" w:rsidR="00986686" w:rsidRPr="003E01A5" w:rsidRDefault="005B751D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785</w:t>
            </w:r>
          </w:p>
        </w:tc>
      </w:tr>
      <w:tr w:rsidR="00986686" w:rsidRPr="003E01A5" w14:paraId="5D3B6529" w14:textId="77777777" w:rsidTr="00282580">
        <w:trPr>
          <w:cantSplit/>
          <w:trHeight w:val="20"/>
        </w:trPr>
        <w:tc>
          <w:tcPr>
            <w:tcW w:w="6030" w:type="dxa"/>
          </w:tcPr>
          <w:p w14:paraId="776D227E" w14:textId="77777777" w:rsidR="00986686" w:rsidRPr="003E01A5" w:rsidRDefault="00986686" w:rsidP="0098668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30D133CF" w14:textId="5BE182AC" w:rsidR="00986686" w:rsidRPr="003E01A5" w:rsidRDefault="005B751D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83" w:type="dxa"/>
          </w:tcPr>
          <w:p w14:paraId="64BD65BD" w14:textId="77777777" w:rsidR="00986686" w:rsidRPr="003E01A5" w:rsidRDefault="00986686" w:rsidP="0098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0F4DFD2" w14:textId="5B99B0E8" w:rsidR="00986686" w:rsidRPr="003E01A5" w:rsidRDefault="005B751D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14</w:t>
            </w:r>
          </w:p>
        </w:tc>
      </w:tr>
      <w:tr w:rsidR="004716D0" w:rsidRPr="003E01A5" w14:paraId="02B7EE9D" w14:textId="77777777" w:rsidTr="00282580">
        <w:trPr>
          <w:cantSplit/>
          <w:trHeight w:val="125"/>
        </w:trPr>
        <w:tc>
          <w:tcPr>
            <w:tcW w:w="6030" w:type="dxa"/>
          </w:tcPr>
          <w:p w14:paraId="4AA4C8FC" w14:textId="77777777" w:rsidR="004716D0" w:rsidRPr="003E01A5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6" w:type="dxa"/>
            <w:tcBorders>
              <w:top w:val="double" w:sz="4" w:space="0" w:color="auto"/>
            </w:tcBorders>
          </w:tcPr>
          <w:p w14:paraId="2EBF4563" w14:textId="77777777" w:rsidR="004716D0" w:rsidRPr="003E01A5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7AD5B8A2" w14:textId="77777777" w:rsidR="004716D0" w:rsidRPr="003E01A5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191E9A" w14:textId="77777777" w:rsidR="004716D0" w:rsidRPr="003E01A5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86686" w:rsidRPr="003E01A5" w14:paraId="60C40665" w14:textId="77777777" w:rsidTr="00282580">
        <w:trPr>
          <w:cantSplit/>
          <w:trHeight w:val="20"/>
        </w:trPr>
        <w:tc>
          <w:tcPr>
            <w:tcW w:w="6030" w:type="dxa"/>
            <w:vAlign w:val="bottom"/>
          </w:tcPr>
          <w:p w14:paraId="6549A977" w14:textId="700169BF" w:rsidR="00986686" w:rsidRPr="003E01A5" w:rsidRDefault="00986686" w:rsidP="009866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="00B71C7E"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ได้มา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จากกิจกรรมดำเนินงาน</w:t>
            </w:r>
          </w:p>
        </w:tc>
        <w:tc>
          <w:tcPr>
            <w:tcW w:w="1506" w:type="dxa"/>
            <w:vAlign w:val="bottom"/>
          </w:tcPr>
          <w:p w14:paraId="55F72F6B" w14:textId="52383BD7" w:rsidR="00986686" w:rsidRPr="003E01A5" w:rsidRDefault="005B751D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cs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958</w:t>
            </w:r>
          </w:p>
        </w:tc>
        <w:tc>
          <w:tcPr>
            <w:tcW w:w="183" w:type="dxa"/>
            <w:vAlign w:val="bottom"/>
          </w:tcPr>
          <w:p w14:paraId="06E31004" w14:textId="77777777" w:rsidR="00986686" w:rsidRPr="003E01A5" w:rsidRDefault="00986686" w:rsidP="0098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FEA0B65" w14:textId="2F560127" w:rsidR="00986686" w:rsidRPr="003E01A5" w:rsidRDefault="005B751D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3</w:t>
            </w:r>
            <w:r w:rsidR="00986686" w:rsidRPr="003E01A5">
              <w:rPr>
                <w:rFonts w:asciiTheme="majorBidi" w:hAnsiTheme="majorBidi" w:cstheme="majorBidi"/>
                <w:lang w:val="en-US"/>
              </w:rPr>
              <w:t>,</w:t>
            </w:r>
            <w:r w:rsidRPr="003E01A5">
              <w:rPr>
                <w:rFonts w:asciiTheme="majorBidi" w:hAnsiTheme="majorBidi" w:cstheme="majorBidi"/>
                <w:lang w:val="en-US"/>
              </w:rPr>
              <w:t>101</w:t>
            </w:r>
          </w:p>
        </w:tc>
      </w:tr>
      <w:tr w:rsidR="00986686" w:rsidRPr="003E01A5" w14:paraId="5FDF9758" w14:textId="77777777" w:rsidTr="00282580">
        <w:trPr>
          <w:cantSplit/>
          <w:trHeight w:val="20"/>
        </w:trPr>
        <w:tc>
          <w:tcPr>
            <w:tcW w:w="6030" w:type="dxa"/>
            <w:vAlign w:val="bottom"/>
          </w:tcPr>
          <w:p w14:paraId="5B362F53" w14:textId="2716EAFF" w:rsidR="00986686" w:rsidRPr="003E01A5" w:rsidRDefault="00986686" w:rsidP="0098668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506" w:type="dxa"/>
            <w:vAlign w:val="bottom"/>
          </w:tcPr>
          <w:p w14:paraId="48C26CCD" w14:textId="0DE80B52" w:rsidR="00986686" w:rsidRPr="003E01A5" w:rsidRDefault="00CE39B3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(</w:t>
            </w:r>
            <w:r w:rsidR="005B751D" w:rsidRPr="003E01A5">
              <w:rPr>
                <w:rFonts w:asciiTheme="majorBidi" w:hAnsiTheme="majorBidi" w:cstheme="majorBidi"/>
                <w:lang w:val="en-US"/>
              </w:rPr>
              <w:t>3</w:t>
            </w:r>
            <w:r w:rsidRPr="003E01A5">
              <w:rPr>
                <w:rFonts w:asciiTheme="majorBidi" w:hAnsiTheme="majorBidi" w:cstheme="majorBidi"/>
                <w:lang w:val="en-US"/>
              </w:rPr>
              <w:t>,</w:t>
            </w:r>
            <w:r w:rsidR="005B751D" w:rsidRPr="003E01A5">
              <w:rPr>
                <w:rFonts w:asciiTheme="majorBidi" w:hAnsiTheme="majorBidi" w:cstheme="majorBidi"/>
                <w:lang w:val="en-US"/>
              </w:rPr>
              <w:t>580</w:t>
            </w:r>
            <w:r w:rsidRPr="003E01A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65D4D2A8" w14:textId="77777777" w:rsidR="00986686" w:rsidRPr="003E01A5" w:rsidRDefault="00986686" w:rsidP="0098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A25D3C" w14:textId="177060BE" w:rsidR="00986686" w:rsidRPr="003E01A5" w:rsidRDefault="00986686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(</w:t>
            </w:r>
            <w:r w:rsidR="005B751D" w:rsidRPr="003E01A5">
              <w:rPr>
                <w:rFonts w:asciiTheme="majorBidi" w:hAnsiTheme="majorBidi" w:cstheme="majorBidi"/>
                <w:lang w:val="en-US"/>
              </w:rPr>
              <w:t>800</w:t>
            </w:r>
            <w:r w:rsidRPr="003E01A5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86686" w:rsidRPr="003E01A5" w14:paraId="599CF782" w14:textId="77777777" w:rsidTr="00282580">
        <w:trPr>
          <w:cantSplit/>
          <w:trHeight w:val="20"/>
        </w:trPr>
        <w:tc>
          <w:tcPr>
            <w:tcW w:w="6030" w:type="dxa"/>
          </w:tcPr>
          <w:p w14:paraId="1FBDEEED" w14:textId="47A3F06B" w:rsidR="00986686" w:rsidRPr="003E01A5" w:rsidRDefault="00986686" w:rsidP="0098668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="00B71C7E"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ได้มา</w:t>
            </w:r>
            <w:r w:rsidR="00E16684"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</w:t>
            </w:r>
            <w:r w:rsidR="00B71C7E"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(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ใช้ไปใน</w:t>
            </w:r>
            <w:r w:rsidR="00B71C7E"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)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กิจกรรมจัดหาเงิน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5483B969" w14:textId="4585EAA6" w:rsidR="00986686" w:rsidRPr="003E01A5" w:rsidRDefault="005B751D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3</w:t>
            </w:r>
            <w:r w:rsidR="00CE39B3" w:rsidRPr="003E01A5">
              <w:rPr>
                <w:rFonts w:asciiTheme="majorBidi" w:hAnsiTheme="majorBidi" w:cstheme="majorBidi"/>
                <w:lang w:val="en-US"/>
              </w:rPr>
              <w:t>,</w:t>
            </w:r>
            <w:r w:rsidRPr="003E01A5">
              <w:rPr>
                <w:rFonts w:asciiTheme="majorBidi" w:hAnsiTheme="majorBidi" w:cstheme="majorBidi"/>
                <w:lang w:val="en-US"/>
              </w:rPr>
              <w:t>297</w:t>
            </w:r>
          </w:p>
        </w:tc>
        <w:tc>
          <w:tcPr>
            <w:tcW w:w="183" w:type="dxa"/>
          </w:tcPr>
          <w:p w14:paraId="5C6CDDA4" w14:textId="77777777" w:rsidR="00986686" w:rsidRPr="003E01A5" w:rsidRDefault="00986686" w:rsidP="0098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7FB704" w14:textId="151CCC23" w:rsidR="00986686" w:rsidRPr="003E01A5" w:rsidRDefault="00986686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3E01A5">
              <w:rPr>
                <w:rFonts w:asciiTheme="majorBidi" w:hAnsiTheme="majorBidi" w:cstheme="majorBidi"/>
                <w:lang w:val="en-US"/>
              </w:rPr>
              <w:t>(</w:t>
            </w:r>
            <w:r w:rsidR="005B751D" w:rsidRPr="003E01A5">
              <w:rPr>
                <w:rFonts w:asciiTheme="majorBidi" w:hAnsiTheme="majorBidi" w:cstheme="majorBidi"/>
                <w:lang w:val="en-US"/>
              </w:rPr>
              <w:t>3</w:t>
            </w:r>
            <w:r w:rsidRPr="003E01A5">
              <w:rPr>
                <w:rFonts w:asciiTheme="majorBidi" w:hAnsiTheme="majorBidi" w:cstheme="majorBidi"/>
                <w:lang w:val="en-US"/>
              </w:rPr>
              <w:t>,</w:t>
            </w:r>
            <w:r w:rsidR="005B751D" w:rsidRPr="003E01A5">
              <w:rPr>
                <w:rFonts w:asciiTheme="majorBidi" w:hAnsiTheme="majorBidi" w:cstheme="majorBidi"/>
                <w:lang w:val="en-US"/>
              </w:rPr>
              <w:t>738</w:t>
            </w:r>
            <w:r w:rsidRPr="003E01A5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86686" w:rsidRPr="003E01A5" w14:paraId="5DBFC9EE" w14:textId="77777777" w:rsidTr="00282580">
        <w:trPr>
          <w:cantSplit/>
          <w:trHeight w:val="20"/>
        </w:trPr>
        <w:tc>
          <w:tcPr>
            <w:tcW w:w="6030" w:type="dxa"/>
          </w:tcPr>
          <w:p w14:paraId="75D01502" w14:textId="4298CC15" w:rsidR="00986686" w:rsidRPr="003E01A5" w:rsidRDefault="00986686" w:rsidP="0098668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  <w:r w:rsidR="003A58EC" w:rsidRPr="003E01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เพิ่มขึ้น (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ลดลง</w:t>
            </w:r>
            <w:r w:rsidR="003A58EC" w:rsidRPr="003E01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)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4AC2E550" w14:textId="078BF58A" w:rsidR="00986686" w:rsidRPr="003E01A5" w:rsidRDefault="005B751D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675</w:t>
            </w:r>
          </w:p>
        </w:tc>
        <w:tc>
          <w:tcPr>
            <w:tcW w:w="183" w:type="dxa"/>
          </w:tcPr>
          <w:p w14:paraId="31E40402" w14:textId="77777777" w:rsidR="00986686" w:rsidRPr="003E01A5" w:rsidRDefault="00986686" w:rsidP="0098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7A8151" w14:textId="761B7017" w:rsidR="00986686" w:rsidRPr="003E01A5" w:rsidRDefault="00986686" w:rsidP="00986686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="005B751D" w:rsidRPr="003E01A5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5B751D" w:rsidRPr="003E01A5">
              <w:rPr>
                <w:rFonts w:asciiTheme="majorBidi" w:hAnsiTheme="majorBidi" w:cstheme="majorBidi"/>
                <w:b/>
                <w:bCs/>
                <w:lang w:val="en-US"/>
              </w:rPr>
              <w:t>437</w:t>
            </w:r>
            <w:r w:rsidRPr="003E01A5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</w:tr>
    </w:tbl>
    <w:p w14:paraId="21B29092" w14:textId="77777777" w:rsidR="00AF5618" w:rsidRPr="003E01A5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5A60F419" w14:textId="77777777" w:rsidR="00AF5618" w:rsidRPr="003E01A5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548152B9" w14:textId="77777777" w:rsidR="00AF5618" w:rsidRPr="003E01A5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004F75C7" w14:textId="04E3B78D" w:rsidR="00986686" w:rsidRPr="003E01A5" w:rsidRDefault="00986686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</w:rPr>
      </w:pPr>
      <w:r w:rsidRPr="003E01A5">
        <w:rPr>
          <w:rFonts w:asciiTheme="majorBidi" w:hAnsiTheme="majorBidi" w:cstheme="majorBidi"/>
          <w:b/>
          <w:bCs/>
          <w:cs/>
        </w:rPr>
        <w:br w:type="page"/>
      </w:r>
    </w:p>
    <w:p w14:paraId="59AEDE1E" w14:textId="77777777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248C1691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58DE799E" w14:textId="2894533F" w:rsidR="00AB50A0" w:rsidRPr="003E01A5" w:rsidRDefault="00AB50A0" w:rsidP="00AB5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/>
          <w:sz w:val="30"/>
          <w:szCs w:val="30"/>
          <w:cs/>
        </w:rPr>
        <w:t xml:space="preserve">ในปี </w:t>
      </w:r>
      <w:r w:rsidR="005B751D" w:rsidRPr="003E01A5">
        <w:rPr>
          <w:rFonts w:asciiTheme="majorBidi" w:hAnsiTheme="majorBidi"/>
          <w:sz w:val="30"/>
          <w:szCs w:val="30"/>
        </w:rPr>
        <w:t>2568</w:t>
      </w:r>
      <w:r w:rsidRPr="003E01A5">
        <w:rPr>
          <w:rFonts w:asciiTheme="majorBidi" w:hAnsiTheme="majorBidi"/>
          <w:sz w:val="30"/>
          <w:szCs w:val="30"/>
          <w:cs/>
        </w:rPr>
        <w:t xml:space="preserve"> กลุ่มบริษัทมี </w:t>
      </w:r>
      <w:r w:rsidR="005B751D" w:rsidRPr="003E01A5">
        <w:rPr>
          <w:rFonts w:asciiTheme="majorBidi" w:hAnsiTheme="majorBidi"/>
          <w:sz w:val="30"/>
          <w:szCs w:val="30"/>
        </w:rPr>
        <w:t>3</w:t>
      </w:r>
      <w:r w:rsidRPr="003E01A5">
        <w:rPr>
          <w:rFonts w:asciiTheme="majorBidi" w:hAnsiTheme="majorBidi"/>
          <w:sz w:val="30"/>
          <w:szCs w:val="30"/>
          <w:cs/>
        </w:rPr>
        <w:t xml:space="preserve"> ส่วนงานที่รายงาน ดังรายละเอียดด้านล่าง ซึ่งเป็นหน่วยงานธุรกิจที่สำคัญของกลุ่มบริษัทผู้มีอำนาจตัดสินใจสูงสุดด้านการดำเนินงานได้รวมธุรกิจประเภทเดียวกันไว้ในส่วนงานที่รายงานเดียวกัน ดังนั้น กลุ่มบริษัทจึงได้ปรับย้อนหลังข้อมูลงานดำเนินงานที่เคยรายงานในปี </w:t>
      </w:r>
      <w:r w:rsidR="005B751D" w:rsidRPr="003E01A5">
        <w:rPr>
          <w:rFonts w:asciiTheme="majorBidi" w:hAnsiTheme="majorBidi"/>
          <w:sz w:val="30"/>
          <w:szCs w:val="30"/>
        </w:rPr>
        <w:t>2567</w:t>
      </w:r>
      <w:r w:rsidRPr="003E01A5">
        <w:rPr>
          <w:rFonts w:asciiTheme="majorBidi" w:hAnsiTheme="majorBidi"/>
          <w:sz w:val="30"/>
          <w:szCs w:val="30"/>
          <w:cs/>
        </w:rPr>
        <w:t xml:space="preserve"> เพื่อการเปรียบเทียบดังนี้</w:t>
      </w:r>
    </w:p>
    <w:p w14:paraId="69EC7950" w14:textId="77777777" w:rsidR="00AB50A0" w:rsidRPr="003E01A5" w:rsidRDefault="00AB50A0" w:rsidP="00AB5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FF6E6E1" w14:textId="2EFF9367" w:rsidR="00AB50A0" w:rsidRPr="003E01A5" w:rsidRDefault="00AB50A0" w:rsidP="00AB5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/>
          <w:sz w:val="30"/>
          <w:szCs w:val="30"/>
          <w:cs/>
        </w:rPr>
        <w:t xml:space="preserve">ส่วนงานที่ </w:t>
      </w:r>
      <w:r w:rsidR="005B751D" w:rsidRPr="003E01A5">
        <w:rPr>
          <w:rFonts w:asciiTheme="majorBidi" w:hAnsiTheme="majorBidi"/>
          <w:sz w:val="30"/>
          <w:szCs w:val="30"/>
        </w:rPr>
        <w:t>1</w:t>
      </w:r>
      <w:r w:rsidRPr="003E01A5">
        <w:rPr>
          <w:rFonts w:asciiTheme="majorBidi" w:hAnsiTheme="majorBidi"/>
          <w:sz w:val="30"/>
          <w:szCs w:val="30"/>
          <w:cs/>
        </w:rPr>
        <w:tab/>
        <w:t>สายงานกลุ่มทาวน์เฮ้าส์และบ้านเดี่ยว</w:t>
      </w:r>
    </w:p>
    <w:p w14:paraId="2E040009" w14:textId="7C6ED7FC" w:rsidR="00AB50A0" w:rsidRPr="003E01A5" w:rsidRDefault="00AB50A0" w:rsidP="00AB5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/>
          <w:sz w:val="30"/>
          <w:szCs w:val="30"/>
          <w:cs/>
        </w:rPr>
        <w:t xml:space="preserve">ส่วนงานที่ </w:t>
      </w:r>
      <w:r w:rsidR="005B751D" w:rsidRPr="003E01A5">
        <w:rPr>
          <w:rFonts w:asciiTheme="majorBidi" w:hAnsiTheme="majorBidi"/>
          <w:sz w:val="30"/>
          <w:szCs w:val="30"/>
        </w:rPr>
        <w:t>2</w:t>
      </w:r>
      <w:r w:rsidRPr="003E01A5">
        <w:rPr>
          <w:rFonts w:asciiTheme="majorBidi" w:hAnsiTheme="majorBidi"/>
          <w:sz w:val="30"/>
          <w:szCs w:val="30"/>
          <w:cs/>
        </w:rPr>
        <w:tab/>
        <w:t>สายงานกลุ่มอาคารชุด</w:t>
      </w:r>
    </w:p>
    <w:p w14:paraId="6A8218E2" w14:textId="073887C4" w:rsidR="00AB50A0" w:rsidRPr="003E01A5" w:rsidRDefault="00AB50A0" w:rsidP="00AB5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/>
          <w:sz w:val="30"/>
          <w:szCs w:val="30"/>
          <w:cs/>
        </w:rPr>
        <w:t xml:space="preserve">ส่วนงานที่ </w:t>
      </w:r>
      <w:r w:rsidR="005B751D" w:rsidRPr="003E01A5">
        <w:rPr>
          <w:rFonts w:asciiTheme="majorBidi" w:hAnsiTheme="majorBidi"/>
          <w:sz w:val="30"/>
          <w:szCs w:val="30"/>
        </w:rPr>
        <w:t>3</w:t>
      </w:r>
      <w:r w:rsidRPr="003E01A5">
        <w:rPr>
          <w:rFonts w:asciiTheme="majorBidi" w:hAnsiTheme="majorBidi"/>
          <w:sz w:val="30"/>
          <w:szCs w:val="30"/>
          <w:cs/>
        </w:rPr>
        <w:tab/>
        <w:t>สายงานกิจการโรงพยาบาล</w:t>
      </w:r>
    </w:p>
    <w:p w14:paraId="1C01781C" w14:textId="77777777" w:rsidR="00AB50A0" w:rsidRPr="003E01A5" w:rsidRDefault="00AB50A0" w:rsidP="00AB5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69941F" w14:textId="7C1F3B49" w:rsidR="00AB50A0" w:rsidRPr="003E01A5" w:rsidRDefault="00AB50A0" w:rsidP="00AB5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/>
          <w:sz w:val="30"/>
          <w:szCs w:val="30"/>
          <w:cs/>
        </w:rPr>
        <w:t xml:space="preserve">สำหรับส่วนงานที่รายงานในปี </w:t>
      </w:r>
      <w:r w:rsidR="005B751D" w:rsidRPr="003E01A5">
        <w:rPr>
          <w:rFonts w:asciiTheme="majorBidi" w:hAnsiTheme="majorBidi"/>
          <w:sz w:val="30"/>
          <w:szCs w:val="30"/>
        </w:rPr>
        <w:t>2567</w:t>
      </w:r>
      <w:r w:rsidRPr="003E01A5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p w14:paraId="1064742F" w14:textId="77777777" w:rsidR="00AB50A0" w:rsidRPr="003E01A5" w:rsidRDefault="00AB50A0" w:rsidP="00AB5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8C9D98E" w14:textId="7D019E3D" w:rsidR="00AB50A0" w:rsidRPr="003E01A5" w:rsidRDefault="00AB50A0" w:rsidP="00AB5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/>
          <w:sz w:val="30"/>
          <w:szCs w:val="30"/>
          <w:cs/>
        </w:rPr>
        <w:t xml:space="preserve">ส่วนงานที่ </w:t>
      </w:r>
      <w:r w:rsidR="005B751D" w:rsidRPr="003E01A5">
        <w:rPr>
          <w:rFonts w:asciiTheme="majorBidi" w:hAnsiTheme="majorBidi"/>
          <w:sz w:val="30"/>
          <w:szCs w:val="30"/>
        </w:rPr>
        <w:t>1</w:t>
      </w:r>
      <w:r w:rsidRPr="003E01A5">
        <w:rPr>
          <w:rFonts w:asciiTheme="majorBidi" w:hAnsiTheme="majorBidi"/>
          <w:sz w:val="30"/>
          <w:szCs w:val="30"/>
          <w:cs/>
        </w:rPr>
        <w:tab/>
        <w:t xml:space="preserve">สายงานทาวน์เฮ้าส์: บ้านพฤกษา </w:t>
      </w:r>
      <w:r w:rsidR="005B751D" w:rsidRPr="003E01A5">
        <w:rPr>
          <w:rFonts w:asciiTheme="majorBidi" w:hAnsiTheme="majorBidi"/>
          <w:sz w:val="30"/>
          <w:szCs w:val="30"/>
        </w:rPr>
        <w:t>2</w:t>
      </w:r>
      <w:r w:rsidRPr="003E01A5">
        <w:rPr>
          <w:rFonts w:asciiTheme="majorBidi" w:hAnsiTheme="majorBidi"/>
          <w:sz w:val="30"/>
          <w:szCs w:val="30"/>
          <w:cs/>
        </w:rPr>
        <w:t xml:space="preserve"> เดอะคอนเนค พฤกษาวิลล์ </w:t>
      </w:r>
      <w:r w:rsidR="005B751D" w:rsidRPr="003E01A5">
        <w:rPr>
          <w:rFonts w:asciiTheme="majorBidi" w:hAnsiTheme="majorBidi"/>
          <w:sz w:val="30"/>
          <w:szCs w:val="30"/>
        </w:rPr>
        <w:t>1</w:t>
      </w:r>
      <w:r w:rsidRPr="003E01A5">
        <w:rPr>
          <w:rFonts w:asciiTheme="majorBidi" w:hAnsiTheme="majorBidi"/>
          <w:sz w:val="30"/>
          <w:szCs w:val="30"/>
          <w:cs/>
        </w:rPr>
        <w:t xml:space="preserve"> และพฤกษาวิลล์ </w:t>
      </w:r>
      <w:r w:rsidR="005B751D" w:rsidRPr="003E01A5">
        <w:rPr>
          <w:rFonts w:asciiTheme="majorBidi" w:hAnsiTheme="majorBidi"/>
          <w:sz w:val="30"/>
          <w:szCs w:val="30"/>
        </w:rPr>
        <w:t>2</w:t>
      </w:r>
    </w:p>
    <w:p w14:paraId="72AC1C69" w14:textId="5A72D380" w:rsidR="00AB50A0" w:rsidRPr="003E01A5" w:rsidRDefault="00AB50A0" w:rsidP="00AB5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/>
          <w:sz w:val="30"/>
          <w:szCs w:val="30"/>
          <w:cs/>
        </w:rPr>
        <w:t xml:space="preserve">ส่วนงานที่ </w:t>
      </w:r>
      <w:r w:rsidR="005B751D" w:rsidRPr="003E01A5">
        <w:rPr>
          <w:rFonts w:asciiTheme="majorBidi" w:hAnsiTheme="majorBidi"/>
          <w:sz w:val="30"/>
          <w:szCs w:val="30"/>
        </w:rPr>
        <w:t>2</w:t>
      </w:r>
      <w:r w:rsidRPr="003E01A5">
        <w:rPr>
          <w:rFonts w:asciiTheme="majorBidi" w:hAnsiTheme="majorBidi"/>
          <w:sz w:val="30"/>
          <w:szCs w:val="30"/>
          <w:cs/>
        </w:rPr>
        <w:tab/>
        <w:t xml:space="preserve">สายงานบ้านเดี่ยว: ภัสสร </w:t>
      </w:r>
      <w:r w:rsidR="005B751D" w:rsidRPr="003E01A5">
        <w:rPr>
          <w:rFonts w:asciiTheme="majorBidi" w:hAnsiTheme="majorBidi"/>
          <w:sz w:val="30"/>
          <w:szCs w:val="30"/>
        </w:rPr>
        <w:t>1</w:t>
      </w:r>
      <w:r w:rsidRPr="003E01A5">
        <w:rPr>
          <w:rFonts w:asciiTheme="majorBidi" w:hAnsiTheme="majorBidi"/>
          <w:sz w:val="30"/>
          <w:szCs w:val="30"/>
          <w:cs/>
        </w:rPr>
        <w:t xml:space="preserve"> ภัสสร </w:t>
      </w:r>
      <w:r w:rsidR="005B751D" w:rsidRPr="003E01A5">
        <w:rPr>
          <w:rFonts w:asciiTheme="majorBidi" w:hAnsiTheme="majorBidi"/>
          <w:sz w:val="30"/>
          <w:szCs w:val="30"/>
        </w:rPr>
        <w:t>2</w:t>
      </w:r>
      <w:r w:rsidRPr="003E01A5">
        <w:rPr>
          <w:rFonts w:asciiTheme="majorBidi" w:hAnsiTheme="majorBidi"/>
          <w:sz w:val="30"/>
          <w:szCs w:val="30"/>
          <w:cs/>
        </w:rPr>
        <w:t xml:space="preserve"> และภัสสร </w:t>
      </w:r>
      <w:r w:rsidR="005B751D" w:rsidRPr="003E01A5">
        <w:rPr>
          <w:rFonts w:asciiTheme="majorBidi" w:hAnsiTheme="majorBidi"/>
          <w:sz w:val="30"/>
          <w:szCs w:val="30"/>
        </w:rPr>
        <w:t>3</w:t>
      </w:r>
    </w:p>
    <w:p w14:paraId="4FCAE3DA" w14:textId="48392CCF" w:rsidR="00AB50A0" w:rsidRPr="003E01A5" w:rsidRDefault="00AB50A0" w:rsidP="00AB5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/>
          <w:sz w:val="30"/>
          <w:szCs w:val="30"/>
          <w:cs/>
        </w:rPr>
        <w:t xml:space="preserve">ส่วนงานที่ </w:t>
      </w:r>
      <w:r w:rsidR="005B751D" w:rsidRPr="003E01A5">
        <w:rPr>
          <w:rFonts w:asciiTheme="majorBidi" w:hAnsiTheme="majorBidi"/>
          <w:sz w:val="30"/>
          <w:szCs w:val="30"/>
        </w:rPr>
        <w:t>3</w:t>
      </w:r>
      <w:r w:rsidRPr="003E01A5">
        <w:rPr>
          <w:rFonts w:asciiTheme="majorBidi" w:hAnsiTheme="majorBidi"/>
          <w:sz w:val="30"/>
          <w:szCs w:val="30"/>
          <w:cs/>
        </w:rPr>
        <w:tab/>
        <w:t xml:space="preserve">สายงานอาคารชุด: อาคารชุด </w:t>
      </w:r>
      <w:r w:rsidR="005B751D" w:rsidRPr="003E01A5">
        <w:rPr>
          <w:rFonts w:asciiTheme="majorBidi" w:hAnsiTheme="majorBidi"/>
          <w:sz w:val="30"/>
          <w:szCs w:val="30"/>
        </w:rPr>
        <w:t>4</w:t>
      </w:r>
      <w:r w:rsidRPr="003E01A5">
        <w:rPr>
          <w:rFonts w:asciiTheme="majorBidi" w:hAnsiTheme="majorBidi"/>
          <w:sz w:val="30"/>
          <w:szCs w:val="30"/>
          <w:cs/>
        </w:rPr>
        <w:t xml:space="preserve"> อาคารชุด </w:t>
      </w:r>
      <w:r w:rsidR="005B751D" w:rsidRPr="003E01A5">
        <w:rPr>
          <w:rFonts w:asciiTheme="majorBidi" w:hAnsiTheme="majorBidi"/>
          <w:sz w:val="30"/>
          <w:szCs w:val="30"/>
        </w:rPr>
        <w:t>5</w:t>
      </w:r>
      <w:r w:rsidRPr="003E01A5">
        <w:rPr>
          <w:rFonts w:asciiTheme="majorBidi" w:hAnsiTheme="majorBidi"/>
          <w:sz w:val="30"/>
          <w:szCs w:val="30"/>
          <w:cs/>
        </w:rPr>
        <w:t xml:space="preserve"> และอาคารชุด </w:t>
      </w:r>
      <w:r w:rsidR="005B751D" w:rsidRPr="003E01A5">
        <w:rPr>
          <w:rFonts w:asciiTheme="majorBidi" w:hAnsiTheme="majorBidi"/>
          <w:sz w:val="30"/>
          <w:szCs w:val="30"/>
        </w:rPr>
        <w:t>6</w:t>
      </w:r>
    </w:p>
    <w:p w14:paraId="3593F7D7" w14:textId="4C519F77" w:rsidR="00AB50A0" w:rsidRPr="003E01A5" w:rsidRDefault="00AB50A0" w:rsidP="00AB5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/>
          <w:sz w:val="30"/>
          <w:szCs w:val="30"/>
          <w:cs/>
        </w:rPr>
        <w:t xml:space="preserve">ส่วนงานที่ </w:t>
      </w:r>
      <w:r w:rsidR="005B751D" w:rsidRPr="003E01A5">
        <w:rPr>
          <w:rFonts w:asciiTheme="majorBidi" w:hAnsiTheme="majorBidi"/>
          <w:sz w:val="30"/>
          <w:szCs w:val="30"/>
        </w:rPr>
        <w:t>4</w:t>
      </w:r>
      <w:r w:rsidRPr="003E01A5">
        <w:rPr>
          <w:rFonts w:asciiTheme="majorBidi" w:hAnsiTheme="majorBidi"/>
          <w:sz w:val="30"/>
          <w:szCs w:val="30"/>
          <w:cs/>
        </w:rPr>
        <w:tab/>
        <w:t>สายงานกิจการโรงพยาบาล</w:t>
      </w:r>
    </w:p>
    <w:p w14:paraId="0897BE30" w14:textId="77777777" w:rsidR="00AB50A0" w:rsidRPr="003E01A5" w:rsidRDefault="00AB50A0" w:rsidP="00AB5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1FE4FF" w14:textId="6B16D778" w:rsidR="00AF5618" w:rsidRPr="003E01A5" w:rsidRDefault="00AB50A0" w:rsidP="00AB5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/>
          <w:sz w:val="30"/>
          <w:szCs w:val="30"/>
          <w:cs/>
        </w:rPr>
        <w:t>ผลการดำเนินงานของแต่ละส่วนงานวัดโดยใช้กำไรก่อน</w:t>
      </w:r>
      <w:r w:rsidR="00DA162A">
        <w:rPr>
          <w:rFonts w:asciiTheme="majorBidi" w:hAnsiTheme="majorBidi" w:hint="cs"/>
          <w:sz w:val="30"/>
          <w:szCs w:val="30"/>
          <w:cs/>
        </w:rPr>
        <w:t xml:space="preserve"> (ขาดทุน) </w:t>
      </w:r>
      <w:r w:rsidRPr="003E01A5">
        <w:rPr>
          <w:rFonts w:asciiTheme="majorBidi" w:hAnsiTheme="majorBidi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DA162A">
        <w:rPr>
          <w:rFonts w:asciiTheme="majorBidi" w:hAnsiTheme="majorBidi" w:hint="cs"/>
          <w:sz w:val="30"/>
          <w:szCs w:val="30"/>
          <w:cs/>
        </w:rPr>
        <w:t xml:space="preserve"> (ขาดทุน) </w:t>
      </w:r>
      <w:r w:rsidRPr="003E01A5">
        <w:rPr>
          <w:rFonts w:asciiTheme="majorBidi" w:hAnsiTheme="majorBidi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5A0EE37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  <w:sectPr w:rsidR="00AF5618" w:rsidRPr="003E01A5" w:rsidSect="000A12F0">
          <w:type w:val="nextColumn"/>
          <w:pgSz w:w="11909" w:h="16834" w:code="9"/>
          <w:pgMar w:top="691" w:right="1152" w:bottom="576" w:left="1152" w:header="720" w:footer="680" w:gutter="0"/>
          <w:cols w:space="720"/>
          <w:docGrid w:linePitch="360"/>
        </w:sectPr>
      </w:pPr>
    </w:p>
    <w:tbl>
      <w:tblPr>
        <w:tblW w:w="14845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692"/>
        <w:gridCol w:w="287"/>
        <w:gridCol w:w="13"/>
        <w:gridCol w:w="727"/>
        <w:gridCol w:w="268"/>
        <w:gridCol w:w="740"/>
        <w:gridCol w:w="268"/>
        <w:gridCol w:w="737"/>
        <w:gridCol w:w="268"/>
        <w:gridCol w:w="741"/>
        <w:gridCol w:w="268"/>
        <w:gridCol w:w="737"/>
        <w:gridCol w:w="263"/>
        <w:gridCol w:w="746"/>
        <w:gridCol w:w="268"/>
        <w:gridCol w:w="737"/>
        <w:gridCol w:w="268"/>
        <w:gridCol w:w="737"/>
        <w:gridCol w:w="7"/>
        <w:gridCol w:w="259"/>
        <w:gridCol w:w="7"/>
        <w:gridCol w:w="739"/>
        <w:gridCol w:w="272"/>
        <w:gridCol w:w="734"/>
        <w:gridCol w:w="9"/>
        <w:gridCol w:w="262"/>
        <w:gridCol w:w="9"/>
        <w:gridCol w:w="731"/>
        <w:gridCol w:w="273"/>
        <w:gridCol w:w="735"/>
        <w:gridCol w:w="11"/>
        <w:gridCol w:w="32"/>
      </w:tblGrid>
      <w:tr w:rsidR="00F70E75" w:rsidRPr="003E01A5" w14:paraId="229DC874" w14:textId="77777777" w:rsidTr="00074A0E">
        <w:trPr>
          <w:trHeight w:val="354"/>
          <w:tblHeader/>
        </w:trPr>
        <w:tc>
          <w:tcPr>
            <w:tcW w:w="2692" w:type="dxa"/>
            <w:tcBorders>
              <w:top w:val="nil"/>
              <w:left w:val="nil"/>
            </w:tcBorders>
          </w:tcPr>
          <w:p w14:paraId="4AC7F515" w14:textId="77777777" w:rsidR="00F70E75" w:rsidRPr="003E01A5" w:rsidRDefault="00F70E7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</w:tcBorders>
          </w:tcPr>
          <w:p w14:paraId="555E87F3" w14:textId="77777777" w:rsidR="00F70E75" w:rsidRPr="003E01A5" w:rsidRDefault="00F70E7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853" w:type="dxa"/>
            <w:gridSpan w:val="29"/>
            <w:tcBorders>
              <w:top w:val="nil"/>
              <w:left w:val="nil"/>
            </w:tcBorders>
          </w:tcPr>
          <w:p w14:paraId="49DF9D2E" w14:textId="2ADCE0F2" w:rsidR="00F70E75" w:rsidRPr="003E01A5" w:rsidRDefault="00F70E7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70E75" w:rsidRPr="003E01A5" w14:paraId="3AB9A806" w14:textId="77777777" w:rsidTr="00074A0E">
        <w:trPr>
          <w:gridAfter w:val="1"/>
          <w:wAfter w:w="32" w:type="dxa"/>
          <w:trHeight w:val="723"/>
          <w:tblHeader/>
        </w:trPr>
        <w:tc>
          <w:tcPr>
            <w:tcW w:w="2692" w:type="dxa"/>
            <w:tcBorders>
              <w:top w:val="nil"/>
              <w:left w:val="nil"/>
            </w:tcBorders>
            <w:noWrap/>
            <w:vAlign w:val="bottom"/>
          </w:tcPr>
          <w:p w14:paraId="1A1FBC58" w14:textId="77777777" w:rsidR="00F70E75" w:rsidRPr="003E01A5" w:rsidRDefault="00F70E7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E180C3E" w14:textId="77777777" w:rsidR="00F70E75" w:rsidRPr="003E01A5" w:rsidRDefault="00F70E7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9A616B" w14:textId="77777777" w:rsidR="00F70E75" w:rsidRPr="003E01A5" w:rsidRDefault="00F70E7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C9816DF" w14:textId="659B83E4" w:rsidR="00F70E75" w:rsidRPr="003E01A5" w:rsidRDefault="00F70E7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ส่วนงานที่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41B22A0D" w14:textId="77777777" w:rsidR="00F70E75" w:rsidRPr="003E01A5" w:rsidRDefault="00F70E7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0401AC" w14:textId="77777777" w:rsidR="00F70E75" w:rsidRPr="003E01A5" w:rsidRDefault="00F70E7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13C1123B" w14:textId="5B70DB2B" w:rsidR="00F70E75" w:rsidRPr="003E01A5" w:rsidRDefault="00F70E7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ส่วนงานที่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0E526E4" w14:textId="77777777" w:rsidR="00F70E75" w:rsidRPr="003E01A5" w:rsidRDefault="00F70E7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1EA5CE" w14:textId="77777777" w:rsidR="00F70E75" w:rsidRPr="003E01A5" w:rsidRDefault="00F70E7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22FC42BA" w14:textId="3FFD9F02" w:rsidR="00F70E75" w:rsidRPr="003E01A5" w:rsidRDefault="00F70E7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ส่วนงานที่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42989C8E" w14:textId="77777777" w:rsidR="00F70E75" w:rsidRPr="003E01A5" w:rsidRDefault="00F70E7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BADC42" w14:textId="77777777" w:rsidR="00F70E75" w:rsidRPr="003E01A5" w:rsidRDefault="00F70E7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0C6A9" w14:textId="77777777" w:rsidR="00F70E75" w:rsidRPr="003E01A5" w:rsidRDefault="00F70E7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F236CF" w14:textId="77777777" w:rsidR="00F70E75" w:rsidRPr="003E01A5" w:rsidRDefault="00F70E7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032D6EE1" w14:textId="77777777" w:rsidR="00F70E75" w:rsidRPr="003E01A5" w:rsidRDefault="00F70E7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ส่วนงานอื่น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372C0" w14:textId="77777777" w:rsidR="00F70E75" w:rsidRPr="003E01A5" w:rsidRDefault="00F70E7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gridSpan w:val="4"/>
          </w:tcPr>
          <w:p w14:paraId="7C55EE64" w14:textId="77777777" w:rsidR="00F70E75" w:rsidRPr="003E01A5" w:rsidRDefault="00F70E7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07A75D79" w14:textId="77777777" w:rsidR="00F70E75" w:rsidRPr="003E01A5" w:rsidRDefault="00F70E75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F70E75" w:rsidRPr="003E01A5" w14:paraId="42B0A6D1" w14:textId="77777777" w:rsidTr="00074A0E">
        <w:trPr>
          <w:gridAfter w:val="2"/>
          <w:wAfter w:w="43" w:type="dxa"/>
          <w:trHeight w:val="354"/>
          <w:tblHeader/>
        </w:trPr>
        <w:tc>
          <w:tcPr>
            <w:tcW w:w="2692" w:type="dxa"/>
            <w:tcBorders>
              <w:top w:val="nil"/>
              <w:left w:val="nil"/>
            </w:tcBorders>
            <w:noWrap/>
            <w:vAlign w:val="bottom"/>
          </w:tcPr>
          <w:p w14:paraId="7F6FC970" w14:textId="7F8DF74B" w:rsidR="00F70E75" w:rsidRPr="003E01A5" w:rsidRDefault="005C7BD4" w:rsidP="005C7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9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สำหรับปีสิ้นสุดวันที่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B69E3A1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E5EE4" w14:textId="07A9EFE8" w:rsidR="00F70E75" w:rsidRPr="003E01A5" w:rsidRDefault="005B751D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19B5500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14:paraId="6F18CAB9" w14:textId="094FA55E" w:rsidR="00F70E75" w:rsidRPr="003E01A5" w:rsidRDefault="005B751D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25260070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3DEB8B73" w14:textId="5350765F" w:rsidR="00F70E75" w:rsidRPr="003E01A5" w:rsidRDefault="005B751D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10518E8D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14:paraId="23D66D8C" w14:textId="25F27395" w:rsidR="00F70E75" w:rsidRPr="003E01A5" w:rsidRDefault="005B751D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43561C8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3EF53243" w14:textId="53D37A20" w:rsidR="00F70E75" w:rsidRPr="003E01A5" w:rsidRDefault="005B751D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F9610E0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1B1247BB" w14:textId="440DA0BE" w:rsidR="00F70E75" w:rsidRPr="003E01A5" w:rsidRDefault="005B751D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2756890F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3DD4B9CC" w14:textId="09A08532" w:rsidR="00F70E75" w:rsidRPr="003E01A5" w:rsidRDefault="005B751D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24E8AD8A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0D56463A" w14:textId="7B5FE0BC" w:rsidR="00F70E75" w:rsidRPr="003E01A5" w:rsidRDefault="005B751D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0D04C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3DA6A" w14:textId="3DC995F0" w:rsidR="00F70E75" w:rsidRPr="003E01A5" w:rsidRDefault="005B751D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46ED014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7A315240" w14:textId="5C803974" w:rsidR="00F70E75" w:rsidRPr="003E01A5" w:rsidRDefault="005B751D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D60ED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dxa"/>
            <w:gridSpan w:val="2"/>
          </w:tcPr>
          <w:p w14:paraId="54EC51B7" w14:textId="3D923725" w:rsidR="00F70E75" w:rsidRPr="003E01A5" w:rsidRDefault="005B751D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3" w:type="dxa"/>
          </w:tcPr>
          <w:p w14:paraId="0907CFB9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</w:tcPr>
          <w:p w14:paraId="0BB89173" w14:textId="47E78E5C" w:rsidR="00F70E75" w:rsidRPr="003E01A5" w:rsidRDefault="005B751D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70E75" w:rsidRPr="003E01A5" w14:paraId="71B913E7" w14:textId="77777777" w:rsidTr="00074A0E">
        <w:trPr>
          <w:trHeight w:val="367"/>
          <w:tblHeader/>
        </w:trPr>
        <w:tc>
          <w:tcPr>
            <w:tcW w:w="2692" w:type="dxa"/>
            <w:tcBorders>
              <w:top w:val="nil"/>
              <w:left w:val="nil"/>
            </w:tcBorders>
            <w:noWrap/>
            <w:vAlign w:val="bottom"/>
          </w:tcPr>
          <w:p w14:paraId="3D9C3E8F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3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E18C03A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6" w:type="dxa"/>
            <w:gridSpan w:val="30"/>
            <w:tcBorders>
              <w:top w:val="nil"/>
              <w:left w:val="nil"/>
              <w:bottom w:val="nil"/>
            </w:tcBorders>
          </w:tcPr>
          <w:p w14:paraId="1ECB20E1" w14:textId="3219906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70E75" w:rsidRPr="003E01A5" w14:paraId="186FD9D1" w14:textId="77777777" w:rsidTr="00074A0E">
        <w:trPr>
          <w:gridAfter w:val="2"/>
          <w:wAfter w:w="43" w:type="dxa"/>
          <w:trHeight w:val="367"/>
        </w:trPr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D85AE" w14:textId="27AB6301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ข้อมูลตามส่วน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งาน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ดำเนินงาน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DE5CC5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4499D55F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right w:val="nil"/>
            </w:tcBorders>
            <w:vAlign w:val="bottom"/>
          </w:tcPr>
          <w:p w14:paraId="5C9B7540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52EE0CFD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vAlign w:val="bottom"/>
          </w:tcPr>
          <w:p w14:paraId="11751F9A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554A1AAE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  <w:vAlign w:val="bottom"/>
          </w:tcPr>
          <w:p w14:paraId="16EE66D8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</w:tcPr>
          <w:p w14:paraId="52EC39F2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</w:tcPr>
          <w:p w14:paraId="4B77CBB6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4DCED3F1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nil"/>
              <w:left w:val="nil"/>
              <w:right w:val="nil"/>
            </w:tcBorders>
          </w:tcPr>
          <w:p w14:paraId="12A5A1B1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7738AE4E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vAlign w:val="bottom"/>
          </w:tcPr>
          <w:p w14:paraId="5483F094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64B13C8C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vAlign w:val="bottom"/>
          </w:tcPr>
          <w:p w14:paraId="7E6CBE71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D2F15C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821716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20BC7778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  <w:vAlign w:val="bottom"/>
          </w:tcPr>
          <w:p w14:paraId="793FED37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47C40C8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vAlign w:val="bottom"/>
          </w:tcPr>
          <w:p w14:paraId="4DCDFE6A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72A60677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  <w:vAlign w:val="bottom"/>
          </w:tcPr>
          <w:p w14:paraId="6652FAE4" w14:textId="77777777" w:rsidR="00F70E75" w:rsidRPr="003E01A5" w:rsidRDefault="00F70E75" w:rsidP="00F7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7BD4" w:rsidRPr="003E01A5" w14:paraId="330AAB2B" w14:textId="77777777" w:rsidTr="005C7BD4">
        <w:trPr>
          <w:gridAfter w:val="2"/>
          <w:wAfter w:w="43" w:type="dxa"/>
          <w:trHeight w:val="354"/>
        </w:trPr>
        <w:tc>
          <w:tcPr>
            <w:tcW w:w="2692" w:type="dxa"/>
            <w:tcBorders>
              <w:left w:val="nil"/>
              <w:right w:val="nil"/>
            </w:tcBorders>
          </w:tcPr>
          <w:p w14:paraId="70F283E2" w14:textId="39D5E30F" w:rsidR="005C7BD4" w:rsidRPr="003E01A5" w:rsidRDefault="005C7BD4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287" w:type="dxa"/>
            <w:tcBorders>
              <w:left w:val="nil"/>
              <w:right w:val="nil"/>
            </w:tcBorders>
          </w:tcPr>
          <w:p w14:paraId="22BA6678" w14:textId="77777777" w:rsidR="005C7BD4" w:rsidRPr="003E01A5" w:rsidRDefault="005C7BD4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tcBorders>
              <w:left w:val="nil"/>
              <w:right w:val="nil"/>
            </w:tcBorders>
            <w:vAlign w:val="bottom"/>
          </w:tcPr>
          <w:p w14:paraId="63F9DCB0" w14:textId="7E18883D" w:rsidR="005C7BD4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C7BD4" w:rsidRPr="003E0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39436A4" w14:textId="77777777" w:rsidR="005C7BD4" w:rsidRPr="003E01A5" w:rsidRDefault="005C7BD4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dxa"/>
            <w:tcBorders>
              <w:left w:val="nil"/>
              <w:right w:val="nil"/>
            </w:tcBorders>
            <w:vAlign w:val="bottom"/>
          </w:tcPr>
          <w:p w14:paraId="6800D7DD" w14:textId="557738DF" w:rsidR="005C7BD4" w:rsidRPr="003E01A5" w:rsidRDefault="005B751D" w:rsidP="00721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C7BD4" w:rsidRPr="003E0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3663286" w14:textId="77777777" w:rsidR="005C7BD4" w:rsidRPr="003E01A5" w:rsidRDefault="005C7BD4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14:paraId="02ACEE1D" w14:textId="40E8848A" w:rsidR="005C7BD4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C7BD4" w:rsidRPr="003E0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F378130" w14:textId="77777777" w:rsidR="005C7BD4" w:rsidRPr="003E01A5" w:rsidRDefault="005C7BD4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bottom"/>
          </w:tcPr>
          <w:p w14:paraId="4F63E030" w14:textId="7DB6E9BB" w:rsidR="005C7BD4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286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C7BD4" w:rsidRPr="003E0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875EB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59C626F" w14:textId="77777777" w:rsidR="005C7BD4" w:rsidRPr="003E01A5" w:rsidRDefault="005C7BD4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right w:val="nil"/>
            </w:tcBorders>
          </w:tcPr>
          <w:p w14:paraId="1B7923BA" w14:textId="43D8519A" w:rsidR="005C7BD4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C7BD4" w:rsidRPr="003E0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15C6386" w14:textId="77777777" w:rsidR="005C7BD4" w:rsidRPr="003E01A5" w:rsidRDefault="005C7BD4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left w:val="nil"/>
              <w:right w:val="nil"/>
            </w:tcBorders>
          </w:tcPr>
          <w:p w14:paraId="2062D410" w14:textId="52E3499D" w:rsidR="005C7BD4" w:rsidRPr="003E01A5" w:rsidRDefault="005B751D" w:rsidP="00F87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C7BD4" w:rsidRPr="003E0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6E2F20" w14:textId="77777777" w:rsidR="005C7BD4" w:rsidRPr="003E01A5" w:rsidRDefault="005C7BD4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14:paraId="401292C7" w14:textId="3A1FB529" w:rsidR="005C7BD4" w:rsidRPr="003E01A5" w:rsidRDefault="005B751D" w:rsidP="00F87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C7BD4" w:rsidRPr="003E0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3959FF5" w14:textId="77777777" w:rsidR="005C7BD4" w:rsidRPr="003E01A5" w:rsidRDefault="005C7BD4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14:paraId="3E262E4E" w14:textId="1C304B7E" w:rsidR="005C7BD4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5C7BD4" w:rsidRPr="003E0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875EB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6" w:type="dxa"/>
            <w:gridSpan w:val="2"/>
            <w:tcBorders>
              <w:left w:val="nil"/>
              <w:right w:val="nil"/>
            </w:tcBorders>
            <w:vAlign w:val="bottom"/>
          </w:tcPr>
          <w:p w14:paraId="59CB37EE" w14:textId="77777777" w:rsidR="005C7BD4" w:rsidRPr="003E01A5" w:rsidRDefault="005C7BD4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gridSpan w:val="2"/>
            <w:tcBorders>
              <w:left w:val="nil"/>
              <w:right w:val="nil"/>
            </w:tcBorders>
            <w:vAlign w:val="bottom"/>
          </w:tcPr>
          <w:p w14:paraId="642D9E3E" w14:textId="7EA2B98A" w:rsidR="005C7BD4" w:rsidRPr="003E01A5" w:rsidRDefault="00391A9B" w:rsidP="0074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C7BD4" w:rsidRPr="003E01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451CA93C" w14:textId="77777777" w:rsidR="005C7BD4" w:rsidRPr="003E01A5" w:rsidRDefault="005C7BD4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  <w:vAlign w:val="bottom"/>
          </w:tcPr>
          <w:p w14:paraId="77952E2C" w14:textId="483363C9" w:rsidR="005C7BD4" w:rsidRPr="003E01A5" w:rsidRDefault="005C7BD4" w:rsidP="005C7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311943D9" w14:textId="77777777" w:rsidR="005C7BD4" w:rsidRPr="003E01A5" w:rsidRDefault="005C7BD4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vAlign w:val="bottom"/>
          </w:tcPr>
          <w:p w14:paraId="314CAB08" w14:textId="58328D83" w:rsidR="005C7BD4" w:rsidRPr="003E01A5" w:rsidRDefault="005B751D" w:rsidP="00D8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C7BD4" w:rsidRPr="003E0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273" w:type="dxa"/>
            <w:vAlign w:val="bottom"/>
          </w:tcPr>
          <w:p w14:paraId="654A2B85" w14:textId="77777777" w:rsidR="005C7BD4" w:rsidRPr="003E01A5" w:rsidRDefault="005C7BD4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  <w:vAlign w:val="bottom"/>
          </w:tcPr>
          <w:p w14:paraId="69747072" w14:textId="148BD082" w:rsidR="005C7BD4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5C7BD4" w:rsidRPr="003E0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875EB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E34D3" w:rsidRPr="003E01A5" w14:paraId="7F4EED67" w14:textId="77777777" w:rsidTr="005C7BD4">
        <w:trPr>
          <w:gridAfter w:val="2"/>
          <w:wAfter w:w="43" w:type="dxa"/>
          <w:trHeight w:val="354"/>
        </w:trPr>
        <w:tc>
          <w:tcPr>
            <w:tcW w:w="2692" w:type="dxa"/>
            <w:tcBorders>
              <w:left w:val="nil"/>
              <w:right w:val="nil"/>
            </w:tcBorders>
          </w:tcPr>
          <w:p w14:paraId="19D9A310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7" w:type="dxa"/>
            <w:tcBorders>
              <w:left w:val="nil"/>
              <w:right w:val="nil"/>
            </w:tcBorders>
          </w:tcPr>
          <w:p w14:paraId="008F14F0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22FA5B" w14:textId="6408B6A1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4EB2D42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3404CC" w14:textId="39994A89" w:rsidR="006E34D3" w:rsidRPr="003E01A5" w:rsidRDefault="005B751D" w:rsidP="00721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FA8D0B4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5B493A" w14:textId="0F51567A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B152CFA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6B7D23" w14:textId="31CDA4A7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286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4AC8D8C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bottom w:val="single" w:sz="4" w:space="0" w:color="auto"/>
              <w:right w:val="nil"/>
            </w:tcBorders>
          </w:tcPr>
          <w:p w14:paraId="3ABEE1A4" w14:textId="10C5478D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7E329BE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left w:val="nil"/>
              <w:bottom w:val="single" w:sz="4" w:space="0" w:color="auto"/>
              <w:right w:val="nil"/>
            </w:tcBorders>
          </w:tcPr>
          <w:p w14:paraId="70C53DB4" w14:textId="69767A8D" w:rsidR="006E34D3" w:rsidRPr="003E01A5" w:rsidRDefault="005B751D" w:rsidP="00F87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9DD20DE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42D5DE" w14:textId="788F16E4" w:rsidR="006E34D3" w:rsidRPr="003E01A5" w:rsidRDefault="005B751D" w:rsidP="00F87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6136ABC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F273E8" w14:textId="7D527BCF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750D0" w:rsidRPr="003E01A5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266" w:type="dxa"/>
            <w:gridSpan w:val="2"/>
            <w:tcBorders>
              <w:left w:val="nil"/>
              <w:right w:val="nil"/>
            </w:tcBorders>
            <w:vAlign w:val="bottom"/>
          </w:tcPr>
          <w:p w14:paraId="3D555B4E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9C98E1" w14:textId="16F663D5" w:rsidR="006E34D3" w:rsidRPr="003E01A5" w:rsidRDefault="005B751D" w:rsidP="0039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28A1A58A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5862A4" w14:textId="4FDD982C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45CD20AB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tcBorders>
              <w:bottom w:val="single" w:sz="4" w:space="0" w:color="auto"/>
            </w:tcBorders>
            <w:vAlign w:val="bottom"/>
          </w:tcPr>
          <w:p w14:paraId="696B19F5" w14:textId="4B88EC18" w:rsidR="006E34D3" w:rsidRPr="003E01A5" w:rsidRDefault="005B751D" w:rsidP="00D8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E34D3" w:rsidRPr="003E0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sz w:val="28"/>
                <w:szCs w:val="28"/>
              </w:rPr>
              <w:t>021</w:t>
            </w:r>
          </w:p>
        </w:tc>
        <w:tc>
          <w:tcPr>
            <w:tcW w:w="273" w:type="dxa"/>
            <w:vAlign w:val="bottom"/>
          </w:tcPr>
          <w:p w14:paraId="4CCFC40A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vAlign w:val="bottom"/>
          </w:tcPr>
          <w:p w14:paraId="59A08D05" w14:textId="6681374C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E34D3" w:rsidRPr="003E0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</w:tr>
      <w:tr w:rsidR="006E34D3" w:rsidRPr="003E01A5" w14:paraId="5A1CF8F5" w14:textId="77777777" w:rsidTr="00074A0E">
        <w:trPr>
          <w:gridAfter w:val="2"/>
          <w:wAfter w:w="43" w:type="dxa"/>
          <w:trHeight w:val="354"/>
        </w:trPr>
        <w:tc>
          <w:tcPr>
            <w:tcW w:w="2692" w:type="dxa"/>
            <w:tcBorders>
              <w:left w:val="nil"/>
              <w:right w:val="nil"/>
            </w:tcBorders>
          </w:tcPr>
          <w:p w14:paraId="11F67A89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287" w:type="dxa"/>
            <w:tcBorders>
              <w:left w:val="nil"/>
              <w:right w:val="nil"/>
            </w:tcBorders>
          </w:tcPr>
          <w:p w14:paraId="6C1FF856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86F4A1" w14:textId="09062E80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16381DB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797F54" w14:textId="039FA779" w:rsidR="006E34D3" w:rsidRPr="003E01A5" w:rsidRDefault="005B751D" w:rsidP="00721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399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D16B260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C5E644" w14:textId="4E817C54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474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51F8CEE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6E5237" w14:textId="254E51BD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2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  <w:r w:rsidR="00875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154D3F6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43EE2" w14:textId="57B383E2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332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0FD5EFD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31BF31" w14:textId="117C3CC5" w:rsidR="006E34D3" w:rsidRPr="003E01A5" w:rsidRDefault="005B751D" w:rsidP="00F87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425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68085E1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9CEE3B" w14:textId="2CE82563" w:rsidR="006E34D3" w:rsidRPr="003E01A5" w:rsidRDefault="005B751D" w:rsidP="00F87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166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E6C1571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7F58E1" w14:textId="6492A5F0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  <w:r w:rsidR="00875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6" w:type="dxa"/>
            <w:gridSpan w:val="2"/>
            <w:tcBorders>
              <w:left w:val="nil"/>
              <w:right w:val="nil"/>
            </w:tcBorders>
            <w:vAlign w:val="bottom"/>
          </w:tcPr>
          <w:p w14:paraId="27819EDC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B81FB6" w14:textId="613810F2" w:rsidR="006E34D3" w:rsidRPr="003E01A5" w:rsidRDefault="005B751D" w:rsidP="0039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609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5CA54F06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D58513" w14:textId="22F13FF7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806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365F1952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B3C72" w14:textId="254FC65C" w:rsidR="006E34D3" w:rsidRPr="003E01A5" w:rsidRDefault="005B751D" w:rsidP="00D8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775</w:t>
            </w:r>
          </w:p>
        </w:tc>
        <w:tc>
          <w:tcPr>
            <w:tcW w:w="273" w:type="dxa"/>
            <w:vAlign w:val="bottom"/>
          </w:tcPr>
          <w:p w14:paraId="3C2AE391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8F8C8" w14:textId="46451999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  <w:r w:rsidR="00875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6E34D3" w:rsidRPr="003E01A5" w14:paraId="6639D7EE" w14:textId="77777777" w:rsidTr="00074A0E">
        <w:trPr>
          <w:gridAfter w:val="2"/>
          <w:wAfter w:w="43" w:type="dxa"/>
          <w:trHeight w:val="710"/>
        </w:trPr>
        <w:tc>
          <w:tcPr>
            <w:tcW w:w="2692" w:type="dxa"/>
            <w:tcBorders>
              <w:left w:val="nil"/>
              <w:bottom w:val="nil"/>
              <w:right w:val="nil"/>
            </w:tcBorders>
            <w:vAlign w:val="bottom"/>
          </w:tcPr>
          <w:p w14:paraId="2487A2DA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กำไร 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ขาดทุน) ตาม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br/>
              <w:t xml:space="preserve">   ส่วนงาน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87" w:type="dxa"/>
            <w:tcBorders>
              <w:left w:val="nil"/>
              <w:bottom w:val="nil"/>
              <w:right w:val="nil"/>
            </w:tcBorders>
            <w:vAlign w:val="bottom"/>
          </w:tcPr>
          <w:p w14:paraId="3CC0D887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3F74C1" w14:textId="735CA628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509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bottom"/>
          </w:tcPr>
          <w:p w14:paraId="166EF56B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C9D387" w14:textId="7CA67D0F" w:rsidR="006E34D3" w:rsidRPr="003E01A5" w:rsidRDefault="005B751D" w:rsidP="00721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737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bottom"/>
          </w:tcPr>
          <w:p w14:paraId="0EC4AABA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D65C64" w14:textId="3867284A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750D0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FA3325C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CFB894" w14:textId="14BF74B0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2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5E8F8B6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9A03A8" w14:textId="5DFB7A81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C87EB1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108B1DF3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08A58E" w14:textId="3DB7DD6D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AC40DDB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545928" w14:textId="19BDD580" w:rsidR="006E34D3" w:rsidRPr="003E01A5" w:rsidRDefault="005B751D" w:rsidP="00F87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B750D0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bottom"/>
          </w:tcPr>
          <w:p w14:paraId="34ED4220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0EA35D" w14:textId="75CE7B64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907</w:t>
            </w:r>
          </w:p>
        </w:tc>
        <w:tc>
          <w:tcPr>
            <w:tcW w:w="26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59DE32E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211EA0" w14:textId="11D84BCD" w:rsidR="006E34D3" w:rsidRPr="003E01A5" w:rsidRDefault="006E34D3" w:rsidP="0039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750D0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1,17</w:t>
            </w:r>
            <w:r w:rsidR="00875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vAlign w:val="bottom"/>
          </w:tcPr>
          <w:p w14:paraId="32A09B78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791F09" w14:textId="19E1D50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750D0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FA8914E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tcBorders>
              <w:bottom w:val="double" w:sz="4" w:space="0" w:color="auto"/>
            </w:tcBorders>
            <w:vAlign w:val="bottom"/>
          </w:tcPr>
          <w:p w14:paraId="00DB52E7" w14:textId="16ED9135" w:rsidR="006E34D3" w:rsidRPr="003E01A5" w:rsidRDefault="00D872B5" w:rsidP="00D8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750D0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  <w:r w:rsidR="00875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3" w:type="dxa"/>
            <w:vAlign w:val="bottom"/>
          </w:tcPr>
          <w:p w14:paraId="79081B3E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5" w:type="dxa"/>
            <w:tcBorders>
              <w:bottom w:val="double" w:sz="4" w:space="0" w:color="auto"/>
            </w:tcBorders>
            <w:vAlign w:val="bottom"/>
          </w:tcPr>
          <w:p w14:paraId="470A039F" w14:textId="75D2CAC6" w:rsidR="006E34D3" w:rsidRPr="003E01A5" w:rsidRDefault="00B750D0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514</w:t>
            </w:r>
          </w:p>
        </w:tc>
      </w:tr>
      <w:tr w:rsidR="006E34D3" w:rsidRPr="003E01A5" w14:paraId="3F68ED1F" w14:textId="77777777" w:rsidTr="00074A0E">
        <w:trPr>
          <w:gridAfter w:val="2"/>
          <w:wAfter w:w="43" w:type="dxa"/>
          <w:trHeight w:val="296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14:paraId="541DB840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37D70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00322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51A33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F145" w14:textId="77777777" w:rsidR="006E34D3" w:rsidRPr="003E01A5" w:rsidRDefault="006E34D3" w:rsidP="00721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69645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4FAFA35E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201B1FDF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14:paraId="4BA275DE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2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290A6E8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right w:val="nil"/>
            </w:tcBorders>
          </w:tcPr>
          <w:p w14:paraId="725FE347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639F0231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double" w:sz="4" w:space="0" w:color="auto"/>
              <w:left w:val="nil"/>
              <w:right w:val="nil"/>
            </w:tcBorders>
          </w:tcPr>
          <w:p w14:paraId="6624051D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</w:tcPr>
          <w:p w14:paraId="0EE51848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vAlign w:val="bottom"/>
          </w:tcPr>
          <w:p w14:paraId="05E14778" w14:textId="77777777" w:rsidR="006E34D3" w:rsidRPr="003E01A5" w:rsidRDefault="006E34D3" w:rsidP="00F87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2E7F7ABF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vAlign w:val="bottom"/>
          </w:tcPr>
          <w:p w14:paraId="6B94B50B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F26806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8D7FED" w14:textId="77777777" w:rsidR="006E34D3" w:rsidRPr="003E01A5" w:rsidRDefault="006E34D3" w:rsidP="0039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17718775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  <w:vAlign w:val="bottom"/>
          </w:tcPr>
          <w:p w14:paraId="79665D9B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21F5CC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0" w:type="dxa"/>
            <w:gridSpan w:val="2"/>
            <w:tcBorders>
              <w:top w:val="double" w:sz="4" w:space="0" w:color="auto"/>
            </w:tcBorders>
            <w:vAlign w:val="bottom"/>
          </w:tcPr>
          <w:p w14:paraId="1CDF81EE" w14:textId="77777777" w:rsidR="006E34D3" w:rsidRPr="003E01A5" w:rsidRDefault="006E34D3" w:rsidP="00D8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458853BD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double" w:sz="4" w:space="0" w:color="auto"/>
            </w:tcBorders>
            <w:vAlign w:val="bottom"/>
          </w:tcPr>
          <w:p w14:paraId="1A01500E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34D3" w:rsidRPr="003E01A5" w14:paraId="17C4C354" w14:textId="77777777" w:rsidTr="00074A0E">
        <w:trPr>
          <w:gridAfter w:val="2"/>
          <w:wAfter w:w="43" w:type="dxa"/>
          <w:trHeight w:val="367"/>
        </w:trPr>
        <w:tc>
          <w:tcPr>
            <w:tcW w:w="2692" w:type="dxa"/>
            <w:tcBorders>
              <w:top w:val="nil"/>
              <w:left w:val="nil"/>
              <w:right w:val="nil"/>
            </w:tcBorders>
            <w:vAlign w:val="bottom"/>
          </w:tcPr>
          <w:p w14:paraId="375D9567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vAlign w:val="bottom"/>
          </w:tcPr>
          <w:p w14:paraId="0D91A8A5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FF7472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0E22FD3A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right w:val="nil"/>
            </w:tcBorders>
            <w:vAlign w:val="bottom"/>
          </w:tcPr>
          <w:p w14:paraId="6F595C4E" w14:textId="77777777" w:rsidR="006E34D3" w:rsidRPr="003E01A5" w:rsidRDefault="006E34D3" w:rsidP="00721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52370C0E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vAlign w:val="bottom"/>
          </w:tcPr>
          <w:p w14:paraId="24D64855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4BA1B726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  <w:vAlign w:val="bottom"/>
          </w:tcPr>
          <w:p w14:paraId="15FC1795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2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</w:tcPr>
          <w:p w14:paraId="03215C64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14:paraId="31E210B7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48A812A6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left w:val="nil"/>
              <w:right w:val="nil"/>
            </w:tcBorders>
            <w:vAlign w:val="bottom"/>
          </w:tcPr>
          <w:p w14:paraId="72E056CC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36ED0EA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14:paraId="6D515DC6" w14:textId="77777777" w:rsidR="006E34D3" w:rsidRPr="003E01A5" w:rsidRDefault="006E34D3" w:rsidP="00F87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875AAE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14:paraId="14AEB8D4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  <w:tcBorders>
              <w:left w:val="nil"/>
              <w:right w:val="nil"/>
            </w:tcBorders>
            <w:vAlign w:val="bottom"/>
          </w:tcPr>
          <w:p w14:paraId="0DF55AE9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gridSpan w:val="2"/>
            <w:tcBorders>
              <w:left w:val="nil"/>
              <w:right w:val="nil"/>
            </w:tcBorders>
            <w:vAlign w:val="bottom"/>
          </w:tcPr>
          <w:p w14:paraId="18AD5179" w14:textId="77777777" w:rsidR="006E34D3" w:rsidRPr="003E01A5" w:rsidRDefault="006E34D3" w:rsidP="0039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4C1B449B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  <w:vAlign w:val="bottom"/>
          </w:tcPr>
          <w:p w14:paraId="4D23CA3F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7112A7DA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vAlign w:val="bottom"/>
          </w:tcPr>
          <w:p w14:paraId="73BE55A5" w14:textId="77777777" w:rsidR="006E34D3" w:rsidRPr="003E01A5" w:rsidRDefault="006E34D3" w:rsidP="00D8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67E89A18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  <w:vAlign w:val="bottom"/>
          </w:tcPr>
          <w:p w14:paraId="616C6DFF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34D3" w:rsidRPr="003E01A5" w14:paraId="5F4F9E96" w14:textId="77777777" w:rsidTr="00074A0E">
        <w:trPr>
          <w:gridAfter w:val="2"/>
          <w:wAfter w:w="43" w:type="dxa"/>
          <w:trHeight w:val="354"/>
        </w:trPr>
        <w:tc>
          <w:tcPr>
            <w:tcW w:w="2692" w:type="dxa"/>
            <w:tcBorders>
              <w:top w:val="nil"/>
              <w:left w:val="nil"/>
              <w:right w:val="nil"/>
            </w:tcBorders>
            <w:vAlign w:val="bottom"/>
          </w:tcPr>
          <w:p w14:paraId="7286325F" w14:textId="15B7714D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ณ 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7" w:type="dxa"/>
            <w:tcBorders>
              <w:left w:val="nil"/>
              <w:bottom w:val="nil"/>
              <w:right w:val="nil"/>
            </w:tcBorders>
            <w:vAlign w:val="bottom"/>
          </w:tcPr>
          <w:p w14:paraId="642B7174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AC4AED" w14:textId="260A7713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913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bottom"/>
          </w:tcPr>
          <w:p w14:paraId="79C3537D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66EA1B" w14:textId="11A2F747" w:rsidR="006E34D3" w:rsidRPr="003E01A5" w:rsidRDefault="005B751D" w:rsidP="00721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407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bottom"/>
          </w:tcPr>
          <w:p w14:paraId="682FE5D9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91A015" w14:textId="24F3E85A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963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bottom"/>
          </w:tcPr>
          <w:p w14:paraId="3DB70ED6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C0ECFA" w14:textId="15C45E69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2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184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2E50065E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110BEE" w14:textId="27441A19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="00B750D0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vAlign w:val="bottom"/>
          </w:tcPr>
          <w:p w14:paraId="5C0383C0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E231DF" w14:textId="0297AD92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862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399FF8AD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13D552" w14:textId="646F9F93" w:rsidR="006E34D3" w:rsidRPr="003E01A5" w:rsidRDefault="005B751D" w:rsidP="00F87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  <w:r w:rsidR="00B750D0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18EB87C7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C4A0BB" w14:textId="3494D248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453</w:t>
            </w:r>
          </w:p>
        </w:tc>
        <w:tc>
          <w:tcPr>
            <w:tcW w:w="26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856EBB0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9CC343" w14:textId="0B01D51F" w:rsidR="006E34D3" w:rsidRPr="003E01A5" w:rsidRDefault="00B750D0" w:rsidP="0039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9,636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vAlign w:val="bottom"/>
          </w:tcPr>
          <w:p w14:paraId="4DFBB2C9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06B3DE" w14:textId="6BC1AA24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B750D0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82F263D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tcBorders>
              <w:bottom w:val="double" w:sz="4" w:space="0" w:color="auto"/>
            </w:tcBorders>
            <w:vAlign w:val="bottom"/>
          </w:tcPr>
          <w:p w14:paraId="03DABCCB" w14:textId="6BF26B38" w:rsidR="006E34D3" w:rsidRPr="003E01A5" w:rsidRDefault="005B751D" w:rsidP="00D8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B750D0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750D0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730</w:t>
            </w:r>
          </w:p>
        </w:tc>
        <w:tc>
          <w:tcPr>
            <w:tcW w:w="273" w:type="dxa"/>
            <w:vAlign w:val="bottom"/>
          </w:tcPr>
          <w:p w14:paraId="798967EC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5" w:type="dxa"/>
            <w:tcBorders>
              <w:bottom w:val="double" w:sz="4" w:space="0" w:color="auto"/>
            </w:tcBorders>
            <w:vAlign w:val="bottom"/>
          </w:tcPr>
          <w:p w14:paraId="2764C112" w14:textId="59F78492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</w:t>
            </w:r>
          </w:p>
        </w:tc>
      </w:tr>
      <w:tr w:rsidR="006E34D3" w:rsidRPr="003E01A5" w14:paraId="0800CC62" w14:textId="77777777" w:rsidTr="00074A0E">
        <w:trPr>
          <w:gridAfter w:val="2"/>
          <w:wAfter w:w="43" w:type="dxa"/>
          <w:trHeight w:val="170"/>
        </w:trPr>
        <w:tc>
          <w:tcPr>
            <w:tcW w:w="2692" w:type="dxa"/>
            <w:tcBorders>
              <w:top w:val="nil"/>
              <w:left w:val="nil"/>
              <w:right w:val="nil"/>
            </w:tcBorders>
          </w:tcPr>
          <w:p w14:paraId="0C83D289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</w:tcPr>
          <w:p w14:paraId="21E75D48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F24C7A" w14:textId="52B1198B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416CBC70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85DF8B" w14:textId="3276F38D" w:rsidR="006E34D3" w:rsidRPr="003E01A5" w:rsidRDefault="006E34D3" w:rsidP="00721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26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41DD9C95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CCC5BC" w14:textId="04446792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63CAB3AF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5C1A1C" w14:textId="26D0C735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29"/>
              </w:tabs>
              <w:spacing w:line="240" w:lineRule="auto"/>
              <w:ind w:left="-75" w:right="-2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</w:tcPr>
          <w:p w14:paraId="5262A6B2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A1E4B0" w14:textId="38F3C02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36CF0E9A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6FFB8B" w14:textId="265F085E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311D5EB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486AB7" w14:textId="3531DC19" w:rsidR="006E34D3" w:rsidRPr="003E01A5" w:rsidRDefault="006E34D3" w:rsidP="00F87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12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B32E039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D0BA5C" w14:textId="25A0D6D9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left w:val="nil"/>
              <w:right w:val="nil"/>
            </w:tcBorders>
            <w:vAlign w:val="bottom"/>
          </w:tcPr>
          <w:p w14:paraId="478A121F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E5F9AB" w14:textId="4FC8B65A" w:rsidR="006E34D3" w:rsidRPr="003E01A5" w:rsidRDefault="006E34D3" w:rsidP="0039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25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0FA7D6C3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4E6AED0" w14:textId="254365B0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10CD2F57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0" w:type="dxa"/>
            <w:gridSpan w:val="2"/>
            <w:tcBorders>
              <w:top w:val="double" w:sz="4" w:space="0" w:color="auto"/>
            </w:tcBorders>
            <w:vAlign w:val="bottom"/>
          </w:tcPr>
          <w:p w14:paraId="2A9DE4EA" w14:textId="31A5EAA5" w:rsidR="006E34D3" w:rsidRPr="003E01A5" w:rsidRDefault="006E34D3" w:rsidP="00D8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12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0663A35A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double" w:sz="4" w:space="0" w:color="auto"/>
              <w:left w:val="nil"/>
            </w:tcBorders>
            <w:vAlign w:val="bottom"/>
          </w:tcPr>
          <w:p w14:paraId="377E6BF8" w14:textId="6DC4782E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27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34D3" w:rsidRPr="003E01A5" w14:paraId="73258567" w14:textId="77777777" w:rsidTr="00074A0E">
        <w:trPr>
          <w:gridAfter w:val="2"/>
          <w:wAfter w:w="43" w:type="dxa"/>
          <w:trHeight w:val="367"/>
        </w:trPr>
        <w:tc>
          <w:tcPr>
            <w:tcW w:w="2692" w:type="dxa"/>
            <w:tcBorders>
              <w:top w:val="nil"/>
              <w:left w:val="nil"/>
              <w:right w:val="nil"/>
            </w:tcBorders>
          </w:tcPr>
          <w:p w14:paraId="2EE90356" w14:textId="01B39B72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287" w:type="dxa"/>
            <w:tcBorders>
              <w:left w:val="nil"/>
              <w:bottom w:val="nil"/>
              <w:right w:val="nil"/>
            </w:tcBorders>
          </w:tcPr>
          <w:p w14:paraId="3C31BDD4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B4C41B6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bottom"/>
          </w:tcPr>
          <w:p w14:paraId="1781B8D7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vAlign w:val="bottom"/>
          </w:tcPr>
          <w:p w14:paraId="669CBBC9" w14:textId="77777777" w:rsidR="006E34D3" w:rsidRPr="003E01A5" w:rsidRDefault="006E34D3" w:rsidP="00721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526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bottom"/>
          </w:tcPr>
          <w:p w14:paraId="25DD0A41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bottom w:val="nil"/>
              <w:right w:val="nil"/>
            </w:tcBorders>
            <w:vAlign w:val="bottom"/>
          </w:tcPr>
          <w:p w14:paraId="2BDF193C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bottom"/>
          </w:tcPr>
          <w:p w14:paraId="28D7E06D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dxa"/>
            <w:tcBorders>
              <w:left w:val="nil"/>
              <w:bottom w:val="nil"/>
              <w:right w:val="nil"/>
            </w:tcBorders>
            <w:vAlign w:val="bottom"/>
          </w:tcPr>
          <w:p w14:paraId="7CC96FF7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28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56D943AD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bottom w:val="nil"/>
              <w:right w:val="nil"/>
            </w:tcBorders>
          </w:tcPr>
          <w:p w14:paraId="680621E1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</w:tcPr>
          <w:p w14:paraId="4E4EB35E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left w:val="nil"/>
              <w:bottom w:val="nil"/>
              <w:right w:val="nil"/>
            </w:tcBorders>
          </w:tcPr>
          <w:p w14:paraId="3C43F5F0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bottom"/>
          </w:tcPr>
          <w:p w14:paraId="163EDB65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bottom w:val="nil"/>
              <w:right w:val="nil"/>
            </w:tcBorders>
            <w:vAlign w:val="bottom"/>
          </w:tcPr>
          <w:p w14:paraId="0473780E" w14:textId="77777777" w:rsidR="006E34D3" w:rsidRPr="003E01A5" w:rsidRDefault="006E34D3" w:rsidP="00F87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bottom"/>
          </w:tcPr>
          <w:p w14:paraId="5CD153B4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bottom w:val="nil"/>
              <w:right w:val="nil"/>
            </w:tcBorders>
            <w:vAlign w:val="bottom"/>
          </w:tcPr>
          <w:p w14:paraId="6584F715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907C08A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7234C9" w14:textId="77777777" w:rsidR="006E34D3" w:rsidRPr="003E01A5" w:rsidRDefault="006E34D3" w:rsidP="0039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vAlign w:val="bottom"/>
          </w:tcPr>
          <w:p w14:paraId="2D600E3D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  <w:vAlign w:val="bottom"/>
          </w:tcPr>
          <w:p w14:paraId="590F0084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F93B74C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vAlign w:val="bottom"/>
          </w:tcPr>
          <w:p w14:paraId="50EBB54D" w14:textId="77777777" w:rsidR="006E34D3" w:rsidRPr="003E01A5" w:rsidRDefault="006E34D3" w:rsidP="00D8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3" w:type="dxa"/>
            <w:vAlign w:val="bottom"/>
          </w:tcPr>
          <w:p w14:paraId="7D972AE1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  <w:tcBorders>
              <w:left w:val="nil"/>
            </w:tcBorders>
            <w:vAlign w:val="bottom"/>
          </w:tcPr>
          <w:p w14:paraId="2B54E6C3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E34D3" w:rsidRPr="003E01A5" w14:paraId="4F49609F" w14:textId="77777777" w:rsidTr="00074A0E">
        <w:trPr>
          <w:gridAfter w:val="2"/>
          <w:wAfter w:w="43" w:type="dxa"/>
          <w:trHeight w:val="354"/>
        </w:trPr>
        <w:tc>
          <w:tcPr>
            <w:tcW w:w="2692" w:type="dxa"/>
            <w:tcBorders>
              <w:top w:val="nil"/>
              <w:left w:val="nil"/>
              <w:right w:val="nil"/>
            </w:tcBorders>
          </w:tcPr>
          <w:p w14:paraId="5A620FD2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287" w:type="dxa"/>
            <w:tcBorders>
              <w:left w:val="nil"/>
              <w:bottom w:val="nil"/>
              <w:right w:val="nil"/>
            </w:tcBorders>
          </w:tcPr>
          <w:p w14:paraId="42405308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8BE4188" w14:textId="7E0F92EB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/>
                <w:sz w:val="28"/>
                <w:szCs w:val="28"/>
              </w:rPr>
              <w:t>8</w:t>
            </w:r>
            <w:r w:rsidR="006E34D3" w:rsidRPr="003E0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/>
                <w:sz w:val="28"/>
                <w:szCs w:val="28"/>
              </w:rPr>
              <w:t>359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bottom"/>
          </w:tcPr>
          <w:p w14:paraId="75E4E042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vAlign w:val="bottom"/>
          </w:tcPr>
          <w:p w14:paraId="687C4CB8" w14:textId="0B0833D3" w:rsidR="006E34D3" w:rsidRPr="003E01A5" w:rsidRDefault="005B751D" w:rsidP="00721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226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6E34D3" w:rsidRPr="003E0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bottom"/>
          </w:tcPr>
          <w:p w14:paraId="03981BB8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bottom w:val="nil"/>
              <w:right w:val="nil"/>
            </w:tcBorders>
            <w:vAlign w:val="bottom"/>
          </w:tcPr>
          <w:p w14:paraId="7D6C1265" w14:textId="1482DE8C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/>
                <w:sz w:val="28"/>
                <w:szCs w:val="28"/>
              </w:rPr>
              <w:t>3</w:t>
            </w:r>
            <w:r w:rsidR="006E34D3" w:rsidRPr="003E0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/>
                <w:sz w:val="28"/>
                <w:szCs w:val="28"/>
              </w:rPr>
              <w:t>474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bottom"/>
          </w:tcPr>
          <w:p w14:paraId="360AA181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dxa"/>
            <w:tcBorders>
              <w:left w:val="nil"/>
              <w:bottom w:val="nil"/>
              <w:right w:val="nil"/>
            </w:tcBorders>
            <w:vAlign w:val="bottom"/>
          </w:tcPr>
          <w:p w14:paraId="50E2B298" w14:textId="1DCEE7BC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286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E34D3" w:rsidRPr="003E0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 w:rsidR="00875EB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23EA5E2B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bottom w:val="nil"/>
              <w:right w:val="nil"/>
            </w:tcBorders>
          </w:tcPr>
          <w:p w14:paraId="712B4F24" w14:textId="1522EB00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/>
                <w:sz w:val="28"/>
                <w:szCs w:val="28"/>
              </w:rPr>
              <w:t>2</w:t>
            </w:r>
            <w:r w:rsidR="00A47A04" w:rsidRPr="003E01A5">
              <w:rPr>
                <w:rFonts w:asciiTheme="majorBidi" w:hAnsiTheme="majorBidi"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/>
                <w:sz w:val="28"/>
                <w:szCs w:val="28"/>
              </w:rPr>
              <w:t>308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</w:tcPr>
          <w:p w14:paraId="258808C6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left w:val="nil"/>
              <w:bottom w:val="nil"/>
              <w:right w:val="nil"/>
            </w:tcBorders>
          </w:tcPr>
          <w:p w14:paraId="6EC54E99" w14:textId="78B029C7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E34D3" w:rsidRPr="003E0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bottom"/>
          </w:tcPr>
          <w:p w14:paraId="2265260A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bottom w:val="nil"/>
              <w:right w:val="nil"/>
            </w:tcBorders>
            <w:vAlign w:val="bottom"/>
          </w:tcPr>
          <w:p w14:paraId="1D711B30" w14:textId="43556E7B" w:rsidR="006E34D3" w:rsidRPr="003E01A5" w:rsidRDefault="005B751D" w:rsidP="00F87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/>
                <w:sz w:val="28"/>
                <w:szCs w:val="28"/>
              </w:rPr>
              <w:t>14</w:t>
            </w:r>
            <w:r w:rsidR="006E34D3" w:rsidRPr="003E0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/>
                <w:sz w:val="28"/>
                <w:szCs w:val="28"/>
              </w:rPr>
              <w:t>141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bottom"/>
          </w:tcPr>
          <w:p w14:paraId="172CB3D7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bottom w:val="nil"/>
              <w:right w:val="nil"/>
            </w:tcBorders>
            <w:vAlign w:val="bottom"/>
          </w:tcPr>
          <w:p w14:paraId="28FC09D0" w14:textId="0960C940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6E34D3" w:rsidRPr="003E0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875EB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81127B5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52D3EF7" w14:textId="465A9750" w:rsidR="006E34D3" w:rsidRPr="003E01A5" w:rsidRDefault="005B751D" w:rsidP="0039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/>
                <w:sz w:val="28"/>
                <w:szCs w:val="28"/>
              </w:rPr>
              <w:t>609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vAlign w:val="bottom"/>
          </w:tcPr>
          <w:p w14:paraId="63D57F5E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  <w:vAlign w:val="bottom"/>
          </w:tcPr>
          <w:p w14:paraId="108419E2" w14:textId="3A96E79F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27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6E1B9AF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vAlign w:val="bottom"/>
          </w:tcPr>
          <w:p w14:paraId="0C9D4C76" w14:textId="4FC20512" w:rsidR="006E34D3" w:rsidRPr="003E01A5" w:rsidRDefault="005B751D" w:rsidP="00D8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6E34D3" w:rsidRPr="003E0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273" w:type="dxa"/>
            <w:vAlign w:val="bottom"/>
          </w:tcPr>
          <w:p w14:paraId="098B1533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  <w:tcBorders>
              <w:left w:val="nil"/>
            </w:tcBorders>
            <w:vAlign w:val="bottom"/>
          </w:tcPr>
          <w:p w14:paraId="37B90032" w14:textId="370D086D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E34D3" w:rsidRPr="003E0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875EB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E34D3" w:rsidRPr="003E01A5" w14:paraId="7EFFC5B6" w14:textId="77777777" w:rsidTr="002A78B0">
        <w:trPr>
          <w:gridAfter w:val="2"/>
          <w:wAfter w:w="43" w:type="dxa"/>
          <w:trHeight w:val="354"/>
        </w:trPr>
        <w:tc>
          <w:tcPr>
            <w:tcW w:w="2692" w:type="dxa"/>
            <w:tcBorders>
              <w:top w:val="nil"/>
              <w:left w:val="nil"/>
              <w:right w:val="nil"/>
            </w:tcBorders>
          </w:tcPr>
          <w:p w14:paraId="4D0C812A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287" w:type="dxa"/>
            <w:tcBorders>
              <w:left w:val="nil"/>
              <w:bottom w:val="nil"/>
              <w:right w:val="nil"/>
            </w:tcBorders>
          </w:tcPr>
          <w:p w14:paraId="3884180B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E9B2C26" w14:textId="336135F5" w:rsidR="006E34D3" w:rsidRPr="003E01A5" w:rsidRDefault="005B751D" w:rsidP="00A5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15" w:right="-419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61F97296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dxa"/>
            <w:tcBorders>
              <w:left w:val="nil"/>
              <w:bottom w:val="single" w:sz="4" w:space="0" w:color="auto"/>
              <w:right w:val="nil"/>
            </w:tcBorders>
          </w:tcPr>
          <w:p w14:paraId="39ADDAF4" w14:textId="7E69987B" w:rsidR="006E34D3" w:rsidRPr="003E01A5" w:rsidRDefault="005B751D" w:rsidP="00721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56" w:right="-226" w:hanging="59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5DB5A326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bottom w:val="single" w:sz="4" w:space="0" w:color="auto"/>
              <w:right w:val="nil"/>
            </w:tcBorders>
          </w:tcPr>
          <w:p w14:paraId="1C40C0D9" w14:textId="12857BEE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7B3308B7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nil"/>
            </w:tcBorders>
          </w:tcPr>
          <w:p w14:paraId="6FE2440C" w14:textId="25F003CC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56596C08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bottom w:val="single" w:sz="4" w:space="0" w:color="auto"/>
              <w:right w:val="nil"/>
            </w:tcBorders>
          </w:tcPr>
          <w:p w14:paraId="3F92497F" w14:textId="4A051195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/>
                <w:sz w:val="28"/>
                <w:szCs w:val="28"/>
              </w:rPr>
              <w:t>24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</w:tcPr>
          <w:p w14:paraId="6A1A57C3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left w:val="nil"/>
              <w:bottom w:val="single" w:sz="4" w:space="0" w:color="auto"/>
              <w:right w:val="nil"/>
            </w:tcBorders>
          </w:tcPr>
          <w:p w14:paraId="0FA5D0C0" w14:textId="21A09F6B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6746015B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bottom w:val="single" w:sz="4" w:space="0" w:color="auto"/>
              <w:right w:val="nil"/>
            </w:tcBorders>
          </w:tcPr>
          <w:p w14:paraId="03AEF553" w14:textId="6D3A2AC3" w:rsidR="006E34D3" w:rsidRPr="003E01A5" w:rsidRDefault="005B751D" w:rsidP="00F87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/>
                <w:sz w:val="28"/>
                <w:szCs w:val="28"/>
              </w:rPr>
              <w:t>25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6A062EE4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41D472" w14:textId="2B649B08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66" w:type="dxa"/>
            <w:gridSpan w:val="2"/>
            <w:tcBorders>
              <w:left w:val="nil"/>
              <w:bottom w:val="nil"/>
              <w:right w:val="nil"/>
            </w:tcBorders>
          </w:tcPr>
          <w:p w14:paraId="1A7FD74F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573A686" w14:textId="007C4CAF" w:rsidR="006E34D3" w:rsidRPr="003E01A5" w:rsidRDefault="006E34D3" w:rsidP="0074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14:paraId="30C83EB1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0D19E83E" w14:textId="3B9698B6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  <w:tcBorders>
              <w:left w:val="nil"/>
              <w:bottom w:val="nil"/>
              <w:right w:val="nil"/>
            </w:tcBorders>
          </w:tcPr>
          <w:p w14:paraId="35EF4121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tcBorders>
              <w:bottom w:val="single" w:sz="4" w:space="0" w:color="auto"/>
            </w:tcBorders>
          </w:tcPr>
          <w:p w14:paraId="36A26814" w14:textId="44D645C8" w:rsidR="006E34D3" w:rsidRPr="003E01A5" w:rsidRDefault="005B751D" w:rsidP="00D8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3" w:type="dxa"/>
          </w:tcPr>
          <w:p w14:paraId="0F7F9FFC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  <w:tcBorders>
              <w:left w:val="nil"/>
              <w:bottom w:val="single" w:sz="4" w:space="0" w:color="auto"/>
            </w:tcBorders>
          </w:tcPr>
          <w:p w14:paraId="2E293C6C" w14:textId="018CCAAB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6E34D3" w:rsidRPr="003E01A5" w14:paraId="3675F0D3" w14:textId="77777777" w:rsidTr="002A78B0">
        <w:trPr>
          <w:gridAfter w:val="2"/>
          <w:wAfter w:w="43" w:type="dxa"/>
          <w:trHeight w:val="354"/>
        </w:trPr>
        <w:tc>
          <w:tcPr>
            <w:tcW w:w="2692" w:type="dxa"/>
            <w:tcBorders>
              <w:top w:val="nil"/>
              <w:left w:val="nil"/>
              <w:right w:val="nil"/>
            </w:tcBorders>
          </w:tcPr>
          <w:p w14:paraId="3550C616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000E7FB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D03ECF" w14:textId="05E38DB5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/>
                <w:b/>
                <w:bCs/>
                <w:sz w:val="28"/>
                <w:szCs w:val="28"/>
              </w:rPr>
              <w:t>8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/>
                <w:b/>
                <w:bCs/>
                <w:sz w:val="28"/>
                <w:szCs w:val="28"/>
              </w:rPr>
              <w:t>360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9064EA2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0396C4" w14:textId="16403E2A" w:rsidR="006E34D3" w:rsidRPr="003E01A5" w:rsidRDefault="005B751D" w:rsidP="00721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399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5EBB7EB2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F853EC" w14:textId="595C23B0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/>
                <w:b/>
                <w:bCs/>
                <w:sz w:val="28"/>
                <w:szCs w:val="28"/>
              </w:rPr>
              <w:t>474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26B86CBD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3046A3" w14:textId="0F1571D3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  <w:r w:rsidR="00875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31282A1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2A22CB" w14:textId="7CDC533B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/>
                <w:b/>
                <w:bCs/>
                <w:sz w:val="28"/>
                <w:szCs w:val="28"/>
              </w:rPr>
              <w:t>2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/>
                <w:b/>
                <w:bCs/>
                <w:sz w:val="28"/>
                <w:szCs w:val="28"/>
              </w:rPr>
              <w:t>332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</w:tcPr>
          <w:p w14:paraId="3385AA73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E8DC6A" w14:textId="0CC253EA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425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655C91CB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51F6EF" w14:textId="4741CE24" w:rsidR="006E34D3" w:rsidRPr="003E01A5" w:rsidRDefault="005B751D" w:rsidP="00F87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/>
                <w:b/>
                <w:bCs/>
                <w:sz w:val="28"/>
                <w:szCs w:val="28"/>
              </w:rPr>
              <w:t>14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/>
                <w:b/>
                <w:bCs/>
                <w:sz w:val="28"/>
                <w:szCs w:val="28"/>
              </w:rPr>
              <w:t>166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027AEEAB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22C04E" w14:textId="0A699B31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  <w:r w:rsidR="00875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6" w:type="dxa"/>
            <w:gridSpan w:val="2"/>
            <w:tcBorders>
              <w:left w:val="nil"/>
              <w:bottom w:val="nil"/>
              <w:right w:val="nil"/>
            </w:tcBorders>
          </w:tcPr>
          <w:p w14:paraId="6D38544A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069791" w14:textId="3BD2D0EB" w:rsidR="006E34D3" w:rsidRPr="003E01A5" w:rsidRDefault="005B751D" w:rsidP="0039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609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14:paraId="08F152BF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001E4A" w14:textId="1DD0588B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806</w:t>
            </w:r>
          </w:p>
        </w:tc>
        <w:tc>
          <w:tcPr>
            <w:tcW w:w="271" w:type="dxa"/>
            <w:gridSpan w:val="2"/>
            <w:tcBorders>
              <w:left w:val="nil"/>
              <w:bottom w:val="nil"/>
              <w:right w:val="nil"/>
            </w:tcBorders>
          </w:tcPr>
          <w:p w14:paraId="7896B97F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573B51" w14:textId="0D14A9F6" w:rsidR="006E34D3" w:rsidRPr="003E01A5" w:rsidRDefault="005B751D" w:rsidP="00D8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775</w:t>
            </w:r>
          </w:p>
        </w:tc>
        <w:tc>
          <w:tcPr>
            <w:tcW w:w="273" w:type="dxa"/>
          </w:tcPr>
          <w:p w14:paraId="328B67C5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918C623" w14:textId="1B05A7A7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  <w:r w:rsidR="00875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</w:tbl>
    <w:p w14:paraId="45214CA8" w14:textId="77777777" w:rsidR="00074A0E" w:rsidRPr="003E01A5" w:rsidRDefault="00074A0E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</w:rPr>
      </w:pPr>
    </w:p>
    <w:p w14:paraId="6E317192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  <w:sectPr w:rsidR="00AF5618" w:rsidRPr="003E01A5" w:rsidSect="000A12F0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9DED1C4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3E01A5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การกระทบยอดรายได้ กำไรหรือขาดทุน สินทรัพย์ และรายการอื่นที่มีสาระสำคัญของส่วนงานที่รายงาน</w:t>
      </w:r>
    </w:p>
    <w:p w14:paraId="74224369" w14:textId="77777777" w:rsidR="00AF5618" w:rsidRPr="003E01A5" w:rsidRDefault="00AF5618" w:rsidP="00AF5618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72" w:type="dxa"/>
        <w:tblInd w:w="450" w:type="dxa"/>
        <w:tblLook w:val="01E0" w:firstRow="1" w:lastRow="1" w:firstColumn="1" w:lastColumn="1" w:noHBand="0" w:noVBand="0"/>
      </w:tblPr>
      <w:tblGrid>
        <w:gridCol w:w="4770"/>
        <w:gridCol w:w="918"/>
        <w:gridCol w:w="72"/>
        <w:gridCol w:w="164"/>
        <w:gridCol w:w="72"/>
        <w:gridCol w:w="880"/>
        <w:gridCol w:w="270"/>
        <w:gridCol w:w="933"/>
        <w:gridCol w:w="270"/>
        <w:gridCol w:w="1023"/>
      </w:tblGrid>
      <w:tr w:rsidR="007501E8" w:rsidRPr="003E01A5" w14:paraId="22C5AB10" w14:textId="77777777" w:rsidTr="004815B3">
        <w:tc>
          <w:tcPr>
            <w:tcW w:w="4770" w:type="dxa"/>
          </w:tcPr>
          <w:p w14:paraId="6181130C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602" w:type="dxa"/>
            <w:gridSpan w:val="9"/>
          </w:tcPr>
          <w:p w14:paraId="2FC48F9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01E8" w:rsidRPr="003E01A5" w14:paraId="6AD55E2B" w14:textId="77777777" w:rsidTr="004815B3">
        <w:tc>
          <w:tcPr>
            <w:tcW w:w="4770" w:type="dxa"/>
          </w:tcPr>
          <w:p w14:paraId="14404D6C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06" w:type="dxa"/>
            <w:gridSpan w:val="5"/>
          </w:tcPr>
          <w:p w14:paraId="01E6DC17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14:paraId="10960625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26" w:type="dxa"/>
            <w:gridSpan w:val="3"/>
          </w:tcPr>
          <w:p w14:paraId="66767E3A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กำไรหรือขาดทุน</w:t>
            </w:r>
          </w:p>
        </w:tc>
      </w:tr>
      <w:tr w:rsidR="00986686" w:rsidRPr="003E01A5" w14:paraId="26BD12E3" w14:textId="77777777" w:rsidTr="004815B3">
        <w:tc>
          <w:tcPr>
            <w:tcW w:w="4770" w:type="dxa"/>
          </w:tcPr>
          <w:p w14:paraId="168A956E" w14:textId="77777777" w:rsidR="00986686" w:rsidRPr="003E01A5" w:rsidRDefault="00986686" w:rsidP="0098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D934F89" w14:textId="77336251" w:rsidR="00986686" w:rsidRPr="003E01A5" w:rsidRDefault="005B751D" w:rsidP="0098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gridSpan w:val="2"/>
            <w:vAlign w:val="center"/>
          </w:tcPr>
          <w:p w14:paraId="775F2BE8" w14:textId="77777777" w:rsidR="00986686" w:rsidRPr="003E01A5" w:rsidRDefault="00986686" w:rsidP="0098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center"/>
          </w:tcPr>
          <w:p w14:paraId="19246E20" w14:textId="655F2BBB" w:rsidR="00986686" w:rsidRPr="003E01A5" w:rsidRDefault="005B751D" w:rsidP="0098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5A18B6E" w14:textId="77777777" w:rsidR="00986686" w:rsidRPr="003E01A5" w:rsidRDefault="00986686" w:rsidP="0098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center"/>
          </w:tcPr>
          <w:p w14:paraId="416ED194" w14:textId="542D4F98" w:rsidR="00986686" w:rsidRPr="003E01A5" w:rsidRDefault="005B751D" w:rsidP="0098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536AF3B4" w14:textId="77777777" w:rsidR="00986686" w:rsidRPr="003E01A5" w:rsidRDefault="00986686" w:rsidP="0098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center"/>
          </w:tcPr>
          <w:p w14:paraId="49143188" w14:textId="7CA0408D" w:rsidR="00986686" w:rsidRPr="003E01A5" w:rsidRDefault="005B751D" w:rsidP="0098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5A91199F" w14:textId="77777777" w:rsidTr="004815B3">
        <w:tc>
          <w:tcPr>
            <w:tcW w:w="4770" w:type="dxa"/>
          </w:tcPr>
          <w:p w14:paraId="3E8A5832" w14:textId="77777777" w:rsidR="00AF5618" w:rsidRPr="003E01A5" w:rsidRDefault="00AF5618" w:rsidP="004815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02" w:type="dxa"/>
            <w:gridSpan w:val="9"/>
          </w:tcPr>
          <w:p w14:paraId="5C6645D0" w14:textId="77777777" w:rsidR="00AF5618" w:rsidRPr="003E01A5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3E01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6E34D3" w:rsidRPr="003E01A5" w14:paraId="44DBC569" w14:textId="77777777" w:rsidTr="004815B3">
        <w:tc>
          <w:tcPr>
            <w:tcW w:w="4770" w:type="dxa"/>
          </w:tcPr>
          <w:p w14:paraId="0B90D988" w14:textId="77777777" w:rsidR="006E34D3" w:rsidRPr="003E01A5" w:rsidRDefault="006E34D3" w:rsidP="006E34D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18" w:type="dxa"/>
          </w:tcPr>
          <w:p w14:paraId="4EF5F80B" w14:textId="561A47A2" w:rsidR="006E34D3" w:rsidRPr="003E01A5" w:rsidRDefault="005B751D" w:rsidP="006E34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6E34D3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236" w:type="dxa"/>
            <w:gridSpan w:val="2"/>
          </w:tcPr>
          <w:p w14:paraId="4D399C55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2" w:type="dxa"/>
            <w:gridSpan w:val="2"/>
          </w:tcPr>
          <w:p w14:paraId="362F36A8" w14:textId="4570E70A" w:rsidR="006E34D3" w:rsidRPr="003E01A5" w:rsidRDefault="005B751D" w:rsidP="006E34D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6E34D3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  <w:r w:rsidR="00875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C509356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4A312EF2" w14:textId="5652C822" w:rsidR="006E34D3" w:rsidRPr="003E01A5" w:rsidRDefault="005B751D" w:rsidP="006E34D3">
            <w:pPr>
              <w:pStyle w:val="acctfourfigures"/>
              <w:tabs>
                <w:tab w:val="clear" w:pos="765"/>
              </w:tabs>
              <w:spacing w:line="240" w:lineRule="atLeast"/>
              <w:ind w:left="-79" w:right="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/>
                <w:sz w:val="30"/>
                <w:szCs w:val="30"/>
                <w:lang w:val="en-US" w:bidi="th-TH"/>
              </w:rPr>
              <w:t>5</w:t>
            </w:r>
            <w:r w:rsidR="00B750D0" w:rsidRPr="003E01A5">
              <w:rPr>
                <w:rFonts w:asciiTheme="majorBidi" w:hAnsi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5BE2D88C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289A5C83" w14:textId="30842E14" w:rsidR="006E34D3" w:rsidRPr="003E01A5" w:rsidRDefault="005B751D" w:rsidP="006E34D3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907</w:t>
            </w:r>
          </w:p>
        </w:tc>
      </w:tr>
      <w:tr w:rsidR="006E34D3" w:rsidRPr="003E01A5" w14:paraId="682FC786" w14:textId="77777777" w:rsidTr="004815B3">
        <w:tc>
          <w:tcPr>
            <w:tcW w:w="4770" w:type="dxa"/>
          </w:tcPr>
          <w:p w14:paraId="3E313359" w14:textId="77777777" w:rsidR="006E34D3" w:rsidRPr="003E01A5" w:rsidRDefault="006E34D3" w:rsidP="006E34D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918" w:type="dxa"/>
          </w:tcPr>
          <w:p w14:paraId="008BADE2" w14:textId="32BBEEEE" w:rsidR="006E34D3" w:rsidRPr="003E01A5" w:rsidRDefault="005B751D" w:rsidP="006E34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E34D3"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377</w:t>
            </w:r>
          </w:p>
        </w:tc>
        <w:tc>
          <w:tcPr>
            <w:tcW w:w="236" w:type="dxa"/>
            <w:gridSpan w:val="2"/>
          </w:tcPr>
          <w:p w14:paraId="099A74B2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2" w:type="dxa"/>
            <w:gridSpan w:val="2"/>
          </w:tcPr>
          <w:p w14:paraId="057B8FFC" w14:textId="6960AE94" w:rsidR="006E34D3" w:rsidRPr="003E01A5" w:rsidRDefault="005B751D" w:rsidP="006E34D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6E34D3"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666</w:t>
            </w:r>
          </w:p>
        </w:tc>
        <w:tc>
          <w:tcPr>
            <w:tcW w:w="270" w:type="dxa"/>
          </w:tcPr>
          <w:p w14:paraId="704F61D1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30687804" w14:textId="4709C6AB" w:rsidR="006E34D3" w:rsidRPr="003E01A5" w:rsidRDefault="006E34D3" w:rsidP="007A4515">
            <w:pPr>
              <w:pStyle w:val="acctfourfigures"/>
              <w:tabs>
                <w:tab w:val="clear" w:pos="765"/>
              </w:tabs>
              <w:spacing w:line="240" w:lineRule="atLeast"/>
              <w:ind w:left="-79" w:right="-3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5B751D" w:rsidRPr="003E01A5">
              <w:rPr>
                <w:rFonts w:asciiTheme="majorBidi" w:hAnsiTheme="majorBidi"/>
                <w:sz w:val="30"/>
                <w:szCs w:val="30"/>
                <w:lang w:val="en-US" w:bidi="th-TH"/>
              </w:rPr>
              <w:t>9</w:t>
            </w:r>
            <w:r w:rsidR="00E76FCB" w:rsidRPr="003E01A5">
              <w:rPr>
                <w:rFonts w:asciiTheme="majorBidi" w:hAnsiTheme="majorBidi"/>
                <w:sz w:val="30"/>
                <w:szCs w:val="30"/>
                <w:lang w:val="en-US" w:bidi="th-TH"/>
              </w:rPr>
              <w:t>4</w:t>
            </w:r>
            <w:r w:rsidR="00875EB1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Pr="003E01A5">
              <w:rPr>
                <w:rFonts w:asciiTheme="majorBidi" w:hAnsi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2D0EEAC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1460FF53" w14:textId="0DF0E9A8" w:rsidR="006E34D3" w:rsidRPr="003E01A5" w:rsidRDefault="006E34D3" w:rsidP="006E34D3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6E34D3" w:rsidRPr="003E01A5" w14:paraId="7AF8DF23" w14:textId="77777777" w:rsidTr="004815B3">
        <w:tc>
          <w:tcPr>
            <w:tcW w:w="4770" w:type="dxa"/>
          </w:tcPr>
          <w:p w14:paraId="0C065E9D" w14:textId="18C5E52C" w:rsidR="006E34D3" w:rsidRPr="003E01A5" w:rsidRDefault="006E34D3" w:rsidP="006E34D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918" w:type="dxa"/>
          </w:tcPr>
          <w:p w14:paraId="6B6854F8" w14:textId="3FAF53E2" w:rsidR="006E34D3" w:rsidRPr="003E01A5" w:rsidRDefault="006E34D3" w:rsidP="006E34D3">
            <w:pPr>
              <w:pStyle w:val="acctfourfigures"/>
              <w:tabs>
                <w:tab w:val="clear" w:pos="765"/>
              </w:tabs>
              <w:spacing w:line="240" w:lineRule="atLeast"/>
              <w:ind w:left="-79" w:right="-9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768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1C90A72E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2" w:type="dxa"/>
            <w:gridSpan w:val="2"/>
          </w:tcPr>
          <w:p w14:paraId="746A5790" w14:textId="4A731C01" w:rsidR="006E34D3" w:rsidRPr="003E01A5" w:rsidRDefault="006E34D3" w:rsidP="006E34D3">
            <w:pPr>
              <w:pStyle w:val="acctfourfigures"/>
              <w:tabs>
                <w:tab w:val="clear" w:pos="765"/>
              </w:tabs>
              <w:spacing w:line="240" w:lineRule="atLeast"/>
              <w:ind w:left="-79"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860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EAE36EF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6C7E3FF8" w14:textId="37E6F311" w:rsidR="006E34D3" w:rsidRPr="003E01A5" w:rsidRDefault="006E34D3" w:rsidP="006E34D3">
            <w:pPr>
              <w:pStyle w:val="acctfourfigures"/>
              <w:tabs>
                <w:tab w:val="clear" w:pos="765"/>
              </w:tabs>
              <w:spacing w:line="240" w:lineRule="atLeast"/>
              <w:ind w:left="-79"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B750D0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269026F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518F212F" w14:textId="7DF34CDF" w:rsidR="006E34D3" w:rsidRPr="003E01A5" w:rsidRDefault="006E34D3" w:rsidP="006E34D3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E34D3" w:rsidRPr="003E01A5" w14:paraId="48E9FD07" w14:textId="77777777" w:rsidTr="004815B3">
        <w:tc>
          <w:tcPr>
            <w:tcW w:w="4770" w:type="dxa"/>
          </w:tcPr>
          <w:p w14:paraId="38954477" w14:textId="77777777" w:rsidR="006E34D3" w:rsidRPr="003E01A5" w:rsidRDefault="006E34D3" w:rsidP="006E34D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18" w:type="dxa"/>
          </w:tcPr>
          <w:p w14:paraId="517061B8" w14:textId="0A8CD903" w:rsidR="006E34D3" w:rsidRPr="003E01A5" w:rsidRDefault="006E34D3" w:rsidP="006E34D3">
            <w:pPr>
              <w:pStyle w:val="acctfourfigures"/>
              <w:tabs>
                <w:tab w:val="clear" w:pos="765"/>
              </w:tabs>
              <w:spacing w:line="240" w:lineRule="atLeast"/>
              <w:ind w:left="-79" w:right="-15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5F61BD8A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2" w:type="dxa"/>
            <w:gridSpan w:val="2"/>
          </w:tcPr>
          <w:p w14:paraId="43B12DFA" w14:textId="77777777" w:rsidR="006E34D3" w:rsidRPr="003E01A5" w:rsidRDefault="006E34D3" w:rsidP="006E34D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3D974C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78E249C0" w14:textId="77777777" w:rsidR="006E34D3" w:rsidRPr="003E01A5" w:rsidRDefault="006E34D3" w:rsidP="006E34D3">
            <w:pPr>
              <w:pStyle w:val="acctfourfigures"/>
              <w:tabs>
                <w:tab w:val="clear" w:pos="765"/>
              </w:tabs>
              <w:spacing w:line="240" w:lineRule="atLeast"/>
              <w:ind w:left="-79"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C34306E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1932B22C" w14:textId="77777777" w:rsidR="006E34D3" w:rsidRPr="003E01A5" w:rsidRDefault="006E34D3" w:rsidP="006E34D3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E34D3" w:rsidRPr="003E01A5" w14:paraId="4265CB2E" w14:textId="77777777" w:rsidTr="004815B3">
        <w:tc>
          <w:tcPr>
            <w:tcW w:w="4770" w:type="dxa"/>
          </w:tcPr>
          <w:p w14:paraId="539CD47A" w14:textId="74A841B5" w:rsidR="006E34D3" w:rsidRPr="003E01A5" w:rsidRDefault="006E34D3" w:rsidP="006E34D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รายได้และกำไรดำเนินงานอื่น</w:t>
            </w:r>
          </w:p>
        </w:tc>
        <w:tc>
          <w:tcPr>
            <w:tcW w:w="918" w:type="dxa"/>
          </w:tcPr>
          <w:p w14:paraId="42902B7B" w14:textId="14448E2F" w:rsidR="006E34D3" w:rsidRPr="003E01A5" w:rsidRDefault="005B751D" w:rsidP="006E34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236" w:type="dxa"/>
            <w:gridSpan w:val="2"/>
          </w:tcPr>
          <w:p w14:paraId="2FE0DB63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2" w:type="dxa"/>
            <w:gridSpan w:val="2"/>
          </w:tcPr>
          <w:p w14:paraId="604D264D" w14:textId="7C7104C9" w:rsidR="006E34D3" w:rsidRPr="003E01A5" w:rsidRDefault="005B751D" w:rsidP="006E34D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87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AC340CD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7F99B05E" w14:textId="3D936F49" w:rsidR="006E34D3" w:rsidRPr="003E01A5" w:rsidRDefault="005B751D" w:rsidP="006E34D3">
            <w:pPr>
              <w:pStyle w:val="acctfourfigures"/>
              <w:tabs>
                <w:tab w:val="clear" w:pos="765"/>
              </w:tabs>
              <w:spacing w:line="240" w:lineRule="atLeast"/>
              <w:ind w:left="-79"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270" w:type="dxa"/>
          </w:tcPr>
          <w:p w14:paraId="460FF352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6CF65D4A" w14:textId="3502A95C" w:rsidR="006E34D3" w:rsidRPr="003E01A5" w:rsidRDefault="005B751D" w:rsidP="006E41DE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362</w:t>
            </w:r>
          </w:p>
        </w:tc>
      </w:tr>
      <w:tr w:rsidR="006E34D3" w:rsidRPr="003E01A5" w14:paraId="19CFF6C8" w14:textId="77777777" w:rsidTr="004815B3">
        <w:tc>
          <w:tcPr>
            <w:tcW w:w="4770" w:type="dxa"/>
          </w:tcPr>
          <w:p w14:paraId="563081BF" w14:textId="72AE5829" w:rsidR="006E34D3" w:rsidRPr="003E01A5" w:rsidRDefault="006E34D3" w:rsidP="006E34D3">
            <w:pPr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ส่วนแบ่งขาดทุนในเงินลงทุนในการร่วมค้า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1DEE54A8" w14:textId="275AF8E3" w:rsidR="006E34D3" w:rsidRPr="003E01A5" w:rsidRDefault="006E34D3" w:rsidP="00A530A9">
            <w:pPr>
              <w:pStyle w:val="acctfourfigures"/>
              <w:tabs>
                <w:tab w:val="clear" w:pos="765"/>
              </w:tabs>
              <w:spacing w:line="240" w:lineRule="atLeast"/>
              <w:ind w:left="-79" w:right="-26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B326375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14:paraId="371E62B6" w14:textId="109F9739" w:rsidR="006E34D3" w:rsidRPr="003E01A5" w:rsidRDefault="005267E5" w:rsidP="00A530A9">
            <w:pPr>
              <w:pStyle w:val="acctfourfigures"/>
              <w:tabs>
                <w:tab w:val="clear" w:pos="765"/>
              </w:tabs>
              <w:spacing w:line="240" w:lineRule="atLeast"/>
              <w:ind w:left="-79" w:right="-25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3BDA67A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3DA85F4D" w14:textId="64A8E94C" w:rsidR="006E34D3" w:rsidRPr="003E01A5" w:rsidRDefault="006E34D3" w:rsidP="006E34D3">
            <w:pPr>
              <w:pStyle w:val="acctfourfigures"/>
              <w:tabs>
                <w:tab w:val="clear" w:pos="765"/>
              </w:tabs>
              <w:spacing w:line="240" w:lineRule="atLeast"/>
              <w:ind w:left="-79" w:right="-4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750D0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87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F5CE3A9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2996D0AB" w14:textId="5961E8ED" w:rsidR="006E34D3" w:rsidRPr="003E01A5" w:rsidRDefault="006E34D3" w:rsidP="006E41DE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6E34D3" w:rsidRPr="003E01A5" w14:paraId="1EE2C82A" w14:textId="77777777" w:rsidTr="004815B3">
        <w:tc>
          <w:tcPr>
            <w:tcW w:w="4770" w:type="dxa"/>
          </w:tcPr>
          <w:p w14:paraId="5A3B1525" w14:textId="77777777" w:rsidR="006E34D3" w:rsidRPr="003E01A5" w:rsidRDefault="006E34D3" w:rsidP="006E34D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27A71904" w14:textId="47803C40" w:rsidR="006E34D3" w:rsidRPr="003E01A5" w:rsidRDefault="005B751D" w:rsidP="006E34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4B7A1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983</w:t>
            </w:r>
          </w:p>
        </w:tc>
        <w:tc>
          <w:tcPr>
            <w:tcW w:w="236" w:type="dxa"/>
            <w:gridSpan w:val="2"/>
          </w:tcPr>
          <w:p w14:paraId="5077697F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170C13" w14:textId="702510D8" w:rsidR="006E34D3" w:rsidRPr="003E01A5" w:rsidRDefault="005B751D" w:rsidP="006E34D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996</w:t>
            </w:r>
          </w:p>
        </w:tc>
        <w:tc>
          <w:tcPr>
            <w:tcW w:w="270" w:type="dxa"/>
          </w:tcPr>
          <w:p w14:paraId="5F36EDB2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5949B9BA" w14:textId="2C57950F" w:rsidR="006E34D3" w:rsidRPr="003E01A5" w:rsidRDefault="007A4515" w:rsidP="00B750D0">
            <w:pPr>
              <w:pStyle w:val="acctfourfigures"/>
              <w:tabs>
                <w:tab w:val="clear" w:pos="765"/>
              </w:tabs>
              <w:spacing w:line="240" w:lineRule="atLeast"/>
              <w:ind w:left="-79" w:right="-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B750D0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334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C66FC45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15E8CBE5" w14:textId="03F39A94" w:rsidR="006E34D3" w:rsidRPr="003E01A5" w:rsidRDefault="005B751D" w:rsidP="006E41DE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795</w:t>
            </w:r>
          </w:p>
        </w:tc>
      </w:tr>
    </w:tbl>
    <w:p w14:paraId="7D25C108" w14:textId="77777777" w:rsidR="00AF5618" w:rsidRPr="003E01A5" w:rsidRDefault="00AF5618" w:rsidP="00AF5618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336"/>
        <w:gridCol w:w="245"/>
        <w:gridCol w:w="1360"/>
      </w:tblGrid>
      <w:tr w:rsidR="007501E8" w:rsidRPr="003E01A5" w14:paraId="74C53450" w14:textId="77777777" w:rsidTr="004815B3">
        <w:trPr>
          <w:trHeight w:val="388"/>
          <w:tblHeader/>
        </w:trPr>
        <w:tc>
          <w:tcPr>
            <w:tcW w:w="3430" w:type="pct"/>
            <w:vAlign w:val="center"/>
          </w:tcPr>
          <w:p w14:paraId="2C6B3E94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70" w:type="pct"/>
            <w:gridSpan w:val="3"/>
          </w:tcPr>
          <w:p w14:paraId="294C722F" w14:textId="77777777" w:rsidR="00AF5618" w:rsidRPr="003E01A5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01E8" w:rsidRPr="003E01A5" w14:paraId="33BC3E0F" w14:textId="77777777" w:rsidTr="00483A4B">
        <w:trPr>
          <w:trHeight w:val="64"/>
          <w:tblHeader/>
        </w:trPr>
        <w:tc>
          <w:tcPr>
            <w:tcW w:w="3430" w:type="pct"/>
            <w:vAlign w:val="center"/>
          </w:tcPr>
          <w:p w14:paraId="4C74C697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0" w:type="pct"/>
            <w:gridSpan w:val="3"/>
          </w:tcPr>
          <w:p w14:paraId="36F36D7E" w14:textId="77777777" w:rsidR="00AF5618" w:rsidRPr="003E01A5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</w:tr>
      <w:tr w:rsidR="00A242B5" w:rsidRPr="003E01A5" w14:paraId="5052EB83" w14:textId="77777777" w:rsidTr="00FF7E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57A5A3A2" w14:textId="77777777" w:rsidR="00A242B5" w:rsidRPr="003E01A5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3640F" w14:textId="3E9F0170" w:rsidR="00A242B5" w:rsidRPr="003E01A5" w:rsidRDefault="005B751D" w:rsidP="00A242B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23DA3" w14:textId="77777777" w:rsidR="00A242B5" w:rsidRPr="003E01A5" w:rsidRDefault="00A242B5" w:rsidP="00A242B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353CE" w14:textId="69D4CDDC" w:rsidR="00A242B5" w:rsidRPr="003E01A5" w:rsidRDefault="005B751D" w:rsidP="00A242B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1581ABE9" w14:textId="77777777" w:rsidTr="0048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1821ED2A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941F4D" w14:textId="77777777" w:rsidR="00AF5618" w:rsidRPr="003E01A5" w:rsidRDefault="00AF5618" w:rsidP="004815B3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E34D3" w:rsidRPr="003E01A5" w14:paraId="696DE934" w14:textId="77777777" w:rsidTr="0048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2AACC271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</w:tcPr>
          <w:p w14:paraId="40AC36C0" w14:textId="7C9589C1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6E34D3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="00A47A04"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29BD4B74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</w:tcPr>
          <w:p w14:paraId="5E04639A" w14:textId="6E9A5D62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6E34D3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453</w:t>
            </w:r>
          </w:p>
        </w:tc>
      </w:tr>
      <w:tr w:rsidR="006E34D3" w:rsidRPr="003E01A5" w14:paraId="654BCA91" w14:textId="77777777" w:rsidTr="0048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38985D10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6FB3D" w14:textId="2AD28E6B" w:rsidR="006E34D3" w:rsidRPr="003E01A5" w:rsidRDefault="00A47A04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9,636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0051377E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A9891" w14:textId="3A393CA3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6E34D3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C87EB1" w:rsidRPr="003E01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E34D3" w:rsidRPr="003E01A5" w14:paraId="72AFF67C" w14:textId="77777777" w:rsidTr="0048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27A70760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2BA87" w14:textId="1C018A5F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47A04" w:rsidRPr="003E01A5">
              <w:rPr>
                <w:rFonts w:asciiTheme="majorBidi" w:hAnsiTheme="majorBidi" w:cstheme="majorBidi"/>
                <w:sz w:val="30"/>
                <w:szCs w:val="30"/>
              </w:rPr>
              <w:t>7,730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284A9FEA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E5A9CD" w14:textId="390FD7E9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6E34D3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87EB1" w:rsidRPr="003E01A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E34D3" w:rsidRPr="003E01A5" w14:paraId="132A1A61" w14:textId="77777777" w:rsidTr="0048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638FEB28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3D3DF7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7F7EFDCD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B8FD8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4D3" w:rsidRPr="003E01A5" w14:paraId="279F004A" w14:textId="77777777" w:rsidTr="0048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5142A499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1659E" w14:textId="1227D7D1" w:rsidR="006E34D3" w:rsidRPr="003E01A5" w:rsidRDefault="00A47A04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4,084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2493FE52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051CD" w14:textId="78E21F0E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E34D3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C87EB1" w:rsidRPr="003E01A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E34D3" w:rsidRPr="003E01A5" w14:paraId="54A157B8" w14:textId="77777777" w:rsidTr="0048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19DAD00E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6C7343" w14:textId="6D0287DC" w:rsidR="006E34D3" w:rsidRPr="003E01A5" w:rsidRDefault="001B308F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61,8</w:t>
            </w:r>
            <w:r w:rsidR="00A47A04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2D8ECACD" w14:textId="77777777" w:rsidR="006E34D3" w:rsidRPr="003E01A5" w:rsidRDefault="006E34D3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6DEE2" w14:textId="2CF2A2AA" w:rsidR="006E34D3" w:rsidRPr="003E01A5" w:rsidRDefault="005B751D" w:rsidP="006E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6E34D3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</w:t>
            </w:r>
          </w:p>
        </w:tc>
      </w:tr>
    </w:tbl>
    <w:p w14:paraId="4CAF22F5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5DCE72B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3E01A5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ส่วนงานภูมิศาสตร์</w:t>
      </w:r>
    </w:p>
    <w:p w14:paraId="369D587A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823E6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กลุ่มบริษัทดำเนินธุรกิจหลักเกี่ยวกับการพัฒนาอสังหาริมทรัพย์และธุรกิจโรงพยาบาลในประเทศไทย รวมถึงลงทุนในต่างประเทศ </w:t>
      </w:r>
      <w:r w:rsidRPr="003E01A5">
        <w:rPr>
          <w:rFonts w:asciiTheme="majorBidi" w:hAnsiTheme="majorBidi" w:cstheme="majorBidi"/>
          <w:sz w:val="30"/>
          <w:szCs w:val="30"/>
        </w:rPr>
        <w:t>(</w:t>
      </w:r>
      <w:r w:rsidRPr="003E01A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สินทรัพย์ทางการเงินไม่หมุนเวียนอื่น)</w:t>
      </w:r>
    </w:p>
    <w:p w14:paraId="496617C1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496882" w14:textId="77777777" w:rsidR="001C799B" w:rsidRPr="003E01A5" w:rsidRDefault="001C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CAA21D9" w14:textId="67F7A38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ข้อมูลเกี่ยวกับลูกค้ารายใหญ่</w:t>
      </w:r>
    </w:p>
    <w:p w14:paraId="55E180C2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15874A" w14:textId="037F9F4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กลุ</w:t>
      </w:r>
      <w:r w:rsidR="004E0772" w:rsidRPr="003E01A5">
        <w:rPr>
          <w:rFonts w:asciiTheme="majorBidi" w:hAnsiTheme="majorBidi" w:cstheme="majorBidi"/>
          <w:sz w:val="30"/>
          <w:szCs w:val="30"/>
          <w:cs/>
        </w:rPr>
        <w:t>่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มบริษัทไม่มีรายได้จากลูกค้ารายใดที่มีมูลค่าเท่ากับหรือมากกว่าร้อยละ </w:t>
      </w:r>
      <w:r w:rsidR="005B751D" w:rsidRPr="003E01A5">
        <w:rPr>
          <w:rFonts w:asciiTheme="majorBidi" w:hAnsiTheme="majorBidi" w:cstheme="majorBidi"/>
          <w:sz w:val="30"/>
          <w:szCs w:val="30"/>
        </w:rPr>
        <w:t>10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ของรายได้รวมของกลุ่มบริษัท</w:t>
      </w:r>
    </w:p>
    <w:p w14:paraId="1FF4028B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124E1C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3E01A5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ยอดคงเหลือของสัญญา</w:t>
      </w:r>
    </w:p>
    <w:p w14:paraId="2C4B6A2E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70"/>
        <w:gridCol w:w="252"/>
        <w:gridCol w:w="1188"/>
        <w:gridCol w:w="270"/>
        <w:gridCol w:w="1170"/>
        <w:gridCol w:w="243"/>
        <w:gridCol w:w="1197"/>
      </w:tblGrid>
      <w:tr w:rsidR="00A112B5" w:rsidRPr="003E01A5" w14:paraId="6FB46295" w14:textId="77777777" w:rsidTr="004815B3">
        <w:tc>
          <w:tcPr>
            <w:tcW w:w="3798" w:type="dxa"/>
          </w:tcPr>
          <w:p w14:paraId="643530AA" w14:textId="639E0D18" w:rsidR="00A112B5" w:rsidRPr="003E01A5" w:rsidRDefault="00A112B5" w:rsidP="00A112B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610" w:type="dxa"/>
            <w:gridSpan w:val="3"/>
          </w:tcPr>
          <w:p w14:paraId="6798CE4F" w14:textId="77777777" w:rsidR="00A112B5" w:rsidRPr="003E01A5" w:rsidRDefault="00A112B5" w:rsidP="00A112B5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s/>
              </w:rPr>
            </w:pPr>
            <w:r w:rsidRPr="003E01A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C2FA3C2" w14:textId="77777777" w:rsidR="00A112B5" w:rsidRPr="003E01A5" w:rsidRDefault="00A112B5" w:rsidP="00A112B5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</w:tcPr>
          <w:p w14:paraId="7AAA3B5D" w14:textId="77777777" w:rsidR="00A112B5" w:rsidRPr="003E01A5" w:rsidRDefault="00A112B5" w:rsidP="00A112B5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s/>
              </w:rPr>
            </w:pPr>
            <w:r w:rsidRPr="003E01A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242B5" w:rsidRPr="003E01A5" w14:paraId="10F077C8" w14:textId="77777777" w:rsidTr="005051B2">
        <w:tc>
          <w:tcPr>
            <w:tcW w:w="3798" w:type="dxa"/>
          </w:tcPr>
          <w:p w14:paraId="7636DB72" w14:textId="77777777" w:rsidR="00A242B5" w:rsidRPr="003E01A5" w:rsidRDefault="00A242B5" w:rsidP="00A242B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318DA538" w14:textId="701E938A" w:rsidR="00A242B5" w:rsidRPr="003E01A5" w:rsidRDefault="005B751D" w:rsidP="00A24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2" w:type="dxa"/>
            <w:vAlign w:val="center"/>
          </w:tcPr>
          <w:p w14:paraId="2208121D" w14:textId="77777777" w:rsidR="00A242B5" w:rsidRPr="003E01A5" w:rsidRDefault="00A242B5" w:rsidP="00A24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2AABA1ED" w14:textId="4831370D" w:rsidR="00A242B5" w:rsidRPr="003E01A5" w:rsidRDefault="005B751D" w:rsidP="00A24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56FCE34" w14:textId="77777777" w:rsidR="00A242B5" w:rsidRPr="003E01A5" w:rsidRDefault="00A242B5" w:rsidP="00A242B5">
            <w:pPr>
              <w:spacing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7D4650D7" w14:textId="3BB86CC0" w:rsidR="00A242B5" w:rsidRPr="003E01A5" w:rsidRDefault="005B751D" w:rsidP="00A24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  <w:vAlign w:val="center"/>
          </w:tcPr>
          <w:p w14:paraId="0D9851E7" w14:textId="77777777" w:rsidR="00A242B5" w:rsidRPr="003E01A5" w:rsidRDefault="00A242B5" w:rsidP="00A24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278ABFE5" w14:textId="2F8B0B2A" w:rsidR="00A242B5" w:rsidRPr="003E01A5" w:rsidRDefault="005B751D" w:rsidP="00A24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112B5" w:rsidRPr="003E01A5" w14:paraId="36E53589" w14:textId="77777777" w:rsidTr="004815B3">
        <w:tc>
          <w:tcPr>
            <w:tcW w:w="3798" w:type="dxa"/>
          </w:tcPr>
          <w:p w14:paraId="742FE0FC" w14:textId="77777777" w:rsidR="00A112B5" w:rsidRPr="003E01A5" w:rsidRDefault="00A112B5" w:rsidP="00A112B5">
            <w:pPr>
              <w:pStyle w:val="Heading7"/>
              <w:spacing w:line="240" w:lineRule="auto"/>
              <w:ind w:right="-17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90" w:type="dxa"/>
            <w:gridSpan w:val="7"/>
          </w:tcPr>
          <w:p w14:paraId="6BD71FA0" w14:textId="77777777" w:rsidR="00A112B5" w:rsidRPr="003E01A5" w:rsidRDefault="00A112B5" w:rsidP="00A112B5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3E01A5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(ล้านบาท)</w:t>
            </w:r>
          </w:p>
        </w:tc>
      </w:tr>
      <w:tr w:rsidR="0091069A" w:rsidRPr="003E01A5" w14:paraId="11D5B766" w14:textId="77777777" w:rsidTr="004815B3">
        <w:tc>
          <w:tcPr>
            <w:tcW w:w="3798" w:type="dxa"/>
          </w:tcPr>
          <w:p w14:paraId="26BFD221" w14:textId="03268E54" w:rsidR="0091069A" w:rsidRPr="003E01A5" w:rsidRDefault="0091069A" w:rsidP="0091069A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มกราคม</w:t>
            </w:r>
          </w:p>
        </w:tc>
        <w:tc>
          <w:tcPr>
            <w:tcW w:w="1170" w:type="dxa"/>
          </w:tcPr>
          <w:p w14:paraId="27ECFCA7" w14:textId="741D838F" w:rsidR="0091069A" w:rsidRPr="003E01A5" w:rsidRDefault="0091069A" w:rsidP="00A5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297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49A56324" w14:textId="77777777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8D93910" w14:textId="0E0EE7F7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432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06F049C" w14:textId="77777777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10C0CA" w14:textId="256AFA37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3C109C9" w14:textId="77777777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FA115FE" w14:textId="74C46F7A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069A" w:rsidRPr="003E01A5" w14:paraId="290FA36D" w14:textId="77777777" w:rsidTr="004815B3">
        <w:tc>
          <w:tcPr>
            <w:tcW w:w="3798" w:type="dxa"/>
          </w:tcPr>
          <w:p w14:paraId="4EE97CED" w14:textId="77777777" w:rsidR="0091069A" w:rsidRPr="003E01A5" w:rsidRDefault="0091069A" w:rsidP="0091069A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1170" w:type="dxa"/>
          </w:tcPr>
          <w:p w14:paraId="6E6A64C4" w14:textId="396461C2" w:rsidR="0091069A" w:rsidRPr="003E01A5" w:rsidRDefault="005B751D" w:rsidP="00A5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906BE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252" w:type="dxa"/>
          </w:tcPr>
          <w:p w14:paraId="02A896C9" w14:textId="77777777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18AD5FEF" w14:textId="3812209F" w:rsidR="0091069A" w:rsidRPr="003E01A5" w:rsidRDefault="005B751D" w:rsidP="0012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1069A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4E460F2B" w14:textId="77777777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C0D011" w14:textId="2EF58532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FFB0826" w14:textId="77777777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C7469E7" w14:textId="51833389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069A" w:rsidRPr="003E01A5" w14:paraId="771125B6" w14:textId="77777777" w:rsidTr="004815B3">
        <w:tc>
          <w:tcPr>
            <w:tcW w:w="3798" w:type="dxa"/>
          </w:tcPr>
          <w:p w14:paraId="57FD64A3" w14:textId="00A761E6" w:rsidR="0091069A" w:rsidRPr="003E01A5" w:rsidRDefault="0091069A" w:rsidP="0091069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-12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เงินรับล่วงหน้าจากลูกค้า</w:t>
            </w:r>
          </w:p>
        </w:tc>
        <w:tc>
          <w:tcPr>
            <w:tcW w:w="1170" w:type="dxa"/>
          </w:tcPr>
          <w:p w14:paraId="2F0AAB77" w14:textId="46D51C7C" w:rsidR="0091069A" w:rsidRPr="003E01A5" w:rsidRDefault="00D906BE" w:rsidP="00A5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678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4760BD6F" w14:textId="77777777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655036EB" w14:textId="4535D60E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976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157CF47" w14:textId="77777777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B7C4F0" w14:textId="315D02AF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50B057B" w14:textId="77777777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2DDEE70" w14:textId="2F9E4D4F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069A" w:rsidRPr="003E01A5" w14:paraId="37506430" w14:textId="77777777" w:rsidTr="004815B3">
        <w:tc>
          <w:tcPr>
            <w:tcW w:w="3798" w:type="dxa"/>
          </w:tcPr>
          <w:p w14:paraId="67E0ADF4" w14:textId="114B7A60" w:rsidR="0091069A" w:rsidRPr="003E01A5" w:rsidRDefault="0091069A" w:rsidP="0091069A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7E46C7" w14:textId="75C4B574" w:rsidR="0091069A" w:rsidRPr="003E01A5" w:rsidRDefault="00D906BE" w:rsidP="00A5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546E11AA" w14:textId="77777777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DA88AA4" w14:textId="67E164DD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DB6DEC" w14:textId="77777777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4E75A" w14:textId="6708AD35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2FC41C2" w14:textId="77777777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3960D" w14:textId="6C3CD0DE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1069A" w:rsidRPr="003E01A5" w14:paraId="62B1D178" w14:textId="77777777" w:rsidTr="004815B3">
        <w:tc>
          <w:tcPr>
            <w:tcW w:w="3798" w:type="dxa"/>
          </w:tcPr>
          <w:p w14:paraId="22205BC2" w14:textId="77777777" w:rsidR="0091069A" w:rsidRPr="003E01A5" w:rsidRDefault="0091069A" w:rsidP="0091069A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6CDE8B" w14:textId="77777777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1A255C2" w14:textId="77777777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BC0D676" w14:textId="77777777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F01E51" w14:textId="77777777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9C80522" w14:textId="77777777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979BEFF" w14:textId="77777777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5EA107B7" w14:textId="77777777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1069A" w:rsidRPr="003E01A5" w14:paraId="7A3B7BBA" w14:textId="77777777" w:rsidTr="004815B3">
        <w:tc>
          <w:tcPr>
            <w:tcW w:w="3798" w:type="dxa"/>
          </w:tcPr>
          <w:p w14:paraId="5ABDC833" w14:textId="6F2F0D1C" w:rsidR="0091069A" w:rsidRPr="003E01A5" w:rsidRDefault="0091069A" w:rsidP="0091069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สินทรัพย์ต้นทุนของสัญญา</w:t>
            </w:r>
          </w:p>
        </w:tc>
        <w:tc>
          <w:tcPr>
            <w:tcW w:w="2610" w:type="dxa"/>
            <w:gridSpan w:val="3"/>
          </w:tcPr>
          <w:p w14:paraId="3DB6440A" w14:textId="77777777" w:rsidR="0091069A" w:rsidRPr="003E01A5" w:rsidRDefault="0091069A" w:rsidP="0091069A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s/>
              </w:rPr>
            </w:pPr>
            <w:r w:rsidRPr="003E01A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45D029C" w14:textId="77777777" w:rsidR="0091069A" w:rsidRPr="003E01A5" w:rsidRDefault="0091069A" w:rsidP="0091069A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</w:tcPr>
          <w:p w14:paraId="4F39DF61" w14:textId="77777777" w:rsidR="0091069A" w:rsidRPr="003E01A5" w:rsidRDefault="0091069A" w:rsidP="0091069A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s/>
              </w:rPr>
            </w:pPr>
            <w:r w:rsidRPr="003E01A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1069A" w:rsidRPr="003E01A5" w14:paraId="54696620" w14:textId="77777777" w:rsidTr="00E31549">
        <w:tc>
          <w:tcPr>
            <w:tcW w:w="3798" w:type="dxa"/>
          </w:tcPr>
          <w:p w14:paraId="57069990" w14:textId="753ED62B" w:rsidR="0091069A" w:rsidRPr="003E01A5" w:rsidRDefault="0091069A" w:rsidP="0091069A">
            <w:pPr>
              <w:pStyle w:val="Heading7"/>
              <w:spacing w:line="240" w:lineRule="auto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lang w:eastAsia="en-GB"/>
              </w:rPr>
              <w:t xml:space="preserve">   </w:t>
            </w:r>
            <w:r w:rsidRPr="003E01A5">
              <w:rPr>
                <w:rFonts w:asciiTheme="majorBidi" w:hAnsiTheme="majorBidi" w:cstheme="majorBidi"/>
                <w:i/>
                <w:iCs/>
                <w:cs/>
                <w:lang w:eastAsia="en-GB"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i/>
                <w:iCs/>
                <w:lang w:eastAsia="en-GB"/>
              </w:rPr>
              <w:t>31</w:t>
            </w:r>
            <w:r w:rsidRPr="003E01A5">
              <w:rPr>
                <w:rFonts w:asciiTheme="majorBidi" w:hAnsiTheme="majorBidi" w:cstheme="majorBidi"/>
                <w:i/>
                <w:iCs/>
                <w:lang w:eastAsia="en-GB"/>
              </w:rPr>
              <w:t xml:space="preserve"> </w:t>
            </w:r>
            <w:r w:rsidRPr="003E01A5">
              <w:rPr>
                <w:rFonts w:asciiTheme="majorBidi" w:hAnsiTheme="majorBidi" w:cstheme="majorBidi"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170" w:type="dxa"/>
            <w:vAlign w:val="center"/>
          </w:tcPr>
          <w:p w14:paraId="333E010E" w14:textId="34133518" w:rsidR="0091069A" w:rsidRPr="003E01A5" w:rsidRDefault="005B751D" w:rsidP="0091069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2" w:type="dxa"/>
            <w:vAlign w:val="center"/>
          </w:tcPr>
          <w:p w14:paraId="6CBB4475" w14:textId="77777777" w:rsidR="0091069A" w:rsidRPr="003E01A5" w:rsidRDefault="0091069A" w:rsidP="0091069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673E3C8E" w14:textId="510FBF96" w:rsidR="0091069A" w:rsidRPr="003E01A5" w:rsidRDefault="005B751D" w:rsidP="0091069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9A5FDC2" w14:textId="77777777" w:rsidR="0091069A" w:rsidRPr="003E01A5" w:rsidRDefault="0091069A" w:rsidP="0091069A">
            <w:pPr>
              <w:spacing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5004E413" w14:textId="7E2BDBE2" w:rsidR="0091069A" w:rsidRPr="003E01A5" w:rsidRDefault="005B751D" w:rsidP="0091069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  <w:vAlign w:val="center"/>
          </w:tcPr>
          <w:p w14:paraId="66AE9C9E" w14:textId="77777777" w:rsidR="0091069A" w:rsidRPr="003E01A5" w:rsidRDefault="0091069A" w:rsidP="0091069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53BB52EE" w14:textId="7AF812DC" w:rsidR="0091069A" w:rsidRPr="003E01A5" w:rsidRDefault="005B751D" w:rsidP="0091069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1069A" w:rsidRPr="003E01A5" w14:paraId="7FAA8B95" w14:textId="77777777" w:rsidTr="004815B3">
        <w:tc>
          <w:tcPr>
            <w:tcW w:w="3798" w:type="dxa"/>
          </w:tcPr>
          <w:p w14:paraId="6A7FC884" w14:textId="77777777" w:rsidR="0091069A" w:rsidRPr="003E01A5" w:rsidRDefault="0091069A" w:rsidP="0091069A">
            <w:pPr>
              <w:pStyle w:val="Heading7"/>
              <w:spacing w:line="240" w:lineRule="auto"/>
              <w:ind w:right="-17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90" w:type="dxa"/>
            <w:gridSpan w:val="7"/>
          </w:tcPr>
          <w:p w14:paraId="433C6990" w14:textId="77777777" w:rsidR="0091069A" w:rsidRPr="003E01A5" w:rsidRDefault="0091069A" w:rsidP="0091069A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3E01A5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(ล้านบาท)</w:t>
            </w:r>
          </w:p>
        </w:tc>
      </w:tr>
      <w:tr w:rsidR="0091069A" w:rsidRPr="003E01A5" w14:paraId="251B14AE" w14:textId="77777777" w:rsidTr="00547A59">
        <w:tc>
          <w:tcPr>
            <w:tcW w:w="3798" w:type="dxa"/>
          </w:tcPr>
          <w:p w14:paraId="11CF019F" w14:textId="77777777" w:rsidR="0091069A" w:rsidRPr="003E01A5" w:rsidRDefault="0091069A" w:rsidP="0091069A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D7DF41F" w14:textId="6C0CA9BC" w:rsidR="0091069A" w:rsidRPr="003E01A5" w:rsidRDefault="005B751D" w:rsidP="00A5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52" w:type="dxa"/>
          </w:tcPr>
          <w:p w14:paraId="740B2E69" w14:textId="77777777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6C007A96" w14:textId="6932D5EE" w:rsidR="0091069A" w:rsidRPr="003E01A5" w:rsidRDefault="005B751D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696BC3DA" w14:textId="77777777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64569AB" w14:textId="7CA0FA20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FF3BF68" w14:textId="77777777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1502BD0B" w14:textId="77777777" w:rsidR="0091069A" w:rsidRPr="003E01A5" w:rsidRDefault="0091069A" w:rsidP="0091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AF52E35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FA564F" w14:textId="77777777" w:rsidR="00AF5618" w:rsidRPr="003E01A5" w:rsidRDefault="00AF5618" w:rsidP="00AF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00CDF13D" w14:textId="77777777" w:rsidR="00AF5618" w:rsidRPr="003E01A5" w:rsidRDefault="00AF5618" w:rsidP="00AF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7AC7125" w14:textId="61BC09A6" w:rsidR="00AF5618" w:rsidRPr="003E01A5" w:rsidRDefault="00AF5618" w:rsidP="00AF561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B751D" w:rsidRPr="003E01A5">
        <w:rPr>
          <w:rFonts w:asciiTheme="majorBidi" w:hAnsiTheme="majorBidi" w:cstheme="majorBidi"/>
          <w:sz w:val="30"/>
          <w:szCs w:val="30"/>
        </w:rPr>
        <w:t>31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2568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</w:t>
      </w:r>
      <w:r w:rsidR="003B2C34"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="005B751D" w:rsidRPr="003E01A5">
        <w:rPr>
          <w:rFonts w:asciiTheme="majorBidi" w:hAnsiTheme="majorBidi" w:cstheme="majorBidi"/>
          <w:sz w:val="30"/>
          <w:szCs w:val="30"/>
        </w:rPr>
        <w:t>5</w:t>
      </w:r>
      <w:r w:rsidR="0091069A" w:rsidRPr="003E01A5">
        <w:rPr>
          <w:rFonts w:asciiTheme="majorBidi" w:hAnsiTheme="majorBidi" w:cstheme="majorBidi"/>
          <w:sz w:val="30"/>
          <w:szCs w:val="30"/>
        </w:rPr>
        <w:t>,</w:t>
      </w:r>
      <w:r w:rsidR="005B751D" w:rsidRPr="003E01A5">
        <w:rPr>
          <w:rFonts w:asciiTheme="majorBidi" w:hAnsiTheme="majorBidi" w:cstheme="majorBidi"/>
          <w:sz w:val="30"/>
          <w:szCs w:val="30"/>
        </w:rPr>
        <w:t>439</w:t>
      </w:r>
      <w:r w:rsidR="0091069A"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3E01A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จำนวน </w:t>
      </w:r>
      <w:r w:rsidR="005B751D" w:rsidRPr="000B6D9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A242B5" w:rsidRPr="000B6D99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5B751D" w:rsidRPr="000B6D99">
        <w:rPr>
          <w:rFonts w:asciiTheme="majorBidi" w:hAnsiTheme="majorBidi" w:cstheme="majorBidi"/>
          <w:i/>
          <w:iCs/>
          <w:sz w:val="30"/>
          <w:szCs w:val="30"/>
        </w:rPr>
        <w:t>624</w:t>
      </w:r>
      <w:r w:rsidR="00A242B5" w:rsidRPr="000B6D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ซึ่งกลุ่มบริษัทจะรับรู้รายได้ดังกล่าวเมื่อลูกค้าได้รับโอนการควบคุมอสังหาริมทรัพย์พัฒนาเพื่อขาย ซึ่งคาดว่าจะเกิดขึ้นภายใน </w:t>
      </w:r>
      <w:r w:rsidR="005B751D" w:rsidRPr="003E01A5">
        <w:rPr>
          <w:rFonts w:asciiTheme="majorBidi" w:hAnsiTheme="majorBidi" w:cstheme="majorBidi"/>
          <w:sz w:val="30"/>
          <w:szCs w:val="30"/>
        </w:rPr>
        <w:t>2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ปีข้างหน้า </w:t>
      </w: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3E01A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ภายใน 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E01A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ปีข้างหน้า)</w:t>
      </w:r>
    </w:p>
    <w:p w14:paraId="2D7D9D4B" w14:textId="77777777" w:rsidR="00AF5618" w:rsidRPr="003E01A5" w:rsidRDefault="00AF5618" w:rsidP="00AF561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316FD8D" w14:textId="77777777" w:rsidR="001C799B" w:rsidRPr="003E01A5" w:rsidRDefault="001C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7080735" w14:textId="753AFD5E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>ค่าใช้จ่ายผลประโยชน์ของพนักงาน</w:t>
      </w:r>
    </w:p>
    <w:p w14:paraId="1A09689A" w14:textId="77777777" w:rsidR="00AF5618" w:rsidRPr="003E01A5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s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008"/>
        <w:gridCol w:w="252"/>
        <w:gridCol w:w="1008"/>
        <w:gridCol w:w="270"/>
        <w:gridCol w:w="972"/>
        <w:gridCol w:w="243"/>
        <w:gridCol w:w="1017"/>
      </w:tblGrid>
      <w:tr w:rsidR="007501E8" w:rsidRPr="003E01A5" w14:paraId="4A34D71D" w14:textId="77777777" w:rsidTr="004815B3">
        <w:tc>
          <w:tcPr>
            <w:tcW w:w="4410" w:type="dxa"/>
          </w:tcPr>
          <w:p w14:paraId="75FEA872" w14:textId="77777777" w:rsidR="00AF5618" w:rsidRPr="003E01A5" w:rsidRDefault="00AF5618" w:rsidP="004815B3">
            <w:pPr>
              <w:pStyle w:val="Heading7"/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gridSpan w:val="3"/>
          </w:tcPr>
          <w:p w14:paraId="459108B6" w14:textId="77777777" w:rsidR="00AF5618" w:rsidRPr="003E01A5" w:rsidRDefault="00AF5618" w:rsidP="004815B3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s/>
              </w:rPr>
            </w:pPr>
            <w:r w:rsidRPr="003E01A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080C26" w14:textId="77777777" w:rsidR="00AF5618" w:rsidRPr="003E01A5" w:rsidRDefault="00AF5618" w:rsidP="004815B3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32" w:type="dxa"/>
            <w:gridSpan w:val="3"/>
          </w:tcPr>
          <w:p w14:paraId="17C70C70" w14:textId="77777777" w:rsidR="00AF5618" w:rsidRPr="003E01A5" w:rsidRDefault="00AF5618" w:rsidP="004815B3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s/>
              </w:rPr>
            </w:pPr>
            <w:r w:rsidRPr="003E01A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242B5" w:rsidRPr="003E01A5" w14:paraId="05D40C93" w14:textId="77777777" w:rsidTr="00805A2E">
        <w:tc>
          <w:tcPr>
            <w:tcW w:w="4410" w:type="dxa"/>
          </w:tcPr>
          <w:p w14:paraId="682D56BD" w14:textId="77777777" w:rsidR="00A242B5" w:rsidRPr="003E01A5" w:rsidRDefault="00A242B5" w:rsidP="00A242B5">
            <w:pPr>
              <w:pStyle w:val="Heading7"/>
              <w:spacing w:line="240" w:lineRule="auto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008" w:type="dxa"/>
            <w:vAlign w:val="center"/>
          </w:tcPr>
          <w:p w14:paraId="2E657D62" w14:textId="5F03C57F" w:rsidR="00A242B5" w:rsidRPr="003E01A5" w:rsidRDefault="005B751D" w:rsidP="00A242B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2" w:type="dxa"/>
            <w:vAlign w:val="center"/>
          </w:tcPr>
          <w:p w14:paraId="0687E196" w14:textId="77777777" w:rsidR="00A242B5" w:rsidRPr="003E01A5" w:rsidRDefault="00A242B5" w:rsidP="00A242B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08" w:type="dxa"/>
            <w:vAlign w:val="center"/>
          </w:tcPr>
          <w:p w14:paraId="25E5E7D3" w14:textId="33E06EFA" w:rsidR="00A242B5" w:rsidRPr="003E01A5" w:rsidRDefault="005B751D" w:rsidP="00A242B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FFB4332" w14:textId="77777777" w:rsidR="00A242B5" w:rsidRPr="003E01A5" w:rsidRDefault="00A242B5" w:rsidP="00A242B5">
            <w:pP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72" w:type="dxa"/>
            <w:vAlign w:val="center"/>
          </w:tcPr>
          <w:p w14:paraId="654DC22F" w14:textId="0F5169F6" w:rsidR="00A242B5" w:rsidRPr="003E01A5" w:rsidRDefault="005B751D" w:rsidP="00A242B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  <w:vAlign w:val="center"/>
          </w:tcPr>
          <w:p w14:paraId="731F6A00" w14:textId="77777777" w:rsidR="00A242B5" w:rsidRPr="003E01A5" w:rsidRDefault="00A242B5" w:rsidP="00A242B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7" w:type="dxa"/>
            <w:vAlign w:val="center"/>
          </w:tcPr>
          <w:p w14:paraId="1732758B" w14:textId="70D6A8CA" w:rsidR="00A242B5" w:rsidRPr="003E01A5" w:rsidRDefault="005B751D" w:rsidP="00A242B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49DDFA32" w14:textId="77777777" w:rsidTr="004815B3">
        <w:tc>
          <w:tcPr>
            <w:tcW w:w="4410" w:type="dxa"/>
          </w:tcPr>
          <w:p w14:paraId="32F303EC" w14:textId="77777777" w:rsidR="00AF5618" w:rsidRPr="003E01A5" w:rsidRDefault="00AF5618" w:rsidP="004815B3">
            <w:pPr>
              <w:pStyle w:val="Heading7"/>
              <w:spacing w:line="240" w:lineRule="auto"/>
              <w:ind w:right="-17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70" w:type="dxa"/>
            <w:gridSpan w:val="7"/>
          </w:tcPr>
          <w:p w14:paraId="2FEA4822" w14:textId="77777777" w:rsidR="00AF5618" w:rsidRPr="003E01A5" w:rsidRDefault="00AF5618" w:rsidP="004815B3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3E01A5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(ล้านบาท)</w:t>
            </w:r>
          </w:p>
        </w:tc>
      </w:tr>
      <w:tr w:rsidR="008936B8" w:rsidRPr="003E01A5" w14:paraId="7D5B2799" w14:textId="77777777" w:rsidTr="004815B3">
        <w:tc>
          <w:tcPr>
            <w:tcW w:w="4410" w:type="dxa"/>
          </w:tcPr>
          <w:p w14:paraId="63D432B1" w14:textId="77777777" w:rsidR="008936B8" w:rsidRPr="003E01A5" w:rsidRDefault="008936B8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08" w:type="dxa"/>
          </w:tcPr>
          <w:p w14:paraId="5EA9AB08" w14:textId="50DF02E9" w:rsidR="008936B8" w:rsidRPr="003E01A5" w:rsidRDefault="005B751D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36B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252" w:type="dxa"/>
          </w:tcPr>
          <w:p w14:paraId="2E133FFA" w14:textId="77777777" w:rsidR="008936B8" w:rsidRPr="003E01A5" w:rsidRDefault="008936B8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338A2D24" w14:textId="579CA0C2" w:rsidR="008936B8" w:rsidRPr="003E01A5" w:rsidRDefault="005B751D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36B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56F29751" w14:textId="77777777" w:rsidR="008936B8" w:rsidRPr="003E01A5" w:rsidRDefault="008936B8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33A3E514" w14:textId="3582DCF1" w:rsidR="008936B8" w:rsidRPr="003E01A5" w:rsidRDefault="005B751D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43" w:type="dxa"/>
          </w:tcPr>
          <w:p w14:paraId="31980443" w14:textId="77777777" w:rsidR="008936B8" w:rsidRPr="003E01A5" w:rsidRDefault="008936B8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FE84992" w14:textId="259F8788" w:rsidR="008936B8" w:rsidRPr="003E01A5" w:rsidRDefault="005B751D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</w:tr>
      <w:tr w:rsidR="008936B8" w:rsidRPr="003E01A5" w14:paraId="05F5AD5B" w14:textId="77777777" w:rsidTr="004815B3">
        <w:tc>
          <w:tcPr>
            <w:tcW w:w="4410" w:type="dxa"/>
          </w:tcPr>
          <w:p w14:paraId="2D0B1650" w14:textId="77777777" w:rsidR="008936B8" w:rsidRPr="003E01A5" w:rsidRDefault="008936B8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08" w:type="dxa"/>
          </w:tcPr>
          <w:p w14:paraId="1D63CD1D" w14:textId="4750C021" w:rsidR="008936B8" w:rsidRPr="003E01A5" w:rsidRDefault="005B751D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52" w:type="dxa"/>
          </w:tcPr>
          <w:p w14:paraId="18C0810B" w14:textId="77777777" w:rsidR="008936B8" w:rsidRPr="003E01A5" w:rsidRDefault="008936B8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2C233C9E" w14:textId="017A8E50" w:rsidR="008936B8" w:rsidRPr="003E01A5" w:rsidRDefault="005B751D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5ED94706" w14:textId="77777777" w:rsidR="008936B8" w:rsidRPr="003E01A5" w:rsidRDefault="008936B8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508691E9" w14:textId="0263AEC6" w:rsidR="008936B8" w:rsidRPr="003E01A5" w:rsidRDefault="005B751D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43" w:type="dxa"/>
          </w:tcPr>
          <w:p w14:paraId="55988497" w14:textId="77777777" w:rsidR="008936B8" w:rsidRPr="003E01A5" w:rsidRDefault="008936B8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72372BD" w14:textId="6DD3FC32" w:rsidR="008936B8" w:rsidRPr="003E01A5" w:rsidRDefault="005B751D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8936B8" w:rsidRPr="003E01A5" w14:paraId="4129B115" w14:textId="77777777" w:rsidTr="004815B3">
        <w:tc>
          <w:tcPr>
            <w:tcW w:w="4410" w:type="dxa"/>
          </w:tcPr>
          <w:p w14:paraId="3D0836BA" w14:textId="77777777" w:rsidR="008936B8" w:rsidRPr="003E01A5" w:rsidRDefault="008936B8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08" w:type="dxa"/>
          </w:tcPr>
          <w:p w14:paraId="7F286006" w14:textId="05F3037D" w:rsidR="008936B8" w:rsidRPr="003E01A5" w:rsidRDefault="005B751D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252" w:type="dxa"/>
          </w:tcPr>
          <w:p w14:paraId="4AF8B9F2" w14:textId="77777777" w:rsidR="008936B8" w:rsidRPr="003E01A5" w:rsidRDefault="008936B8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430244D1" w14:textId="550CAED7" w:rsidR="008936B8" w:rsidRPr="003E01A5" w:rsidRDefault="005B751D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270" w:type="dxa"/>
          </w:tcPr>
          <w:p w14:paraId="4916DFD7" w14:textId="77777777" w:rsidR="008936B8" w:rsidRPr="003E01A5" w:rsidRDefault="008936B8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0D9613C0" w14:textId="4F6977DD" w:rsidR="008936B8" w:rsidRPr="003E01A5" w:rsidRDefault="005B751D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43" w:type="dxa"/>
          </w:tcPr>
          <w:p w14:paraId="51805BA8" w14:textId="77777777" w:rsidR="008936B8" w:rsidRPr="003E01A5" w:rsidRDefault="008936B8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4490AA2" w14:textId="7D7B5AD0" w:rsidR="008936B8" w:rsidRPr="003E01A5" w:rsidRDefault="005B751D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8936B8" w:rsidRPr="003E01A5" w14:paraId="2F1CF86E" w14:textId="77777777" w:rsidTr="004815B3">
        <w:tc>
          <w:tcPr>
            <w:tcW w:w="4410" w:type="dxa"/>
          </w:tcPr>
          <w:p w14:paraId="777B505C" w14:textId="77777777" w:rsidR="008936B8" w:rsidRPr="003E01A5" w:rsidRDefault="008936B8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0C6E28A" w14:textId="33D007BB" w:rsidR="008936B8" w:rsidRPr="003E01A5" w:rsidRDefault="005B751D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936B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</w:t>
            </w:r>
          </w:p>
        </w:tc>
        <w:tc>
          <w:tcPr>
            <w:tcW w:w="252" w:type="dxa"/>
          </w:tcPr>
          <w:p w14:paraId="78EDB18E" w14:textId="77777777" w:rsidR="008936B8" w:rsidRPr="003E01A5" w:rsidRDefault="008936B8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1C1843A" w14:textId="508B3E46" w:rsidR="008936B8" w:rsidRPr="003E01A5" w:rsidRDefault="005B751D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936B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270" w:type="dxa"/>
          </w:tcPr>
          <w:p w14:paraId="07FA97CA" w14:textId="77777777" w:rsidR="008936B8" w:rsidRPr="003E01A5" w:rsidRDefault="008936B8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339DD762" w14:textId="023CF20B" w:rsidR="008936B8" w:rsidRPr="003E01A5" w:rsidRDefault="005B751D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419</w:t>
            </w:r>
          </w:p>
        </w:tc>
        <w:tc>
          <w:tcPr>
            <w:tcW w:w="243" w:type="dxa"/>
          </w:tcPr>
          <w:p w14:paraId="495C8A84" w14:textId="77777777" w:rsidR="008936B8" w:rsidRPr="003E01A5" w:rsidRDefault="008936B8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E3AC177" w14:textId="4342F971" w:rsidR="008936B8" w:rsidRPr="003E01A5" w:rsidRDefault="005B751D" w:rsidP="0089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478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7F264C6B" w14:textId="5409F48C" w:rsidR="00AC2E6C" w:rsidRPr="003E01A5" w:rsidRDefault="00AC2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AC129E1" w14:textId="739D933C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3F70820B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39A9A6" w14:textId="01655F38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5B751D" w:rsidRPr="003E01A5">
        <w:rPr>
          <w:rFonts w:asciiTheme="majorBidi" w:hAnsiTheme="majorBidi" w:cstheme="majorBidi"/>
          <w:sz w:val="30"/>
          <w:szCs w:val="30"/>
        </w:rPr>
        <w:t>5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ถึงอัตราร้อยละ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="005B751D" w:rsidRPr="003E01A5">
        <w:rPr>
          <w:rFonts w:asciiTheme="majorBidi" w:hAnsiTheme="majorBidi" w:cstheme="majorBidi"/>
          <w:sz w:val="30"/>
          <w:szCs w:val="30"/>
        </w:rPr>
        <w:t>10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และกลุ่มบริษัทจ่ายสมทบในอัตราร้อยละ </w:t>
      </w:r>
      <w:r w:rsidR="005B751D" w:rsidRPr="003E01A5">
        <w:rPr>
          <w:rFonts w:asciiTheme="majorBidi" w:hAnsiTheme="majorBidi" w:cstheme="majorBidi"/>
          <w:sz w:val="30"/>
          <w:szCs w:val="30"/>
        </w:rPr>
        <w:t>5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ถึงอัตราร้อยละ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="005B751D" w:rsidRPr="003E01A5">
        <w:rPr>
          <w:rFonts w:asciiTheme="majorBidi" w:hAnsiTheme="majorBidi" w:cstheme="majorBidi"/>
          <w:sz w:val="30"/>
          <w:szCs w:val="30"/>
        </w:rPr>
        <w:t>10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12E3459" w14:textId="77777777" w:rsidR="00AF5618" w:rsidRPr="003E01A5" w:rsidRDefault="00AF5618" w:rsidP="00AF5618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cs/>
        </w:rPr>
      </w:pPr>
    </w:p>
    <w:p w14:paraId="34A2B2C5" w14:textId="77777777" w:rsidR="001C799B" w:rsidRPr="003E01A5" w:rsidRDefault="001C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49B1B84" w14:textId="3F622E9A" w:rsidR="00AF5618" w:rsidRPr="003E01A5" w:rsidRDefault="00076D92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>ค่าใช้จ่ายตามธรรมชาติ</w:t>
      </w:r>
    </w:p>
    <w:p w14:paraId="1D7B610F" w14:textId="77777777" w:rsidR="00AF5618" w:rsidRPr="003E01A5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28"/>
        <w:gridCol w:w="1080"/>
        <w:gridCol w:w="238"/>
        <w:gridCol w:w="1112"/>
        <w:gridCol w:w="236"/>
        <w:gridCol w:w="1114"/>
        <w:gridCol w:w="238"/>
        <w:gridCol w:w="1112"/>
      </w:tblGrid>
      <w:tr w:rsidR="007501E8" w:rsidRPr="003E01A5" w14:paraId="3EF75BA2" w14:textId="77777777" w:rsidTr="00C51EC9">
        <w:tc>
          <w:tcPr>
            <w:tcW w:w="3330" w:type="dxa"/>
          </w:tcPr>
          <w:p w14:paraId="21474894" w14:textId="77777777" w:rsidR="00AF5618" w:rsidRPr="003E01A5" w:rsidRDefault="00AF5618" w:rsidP="004815B3">
            <w:pPr>
              <w:pStyle w:val="Heading7"/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46B81E39" w14:textId="77777777" w:rsidR="00AF5618" w:rsidRPr="003E01A5" w:rsidRDefault="00AF5618" w:rsidP="004815B3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2430" w:type="dxa"/>
            <w:gridSpan w:val="3"/>
          </w:tcPr>
          <w:p w14:paraId="206C3CFC" w14:textId="77777777" w:rsidR="00AF5618" w:rsidRPr="003E01A5" w:rsidRDefault="00AF5618" w:rsidP="004815B3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cs/>
              </w:rPr>
            </w:pPr>
            <w:r w:rsidRPr="003E01A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6C65F0" w14:textId="77777777" w:rsidR="00AF5618" w:rsidRPr="003E01A5" w:rsidRDefault="00AF5618" w:rsidP="004815B3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64" w:type="dxa"/>
            <w:gridSpan w:val="3"/>
          </w:tcPr>
          <w:p w14:paraId="208F9297" w14:textId="77777777" w:rsidR="00AF5618" w:rsidRPr="003E01A5" w:rsidRDefault="00AF5618" w:rsidP="004815B3">
            <w:pPr>
              <w:pStyle w:val="Heading7"/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cs/>
              </w:rPr>
            </w:pPr>
            <w:r w:rsidRPr="003E01A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242B5" w:rsidRPr="003E01A5" w14:paraId="40E3267B" w14:textId="77777777" w:rsidTr="00C51EC9">
        <w:tc>
          <w:tcPr>
            <w:tcW w:w="3330" w:type="dxa"/>
          </w:tcPr>
          <w:p w14:paraId="32833935" w14:textId="77777777" w:rsidR="00A242B5" w:rsidRPr="003E01A5" w:rsidRDefault="00A242B5" w:rsidP="00A242B5">
            <w:pPr>
              <w:pStyle w:val="Heading7"/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828" w:type="dxa"/>
          </w:tcPr>
          <w:p w14:paraId="6F367A8C" w14:textId="77777777" w:rsidR="00A242B5" w:rsidRPr="003E01A5" w:rsidRDefault="00A242B5" w:rsidP="00A242B5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  <w:tc>
          <w:tcPr>
            <w:tcW w:w="1080" w:type="dxa"/>
            <w:vAlign w:val="center"/>
          </w:tcPr>
          <w:p w14:paraId="180833F7" w14:textId="37EB56D7" w:rsidR="00A242B5" w:rsidRPr="003E01A5" w:rsidRDefault="005B751D" w:rsidP="00A242B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  <w:vAlign w:val="center"/>
          </w:tcPr>
          <w:p w14:paraId="0DBE3BD0" w14:textId="77777777" w:rsidR="00A242B5" w:rsidRPr="003E01A5" w:rsidRDefault="00A242B5" w:rsidP="00A242B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2" w:type="dxa"/>
            <w:vAlign w:val="center"/>
          </w:tcPr>
          <w:p w14:paraId="56094D10" w14:textId="5E9893DD" w:rsidR="00A242B5" w:rsidRPr="003E01A5" w:rsidRDefault="005B751D" w:rsidP="00A242B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DDE48FD" w14:textId="77777777" w:rsidR="00A242B5" w:rsidRPr="003E01A5" w:rsidRDefault="00A242B5" w:rsidP="00A242B5">
            <w:pP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13A2D426" w14:textId="794FA01F" w:rsidR="00A242B5" w:rsidRPr="003E01A5" w:rsidRDefault="005B751D" w:rsidP="00A242B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  <w:vAlign w:val="center"/>
          </w:tcPr>
          <w:p w14:paraId="68B17F28" w14:textId="77777777" w:rsidR="00A242B5" w:rsidRPr="003E01A5" w:rsidRDefault="00A242B5" w:rsidP="00A242B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2" w:type="dxa"/>
            <w:vAlign w:val="center"/>
          </w:tcPr>
          <w:p w14:paraId="7C681B10" w14:textId="68F1F1BD" w:rsidR="00A242B5" w:rsidRPr="003E01A5" w:rsidRDefault="005B751D" w:rsidP="00A242B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04104D96" w14:textId="77777777" w:rsidTr="00C51EC9">
        <w:tc>
          <w:tcPr>
            <w:tcW w:w="3330" w:type="dxa"/>
          </w:tcPr>
          <w:p w14:paraId="6548054A" w14:textId="77777777" w:rsidR="00AF5618" w:rsidRPr="003E01A5" w:rsidRDefault="00AF5618" w:rsidP="004815B3">
            <w:pPr>
              <w:pStyle w:val="Heading7"/>
              <w:tabs>
                <w:tab w:val="left" w:pos="375"/>
              </w:tabs>
              <w:spacing w:line="240" w:lineRule="auto"/>
              <w:ind w:right="-17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16FFC219" w14:textId="77777777" w:rsidR="00AF5618" w:rsidRPr="003E01A5" w:rsidRDefault="00AF5618" w:rsidP="004815B3">
            <w:pPr>
              <w:pStyle w:val="Heading7"/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  <w:tc>
          <w:tcPr>
            <w:tcW w:w="5130" w:type="dxa"/>
            <w:gridSpan w:val="7"/>
          </w:tcPr>
          <w:p w14:paraId="6CC6073B" w14:textId="77777777" w:rsidR="00AF5618" w:rsidRPr="003E01A5" w:rsidRDefault="00AF5618" w:rsidP="004815B3">
            <w:pPr>
              <w:pStyle w:val="Heading7"/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3E01A5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(ล้านบาท)</w:t>
            </w:r>
          </w:p>
        </w:tc>
      </w:tr>
      <w:tr w:rsidR="00986686" w:rsidRPr="003E01A5" w14:paraId="7A86368C" w14:textId="77777777" w:rsidTr="00C51EC9">
        <w:tc>
          <w:tcPr>
            <w:tcW w:w="3330" w:type="dxa"/>
          </w:tcPr>
          <w:p w14:paraId="007D1D62" w14:textId="77777777" w:rsidR="00986686" w:rsidRPr="003E01A5" w:rsidRDefault="00986686" w:rsidP="00986686">
            <w:pPr>
              <w:tabs>
                <w:tab w:val="clear" w:pos="227"/>
                <w:tab w:val="clear" w:pos="3515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ค่างานก่อสร้างระหว่างปี</w:t>
            </w:r>
          </w:p>
        </w:tc>
        <w:tc>
          <w:tcPr>
            <w:tcW w:w="828" w:type="dxa"/>
          </w:tcPr>
          <w:p w14:paraId="5ADCDA51" w14:textId="77777777" w:rsidR="00986686" w:rsidRPr="003E01A5" w:rsidRDefault="00986686" w:rsidP="0098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B04B96" w14:textId="6B268907" w:rsidR="00986686" w:rsidRPr="00246E39" w:rsidRDefault="005B751D" w:rsidP="0098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44905" w:rsidRPr="00246E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646B" w:rsidRPr="00246E3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B218E" w:rsidRPr="00246E39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38" w:type="dxa"/>
          </w:tcPr>
          <w:p w14:paraId="3750AFF4" w14:textId="77777777" w:rsidR="00986686" w:rsidRPr="00246E39" w:rsidRDefault="00986686" w:rsidP="0098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2D7B0426" w14:textId="62F9415F" w:rsidR="00986686" w:rsidRPr="00246E39" w:rsidRDefault="008B218E" w:rsidP="0098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6,350</w:t>
            </w:r>
          </w:p>
        </w:tc>
        <w:tc>
          <w:tcPr>
            <w:tcW w:w="236" w:type="dxa"/>
          </w:tcPr>
          <w:p w14:paraId="635AFDD8" w14:textId="77777777" w:rsidR="00986686" w:rsidRPr="003E01A5" w:rsidRDefault="00986686" w:rsidP="0098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C931B8" w14:textId="3DFEDEA7" w:rsidR="00986686" w:rsidRPr="003E01A5" w:rsidRDefault="00A800D3" w:rsidP="00A5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585290D" w14:textId="77777777" w:rsidR="00986686" w:rsidRPr="003E01A5" w:rsidRDefault="00986686" w:rsidP="0098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00849CF6" w14:textId="680689B8" w:rsidR="00986686" w:rsidRPr="003E01A5" w:rsidRDefault="00986686" w:rsidP="0098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114" w:rsidRPr="003E01A5" w14:paraId="7C8472B4" w14:textId="77777777" w:rsidTr="00C51EC9">
        <w:tc>
          <w:tcPr>
            <w:tcW w:w="3330" w:type="dxa"/>
          </w:tcPr>
          <w:p w14:paraId="7EB4E5FC" w14:textId="3F2DE9AC" w:rsidR="00C65114" w:rsidRPr="003E01A5" w:rsidRDefault="00C65114" w:rsidP="00C65114">
            <w:pPr>
              <w:tabs>
                <w:tab w:val="clear" w:pos="227"/>
                <w:tab w:val="clear" w:pos="3515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28" w:type="dxa"/>
          </w:tcPr>
          <w:p w14:paraId="7CE7EA41" w14:textId="77777777" w:rsidR="00C65114" w:rsidRPr="003E01A5" w:rsidRDefault="00C65114" w:rsidP="00C65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12CD9A" w14:textId="5E62D264" w:rsidR="00C65114" w:rsidRPr="00246E39" w:rsidRDefault="005B751D" w:rsidP="00C65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5114" w:rsidRPr="00246E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6E39">
              <w:rPr>
                <w:rFonts w:asciiTheme="majorBidi" w:hAnsiTheme="majorBidi" w:cstheme="majorBidi"/>
                <w:sz w:val="30"/>
                <w:szCs w:val="30"/>
              </w:rPr>
              <w:t>937</w:t>
            </w:r>
          </w:p>
        </w:tc>
        <w:tc>
          <w:tcPr>
            <w:tcW w:w="238" w:type="dxa"/>
          </w:tcPr>
          <w:p w14:paraId="34666EE1" w14:textId="77777777" w:rsidR="00C65114" w:rsidRPr="00246E39" w:rsidRDefault="00C65114" w:rsidP="00C65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58B870B9" w14:textId="7503D67F" w:rsidR="00C65114" w:rsidRPr="00246E39" w:rsidRDefault="005B751D" w:rsidP="00C65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65114" w:rsidRPr="00246E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6E39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36" w:type="dxa"/>
          </w:tcPr>
          <w:p w14:paraId="36C951E2" w14:textId="77777777" w:rsidR="00C65114" w:rsidRPr="003E01A5" w:rsidRDefault="00C65114" w:rsidP="00C65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4571B6C" w14:textId="54C8A0F7" w:rsidR="00C65114" w:rsidRPr="003E01A5" w:rsidRDefault="005B751D" w:rsidP="00E3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238" w:type="dxa"/>
          </w:tcPr>
          <w:p w14:paraId="7CC3F3A5" w14:textId="77777777" w:rsidR="00C65114" w:rsidRPr="003E01A5" w:rsidRDefault="00C65114" w:rsidP="00C65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0466F2FC" w14:textId="7D174B0D" w:rsidR="00C65114" w:rsidRPr="003E01A5" w:rsidRDefault="005B751D" w:rsidP="00E3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541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</w:tr>
      <w:tr w:rsidR="00C65114" w:rsidRPr="003E01A5" w14:paraId="689E01E7" w14:textId="77777777" w:rsidTr="00C51EC9">
        <w:tc>
          <w:tcPr>
            <w:tcW w:w="3330" w:type="dxa"/>
          </w:tcPr>
          <w:p w14:paraId="00315656" w14:textId="1A551B03" w:rsidR="00C65114" w:rsidRPr="003E01A5" w:rsidRDefault="00C65114" w:rsidP="00C65114">
            <w:pPr>
              <w:tabs>
                <w:tab w:val="clear" w:pos="227"/>
                <w:tab w:val="clear" w:pos="3515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ต้นทุนกิจการโรงพยาบาล</w:t>
            </w:r>
          </w:p>
        </w:tc>
        <w:tc>
          <w:tcPr>
            <w:tcW w:w="828" w:type="dxa"/>
          </w:tcPr>
          <w:p w14:paraId="7FC9C6ED" w14:textId="77777777" w:rsidR="00C65114" w:rsidRPr="003E01A5" w:rsidRDefault="00C65114" w:rsidP="00C65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E1804F" w14:textId="0795806A" w:rsidR="00C65114" w:rsidRPr="00246E39" w:rsidRDefault="005B751D" w:rsidP="00C65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5114" w:rsidRPr="00246E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646B" w:rsidRPr="00246E39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238" w:type="dxa"/>
          </w:tcPr>
          <w:p w14:paraId="38045BD9" w14:textId="77777777" w:rsidR="00C65114" w:rsidRPr="00246E39" w:rsidRDefault="00C65114" w:rsidP="00C65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1A446522" w14:textId="39726AEE" w:rsidR="00C65114" w:rsidRPr="00246E39" w:rsidRDefault="005B751D" w:rsidP="00C65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5114" w:rsidRPr="00246E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646B" w:rsidRPr="00246E39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236" w:type="dxa"/>
          </w:tcPr>
          <w:p w14:paraId="4CE87FE6" w14:textId="77777777" w:rsidR="00C65114" w:rsidRPr="003E01A5" w:rsidRDefault="00C65114" w:rsidP="00C65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7F7D63" w14:textId="7A447208" w:rsidR="00C65114" w:rsidRPr="003E01A5" w:rsidRDefault="00C65114" w:rsidP="00C65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BFA08D8" w14:textId="77777777" w:rsidR="00C65114" w:rsidRPr="003E01A5" w:rsidRDefault="00C65114" w:rsidP="00C65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5232240E" w14:textId="2ED78D00" w:rsidR="00C65114" w:rsidRPr="003E01A5" w:rsidRDefault="00C65114" w:rsidP="00C65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114" w:rsidRPr="003E01A5" w14:paraId="11F284E0" w14:textId="77777777" w:rsidTr="00C51EC9">
        <w:tc>
          <w:tcPr>
            <w:tcW w:w="3330" w:type="dxa"/>
          </w:tcPr>
          <w:p w14:paraId="10BBEC70" w14:textId="5E8DF573" w:rsidR="00C65114" w:rsidRPr="003E01A5" w:rsidRDefault="00C65114" w:rsidP="00C65114">
            <w:pPr>
              <w:tabs>
                <w:tab w:val="clear" w:pos="227"/>
                <w:tab w:val="clear" w:pos="3515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828" w:type="dxa"/>
          </w:tcPr>
          <w:p w14:paraId="146A3F49" w14:textId="77777777" w:rsidR="00C65114" w:rsidRPr="003E01A5" w:rsidRDefault="00C65114" w:rsidP="00C65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0A88A5" w14:textId="74CC0BB6" w:rsidR="00C65114" w:rsidRPr="00246E39" w:rsidRDefault="005B751D" w:rsidP="00C65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5114" w:rsidRPr="00246E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6E39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38" w:type="dxa"/>
          </w:tcPr>
          <w:p w14:paraId="6E28F376" w14:textId="77777777" w:rsidR="00C65114" w:rsidRPr="00246E39" w:rsidRDefault="00C65114" w:rsidP="00C65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3410E7AF" w14:textId="3FF891CB" w:rsidR="00C65114" w:rsidRPr="00246E39" w:rsidRDefault="005B751D" w:rsidP="00C65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65114" w:rsidRPr="00246E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6E39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36" w:type="dxa"/>
          </w:tcPr>
          <w:p w14:paraId="0794FB1F" w14:textId="77777777" w:rsidR="00C65114" w:rsidRPr="003E01A5" w:rsidRDefault="00C65114" w:rsidP="00C65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727FDE" w14:textId="1E1EE35F" w:rsidR="00C65114" w:rsidRPr="003E01A5" w:rsidRDefault="00C65114" w:rsidP="00C65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8A05CE9" w14:textId="77777777" w:rsidR="00C65114" w:rsidRPr="003E01A5" w:rsidRDefault="00C65114" w:rsidP="00C65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7B193AD2" w14:textId="220564E4" w:rsidR="00C65114" w:rsidRPr="003E01A5" w:rsidRDefault="00C65114" w:rsidP="00C65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1519" w:rsidRPr="003E01A5" w14:paraId="285B2062" w14:textId="77777777" w:rsidTr="00C51EC9">
        <w:tc>
          <w:tcPr>
            <w:tcW w:w="4158" w:type="dxa"/>
            <w:gridSpan w:val="2"/>
          </w:tcPr>
          <w:p w14:paraId="6067B20B" w14:textId="77777777" w:rsidR="00431519" w:rsidRPr="003E01A5" w:rsidRDefault="00431519" w:rsidP="0043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2" w:right="-110" w:hanging="192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ขาดทุนจากการด้อยค่าเงินให้กู้ยืม</w:t>
            </w:r>
            <w:r w:rsidRPr="003E01A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ระยะยาว</w:t>
            </w:r>
          </w:p>
          <w:p w14:paraId="3456EA36" w14:textId="026A2679" w:rsidR="00431519" w:rsidRPr="003E01A5" w:rsidRDefault="00431519" w:rsidP="0043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2" w:right="-110" w:hanging="19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/>
                <w:spacing w:val="-4"/>
                <w:sz w:val="30"/>
                <w:szCs w:val="30"/>
              </w:rPr>
              <w:t xml:space="preserve">   </w:t>
            </w:r>
            <w:r w:rsidRPr="003E01A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080" w:type="dxa"/>
          </w:tcPr>
          <w:p w14:paraId="0BBF44F5" w14:textId="77777777" w:rsidR="00431519" w:rsidRPr="00246E39" w:rsidRDefault="00431519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63DBB5" w14:textId="51B0E53D" w:rsidR="00431519" w:rsidRPr="00246E39" w:rsidRDefault="00431519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238" w:type="dxa"/>
          </w:tcPr>
          <w:p w14:paraId="62F06A2C" w14:textId="77777777" w:rsidR="00431519" w:rsidRPr="00246E39" w:rsidRDefault="00431519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50E33FF1" w14:textId="77777777" w:rsidR="00431519" w:rsidRPr="00246E39" w:rsidRDefault="00431519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25F566" w14:textId="3918ECD3" w:rsidR="00431519" w:rsidRPr="00246E39" w:rsidRDefault="00431519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44149C" w14:textId="77777777" w:rsidR="00431519" w:rsidRPr="003E01A5" w:rsidRDefault="00431519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2653EDF" w14:textId="77777777" w:rsidR="00431519" w:rsidRPr="003E01A5" w:rsidRDefault="00431519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D7743F" w14:textId="42585943" w:rsidR="00431519" w:rsidRPr="003E01A5" w:rsidRDefault="00431519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9936AFB" w14:textId="77777777" w:rsidR="00431519" w:rsidRPr="003E01A5" w:rsidRDefault="00431519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0EBED7AF" w14:textId="77777777" w:rsidR="00431519" w:rsidRPr="003E01A5" w:rsidRDefault="00431519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7BEDB6" w14:textId="1129E18F" w:rsidR="00431519" w:rsidRPr="003E01A5" w:rsidRDefault="00431519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73FE" w:rsidRPr="003E01A5" w14:paraId="7B6602BA" w14:textId="77777777" w:rsidTr="00C51EC9">
        <w:tc>
          <w:tcPr>
            <w:tcW w:w="3330" w:type="dxa"/>
          </w:tcPr>
          <w:p w14:paraId="09E78702" w14:textId="51FA578E" w:rsidR="008573FE" w:rsidRPr="003E01A5" w:rsidRDefault="008573FE" w:rsidP="008573FE">
            <w:pPr>
              <w:tabs>
                <w:tab w:val="clear" w:pos="227"/>
                <w:tab w:val="clear" w:pos="3515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การเปลี่ยนแปลงในที่ดินและที่ดินพร้อมบ้านเพื่อขาย บ้านตัวอย่างและอสังหาริมทรัพย์ระหว่างการพัฒนา</w:t>
            </w:r>
          </w:p>
        </w:tc>
        <w:tc>
          <w:tcPr>
            <w:tcW w:w="828" w:type="dxa"/>
          </w:tcPr>
          <w:p w14:paraId="12331732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FD227D" w14:textId="77777777" w:rsidR="008573FE" w:rsidRPr="00246E39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366886" w14:textId="77777777" w:rsidR="008573FE" w:rsidRPr="00246E39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7B340F" w14:textId="48F01629" w:rsidR="008573FE" w:rsidRPr="00246E39" w:rsidRDefault="008B218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38" w:type="dxa"/>
          </w:tcPr>
          <w:p w14:paraId="0A88FB32" w14:textId="77777777" w:rsidR="008573FE" w:rsidRPr="00246E39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336F4A6D" w14:textId="77777777" w:rsidR="008573FE" w:rsidRPr="00246E39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8704A0" w14:textId="77777777" w:rsidR="008573FE" w:rsidRPr="00246E39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61385E" w14:textId="2DB1C8CE" w:rsidR="008573FE" w:rsidRPr="00246E39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4,0</w:t>
            </w:r>
            <w:r w:rsidR="008B218E" w:rsidRPr="00246E39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5CBC4FC7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45C1A69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B6D16B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E64A85" w14:textId="6C6DFE04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1C5ADD5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337A91D6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AF5524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C3F53" w14:textId="3196866A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73FE" w:rsidRPr="003E01A5" w14:paraId="1EC25A4A" w14:textId="77777777" w:rsidTr="00C51EC9">
        <w:tc>
          <w:tcPr>
            <w:tcW w:w="3330" w:type="dxa"/>
          </w:tcPr>
          <w:p w14:paraId="4CB10279" w14:textId="77777777" w:rsidR="008573FE" w:rsidRPr="003E01A5" w:rsidRDefault="008573FE" w:rsidP="008573FE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ค่าใช้จ่ายในการโอนกรรมสิทธิ์</w:t>
            </w:r>
          </w:p>
        </w:tc>
        <w:tc>
          <w:tcPr>
            <w:tcW w:w="828" w:type="dxa"/>
          </w:tcPr>
          <w:p w14:paraId="3DB8B3B3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D2A866" w14:textId="00AE89C0" w:rsidR="008573FE" w:rsidRPr="00246E39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38" w:type="dxa"/>
          </w:tcPr>
          <w:p w14:paraId="3993511C" w14:textId="77777777" w:rsidR="008573FE" w:rsidRPr="00246E39" w:rsidRDefault="008573FE" w:rsidP="008573FE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639B62FB" w14:textId="1FE208D7" w:rsidR="008573FE" w:rsidRPr="00246E39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236" w:type="dxa"/>
          </w:tcPr>
          <w:p w14:paraId="5B311FC8" w14:textId="77777777" w:rsidR="008573FE" w:rsidRPr="003E01A5" w:rsidRDefault="008573FE" w:rsidP="008573FE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069D2B61" w14:textId="0595BD40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695D50B" w14:textId="77777777" w:rsidR="008573FE" w:rsidRPr="003E01A5" w:rsidRDefault="008573FE" w:rsidP="008573FE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D1AF8A9" w14:textId="3BE2239D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73FE" w:rsidRPr="003E01A5" w14:paraId="6906572B" w14:textId="77777777" w:rsidTr="00C51EC9">
        <w:tc>
          <w:tcPr>
            <w:tcW w:w="3330" w:type="dxa"/>
          </w:tcPr>
          <w:p w14:paraId="210E9C21" w14:textId="77777777" w:rsidR="008573FE" w:rsidRPr="003E01A5" w:rsidRDefault="008573FE" w:rsidP="008573FE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ค่าใช้จ่ายโฆษณา</w:t>
            </w:r>
          </w:p>
        </w:tc>
        <w:tc>
          <w:tcPr>
            <w:tcW w:w="828" w:type="dxa"/>
          </w:tcPr>
          <w:p w14:paraId="48887042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77EC0" w14:textId="1AFCD143" w:rsidR="008573FE" w:rsidRPr="00246E39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B4646B" w:rsidRPr="00246E3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12D65F60" w14:textId="77777777" w:rsidR="008573FE" w:rsidRPr="00246E39" w:rsidRDefault="008573FE" w:rsidP="008573FE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5158E43" w14:textId="3AC13A76" w:rsidR="008573FE" w:rsidRPr="00246E39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36" w:type="dxa"/>
          </w:tcPr>
          <w:p w14:paraId="66FF7681" w14:textId="77777777" w:rsidR="008573FE" w:rsidRPr="003E01A5" w:rsidRDefault="008573FE" w:rsidP="008573FE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71722EB8" w14:textId="5C89F6F2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4772C59" w14:textId="77777777" w:rsidR="008573FE" w:rsidRPr="003E01A5" w:rsidRDefault="008573FE" w:rsidP="008573FE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AED3491" w14:textId="72E17FDB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218E" w:rsidRPr="003E01A5" w14:paraId="4589766C" w14:textId="77777777" w:rsidTr="00C51EC9">
        <w:tc>
          <w:tcPr>
            <w:tcW w:w="3330" w:type="dxa"/>
          </w:tcPr>
          <w:p w14:paraId="7C36BFBC" w14:textId="2B7C126A" w:rsidR="008B218E" w:rsidRPr="003E01A5" w:rsidRDefault="008B218E" w:rsidP="008573FE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ค่าสาธารณูปโภคโครงการ</w:t>
            </w:r>
          </w:p>
        </w:tc>
        <w:tc>
          <w:tcPr>
            <w:tcW w:w="828" w:type="dxa"/>
          </w:tcPr>
          <w:p w14:paraId="5B669066" w14:textId="77777777" w:rsidR="008B218E" w:rsidRPr="003E01A5" w:rsidRDefault="008B218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BE71B3" w14:textId="2988CCE1" w:rsidR="008B218E" w:rsidRPr="00246E39" w:rsidRDefault="008B218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238" w:type="dxa"/>
          </w:tcPr>
          <w:p w14:paraId="0D1C8EF0" w14:textId="77777777" w:rsidR="008B218E" w:rsidRPr="00246E39" w:rsidRDefault="008B218E" w:rsidP="008573FE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1BA4356D" w14:textId="59B588A7" w:rsidR="008B218E" w:rsidRPr="00246E39" w:rsidRDefault="008B218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236" w:type="dxa"/>
          </w:tcPr>
          <w:p w14:paraId="05A25ED5" w14:textId="77777777" w:rsidR="008B218E" w:rsidRPr="003E01A5" w:rsidRDefault="008B218E" w:rsidP="008573FE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411CC8C0" w14:textId="24484690" w:rsidR="008B218E" w:rsidRPr="003E01A5" w:rsidRDefault="008B218E" w:rsidP="008B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84E5082" w14:textId="77777777" w:rsidR="008B218E" w:rsidRPr="003E01A5" w:rsidRDefault="008B218E" w:rsidP="008573FE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F734E23" w14:textId="03C7B844" w:rsidR="008B218E" w:rsidRPr="003E01A5" w:rsidRDefault="008B218E" w:rsidP="008B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73FE" w:rsidRPr="003E01A5" w14:paraId="4FA96F32" w14:textId="77777777" w:rsidTr="00C51EC9">
        <w:tc>
          <w:tcPr>
            <w:tcW w:w="3330" w:type="dxa"/>
          </w:tcPr>
          <w:p w14:paraId="4D7CD1FF" w14:textId="16209875" w:rsidR="008573FE" w:rsidRPr="003E01A5" w:rsidRDefault="008573FE" w:rsidP="008573FE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28" w:type="dxa"/>
          </w:tcPr>
          <w:p w14:paraId="489109B0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2D8DE9" w14:textId="075130BD" w:rsidR="008573FE" w:rsidRPr="00246E39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38" w:type="dxa"/>
          </w:tcPr>
          <w:p w14:paraId="11AA0FD8" w14:textId="77777777" w:rsidR="008573FE" w:rsidRPr="00246E39" w:rsidRDefault="008573FE" w:rsidP="008573FE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42E9009" w14:textId="0CDB679C" w:rsidR="008573FE" w:rsidRPr="00246E39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236" w:type="dxa"/>
          </w:tcPr>
          <w:p w14:paraId="49587672" w14:textId="77777777" w:rsidR="008573FE" w:rsidRPr="003E01A5" w:rsidRDefault="008573FE" w:rsidP="008573FE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61C4D0B3" w14:textId="17898850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  <w:tab w:val="left" w:pos="660"/>
              </w:tabs>
              <w:spacing w:line="240" w:lineRule="auto"/>
              <w:ind w:right="-5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38" w:type="dxa"/>
          </w:tcPr>
          <w:p w14:paraId="56874256" w14:textId="77777777" w:rsidR="008573FE" w:rsidRPr="003E01A5" w:rsidRDefault="008573FE" w:rsidP="008573FE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1E08B8E2" w14:textId="3A384706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left" w:pos="660"/>
              </w:tabs>
              <w:spacing w:line="240" w:lineRule="auto"/>
              <w:ind w:right="-5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8573FE" w:rsidRPr="003E01A5" w14:paraId="5B45F33B" w14:textId="77777777" w:rsidTr="00C51EC9">
        <w:tc>
          <w:tcPr>
            <w:tcW w:w="3330" w:type="dxa"/>
          </w:tcPr>
          <w:p w14:paraId="28EB43C9" w14:textId="0765290A" w:rsidR="008573FE" w:rsidRPr="003E01A5" w:rsidRDefault="008573FE" w:rsidP="008573FE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ค่าตัดจำหน่ายต้นทุนในการได้มาซึ่งสัญญาที่ทำกับลูกค้า</w:t>
            </w:r>
          </w:p>
        </w:tc>
        <w:tc>
          <w:tcPr>
            <w:tcW w:w="828" w:type="dxa"/>
          </w:tcPr>
          <w:p w14:paraId="64942BBE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04E95F" w14:textId="77777777" w:rsidR="008573FE" w:rsidRPr="00246E39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5EFAEE" w14:textId="1C3819CE" w:rsidR="008573FE" w:rsidRPr="00246E39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38" w:type="dxa"/>
          </w:tcPr>
          <w:p w14:paraId="0DCD4D50" w14:textId="77777777" w:rsidR="008573FE" w:rsidRPr="00246E39" w:rsidRDefault="008573FE" w:rsidP="008573FE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A9449C4" w14:textId="77777777" w:rsidR="008573FE" w:rsidRPr="00246E39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1BA92B" w14:textId="07E193D8" w:rsidR="008573FE" w:rsidRPr="00246E39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36" w:type="dxa"/>
          </w:tcPr>
          <w:p w14:paraId="78358573" w14:textId="77777777" w:rsidR="008573FE" w:rsidRPr="003E01A5" w:rsidRDefault="008573FE" w:rsidP="008573FE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1367C6F4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  <w:tab w:val="left" w:pos="6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4D7AC6" w14:textId="56AF0536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2"/>
              </w:tabs>
              <w:spacing w:line="240" w:lineRule="auto"/>
              <w:ind w:right="-2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F6BCA49" w14:textId="77777777" w:rsidR="008573FE" w:rsidRPr="003E01A5" w:rsidRDefault="008573FE" w:rsidP="008573FE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3B95036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left" w:pos="6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3C0985" w14:textId="6747054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73FE" w:rsidRPr="003E01A5" w14:paraId="2E1C7B8A" w14:textId="77777777" w:rsidTr="00C51EC9">
        <w:tc>
          <w:tcPr>
            <w:tcW w:w="3330" w:type="dxa"/>
          </w:tcPr>
          <w:p w14:paraId="3EC924DA" w14:textId="163D555F" w:rsidR="008573FE" w:rsidRPr="003E01A5" w:rsidRDefault="008573FE" w:rsidP="008573FE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828" w:type="dxa"/>
          </w:tcPr>
          <w:p w14:paraId="45979F07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8F7132" w14:textId="13323CA6" w:rsidR="008573FE" w:rsidRPr="00246E39" w:rsidRDefault="008573FE" w:rsidP="00C51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38" w:type="dxa"/>
          </w:tcPr>
          <w:p w14:paraId="37F65100" w14:textId="77777777" w:rsidR="008573FE" w:rsidRPr="00246E39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0C2A26DB" w14:textId="2B7B3557" w:rsidR="008573FE" w:rsidRPr="00246E39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36" w:type="dxa"/>
          </w:tcPr>
          <w:p w14:paraId="482156A1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0373EB1" w14:textId="3E15CABF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8" w:type="dxa"/>
          </w:tcPr>
          <w:p w14:paraId="426CEC82" w14:textId="06F968F8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697AFBD8" w14:textId="536C0861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C5179E" w:rsidRPr="003E01A5" w14:paraId="4CF2B891" w14:textId="77777777" w:rsidTr="00C51EC9">
        <w:tc>
          <w:tcPr>
            <w:tcW w:w="3330" w:type="dxa"/>
          </w:tcPr>
          <w:p w14:paraId="7EA40CE2" w14:textId="07076A07" w:rsidR="00C5179E" w:rsidRPr="003E01A5" w:rsidRDefault="00C5179E" w:rsidP="008573FE">
            <w:pPr>
              <w:tabs>
                <w:tab w:val="clear" w:pos="227"/>
              </w:tabs>
              <w:ind w:left="162" w:hanging="16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ขาดทุนจากการจำหน่ายสินทรัพย์ทางการเงินอื่น</w:t>
            </w:r>
          </w:p>
        </w:tc>
        <w:tc>
          <w:tcPr>
            <w:tcW w:w="828" w:type="dxa"/>
          </w:tcPr>
          <w:p w14:paraId="768F37FA" w14:textId="77777777" w:rsidR="00C5179E" w:rsidRPr="003E01A5" w:rsidRDefault="00C5179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4BED44" w14:textId="77777777" w:rsidR="00C5179E" w:rsidRPr="00246E39" w:rsidRDefault="00C5179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637804" w14:textId="798ABB9A" w:rsidR="00C5179E" w:rsidRPr="00246E39" w:rsidRDefault="00C5179E" w:rsidP="00C51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38" w:type="dxa"/>
          </w:tcPr>
          <w:p w14:paraId="56001794" w14:textId="77777777" w:rsidR="00C5179E" w:rsidRPr="00246E39" w:rsidRDefault="00C5179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73AD519E" w14:textId="77777777" w:rsidR="00C5179E" w:rsidRPr="00246E39" w:rsidRDefault="00C5179E" w:rsidP="00C51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9578C8" w14:textId="5B21022C" w:rsidR="00C5179E" w:rsidRPr="00246E39" w:rsidRDefault="00C5179E" w:rsidP="00C51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477FB3" w14:textId="77777777" w:rsidR="00C5179E" w:rsidRPr="003E01A5" w:rsidRDefault="00C5179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DA751EB" w14:textId="77777777" w:rsidR="00C5179E" w:rsidRDefault="00C5179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left" w:pos="660"/>
              </w:tabs>
              <w:spacing w:line="240" w:lineRule="auto"/>
              <w:ind w:right="-2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FAD735" w14:textId="0D9E5173" w:rsidR="00C5179E" w:rsidRPr="003E01A5" w:rsidRDefault="00C5179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left" w:pos="660"/>
              </w:tabs>
              <w:spacing w:line="240" w:lineRule="auto"/>
              <w:ind w:right="-2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41EFCB9" w14:textId="77777777" w:rsidR="00C5179E" w:rsidRPr="003E01A5" w:rsidRDefault="00C5179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5CB54547" w14:textId="77777777" w:rsidR="00C5179E" w:rsidRDefault="00C5179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  <w:tab w:val="decimal" w:pos="710"/>
              </w:tabs>
              <w:spacing w:line="240" w:lineRule="auto"/>
              <w:ind w:righ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D21169" w14:textId="171A0818" w:rsidR="00C5179E" w:rsidRPr="003E01A5" w:rsidRDefault="00C5179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  <w:tab w:val="decimal" w:pos="710"/>
              </w:tabs>
              <w:spacing w:line="240" w:lineRule="auto"/>
              <w:ind w:righ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179E" w:rsidRPr="003E01A5" w14:paraId="4A8DF5F4" w14:textId="77777777" w:rsidTr="00C51EC9">
        <w:tc>
          <w:tcPr>
            <w:tcW w:w="3330" w:type="dxa"/>
          </w:tcPr>
          <w:p w14:paraId="623001F7" w14:textId="7839F7E3" w:rsidR="00C5179E" w:rsidRPr="003E01A5" w:rsidRDefault="00C5179E" w:rsidP="008573FE">
            <w:pPr>
              <w:tabs>
                <w:tab w:val="clear" w:pos="227"/>
              </w:tabs>
              <w:ind w:left="162" w:hanging="16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ขาดทุนจากการด้อยค่าเงินลงทุนในบริษัทร่วม</w:t>
            </w:r>
          </w:p>
        </w:tc>
        <w:tc>
          <w:tcPr>
            <w:tcW w:w="828" w:type="dxa"/>
          </w:tcPr>
          <w:p w14:paraId="66C83F23" w14:textId="77777777" w:rsidR="00C5179E" w:rsidRPr="003E01A5" w:rsidRDefault="00C5179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19C9BB" w14:textId="77777777" w:rsidR="00C5179E" w:rsidRPr="00246E39" w:rsidRDefault="00C5179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2B1CD3" w14:textId="62234FB7" w:rsidR="00C5179E" w:rsidRPr="00246E39" w:rsidRDefault="00C5179E" w:rsidP="00C51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8" w:type="dxa"/>
          </w:tcPr>
          <w:p w14:paraId="2FFD8ED7" w14:textId="77777777" w:rsidR="00C5179E" w:rsidRPr="00246E39" w:rsidRDefault="00C5179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5AA15865" w14:textId="77777777" w:rsidR="00C5179E" w:rsidRPr="00246E39" w:rsidRDefault="00C5179E" w:rsidP="00C51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5D8CD2" w14:textId="40B4294D" w:rsidR="00C5179E" w:rsidRPr="00246E39" w:rsidRDefault="00C5179E" w:rsidP="00C51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F02F66" w14:textId="77777777" w:rsidR="00C5179E" w:rsidRPr="003E01A5" w:rsidRDefault="00C5179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8F494E4" w14:textId="77777777" w:rsidR="00C5179E" w:rsidRDefault="00C5179E" w:rsidP="00C51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left" w:pos="660"/>
              </w:tabs>
              <w:spacing w:line="240" w:lineRule="auto"/>
              <w:ind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575776" w14:textId="44E1E3FF" w:rsidR="00C5179E" w:rsidRPr="003E01A5" w:rsidRDefault="00C5179E" w:rsidP="00C51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left" w:pos="660"/>
              </w:tabs>
              <w:spacing w:line="240" w:lineRule="auto"/>
              <w:ind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EC329FF" w14:textId="77777777" w:rsidR="00C5179E" w:rsidRPr="003E01A5" w:rsidRDefault="00C5179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03ABBED0" w14:textId="77777777" w:rsidR="00C5179E" w:rsidRDefault="00C5179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  <w:tab w:val="decimal" w:pos="710"/>
              </w:tabs>
              <w:spacing w:line="240" w:lineRule="auto"/>
              <w:ind w:righ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2F1D91" w14:textId="09A7C135" w:rsidR="00C5179E" w:rsidRPr="003E01A5" w:rsidRDefault="00C5179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  <w:tab w:val="decimal" w:pos="710"/>
              </w:tabs>
              <w:spacing w:line="240" w:lineRule="auto"/>
              <w:ind w:righ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73FE" w:rsidRPr="003E01A5" w14:paraId="7B6CEFA0" w14:textId="77777777" w:rsidTr="00C51EC9">
        <w:tc>
          <w:tcPr>
            <w:tcW w:w="3330" w:type="dxa"/>
          </w:tcPr>
          <w:p w14:paraId="245893BE" w14:textId="4B375A84" w:rsidR="008573FE" w:rsidRPr="003E01A5" w:rsidRDefault="008573FE" w:rsidP="008573FE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828" w:type="dxa"/>
          </w:tcPr>
          <w:p w14:paraId="752893CC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BAE6A8" w14:textId="3CB944D9" w:rsidR="008573FE" w:rsidRPr="00246E39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5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D2F8417" w14:textId="77777777" w:rsidR="008573FE" w:rsidRPr="00246E39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72EB1DA6" w14:textId="3D4CBD00" w:rsidR="008573FE" w:rsidRPr="00246E39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</w:tabs>
              <w:spacing w:line="240" w:lineRule="auto"/>
              <w:ind w:right="-4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40DD6B75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9702E9D" w14:textId="0F484C6B" w:rsidR="008573FE" w:rsidRPr="003E01A5" w:rsidRDefault="008573FE" w:rsidP="00C51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left" w:pos="660"/>
              </w:tabs>
              <w:spacing w:line="240" w:lineRule="auto"/>
              <w:ind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FB8FEF9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671A6A4D" w14:textId="75DC848C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  <w:tab w:val="decimal" w:pos="710"/>
              </w:tabs>
              <w:spacing w:line="240" w:lineRule="auto"/>
              <w:ind w:righ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73FE" w:rsidRPr="003E01A5" w14:paraId="5A930734" w14:textId="77777777" w:rsidTr="00C51EC9">
        <w:tc>
          <w:tcPr>
            <w:tcW w:w="3330" w:type="dxa"/>
          </w:tcPr>
          <w:p w14:paraId="15BC3075" w14:textId="77777777" w:rsidR="008573FE" w:rsidRPr="003E01A5" w:rsidRDefault="008573FE" w:rsidP="008573FE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828" w:type="dxa"/>
          </w:tcPr>
          <w:p w14:paraId="6F9BAB61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0A8EE4" w14:textId="77AAE9D0" w:rsidR="008573FE" w:rsidRPr="00246E39" w:rsidRDefault="001A6C75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238" w:type="dxa"/>
          </w:tcPr>
          <w:p w14:paraId="2A1894F9" w14:textId="77777777" w:rsidR="008573FE" w:rsidRPr="00246E39" w:rsidRDefault="008573FE" w:rsidP="008573FE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C17EDA0" w14:textId="1A8C25B3" w:rsidR="008573FE" w:rsidRPr="00246E39" w:rsidRDefault="001A6C75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E39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236" w:type="dxa"/>
          </w:tcPr>
          <w:p w14:paraId="0D03CC73" w14:textId="77777777" w:rsidR="008573FE" w:rsidRPr="003E01A5" w:rsidRDefault="008573FE" w:rsidP="008573FE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5C70987" w14:textId="12D1A908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24680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38" w:type="dxa"/>
          </w:tcPr>
          <w:p w14:paraId="1FC57143" w14:textId="77777777" w:rsidR="008573FE" w:rsidRPr="003E01A5" w:rsidRDefault="008573FE" w:rsidP="008573FE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496DC6C" w14:textId="1E92449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24680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8573FE" w:rsidRPr="003E01A5" w14:paraId="58D4588C" w14:textId="77777777" w:rsidTr="00C51EC9">
        <w:tc>
          <w:tcPr>
            <w:tcW w:w="3330" w:type="dxa"/>
          </w:tcPr>
          <w:p w14:paraId="55884C5A" w14:textId="3682D075" w:rsidR="008573FE" w:rsidRPr="003E01A5" w:rsidRDefault="008573FE" w:rsidP="008573FE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bookmarkStart w:id="11" w:name="_Hlk32587495"/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รวมต้นทุนขายอสังหาริมทรัพย์ ต้นทุนกิจการโรงพยาบาล ต้นทุน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3E01A5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ค่าก่อสร้าง ต้นทุนในการจัดจำหน่าย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ค่าใช้จ่ายในการบริหาร</w:t>
            </w:r>
            <w:r w:rsidR="003F4D56" w:rsidRPr="003E01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และอื่น ๆ</w:t>
            </w:r>
          </w:p>
        </w:tc>
        <w:tc>
          <w:tcPr>
            <w:tcW w:w="828" w:type="dxa"/>
          </w:tcPr>
          <w:p w14:paraId="68E5F933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420E27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6497683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7F2E7F3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098E254" w14:textId="478350C8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6694A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EB344E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</w:t>
            </w:r>
          </w:p>
        </w:tc>
        <w:tc>
          <w:tcPr>
            <w:tcW w:w="238" w:type="dxa"/>
          </w:tcPr>
          <w:p w14:paraId="042F4F77" w14:textId="77777777" w:rsidR="008573FE" w:rsidRPr="003E01A5" w:rsidRDefault="008573FE" w:rsidP="008573FE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EFAD6E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DDD10FB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4E1339D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D9DD625" w14:textId="36E47CF6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19,349</w:t>
            </w:r>
          </w:p>
        </w:tc>
        <w:tc>
          <w:tcPr>
            <w:tcW w:w="236" w:type="dxa"/>
          </w:tcPr>
          <w:p w14:paraId="6B2D2D95" w14:textId="77777777" w:rsidR="008573FE" w:rsidRPr="003E01A5" w:rsidRDefault="008573FE" w:rsidP="008573FE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E7198D0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4568F82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F15D277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29D3492" w14:textId="2A67D81E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679</w:t>
            </w:r>
          </w:p>
        </w:tc>
        <w:tc>
          <w:tcPr>
            <w:tcW w:w="238" w:type="dxa"/>
          </w:tcPr>
          <w:p w14:paraId="43F6BD99" w14:textId="77777777" w:rsidR="008573FE" w:rsidRPr="003E01A5" w:rsidRDefault="008573FE" w:rsidP="008573FE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D1E1807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68CABA4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DA1B062" w14:textId="77777777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DC99135" w14:textId="1A4EB382" w:rsidR="008573FE" w:rsidRPr="003E01A5" w:rsidRDefault="008573FE" w:rsidP="0085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</w:t>
            </w:r>
          </w:p>
        </w:tc>
      </w:tr>
      <w:bookmarkEnd w:id="11"/>
    </w:tbl>
    <w:p w14:paraId="6555D8D6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7E4191" w14:textId="77777777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</w:t>
      </w:r>
    </w:p>
    <w:p w14:paraId="27A60EC0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tbl>
      <w:tblPr>
        <w:tblW w:w="9306" w:type="dxa"/>
        <w:tblInd w:w="450" w:type="dxa"/>
        <w:tblLook w:val="01E0" w:firstRow="1" w:lastRow="1" w:firstColumn="1" w:lastColumn="1" w:noHBand="0" w:noVBand="0"/>
      </w:tblPr>
      <w:tblGrid>
        <w:gridCol w:w="3258"/>
        <w:gridCol w:w="869"/>
        <w:gridCol w:w="1111"/>
        <w:gridCol w:w="239"/>
        <w:gridCol w:w="1111"/>
        <w:gridCol w:w="266"/>
        <w:gridCol w:w="1062"/>
        <w:gridCol w:w="266"/>
        <w:gridCol w:w="1124"/>
      </w:tblGrid>
      <w:tr w:rsidR="007501E8" w:rsidRPr="003E01A5" w14:paraId="6743B656" w14:textId="77777777" w:rsidTr="00C51EC9">
        <w:tc>
          <w:tcPr>
            <w:tcW w:w="3258" w:type="dxa"/>
          </w:tcPr>
          <w:p w14:paraId="2890A2A2" w14:textId="77777777" w:rsidR="00AF5618" w:rsidRPr="003E01A5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869" w:type="dxa"/>
          </w:tcPr>
          <w:p w14:paraId="4FBBF43F" w14:textId="77777777" w:rsidR="00AF5618" w:rsidRPr="003E01A5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1" w:type="dxa"/>
            <w:gridSpan w:val="3"/>
          </w:tcPr>
          <w:p w14:paraId="7895F517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3E01A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</w:tcPr>
          <w:p w14:paraId="2BE87C40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2" w:type="dxa"/>
            <w:gridSpan w:val="3"/>
          </w:tcPr>
          <w:p w14:paraId="10F377B3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E01A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242B5" w:rsidRPr="003E01A5" w14:paraId="41199798" w14:textId="77777777" w:rsidTr="00C51EC9">
        <w:tc>
          <w:tcPr>
            <w:tcW w:w="3258" w:type="dxa"/>
          </w:tcPr>
          <w:p w14:paraId="2BB6F6CE" w14:textId="77777777" w:rsidR="00A242B5" w:rsidRPr="003E01A5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69" w:type="dxa"/>
          </w:tcPr>
          <w:p w14:paraId="25271674" w14:textId="77777777" w:rsidR="00A242B5" w:rsidRPr="003E01A5" w:rsidRDefault="00A242B5" w:rsidP="00A24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vAlign w:val="center"/>
          </w:tcPr>
          <w:p w14:paraId="67951CE8" w14:textId="0329CF57" w:rsidR="00A242B5" w:rsidRPr="003E01A5" w:rsidRDefault="005B751D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  <w:vAlign w:val="center"/>
          </w:tcPr>
          <w:p w14:paraId="5E82D608" w14:textId="77777777" w:rsidR="00A242B5" w:rsidRPr="003E01A5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center"/>
          </w:tcPr>
          <w:p w14:paraId="5C59E45F" w14:textId="64DC11BA" w:rsidR="00A242B5" w:rsidRPr="003E01A5" w:rsidRDefault="005B751D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6" w:type="dxa"/>
          </w:tcPr>
          <w:p w14:paraId="7F9AE6D3" w14:textId="77777777" w:rsidR="00A242B5" w:rsidRPr="003E01A5" w:rsidRDefault="00A242B5" w:rsidP="00A242B5">
            <w:pP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74963671" w14:textId="11B654F1" w:rsidR="00A242B5" w:rsidRPr="003E01A5" w:rsidRDefault="005B751D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6" w:type="dxa"/>
            <w:vAlign w:val="center"/>
          </w:tcPr>
          <w:p w14:paraId="41B38EC0" w14:textId="77777777" w:rsidR="00A242B5" w:rsidRPr="003E01A5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4" w:type="dxa"/>
            <w:vAlign w:val="center"/>
          </w:tcPr>
          <w:p w14:paraId="207845C7" w14:textId="61010A48" w:rsidR="00A242B5" w:rsidRPr="003E01A5" w:rsidRDefault="005B751D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0DEAE998" w14:textId="77777777" w:rsidTr="00C51EC9">
        <w:tc>
          <w:tcPr>
            <w:tcW w:w="3258" w:type="dxa"/>
          </w:tcPr>
          <w:p w14:paraId="0DD973D2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9" w:type="dxa"/>
          </w:tcPr>
          <w:p w14:paraId="6A3CEB58" w14:textId="77777777" w:rsidR="00AF5618" w:rsidRPr="003E01A5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79" w:type="dxa"/>
            <w:gridSpan w:val="7"/>
          </w:tcPr>
          <w:p w14:paraId="3E1D87AE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501E8" w:rsidRPr="003E01A5" w14:paraId="1B8E0524" w14:textId="77777777" w:rsidTr="00C51EC9">
        <w:tc>
          <w:tcPr>
            <w:tcW w:w="3258" w:type="dxa"/>
          </w:tcPr>
          <w:p w14:paraId="0810155C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69" w:type="dxa"/>
          </w:tcPr>
          <w:p w14:paraId="6C10132E" w14:textId="77777777" w:rsidR="00AF5618" w:rsidRPr="003E01A5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3FBCC4B8" w14:textId="77777777" w:rsidR="00AF5618" w:rsidRPr="003E01A5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7D3AE2B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1ECD93F8" w14:textId="77777777" w:rsidR="00AF5618" w:rsidRPr="003E01A5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FB25D98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8BD7B85" w14:textId="77777777" w:rsidR="00AF5618" w:rsidRPr="003E01A5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83854FC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5421462D" w14:textId="77777777" w:rsidR="00AF5618" w:rsidRPr="003E01A5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0878" w:rsidRPr="003E01A5" w14:paraId="26A2E138" w14:textId="77777777" w:rsidTr="00C51EC9">
        <w:tc>
          <w:tcPr>
            <w:tcW w:w="3258" w:type="dxa"/>
          </w:tcPr>
          <w:p w14:paraId="3267F2EC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869" w:type="dxa"/>
          </w:tcPr>
          <w:p w14:paraId="58DF0E17" w14:textId="77777777" w:rsidR="00930878" w:rsidRPr="003E01A5" w:rsidRDefault="00930878" w:rsidP="0093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002C77B4" w14:textId="34D49ED5" w:rsidR="00930878" w:rsidRPr="003E01A5" w:rsidRDefault="005B751D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2C1C7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44F8E4B8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1B6B46C2" w14:textId="3473FCB9" w:rsidR="00930878" w:rsidRPr="003E01A5" w:rsidRDefault="002C1C7C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66" w:type="dxa"/>
          </w:tcPr>
          <w:p w14:paraId="7D862F27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FCBF197" w14:textId="7721A2A6" w:rsidR="00930878" w:rsidRPr="003E01A5" w:rsidRDefault="002C1C7C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14:paraId="6E000299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11709222" w14:textId="78BD90C8" w:rsidR="00930878" w:rsidRPr="003E01A5" w:rsidRDefault="005B751D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30878" w:rsidRPr="003E01A5" w14:paraId="3406442D" w14:textId="77777777" w:rsidTr="00C51EC9">
        <w:tc>
          <w:tcPr>
            <w:tcW w:w="3258" w:type="dxa"/>
          </w:tcPr>
          <w:p w14:paraId="74303393" w14:textId="2FE4F821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 ๆ ที่บันทึกต่ำไป</w:t>
            </w:r>
          </w:p>
        </w:tc>
        <w:tc>
          <w:tcPr>
            <w:tcW w:w="869" w:type="dxa"/>
          </w:tcPr>
          <w:p w14:paraId="78378A68" w14:textId="77777777" w:rsidR="00930878" w:rsidRPr="003E01A5" w:rsidRDefault="00930878" w:rsidP="0093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05C5A94D" w14:textId="2DF03D6C" w:rsidR="00930878" w:rsidRPr="003E01A5" w:rsidRDefault="00930878" w:rsidP="00A5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AFCA9A5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A04DB09" w14:textId="04A16F9F" w:rsidR="00930878" w:rsidRPr="003E01A5" w:rsidRDefault="005B751D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66" w:type="dxa"/>
          </w:tcPr>
          <w:p w14:paraId="4753B5AC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16D534F" w14:textId="1A745F27" w:rsidR="00930878" w:rsidRPr="003E01A5" w:rsidRDefault="00930878" w:rsidP="00A5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A21F703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540DE490" w14:textId="419586A8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0878" w:rsidRPr="003E01A5" w14:paraId="572856A1" w14:textId="77777777" w:rsidTr="00C51EC9">
        <w:tc>
          <w:tcPr>
            <w:tcW w:w="3258" w:type="dxa"/>
          </w:tcPr>
          <w:p w14:paraId="51A6E407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9" w:type="dxa"/>
          </w:tcPr>
          <w:p w14:paraId="0A86D3B6" w14:textId="77777777" w:rsidR="00930878" w:rsidRPr="003E01A5" w:rsidRDefault="00930878" w:rsidP="0093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7174A78F" w14:textId="14BEA70F" w:rsidR="00930878" w:rsidRPr="003E01A5" w:rsidRDefault="005B751D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2C1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234D0CDE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5DF3541F" w14:textId="6684BCE2" w:rsidR="00930878" w:rsidRPr="003E01A5" w:rsidRDefault="002C1C7C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</w:t>
            </w:r>
          </w:p>
        </w:tc>
        <w:tc>
          <w:tcPr>
            <w:tcW w:w="266" w:type="dxa"/>
          </w:tcPr>
          <w:p w14:paraId="5AEF214C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2DD3A00" w14:textId="53DCD6B2" w:rsidR="00930878" w:rsidRPr="003E01A5" w:rsidRDefault="002C1C7C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14:paraId="1C06E03A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4ED4DCD2" w14:textId="056DE80F" w:rsidR="00930878" w:rsidRPr="003E01A5" w:rsidRDefault="005B751D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930878" w:rsidRPr="003E01A5" w14:paraId="6D196732" w14:textId="77777777" w:rsidTr="00C51EC9">
        <w:tc>
          <w:tcPr>
            <w:tcW w:w="3258" w:type="dxa"/>
          </w:tcPr>
          <w:p w14:paraId="41903F5F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69" w:type="dxa"/>
          </w:tcPr>
          <w:p w14:paraId="55DBF408" w14:textId="77777777" w:rsidR="00930878" w:rsidRPr="003E01A5" w:rsidRDefault="00930878" w:rsidP="0093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722DAC8C" w14:textId="77777777" w:rsidR="00930878" w:rsidRPr="003E01A5" w:rsidRDefault="00930878" w:rsidP="00930878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5D41684D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314B2C1D" w14:textId="77777777" w:rsidR="00930878" w:rsidRPr="003E01A5" w:rsidRDefault="00930878" w:rsidP="00930878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2BE81BB8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27C2AC1" w14:textId="77777777" w:rsidR="00930878" w:rsidRPr="003E01A5" w:rsidRDefault="00930878" w:rsidP="0093087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080D779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19D720FE" w14:textId="77777777" w:rsidR="00930878" w:rsidRPr="003E01A5" w:rsidRDefault="00930878" w:rsidP="0093087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0878" w:rsidRPr="003E01A5" w14:paraId="5B79B9A8" w14:textId="77777777" w:rsidTr="00C51EC9">
        <w:tc>
          <w:tcPr>
            <w:tcW w:w="3258" w:type="dxa"/>
          </w:tcPr>
          <w:p w14:paraId="0298C87A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69" w:type="dxa"/>
          </w:tcPr>
          <w:p w14:paraId="3A4FA598" w14:textId="77777777" w:rsidR="00930878" w:rsidRPr="003E01A5" w:rsidRDefault="00930878" w:rsidP="0093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1C9097AF" w14:textId="2D598F13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C1C7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7217C86C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1570CBC0" w14:textId="611BA848" w:rsidR="00930878" w:rsidRPr="003E01A5" w:rsidRDefault="002C1C7C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266" w:type="dxa"/>
          </w:tcPr>
          <w:p w14:paraId="2345499C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425BCBD" w14:textId="6473E701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1C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26C67B0C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276B53C7" w14:textId="5E236A5C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30878" w:rsidRPr="003E01A5" w14:paraId="224E43E6" w14:textId="77777777" w:rsidTr="00C51EC9">
        <w:tc>
          <w:tcPr>
            <w:tcW w:w="3258" w:type="dxa"/>
          </w:tcPr>
          <w:p w14:paraId="67D43CFE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9" w:type="dxa"/>
          </w:tcPr>
          <w:p w14:paraId="5434C9BE" w14:textId="77777777" w:rsidR="00930878" w:rsidRPr="003E01A5" w:rsidRDefault="00930878" w:rsidP="0093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082C6654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A5E5200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7F7C874A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75F120C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544536A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940E96A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7A477486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30878" w:rsidRPr="003E01A5" w14:paraId="3B614FBE" w14:textId="77777777" w:rsidTr="00C51EC9">
        <w:tc>
          <w:tcPr>
            <w:tcW w:w="3258" w:type="dxa"/>
          </w:tcPr>
          <w:p w14:paraId="2F8F94EA" w14:textId="4E0430FA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3E01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ค่าใช้จ่าย (รายได้) 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869" w:type="dxa"/>
          </w:tcPr>
          <w:p w14:paraId="32509DFD" w14:textId="77777777" w:rsidR="00930878" w:rsidRPr="003E01A5" w:rsidRDefault="00930878" w:rsidP="0093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14:paraId="59C9C99A" w14:textId="007D80C6" w:rsidR="00930878" w:rsidRPr="003E01A5" w:rsidRDefault="005B751D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39" w:type="dxa"/>
          </w:tcPr>
          <w:p w14:paraId="2D47F8DB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14:paraId="3D22B037" w14:textId="6CEA28F8" w:rsidR="00930878" w:rsidRPr="003E01A5" w:rsidRDefault="005B751D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</w:p>
        </w:tc>
        <w:tc>
          <w:tcPr>
            <w:tcW w:w="266" w:type="dxa"/>
          </w:tcPr>
          <w:p w14:paraId="76CF12D5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011261F4" w14:textId="356916A3" w:rsidR="00930878" w:rsidRPr="003E01A5" w:rsidRDefault="00930878" w:rsidP="00A5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3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94488C3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153F6062" w14:textId="1CE9F6F3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F3CF215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9"/>
        <w:gridCol w:w="900"/>
        <w:gridCol w:w="180"/>
        <w:gridCol w:w="1080"/>
        <w:gridCol w:w="180"/>
        <w:gridCol w:w="990"/>
        <w:gridCol w:w="180"/>
        <w:gridCol w:w="882"/>
        <w:gridCol w:w="180"/>
        <w:gridCol w:w="1080"/>
        <w:gridCol w:w="180"/>
        <w:gridCol w:w="918"/>
      </w:tblGrid>
      <w:tr w:rsidR="007501E8" w:rsidRPr="003E01A5" w14:paraId="69674B63" w14:textId="77777777" w:rsidTr="00C51EC9">
        <w:trPr>
          <w:cantSplit/>
        </w:trPr>
        <w:tc>
          <w:tcPr>
            <w:tcW w:w="2589" w:type="dxa"/>
          </w:tcPr>
          <w:p w14:paraId="001FE31A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62581D42" w14:textId="77777777" w:rsidR="00AF5618" w:rsidRPr="003E01A5" w:rsidRDefault="00AF5618" w:rsidP="004815B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242B5" w:rsidRPr="003E01A5" w14:paraId="360778A2" w14:textId="77777777" w:rsidTr="00C51EC9">
        <w:trPr>
          <w:cantSplit/>
        </w:trPr>
        <w:tc>
          <w:tcPr>
            <w:tcW w:w="2589" w:type="dxa"/>
          </w:tcPr>
          <w:p w14:paraId="3AC3F818" w14:textId="77777777" w:rsidR="00A242B5" w:rsidRPr="003E01A5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5"/>
            <w:vAlign w:val="center"/>
          </w:tcPr>
          <w:p w14:paraId="0B11967A" w14:textId="27203FB1" w:rsidR="00A242B5" w:rsidRPr="003E01A5" w:rsidRDefault="005B751D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center"/>
          </w:tcPr>
          <w:p w14:paraId="3CC66D0F" w14:textId="77777777" w:rsidR="00A242B5" w:rsidRPr="003E01A5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vAlign w:val="center"/>
          </w:tcPr>
          <w:p w14:paraId="2352AEC5" w14:textId="4EFD5AEF" w:rsidR="00A242B5" w:rsidRPr="003E01A5" w:rsidRDefault="005B751D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6E1B1FF2" w14:textId="77777777" w:rsidTr="00C51EC9">
        <w:trPr>
          <w:cantSplit/>
          <w:trHeight w:val="749"/>
        </w:trPr>
        <w:tc>
          <w:tcPr>
            <w:tcW w:w="2589" w:type="dxa"/>
          </w:tcPr>
          <w:p w14:paraId="720FCD83" w14:textId="77777777" w:rsidR="00AF5618" w:rsidRPr="003E01A5" w:rsidRDefault="00AF5618" w:rsidP="00A4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34C18C4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5F12E8" w14:textId="12B92232" w:rsidR="00AF5618" w:rsidRPr="003E01A5" w:rsidRDefault="00AF5618" w:rsidP="00A4569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  <w:r w:rsidR="00B03DDA"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654A36" w14:textId="77777777" w:rsidR="00AF5618" w:rsidRPr="003E01A5" w:rsidRDefault="00AF5618" w:rsidP="004815B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0C8F8B" w14:textId="5CAC4A82" w:rsidR="00743F1B" w:rsidRPr="003E01A5" w:rsidRDefault="00536FFE" w:rsidP="00B03DD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รายได้</w:t>
            </w:r>
          </w:p>
          <w:p w14:paraId="7BDCE43D" w14:textId="72DDA499" w:rsidR="00AF5618" w:rsidRPr="003E01A5" w:rsidRDefault="00EC7C0D" w:rsidP="00B03DD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43F1B" w:rsidRPr="003E01A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ค่าใช้จ่าย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  <w:r w:rsidR="00D365B0"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AF5618"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42CE434" w14:textId="77777777" w:rsidR="00AF5618" w:rsidRPr="003E01A5" w:rsidRDefault="00AF5618" w:rsidP="00A456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3B9C66" w14:textId="3CC123F0" w:rsidR="00AF5618" w:rsidRPr="003E01A5" w:rsidRDefault="00AF5618" w:rsidP="00B03DD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  <w:r w:rsidR="001C79AF"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EEBB20B" w14:textId="77777777" w:rsidR="00AF5618" w:rsidRPr="003E01A5" w:rsidRDefault="00AF5618" w:rsidP="00A456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14:paraId="631A4AA7" w14:textId="6361A497" w:rsidR="00AF5618" w:rsidRPr="003E01A5" w:rsidRDefault="00AF5618" w:rsidP="00B03D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  <w:r w:rsidR="00B03DDA"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2AECFD9" w14:textId="77777777" w:rsidR="00AF5618" w:rsidRPr="003E01A5" w:rsidRDefault="00AF5618" w:rsidP="00A456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686FE2" w14:textId="5C20A758" w:rsidR="00AF5618" w:rsidRPr="003E01A5" w:rsidRDefault="00EC7C0D" w:rsidP="00B03DD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รายได้</w:t>
            </w:r>
            <w:r w:rsidR="00D365B0"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AF5618"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C98DF7C" w14:textId="77777777" w:rsidR="00AF5618" w:rsidRPr="003E01A5" w:rsidRDefault="00AF5618" w:rsidP="00A456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01CB44CD" w14:textId="7FF32E31" w:rsidR="00AF5618" w:rsidRPr="003E01A5" w:rsidRDefault="00AF5618" w:rsidP="00B03DD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</w:t>
            </w:r>
            <w:r w:rsidR="00B03DDA"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</w:t>
            </w:r>
            <w:r w:rsidR="00B03DDA"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501E8" w:rsidRPr="003E01A5" w14:paraId="6A690B83" w14:textId="77777777" w:rsidTr="00C51EC9">
        <w:trPr>
          <w:cantSplit/>
        </w:trPr>
        <w:tc>
          <w:tcPr>
            <w:tcW w:w="2589" w:type="dxa"/>
          </w:tcPr>
          <w:p w14:paraId="21A57EF4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650420BE" w14:textId="77777777" w:rsidR="00AF5618" w:rsidRPr="003E01A5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501E8" w:rsidRPr="003E01A5" w14:paraId="7966D558" w14:textId="77777777" w:rsidTr="00C51EC9">
        <w:trPr>
          <w:cantSplit/>
        </w:trPr>
        <w:tc>
          <w:tcPr>
            <w:tcW w:w="2589" w:type="dxa"/>
          </w:tcPr>
          <w:p w14:paraId="5AEB8F68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900" w:type="dxa"/>
          </w:tcPr>
          <w:p w14:paraId="28A1BE2F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9E97B6D" w14:textId="77777777" w:rsidR="00174193" w:rsidRPr="003E01A5" w:rsidRDefault="00174193" w:rsidP="004815B3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2D30B4A1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8E4886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8113D3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BE242A5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223883C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14:paraId="682E4CE5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348EAFF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6C1181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FE845AC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6CC5C015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7D46" w:rsidRPr="003E01A5" w14:paraId="111F4CCF" w14:textId="77777777" w:rsidTr="00C51EC9">
        <w:trPr>
          <w:cantSplit/>
        </w:trPr>
        <w:tc>
          <w:tcPr>
            <w:tcW w:w="2589" w:type="dxa"/>
          </w:tcPr>
          <w:p w14:paraId="6D17B18A" w14:textId="3236F063" w:rsidR="00137D46" w:rsidRPr="003E01A5" w:rsidRDefault="00137D46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00" w:type="dxa"/>
            <w:vAlign w:val="bottom"/>
          </w:tcPr>
          <w:p w14:paraId="4102F81D" w14:textId="2AC2A8BD" w:rsidR="00137D46" w:rsidRPr="003E01A5" w:rsidRDefault="00137D46" w:rsidP="00930878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AF64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C1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29F5497A" w14:textId="77777777" w:rsidR="00137D46" w:rsidRPr="003E01A5" w:rsidRDefault="00137D46" w:rsidP="0093087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109819" w14:textId="3D61E02B" w:rsidR="00137D46" w:rsidRPr="003E01A5" w:rsidRDefault="002C1C7C" w:rsidP="0093087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  <w:vAlign w:val="bottom"/>
          </w:tcPr>
          <w:p w14:paraId="11A7DB90" w14:textId="77777777" w:rsidR="00137D46" w:rsidRPr="003E01A5" w:rsidRDefault="00137D46" w:rsidP="0093087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F9EED0A" w14:textId="4666E6F5" w:rsidR="00137D46" w:rsidRPr="003E01A5" w:rsidRDefault="00137D46" w:rsidP="00930878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(141)</w:t>
            </w:r>
          </w:p>
        </w:tc>
        <w:tc>
          <w:tcPr>
            <w:tcW w:w="180" w:type="dxa"/>
            <w:vAlign w:val="bottom"/>
          </w:tcPr>
          <w:p w14:paraId="3EF88EA5" w14:textId="77777777" w:rsidR="00137D46" w:rsidRPr="003E01A5" w:rsidRDefault="00137D46" w:rsidP="0093087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14:paraId="60852D13" w14:textId="4CBB4B1D" w:rsidR="00137D46" w:rsidRPr="003E01A5" w:rsidRDefault="00137D46" w:rsidP="00930878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F64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01F29A3" w14:textId="77777777" w:rsidR="00137D46" w:rsidRPr="003E01A5" w:rsidRDefault="00137D46" w:rsidP="0093087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8D3617" w14:textId="41D7BA70" w:rsidR="00137D46" w:rsidRPr="003E01A5" w:rsidRDefault="00AF6479" w:rsidP="0093087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22611581" w14:textId="77777777" w:rsidR="00137D46" w:rsidRPr="003E01A5" w:rsidRDefault="00137D46" w:rsidP="0093087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0182C72A" w14:textId="6A7E0348" w:rsidR="00137D46" w:rsidRPr="003E01A5" w:rsidRDefault="00137D46" w:rsidP="00137D4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(160)</w:t>
            </w:r>
          </w:p>
        </w:tc>
      </w:tr>
      <w:tr w:rsidR="00930878" w:rsidRPr="003E01A5" w14:paraId="5E06C791" w14:textId="77777777" w:rsidTr="00C51EC9">
        <w:trPr>
          <w:cantSplit/>
        </w:trPr>
        <w:tc>
          <w:tcPr>
            <w:tcW w:w="2589" w:type="dxa"/>
          </w:tcPr>
          <w:p w14:paraId="79138A93" w14:textId="036060DC" w:rsidR="00930878" w:rsidRPr="003E01A5" w:rsidRDefault="00C247AA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ผลกำไร</w:t>
            </w:r>
            <w:r w:rsidR="00536FFE" w:rsidRPr="003E01A5">
              <w:rPr>
                <w:rFonts w:asciiTheme="majorBidi" w:hAnsiTheme="majorBidi" w:hint="cs"/>
                <w:sz w:val="30"/>
                <w:szCs w:val="30"/>
                <w:cs/>
              </w:rPr>
              <w:t xml:space="preserve"> (ขาดทุน) </w:t>
            </w: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จากการวัด</w:t>
            </w:r>
            <w:r w:rsidRPr="003E01A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มูลค่าใหม่ขอ</w:t>
            </w:r>
            <w:r w:rsidRPr="003E01A5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ง</w:t>
            </w:r>
            <w:r w:rsidRPr="003E01A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B8221C" w14:textId="2C3AF2DD" w:rsidR="00930878" w:rsidRPr="003E01A5" w:rsidRDefault="00EA46D3" w:rsidP="00930878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137D46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1C017DFE" w14:textId="77777777" w:rsidR="00930878" w:rsidRPr="003E01A5" w:rsidRDefault="00930878" w:rsidP="0093087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4B2975" w14:textId="28F0B1C0" w:rsidR="00930878" w:rsidRPr="003E01A5" w:rsidRDefault="00930878" w:rsidP="0093087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A46D3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E82191C" w14:textId="77777777" w:rsidR="00930878" w:rsidRPr="003E01A5" w:rsidRDefault="00930878" w:rsidP="0093087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0A3C70" w14:textId="374250DB" w:rsidR="00930878" w:rsidRPr="003E01A5" w:rsidRDefault="00EA46D3" w:rsidP="00930878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</w:p>
        </w:tc>
        <w:tc>
          <w:tcPr>
            <w:tcW w:w="180" w:type="dxa"/>
            <w:vAlign w:val="bottom"/>
          </w:tcPr>
          <w:p w14:paraId="63BD60D0" w14:textId="77777777" w:rsidR="00930878" w:rsidRPr="003E01A5" w:rsidRDefault="00930878" w:rsidP="0093087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7337FA61" w14:textId="4C7CB85F" w:rsidR="00930878" w:rsidRPr="003E01A5" w:rsidRDefault="00EA46D3" w:rsidP="00930878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(26)</w:t>
            </w:r>
          </w:p>
        </w:tc>
        <w:tc>
          <w:tcPr>
            <w:tcW w:w="180" w:type="dxa"/>
            <w:vAlign w:val="bottom"/>
          </w:tcPr>
          <w:p w14:paraId="458D4DE1" w14:textId="77777777" w:rsidR="00930878" w:rsidRPr="003E01A5" w:rsidRDefault="00930878" w:rsidP="0093087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F18747" w14:textId="7A74CD59" w:rsidR="00930878" w:rsidRPr="003E01A5" w:rsidRDefault="00EA46D3" w:rsidP="0093087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44DFA721" w14:textId="77777777" w:rsidR="00930878" w:rsidRPr="003E01A5" w:rsidRDefault="00930878" w:rsidP="0093087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531B6BE3" w14:textId="1D8AFA8F" w:rsidR="00930878" w:rsidRPr="003E01A5" w:rsidRDefault="00EA46D3" w:rsidP="0093087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1)</w:t>
            </w:r>
          </w:p>
        </w:tc>
      </w:tr>
      <w:tr w:rsidR="00137D46" w:rsidRPr="003E01A5" w14:paraId="25165B7F" w14:textId="77777777" w:rsidTr="00C51EC9">
        <w:trPr>
          <w:cantSplit/>
        </w:trPr>
        <w:tc>
          <w:tcPr>
            <w:tcW w:w="2589" w:type="dxa"/>
          </w:tcPr>
          <w:p w14:paraId="42402B09" w14:textId="72B10B0F" w:rsidR="00137D46" w:rsidRPr="003E01A5" w:rsidRDefault="00137D46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FC380" w14:textId="5FEC3D06" w:rsidR="00137D46" w:rsidRPr="003E01A5" w:rsidRDefault="00137D46" w:rsidP="00930878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AF64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2C1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01BBC711" w14:textId="77777777" w:rsidR="00137D46" w:rsidRPr="003E01A5" w:rsidRDefault="00137D46" w:rsidP="0093087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0882E" w14:textId="2C446289" w:rsidR="00137D46" w:rsidRPr="00F34C50" w:rsidRDefault="00F34C50" w:rsidP="00F34C5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051E9D" w14:textId="77777777" w:rsidR="00137D46" w:rsidRPr="003E01A5" w:rsidRDefault="00137D46" w:rsidP="0093087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4259C" w14:textId="729B019A" w:rsidR="00137D46" w:rsidRPr="003E01A5" w:rsidRDefault="00137D46" w:rsidP="00930878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(98)</w:t>
            </w:r>
          </w:p>
        </w:tc>
        <w:tc>
          <w:tcPr>
            <w:tcW w:w="180" w:type="dxa"/>
            <w:vAlign w:val="bottom"/>
          </w:tcPr>
          <w:p w14:paraId="7FD38A77" w14:textId="77777777" w:rsidR="00137D46" w:rsidRPr="003E01A5" w:rsidRDefault="00137D46" w:rsidP="0093087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3EB4B" w14:textId="6E332B6E" w:rsidR="00137D46" w:rsidRPr="003E01A5" w:rsidRDefault="00137D46" w:rsidP="00930878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C1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188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7168407" w14:textId="77777777" w:rsidR="00137D46" w:rsidRPr="003E01A5" w:rsidRDefault="00137D46" w:rsidP="0093087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3A3B0" w14:textId="6385F254" w:rsidR="00137D46" w:rsidRPr="003E01A5" w:rsidRDefault="00AF6479" w:rsidP="0093087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233B51AF" w14:textId="77777777" w:rsidR="00137D46" w:rsidRPr="003E01A5" w:rsidRDefault="00137D46" w:rsidP="0093087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969A3" w14:textId="39AED1BB" w:rsidR="00137D46" w:rsidRPr="003E01A5" w:rsidRDefault="00137D46" w:rsidP="0093087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(181)</w:t>
            </w:r>
          </w:p>
        </w:tc>
      </w:tr>
    </w:tbl>
    <w:p w14:paraId="65A8A6BB" w14:textId="31CA44B2" w:rsidR="0019436E" w:rsidRPr="003E01A5" w:rsidRDefault="00E5665E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</w:rPr>
        <w:br/>
      </w:r>
    </w:p>
    <w:p w14:paraId="471AA01A" w14:textId="77777777" w:rsidR="005F2E66" w:rsidRPr="003E01A5" w:rsidRDefault="005F2E66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4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990"/>
        <w:gridCol w:w="270"/>
        <w:gridCol w:w="1206"/>
        <w:gridCol w:w="270"/>
        <w:gridCol w:w="972"/>
        <w:gridCol w:w="270"/>
        <w:gridCol w:w="1214"/>
      </w:tblGrid>
      <w:tr w:rsidR="00327C28" w:rsidRPr="003E01A5" w14:paraId="0C1A139B" w14:textId="77777777" w:rsidTr="004815B3">
        <w:tc>
          <w:tcPr>
            <w:tcW w:w="4050" w:type="dxa"/>
          </w:tcPr>
          <w:p w14:paraId="55AC1B7A" w14:textId="565862B1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92" w:type="dxa"/>
            <w:gridSpan w:val="7"/>
            <w:tcBorders>
              <w:bottom w:val="nil"/>
            </w:tcBorders>
          </w:tcPr>
          <w:p w14:paraId="46A6E7DE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27C28" w:rsidRPr="003E01A5" w14:paraId="0E51D21A" w14:textId="77777777" w:rsidTr="00C6574E">
        <w:tc>
          <w:tcPr>
            <w:tcW w:w="4050" w:type="dxa"/>
          </w:tcPr>
          <w:p w14:paraId="5F6EE09F" w14:textId="5801E458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tcBorders>
              <w:top w:val="nil"/>
            </w:tcBorders>
            <w:vAlign w:val="center"/>
          </w:tcPr>
          <w:p w14:paraId="3BAC2042" w14:textId="6EF2A653" w:rsidR="00327C28" w:rsidRPr="003E01A5" w:rsidRDefault="005B751D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555E5E6A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6" w:type="dxa"/>
            <w:gridSpan w:val="3"/>
            <w:tcBorders>
              <w:top w:val="nil"/>
            </w:tcBorders>
            <w:vAlign w:val="center"/>
          </w:tcPr>
          <w:p w14:paraId="2058EB91" w14:textId="6DB53D2D" w:rsidR="00327C28" w:rsidRPr="003E01A5" w:rsidRDefault="005B751D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27C28" w:rsidRPr="003E01A5" w14:paraId="548E0032" w14:textId="77777777" w:rsidTr="004815B3">
        <w:tc>
          <w:tcPr>
            <w:tcW w:w="4050" w:type="dxa"/>
          </w:tcPr>
          <w:p w14:paraId="73F5DA4D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C4B848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4ADE62D2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081E2C3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E52FD4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70689B73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782076E5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14:paraId="107E3398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7C28" w:rsidRPr="003E01A5" w14:paraId="7570DF14" w14:textId="77777777" w:rsidTr="004815B3">
        <w:tc>
          <w:tcPr>
            <w:tcW w:w="4050" w:type="dxa"/>
          </w:tcPr>
          <w:p w14:paraId="66AA5DEC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0E205D2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6A061005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05A17BA4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F1104AB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6AECCF89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19E2BC8C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2A68116A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30878" w:rsidRPr="003E01A5" w14:paraId="4A7179FA" w14:textId="77777777" w:rsidTr="004815B3">
        <w:tc>
          <w:tcPr>
            <w:tcW w:w="4050" w:type="dxa"/>
          </w:tcPr>
          <w:p w14:paraId="062AFEBA" w14:textId="70D6B612" w:rsidR="00930878" w:rsidRPr="003E01A5" w:rsidRDefault="00930878" w:rsidP="009308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D70D0B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70D0B" w:rsidRPr="003E01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(ขาดทุน)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ก่อนภาษีเงินได้รวม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3A7ACDCF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36466F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bottom w:val="double" w:sz="4" w:space="0" w:color="auto"/>
            </w:tcBorders>
          </w:tcPr>
          <w:p w14:paraId="0138C7B3" w14:textId="3361D19F" w:rsidR="00930878" w:rsidRPr="003E01A5" w:rsidRDefault="008A4EBF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1C7C">
              <w:rPr>
                <w:rFonts w:asciiTheme="majorBidi" w:hAnsiTheme="majorBidi" w:cstheme="majorBidi"/>
                <w:sz w:val="30"/>
                <w:szCs w:val="30"/>
              </w:rPr>
              <w:t>334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51DA6B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31352426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EB88CC3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</w:tcPr>
          <w:p w14:paraId="68FCEF34" w14:textId="4CBAA8D5" w:rsidR="00930878" w:rsidRPr="003E01A5" w:rsidRDefault="005B751D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</w:tr>
      <w:tr w:rsidR="00930878" w:rsidRPr="003E01A5" w14:paraId="7222CC4E" w14:textId="77777777" w:rsidTr="0019436E">
        <w:tc>
          <w:tcPr>
            <w:tcW w:w="4050" w:type="dxa"/>
          </w:tcPr>
          <w:p w14:paraId="7E614EB9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7616066A" w14:textId="62E4B81A" w:rsidR="00930878" w:rsidRPr="003E01A5" w:rsidRDefault="005B751D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46011069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double" w:sz="4" w:space="0" w:color="auto"/>
              <w:bottom w:val="nil"/>
            </w:tcBorders>
          </w:tcPr>
          <w:p w14:paraId="31DF6862" w14:textId="6497CBAF" w:rsidR="00930878" w:rsidRPr="003E01A5" w:rsidRDefault="008A4EBF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1C7C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B44214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3857E83C" w14:textId="37AB6968" w:rsidR="00930878" w:rsidRPr="003E01A5" w:rsidRDefault="005B751D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752003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</w:tcPr>
          <w:p w14:paraId="6B59E13D" w14:textId="2011C29E" w:rsidR="00930878" w:rsidRPr="003E01A5" w:rsidRDefault="005B751D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</w:tr>
      <w:tr w:rsidR="00930878" w:rsidRPr="003E01A5" w14:paraId="283A9E04" w14:textId="77777777" w:rsidTr="004815B3">
        <w:tc>
          <w:tcPr>
            <w:tcW w:w="4050" w:type="dxa"/>
          </w:tcPr>
          <w:p w14:paraId="3C04C2F3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990" w:type="dxa"/>
          </w:tcPr>
          <w:p w14:paraId="1DB7AC70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5EF518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7ED5A3C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B7256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574E0C1B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3350DB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14:paraId="13B1D4BA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0878" w:rsidRPr="003E01A5" w14:paraId="12B1A681" w14:textId="77777777" w:rsidTr="004815B3">
        <w:tc>
          <w:tcPr>
            <w:tcW w:w="4050" w:type="dxa"/>
          </w:tcPr>
          <w:p w14:paraId="6BCCCD00" w14:textId="1C38955D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E01A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ที่ไม่ถือเป็นรายได้หรือค่าใช้จ่ายทางภาษี </w:t>
            </w:r>
            <w:r w:rsidRPr="003E01A5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- </w:t>
            </w:r>
            <w:r w:rsidRPr="003E01A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nil"/>
            </w:tcBorders>
          </w:tcPr>
          <w:p w14:paraId="2AE17921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0B1D8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7AE3708D" w14:textId="118ACFD1" w:rsidR="00930878" w:rsidRPr="003E01A5" w:rsidRDefault="002C1C7C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270" w:type="dxa"/>
          </w:tcPr>
          <w:p w14:paraId="0261BD33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7AA3F742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51A5D9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7A5464F3" w14:textId="514A6600" w:rsidR="00930878" w:rsidRPr="003E01A5" w:rsidRDefault="005B751D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930878" w:rsidRPr="003E01A5" w14:paraId="2AD0875F" w14:textId="77777777" w:rsidTr="00722166">
        <w:tc>
          <w:tcPr>
            <w:tcW w:w="4050" w:type="dxa"/>
            <w:tcBorders>
              <w:bottom w:val="nil"/>
            </w:tcBorders>
          </w:tcPr>
          <w:p w14:paraId="2D0201F5" w14:textId="04476F25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การปรับลดอัตราภาษีเงินได้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4111D425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404557F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1550E2F9" w14:textId="3210B16A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B202B45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7C28D479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6C2110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603D4D6F" w14:textId="60498A54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30878" w:rsidRPr="003E01A5" w14:paraId="5D9D8854" w14:textId="77777777" w:rsidTr="004815B3">
        <w:tc>
          <w:tcPr>
            <w:tcW w:w="4050" w:type="dxa"/>
            <w:tcBorders>
              <w:bottom w:val="nil"/>
            </w:tcBorders>
          </w:tcPr>
          <w:p w14:paraId="3B85B6AF" w14:textId="064F4D30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 ๆ ที่บันทึกต่ำไป</w:t>
            </w:r>
          </w:p>
        </w:tc>
        <w:tc>
          <w:tcPr>
            <w:tcW w:w="990" w:type="dxa"/>
            <w:tcBorders>
              <w:bottom w:val="nil"/>
            </w:tcBorders>
          </w:tcPr>
          <w:p w14:paraId="13BE3A1C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C7F22F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28A2966B" w14:textId="42AEC0A3" w:rsidR="00930878" w:rsidRPr="003E01A5" w:rsidRDefault="002C1C7C" w:rsidP="002C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00715A32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179DE30B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1BDD4A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0B051905" w14:textId="2334EC7A" w:rsidR="00930878" w:rsidRPr="003E01A5" w:rsidRDefault="005B751D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930878" w:rsidRPr="003E01A5" w14:paraId="5D47F25B" w14:textId="77777777" w:rsidTr="004815B3">
        <w:tc>
          <w:tcPr>
            <w:tcW w:w="4050" w:type="dxa"/>
            <w:tcBorders>
              <w:bottom w:val="nil"/>
            </w:tcBorders>
          </w:tcPr>
          <w:p w14:paraId="603AD8AF" w14:textId="1C582336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การตัดรายการในงบการเงินรวม</w:t>
            </w:r>
          </w:p>
        </w:tc>
        <w:tc>
          <w:tcPr>
            <w:tcW w:w="990" w:type="dxa"/>
            <w:tcBorders>
              <w:bottom w:val="nil"/>
            </w:tcBorders>
          </w:tcPr>
          <w:p w14:paraId="4C978EEF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534D19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2FC1B5F6" w14:textId="3C6EEDC4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356E7E34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6AEC5094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DC26BE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46C70CEE" w14:textId="168028BF" w:rsidR="00930878" w:rsidRPr="003E01A5" w:rsidRDefault="005B751D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930878" w:rsidRPr="003E01A5" w14:paraId="03C1FBDB" w14:textId="77777777" w:rsidTr="004815B3">
        <w:tc>
          <w:tcPr>
            <w:tcW w:w="4050" w:type="dxa"/>
            <w:tcBorders>
              <w:bottom w:val="nil"/>
            </w:tcBorders>
          </w:tcPr>
          <w:p w14:paraId="646CAC47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3819FF54" w14:textId="0D3A2003" w:rsidR="00930878" w:rsidRPr="003E01A5" w:rsidRDefault="00B92E16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2C1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53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86503B2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64B96C3" w14:textId="4AA7A831" w:rsidR="00930878" w:rsidRPr="003E01A5" w:rsidRDefault="005B751D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70" w:type="dxa"/>
            <w:tcBorders>
              <w:bottom w:val="nil"/>
            </w:tcBorders>
          </w:tcPr>
          <w:p w14:paraId="0CE37B2E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bottom w:val="double" w:sz="4" w:space="0" w:color="auto"/>
            </w:tcBorders>
          </w:tcPr>
          <w:p w14:paraId="0DF93A01" w14:textId="69B0486D" w:rsidR="00930878" w:rsidRPr="003E01A5" w:rsidRDefault="005B751D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39</w:t>
            </w:r>
          </w:p>
        </w:tc>
        <w:tc>
          <w:tcPr>
            <w:tcW w:w="270" w:type="dxa"/>
            <w:tcBorders>
              <w:bottom w:val="nil"/>
            </w:tcBorders>
          </w:tcPr>
          <w:p w14:paraId="2D32E4DF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148314CF" w14:textId="6A59E012" w:rsidR="00930878" w:rsidRPr="003E01A5" w:rsidRDefault="005B751D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</w:p>
        </w:tc>
      </w:tr>
    </w:tbl>
    <w:p w14:paraId="43E7ABF1" w14:textId="11960DB1" w:rsidR="00986686" w:rsidRPr="003E01A5" w:rsidRDefault="00986686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5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990"/>
        <w:gridCol w:w="270"/>
        <w:gridCol w:w="1215"/>
        <w:gridCol w:w="270"/>
        <w:gridCol w:w="972"/>
        <w:gridCol w:w="270"/>
        <w:gridCol w:w="1215"/>
      </w:tblGrid>
      <w:tr w:rsidR="00327C28" w:rsidRPr="003E01A5" w14:paraId="1993F1E1" w14:textId="77777777" w:rsidTr="004815B3">
        <w:tc>
          <w:tcPr>
            <w:tcW w:w="4050" w:type="dxa"/>
          </w:tcPr>
          <w:p w14:paraId="29BC1CE9" w14:textId="64B2F8CB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02" w:type="dxa"/>
            <w:gridSpan w:val="7"/>
            <w:tcBorders>
              <w:bottom w:val="nil"/>
            </w:tcBorders>
          </w:tcPr>
          <w:p w14:paraId="30ADE0C0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27C28" w:rsidRPr="003E01A5" w14:paraId="099D83CB" w14:textId="77777777" w:rsidTr="004E75F7">
        <w:tc>
          <w:tcPr>
            <w:tcW w:w="4050" w:type="dxa"/>
          </w:tcPr>
          <w:p w14:paraId="5BB30D31" w14:textId="0E375305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tcBorders>
              <w:top w:val="nil"/>
            </w:tcBorders>
            <w:vAlign w:val="center"/>
          </w:tcPr>
          <w:p w14:paraId="7F0E0370" w14:textId="3AE4469E" w:rsidR="00327C28" w:rsidRPr="003E01A5" w:rsidRDefault="005B751D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57A6DC71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  <w:gridSpan w:val="3"/>
            <w:tcBorders>
              <w:top w:val="nil"/>
            </w:tcBorders>
            <w:vAlign w:val="center"/>
          </w:tcPr>
          <w:p w14:paraId="3763C586" w14:textId="2E327154" w:rsidR="00327C28" w:rsidRPr="003E01A5" w:rsidRDefault="005B751D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27C28" w:rsidRPr="003E01A5" w14:paraId="604C7B56" w14:textId="77777777" w:rsidTr="004815B3">
        <w:tc>
          <w:tcPr>
            <w:tcW w:w="4050" w:type="dxa"/>
          </w:tcPr>
          <w:p w14:paraId="7AD5BB9D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8B7111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247D7CE8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D2DA120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B4874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2C675F7C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14C6ED9E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E968A82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7C28" w:rsidRPr="003E01A5" w14:paraId="4307E796" w14:textId="77777777" w:rsidTr="004815B3">
        <w:tc>
          <w:tcPr>
            <w:tcW w:w="4050" w:type="dxa"/>
          </w:tcPr>
          <w:p w14:paraId="71247179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E2229FE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1FB1B2A4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7F1F0E59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766530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0A14E232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5E364006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6243184B" w14:textId="77777777" w:rsidR="00327C28" w:rsidRPr="003E01A5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30878" w:rsidRPr="003E01A5" w14:paraId="67AA6BF8" w14:textId="77777777" w:rsidTr="004815B3">
        <w:tc>
          <w:tcPr>
            <w:tcW w:w="4050" w:type="dxa"/>
          </w:tcPr>
          <w:p w14:paraId="214C4660" w14:textId="77777777" w:rsidR="00930878" w:rsidRPr="003E01A5" w:rsidRDefault="00930878" w:rsidP="009308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0634A566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9E956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bottom w:val="double" w:sz="4" w:space="0" w:color="auto"/>
            </w:tcBorders>
          </w:tcPr>
          <w:p w14:paraId="73395351" w14:textId="731CCE12" w:rsidR="00930878" w:rsidRPr="003E01A5" w:rsidRDefault="005B751D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3087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  <w:tc>
          <w:tcPr>
            <w:tcW w:w="270" w:type="dxa"/>
          </w:tcPr>
          <w:p w14:paraId="793E4AC6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65C793F9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484B603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bottom w:val="double" w:sz="4" w:space="0" w:color="auto"/>
            </w:tcBorders>
          </w:tcPr>
          <w:p w14:paraId="624762E9" w14:textId="279797EE" w:rsidR="00930878" w:rsidRPr="003E01A5" w:rsidRDefault="005B751D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3087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</w:tr>
      <w:tr w:rsidR="00930878" w:rsidRPr="003E01A5" w14:paraId="39E8B42B" w14:textId="77777777" w:rsidTr="004815B3">
        <w:tc>
          <w:tcPr>
            <w:tcW w:w="4050" w:type="dxa"/>
          </w:tcPr>
          <w:p w14:paraId="0FFCF571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7660BC8D" w14:textId="7E39BEFE" w:rsidR="00930878" w:rsidRPr="003E01A5" w:rsidRDefault="005B751D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82E5884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nil"/>
            </w:tcBorders>
          </w:tcPr>
          <w:p w14:paraId="2506C45A" w14:textId="099019CC" w:rsidR="00930878" w:rsidRPr="003E01A5" w:rsidRDefault="005B751D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A7890A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2940FE08" w14:textId="6AFEAD19" w:rsidR="00930878" w:rsidRPr="003E01A5" w:rsidRDefault="005B751D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5E31A1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nil"/>
            </w:tcBorders>
          </w:tcPr>
          <w:p w14:paraId="61A2B438" w14:textId="4BE1F504" w:rsidR="00930878" w:rsidRPr="003E01A5" w:rsidRDefault="005B751D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</w:tr>
      <w:tr w:rsidR="00930878" w:rsidRPr="003E01A5" w14:paraId="615BC226" w14:textId="77777777" w:rsidTr="00D42851">
        <w:tc>
          <w:tcPr>
            <w:tcW w:w="4050" w:type="dxa"/>
          </w:tcPr>
          <w:p w14:paraId="1D3FB14A" w14:textId="713B7E23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การปรับลดอัตราภาษีเงินได้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2F811902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A93341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41FE9B4" w14:textId="21459CAD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5574DB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2470E6ED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57E532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9007380" w14:textId="6E6B1A6C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30878" w:rsidRPr="003E01A5" w14:paraId="4BF47FDF" w14:textId="77777777" w:rsidTr="004815B3">
        <w:tc>
          <w:tcPr>
            <w:tcW w:w="4050" w:type="dxa"/>
          </w:tcPr>
          <w:p w14:paraId="2F5497B6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990" w:type="dxa"/>
            <w:tcBorders>
              <w:bottom w:val="nil"/>
            </w:tcBorders>
          </w:tcPr>
          <w:p w14:paraId="5B4CDC89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54F2F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CAB88A0" w14:textId="739A39CA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A55810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7130340D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9D98C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92BAF64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0878" w:rsidRPr="003E01A5" w14:paraId="4C273AB9" w14:textId="77777777" w:rsidTr="004815B3">
        <w:tc>
          <w:tcPr>
            <w:tcW w:w="4050" w:type="dxa"/>
          </w:tcPr>
          <w:p w14:paraId="7DDA611B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E01A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ที่ไม่ถือเป็นรายได้หรือค่าใช้จ่ายทางภาษี </w:t>
            </w:r>
            <w:r w:rsidRPr="003E01A5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- </w:t>
            </w:r>
            <w:r w:rsidRPr="003E01A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nil"/>
            </w:tcBorders>
          </w:tcPr>
          <w:p w14:paraId="3DCC3382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E0CEE0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146D609D" w14:textId="5ECF2C1F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201677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410AAC3F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EBEA2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06642D37" w14:textId="7056FF7F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574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30878" w:rsidRPr="003E01A5" w14:paraId="51E1921F" w14:textId="77777777" w:rsidTr="004815B3">
        <w:tc>
          <w:tcPr>
            <w:tcW w:w="4050" w:type="dxa"/>
            <w:tcBorders>
              <w:bottom w:val="nil"/>
            </w:tcBorders>
          </w:tcPr>
          <w:p w14:paraId="18049756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032E86B4" w14:textId="70C3FA3D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AF24D4E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2C8C7FBB" w14:textId="71F11E0D" w:rsidR="00930878" w:rsidRPr="003E01A5" w:rsidRDefault="000C42A1" w:rsidP="000C4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            </w:t>
            </w:r>
            <w:r w:rsidR="0093087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50D03F9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bottom w:val="double" w:sz="4" w:space="0" w:color="auto"/>
            </w:tcBorders>
          </w:tcPr>
          <w:p w14:paraId="7F5E3587" w14:textId="2A663C31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C388696" w14:textId="77777777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7F8FFCC8" w14:textId="052E760C" w:rsidR="00930878" w:rsidRPr="003E01A5" w:rsidRDefault="00930878" w:rsidP="0093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</w:tbl>
    <w:p w14:paraId="57BDC63A" w14:textId="339ABB1C" w:rsidR="007C2ADB" w:rsidRPr="003E01A5" w:rsidRDefault="007C2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990"/>
      </w:tblGrid>
      <w:tr w:rsidR="007501E8" w:rsidRPr="003E01A5" w14:paraId="749B329E" w14:textId="77777777" w:rsidTr="004815B3">
        <w:tc>
          <w:tcPr>
            <w:tcW w:w="4500" w:type="dxa"/>
          </w:tcPr>
          <w:p w14:paraId="49CF8041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387827CA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01E8" w:rsidRPr="003E01A5" w14:paraId="368F50AA" w14:textId="77777777" w:rsidTr="004815B3">
        <w:tc>
          <w:tcPr>
            <w:tcW w:w="4500" w:type="dxa"/>
          </w:tcPr>
          <w:p w14:paraId="00F1C71F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250" w:type="dxa"/>
            <w:gridSpan w:val="3"/>
          </w:tcPr>
          <w:p w14:paraId="56709D25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94966B7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FF64A5A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242B5" w:rsidRPr="003E01A5" w14:paraId="6325D5D5" w14:textId="77777777" w:rsidTr="004815B3">
        <w:tc>
          <w:tcPr>
            <w:tcW w:w="4500" w:type="dxa"/>
          </w:tcPr>
          <w:p w14:paraId="331647CD" w14:textId="592F7595" w:rsidR="00A242B5" w:rsidRPr="003E01A5" w:rsidRDefault="00A242B5" w:rsidP="00A242B5">
            <w:pP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78CD463B" w14:textId="1EA5FBF1" w:rsidR="00A242B5" w:rsidRPr="003E01A5" w:rsidRDefault="005B751D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760C3F90" w14:textId="77777777" w:rsidR="00A242B5" w:rsidRPr="003E01A5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EEF7A83" w14:textId="648CB0CC" w:rsidR="00A242B5" w:rsidRPr="003E01A5" w:rsidRDefault="005B751D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43BCF87" w14:textId="77777777" w:rsidR="00A242B5" w:rsidRPr="003E01A5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5954304" w14:textId="1F4AA659" w:rsidR="00A242B5" w:rsidRPr="003E01A5" w:rsidRDefault="005B751D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1A38A32F" w14:textId="77777777" w:rsidR="00A242B5" w:rsidRPr="003E01A5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9D8F46E" w14:textId="11A02D01" w:rsidR="00A242B5" w:rsidRPr="003E01A5" w:rsidRDefault="005B751D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41F3E347" w14:textId="77777777" w:rsidTr="004815B3">
        <w:tc>
          <w:tcPr>
            <w:tcW w:w="4500" w:type="dxa"/>
          </w:tcPr>
          <w:p w14:paraId="3D893D3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4FE7C50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6988" w:rsidRPr="003E01A5" w14:paraId="406545D9" w14:textId="77777777" w:rsidTr="004815B3">
        <w:tc>
          <w:tcPr>
            <w:tcW w:w="4500" w:type="dxa"/>
          </w:tcPr>
          <w:p w14:paraId="4462E8F1" w14:textId="77777777" w:rsidR="00986988" w:rsidRPr="003E01A5" w:rsidRDefault="00986988" w:rsidP="0098698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18F50B3" w14:textId="5C7A0B55" w:rsidR="00986988" w:rsidRPr="003E01A5" w:rsidRDefault="005B751D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</w:t>
            </w:r>
          </w:p>
        </w:tc>
        <w:tc>
          <w:tcPr>
            <w:tcW w:w="270" w:type="dxa"/>
          </w:tcPr>
          <w:p w14:paraId="1217B321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3FB322" w14:textId="2A870712" w:rsidR="00986988" w:rsidRPr="003E01A5" w:rsidRDefault="005B751D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508</w:t>
            </w:r>
          </w:p>
        </w:tc>
        <w:tc>
          <w:tcPr>
            <w:tcW w:w="270" w:type="dxa"/>
          </w:tcPr>
          <w:p w14:paraId="50C7F764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6AA194" w14:textId="095C9C81" w:rsidR="00986988" w:rsidRPr="003E01A5" w:rsidRDefault="00986988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C573F8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FEDCB2" w14:textId="0FA59398" w:rsidR="00986988" w:rsidRPr="003E01A5" w:rsidRDefault="00986988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86988" w:rsidRPr="003E01A5" w14:paraId="5B8B88E6" w14:textId="77777777" w:rsidTr="00D70D0B">
        <w:tc>
          <w:tcPr>
            <w:tcW w:w="4500" w:type="dxa"/>
          </w:tcPr>
          <w:p w14:paraId="08355D9E" w14:textId="77777777" w:rsidR="00986988" w:rsidRPr="003E01A5" w:rsidRDefault="00986988" w:rsidP="0098698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552A54" w14:textId="33938812" w:rsidR="00986988" w:rsidRPr="003E01A5" w:rsidRDefault="00986988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366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8458746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634918" w14:textId="051AF07A" w:rsidR="00986988" w:rsidRPr="003E01A5" w:rsidRDefault="00986988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274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1F80533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EC2316" w14:textId="0213B929" w:rsidR="00986988" w:rsidRPr="003E01A5" w:rsidRDefault="005B751D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80AC741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8AE54D" w14:textId="72A22360" w:rsidR="00986988" w:rsidRPr="003E01A5" w:rsidRDefault="005B751D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986988" w:rsidRPr="003E01A5" w14:paraId="4D0D7EA6" w14:textId="77777777" w:rsidTr="00D70D0B">
        <w:tc>
          <w:tcPr>
            <w:tcW w:w="4500" w:type="dxa"/>
          </w:tcPr>
          <w:p w14:paraId="130FB5CD" w14:textId="77777777" w:rsidR="00986988" w:rsidRPr="003E01A5" w:rsidRDefault="00986988" w:rsidP="009869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BE2F92" w14:textId="1E76D98E" w:rsidR="00986988" w:rsidRPr="003E01A5" w:rsidRDefault="005B751D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262</w:t>
            </w:r>
          </w:p>
        </w:tc>
        <w:tc>
          <w:tcPr>
            <w:tcW w:w="270" w:type="dxa"/>
          </w:tcPr>
          <w:p w14:paraId="0733D36D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42B8D6" w14:textId="2535894C" w:rsidR="00986988" w:rsidRPr="003E01A5" w:rsidRDefault="005B751D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270" w:type="dxa"/>
          </w:tcPr>
          <w:p w14:paraId="1CB9EB72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8A3800" w14:textId="12DB3FBA" w:rsidR="00986988" w:rsidRPr="003E01A5" w:rsidRDefault="00986988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206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932BB3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002163" w14:textId="56E1E2B3" w:rsidR="00986988" w:rsidRPr="003E01A5" w:rsidRDefault="00986988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207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70D0B" w:rsidRPr="003E01A5" w14:paraId="7ECF9065" w14:textId="77777777" w:rsidTr="00D70D0B">
        <w:tc>
          <w:tcPr>
            <w:tcW w:w="4500" w:type="dxa"/>
          </w:tcPr>
          <w:p w14:paraId="6E18E224" w14:textId="77777777" w:rsidR="00D70D0B" w:rsidRPr="003E01A5" w:rsidRDefault="00D70D0B" w:rsidP="009869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BA86F8C" w14:textId="77777777" w:rsidR="00D70D0B" w:rsidRPr="003E01A5" w:rsidRDefault="00D70D0B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CC1A10" w14:textId="77777777" w:rsidR="00D70D0B" w:rsidRPr="003E01A5" w:rsidRDefault="00D70D0B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C10A73D" w14:textId="77777777" w:rsidR="00D70D0B" w:rsidRPr="003E01A5" w:rsidRDefault="00D70D0B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EC9750" w14:textId="77777777" w:rsidR="00D70D0B" w:rsidRPr="003E01A5" w:rsidRDefault="00D70D0B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075D532" w14:textId="77777777" w:rsidR="00D70D0B" w:rsidRPr="003E01A5" w:rsidRDefault="00D70D0B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809FD5" w14:textId="77777777" w:rsidR="00D70D0B" w:rsidRPr="003E01A5" w:rsidRDefault="00D70D0B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880587D" w14:textId="77777777" w:rsidR="00D70D0B" w:rsidRPr="003E01A5" w:rsidRDefault="00D70D0B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86988" w:rsidRPr="003E01A5" w14:paraId="49DF3959" w14:textId="77777777" w:rsidTr="00D70D0B">
        <w:tc>
          <w:tcPr>
            <w:tcW w:w="4500" w:type="dxa"/>
          </w:tcPr>
          <w:p w14:paraId="2C9B8EB9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6BF0993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86988" w:rsidRPr="003E01A5" w14:paraId="7B08898B" w14:textId="77777777" w:rsidTr="004815B3">
        <w:tc>
          <w:tcPr>
            <w:tcW w:w="4500" w:type="dxa"/>
          </w:tcPr>
          <w:p w14:paraId="13A7E938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250" w:type="dxa"/>
            <w:gridSpan w:val="3"/>
          </w:tcPr>
          <w:p w14:paraId="2BAAD3AD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3874E84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8DC006A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986988" w:rsidRPr="003E01A5" w14:paraId="24AA99CE" w14:textId="77777777" w:rsidTr="004815B3">
        <w:tc>
          <w:tcPr>
            <w:tcW w:w="4500" w:type="dxa"/>
          </w:tcPr>
          <w:p w14:paraId="11918BB1" w14:textId="1B7DFF22" w:rsidR="00986988" w:rsidRPr="003E01A5" w:rsidRDefault="00986988" w:rsidP="00986988">
            <w:pP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17A8B1E3" w14:textId="079125C4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3DBD07DD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7E37E2F" w14:textId="757F2261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D6C7CD6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5FDD438" w14:textId="6ADB8D78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45C31DD8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95CB578" w14:textId="01CB40FB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86988" w:rsidRPr="003E01A5" w14:paraId="18EFFCE5" w14:textId="77777777" w:rsidTr="004815B3">
        <w:tc>
          <w:tcPr>
            <w:tcW w:w="4500" w:type="dxa"/>
          </w:tcPr>
          <w:p w14:paraId="3FDB4C2D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B063A1B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6988" w:rsidRPr="003E01A5" w14:paraId="695723E6" w14:textId="77777777" w:rsidTr="004815B3">
        <w:tc>
          <w:tcPr>
            <w:tcW w:w="4500" w:type="dxa"/>
          </w:tcPr>
          <w:p w14:paraId="49C5A3EC" w14:textId="77777777" w:rsidR="00986988" w:rsidRPr="003E01A5" w:rsidRDefault="00986988" w:rsidP="0098698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E2E808E" w14:textId="42F81445" w:rsidR="00986988" w:rsidRPr="003E01A5" w:rsidRDefault="005B751D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</w:tcPr>
          <w:p w14:paraId="1906B00A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9C2B0D" w14:textId="3CD9227F" w:rsidR="00986988" w:rsidRPr="003E01A5" w:rsidRDefault="005B751D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</w:tcPr>
          <w:p w14:paraId="722C6D22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63A245" w14:textId="7E72DB1A" w:rsidR="00986988" w:rsidRPr="003E01A5" w:rsidRDefault="00986988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25500B7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09498A" w14:textId="72FD3823" w:rsidR="00986988" w:rsidRPr="003E01A5" w:rsidRDefault="00986988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86988" w:rsidRPr="003E01A5" w14:paraId="0F7DD555" w14:textId="77777777" w:rsidTr="00D42851">
        <w:tc>
          <w:tcPr>
            <w:tcW w:w="4500" w:type="dxa"/>
          </w:tcPr>
          <w:p w14:paraId="64B2AEC5" w14:textId="77777777" w:rsidR="00986988" w:rsidRPr="003E01A5" w:rsidRDefault="00986988" w:rsidP="0098698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990" w:type="dxa"/>
          </w:tcPr>
          <w:p w14:paraId="35E79FBF" w14:textId="6CF58119" w:rsidR="00986988" w:rsidRPr="003E01A5" w:rsidRDefault="00986988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1E8369C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483B872" w14:textId="2692A520" w:rsidR="00986988" w:rsidRPr="003E01A5" w:rsidRDefault="00986988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Pr="003E01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C47A29E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3363988" w14:textId="77305D94" w:rsidR="00986988" w:rsidRPr="003E01A5" w:rsidRDefault="005B751D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5249B760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10CB4B7" w14:textId="31C460E9" w:rsidR="00986988" w:rsidRPr="003E01A5" w:rsidRDefault="005B751D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</w:tr>
      <w:tr w:rsidR="00986988" w:rsidRPr="003E01A5" w14:paraId="7CDDD1AE" w14:textId="77777777" w:rsidTr="004815B3">
        <w:tc>
          <w:tcPr>
            <w:tcW w:w="4500" w:type="dxa"/>
          </w:tcPr>
          <w:p w14:paraId="4F0916A1" w14:textId="77777777" w:rsidR="00986988" w:rsidRPr="003E01A5" w:rsidRDefault="00986988" w:rsidP="009869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B603CB" w14:textId="3BCA70B6" w:rsidR="00986988" w:rsidRPr="003E01A5" w:rsidRDefault="005B751D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3BC4C67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CBD41A" w14:textId="4FBB425B" w:rsidR="00986988" w:rsidRPr="003E01A5" w:rsidRDefault="005B751D" w:rsidP="0098698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B94A443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6E8EBC" w14:textId="07E131CA" w:rsidR="00986988" w:rsidRPr="003E01A5" w:rsidRDefault="00986988" w:rsidP="0098698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668774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4676015" w14:textId="77777777" w:rsidR="00986988" w:rsidRPr="003E01A5" w:rsidRDefault="00986988" w:rsidP="0098698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614527F" w14:textId="3629A3D0" w:rsidR="007C2ADB" w:rsidRPr="003E01A5" w:rsidRDefault="007C2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5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170"/>
        <w:gridCol w:w="270"/>
        <w:gridCol w:w="1080"/>
        <w:gridCol w:w="270"/>
        <w:gridCol w:w="1158"/>
      </w:tblGrid>
      <w:tr w:rsidR="007501E8" w:rsidRPr="003E01A5" w14:paraId="5A530FB4" w14:textId="77777777" w:rsidTr="00A530A9">
        <w:trPr>
          <w:cantSplit/>
          <w:tblHeader/>
        </w:trPr>
        <w:tc>
          <w:tcPr>
            <w:tcW w:w="3960" w:type="dxa"/>
          </w:tcPr>
          <w:p w14:paraId="7DF07E5B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8" w:type="dxa"/>
            <w:gridSpan w:val="7"/>
          </w:tcPr>
          <w:p w14:paraId="0E2C7361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01E8" w:rsidRPr="003E01A5" w14:paraId="7531081C" w14:textId="77777777" w:rsidTr="00A530A9">
        <w:trPr>
          <w:cantSplit/>
          <w:tblHeader/>
        </w:trPr>
        <w:tc>
          <w:tcPr>
            <w:tcW w:w="3960" w:type="dxa"/>
          </w:tcPr>
          <w:p w14:paraId="3F8E4076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4BC110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3A669E" w14:textId="77777777" w:rsidR="00AF5618" w:rsidRPr="003E01A5" w:rsidRDefault="00AF5618" w:rsidP="004815B3">
            <w:pPr>
              <w:pStyle w:val="Heading7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gridSpan w:val="3"/>
          </w:tcPr>
          <w:p w14:paraId="637F9323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70" w:type="dxa"/>
          </w:tcPr>
          <w:p w14:paraId="303C9A74" w14:textId="77777777" w:rsidR="00AF5618" w:rsidRPr="003E01A5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158" w:type="dxa"/>
          </w:tcPr>
          <w:p w14:paraId="1FFE2DD5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01E8" w:rsidRPr="003E01A5" w14:paraId="0344A5D6" w14:textId="77777777" w:rsidTr="00A530A9">
        <w:trPr>
          <w:cantSplit/>
          <w:tblHeader/>
        </w:trPr>
        <w:tc>
          <w:tcPr>
            <w:tcW w:w="3960" w:type="dxa"/>
          </w:tcPr>
          <w:p w14:paraId="7511222A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58992C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906D3" w14:textId="77777777" w:rsidR="00AF5618" w:rsidRPr="003E01A5" w:rsidRDefault="00AF5618" w:rsidP="004815B3">
            <w:pPr>
              <w:pStyle w:val="Heading7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7E879E52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รายจ่าย) / รายได้ใน</w:t>
            </w:r>
          </w:p>
        </w:tc>
        <w:tc>
          <w:tcPr>
            <w:tcW w:w="270" w:type="dxa"/>
          </w:tcPr>
          <w:p w14:paraId="33D1AF8B" w14:textId="77777777" w:rsidR="00AF5618" w:rsidRPr="003E01A5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158" w:type="dxa"/>
          </w:tcPr>
          <w:p w14:paraId="0E4835CD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01E8" w:rsidRPr="003E01A5" w14:paraId="5BD4B7A5" w14:textId="77777777" w:rsidTr="00A530A9">
        <w:trPr>
          <w:cantSplit/>
          <w:tblHeader/>
        </w:trPr>
        <w:tc>
          <w:tcPr>
            <w:tcW w:w="3960" w:type="dxa"/>
          </w:tcPr>
          <w:p w14:paraId="7B9AA43B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9B730E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4499C829" w14:textId="77777777" w:rsidR="00AF5618" w:rsidRPr="003E01A5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AA0B245" w14:textId="77777777" w:rsidR="00AF5618" w:rsidRPr="003E01A5" w:rsidRDefault="00AF5618" w:rsidP="00481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61E3F80D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AFF5A6" w14:textId="77777777" w:rsidR="00AF5618" w:rsidRPr="003E01A5" w:rsidRDefault="00AF5618" w:rsidP="00481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566F9C7F" w14:textId="77777777" w:rsidR="00AF5618" w:rsidRPr="003E01A5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12D3A103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7501E8" w:rsidRPr="003E01A5" w14:paraId="4D2559E3" w14:textId="77777777" w:rsidTr="00A530A9">
        <w:trPr>
          <w:cantSplit/>
          <w:tblHeader/>
        </w:trPr>
        <w:tc>
          <w:tcPr>
            <w:tcW w:w="3960" w:type="dxa"/>
          </w:tcPr>
          <w:p w14:paraId="0A9620B1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3C70E16B" w14:textId="11694976" w:rsidR="00AF5618" w:rsidRPr="003E01A5" w:rsidRDefault="005B75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F561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F561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184ABC6" w14:textId="77777777" w:rsidR="00AF5618" w:rsidRPr="003E01A5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9BEA5F7" w14:textId="77777777" w:rsidR="00AF5618" w:rsidRPr="003E01A5" w:rsidRDefault="00AF5618" w:rsidP="00481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1F1E92B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AFACD" w14:textId="77777777" w:rsidR="00AF5618" w:rsidRPr="003E01A5" w:rsidRDefault="00AF5618" w:rsidP="00481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6C45EB2" w14:textId="77777777" w:rsidR="00AF5618" w:rsidRPr="003E01A5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06718C70" w14:textId="3FA9C5D7" w:rsidR="00AF5618" w:rsidRPr="003E01A5" w:rsidRDefault="005B75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AF561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F561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501E8" w:rsidRPr="003E01A5" w14:paraId="7341F915" w14:textId="77777777" w:rsidTr="00A530A9">
        <w:trPr>
          <w:cantSplit/>
          <w:tblHeader/>
        </w:trPr>
        <w:tc>
          <w:tcPr>
            <w:tcW w:w="3960" w:type="dxa"/>
          </w:tcPr>
          <w:p w14:paraId="2CF631F5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8" w:type="dxa"/>
            <w:gridSpan w:val="7"/>
          </w:tcPr>
          <w:p w14:paraId="7BE74B55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501E8" w:rsidRPr="003E01A5" w14:paraId="6C04EC86" w14:textId="77777777" w:rsidTr="00A530A9">
        <w:trPr>
          <w:cantSplit/>
        </w:trPr>
        <w:tc>
          <w:tcPr>
            <w:tcW w:w="3960" w:type="dxa"/>
          </w:tcPr>
          <w:p w14:paraId="44FD888C" w14:textId="257A83B5" w:rsidR="00AF5618" w:rsidRPr="003E01A5" w:rsidRDefault="005B75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4D6C4EAE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1351A9" w14:textId="77777777" w:rsidR="00AF5618" w:rsidRPr="003E01A5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330A22D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A73C2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C7CA65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AC5458" w14:textId="77777777" w:rsidR="00AF5618" w:rsidRPr="003E01A5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3D2C6AAB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1E8" w:rsidRPr="003E01A5" w14:paraId="07A14BC1" w14:textId="77777777" w:rsidTr="00A530A9">
        <w:trPr>
          <w:cantSplit/>
        </w:trPr>
        <w:tc>
          <w:tcPr>
            <w:tcW w:w="3960" w:type="dxa"/>
          </w:tcPr>
          <w:p w14:paraId="13F2B8AF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61A3C98B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7CDA2" w14:textId="77777777" w:rsidR="00AF5618" w:rsidRPr="003E01A5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618AE86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C0904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22E374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C9C80" w14:textId="77777777" w:rsidR="00AF5618" w:rsidRPr="003E01A5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598CBFA7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988" w:rsidRPr="003E01A5" w14:paraId="0A7F1731" w14:textId="77777777" w:rsidTr="00A530A9">
        <w:trPr>
          <w:cantSplit/>
        </w:trPr>
        <w:tc>
          <w:tcPr>
            <w:tcW w:w="3960" w:type="dxa"/>
          </w:tcPr>
          <w:p w14:paraId="51E3D5AC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080" w:type="dxa"/>
          </w:tcPr>
          <w:p w14:paraId="2C8907EB" w14:textId="7A206095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0019372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82446B" w14:textId="27472554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E68F5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B87AC10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0D0ED" w14:textId="77AB1459" w:rsidR="00986988" w:rsidRPr="003E01A5" w:rsidRDefault="00986988" w:rsidP="00A5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BC229D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988A717" w14:textId="5AF9090C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986988" w:rsidRPr="003E01A5" w14:paraId="57E3728E" w14:textId="77777777" w:rsidTr="00A530A9">
        <w:trPr>
          <w:cantSplit/>
        </w:trPr>
        <w:tc>
          <w:tcPr>
            <w:tcW w:w="3960" w:type="dxa"/>
          </w:tcPr>
          <w:p w14:paraId="48A973C3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27CAEC30" w14:textId="01F78662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14:paraId="2ED3B9F1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91177D" w14:textId="0C392F18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70" w:type="dxa"/>
          </w:tcPr>
          <w:p w14:paraId="583ECE15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74D3E4" w14:textId="1721B11F" w:rsidR="00986988" w:rsidRPr="003E01A5" w:rsidRDefault="00986988" w:rsidP="00A5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F1D0FC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FEB1076" w14:textId="44FE6057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986988" w:rsidRPr="003E01A5" w14:paraId="0FFC255F" w14:textId="77777777" w:rsidTr="00A530A9">
        <w:trPr>
          <w:cantSplit/>
        </w:trPr>
        <w:tc>
          <w:tcPr>
            <w:tcW w:w="3960" w:type="dxa"/>
          </w:tcPr>
          <w:p w14:paraId="4BAE9CCF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04C28845" w14:textId="3F94B2D0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5F27517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82CBC6" w14:textId="577A1046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D02B4C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19B736" w14:textId="6F42A364" w:rsidR="00986988" w:rsidRPr="003E01A5" w:rsidRDefault="00986988" w:rsidP="00A5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9659BA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DFD0D83" w14:textId="48A4F35E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86988" w:rsidRPr="003E01A5" w14:paraId="55909F10" w14:textId="77777777" w:rsidTr="00A530A9">
        <w:trPr>
          <w:cantSplit/>
        </w:trPr>
        <w:tc>
          <w:tcPr>
            <w:tcW w:w="3960" w:type="dxa"/>
          </w:tcPr>
          <w:p w14:paraId="68BD20C3" w14:textId="47E68746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A9ED9A4" w14:textId="3CAD152A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7B104BA1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3264A3" w14:textId="10B5C13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74B9284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408880" w14:textId="1D9B0652" w:rsidR="00986988" w:rsidRPr="003E01A5" w:rsidRDefault="00986988" w:rsidP="00A5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C17954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8587BC2" w14:textId="03C296F0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986988" w:rsidRPr="003E01A5" w14:paraId="343ADF8C" w14:textId="77777777" w:rsidTr="00A530A9">
        <w:trPr>
          <w:cantSplit/>
        </w:trPr>
        <w:tc>
          <w:tcPr>
            <w:tcW w:w="3960" w:type="dxa"/>
          </w:tcPr>
          <w:p w14:paraId="7E4D543F" w14:textId="519ECB7C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</w:tcPr>
          <w:p w14:paraId="34312B1B" w14:textId="0B424BB1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4F8625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DA2364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8C8706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4C6E6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F379A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C34E4D1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86988" w:rsidRPr="003E01A5" w14:paraId="699D5FC7" w14:textId="77777777" w:rsidTr="00A530A9">
        <w:trPr>
          <w:cantSplit/>
        </w:trPr>
        <w:tc>
          <w:tcPr>
            <w:tcW w:w="3960" w:type="dxa"/>
          </w:tcPr>
          <w:p w14:paraId="5DA4D988" w14:textId="095E7FF9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07D5C3D2" w14:textId="5F7683ED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2EC5F8E0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44D332" w14:textId="68DAD93D" w:rsidR="00986988" w:rsidRPr="003E01A5" w:rsidRDefault="00126C24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6670EBD" w14:textId="19DB79E2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785EB3" w14:textId="17E0EFB9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26C24" w:rsidRPr="003E01A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BD5C933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58BA748" w14:textId="64BF535A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986988" w:rsidRPr="003E01A5" w14:paraId="60A3A392" w14:textId="77777777" w:rsidTr="00A530A9">
        <w:trPr>
          <w:cantSplit/>
          <w:trHeight w:val="272"/>
        </w:trPr>
        <w:tc>
          <w:tcPr>
            <w:tcW w:w="3960" w:type="dxa"/>
          </w:tcPr>
          <w:p w14:paraId="55704157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ประมาณการความเสียหายจากคดีความ</w:t>
            </w:r>
          </w:p>
        </w:tc>
        <w:tc>
          <w:tcPr>
            <w:tcW w:w="1080" w:type="dxa"/>
          </w:tcPr>
          <w:p w14:paraId="4E877D99" w14:textId="344E41E5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EEA2C00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A6D88A" w14:textId="2462FD87" w:rsidR="00986988" w:rsidRPr="003E01A5" w:rsidRDefault="005B751D" w:rsidP="00A5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3CDE61E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0211BF" w14:textId="655554F5" w:rsidR="00986988" w:rsidRPr="003E01A5" w:rsidRDefault="00986988" w:rsidP="00A5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6FA82D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D938D61" w14:textId="4BBC6874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986988" w:rsidRPr="003E01A5" w14:paraId="7D1D4F8B" w14:textId="77777777" w:rsidTr="00A530A9">
        <w:trPr>
          <w:cantSplit/>
          <w:trHeight w:val="272"/>
        </w:trPr>
        <w:tc>
          <w:tcPr>
            <w:tcW w:w="3960" w:type="dxa"/>
          </w:tcPr>
          <w:p w14:paraId="30718B09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0EEFAB71" w14:textId="527E9445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70" w:type="dxa"/>
          </w:tcPr>
          <w:p w14:paraId="1B90D95B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F4097" w14:textId="0BEE9117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5B8DB419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431BB7" w14:textId="6D9102C2" w:rsidR="00986988" w:rsidRPr="003E01A5" w:rsidRDefault="00986988" w:rsidP="00A5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8B2641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0475F3B" w14:textId="1BEFEB7A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986988" w:rsidRPr="003E01A5" w14:paraId="742624AA" w14:textId="77777777" w:rsidTr="00A530A9">
        <w:trPr>
          <w:cantSplit/>
          <w:trHeight w:val="272"/>
        </w:trPr>
        <w:tc>
          <w:tcPr>
            <w:tcW w:w="3960" w:type="dxa"/>
          </w:tcPr>
          <w:p w14:paraId="6881841A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</w:tcPr>
          <w:p w14:paraId="4BB5B5FB" w14:textId="488FB2BF" w:rsidR="00986988" w:rsidRPr="003E01A5" w:rsidRDefault="00126C24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1513448A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391A42" w14:textId="787C155B" w:rsidR="00986988" w:rsidRPr="003E01A5" w:rsidRDefault="00986988" w:rsidP="00950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F2C8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B10B53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0C5594" w14:textId="231314B7" w:rsidR="00986988" w:rsidRPr="003E01A5" w:rsidRDefault="00BF2C8A" w:rsidP="0012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73BF44A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217BFCE" w14:textId="2E707B7D" w:rsidR="00986988" w:rsidRPr="003E01A5" w:rsidRDefault="00126C24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86988" w:rsidRPr="003E01A5" w14:paraId="6005FB92" w14:textId="77777777" w:rsidTr="00A530A9">
        <w:trPr>
          <w:cantSplit/>
        </w:trPr>
        <w:tc>
          <w:tcPr>
            <w:tcW w:w="3960" w:type="dxa"/>
          </w:tcPr>
          <w:p w14:paraId="76597DFF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43A3BC" w14:textId="0EB5B749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</w:t>
            </w:r>
          </w:p>
        </w:tc>
        <w:tc>
          <w:tcPr>
            <w:tcW w:w="270" w:type="dxa"/>
          </w:tcPr>
          <w:p w14:paraId="57ED4620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A829DE" w14:textId="492B5845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BF2C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25B073D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315D9D" w14:textId="15068B71" w:rsidR="00986988" w:rsidRPr="003E01A5" w:rsidRDefault="00BF2C8A" w:rsidP="00BF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E1418D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5D9CB62E" w14:textId="32FC6BB9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628</w:t>
            </w:r>
          </w:p>
        </w:tc>
      </w:tr>
      <w:tr w:rsidR="00986988" w:rsidRPr="003E01A5" w14:paraId="52326A58" w14:textId="77777777" w:rsidTr="00A530A9">
        <w:trPr>
          <w:cantSplit/>
        </w:trPr>
        <w:tc>
          <w:tcPr>
            <w:tcW w:w="3960" w:type="dxa"/>
          </w:tcPr>
          <w:p w14:paraId="6090E95A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550F51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9664E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9166394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6E2CE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67E1F6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46E23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6A121166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86988" w:rsidRPr="003E01A5" w14:paraId="2695914B" w14:textId="77777777" w:rsidTr="00A530A9">
        <w:trPr>
          <w:cantSplit/>
        </w:trPr>
        <w:tc>
          <w:tcPr>
            <w:tcW w:w="3960" w:type="dxa"/>
          </w:tcPr>
          <w:p w14:paraId="03473888" w14:textId="52F3C01D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05A4C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A50BD9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5C46671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AB207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AC7A22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D617AE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1A576A4B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30A9" w:rsidRPr="003E01A5" w14:paraId="0F1086CB" w14:textId="77777777" w:rsidTr="00A530A9">
        <w:trPr>
          <w:cantSplit/>
        </w:trPr>
        <w:tc>
          <w:tcPr>
            <w:tcW w:w="3960" w:type="dxa"/>
          </w:tcPr>
          <w:p w14:paraId="20E26F13" w14:textId="77777777" w:rsidR="00A530A9" w:rsidRPr="003E01A5" w:rsidRDefault="00A530A9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CBFBA1" w14:textId="77777777" w:rsidR="00A530A9" w:rsidRPr="003E01A5" w:rsidRDefault="00A530A9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812429" w14:textId="77777777" w:rsidR="00A530A9" w:rsidRPr="003E01A5" w:rsidRDefault="00A530A9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254F61D" w14:textId="77777777" w:rsidR="00A530A9" w:rsidRPr="003E01A5" w:rsidRDefault="00A530A9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2795F" w14:textId="77777777" w:rsidR="00A530A9" w:rsidRPr="003E01A5" w:rsidRDefault="00A530A9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A70C40" w14:textId="77777777" w:rsidR="00A530A9" w:rsidRPr="003E01A5" w:rsidRDefault="00A530A9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8DCBD1" w14:textId="77777777" w:rsidR="00A530A9" w:rsidRPr="003E01A5" w:rsidRDefault="00A530A9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53D0DF3A" w14:textId="77777777" w:rsidR="00A530A9" w:rsidRPr="003E01A5" w:rsidRDefault="00A530A9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988" w:rsidRPr="003E01A5" w14:paraId="7960A87C" w14:textId="77777777" w:rsidTr="00A530A9">
        <w:trPr>
          <w:cantSplit/>
        </w:trPr>
        <w:tc>
          <w:tcPr>
            <w:tcW w:w="3960" w:type="dxa"/>
          </w:tcPr>
          <w:p w14:paraId="681CEB4E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7BFB4F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4D5BA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267F3BF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EC28D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7A5EBB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11F07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37600305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4E96" w:rsidRPr="003E01A5" w14:paraId="363B89C6" w14:textId="77777777" w:rsidTr="00A530A9">
        <w:trPr>
          <w:cantSplit/>
        </w:trPr>
        <w:tc>
          <w:tcPr>
            <w:tcW w:w="3960" w:type="dxa"/>
          </w:tcPr>
          <w:p w14:paraId="244F148C" w14:textId="77777777" w:rsidR="00A24E96" w:rsidRPr="003E01A5" w:rsidRDefault="00A24E96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D40885" w14:textId="77777777" w:rsidR="00A24E96" w:rsidRPr="003E01A5" w:rsidRDefault="00A24E96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5778A2" w14:textId="77777777" w:rsidR="00A24E96" w:rsidRPr="003E01A5" w:rsidRDefault="00A24E96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BBBC009" w14:textId="77777777" w:rsidR="00A24E96" w:rsidRPr="003E01A5" w:rsidRDefault="00A24E96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2E34D" w14:textId="77777777" w:rsidR="00A24E96" w:rsidRPr="003E01A5" w:rsidRDefault="00A24E96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96C622" w14:textId="77777777" w:rsidR="00A24E96" w:rsidRPr="003E01A5" w:rsidRDefault="00A24E96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BD2ED" w14:textId="77777777" w:rsidR="00A24E96" w:rsidRPr="003E01A5" w:rsidRDefault="00A24E96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7C17C05C" w14:textId="77777777" w:rsidR="00A24E96" w:rsidRPr="003E01A5" w:rsidRDefault="00A24E96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4E96" w:rsidRPr="003E01A5" w14:paraId="282856C1" w14:textId="77777777" w:rsidTr="00A530A9">
        <w:trPr>
          <w:cantSplit/>
        </w:trPr>
        <w:tc>
          <w:tcPr>
            <w:tcW w:w="3960" w:type="dxa"/>
          </w:tcPr>
          <w:p w14:paraId="2521509D" w14:textId="77777777" w:rsidR="00A24E96" w:rsidRPr="003E01A5" w:rsidRDefault="00A24E96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1E6F28" w14:textId="77777777" w:rsidR="00A24E96" w:rsidRPr="003E01A5" w:rsidRDefault="00A24E96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9AF605" w14:textId="77777777" w:rsidR="00A24E96" w:rsidRPr="003E01A5" w:rsidRDefault="00A24E96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FDD0943" w14:textId="77777777" w:rsidR="00A24E96" w:rsidRPr="003E01A5" w:rsidRDefault="00A24E96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93B51" w14:textId="77777777" w:rsidR="00A24E96" w:rsidRPr="003E01A5" w:rsidRDefault="00A24E96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253C2A" w14:textId="77777777" w:rsidR="00A24E96" w:rsidRPr="003E01A5" w:rsidRDefault="00A24E96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1D167" w14:textId="77777777" w:rsidR="00A24E96" w:rsidRPr="003E01A5" w:rsidRDefault="00A24E96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684B3475" w14:textId="77777777" w:rsidR="00A24E96" w:rsidRPr="003E01A5" w:rsidRDefault="00A24E96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988" w:rsidRPr="003E01A5" w14:paraId="61207A27" w14:textId="77777777" w:rsidTr="00A530A9">
        <w:trPr>
          <w:cantSplit/>
        </w:trPr>
        <w:tc>
          <w:tcPr>
            <w:tcW w:w="3960" w:type="dxa"/>
          </w:tcPr>
          <w:p w14:paraId="73F9105D" w14:textId="35E71261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2568</w:t>
            </w:r>
          </w:p>
        </w:tc>
        <w:tc>
          <w:tcPr>
            <w:tcW w:w="1080" w:type="dxa"/>
          </w:tcPr>
          <w:p w14:paraId="34F5ACA8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D8006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5553B99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C391F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81A40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63E7BD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1BBDF303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988" w:rsidRPr="003E01A5" w14:paraId="6FF4C39E" w14:textId="77777777" w:rsidTr="00A530A9">
        <w:trPr>
          <w:cantSplit/>
        </w:trPr>
        <w:tc>
          <w:tcPr>
            <w:tcW w:w="3960" w:type="dxa"/>
          </w:tcPr>
          <w:p w14:paraId="73268835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28445C15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D4ACC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47B64A8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D12DC4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D57C89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786C9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3D9A9FE4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988" w:rsidRPr="003E01A5" w14:paraId="418484BE" w14:textId="77777777" w:rsidTr="00A530A9">
        <w:trPr>
          <w:cantSplit/>
        </w:trPr>
        <w:tc>
          <w:tcPr>
            <w:tcW w:w="3960" w:type="dxa"/>
          </w:tcPr>
          <w:p w14:paraId="1C0183C7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01293B0B" w14:textId="04244436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CACEFE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73B060" w14:textId="327A31C2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14250DE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252BCB" w14:textId="3AE1E5C0" w:rsidR="00986988" w:rsidRPr="003E01A5" w:rsidRDefault="00986988" w:rsidP="00C5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0DC7BE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CB471F4" w14:textId="3DF80462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86988" w:rsidRPr="003E01A5" w14:paraId="27F9A0C6" w14:textId="77777777" w:rsidTr="00A530A9">
        <w:trPr>
          <w:cantSplit/>
        </w:trPr>
        <w:tc>
          <w:tcPr>
            <w:tcW w:w="3960" w:type="dxa"/>
          </w:tcPr>
          <w:p w14:paraId="4F25D48E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79581922" w14:textId="5B04C59D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C92D7B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E2928A" w14:textId="391AF316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6A1C7D37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FC92F3" w14:textId="4F42B4D6" w:rsidR="00986988" w:rsidRPr="003E01A5" w:rsidRDefault="00986988" w:rsidP="00C5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9E6AAA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56ED54D" w14:textId="4A3227A2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86988" w:rsidRPr="003E01A5" w14:paraId="0D2EED4B" w14:textId="77777777" w:rsidTr="00A530A9">
        <w:trPr>
          <w:cantSplit/>
        </w:trPr>
        <w:tc>
          <w:tcPr>
            <w:tcW w:w="3960" w:type="dxa"/>
          </w:tcPr>
          <w:p w14:paraId="016D016A" w14:textId="736C8F31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DBEB6A" w14:textId="186F2C34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E32C49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26A53E" w14:textId="5D0B05E6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B9E0241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C9636F" w14:textId="7181AD26" w:rsidR="00986988" w:rsidRPr="003E01A5" w:rsidRDefault="00986988" w:rsidP="00C5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F881DA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6F9A4AA7" w14:textId="54B27199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86988" w:rsidRPr="003E01A5" w14:paraId="2922130C" w14:textId="77777777" w:rsidTr="00A530A9">
        <w:trPr>
          <w:cantSplit/>
        </w:trPr>
        <w:tc>
          <w:tcPr>
            <w:tcW w:w="3960" w:type="dxa"/>
          </w:tcPr>
          <w:p w14:paraId="1EBF2712" w14:textId="738BF8E8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4A9789" w14:textId="1350F676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A42CE0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5A5981" w14:textId="4845A639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C287252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B68011" w14:textId="26D32BE2" w:rsidR="00986988" w:rsidRPr="003E01A5" w:rsidRDefault="00986988" w:rsidP="00C5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5BE291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5A0FBF13" w14:textId="6A70CCCA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986988" w:rsidRPr="003E01A5" w14:paraId="3F3F13E2" w14:textId="77777777" w:rsidTr="00A530A9">
        <w:trPr>
          <w:cantSplit/>
        </w:trPr>
        <w:tc>
          <w:tcPr>
            <w:tcW w:w="3960" w:type="dxa"/>
          </w:tcPr>
          <w:p w14:paraId="13E54478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806218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401CE5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A13F6E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B2851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167E98" w14:textId="77777777" w:rsidR="00986988" w:rsidRPr="003E01A5" w:rsidRDefault="00986988" w:rsidP="00C5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037EE2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2E2792FF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86988" w:rsidRPr="003E01A5" w14:paraId="57EB2890" w14:textId="77777777" w:rsidTr="00A530A9">
        <w:trPr>
          <w:cantSplit/>
        </w:trPr>
        <w:tc>
          <w:tcPr>
            <w:tcW w:w="3960" w:type="dxa"/>
          </w:tcPr>
          <w:p w14:paraId="71EA975F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BE0249" w14:textId="50F393B0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270" w:type="dxa"/>
          </w:tcPr>
          <w:p w14:paraId="476A7E37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78D9B2" w14:textId="54C6328A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46447A13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0C00C5" w14:textId="2C031528" w:rsidR="00986988" w:rsidRPr="003E01A5" w:rsidRDefault="00B92E16" w:rsidP="00C5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86658E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55F29FD9" w14:textId="6E3AE33B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</w:t>
            </w:r>
          </w:p>
        </w:tc>
      </w:tr>
      <w:tr w:rsidR="00986988" w:rsidRPr="003E01A5" w14:paraId="56901461" w14:textId="77777777" w:rsidTr="00A530A9">
        <w:trPr>
          <w:cantSplit/>
        </w:trPr>
        <w:tc>
          <w:tcPr>
            <w:tcW w:w="3960" w:type="dxa"/>
          </w:tcPr>
          <w:p w14:paraId="7746BF47" w14:textId="2699D27A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24FB4E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9CA8F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96CA717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300B7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F1A69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B5153F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59FCE954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988" w:rsidRPr="003E01A5" w14:paraId="224405A8" w14:textId="77777777" w:rsidTr="00A530A9">
        <w:trPr>
          <w:cantSplit/>
        </w:trPr>
        <w:tc>
          <w:tcPr>
            <w:tcW w:w="3960" w:type="dxa"/>
          </w:tcPr>
          <w:p w14:paraId="2A266A22" w14:textId="72FE34B5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2" w:name="_Hlk191068164"/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1EC272FE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24F8B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D725618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5DC550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76BCC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F53DE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63612E8F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12"/>
      <w:tr w:rsidR="00986988" w:rsidRPr="003E01A5" w14:paraId="5F2667ED" w14:textId="77777777" w:rsidTr="00A530A9">
        <w:trPr>
          <w:cantSplit/>
        </w:trPr>
        <w:tc>
          <w:tcPr>
            <w:tcW w:w="3960" w:type="dxa"/>
          </w:tcPr>
          <w:p w14:paraId="706AB769" w14:textId="30E3636F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490B1FBF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DABBE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F426B31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72878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784C21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0D3ADE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25984F49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988" w:rsidRPr="003E01A5" w14:paraId="52BDBAA1" w14:textId="77777777" w:rsidTr="00A530A9">
        <w:trPr>
          <w:cantSplit/>
        </w:trPr>
        <w:tc>
          <w:tcPr>
            <w:tcW w:w="3960" w:type="dxa"/>
          </w:tcPr>
          <w:p w14:paraId="5F6DE914" w14:textId="75CAF8AD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080" w:type="dxa"/>
          </w:tcPr>
          <w:p w14:paraId="16939962" w14:textId="58DF9866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76FF468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00F46" w14:textId="57893C4E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56D3EF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0D5A0F" w14:textId="48E6031E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44A9F3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038811B" w14:textId="603907C4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86988" w:rsidRPr="003E01A5" w14:paraId="19DB415D" w14:textId="77777777" w:rsidTr="00A530A9">
        <w:trPr>
          <w:cantSplit/>
        </w:trPr>
        <w:tc>
          <w:tcPr>
            <w:tcW w:w="3960" w:type="dxa"/>
          </w:tcPr>
          <w:p w14:paraId="53AD99D0" w14:textId="1AC78D10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45F2ACE9" w14:textId="1FD4B06C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09E03326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16FDBC" w14:textId="60D17C30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021119B3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139A01" w14:textId="7A024C8C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07F820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8C6B35A" w14:textId="252A3E81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986988" w:rsidRPr="003E01A5" w14:paraId="7DDC4F93" w14:textId="77777777" w:rsidTr="00A530A9">
        <w:trPr>
          <w:cantSplit/>
        </w:trPr>
        <w:tc>
          <w:tcPr>
            <w:tcW w:w="3960" w:type="dxa"/>
          </w:tcPr>
          <w:p w14:paraId="0B675312" w14:textId="3DC827C0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15EA9B8E" w14:textId="04885199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45E4B09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7177CE" w14:textId="0D406FAA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0DE403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F1408C" w14:textId="64308FAE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4625A2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B1E8B8D" w14:textId="1F82E860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86988" w:rsidRPr="003E01A5" w14:paraId="139C9380" w14:textId="77777777" w:rsidTr="00A530A9">
        <w:trPr>
          <w:cantSplit/>
        </w:trPr>
        <w:tc>
          <w:tcPr>
            <w:tcW w:w="3960" w:type="dxa"/>
          </w:tcPr>
          <w:p w14:paraId="04556499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B00F761" w14:textId="20C90FE2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4F1F2E1D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38DB42" w14:textId="6B40C595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240732D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8F7D76" w14:textId="3D94B01C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CCD1EF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09EB542" w14:textId="43C2B098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986988" w:rsidRPr="003E01A5" w14:paraId="77597173" w14:textId="77777777" w:rsidTr="00A530A9">
        <w:trPr>
          <w:cantSplit/>
        </w:trPr>
        <w:tc>
          <w:tcPr>
            <w:tcW w:w="3960" w:type="dxa"/>
          </w:tcPr>
          <w:p w14:paraId="765D9EEA" w14:textId="1BC64DC0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</w:tcPr>
          <w:p w14:paraId="6805B992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F46BEF" w14:textId="675E32E3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74DD6BEA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64066E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C52B05" w14:textId="59C58B98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F2C8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3102986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15F578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2D82DD" w14:textId="499431A3" w:rsidR="00986988" w:rsidRPr="003E01A5" w:rsidRDefault="00BF2C8A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A024DED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375B267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7AFD6F" w14:textId="5495A209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986988" w:rsidRPr="003E01A5" w14:paraId="417F5F2E" w14:textId="77777777" w:rsidTr="00A530A9">
        <w:trPr>
          <w:cantSplit/>
          <w:trHeight w:val="272"/>
        </w:trPr>
        <w:tc>
          <w:tcPr>
            <w:tcW w:w="3960" w:type="dxa"/>
          </w:tcPr>
          <w:p w14:paraId="3D6238B9" w14:textId="4B1D9BEE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ประมาณการความเสียหายจากคดีความ</w:t>
            </w:r>
          </w:p>
        </w:tc>
        <w:tc>
          <w:tcPr>
            <w:tcW w:w="1080" w:type="dxa"/>
          </w:tcPr>
          <w:p w14:paraId="7C26D311" w14:textId="4D687FBF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87C266A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DA986F" w14:textId="3F3AEBFE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16B1C4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E8512" w14:textId="05164ED3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33C75A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E7389EE" w14:textId="4DDFDAC5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86988" w:rsidRPr="003E01A5" w14:paraId="6DA05C7D" w14:textId="77777777" w:rsidTr="00A530A9">
        <w:trPr>
          <w:cantSplit/>
          <w:trHeight w:val="272"/>
        </w:trPr>
        <w:tc>
          <w:tcPr>
            <w:tcW w:w="3960" w:type="dxa"/>
          </w:tcPr>
          <w:p w14:paraId="3C83EA0A" w14:textId="310F468A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2BB6667D" w14:textId="783946D7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270" w:type="dxa"/>
          </w:tcPr>
          <w:p w14:paraId="0F868F9F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4081CE" w14:textId="19846A8D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1DC09AC6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FE56BB" w14:textId="00D39229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51EB46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9BB9DC5" w14:textId="3B71E067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</w:tr>
      <w:tr w:rsidR="00986988" w:rsidRPr="003E01A5" w14:paraId="6B72BCCA" w14:textId="77777777" w:rsidTr="00A530A9">
        <w:trPr>
          <w:cantSplit/>
          <w:trHeight w:val="272"/>
        </w:trPr>
        <w:tc>
          <w:tcPr>
            <w:tcW w:w="3960" w:type="dxa"/>
          </w:tcPr>
          <w:p w14:paraId="3C092404" w14:textId="7364422A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</w:tcPr>
          <w:p w14:paraId="45B789FD" w14:textId="4530442C" w:rsidR="00986988" w:rsidRPr="003E01A5" w:rsidRDefault="00D86931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2D359544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AC09D2" w14:textId="0E0DE042" w:rsidR="00986988" w:rsidRPr="003E01A5" w:rsidRDefault="00986988" w:rsidP="00A9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8" w:right="149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01BF5E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173936" w14:textId="05F097C2" w:rsidR="00986988" w:rsidRPr="003E01A5" w:rsidRDefault="00D86931" w:rsidP="00D86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FAB212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58E3421" w14:textId="1BFD566B" w:rsidR="00986988" w:rsidRPr="003E01A5" w:rsidRDefault="00D86931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986988" w:rsidRPr="003E01A5" w14:paraId="6538EA6F" w14:textId="77777777" w:rsidTr="00A530A9">
        <w:trPr>
          <w:cantSplit/>
        </w:trPr>
        <w:tc>
          <w:tcPr>
            <w:tcW w:w="3960" w:type="dxa"/>
          </w:tcPr>
          <w:p w14:paraId="2BC17351" w14:textId="296160E0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71AD7D" w14:textId="2C57C138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270" w:type="dxa"/>
          </w:tcPr>
          <w:p w14:paraId="1F195DB1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2C1B81" w14:textId="3F125315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BF2C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627F349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AD260A" w14:textId="49729B44" w:rsidR="00986988" w:rsidRPr="003E01A5" w:rsidRDefault="00BF2C8A" w:rsidP="005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E992466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041643EF" w14:textId="760198EA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</w:t>
            </w:r>
          </w:p>
        </w:tc>
      </w:tr>
      <w:tr w:rsidR="00986988" w:rsidRPr="003E01A5" w14:paraId="4461FF32" w14:textId="77777777" w:rsidTr="00A530A9">
        <w:trPr>
          <w:cantSplit/>
        </w:trPr>
        <w:tc>
          <w:tcPr>
            <w:tcW w:w="3960" w:type="dxa"/>
          </w:tcPr>
          <w:p w14:paraId="53869085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63233E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4BF510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7054440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81223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C75C0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BE0098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6729A9BF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6931" w:rsidRPr="003E01A5" w14:paraId="03DA02A3" w14:textId="77777777" w:rsidTr="00A530A9">
        <w:trPr>
          <w:cantSplit/>
        </w:trPr>
        <w:tc>
          <w:tcPr>
            <w:tcW w:w="3960" w:type="dxa"/>
          </w:tcPr>
          <w:p w14:paraId="41E4460F" w14:textId="77777777" w:rsidR="00D86931" w:rsidRPr="003E01A5" w:rsidRDefault="00D86931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608EEE" w14:textId="77777777" w:rsidR="00D86931" w:rsidRPr="003E01A5" w:rsidRDefault="00D86931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8265D" w14:textId="77777777" w:rsidR="00D86931" w:rsidRPr="003E01A5" w:rsidRDefault="00D86931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CC498D3" w14:textId="77777777" w:rsidR="00D86931" w:rsidRPr="003E01A5" w:rsidRDefault="00D86931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7A4BB" w14:textId="77777777" w:rsidR="00D86931" w:rsidRPr="003E01A5" w:rsidRDefault="00D86931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E757BF" w14:textId="77777777" w:rsidR="00D86931" w:rsidRPr="003E01A5" w:rsidRDefault="00D86931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1E34F9" w14:textId="77777777" w:rsidR="00D86931" w:rsidRPr="003E01A5" w:rsidRDefault="00D86931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13E2EE3B" w14:textId="77777777" w:rsidR="00D86931" w:rsidRPr="003E01A5" w:rsidRDefault="00D86931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BF4" w:rsidRPr="003E01A5" w14:paraId="30F7A17C" w14:textId="77777777" w:rsidTr="00A530A9">
        <w:trPr>
          <w:cantSplit/>
        </w:trPr>
        <w:tc>
          <w:tcPr>
            <w:tcW w:w="3960" w:type="dxa"/>
          </w:tcPr>
          <w:p w14:paraId="4DDBF532" w14:textId="77777777" w:rsidR="004E2BF4" w:rsidRPr="003E01A5" w:rsidRDefault="004E2BF4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5A4C58" w14:textId="77777777" w:rsidR="004E2BF4" w:rsidRPr="003E01A5" w:rsidRDefault="004E2BF4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2F82E4" w14:textId="77777777" w:rsidR="004E2BF4" w:rsidRPr="003E01A5" w:rsidRDefault="004E2BF4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ABD4423" w14:textId="77777777" w:rsidR="004E2BF4" w:rsidRPr="003E01A5" w:rsidRDefault="004E2BF4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BCE5A" w14:textId="77777777" w:rsidR="004E2BF4" w:rsidRPr="003E01A5" w:rsidRDefault="004E2BF4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583227" w14:textId="77777777" w:rsidR="004E2BF4" w:rsidRPr="003E01A5" w:rsidRDefault="004E2BF4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8EBBE" w14:textId="77777777" w:rsidR="004E2BF4" w:rsidRPr="003E01A5" w:rsidRDefault="004E2BF4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5FC8AF3D" w14:textId="77777777" w:rsidR="004E2BF4" w:rsidRPr="003E01A5" w:rsidRDefault="004E2BF4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BF4" w:rsidRPr="003E01A5" w14:paraId="683AF16C" w14:textId="77777777" w:rsidTr="00A530A9">
        <w:trPr>
          <w:cantSplit/>
        </w:trPr>
        <w:tc>
          <w:tcPr>
            <w:tcW w:w="3960" w:type="dxa"/>
          </w:tcPr>
          <w:p w14:paraId="00D2D2F1" w14:textId="77777777" w:rsidR="004E2BF4" w:rsidRPr="003E01A5" w:rsidRDefault="004E2BF4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31F00" w14:textId="77777777" w:rsidR="004E2BF4" w:rsidRPr="003E01A5" w:rsidRDefault="004E2BF4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F9065D" w14:textId="77777777" w:rsidR="004E2BF4" w:rsidRPr="003E01A5" w:rsidRDefault="004E2BF4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7375E813" w14:textId="77777777" w:rsidR="004E2BF4" w:rsidRPr="003E01A5" w:rsidRDefault="004E2BF4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511A3" w14:textId="77777777" w:rsidR="004E2BF4" w:rsidRPr="003E01A5" w:rsidRDefault="004E2BF4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2454D" w14:textId="77777777" w:rsidR="004E2BF4" w:rsidRPr="003E01A5" w:rsidRDefault="004E2BF4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95F74" w14:textId="77777777" w:rsidR="004E2BF4" w:rsidRPr="003E01A5" w:rsidRDefault="004E2BF4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644FE617" w14:textId="77777777" w:rsidR="004E2BF4" w:rsidRPr="003E01A5" w:rsidRDefault="004E2BF4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988" w:rsidRPr="003E01A5" w14:paraId="1B174377" w14:textId="77777777" w:rsidTr="00A530A9">
        <w:trPr>
          <w:cantSplit/>
        </w:trPr>
        <w:tc>
          <w:tcPr>
            <w:tcW w:w="3960" w:type="dxa"/>
          </w:tcPr>
          <w:p w14:paraId="1158A42B" w14:textId="74370FE2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2567</w:t>
            </w:r>
          </w:p>
        </w:tc>
        <w:tc>
          <w:tcPr>
            <w:tcW w:w="1080" w:type="dxa"/>
          </w:tcPr>
          <w:p w14:paraId="109ECE88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65E0C4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A6CA33B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EFB15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B316A3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86C64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58E317DC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988" w:rsidRPr="003E01A5" w14:paraId="6CB47854" w14:textId="77777777" w:rsidTr="00A530A9">
        <w:trPr>
          <w:cantSplit/>
        </w:trPr>
        <w:tc>
          <w:tcPr>
            <w:tcW w:w="3960" w:type="dxa"/>
          </w:tcPr>
          <w:p w14:paraId="7E87EFD6" w14:textId="37D038A8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4008DA4E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BBC07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D591C48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EB16D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097014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1D5BB3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7353B0D9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988" w:rsidRPr="003E01A5" w14:paraId="5143153E" w14:textId="77777777" w:rsidTr="00A530A9">
        <w:trPr>
          <w:cantSplit/>
        </w:trPr>
        <w:tc>
          <w:tcPr>
            <w:tcW w:w="3960" w:type="dxa"/>
          </w:tcPr>
          <w:p w14:paraId="311A97B4" w14:textId="671F7AE8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643AA383" w14:textId="024A9E29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9FD19A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38C1D5" w14:textId="3778E1C1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70EDC2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5DFC19" w14:textId="5EBB13F5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9D3601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6B2DA5EB" w14:textId="2F1B9183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86988" w:rsidRPr="003E01A5" w14:paraId="30FE4472" w14:textId="77777777" w:rsidTr="00A530A9">
        <w:trPr>
          <w:cantSplit/>
        </w:trPr>
        <w:tc>
          <w:tcPr>
            <w:tcW w:w="3960" w:type="dxa"/>
          </w:tcPr>
          <w:p w14:paraId="7D32C7C4" w14:textId="3DBB09D2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20269F65" w14:textId="5B416616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BD9C78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285299" w14:textId="4A29404F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AF5C1D4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199A6F" w14:textId="5782B54B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468BE9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63723F96" w14:textId="5FE15085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86988" w:rsidRPr="003E01A5" w14:paraId="5C202B6F" w14:textId="77777777" w:rsidTr="00A530A9">
        <w:trPr>
          <w:cantSplit/>
        </w:trPr>
        <w:tc>
          <w:tcPr>
            <w:tcW w:w="3960" w:type="dxa"/>
          </w:tcPr>
          <w:p w14:paraId="67FC2BE0" w14:textId="535AD8B6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80" w:type="dxa"/>
          </w:tcPr>
          <w:p w14:paraId="502C1EE5" w14:textId="178CCB5D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AA0DF5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E656E1" w14:textId="24902B60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C9FDEA3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2CF871" w14:textId="38CCE83D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43F019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D5EE266" w14:textId="735F1E81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86988" w:rsidRPr="003E01A5" w14:paraId="6BB17DA5" w14:textId="77777777" w:rsidTr="00A530A9">
        <w:trPr>
          <w:cantSplit/>
        </w:trPr>
        <w:tc>
          <w:tcPr>
            <w:tcW w:w="3960" w:type="dxa"/>
          </w:tcPr>
          <w:p w14:paraId="45B76864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2C91A8" w14:textId="1A78A605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DC9EE4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C867E5" w14:textId="7021B0DF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469894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583E2E" w14:textId="42AC5B35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565171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7E7F10B9" w14:textId="1867FC75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986988" w:rsidRPr="003E01A5" w14:paraId="6BF70125" w14:textId="77777777" w:rsidTr="00A530A9">
        <w:trPr>
          <w:cantSplit/>
        </w:trPr>
        <w:tc>
          <w:tcPr>
            <w:tcW w:w="3960" w:type="dxa"/>
          </w:tcPr>
          <w:p w14:paraId="2322D513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54F819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8BE816A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77B166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DDD737D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A46FA7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65C5394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0EFF1C8D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86988" w:rsidRPr="003E01A5" w14:paraId="56922DD2" w14:textId="77777777" w:rsidTr="00A530A9">
        <w:tc>
          <w:tcPr>
            <w:tcW w:w="3960" w:type="dxa"/>
          </w:tcPr>
          <w:p w14:paraId="7DF3E3EB" w14:textId="63B4A3E4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7BBBC4" w14:textId="0E6092D7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270" w:type="dxa"/>
          </w:tcPr>
          <w:p w14:paraId="75DEF863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5EBD1EC" w14:textId="7A951CF8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431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2E10A33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E511A99" w14:textId="24C5B088" w:rsidR="00986988" w:rsidRPr="003E01A5" w:rsidRDefault="0094315D" w:rsidP="0066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87631C8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0960831A" w14:textId="6BFBB4FB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</w:p>
        </w:tc>
      </w:tr>
    </w:tbl>
    <w:p w14:paraId="666351E9" w14:textId="77777777" w:rsidR="00AF5618" w:rsidRPr="003E01A5" w:rsidRDefault="00AF5618" w:rsidP="00AF5618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25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170"/>
        <w:gridCol w:w="270"/>
        <w:gridCol w:w="1080"/>
        <w:gridCol w:w="270"/>
        <w:gridCol w:w="1158"/>
      </w:tblGrid>
      <w:tr w:rsidR="007501E8" w:rsidRPr="003E01A5" w14:paraId="58410F0F" w14:textId="77777777" w:rsidTr="00A530A9">
        <w:trPr>
          <w:tblHeader/>
        </w:trPr>
        <w:tc>
          <w:tcPr>
            <w:tcW w:w="3960" w:type="dxa"/>
          </w:tcPr>
          <w:p w14:paraId="0B4A4FC2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br w:type="column"/>
            </w:r>
          </w:p>
        </w:tc>
        <w:tc>
          <w:tcPr>
            <w:tcW w:w="5298" w:type="dxa"/>
            <w:gridSpan w:val="7"/>
          </w:tcPr>
          <w:p w14:paraId="3CE27F7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501E8" w:rsidRPr="003E01A5" w14:paraId="2EECCE4A" w14:textId="77777777" w:rsidTr="00A530A9">
        <w:trPr>
          <w:tblHeader/>
        </w:trPr>
        <w:tc>
          <w:tcPr>
            <w:tcW w:w="3960" w:type="dxa"/>
          </w:tcPr>
          <w:p w14:paraId="52EBA4F0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237A02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0C6B01" w14:textId="77777777" w:rsidR="00AF5618" w:rsidRPr="003E01A5" w:rsidRDefault="00AF5618" w:rsidP="004815B3">
            <w:pPr>
              <w:pStyle w:val="Heading7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gridSpan w:val="3"/>
          </w:tcPr>
          <w:p w14:paraId="5071DBC1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70" w:type="dxa"/>
          </w:tcPr>
          <w:p w14:paraId="3B086583" w14:textId="77777777" w:rsidR="00AF5618" w:rsidRPr="003E01A5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158" w:type="dxa"/>
          </w:tcPr>
          <w:p w14:paraId="4C2B29BB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01E8" w:rsidRPr="003E01A5" w14:paraId="19DC34E3" w14:textId="77777777" w:rsidTr="00A530A9">
        <w:trPr>
          <w:tblHeader/>
        </w:trPr>
        <w:tc>
          <w:tcPr>
            <w:tcW w:w="3960" w:type="dxa"/>
          </w:tcPr>
          <w:p w14:paraId="4DB2C12D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A9C273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58D38" w14:textId="77777777" w:rsidR="00AF5618" w:rsidRPr="003E01A5" w:rsidRDefault="00AF5618" w:rsidP="004815B3">
            <w:pPr>
              <w:pStyle w:val="Heading7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08577636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รายจ่าย) / รายได้ใน</w:t>
            </w:r>
          </w:p>
        </w:tc>
        <w:tc>
          <w:tcPr>
            <w:tcW w:w="270" w:type="dxa"/>
          </w:tcPr>
          <w:p w14:paraId="1E5EB96E" w14:textId="77777777" w:rsidR="00AF5618" w:rsidRPr="003E01A5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158" w:type="dxa"/>
          </w:tcPr>
          <w:p w14:paraId="32FC7333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01E8" w:rsidRPr="003E01A5" w14:paraId="36824AFC" w14:textId="77777777" w:rsidTr="00A530A9">
        <w:trPr>
          <w:tblHeader/>
        </w:trPr>
        <w:tc>
          <w:tcPr>
            <w:tcW w:w="3960" w:type="dxa"/>
          </w:tcPr>
          <w:p w14:paraId="2FE59546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C69BC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C9119D4" w14:textId="77777777" w:rsidR="00AF5618" w:rsidRPr="003E01A5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598AD43" w14:textId="77777777" w:rsidR="00AF5618" w:rsidRPr="003E01A5" w:rsidRDefault="00AF5618" w:rsidP="00481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5D3BB59C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B30C72" w14:textId="77777777" w:rsidR="00AF5618" w:rsidRPr="003E01A5" w:rsidRDefault="00AF5618" w:rsidP="00481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2DF14509" w14:textId="77777777" w:rsidR="00AF5618" w:rsidRPr="003E01A5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1BF23906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7501E8" w:rsidRPr="003E01A5" w14:paraId="1498596A" w14:textId="77777777" w:rsidTr="00A530A9">
        <w:trPr>
          <w:tblHeader/>
        </w:trPr>
        <w:tc>
          <w:tcPr>
            <w:tcW w:w="3960" w:type="dxa"/>
          </w:tcPr>
          <w:p w14:paraId="3F837B0A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32141224" w14:textId="19C708D9" w:rsidR="00AF5618" w:rsidRPr="003E01A5" w:rsidRDefault="005B75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F561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F561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708AAF2" w14:textId="77777777" w:rsidR="00AF5618" w:rsidRPr="003E01A5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292E4C6" w14:textId="77777777" w:rsidR="00AF5618" w:rsidRPr="003E01A5" w:rsidRDefault="00AF5618" w:rsidP="00481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485F581F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C46F16" w14:textId="77777777" w:rsidR="00AF5618" w:rsidRPr="003E01A5" w:rsidRDefault="00AF5618" w:rsidP="00481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66E65FF4" w14:textId="77777777" w:rsidR="00AF5618" w:rsidRPr="003E01A5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2EFBFFFD" w14:textId="724FB0C0" w:rsidR="00AF5618" w:rsidRPr="003E01A5" w:rsidRDefault="005B75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AF561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F561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501E8" w:rsidRPr="003E01A5" w14:paraId="329D7942" w14:textId="77777777" w:rsidTr="00A530A9">
        <w:trPr>
          <w:tblHeader/>
        </w:trPr>
        <w:tc>
          <w:tcPr>
            <w:tcW w:w="3960" w:type="dxa"/>
          </w:tcPr>
          <w:p w14:paraId="33AAFC71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8" w:type="dxa"/>
            <w:gridSpan w:val="7"/>
          </w:tcPr>
          <w:p w14:paraId="41A35916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501E8" w:rsidRPr="003E01A5" w14:paraId="649762BD" w14:textId="77777777" w:rsidTr="00A530A9">
        <w:trPr>
          <w:cantSplit/>
        </w:trPr>
        <w:tc>
          <w:tcPr>
            <w:tcW w:w="3960" w:type="dxa"/>
          </w:tcPr>
          <w:p w14:paraId="5E41B1C4" w14:textId="280FD540" w:rsidR="00AF5618" w:rsidRPr="003E01A5" w:rsidRDefault="005B751D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194D8F6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837580" w14:textId="77777777" w:rsidR="00AF5618" w:rsidRPr="003E01A5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13F9ED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BD9B2A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F653CF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F9D7FD" w14:textId="77777777" w:rsidR="00AF5618" w:rsidRPr="003E01A5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23E007C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1E8" w:rsidRPr="003E01A5" w14:paraId="7BC6AA25" w14:textId="77777777" w:rsidTr="00A530A9">
        <w:trPr>
          <w:cantSplit/>
        </w:trPr>
        <w:tc>
          <w:tcPr>
            <w:tcW w:w="3960" w:type="dxa"/>
          </w:tcPr>
          <w:p w14:paraId="1EB3D9C2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74B5ACEF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83545" w14:textId="77777777" w:rsidR="00AF5618" w:rsidRPr="003E01A5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DE0A05C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74D2D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9981D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DD5CBC" w14:textId="77777777" w:rsidR="00AF5618" w:rsidRPr="003E01A5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043B8E17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988" w:rsidRPr="003E01A5" w14:paraId="71F6F76E" w14:textId="77777777" w:rsidTr="00A530A9">
        <w:trPr>
          <w:cantSplit/>
        </w:trPr>
        <w:tc>
          <w:tcPr>
            <w:tcW w:w="3960" w:type="dxa"/>
          </w:tcPr>
          <w:p w14:paraId="77D8D877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4F542F1" w14:textId="133116FA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6015FF2D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EB4334" w14:textId="658F4F1F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7E0445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76B7DC" w14:textId="3CF96ABB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78693B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6E69F55E" w14:textId="29F70818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986988" w:rsidRPr="003E01A5" w14:paraId="4959CADD" w14:textId="77777777" w:rsidTr="00A530A9">
        <w:trPr>
          <w:cantSplit/>
        </w:trPr>
        <w:tc>
          <w:tcPr>
            <w:tcW w:w="3960" w:type="dxa"/>
          </w:tcPr>
          <w:p w14:paraId="0F7A4A93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081EA6" w14:textId="00689EE0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08CA34A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A1FA56" w14:textId="32164904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3B0D6CEA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5AC738" w14:textId="2686C698" w:rsidR="00986988" w:rsidRPr="003E01A5" w:rsidRDefault="00986988" w:rsidP="00A5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F99928D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1D1BAA1D" w14:textId="67C14B2D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86988" w:rsidRPr="003E01A5" w14:paraId="3CF91E4A" w14:textId="77777777" w:rsidTr="00A530A9">
        <w:trPr>
          <w:cantSplit/>
        </w:trPr>
        <w:tc>
          <w:tcPr>
            <w:tcW w:w="3960" w:type="dxa"/>
          </w:tcPr>
          <w:p w14:paraId="05B162DA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29FC6C" w14:textId="54BE2445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42C57530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2D849D" w14:textId="482392C9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45442A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54E3E4" w14:textId="406D421A" w:rsidR="00986988" w:rsidRPr="003E01A5" w:rsidRDefault="00986988" w:rsidP="00A5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B75321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23FD06C3" w14:textId="2885EBB8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</w:tr>
      <w:tr w:rsidR="00986988" w:rsidRPr="003E01A5" w14:paraId="769B282C" w14:textId="77777777" w:rsidTr="00A530A9">
        <w:trPr>
          <w:cantSplit/>
        </w:trPr>
        <w:tc>
          <w:tcPr>
            <w:tcW w:w="3960" w:type="dxa"/>
          </w:tcPr>
          <w:p w14:paraId="14C86032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1F24D2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D47124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8055EA7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0CE7B7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22100E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CEA1E2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522528CD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86988" w:rsidRPr="003E01A5" w14:paraId="52BE45C3" w14:textId="77777777" w:rsidTr="00A530A9">
        <w:trPr>
          <w:cantSplit/>
        </w:trPr>
        <w:tc>
          <w:tcPr>
            <w:tcW w:w="3960" w:type="dxa"/>
          </w:tcPr>
          <w:p w14:paraId="60BCBEF6" w14:textId="228A52C1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43F6DB67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4BD7CE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8A2EE6D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A1975B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3823AD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BD5E5F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12DA10AC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988" w:rsidRPr="003E01A5" w14:paraId="24EFC72C" w14:textId="77777777" w:rsidTr="00A530A9">
        <w:trPr>
          <w:cantSplit/>
        </w:trPr>
        <w:tc>
          <w:tcPr>
            <w:tcW w:w="3960" w:type="dxa"/>
          </w:tcPr>
          <w:p w14:paraId="68873B47" w14:textId="0CF19565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6FA1326" w14:textId="68270CEA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2BD520C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4018DDF" w14:textId="2C46822E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AAC72FD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4C4189E" w14:textId="2DB94D78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F154E4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32529375" w14:textId="7D015A48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986988" w:rsidRPr="003E01A5" w14:paraId="01040DD8" w14:textId="77777777" w:rsidTr="00A530A9">
        <w:trPr>
          <w:cantSplit/>
        </w:trPr>
        <w:tc>
          <w:tcPr>
            <w:tcW w:w="3960" w:type="dxa"/>
          </w:tcPr>
          <w:p w14:paraId="5CA7AA1D" w14:textId="1393B811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735FA4C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CFF9CB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1AEC5D3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E80AC5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F1D640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B50EF3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0D0B2E83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86988" w:rsidRPr="003E01A5" w14:paraId="0567D3D8" w14:textId="77777777" w:rsidTr="00A530A9">
        <w:tc>
          <w:tcPr>
            <w:tcW w:w="3960" w:type="dxa"/>
          </w:tcPr>
          <w:p w14:paraId="2D622308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E6B848" w14:textId="2EC789CD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6387BD9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FF3F792" w14:textId="3C5BB05A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D6D574F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BB3F2D" w14:textId="2CC93FF6" w:rsidR="00986988" w:rsidRPr="003E01A5" w:rsidRDefault="00986988" w:rsidP="00A5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8737424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003B7E45" w14:textId="2CC5530C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986988" w:rsidRPr="003E01A5" w14:paraId="11D01EB1" w14:textId="77777777" w:rsidTr="00A530A9">
        <w:trPr>
          <w:cantSplit/>
        </w:trPr>
        <w:tc>
          <w:tcPr>
            <w:tcW w:w="3960" w:type="dxa"/>
          </w:tcPr>
          <w:p w14:paraId="396108CF" w14:textId="05883C56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2567</w:t>
            </w:r>
          </w:p>
        </w:tc>
        <w:tc>
          <w:tcPr>
            <w:tcW w:w="1080" w:type="dxa"/>
          </w:tcPr>
          <w:p w14:paraId="5A9BCB88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C148C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70D072B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D8BAF7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894E01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23FA5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4FD0A17D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988" w:rsidRPr="003E01A5" w14:paraId="6D2A43BC" w14:textId="77777777" w:rsidTr="00A530A9">
        <w:trPr>
          <w:cantSplit/>
        </w:trPr>
        <w:tc>
          <w:tcPr>
            <w:tcW w:w="3960" w:type="dxa"/>
          </w:tcPr>
          <w:p w14:paraId="78361D73" w14:textId="353A58D0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4F14CAF9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B9895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6D97C13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9A6C4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F7A14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B390A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64C8246D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988" w:rsidRPr="003E01A5" w14:paraId="0A916D0A" w14:textId="77777777" w:rsidTr="00A530A9">
        <w:trPr>
          <w:cantSplit/>
        </w:trPr>
        <w:tc>
          <w:tcPr>
            <w:tcW w:w="3960" w:type="dxa"/>
          </w:tcPr>
          <w:p w14:paraId="30FC7BBC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61239823" w14:textId="76F46C4F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2D906370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4388AC" w14:textId="2A603EB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4DEDED1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16B179" w14:textId="628E0AD9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A3359E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A4CACE4" w14:textId="10F9F588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986988" w:rsidRPr="003E01A5" w14:paraId="7929C5A6" w14:textId="77777777" w:rsidTr="00A530A9">
        <w:trPr>
          <w:cantSplit/>
        </w:trPr>
        <w:tc>
          <w:tcPr>
            <w:tcW w:w="3960" w:type="dxa"/>
          </w:tcPr>
          <w:p w14:paraId="097570D9" w14:textId="085FECF0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vAlign w:val="bottom"/>
          </w:tcPr>
          <w:p w14:paraId="5F370D57" w14:textId="06C3827F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5E079E8A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102152" w14:textId="3AD0FE1A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44DB1F81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F6D3ED" w14:textId="070B07C2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1F2CF3B5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589F7A75" w14:textId="4D5A9F2B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86988" w:rsidRPr="003E01A5" w14:paraId="13F67BDE" w14:textId="77777777" w:rsidTr="00A530A9">
        <w:trPr>
          <w:cantSplit/>
        </w:trPr>
        <w:tc>
          <w:tcPr>
            <w:tcW w:w="3960" w:type="dxa"/>
          </w:tcPr>
          <w:p w14:paraId="536E4A5D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27B3F1" w14:textId="11E0E126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132EFC72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97575E" w14:textId="1471CFA8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4FF5C3C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822E47" w14:textId="1C7666B6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4365ABE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14441C18" w14:textId="2A2960D3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</w:tr>
      <w:tr w:rsidR="00986988" w:rsidRPr="003E01A5" w14:paraId="75B75806" w14:textId="77777777" w:rsidTr="00A530A9">
        <w:trPr>
          <w:cantSplit/>
        </w:trPr>
        <w:tc>
          <w:tcPr>
            <w:tcW w:w="3960" w:type="dxa"/>
          </w:tcPr>
          <w:p w14:paraId="20681360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3BC0631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46681B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14B9A2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22765B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2380A9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0BBA0C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1BED3282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86988" w:rsidRPr="003E01A5" w14:paraId="31D740D2" w14:textId="77777777" w:rsidTr="00A530A9">
        <w:trPr>
          <w:cantSplit/>
        </w:trPr>
        <w:tc>
          <w:tcPr>
            <w:tcW w:w="3960" w:type="dxa"/>
          </w:tcPr>
          <w:p w14:paraId="238A5589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0D003E1E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5BB41A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21933EC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E99C7B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24F9EC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4810B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39274037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988" w:rsidRPr="003E01A5" w14:paraId="54DE0768" w14:textId="77777777" w:rsidTr="00A530A9">
        <w:trPr>
          <w:cantSplit/>
        </w:trPr>
        <w:tc>
          <w:tcPr>
            <w:tcW w:w="3960" w:type="dxa"/>
          </w:tcPr>
          <w:p w14:paraId="29DE7821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6B35A89" w14:textId="7455C6E5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9A51DB9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E7227E3" w14:textId="441121D2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4C70F599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48AC906" w14:textId="30D38F01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4EA7DE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138AF4CD" w14:textId="642F6A94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986988" w:rsidRPr="003E01A5" w14:paraId="51A0DDF2" w14:textId="77777777" w:rsidTr="00A530A9">
        <w:trPr>
          <w:cantSplit/>
        </w:trPr>
        <w:tc>
          <w:tcPr>
            <w:tcW w:w="3960" w:type="dxa"/>
          </w:tcPr>
          <w:p w14:paraId="64CEFDB1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3E75221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46AC3C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E4A312C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4D2160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064926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311883" w14:textId="77777777" w:rsidR="00986988" w:rsidRPr="003E01A5" w:rsidRDefault="00986988" w:rsidP="0098698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57862E08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988" w:rsidRPr="003E01A5" w14:paraId="55C7ACCE" w14:textId="77777777" w:rsidTr="00A530A9">
        <w:tc>
          <w:tcPr>
            <w:tcW w:w="3960" w:type="dxa"/>
          </w:tcPr>
          <w:p w14:paraId="228EFAC7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376FE5" w14:textId="6AC86C74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3CC8899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8A11858" w14:textId="18ACEA61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72FBBBD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D421E59" w14:textId="45B424D0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C930A42" w14:textId="77777777" w:rsidR="00986988" w:rsidRPr="003E01A5" w:rsidRDefault="00986988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1FFD5C39" w14:textId="19470348" w:rsidR="00986988" w:rsidRPr="003E01A5" w:rsidRDefault="005B751D" w:rsidP="0098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1C1BB76F" w14:textId="77777777" w:rsidR="008261F4" w:rsidRPr="003E01A5" w:rsidRDefault="008261F4" w:rsidP="00283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B3A10" w14:textId="77777777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สิทธิประโยชน์จากการส่งเสริมการลงทุน</w:t>
      </w:r>
    </w:p>
    <w:p w14:paraId="4B7F5FE3" w14:textId="77777777" w:rsidR="00AF5618" w:rsidRPr="003E01A5" w:rsidRDefault="00AF5618" w:rsidP="00AF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08E6CD7" w14:textId="4008AB45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กลุ่มบริษัทได้รับการส่งเสริมการลงทุนตามพระราชบัญญัติส่งเสริมการลงทุน พ.ศ. </w:t>
      </w:r>
      <w:r w:rsidR="005B751D" w:rsidRPr="003E01A5">
        <w:rPr>
          <w:rFonts w:asciiTheme="majorBidi" w:hAnsiTheme="majorBidi" w:cstheme="majorBidi"/>
          <w:sz w:val="30"/>
          <w:szCs w:val="30"/>
        </w:rPr>
        <w:t>2520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 สำหรับการประกอบกิจการที่อยู่อาศัยสำหรับผู้มีรายได้น้อยหรือรายได้ปานกลาง (พื้นที่ใช้สอยต่อหน่วยของที่อยู่อาศัยจะต้องมีขนาดไม่ต่ำกว่า </w:t>
      </w:r>
      <w:r w:rsidR="005B751D" w:rsidRPr="003E01A5">
        <w:rPr>
          <w:rFonts w:asciiTheme="majorBidi" w:hAnsiTheme="majorBidi" w:cstheme="majorBidi"/>
          <w:sz w:val="30"/>
          <w:szCs w:val="30"/>
        </w:rPr>
        <w:t>24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ตารางเมตรและมูลค่าซื้อขายตามสัญญาไม่เกิน </w:t>
      </w:r>
      <w:r w:rsidR="005B751D" w:rsidRPr="003E01A5">
        <w:rPr>
          <w:rFonts w:asciiTheme="majorBidi" w:hAnsiTheme="majorBidi" w:cstheme="majorBidi"/>
          <w:sz w:val="30"/>
          <w:szCs w:val="30"/>
        </w:rPr>
        <w:t>1</w:t>
      </w:r>
      <w:r w:rsidRPr="003E01A5">
        <w:rPr>
          <w:rFonts w:asciiTheme="majorBidi" w:hAnsiTheme="majorBidi" w:cstheme="majorBidi"/>
          <w:sz w:val="30"/>
          <w:szCs w:val="30"/>
        </w:rPr>
        <w:t>,</w:t>
      </w:r>
      <w:r w:rsidR="005B751D" w:rsidRPr="003E01A5">
        <w:rPr>
          <w:rFonts w:asciiTheme="majorBidi" w:hAnsiTheme="majorBidi" w:cstheme="majorBidi"/>
          <w:sz w:val="30"/>
          <w:szCs w:val="30"/>
        </w:rPr>
        <w:t>200</w:t>
      </w:r>
      <w:r w:rsidRPr="003E01A5">
        <w:rPr>
          <w:rFonts w:asciiTheme="majorBidi" w:hAnsiTheme="majorBidi" w:cstheme="majorBidi"/>
          <w:sz w:val="30"/>
          <w:szCs w:val="30"/>
        </w:rPr>
        <w:t>,</w:t>
      </w:r>
      <w:r w:rsidR="005B751D" w:rsidRPr="003E01A5">
        <w:rPr>
          <w:rFonts w:asciiTheme="majorBidi" w:hAnsiTheme="majorBidi" w:cstheme="majorBidi"/>
          <w:sz w:val="30"/>
          <w:szCs w:val="30"/>
        </w:rPr>
        <w:t>000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บาท) </w:t>
      </w:r>
    </w:p>
    <w:p w14:paraId="22F26B18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9033C47" w14:textId="2739386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สิทธิพิเศษที่สำคัญได้แก่ การได้รับยกเว้นภาษีเงินได้นิติบุคคลเป็นเวลา </w:t>
      </w:r>
      <w:r w:rsidR="005B751D" w:rsidRPr="003E01A5">
        <w:rPr>
          <w:rFonts w:asciiTheme="majorBidi" w:hAnsiTheme="majorBidi" w:cstheme="majorBidi"/>
          <w:sz w:val="30"/>
          <w:szCs w:val="30"/>
        </w:rPr>
        <w:t>5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ปี นับแต่วันที่เริ่มมีรายได้จากการประกอบกิจการที่ได้รับการส่งเสริมการลงทุน สิทธิพิเศษนี้จะสิ้นสุดในระยะเวลาต่าง ๆ กัน</w:t>
      </w:r>
    </w:p>
    <w:p w14:paraId="1C2C515A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2991CF" w14:textId="5AD67DEA" w:rsidR="00D824D8" w:rsidRPr="003E01A5" w:rsidRDefault="00AF5618" w:rsidP="005F2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</w:t>
      </w:r>
      <w:r w:rsidR="005F2E66" w:rsidRPr="003E01A5">
        <w:rPr>
          <w:rFonts w:asciiTheme="majorBidi" w:hAnsiTheme="majorBidi" w:cstheme="majorBidi"/>
          <w:sz w:val="30"/>
          <w:szCs w:val="30"/>
          <w:cs/>
        </w:rPr>
        <w:t>น</w:t>
      </w:r>
    </w:p>
    <w:p w14:paraId="0B74F5CE" w14:textId="77777777" w:rsidR="005F2E66" w:rsidRPr="003E01A5" w:rsidRDefault="005F2E66" w:rsidP="005F2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359E0B" w14:textId="77777777" w:rsidR="00283432" w:rsidRPr="003E01A5" w:rsidRDefault="00283432" w:rsidP="005F2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B00358" w14:textId="2DD90179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>กำไร</w:t>
      </w:r>
      <w:r w:rsidR="00F1758C" w:rsidRPr="003E01A5">
        <w:rPr>
          <w:rFonts w:asciiTheme="majorBidi" w:hAnsiTheme="majorBidi" w:cstheme="majorBidi"/>
          <w:sz w:val="30"/>
          <w:szCs w:val="30"/>
          <w:cs/>
        </w:rPr>
        <w:t xml:space="preserve"> (ขาดทุน) </w:t>
      </w:r>
      <w:r w:rsidRPr="003E01A5">
        <w:rPr>
          <w:rFonts w:asciiTheme="majorBidi" w:hAnsiTheme="majorBidi" w:cstheme="majorBidi"/>
          <w:sz w:val="30"/>
          <w:szCs w:val="30"/>
          <w:cs/>
        </w:rPr>
        <w:t>ต่อหุ้น</w:t>
      </w:r>
    </w:p>
    <w:p w14:paraId="467D28FA" w14:textId="77777777" w:rsidR="00AF5618" w:rsidRPr="003E01A5" w:rsidRDefault="00AF5618" w:rsidP="00AF5618">
      <w:pPr>
        <w:spacing w:line="240" w:lineRule="auto"/>
        <w:rPr>
          <w:rFonts w:asciiTheme="majorBidi" w:hAnsiTheme="majorBidi" w:cstheme="majorBidi"/>
        </w:rPr>
      </w:pP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3"/>
        <w:gridCol w:w="1082"/>
        <w:gridCol w:w="270"/>
        <w:gridCol w:w="1079"/>
        <w:gridCol w:w="270"/>
        <w:gridCol w:w="1079"/>
        <w:gridCol w:w="268"/>
        <w:gridCol w:w="1002"/>
      </w:tblGrid>
      <w:tr w:rsidR="007501E8" w:rsidRPr="003E01A5" w14:paraId="3287D572" w14:textId="77777777" w:rsidTr="001D6392">
        <w:tc>
          <w:tcPr>
            <w:tcW w:w="2253" w:type="pct"/>
            <w:vAlign w:val="center"/>
          </w:tcPr>
          <w:p w14:paraId="4A99C8C6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08B8387D" w14:textId="77777777" w:rsidR="00AF5618" w:rsidRPr="003E01A5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E5BBDBF" w14:textId="77777777" w:rsidR="00AF5618" w:rsidRPr="003E01A5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408B13EA" w14:textId="77777777" w:rsidR="00AF5618" w:rsidRPr="003E01A5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08D" w:rsidRPr="003E01A5" w14:paraId="7051FA73" w14:textId="77777777" w:rsidTr="001D6392">
        <w:tc>
          <w:tcPr>
            <w:tcW w:w="2253" w:type="pct"/>
            <w:vAlign w:val="center"/>
          </w:tcPr>
          <w:p w14:paraId="20143D4C" w14:textId="77777777" w:rsidR="000F208D" w:rsidRPr="003E01A5" w:rsidRDefault="000F208D" w:rsidP="000F208D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43806001" w14:textId="495B670A" w:rsidR="000F208D" w:rsidRPr="003E01A5" w:rsidRDefault="005B751D" w:rsidP="000F208D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center"/>
          </w:tcPr>
          <w:p w14:paraId="2EEFE693" w14:textId="77777777" w:rsidR="000F208D" w:rsidRPr="003E01A5" w:rsidRDefault="000F208D" w:rsidP="000F208D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87" w:type="pct"/>
            <w:vAlign w:val="center"/>
          </w:tcPr>
          <w:p w14:paraId="446D5192" w14:textId="700F1D9C" w:rsidR="000F208D" w:rsidRPr="003E01A5" w:rsidRDefault="005B751D" w:rsidP="000F208D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30DF2269" w14:textId="77777777" w:rsidR="000F208D" w:rsidRPr="003E01A5" w:rsidRDefault="000F208D" w:rsidP="000F208D">
            <w:pP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87" w:type="pct"/>
            <w:vAlign w:val="center"/>
          </w:tcPr>
          <w:p w14:paraId="7B37DDD9" w14:textId="7BFE5746" w:rsidR="000F208D" w:rsidRPr="003E01A5" w:rsidRDefault="005B751D" w:rsidP="000F208D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  <w:vAlign w:val="center"/>
          </w:tcPr>
          <w:p w14:paraId="2946C784" w14:textId="77777777" w:rsidR="000F208D" w:rsidRPr="003E01A5" w:rsidRDefault="000F208D" w:rsidP="000F208D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5" w:type="pct"/>
            <w:vAlign w:val="center"/>
          </w:tcPr>
          <w:p w14:paraId="1B60EC32" w14:textId="20881A9E" w:rsidR="000F208D" w:rsidRPr="003E01A5" w:rsidRDefault="005B751D" w:rsidP="000F208D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4B977259" w14:textId="77777777" w:rsidTr="001D6392">
        <w:tc>
          <w:tcPr>
            <w:tcW w:w="2253" w:type="pct"/>
          </w:tcPr>
          <w:p w14:paraId="14020823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7" w:type="pct"/>
            <w:gridSpan w:val="7"/>
          </w:tcPr>
          <w:p w14:paraId="2CFEF205" w14:textId="77777777" w:rsidR="00AF5618" w:rsidRPr="003E01A5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 / ล้านหุ้น)</w:t>
            </w:r>
          </w:p>
        </w:tc>
      </w:tr>
      <w:tr w:rsidR="007501E8" w:rsidRPr="003E01A5" w14:paraId="5CB4AFAB" w14:textId="77777777" w:rsidTr="001D6392">
        <w:tc>
          <w:tcPr>
            <w:tcW w:w="2253" w:type="pct"/>
          </w:tcPr>
          <w:p w14:paraId="0C0A9395" w14:textId="0376533B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                  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8" w:type="pct"/>
          </w:tcPr>
          <w:p w14:paraId="0CCC670A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99AF0C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ADD0C9D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D39D825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F25FFF8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FD9C91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104B585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6392" w:rsidRPr="003E01A5" w14:paraId="2E80C246" w14:textId="77777777" w:rsidTr="001D6392">
        <w:tc>
          <w:tcPr>
            <w:tcW w:w="2253" w:type="pct"/>
          </w:tcPr>
          <w:p w14:paraId="1AC412CF" w14:textId="34E7BF51" w:rsidR="001D6392" w:rsidRPr="003E01A5" w:rsidRDefault="001D6392" w:rsidP="001D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ที่เป็นส่วนของผู้ถือหุ้นสามัญ</w:t>
            </w:r>
            <w:r w:rsidR="009B6632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41C17AA0" w14:textId="77777777" w:rsidR="001D6392" w:rsidRPr="003E01A5" w:rsidRDefault="001D6392" w:rsidP="001D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1240F3" w14:textId="029756F3" w:rsidR="001D6392" w:rsidRPr="003E01A5" w:rsidRDefault="001D6392" w:rsidP="001D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6877">
              <w:rPr>
                <w:rFonts w:asciiTheme="majorBidi" w:hAnsiTheme="majorBidi" w:cstheme="majorBidi"/>
                <w:sz w:val="30"/>
                <w:szCs w:val="30"/>
              </w:rPr>
              <w:t>540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2A529B7F" w14:textId="77777777" w:rsidR="001D6392" w:rsidRPr="003E01A5" w:rsidRDefault="001D6392" w:rsidP="001D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6B8C15A9" w14:textId="77777777" w:rsidR="001D6392" w:rsidRPr="003E01A5" w:rsidRDefault="001D6392" w:rsidP="001D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241C4C" w14:textId="3074BFDF" w:rsidR="001D6392" w:rsidRPr="003E01A5" w:rsidRDefault="005B751D" w:rsidP="001D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147" w:type="pct"/>
          </w:tcPr>
          <w:p w14:paraId="0A5E5C31" w14:textId="77777777" w:rsidR="001D6392" w:rsidRPr="003E01A5" w:rsidRDefault="001D6392" w:rsidP="001D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2DF0F993" w14:textId="77777777" w:rsidR="001D6392" w:rsidRPr="003E01A5" w:rsidRDefault="001D6392" w:rsidP="001D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036957" w14:textId="05FDEC44" w:rsidR="001D6392" w:rsidRPr="003E01A5" w:rsidRDefault="005B751D" w:rsidP="001D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D6392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035</w:t>
            </w:r>
          </w:p>
        </w:tc>
        <w:tc>
          <w:tcPr>
            <w:tcW w:w="146" w:type="pct"/>
          </w:tcPr>
          <w:p w14:paraId="5AED0885" w14:textId="77777777" w:rsidR="001D6392" w:rsidRPr="003E01A5" w:rsidRDefault="001D6392" w:rsidP="001D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632AF179" w14:textId="77777777" w:rsidR="001D6392" w:rsidRPr="003E01A5" w:rsidRDefault="001D6392" w:rsidP="001D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6CAEF5" w14:textId="7019CD93" w:rsidR="001D6392" w:rsidRPr="003E01A5" w:rsidRDefault="005B751D" w:rsidP="001D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D6392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</w:tr>
      <w:tr w:rsidR="00D824D8" w:rsidRPr="003E01A5" w14:paraId="41942872" w14:textId="77777777" w:rsidTr="001D6392">
        <w:tc>
          <w:tcPr>
            <w:tcW w:w="2253" w:type="pct"/>
          </w:tcPr>
          <w:p w14:paraId="3B7E15F2" w14:textId="77777777" w:rsidR="00D824D8" w:rsidRPr="003E01A5" w:rsidRDefault="00D824D8" w:rsidP="00D82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 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6F1CC86B" w14:textId="2AB10C71" w:rsidR="00D824D8" w:rsidRPr="003E01A5" w:rsidRDefault="005B751D" w:rsidP="001D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64FC9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47" w:type="pct"/>
          </w:tcPr>
          <w:p w14:paraId="3E41931A" w14:textId="77777777" w:rsidR="00D824D8" w:rsidRPr="003E01A5" w:rsidRDefault="00D824D8" w:rsidP="00D82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74B52B60" w14:textId="0F4733BD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824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47" w:type="pct"/>
          </w:tcPr>
          <w:p w14:paraId="654E0765" w14:textId="77777777" w:rsidR="00D824D8" w:rsidRPr="003E01A5" w:rsidRDefault="00D824D8" w:rsidP="00D82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7D7EA1E7" w14:textId="2A8B3EFC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64FC9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46" w:type="pct"/>
          </w:tcPr>
          <w:p w14:paraId="7E16108D" w14:textId="77777777" w:rsidR="00D824D8" w:rsidRPr="003E01A5" w:rsidRDefault="00D824D8" w:rsidP="00D82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2F85F852" w14:textId="757C036B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824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</w:tr>
      <w:tr w:rsidR="00D824D8" w:rsidRPr="003E01A5" w14:paraId="77DA50BC" w14:textId="77777777" w:rsidTr="001D6392">
        <w:tc>
          <w:tcPr>
            <w:tcW w:w="2253" w:type="pct"/>
          </w:tcPr>
          <w:p w14:paraId="6BE08244" w14:textId="37D55CFF" w:rsidR="00D824D8" w:rsidRPr="003E01A5" w:rsidRDefault="009B6632" w:rsidP="00D82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</w:t>
            </w:r>
            <w:r w:rsidR="00545679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D824D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="00D824D8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</w:tcPr>
          <w:p w14:paraId="1EF25747" w14:textId="312D28FB" w:rsidR="00D824D8" w:rsidRPr="003E01A5" w:rsidRDefault="001D6392" w:rsidP="001D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  <w:r w:rsidR="005C12A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C64FC9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B6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C12A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520AF9E9" w14:textId="77777777" w:rsidR="00D824D8" w:rsidRPr="003E01A5" w:rsidRDefault="00D824D8" w:rsidP="00D82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14:paraId="0A22458D" w14:textId="08824A26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D824D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147" w:type="pct"/>
          </w:tcPr>
          <w:p w14:paraId="5FD2E6E5" w14:textId="77777777" w:rsidR="00D824D8" w:rsidRPr="003E01A5" w:rsidRDefault="00D824D8" w:rsidP="00D82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14:paraId="38F0D3A1" w14:textId="49A54DB1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C64FC9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146" w:type="pct"/>
          </w:tcPr>
          <w:p w14:paraId="09F3ABAC" w14:textId="77777777" w:rsidR="00D824D8" w:rsidRPr="003E01A5" w:rsidRDefault="00D824D8" w:rsidP="00D82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double" w:sz="4" w:space="0" w:color="auto"/>
              <w:bottom w:val="double" w:sz="4" w:space="0" w:color="auto"/>
            </w:tcBorders>
          </w:tcPr>
          <w:p w14:paraId="640D9357" w14:textId="640675CD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824D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</w:tr>
    </w:tbl>
    <w:p w14:paraId="23C55CB1" w14:textId="77777777" w:rsidR="00AE1690" w:rsidRPr="003E01A5" w:rsidRDefault="00AE1690" w:rsidP="00AE1690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b w:val="0"/>
          <w:bCs w:val="0"/>
        </w:rPr>
      </w:pPr>
    </w:p>
    <w:p w14:paraId="0D57E95A" w14:textId="21B1242B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009FD09B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lang w:val="x-none"/>
        </w:rPr>
      </w:pPr>
    </w:p>
    <w:p w14:paraId="0E12728C" w14:textId="77777777" w:rsidR="00AF5618" w:rsidRPr="003E01A5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ผู้ถือหุ้นและคณะกรรมการบริษัทของบริษัทได้อนุมัติเงินปันผลดังต่อไปนี้</w:t>
      </w:r>
    </w:p>
    <w:p w14:paraId="74C12D17" w14:textId="77777777" w:rsidR="00AF5618" w:rsidRPr="003E01A5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75"/>
        <w:gridCol w:w="1805"/>
        <w:gridCol w:w="1440"/>
        <w:gridCol w:w="1530"/>
        <w:gridCol w:w="1260"/>
        <w:gridCol w:w="270"/>
        <w:gridCol w:w="990"/>
      </w:tblGrid>
      <w:tr w:rsidR="007501E8" w:rsidRPr="003E01A5" w14:paraId="454A27D2" w14:textId="77777777" w:rsidTr="00515CB5">
        <w:trPr>
          <w:tblHeader/>
        </w:trPr>
        <w:tc>
          <w:tcPr>
            <w:tcW w:w="1975" w:type="dxa"/>
            <w:vAlign w:val="bottom"/>
          </w:tcPr>
          <w:p w14:paraId="31EBB498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13" w:name="_Hlk158947310"/>
          </w:p>
        </w:tc>
        <w:tc>
          <w:tcPr>
            <w:tcW w:w="1805" w:type="dxa"/>
            <w:hideMark/>
          </w:tcPr>
          <w:p w14:paraId="3A7BF65F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</w:t>
            </w:r>
          </w:p>
          <w:p w14:paraId="40A77B78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โดยที่ประชุม</w:t>
            </w:r>
          </w:p>
        </w:tc>
        <w:tc>
          <w:tcPr>
            <w:tcW w:w="1440" w:type="dxa"/>
            <w:vAlign w:val="bottom"/>
            <w:hideMark/>
          </w:tcPr>
          <w:p w14:paraId="74388614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  <w:hideMark/>
          </w:tcPr>
          <w:p w14:paraId="377CA527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43D8949F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  <w:hideMark/>
          </w:tcPr>
          <w:p w14:paraId="66CA6E3A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  <w:p w14:paraId="7EF3986F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622BD3B5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4665AA7C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501E8" w:rsidRPr="003E01A5" w14:paraId="12F56DA7" w14:textId="77777777" w:rsidTr="00515CB5">
        <w:trPr>
          <w:tblHeader/>
        </w:trPr>
        <w:tc>
          <w:tcPr>
            <w:tcW w:w="1975" w:type="dxa"/>
          </w:tcPr>
          <w:p w14:paraId="48E675C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5" w:type="dxa"/>
          </w:tcPr>
          <w:p w14:paraId="4C417955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6D89F81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6BC160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3E64B7B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4EA6BB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40338155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2055F" w:rsidRPr="003E01A5" w14:paraId="6CE2F07C" w14:textId="77777777" w:rsidTr="00063120">
        <w:tc>
          <w:tcPr>
            <w:tcW w:w="5220" w:type="dxa"/>
            <w:gridSpan w:val="3"/>
          </w:tcPr>
          <w:p w14:paraId="7DA43B02" w14:textId="74A0AC03" w:rsidR="0032055F" w:rsidRPr="003E01A5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ที่ประชุมคณะกรรมการบริษัทปี </w:t>
            </w:r>
            <w:r w:rsidR="005B751D"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มีมติอนุมัติ</w:t>
            </w:r>
          </w:p>
        </w:tc>
        <w:tc>
          <w:tcPr>
            <w:tcW w:w="1530" w:type="dxa"/>
          </w:tcPr>
          <w:p w14:paraId="2078C034" w14:textId="77777777" w:rsidR="0032055F" w:rsidRPr="003E01A5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725AD7" w14:textId="77777777" w:rsidR="0032055F" w:rsidRPr="003E01A5" w:rsidRDefault="0032055F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3BCAD" w14:textId="77777777" w:rsidR="0032055F" w:rsidRPr="003E01A5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3A1921" w14:textId="77777777" w:rsidR="0032055F" w:rsidRPr="003E01A5" w:rsidRDefault="0032055F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2E66" w:rsidRPr="003E01A5" w14:paraId="655CF499" w14:textId="77777777" w:rsidTr="00515CB5">
        <w:tc>
          <w:tcPr>
            <w:tcW w:w="1975" w:type="dxa"/>
          </w:tcPr>
          <w:p w14:paraId="26632DC3" w14:textId="090F13E6" w:rsidR="005F2E66" w:rsidRPr="003E01A5" w:rsidRDefault="005F2E66" w:rsidP="005F2E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5" w:type="dxa"/>
          </w:tcPr>
          <w:p w14:paraId="45DF4817" w14:textId="660DD2F9" w:rsidR="005F2E66" w:rsidRPr="003E01A5" w:rsidRDefault="005F2E66" w:rsidP="005F2E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7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คณะกรรมการบริษัท</w:t>
            </w:r>
          </w:p>
        </w:tc>
        <w:tc>
          <w:tcPr>
            <w:tcW w:w="1440" w:type="dxa"/>
          </w:tcPr>
          <w:p w14:paraId="5930BBA8" w14:textId="717DD572" w:rsidR="005F2E66" w:rsidRPr="003E01A5" w:rsidRDefault="005B751D" w:rsidP="005F2E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E01A5">
              <w:rPr>
                <w:rFonts w:ascii="Angsana New" w:hAnsi="Angsana New"/>
                <w:spacing w:val="-6"/>
                <w:sz w:val="30"/>
                <w:szCs w:val="30"/>
              </w:rPr>
              <w:t>13</w:t>
            </w:r>
            <w:r w:rsidR="005F2E66" w:rsidRPr="003E01A5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5F2E66" w:rsidRPr="003E01A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สิงหาคม </w:t>
            </w:r>
            <w:r w:rsidRPr="003E01A5">
              <w:rPr>
                <w:rFonts w:ascii="Angsana New" w:hAnsi="Angsana New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3D9C0A8D" w14:textId="54B13199" w:rsidR="005F2E66" w:rsidRPr="003E01A5" w:rsidRDefault="005B751D" w:rsidP="00515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23" w:right="-105" w:firstLine="101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E01A5">
              <w:rPr>
                <w:rFonts w:ascii="Angsana New" w:hAnsi="Angsana New"/>
                <w:spacing w:val="-4"/>
                <w:sz w:val="30"/>
                <w:szCs w:val="30"/>
              </w:rPr>
              <w:t>12</w:t>
            </w:r>
            <w:r w:rsidR="005F2E66" w:rsidRPr="003E01A5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5F2E66" w:rsidRPr="003E01A5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3E01A5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264D99FE" w14:textId="3BEA9CAF" w:rsidR="005F2E66" w:rsidRPr="003E01A5" w:rsidRDefault="005B751D" w:rsidP="005F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="Angsana New" w:hAnsi="Angsana New"/>
                <w:sz w:val="30"/>
                <w:szCs w:val="30"/>
              </w:rPr>
              <w:t>0</w:t>
            </w:r>
            <w:r w:rsidR="005F2E66" w:rsidRPr="003E01A5">
              <w:rPr>
                <w:rFonts w:ascii="Angsana New" w:hAnsi="Angsana New"/>
                <w:sz w:val="30"/>
                <w:szCs w:val="30"/>
              </w:rPr>
              <w:t>.</w:t>
            </w:r>
            <w:r w:rsidRPr="003E01A5">
              <w:rPr>
                <w:rFonts w:ascii="Angsana New" w:hAnsi="Angsana New"/>
                <w:sz w:val="30"/>
                <w:szCs w:val="30"/>
              </w:rPr>
              <w:t>02</w:t>
            </w:r>
          </w:p>
        </w:tc>
        <w:tc>
          <w:tcPr>
            <w:tcW w:w="270" w:type="dxa"/>
          </w:tcPr>
          <w:p w14:paraId="0A1965CA" w14:textId="77777777" w:rsidR="005F2E66" w:rsidRPr="003E01A5" w:rsidRDefault="005F2E66" w:rsidP="005F2E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62B8EC" w14:textId="01449AA3" w:rsidR="005F2E66" w:rsidRPr="003E01A5" w:rsidRDefault="005F2E66" w:rsidP="0077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380" w:lineRule="exact"/>
              <w:ind w:left="-108" w:right="-463" w:firstLine="521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751D" w:rsidRPr="003E01A5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0A49DB" w:rsidRPr="003E01A5" w14:paraId="54C1C5FF" w14:textId="77777777" w:rsidTr="00515CB5">
        <w:tc>
          <w:tcPr>
            <w:tcW w:w="1975" w:type="dxa"/>
          </w:tcPr>
          <w:p w14:paraId="2E40D298" w14:textId="77777777" w:rsidR="000A49DB" w:rsidRPr="003E01A5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5" w:type="dxa"/>
          </w:tcPr>
          <w:p w14:paraId="07DBCA51" w14:textId="77777777" w:rsidR="000A49DB" w:rsidRPr="003E01A5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3A207AA2" w14:textId="1AE27663" w:rsidR="000A49DB" w:rsidRPr="003E01A5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0B0D65A8" w14:textId="324EFA3B" w:rsidR="000A49DB" w:rsidRPr="003E01A5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01987A" w14:textId="77777777" w:rsidR="000A49DB" w:rsidRPr="003E01A5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434DE0" w14:textId="77777777" w:rsidR="000A49DB" w:rsidRPr="003E01A5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0F3DC7" w14:textId="77777777" w:rsidR="000A49DB" w:rsidRPr="003E01A5" w:rsidRDefault="000A49DB" w:rsidP="0051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63" w:firstLine="4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055F" w:rsidRPr="003E01A5" w14:paraId="2436D95E" w14:textId="77777777" w:rsidTr="00063120">
        <w:tc>
          <w:tcPr>
            <w:tcW w:w="5220" w:type="dxa"/>
            <w:gridSpan w:val="3"/>
          </w:tcPr>
          <w:p w14:paraId="28D5A526" w14:textId="2520EE59" w:rsidR="0032055F" w:rsidRPr="003E01A5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ที่ประชุมคณะกรรมการบริษัทปี </w:t>
            </w:r>
            <w:r w:rsidR="005B751D"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มีมติอนุมัติ</w:t>
            </w:r>
          </w:p>
        </w:tc>
        <w:tc>
          <w:tcPr>
            <w:tcW w:w="1530" w:type="dxa"/>
          </w:tcPr>
          <w:p w14:paraId="272D70A8" w14:textId="77777777" w:rsidR="0032055F" w:rsidRPr="003E01A5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47AC4F" w14:textId="77777777" w:rsidR="0032055F" w:rsidRPr="003E01A5" w:rsidRDefault="0032055F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AA0CEA" w14:textId="77777777" w:rsidR="0032055F" w:rsidRPr="003E01A5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BE7262" w14:textId="77777777" w:rsidR="0032055F" w:rsidRPr="003E01A5" w:rsidRDefault="0032055F" w:rsidP="0051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63" w:firstLine="4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2E66" w:rsidRPr="003E01A5" w14:paraId="107F4867" w14:textId="77777777" w:rsidTr="00515CB5">
        <w:tc>
          <w:tcPr>
            <w:tcW w:w="1975" w:type="dxa"/>
          </w:tcPr>
          <w:p w14:paraId="66B36E4B" w14:textId="249A4366" w:rsidR="005F2E66" w:rsidRPr="003E01A5" w:rsidRDefault="005F2E66" w:rsidP="005F2E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5" w:type="dxa"/>
          </w:tcPr>
          <w:p w14:paraId="0C9B315B" w14:textId="39BF34C7" w:rsidR="005F2E66" w:rsidRPr="003E01A5" w:rsidRDefault="005F2E66" w:rsidP="005F2E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7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สามัญผู้ถือหุ้น</w:t>
            </w:r>
          </w:p>
        </w:tc>
        <w:tc>
          <w:tcPr>
            <w:tcW w:w="1440" w:type="dxa"/>
          </w:tcPr>
          <w:p w14:paraId="673DB4BA" w14:textId="484E78B0" w:rsidR="005F2E66" w:rsidRPr="003E01A5" w:rsidRDefault="005B751D" w:rsidP="00515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 w:firstLine="122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E01A5">
              <w:rPr>
                <w:rFonts w:ascii="Angsana New" w:hAnsi="Angsana New"/>
                <w:spacing w:val="-2"/>
                <w:sz w:val="30"/>
                <w:szCs w:val="30"/>
              </w:rPr>
              <w:t>28</w:t>
            </w:r>
            <w:r w:rsidR="005F2E66" w:rsidRPr="003E01A5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5F2E66" w:rsidRPr="003E01A5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เมษายน </w:t>
            </w:r>
            <w:r w:rsidRPr="003E01A5">
              <w:rPr>
                <w:rFonts w:ascii="Angsana New" w:hAnsi="Angsana New"/>
                <w:spacing w:val="-2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454B2BA5" w14:textId="0A05AF16" w:rsidR="005F2E66" w:rsidRPr="003E01A5" w:rsidRDefault="00515CB5" w:rsidP="00515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 w:hanging="10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E01A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5B751D" w:rsidRPr="003E01A5">
              <w:rPr>
                <w:rFonts w:ascii="Angsana New" w:hAnsi="Angsana New"/>
                <w:spacing w:val="-6"/>
                <w:sz w:val="30"/>
                <w:szCs w:val="30"/>
              </w:rPr>
              <w:t>23</w:t>
            </w:r>
            <w:r w:rsidR="005F2E66" w:rsidRPr="003E01A5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5F2E66" w:rsidRPr="003E01A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พฤษภาคม </w:t>
            </w:r>
            <w:r w:rsidR="005B751D" w:rsidRPr="003E01A5">
              <w:rPr>
                <w:rFonts w:ascii="Angsana New" w:hAnsi="Angsana New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6FD63E3E" w14:textId="463C1CEB" w:rsidR="005F2E66" w:rsidRPr="003E01A5" w:rsidRDefault="005B751D" w:rsidP="005F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="Angsana New" w:hAnsi="Angsana New"/>
                <w:sz w:val="30"/>
                <w:szCs w:val="30"/>
              </w:rPr>
              <w:t>0</w:t>
            </w:r>
            <w:r w:rsidR="005F2E66" w:rsidRPr="003E01A5">
              <w:rPr>
                <w:rFonts w:ascii="Angsana New" w:hAnsi="Angsana New"/>
                <w:sz w:val="30"/>
                <w:szCs w:val="30"/>
              </w:rPr>
              <w:t>.</w:t>
            </w:r>
            <w:r w:rsidRPr="003E01A5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091EC08B" w14:textId="77777777" w:rsidR="005F2E66" w:rsidRPr="003E01A5" w:rsidRDefault="005F2E66" w:rsidP="005F2E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CD5D40" w14:textId="4D50AD08" w:rsidR="005F2E66" w:rsidRPr="003E01A5" w:rsidRDefault="005B751D" w:rsidP="0051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63" w:firstLine="447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="Angsana New" w:hAnsi="Angsana New"/>
                <w:sz w:val="30"/>
                <w:szCs w:val="30"/>
              </w:rPr>
              <w:t>459</w:t>
            </w:r>
          </w:p>
        </w:tc>
      </w:tr>
      <w:tr w:rsidR="005F2E66" w:rsidRPr="003E01A5" w14:paraId="1545E837" w14:textId="77777777" w:rsidTr="00515CB5">
        <w:tc>
          <w:tcPr>
            <w:tcW w:w="1975" w:type="dxa"/>
          </w:tcPr>
          <w:p w14:paraId="76F1E9FB" w14:textId="54B15FF6" w:rsidR="005F2E66" w:rsidRPr="003E01A5" w:rsidRDefault="005F2E66" w:rsidP="005F2E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5" w:type="dxa"/>
          </w:tcPr>
          <w:p w14:paraId="39AA4C0D" w14:textId="313BEED9" w:rsidR="005F2E66" w:rsidRPr="003E01A5" w:rsidRDefault="005F2E66" w:rsidP="005F2E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7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คณะกรรมการบริษัท</w:t>
            </w:r>
          </w:p>
        </w:tc>
        <w:tc>
          <w:tcPr>
            <w:tcW w:w="1440" w:type="dxa"/>
          </w:tcPr>
          <w:p w14:paraId="7E095D79" w14:textId="2347C8F7" w:rsidR="005F2E66" w:rsidRPr="003E01A5" w:rsidRDefault="005B751D" w:rsidP="00515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 w:firstLine="107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E01A5">
              <w:rPr>
                <w:rFonts w:ascii="Angsana New" w:hAnsi="Angsana New"/>
                <w:spacing w:val="-6"/>
                <w:sz w:val="30"/>
                <w:szCs w:val="30"/>
              </w:rPr>
              <w:t>14</w:t>
            </w:r>
            <w:r w:rsidR="005F2E66" w:rsidRPr="003E01A5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5F2E66" w:rsidRPr="003E01A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สิงหาคม </w:t>
            </w:r>
            <w:r w:rsidRPr="003E01A5">
              <w:rPr>
                <w:rFonts w:ascii="Angsana New" w:hAnsi="Angsana New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4853E4CA" w14:textId="47D95FD9" w:rsidR="005F2E66" w:rsidRPr="003E01A5" w:rsidRDefault="005B751D" w:rsidP="00515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 w:firstLine="7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E01A5">
              <w:rPr>
                <w:rFonts w:ascii="Angsana New" w:hAnsi="Angsana New"/>
                <w:spacing w:val="-4"/>
                <w:sz w:val="30"/>
                <w:szCs w:val="30"/>
              </w:rPr>
              <w:t>13</w:t>
            </w:r>
            <w:r w:rsidR="005F2E66" w:rsidRPr="003E01A5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5F2E66" w:rsidRPr="003E01A5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3E01A5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7D00B5" w14:textId="78939AE5" w:rsidR="005F2E66" w:rsidRPr="003E01A5" w:rsidRDefault="005F2E66" w:rsidP="005F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="Angsana New" w:hAnsi="Angsana New"/>
                <w:sz w:val="30"/>
                <w:szCs w:val="30"/>
              </w:rPr>
              <w:t>(</w:t>
            </w:r>
            <w:r w:rsidR="005B751D" w:rsidRPr="003E01A5">
              <w:rPr>
                <w:rFonts w:ascii="Angsana New" w:hAnsi="Angsana New"/>
                <w:sz w:val="30"/>
                <w:szCs w:val="30"/>
              </w:rPr>
              <w:t>0</w:t>
            </w:r>
            <w:r w:rsidRPr="003E01A5">
              <w:rPr>
                <w:rFonts w:ascii="Angsana New" w:hAnsi="Angsana New"/>
                <w:sz w:val="30"/>
                <w:szCs w:val="30"/>
              </w:rPr>
              <w:t>.</w:t>
            </w:r>
            <w:r w:rsidR="005B751D" w:rsidRPr="003E01A5">
              <w:rPr>
                <w:rFonts w:ascii="Angsana New" w:hAnsi="Angsana New"/>
                <w:sz w:val="30"/>
                <w:szCs w:val="30"/>
              </w:rPr>
              <w:t>15</w:t>
            </w:r>
            <w:r w:rsidRPr="003E01A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7910C1A" w14:textId="77777777" w:rsidR="005F2E66" w:rsidRPr="003E01A5" w:rsidRDefault="005F2E66" w:rsidP="005F2E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8A0DF2" w14:textId="708BE19C" w:rsidR="005F2E66" w:rsidRPr="003E01A5" w:rsidRDefault="005F2E66" w:rsidP="0051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63" w:firstLine="357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="Angsana New" w:hAnsi="Angsana New"/>
                <w:sz w:val="30"/>
                <w:szCs w:val="30"/>
              </w:rPr>
              <w:t>(</w:t>
            </w:r>
            <w:r w:rsidR="005B751D" w:rsidRPr="003E01A5">
              <w:rPr>
                <w:rFonts w:ascii="Angsana New" w:hAnsi="Angsana New"/>
                <w:sz w:val="30"/>
                <w:szCs w:val="30"/>
              </w:rPr>
              <w:t>328</w:t>
            </w:r>
            <w:r w:rsidRPr="003E01A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F2E66" w:rsidRPr="003E01A5" w14:paraId="50901EF9" w14:textId="77777777" w:rsidTr="00063120">
        <w:tc>
          <w:tcPr>
            <w:tcW w:w="5220" w:type="dxa"/>
            <w:gridSpan w:val="3"/>
          </w:tcPr>
          <w:p w14:paraId="35EA3DA7" w14:textId="5D2EC7CC" w:rsidR="005F2E66" w:rsidRPr="003E01A5" w:rsidRDefault="005F2E66" w:rsidP="005F2E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เงินปันผลที่จ่ายในปี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764C07EE" w14:textId="77777777" w:rsidR="005F2E66" w:rsidRPr="003E01A5" w:rsidRDefault="005F2E66" w:rsidP="005F2E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9349D" w14:textId="18672F7A" w:rsidR="005F2E66" w:rsidRPr="003E01A5" w:rsidRDefault="005B751D" w:rsidP="005F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5F2E66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270" w:type="dxa"/>
          </w:tcPr>
          <w:p w14:paraId="70C44E50" w14:textId="77777777" w:rsidR="005F2E66" w:rsidRPr="003E01A5" w:rsidRDefault="005F2E66" w:rsidP="005F2E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D46C1" w14:textId="7C0B3929" w:rsidR="005F2E66" w:rsidRPr="003E01A5" w:rsidRDefault="005B751D" w:rsidP="0051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63" w:firstLine="4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</w:tr>
      <w:tr w:rsidR="00CD2A1D" w:rsidRPr="003E01A5" w14:paraId="2FDA6CD3" w14:textId="77777777" w:rsidTr="00063120">
        <w:tc>
          <w:tcPr>
            <w:tcW w:w="5220" w:type="dxa"/>
            <w:gridSpan w:val="3"/>
          </w:tcPr>
          <w:p w14:paraId="4C14CCC1" w14:textId="77777777" w:rsidR="00CD2A1D" w:rsidRPr="003E01A5" w:rsidRDefault="00CD2A1D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4FFDB0F" w14:textId="77777777" w:rsidR="00CD2A1D" w:rsidRPr="003E01A5" w:rsidRDefault="00CD2A1D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683AB35" w14:textId="77777777" w:rsidR="00CD2A1D" w:rsidRPr="003E01A5" w:rsidRDefault="00CD2A1D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C0B83" w14:textId="77777777" w:rsidR="00CD2A1D" w:rsidRPr="003E01A5" w:rsidRDefault="00CD2A1D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46272C9" w14:textId="77777777" w:rsidR="00CD2A1D" w:rsidRPr="003E01A5" w:rsidRDefault="00CD2A1D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055F" w:rsidRPr="003E01A5" w14:paraId="2F215277" w14:textId="77777777" w:rsidTr="00063120">
        <w:tc>
          <w:tcPr>
            <w:tcW w:w="5220" w:type="dxa"/>
            <w:gridSpan w:val="3"/>
          </w:tcPr>
          <w:p w14:paraId="6C7C55FD" w14:textId="7F3F2D9E" w:rsidR="0032055F" w:rsidRPr="003E01A5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ที่ประชุมคณะกรรมการบริษัทปี </w:t>
            </w:r>
            <w:r w:rsidR="005B751D"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มีมติอนุมัติ</w:t>
            </w:r>
          </w:p>
        </w:tc>
        <w:tc>
          <w:tcPr>
            <w:tcW w:w="1530" w:type="dxa"/>
          </w:tcPr>
          <w:p w14:paraId="78FBBF32" w14:textId="77777777" w:rsidR="0032055F" w:rsidRPr="003E01A5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E2DDC4" w14:textId="77777777" w:rsidR="0032055F" w:rsidRPr="003E01A5" w:rsidRDefault="0032055F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2AB1A" w14:textId="77777777" w:rsidR="0032055F" w:rsidRPr="003E01A5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4AEAE0" w14:textId="77777777" w:rsidR="0032055F" w:rsidRPr="003E01A5" w:rsidRDefault="0032055F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24D8" w:rsidRPr="003E01A5" w14:paraId="6DC96630" w14:textId="77777777" w:rsidTr="00515CB5">
        <w:tc>
          <w:tcPr>
            <w:tcW w:w="1975" w:type="dxa"/>
            <w:hideMark/>
          </w:tcPr>
          <w:p w14:paraId="2C6576D3" w14:textId="77777777" w:rsidR="00D824D8" w:rsidRPr="003E01A5" w:rsidRDefault="00D824D8" w:rsidP="00D824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5" w:type="dxa"/>
            <w:hideMark/>
          </w:tcPr>
          <w:p w14:paraId="4B8C3D17" w14:textId="77777777" w:rsidR="00D824D8" w:rsidRPr="003E01A5" w:rsidRDefault="00D824D8" w:rsidP="00D824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7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คณะกรรมการบริษัท</w:t>
            </w:r>
          </w:p>
        </w:tc>
        <w:tc>
          <w:tcPr>
            <w:tcW w:w="1440" w:type="dxa"/>
          </w:tcPr>
          <w:p w14:paraId="5E107D49" w14:textId="0665D163" w:rsidR="00D824D8" w:rsidRPr="003E01A5" w:rsidRDefault="00515CB5" w:rsidP="00515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 w:firstLine="2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5B751D" w:rsidRPr="003E01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</w:t>
            </w:r>
            <w:r w:rsidR="00D824D8" w:rsidRPr="003E01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D824D8" w:rsidRPr="003E01A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สิงหาคม </w:t>
            </w:r>
            <w:r w:rsidR="005B751D" w:rsidRPr="003E01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39A342DF" w14:textId="2A6AC1F5" w:rsidR="00D824D8" w:rsidRPr="003E01A5" w:rsidRDefault="00515CB5" w:rsidP="00515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" w:right="-10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</w:t>
            </w:r>
            <w:r w:rsidR="005B751D" w:rsidRPr="003E01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</w:t>
            </w:r>
            <w:r w:rsidR="00D824D8" w:rsidRPr="003E01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D824D8" w:rsidRPr="003E01A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กันยายน </w:t>
            </w:r>
            <w:r w:rsidR="005B751D" w:rsidRPr="003E01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47492753" w14:textId="1900209B" w:rsidR="00D824D8" w:rsidRPr="003E01A5" w:rsidRDefault="005B751D" w:rsidP="0051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 w:hanging="267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824D8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5C766B79" w14:textId="77777777" w:rsidR="00D824D8" w:rsidRPr="003E01A5" w:rsidRDefault="00D824D8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05F65F" w14:textId="780C06C4" w:rsidR="00D824D8" w:rsidRPr="003E01A5" w:rsidRDefault="005B751D" w:rsidP="005D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0"/>
              </w:tabs>
              <w:spacing w:line="240" w:lineRule="auto"/>
              <w:ind w:left="-108" w:right="-643" w:firstLine="447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</w:tr>
      <w:tr w:rsidR="000A49DB" w:rsidRPr="003E01A5" w14:paraId="4D6F8558" w14:textId="77777777" w:rsidTr="00515CB5">
        <w:tc>
          <w:tcPr>
            <w:tcW w:w="1975" w:type="dxa"/>
          </w:tcPr>
          <w:p w14:paraId="62622ACF" w14:textId="77777777" w:rsidR="000A49DB" w:rsidRPr="003E01A5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5" w:type="dxa"/>
          </w:tcPr>
          <w:p w14:paraId="6B112C46" w14:textId="77777777" w:rsidR="000A49DB" w:rsidRPr="003E01A5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CDC7AE9" w14:textId="58E3AB5C" w:rsidR="000A49DB" w:rsidRPr="003E01A5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163EB54" w14:textId="04E82518" w:rsidR="000A49DB" w:rsidRPr="003E01A5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47AF35" w14:textId="77777777" w:rsidR="000A49DB" w:rsidRPr="003E01A5" w:rsidRDefault="000A49DB" w:rsidP="0051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 w:hanging="2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197F36" w14:textId="77777777" w:rsidR="000A49DB" w:rsidRPr="003E01A5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3222D7" w14:textId="77777777" w:rsidR="000A49DB" w:rsidRPr="003E01A5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055F" w:rsidRPr="003E01A5" w14:paraId="2D4F3380" w14:textId="77777777" w:rsidTr="00515CB5">
        <w:tc>
          <w:tcPr>
            <w:tcW w:w="3780" w:type="dxa"/>
            <w:gridSpan w:val="2"/>
          </w:tcPr>
          <w:p w14:paraId="4A5B68E5" w14:textId="72FCFEBC" w:rsidR="0032055F" w:rsidRPr="003E01A5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ที่ประชุมผู้ถือหุ้นประจำปี </w:t>
            </w:r>
            <w:r w:rsidR="005B751D"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มีมติอนุมัติ</w:t>
            </w:r>
          </w:p>
        </w:tc>
        <w:tc>
          <w:tcPr>
            <w:tcW w:w="1440" w:type="dxa"/>
          </w:tcPr>
          <w:p w14:paraId="2FD3F08F" w14:textId="77777777" w:rsidR="0032055F" w:rsidRPr="003E01A5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C06FD8" w14:textId="77777777" w:rsidR="0032055F" w:rsidRPr="003E01A5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8F9FC4" w14:textId="77777777" w:rsidR="0032055F" w:rsidRPr="003E01A5" w:rsidRDefault="0032055F" w:rsidP="0051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 w:hanging="2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F0E411" w14:textId="77777777" w:rsidR="0032055F" w:rsidRPr="003E01A5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6A2D0D" w14:textId="77777777" w:rsidR="0032055F" w:rsidRPr="003E01A5" w:rsidRDefault="0032055F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24D8" w:rsidRPr="003E01A5" w14:paraId="6711DA62" w14:textId="77777777" w:rsidTr="00515CB5">
        <w:tc>
          <w:tcPr>
            <w:tcW w:w="1975" w:type="dxa"/>
            <w:hideMark/>
          </w:tcPr>
          <w:p w14:paraId="52777EEE" w14:textId="77777777" w:rsidR="00D824D8" w:rsidRPr="003E01A5" w:rsidRDefault="00D824D8" w:rsidP="00D824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5" w:type="dxa"/>
            <w:hideMark/>
          </w:tcPr>
          <w:p w14:paraId="4D4D4A99" w14:textId="77777777" w:rsidR="00D824D8" w:rsidRPr="003E01A5" w:rsidRDefault="00D824D8" w:rsidP="00D824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7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สามัญผู้ถือหุ้น</w:t>
            </w:r>
          </w:p>
        </w:tc>
        <w:tc>
          <w:tcPr>
            <w:tcW w:w="1440" w:type="dxa"/>
          </w:tcPr>
          <w:p w14:paraId="2933BD21" w14:textId="275C0F1C" w:rsidR="00D824D8" w:rsidRPr="003E01A5" w:rsidRDefault="00515CB5" w:rsidP="0051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720"/>
                <w:tab w:val="left" w:pos="888"/>
              </w:tabs>
              <w:spacing w:line="240" w:lineRule="auto"/>
              <w:ind w:left="-122" w:right="-561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D824D8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824D8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40EB63E5" w14:textId="03849441" w:rsidR="00D824D8" w:rsidRPr="003E01A5" w:rsidRDefault="00515CB5" w:rsidP="00D824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5B751D" w:rsidRPr="003E01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</w:t>
            </w:r>
            <w:r w:rsidR="00D824D8" w:rsidRPr="003E01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D824D8" w:rsidRPr="003E01A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พฤษภาคม </w:t>
            </w:r>
            <w:r w:rsidR="005B751D" w:rsidRPr="003E01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216417EB" w14:textId="5C47C01E" w:rsidR="00D824D8" w:rsidRPr="003E01A5" w:rsidRDefault="005B751D" w:rsidP="0051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 w:hanging="267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824D8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17F6500A" w14:textId="7480769D" w:rsidR="00D824D8" w:rsidRPr="003E01A5" w:rsidRDefault="00D824D8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6955EA" w14:textId="1CF77917" w:rsidR="00D824D8" w:rsidRPr="003E01A5" w:rsidRDefault="005B751D" w:rsidP="0051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177"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824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D824D8" w:rsidRPr="003E01A5" w14:paraId="635E84E0" w14:textId="77777777" w:rsidTr="00515CB5">
        <w:tc>
          <w:tcPr>
            <w:tcW w:w="1975" w:type="dxa"/>
            <w:hideMark/>
          </w:tcPr>
          <w:p w14:paraId="32F3BC6A" w14:textId="013EC90A" w:rsidR="00D824D8" w:rsidRPr="003E01A5" w:rsidRDefault="00D824D8" w:rsidP="00D824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5" w:type="dxa"/>
            <w:hideMark/>
          </w:tcPr>
          <w:p w14:paraId="4B900E0A" w14:textId="57BE4D5C" w:rsidR="00D824D8" w:rsidRPr="003E01A5" w:rsidRDefault="00D824D8" w:rsidP="00D824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7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คณะกรรมการบริษัท</w:t>
            </w:r>
          </w:p>
        </w:tc>
        <w:tc>
          <w:tcPr>
            <w:tcW w:w="1440" w:type="dxa"/>
          </w:tcPr>
          <w:p w14:paraId="7077862C" w14:textId="0636361F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D824D8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824D8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34633F72" w14:textId="609BF364" w:rsidR="00D824D8" w:rsidRPr="003E01A5" w:rsidRDefault="00515CB5" w:rsidP="00D824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824D8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824D8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5BCD2" w14:textId="4F587522" w:rsidR="00D824D8" w:rsidRPr="003E01A5" w:rsidRDefault="00D824D8" w:rsidP="0051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 w:hanging="267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BA9BE46" w14:textId="77777777" w:rsidR="00D824D8" w:rsidRPr="003E01A5" w:rsidRDefault="00D824D8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5522E" w14:textId="62B66BEF" w:rsidR="00D824D8" w:rsidRPr="003E01A5" w:rsidRDefault="00774D46" w:rsidP="0077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1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D824D8"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678</w:t>
            </w:r>
            <w:r w:rsidR="00D824D8"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2055F" w:rsidRPr="003E01A5" w14:paraId="2A54CABE" w14:textId="77777777" w:rsidTr="00515CB5">
        <w:tc>
          <w:tcPr>
            <w:tcW w:w="3780" w:type="dxa"/>
            <w:gridSpan w:val="2"/>
            <w:hideMark/>
          </w:tcPr>
          <w:p w14:paraId="3C1C813B" w14:textId="03C3D6F8" w:rsidR="0032055F" w:rsidRPr="003E01A5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เงินปันผลที่จ่ายในปี </w:t>
            </w:r>
            <w:r w:rsidR="005B751D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2C9697F1" w14:textId="77777777" w:rsidR="0032055F" w:rsidRPr="003E01A5" w:rsidRDefault="0032055F" w:rsidP="0032055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4FB46C" w14:textId="77777777" w:rsidR="0032055F" w:rsidRPr="003E01A5" w:rsidRDefault="0032055F" w:rsidP="0032055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C94BBC" w14:textId="76D0ED1B" w:rsidR="0032055F" w:rsidRPr="003E01A5" w:rsidRDefault="005B751D" w:rsidP="0051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 w:hanging="2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D824D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096B1D21" w14:textId="77777777" w:rsidR="0032055F" w:rsidRPr="003E01A5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492672" w14:textId="1908281B" w:rsidR="0032055F" w:rsidRPr="003E01A5" w:rsidRDefault="005B751D" w:rsidP="0051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77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824D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751</w:t>
            </w:r>
          </w:p>
        </w:tc>
      </w:tr>
    </w:tbl>
    <w:bookmarkEnd w:id="13"/>
    <w:p w14:paraId="045100CA" w14:textId="60F46290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เครื่องมือทางการเงิน </w:t>
      </w:r>
    </w:p>
    <w:p w14:paraId="3297FF14" w14:textId="77777777" w:rsidR="00AF5618" w:rsidRPr="003E01A5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0C2176DD" w14:textId="77777777" w:rsidR="00AF5618" w:rsidRPr="003E01A5" w:rsidRDefault="00AF5618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AD9B288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CA2F8BB" w14:textId="662B7CCE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3E01A5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3E01A5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32CD202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260"/>
        <w:gridCol w:w="1260"/>
        <w:gridCol w:w="1170"/>
      </w:tblGrid>
      <w:tr w:rsidR="00DE7CF6" w:rsidRPr="003E01A5" w14:paraId="0ED33F60" w14:textId="77777777" w:rsidTr="00A87A8A">
        <w:trPr>
          <w:trHeight w:val="262"/>
          <w:tblHeader/>
        </w:trPr>
        <w:tc>
          <w:tcPr>
            <w:tcW w:w="5580" w:type="dxa"/>
            <w:vAlign w:val="bottom"/>
          </w:tcPr>
          <w:p w14:paraId="498179C8" w14:textId="3C402727" w:rsidR="00DE7CF6" w:rsidRPr="003E01A5" w:rsidRDefault="00DE7CF6" w:rsidP="004815B3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6994DC45" w14:textId="643795FA" w:rsidR="00DE7CF6" w:rsidRPr="003E01A5" w:rsidRDefault="00DE7CF6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E7CF6" w:rsidRPr="003E01A5" w14:paraId="65533DD7" w14:textId="77777777" w:rsidTr="00A87A8A">
        <w:trPr>
          <w:trHeight w:val="262"/>
          <w:tblHeader/>
        </w:trPr>
        <w:tc>
          <w:tcPr>
            <w:tcW w:w="5580" w:type="dxa"/>
            <w:vAlign w:val="bottom"/>
          </w:tcPr>
          <w:p w14:paraId="59330676" w14:textId="042AE8ED" w:rsidR="00DE7CF6" w:rsidRPr="003E01A5" w:rsidRDefault="00DE7CF6" w:rsidP="004815B3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2F3A2968" w14:textId="42151EB5" w:rsidR="00DE7CF6" w:rsidRPr="003E01A5" w:rsidRDefault="00DE7CF6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E7CF6" w:rsidRPr="003E01A5" w14:paraId="47AE4CD1" w14:textId="77777777" w:rsidTr="00A87A8A">
        <w:trPr>
          <w:trHeight w:val="262"/>
          <w:tblHeader/>
        </w:trPr>
        <w:tc>
          <w:tcPr>
            <w:tcW w:w="5580" w:type="dxa"/>
            <w:vAlign w:val="bottom"/>
          </w:tcPr>
          <w:p w14:paraId="457850C0" w14:textId="2AB24557" w:rsidR="00DE7CF6" w:rsidRPr="003E01A5" w:rsidRDefault="00DE7CF6" w:rsidP="004815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33BEA1F4" w14:textId="2CCBC8A4" w:rsidR="00DE7CF6" w:rsidRPr="003E01A5" w:rsidRDefault="00DE7CF6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0" w:type="dxa"/>
            <w:vAlign w:val="bottom"/>
          </w:tcPr>
          <w:p w14:paraId="3357DD11" w14:textId="3AC5DF9B" w:rsidR="00DE7CF6" w:rsidRPr="003E01A5" w:rsidRDefault="00DE7CF6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70" w:type="dxa"/>
            <w:vAlign w:val="bottom"/>
          </w:tcPr>
          <w:p w14:paraId="47489CA5" w14:textId="681AF6DA" w:rsidR="00DE7CF6" w:rsidRPr="003E01A5" w:rsidRDefault="00DE7CF6" w:rsidP="004815B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B5640" w:rsidRPr="003E01A5" w14:paraId="5F923B2F" w14:textId="77777777" w:rsidTr="00A87A8A">
        <w:trPr>
          <w:trHeight w:val="262"/>
          <w:tblHeader/>
        </w:trPr>
        <w:tc>
          <w:tcPr>
            <w:tcW w:w="5580" w:type="dxa"/>
          </w:tcPr>
          <w:p w14:paraId="04C5D6D4" w14:textId="77777777" w:rsidR="002B5640" w:rsidRPr="003E01A5" w:rsidRDefault="002B5640" w:rsidP="004815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690" w:type="dxa"/>
            <w:gridSpan w:val="3"/>
          </w:tcPr>
          <w:p w14:paraId="0E1F3DCB" w14:textId="09BBFF64" w:rsidR="002B5640" w:rsidRPr="003E01A5" w:rsidRDefault="002B5640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E7CF6" w:rsidRPr="003E01A5" w14:paraId="254FAAE2" w14:textId="77777777" w:rsidTr="00A87A8A">
        <w:trPr>
          <w:trHeight w:val="262"/>
        </w:trPr>
        <w:tc>
          <w:tcPr>
            <w:tcW w:w="5580" w:type="dxa"/>
          </w:tcPr>
          <w:p w14:paraId="07F55AE3" w14:textId="57A798C3" w:rsidR="00DE7CF6" w:rsidRPr="003E01A5" w:rsidRDefault="005B751D" w:rsidP="004815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6AAC5DA6" w14:textId="77777777" w:rsidR="00DE7CF6" w:rsidRPr="003E01A5" w:rsidRDefault="00DE7CF6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191A96E" w14:textId="77777777" w:rsidR="00DE7CF6" w:rsidRPr="003E01A5" w:rsidRDefault="00DE7CF6" w:rsidP="004815B3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0F3421" w14:textId="77777777" w:rsidR="00DE7CF6" w:rsidRPr="003E01A5" w:rsidRDefault="00DE7CF6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7CF6" w:rsidRPr="003E01A5" w14:paraId="208E39F6" w14:textId="77777777" w:rsidTr="00A87A8A">
        <w:trPr>
          <w:trHeight w:val="262"/>
        </w:trPr>
        <w:tc>
          <w:tcPr>
            <w:tcW w:w="5580" w:type="dxa"/>
          </w:tcPr>
          <w:p w14:paraId="7C5B7238" w14:textId="77777777" w:rsidR="00DE7CF6" w:rsidRPr="003E01A5" w:rsidRDefault="00DE7CF6" w:rsidP="004815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</w:tcPr>
          <w:p w14:paraId="5B39D18B" w14:textId="77777777" w:rsidR="00DE7CF6" w:rsidRPr="003E01A5" w:rsidRDefault="00DE7CF6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4289D6F" w14:textId="77777777" w:rsidR="00DE7CF6" w:rsidRPr="003E01A5" w:rsidRDefault="00DE7CF6" w:rsidP="004815B3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429657" w14:textId="77777777" w:rsidR="00DE7CF6" w:rsidRPr="003E01A5" w:rsidRDefault="00DE7CF6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07A" w:rsidRPr="003E01A5" w14:paraId="0FB004E0" w14:textId="77777777" w:rsidTr="00A87A8A">
        <w:trPr>
          <w:trHeight w:val="262"/>
        </w:trPr>
        <w:tc>
          <w:tcPr>
            <w:tcW w:w="5580" w:type="dxa"/>
          </w:tcPr>
          <w:p w14:paraId="0B52483F" w14:textId="77777777" w:rsidR="00C7407A" w:rsidRPr="003E01A5" w:rsidRDefault="00C7407A" w:rsidP="00C7407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เงินลงทุนในตราสารทุนและตราสารหนี้</w:t>
            </w:r>
          </w:p>
        </w:tc>
        <w:tc>
          <w:tcPr>
            <w:tcW w:w="1260" w:type="dxa"/>
          </w:tcPr>
          <w:p w14:paraId="6EAA3D00" w14:textId="0F0B0C7C" w:rsidR="00C7407A" w:rsidRPr="003E01A5" w:rsidRDefault="005B751D" w:rsidP="00C7407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224</w:t>
            </w:r>
          </w:p>
        </w:tc>
        <w:tc>
          <w:tcPr>
            <w:tcW w:w="1260" w:type="dxa"/>
          </w:tcPr>
          <w:p w14:paraId="13F317F9" w14:textId="672202AE" w:rsidR="00C7407A" w:rsidRPr="003E01A5" w:rsidRDefault="005B751D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14:paraId="33B707B9" w14:textId="40745B0A" w:rsidR="00C7407A" w:rsidRPr="003E01A5" w:rsidRDefault="004E2BF4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4,597</w:t>
            </w:r>
          </w:p>
        </w:tc>
      </w:tr>
      <w:tr w:rsidR="00C7407A" w:rsidRPr="003E01A5" w14:paraId="70BBD3CB" w14:textId="77777777" w:rsidTr="00A87A8A">
        <w:trPr>
          <w:trHeight w:val="262"/>
        </w:trPr>
        <w:tc>
          <w:tcPr>
            <w:tcW w:w="5580" w:type="dxa"/>
          </w:tcPr>
          <w:p w14:paraId="6EB7AF7B" w14:textId="5837A424" w:rsidR="00C7407A" w:rsidRPr="003E01A5" w:rsidRDefault="00C7407A" w:rsidP="00C74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260" w:type="dxa"/>
          </w:tcPr>
          <w:p w14:paraId="17D40509" w14:textId="663A235C" w:rsidR="00C7407A" w:rsidRPr="003E01A5" w:rsidRDefault="00C7407A" w:rsidP="00A530A9">
            <w:pPr>
              <w:pStyle w:val="acctfourfigures"/>
              <w:tabs>
                <w:tab w:val="clear" w:pos="765"/>
              </w:tabs>
              <w:spacing w:line="240" w:lineRule="atLeast"/>
              <w:ind w:left="-42" w:right="16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3BD1EDC8" w14:textId="5F6B6520" w:rsidR="00C7407A" w:rsidRPr="003E01A5" w:rsidRDefault="00C7407A" w:rsidP="00C7407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9AF2F71" w14:textId="2F87B443" w:rsidR="00C7407A" w:rsidRPr="003E01A5" w:rsidRDefault="005B751D" w:rsidP="00F81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C7407A" w:rsidRPr="003E01A5" w14:paraId="2D195634" w14:textId="77777777" w:rsidTr="00A87A8A">
        <w:trPr>
          <w:trHeight w:val="262"/>
        </w:trPr>
        <w:tc>
          <w:tcPr>
            <w:tcW w:w="5580" w:type="dxa"/>
          </w:tcPr>
          <w:p w14:paraId="4A5FA73C" w14:textId="77777777" w:rsidR="00C7407A" w:rsidRPr="003E01A5" w:rsidRDefault="00C7407A" w:rsidP="00C7407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29F72E6" w14:textId="77777777" w:rsidR="00C7407A" w:rsidRPr="003E01A5" w:rsidRDefault="00C7407A" w:rsidP="00C7407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A07D40B" w14:textId="77777777" w:rsidR="00C7407A" w:rsidRPr="003E01A5" w:rsidRDefault="00C7407A" w:rsidP="00C7407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5E98D1" w14:textId="77777777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07A" w:rsidRPr="003E01A5" w14:paraId="6215AFC5" w14:textId="77777777" w:rsidTr="00A87A8A">
        <w:trPr>
          <w:trHeight w:val="262"/>
        </w:trPr>
        <w:tc>
          <w:tcPr>
            <w:tcW w:w="5580" w:type="dxa"/>
          </w:tcPr>
          <w:p w14:paraId="70B91977" w14:textId="77777777" w:rsidR="00C7407A" w:rsidRPr="003E01A5" w:rsidRDefault="00C7407A" w:rsidP="00C74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260" w:type="dxa"/>
          </w:tcPr>
          <w:p w14:paraId="0812DADA" w14:textId="77777777" w:rsidR="00C7407A" w:rsidRPr="003E01A5" w:rsidRDefault="00C7407A" w:rsidP="00C7407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66290F8" w14:textId="77777777" w:rsidR="00C7407A" w:rsidRPr="003E01A5" w:rsidRDefault="00C7407A" w:rsidP="00C7407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74C77B" w14:textId="77777777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07A" w:rsidRPr="003E01A5" w14:paraId="7C90EAF7" w14:textId="77777777" w:rsidTr="00A87A8A">
        <w:trPr>
          <w:trHeight w:val="262"/>
        </w:trPr>
        <w:tc>
          <w:tcPr>
            <w:tcW w:w="5580" w:type="dxa"/>
          </w:tcPr>
          <w:p w14:paraId="7504FC98" w14:textId="77777777" w:rsidR="00C7407A" w:rsidRPr="003E01A5" w:rsidRDefault="00C7407A" w:rsidP="00C7407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5B5B3FDD" w14:textId="2B5E37AE" w:rsidR="00C7407A" w:rsidRPr="003E01A5" w:rsidRDefault="00C7407A" w:rsidP="00A530A9">
            <w:pPr>
              <w:pStyle w:val="acctfourfigures"/>
              <w:tabs>
                <w:tab w:val="clear" w:pos="765"/>
                <w:tab w:val="left" w:pos="464"/>
              </w:tabs>
              <w:spacing w:line="240" w:lineRule="atLeast"/>
              <w:ind w:left="-42" w:right="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56ADE9CF" w14:textId="588AE833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9E54B92" w14:textId="5F2444D9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007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7407A" w:rsidRPr="003E01A5" w14:paraId="186997B9" w14:textId="77777777" w:rsidTr="00A87A8A">
        <w:trPr>
          <w:trHeight w:val="262"/>
        </w:trPr>
        <w:tc>
          <w:tcPr>
            <w:tcW w:w="5580" w:type="dxa"/>
          </w:tcPr>
          <w:p w14:paraId="5E92F825" w14:textId="77777777" w:rsidR="00C7407A" w:rsidRPr="003E01A5" w:rsidRDefault="00C7407A" w:rsidP="00C7407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47468B5E" w14:textId="27762BDD" w:rsidR="00C7407A" w:rsidRPr="003E01A5" w:rsidRDefault="00C7407A" w:rsidP="00A530A9">
            <w:pPr>
              <w:pStyle w:val="acctfourfigures"/>
              <w:tabs>
                <w:tab w:val="clear" w:pos="765"/>
              </w:tabs>
              <w:spacing w:line="240" w:lineRule="atLeast"/>
              <w:ind w:left="-42" w:right="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785D6C83" w14:textId="22E9BE33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468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5AD0D433" w14:textId="1A7AAB0D" w:rsidR="00C7407A" w:rsidRPr="003E01A5" w:rsidRDefault="00C7407A" w:rsidP="00A5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407A" w:rsidRPr="003E01A5" w14:paraId="70FD0F71" w14:textId="77777777" w:rsidTr="00A87A8A">
        <w:trPr>
          <w:trHeight w:val="262"/>
        </w:trPr>
        <w:tc>
          <w:tcPr>
            <w:tcW w:w="5580" w:type="dxa"/>
          </w:tcPr>
          <w:p w14:paraId="25EE5CF7" w14:textId="77777777" w:rsidR="00C7407A" w:rsidRPr="003E01A5" w:rsidRDefault="00C7407A" w:rsidP="00C7407A">
            <w:pPr>
              <w:ind w:left="-14" w:right="-9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260" w:type="dxa"/>
          </w:tcPr>
          <w:p w14:paraId="44713184" w14:textId="77777777" w:rsidR="00C7407A" w:rsidRPr="003E01A5" w:rsidRDefault="00C7407A" w:rsidP="00C7407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  <w:lang w:val="en-US" w:bidi="th-TH"/>
              </w:rPr>
            </w:pPr>
          </w:p>
        </w:tc>
        <w:tc>
          <w:tcPr>
            <w:tcW w:w="1260" w:type="dxa"/>
          </w:tcPr>
          <w:p w14:paraId="45858139" w14:textId="77777777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6832A5E" w14:textId="77777777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43" w:right="-8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407A" w:rsidRPr="003E01A5" w14:paraId="63E129FC" w14:textId="77777777" w:rsidTr="00A87A8A">
        <w:trPr>
          <w:trHeight w:val="262"/>
        </w:trPr>
        <w:tc>
          <w:tcPr>
            <w:tcW w:w="5580" w:type="dxa"/>
          </w:tcPr>
          <w:p w14:paraId="37466434" w14:textId="715F074F" w:rsidR="00C7407A" w:rsidRPr="003E01A5" w:rsidRDefault="005B751D" w:rsidP="00C74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227EE600" w14:textId="77777777" w:rsidR="00C7407A" w:rsidRPr="003E01A5" w:rsidRDefault="00C7407A" w:rsidP="00C7407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94A4FEF" w14:textId="77777777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94DCA3" w14:textId="77777777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07A" w:rsidRPr="003E01A5" w14:paraId="67C391EC" w14:textId="77777777" w:rsidTr="00A87A8A">
        <w:trPr>
          <w:trHeight w:val="262"/>
        </w:trPr>
        <w:tc>
          <w:tcPr>
            <w:tcW w:w="5580" w:type="dxa"/>
          </w:tcPr>
          <w:p w14:paraId="5014A168" w14:textId="5D7D8F5C" w:rsidR="00C7407A" w:rsidRPr="003E01A5" w:rsidRDefault="00C7407A" w:rsidP="00C7407A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</w:tcPr>
          <w:p w14:paraId="4280EC19" w14:textId="77777777" w:rsidR="00C7407A" w:rsidRPr="003E01A5" w:rsidRDefault="00C7407A" w:rsidP="00C7407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6EE4256" w14:textId="77777777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84E149" w14:textId="77777777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07A" w:rsidRPr="003E01A5" w14:paraId="191FD603" w14:textId="77777777" w:rsidTr="00A87A8A">
        <w:trPr>
          <w:trHeight w:val="262"/>
        </w:trPr>
        <w:tc>
          <w:tcPr>
            <w:tcW w:w="5580" w:type="dxa"/>
          </w:tcPr>
          <w:p w14:paraId="54C1F3DC" w14:textId="33E790F6" w:rsidR="00C7407A" w:rsidRPr="003E01A5" w:rsidRDefault="00C7407A" w:rsidP="00C7407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เงินลงทุนในตราสารทุนและตราสารหนี้</w:t>
            </w:r>
          </w:p>
        </w:tc>
        <w:tc>
          <w:tcPr>
            <w:tcW w:w="1260" w:type="dxa"/>
          </w:tcPr>
          <w:p w14:paraId="2FB512B1" w14:textId="08648539" w:rsidR="00C7407A" w:rsidRPr="003E01A5" w:rsidRDefault="005B751D" w:rsidP="00C7407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1260" w:type="dxa"/>
          </w:tcPr>
          <w:p w14:paraId="509AECFD" w14:textId="35AE829E" w:rsidR="00C7407A" w:rsidRPr="003E01A5" w:rsidRDefault="005B751D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170" w:type="dxa"/>
          </w:tcPr>
          <w:p w14:paraId="41A2AEFC" w14:textId="77ED2AB9" w:rsidR="00C7407A" w:rsidRPr="003E01A5" w:rsidRDefault="005B751D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7407A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C7407A" w:rsidRPr="003E01A5" w14:paraId="6D87D656" w14:textId="77777777" w:rsidTr="00A87A8A">
        <w:trPr>
          <w:trHeight w:val="262"/>
        </w:trPr>
        <w:tc>
          <w:tcPr>
            <w:tcW w:w="5580" w:type="dxa"/>
          </w:tcPr>
          <w:p w14:paraId="1BE06C59" w14:textId="55B0F2D3" w:rsidR="00C7407A" w:rsidRPr="003E01A5" w:rsidRDefault="00C7407A" w:rsidP="00C7407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260" w:type="dxa"/>
          </w:tcPr>
          <w:p w14:paraId="0BA94DD4" w14:textId="1BAA570C" w:rsidR="00C7407A" w:rsidRPr="003E01A5" w:rsidRDefault="00C7407A" w:rsidP="00A530A9">
            <w:pPr>
              <w:pStyle w:val="acctfourfigures"/>
              <w:tabs>
                <w:tab w:val="clear" w:pos="765"/>
              </w:tabs>
              <w:spacing w:line="240" w:lineRule="atLeast"/>
              <w:ind w:left="-42" w:right="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791B7A08" w14:textId="7ED640C6" w:rsidR="00C7407A" w:rsidRPr="003E01A5" w:rsidRDefault="00C7407A" w:rsidP="00A5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43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E2571B4" w14:textId="41C146F8" w:rsidR="00C7407A" w:rsidRPr="003E01A5" w:rsidRDefault="005B751D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</w:tr>
      <w:tr w:rsidR="00C7407A" w:rsidRPr="003E01A5" w14:paraId="05F47954" w14:textId="77777777" w:rsidTr="00A87A8A">
        <w:trPr>
          <w:trHeight w:val="262"/>
        </w:trPr>
        <w:tc>
          <w:tcPr>
            <w:tcW w:w="5580" w:type="dxa"/>
          </w:tcPr>
          <w:p w14:paraId="7561EA1B" w14:textId="31C6F12D" w:rsidR="00C7407A" w:rsidRPr="003E01A5" w:rsidRDefault="00C7407A" w:rsidP="00C7407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485F16C7" w14:textId="77777777" w:rsidR="00C7407A" w:rsidRPr="003E01A5" w:rsidRDefault="00C7407A" w:rsidP="00A530A9">
            <w:pPr>
              <w:pStyle w:val="acctfourfigures"/>
              <w:tabs>
                <w:tab w:val="clear" w:pos="765"/>
              </w:tabs>
              <w:spacing w:line="240" w:lineRule="atLeast"/>
              <w:ind w:left="-42" w:right="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2F9ABA2" w14:textId="381F26FC" w:rsidR="00C7407A" w:rsidRPr="003E01A5" w:rsidRDefault="00C7407A" w:rsidP="00A5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548163" w14:textId="1E277102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07A" w:rsidRPr="003E01A5" w14:paraId="3D6BA9A5" w14:textId="77777777" w:rsidTr="00A87A8A">
        <w:trPr>
          <w:trHeight w:val="262"/>
        </w:trPr>
        <w:tc>
          <w:tcPr>
            <w:tcW w:w="5580" w:type="dxa"/>
          </w:tcPr>
          <w:p w14:paraId="2FB3E3D7" w14:textId="4F47B546" w:rsidR="00C7407A" w:rsidRPr="003E01A5" w:rsidRDefault="00C7407A" w:rsidP="00C7407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260" w:type="dxa"/>
          </w:tcPr>
          <w:p w14:paraId="23386E6C" w14:textId="77777777" w:rsidR="00C7407A" w:rsidRPr="003E01A5" w:rsidRDefault="00C7407A" w:rsidP="00A530A9">
            <w:pPr>
              <w:pStyle w:val="acctfourfigures"/>
              <w:tabs>
                <w:tab w:val="clear" w:pos="765"/>
              </w:tabs>
              <w:spacing w:line="240" w:lineRule="atLeast"/>
              <w:ind w:left="-42" w:right="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6F0EB5E" w14:textId="77777777" w:rsidR="00C7407A" w:rsidRPr="003E01A5" w:rsidRDefault="00C7407A" w:rsidP="00A5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34108C" w14:textId="77777777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07A" w:rsidRPr="003E01A5" w14:paraId="68B819A1" w14:textId="77777777" w:rsidTr="00A87A8A">
        <w:trPr>
          <w:trHeight w:val="262"/>
        </w:trPr>
        <w:tc>
          <w:tcPr>
            <w:tcW w:w="5580" w:type="dxa"/>
          </w:tcPr>
          <w:p w14:paraId="56A62BDF" w14:textId="25A332A5" w:rsidR="00C7407A" w:rsidRPr="003E01A5" w:rsidRDefault="00C7407A" w:rsidP="00C7407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3FEDDE28" w14:textId="53CAC30F" w:rsidR="00C7407A" w:rsidRPr="003E01A5" w:rsidRDefault="00C7407A" w:rsidP="00A530A9">
            <w:pPr>
              <w:pStyle w:val="acctfourfigures"/>
              <w:tabs>
                <w:tab w:val="clear" w:pos="765"/>
              </w:tabs>
              <w:spacing w:line="240" w:lineRule="atLeast"/>
              <w:ind w:left="-42" w:right="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23707DB3" w14:textId="28DE1CC0" w:rsidR="00C7407A" w:rsidRPr="003E01A5" w:rsidRDefault="00C7407A" w:rsidP="00A5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43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9DB2F72" w14:textId="5EA50459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7407A" w:rsidRPr="003E01A5" w14:paraId="13569E56" w14:textId="77777777" w:rsidTr="00A87A8A">
        <w:trPr>
          <w:trHeight w:val="262"/>
        </w:trPr>
        <w:tc>
          <w:tcPr>
            <w:tcW w:w="5580" w:type="dxa"/>
          </w:tcPr>
          <w:p w14:paraId="57A28EE6" w14:textId="5E8AC30C" w:rsidR="00C7407A" w:rsidRPr="003E01A5" w:rsidRDefault="00C7407A" w:rsidP="00C7407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1250E9DF" w14:textId="0556D246" w:rsidR="00C7407A" w:rsidRPr="003E01A5" w:rsidRDefault="00C7407A" w:rsidP="00A530A9">
            <w:pPr>
              <w:pStyle w:val="acctfourfigures"/>
              <w:tabs>
                <w:tab w:val="clear" w:pos="765"/>
              </w:tabs>
              <w:spacing w:line="240" w:lineRule="atLeast"/>
              <w:ind w:left="-42" w:right="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4528BB18" w14:textId="753B83FC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479DFF44" w14:textId="667195ED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2D4C2B1" w14:textId="4AA2522A" w:rsidR="00831470" w:rsidRPr="003E01A5" w:rsidRDefault="00831470">
      <w:pPr>
        <w:rPr>
          <w:sz w:val="30"/>
          <w:szCs w:val="30"/>
        </w:rPr>
      </w:pPr>
    </w:p>
    <w:tbl>
      <w:tblPr>
        <w:tblW w:w="92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70"/>
        <w:gridCol w:w="320"/>
        <w:gridCol w:w="1283"/>
        <w:gridCol w:w="320"/>
        <w:gridCol w:w="1392"/>
      </w:tblGrid>
      <w:tr w:rsidR="007501E8" w:rsidRPr="003E01A5" w14:paraId="7251A40A" w14:textId="77777777" w:rsidTr="00121282">
        <w:trPr>
          <w:trHeight w:val="275"/>
          <w:tblHeader/>
        </w:trPr>
        <w:tc>
          <w:tcPr>
            <w:tcW w:w="5970" w:type="dxa"/>
            <w:vAlign w:val="bottom"/>
          </w:tcPr>
          <w:p w14:paraId="22F9A50C" w14:textId="331474E2" w:rsidR="00AF5618" w:rsidRPr="003E01A5" w:rsidRDefault="00AF5618" w:rsidP="004815B3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20" w:type="dxa"/>
            <w:vAlign w:val="bottom"/>
          </w:tcPr>
          <w:p w14:paraId="5E3D76E7" w14:textId="77777777" w:rsidR="00AF5618" w:rsidRPr="003E01A5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770768F0" w14:textId="77777777" w:rsidR="00AF5618" w:rsidRPr="003E01A5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501E8" w:rsidRPr="003E01A5" w14:paraId="591EC41A" w14:textId="77777777" w:rsidTr="00121282">
        <w:trPr>
          <w:trHeight w:val="275"/>
          <w:tblHeader/>
        </w:trPr>
        <w:tc>
          <w:tcPr>
            <w:tcW w:w="5970" w:type="dxa"/>
            <w:vAlign w:val="bottom"/>
          </w:tcPr>
          <w:p w14:paraId="410F005B" w14:textId="77777777" w:rsidR="00AF5618" w:rsidRPr="003E01A5" w:rsidRDefault="00AF5618" w:rsidP="004815B3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20" w:type="dxa"/>
            <w:vAlign w:val="bottom"/>
          </w:tcPr>
          <w:p w14:paraId="778D6C1C" w14:textId="77777777" w:rsidR="00AF5618" w:rsidRPr="003E01A5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07797233" w14:textId="77777777" w:rsidR="00AF5618" w:rsidRPr="003E01A5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501E8" w:rsidRPr="003E01A5" w14:paraId="6A3ECEAA" w14:textId="77777777" w:rsidTr="00121282">
        <w:trPr>
          <w:trHeight w:val="275"/>
          <w:tblHeader/>
        </w:trPr>
        <w:tc>
          <w:tcPr>
            <w:tcW w:w="5970" w:type="dxa"/>
            <w:vAlign w:val="bottom"/>
          </w:tcPr>
          <w:p w14:paraId="0C55EE6B" w14:textId="20F91201" w:rsidR="00AF5618" w:rsidRPr="003E01A5" w:rsidRDefault="00AF5618" w:rsidP="004815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20" w:type="dxa"/>
            <w:vAlign w:val="bottom"/>
          </w:tcPr>
          <w:p w14:paraId="57A83199" w14:textId="77777777" w:rsidR="00AF5618" w:rsidRPr="003E01A5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vAlign w:val="bottom"/>
          </w:tcPr>
          <w:p w14:paraId="6A83934B" w14:textId="28C12C2C" w:rsidR="00AF5618" w:rsidRPr="003E01A5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20" w:type="dxa"/>
          </w:tcPr>
          <w:p w14:paraId="54B6A6D8" w14:textId="77777777" w:rsidR="00AF5618" w:rsidRPr="003E01A5" w:rsidRDefault="00AF5618" w:rsidP="004815B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2" w:type="dxa"/>
            <w:vAlign w:val="bottom"/>
          </w:tcPr>
          <w:p w14:paraId="7E2B9D4F" w14:textId="0F988AB9" w:rsidR="00AF5618" w:rsidRPr="003E01A5" w:rsidRDefault="00AF5618" w:rsidP="004815B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501E8" w:rsidRPr="003E01A5" w14:paraId="50E9DC9F" w14:textId="77777777" w:rsidTr="00121282">
        <w:trPr>
          <w:trHeight w:val="275"/>
          <w:tblHeader/>
        </w:trPr>
        <w:tc>
          <w:tcPr>
            <w:tcW w:w="5970" w:type="dxa"/>
          </w:tcPr>
          <w:p w14:paraId="068B506A" w14:textId="77777777" w:rsidR="00AF5618" w:rsidRPr="003E01A5" w:rsidRDefault="00AF5618" w:rsidP="004815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0" w:type="dxa"/>
          </w:tcPr>
          <w:p w14:paraId="2998A144" w14:textId="77777777" w:rsidR="00AF5618" w:rsidRPr="003E01A5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95" w:type="dxa"/>
            <w:gridSpan w:val="3"/>
          </w:tcPr>
          <w:p w14:paraId="5F6F6E5D" w14:textId="77777777" w:rsidR="00AF5618" w:rsidRPr="003E01A5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501E8" w:rsidRPr="003E01A5" w14:paraId="1CDCFA64" w14:textId="77777777" w:rsidTr="00121282">
        <w:trPr>
          <w:trHeight w:val="275"/>
        </w:trPr>
        <w:tc>
          <w:tcPr>
            <w:tcW w:w="5970" w:type="dxa"/>
          </w:tcPr>
          <w:p w14:paraId="36C19CC0" w14:textId="36CFC861" w:rsidR="00AF5618" w:rsidRPr="003E01A5" w:rsidRDefault="005B751D" w:rsidP="004815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20" w:type="dxa"/>
          </w:tcPr>
          <w:p w14:paraId="3CA73530" w14:textId="77777777" w:rsidR="00AF5618" w:rsidRPr="003E01A5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5B03831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0468B421" w14:textId="77777777" w:rsidR="00AF5618" w:rsidRPr="003E01A5" w:rsidRDefault="00AF5618" w:rsidP="004815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3FD30113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1E8" w:rsidRPr="003E01A5" w14:paraId="29D005C8" w14:textId="77777777" w:rsidTr="00121282">
        <w:trPr>
          <w:trHeight w:val="275"/>
        </w:trPr>
        <w:tc>
          <w:tcPr>
            <w:tcW w:w="5970" w:type="dxa"/>
          </w:tcPr>
          <w:p w14:paraId="647E828D" w14:textId="77777777" w:rsidR="00AF5618" w:rsidRPr="003E01A5" w:rsidRDefault="00AF5618" w:rsidP="004815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320" w:type="dxa"/>
          </w:tcPr>
          <w:p w14:paraId="64634C36" w14:textId="77777777" w:rsidR="00AF5618" w:rsidRPr="003E01A5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506FB086" w14:textId="77777777" w:rsidR="00AF5618" w:rsidRPr="003E01A5" w:rsidRDefault="00AF5618" w:rsidP="004815B3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67D3D6A6" w14:textId="77777777" w:rsidR="00AF5618" w:rsidRPr="003E01A5" w:rsidRDefault="00AF5618" w:rsidP="004815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44DE9391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07A" w:rsidRPr="003E01A5" w14:paraId="6573172F" w14:textId="77777777" w:rsidTr="00121282">
        <w:trPr>
          <w:trHeight w:val="275"/>
        </w:trPr>
        <w:tc>
          <w:tcPr>
            <w:tcW w:w="5970" w:type="dxa"/>
          </w:tcPr>
          <w:p w14:paraId="2C7A96E9" w14:textId="2051457A" w:rsidR="00C7407A" w:rsidRPr="003E01A5" w:rsidRDefault="00C7407A" w:rsidP="00C7407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320" w:type="dxa"/>
          </w:tcPr>
          <w:p w14:paraId="75FC2688" w14:textId="77777777" w:rsidR="00C7407A" w:rsidRPr="003E01A5" w:rsidRDefault="00C7407A" w:rsidP="00C7407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655F30F5" w14:textId="1AA46DE6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20" w:type="dxa"/>
          </w:tcPr>
          <w:p w14:paraId="0FE60318" w14:textId="77777777" w:rsidR="00C7407A" w:rsidRPr="003E01A5" w:rsidRDefault="00C7407A" w:rsidP="00C740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06116C44" w14:textId="4FF3FF1F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007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7407A" w:rsidRPr="003E01A5" w14:paraId="34178845" w14:textId="77777777" w:rsidTr="00121282">
        <w:trPr>
          <w:trHeight w:val="275"/>
        </w:trPr>
        <w:tc>
          <w:tcPr>
            <w:tcW w:w="5970" w:type="dxa"/>
          </w:tcPr>
          <w:p w14:paraId="1BEE001B" w14:textId="2D5BBC28" w:rsidR="00C7407A" w:rsidRPr="003E01A5" w:rsidRDefault="00C7407A" w:rsidP="00C7407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320" w:type="dxa"/>
          </w:tcPr>
          <w:p w14:paraId="1486D70A" w14:textId="77777777" w:rsidR="00C7407A" w:rsidRPr="003E01A5" w:rsidRDefault="00C7407A" w:rsidP="00C7407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13F45C33" w14:textId="2AEB822D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468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20" w:type="dxa"/>
          </w:tcPr>
          <w:p w14:paraId="2081C188" w14:textId="77777777" w:rsidR="00C7407A" w:rsidRPr="003E01A5" w:rsidRDefault="00C7407A" w:rsidP="00C740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2CEA504E" w14:textId="0072D289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407A" w:rsidRPr="003E01A5" w14:paraId="4C627A34" w14:textId="77777777" w:rsidTr="00121282">
        <w:trPr>
          <w:trHeight w:val="275"/>
        </w:trPr>
        <w:tc>
          <w:tcPr>
            <w:tcW w:w="5970" w:type="dxa"/>
          </w:tcPr>
          <w:p w14:paraId="0B4D65E8" w14:textId="77777777" w:rsidR="00C7407A" w:rsidRPr="003E01A5" w:rsidRDefault="00C7407A" w:rsidP="00C7407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20" w:type="dxa"/>
          </w:tcPr>
          <w:p w14:paraId="334B241D" w14:textId="77777777" w:rsidR="00C7407A" w:rsidRPr="003E01A5" w:rsidRDefault="00C7407A" w:rsidP="00C7407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64B5342A" w14:textId="77777777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169F21FA" w14:textId="77777777" w:rsidR="00C7407A" w:rsidRPr="003E01A5" w:rsidRDefault="00C7407A" w:rsidP="00C740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71E72AD1" w14:textId="77777777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07A" w:rsidRPr="003E01A5" w14:paraId="7C716821" w14:textId="77777777" w:rsidTr="00121282">
        <w:trPr>
          <w:trHeight w:val="275"/>
        </w:trPr>
        <w:tc>
          <w:tcPr>
            <w:tcW w:w="5970" w:type="dxa"/>
          </w:tcPr>
          <w:p w14:paraId="07987C76" w14:textId="3521A559" w:rsidR="00C7407A" w:rsidRPr="003E01A5" w:rsidRDefault="005B751D" w:rsidP="00C74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320" w:type="dxa"/>
          </w:tcPr>
          <w:p w14:paraId="7FEB78D4" w14:textId="77777777" w:rsidR="00C7407A" w:rsidRPr="003E01A5" w:rsidRDefault="00C7407A" w:rsidP="00C7407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0787658A" w14:textId="77777777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704F10CF" w14:textId="77777777" w:rsidR="00C7407A" w:rsidRPr="003E01A5" w:rsidRDefault="00C7407A" w:rsidP="00C740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2444BF73" w14:textId="77777777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07A" w:rsidRPr="003E01A5" w14:paraId="5E6ABC6E" w14:textId="77777777" w:rsidTr="00121282">
        <w:trPr>
          <w:trHeight w:val="275"/>
        </w:trPr>
        <w:tc>
          <w:tcPr>
            <w:tcW w:w="5970" w:type="dxa"/>
          </w:tcPr>
          <w:p w14:paraId="25B4B386" w14:textId="14FBA530" w:rsidR="00C7407A" w:rsidRPr="003E01A5" w:rsidRDefault="00C7407A" w:rsidP="00C7407A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320" w:type="dxa"/>
          </w:tcPr>
          <w:p w14:paraId="2057E722" w14:textId="77777777" w:rsidR="00C7407A" w:rsidRPr="003E01A5" w:rsidRDefault="00C7407A" w:rsidP="00C7407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674AD9D1" w14:textId="77777777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3D93184B" w14:textId="77777777" w:rsidR="00C7407A" w:rsidRPr="003E01A5" w:rsidRDefault="00C7407A" w:rsidP="00C740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4F17C844" w14:textId="77777777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07A" w:rsidRPr="003E01A5" w14:paraId="12397C36" w14:textId="77777777" w:rsidTr="00121282">
        <w:trPr>
          <w:trHeight w:val="275"/>
        </w:trPr>
        <w:tc>
          <w:tcPr>
            <w:tcW w:w="5970" w:type="dxa"/>
          </w:tcPr>
          <w:p w14:paraId="3FCBBF19" w14:textId="79BE0095" w:rsidR="00C7407A" w:rsidRPr="003E01A5" w:rsidRDefault="00C7407A" w:rsidP="00C7407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320" w:type="dxa"/>
          </w:tcPr>
          <w:p w14:paraId="066EF495" w14:textId="77777777" w:rsidR="00C7407A" w:rsidRPr="003E01A5" w:rsidRDefault="00C7407A" w:rsidP="00C7407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69A9AB14" w14:textId="15A6C9E7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20" w:type="dxa"/>
          </w:tcPr>
          <w:p w14:paraId="2D150BE3" w14:textId="77777777" w:rsidR="00C7407A" w:rsidRPr="003E01A5" w:rsidRDefault="00C7407A" w:rsidP="00C740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1B75D357" w14:textId="2CDD257D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423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7407A" w:rsidRPr="003E01A5" w14:paraId="2EA308BB" w14:textId="77777777" w:rsidTr="00121282">
        <w:trPr>
          <w:trHeight w:val="275"/>
        </w:trPr>
        <w:tc>
          <w:tcPr>
            <w:tcW w:w="5970" w:type="dxa"/>
          </w:tcPr>
          <w:p w14:paraId="52819870" w14:textId="09294D97" w:rsidR="00C7407A" w:rsidRPr="003E01A5" w:rsidRDefault="00C7407A" w:rsidP="00C7407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320" w:type="dxa"/>
          </w:tcPr>
          <w:p w14:paraId="50C1E8B0" w14:textId="77777777" w:rsidR="00C7407A" w:rsidRPr="003E01A5" w:rsidRDefault="00C7407A" w:rsidP="00C7407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3A088646" w14:textId="3AB30F77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20" w:type="dxa"/>
          </w:tcPr>
          <w:p w14:paraId="7413F934" w14:textId="77777777" w:rsidR="00C7407A" w:rsidRPr="003E01A5" w:rsidRDefault="00C7407A" w:rsidP="00C740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3D4C2E8F" w14:textId="2F9B39B1" w:rsidR="00C7407A" w:rsidRPr="003E01A5" w:rsidRDefault="00C7407A" w:rsidP="00C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873C4F2" w14:textId="77777777" w:rsidR="00831470" w:rsidRPr="003E01A5" w:rsidRDefault="00831470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BA7888" w14:textId="273DC9CF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มูลค่ายุติธรรมของสินทรัพย์ทางการเงินและหนี้สินทางการเงินนอกเหนือจากที่ระบุไว้ข้างต้น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มีมูลค่าตามบัญชีใกล้เคียงกับมูลค่ายุติธรรม เนื่องจากจะครบกำหนดในระยะเวลาอันสั้น</w:t>
      </w:r>
    </w:p>
    <w:p w14:paraId="4BAEDC03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E3B3A6E" w14:textId="532D1BD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กลุ่มบริษัทมีวิธีการและ</w:t>
      </w:r>
      <w:r w:rsidR="00031860" w:rsidRPr="003E01A5">
        <w:rPr>
          <w:rFonts w:asciiTheme="majorBidi" w:hAnsiTheme="majorBidi" w:cstheme="majorBidi"/>
          <w:sz w:val="30"/>
          <w:szCs w:val="30"/>
          <w:cs/>
        </w:rPr>
        <w:t>ข้อ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สมมติในการประเมินมูลค่ายุติธรรมของเครื่องมือทางการเงิน ดังนี้ </w:t>
      </w:r>
    </w:p>
    <w:p w14:paraId="113D518D" w14:textId="77777777" w:rsidR="00AF5618" w:rsidRPr="003E01A5" w:rsidRDefault="00AF5618">
      <w:pPr>
        <w:pStyle w:val="block"/>
        <w:numPr>
          <w:ilvl w:val="0"/>
          <w:numId w:val="12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มูลค่ายุติธรรมของเงินลงทุนผ่านกำไรขาดทุนประเภทกองทุนรวม ใช้มูลค่าสินทรัพย์สุทธิ ณ วันที่รายงาน</w:t>
      </w:r>
    </w:p>
    <w:p w14:paraId="786E3B8D" w14:textId="77777777" w:rsidR="00AF5618" w:rsidRPr="003E01A5" w:rsidDel="001A6CC8" w:rsidRDefault="00AF5618">
      <w:pPr>
        <w:pStyle w:val="block"/>
        <w:numPr>
          <w:ilvl w:val="0"/>
          <w:numId w:val="12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ลงทุนในตราสารทุนและตราสารหนี้วัดด้วยมูลค่ายุติธรรมผ่านกำไรขาดทุนเบ็ดเสร็จอื่น อ้างอิงจากราคาซื้อขายในตลาดหรือใช้เทคนิคการประเมินมูลค่ายุติธรรมของกลุ่มบริษัทครั้งล่าสุดในระหว่างปี</w:t>
      </w:r>
    </w:p>
    <w:p w14:paraId="37EF8C4E" w14:textId="51A6B270" w:rsidR="00AF5618" w:rsidRPr="003E01A5" w:rsidRDefault="00AF5618">
      <w:pPr>
        <w:pStyle w:val="block"/>
        <w:numPr>
          <w:ilvl w:val="0"/>
          <w:numId w:val="12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มูลค่า</w:t>
      </w:r>
      <w:r w:rsidRPr="003E01A5">
        <w:rPr>
          <w:rFonts w:asciiTheme="majorBidi" w:hAnsiTheme="majorBidi" w:cstheme="majorBidi"/>
          <w:sz w:val="30"/>
          <w:szCs w:val="30"/>
          <w:cs/>
          <w:lang w:val="en-US" w:bidi="th-TH"/>
        </w:rPr>
        <w:t>ยุติธรรมของตราสารอนุพันธ์ เช่น สัญญาแลกเปลี่ยนอัตราดอกเบี้ย เป็นข้อมูลที่สังเกตได้ในตลาดและปรับด้วยค่าความเสี่ยง</w:t>
      </w:r>
    </w:p>
    <w:p w14:paraId="03185BD1" w14:textId="77777777" w:rsidR="002F08F8" w:rsidRPr="003E01A5" w:rsidDel="001A6CC8" w:rsidRDefault="002F08F8" w:rsidP="002F08F8">
      <w:pPr>
        <w:pStyle w:val="block"/>
        <w:spacing w:after="0" w:line="240" w:lineRule="atLeast"/>
        <w:ind w:left="7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FBFAB78" w14:textId="77777777" w:rsidR="00AF5618" w:rsidRPr="003E01A5" w:rsidRDefault="00AF5618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</w:p>
    <w:p w14:paraId="0721FABB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9C8D22" w14:textId="77777777" w:rsidR="00AF5618" w:rsidRPr="003E01A5" w:rsidRDefault="00AF5618" w:rsidP="00AF5618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9DF29D8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C65A29" w14:textId="469ECB2A" w:rsidR="00BC3454" w:rsidRPr="003E01A5" w:rsidRDefault="00AF5618" w:rsidP="000617E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  <w:r w:rsidR="00BC3454" w:rsidRPr="003E01A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B4CB7E7" w14:textId="2E4F99A7" w:rsidR="00AF5618" w:rsidRPr="003E01A5" w:rsidRDefault="00AF5618" w:rsidP="00AF561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0B2BA01" w14:textId="77777777" w:rsidR="00BC3454" w:rsidRPr="003E01A5" w:rsidRDefault="00BC3454" w:rsidP="00AF561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2"/>
          <w:szCs w:val="22"/>
        </w:rPr>
      </w:pPr>
    </w:p>
    <w:p w14:paraId="09D1F8DF" w14:textId="191B8B11" w:rsidR="00AF5618" w:rsidRPr="003E01A5" w:rsidRDefault="00AF5618" w:rsidP="00AF561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="000F3A1A" w:rsidRPr="003E01A5">
        <w:rPr>
          <w:rFonts w:asciiTheme="majorBidi" w:hAnsiTheme="majorBidi" w:cstheme="majorBidi"/>
          <w:sz w:val="30"/>
          <w:szCs w:val="30"/>
          <w:cs/>
        </w:rPr>
        <w:br/>
      </w:r>
      <w:r w:rsidRPr="003E01A5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0F3A1A" w:rsidRPr="003E01A5">
        <w:rPr>
          <w:rFonts w:asciiTheme="majorBidi" w:hAnsiTheme="majorBidi" w:cstheme="majorBidi"/>
          <w:sz w:val="30"/>
          <w:szCs w:val="30"/>
          <w:cs/>
        </w:rPr>
        <w:br/>
      </w:r>
      <w:r w:rsidRPr="003E01A5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</w:t>
      </w:r>
    </w:p>
    <w:p w14:paraId="574540E7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16D7B91C" w14:textId="5258800B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5B751D" w:rsidRPr="003E01A5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CE51CD1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2C8F803A" w14:textId="5797BC9E" w:rsidR="00AF5618" w:rsidRPr="003E01A5" w:rsidRDefault="00AF5618" w:rsidP="00041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</w:p>
    <w:p w14:paraId="197E521A" w14:textId="77777777" w:rsidR="00831470" w:rsidRPr="003E01A5" w:rsidRDefault="00831470" w:rsidP="00AF5618">
      <w:pPr>
        <w:pStyle w:val="block"/>
        <w:spacing w:after="0" w:line="240" w:lineRule="auto"/>
        <w:ind w:left="1260" w:right="-7" w:hanging="45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11F26699" w14:textId="7DC06C5D" w:rsidR="00AF5618" w:rsidRPr="003E01A5" w:rsidRDefault="00AF5618" w:rsidP="000413F7">
      <w:pPr>
        <w:pStyle w:val="block"/>
        <w:spacing w:after="0" w:line="240" w:lineRule="auto"/>
        <w:ind w:left="1440" w:right="-7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</w:rPr>
        <w:t>(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3E01A5">
        <w:rPr>
          <w:rFonts w:asciiTheme="majorBidi" w:hAnsiTheme="majorBidi" w:cstheme="majorBidi"/>
          <w:sz w:val="30"/>
          <w:szCs w:val="30"/>
        </w:rPr>
        <w:t>.</w:t>
      </w:r>
      <w:r w:rsidR="005B751D" w:rsidRPr="003E01A5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3E01A5">
        <w:rPr>
          <w:rFonts w:asciiTheme="majorBidi" w:hAnsiTheme="majorBidi" w:cstheme="majorBidi"/>
          <w:sz w:val="30"/>
          <w:szCs w:val="30"/>
        </w:rPr>
        <w:t>.</w:t>
      </w:r>
      <w:r w:rsidR="005B751D" w:rsidRPr="003E01A5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3E01A5">
        <w:rPr>
          <w:rFonts w:asciiTheme="majorBidi" w:hAnsiTheme="majorBidi" w:cstheme="majorBidi"/>
          <w:sz w:val="30"/>
          <w:szCs w:val="30"/>
        </w:rPr>
        <w:t>)</w:t>
      </w:r>
      <w:r w:rsidRPr="003E01A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1B56A9D1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rtl/>
          <w:cs/>
        </w:rPr>
      </w:pPr>
    </w:p>
    <w:p w14:paraId="66BD6D2C" w14:textId="456A8A34" w:rsidR="00AF5618" w:rsidRPr="003E01A5" w:rsidRDefault="00AF5618" w:rsidP="000413F7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2E0D2B" w:rsidRPr="003E01A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ๆ ซึ่งอาจส่งผลต่อความเสี่ยงด้านเครดิตของลูกค้า </w:t>
      </w:r>
      <w:r w:rsidR="000413F7" w:rsidRPr="003E01A5">
        <w:rPr>
          <w:rFonts w:asciiTheme="majorBidi" w:hAnsiTheme="majorBidi" w:cstheme="majorBidi"/>
          <w:sz w:val="30"/>
          <w:szCs w:val="30"/>
          <w:lang w:bidi="th-TH"/>
        </w:rPr>
        <w:br/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ซึ่งรวมถึงความเสี่ยงของการผิดนัดชำระซึ่งเกี่ยวข้องกับอุตสาหกรรมที่ลูกค้าดำเนินธุรกิจอยู่ </w:t>
      </w:r>
    </w:p>
    <w:p w14:paraId="0C121E4F" w14:textId="77777777" w:rsidR="00AF5618" w:rsidRPr="003E01A5" w:rsidRDefault="00AF5618" w:rsidP="00AF5618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18"/>
          <w:szCs w:val="18"/>
        </w:rPr>
      </w:pPr>
    </w:p>
    <w:p w14:paraId="7E7801DC" w14:textId="77777777" w:rsidR="00C64FC9" w:rsidRPr="003E01A5" w:rsidRDefault="00035325" w:rsidP="00C64FC9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กลุ่มบริษัทมีการติดตามยอดคงค้างของลูกหนี้การค้าอย่างสม่ำเสมอ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กลุ่มบริษัทพิจารณาการด้อยค่าทุกวันสิ้นรอบระยะเวลารายงาน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3EC46F8" w14:textId="77777777" w:rsidR="00C64FC9" w:rsidRPr="003E01A5" w:rsidRDefault="00C64FC9" w:rsidP="00C64FC9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5466BE71" w14:textId="374C965C" w:rsidR="00AF5618" w:rsidRPr="003E01A5" w:rsidRDefault="00AF5618" w:rsidP="00C64FC9">
      <w:pPr>
        <w:pStyle w:val="block"/>
        <w:spacing w:after="0" w:line="240" w:lineRule="auto"/>
        <w:ind w:left="1620" w:right="-7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</w:rPr>
        <w:t>(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3E01A5">
        <w:rPr>
          <w:rFonts w:asciiTheme="majorBidi" w:hAnsiTheme="majorBidi" w:cstheme="majorBidi"/>
          <w:sz w:val="30"/>
          <w:szCs w:val="30"/>
        </w:rPr>
        <w:t>.</w:t>
      </w:r>
      <w:r w:rsidR="005B751D" w:rsidRPr="003E01A5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3E01A5">
        <w:rPr>
          <w:rFonts w:asciiTheme="majorBidi" w:hAnsiTheme="majorBidi" w:cstheme="majorBidi"/>
          <w:sz w:val="30"/>
          <w:szCs w:val="30"/>
        </w:rPr>
        <w:t>.</w:t>
      </w:r>
      <w:r w:rsidR="005B751D" w:rsidRPr="003E01A5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3E01A5">
        <w:rPr>
          <w:rFonts w:asciiTheme="majorBidi" w:hAnsiTheme="majorBidi" w:cstheme="majorBidi"/>
          <w:sz w:val="30"/>
          <w:szCs w:val="30"/>
        </w:rPr>
        <w:t xml:space="preserve">) 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เงินสด</w:t>
      </w:r>
      <w:r w:rsidRPr="003E01A5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รายการเทียบเท่าเงินสด</w:t>
      </w:r>
    </w:p>
    <w:p w14:paraId="04A4C5E7" w14:textId="77777777" w:rsidR="00AF5618" w:rsidRPr="003E01A5" w:rsidRDefault="00AF5618" w:rsidP="00AF5618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4048E205" w14:textId="77777777" w:rsidR="00AF5618" w:rsidRPr="003E01A5" w:rsidRDefault="00AF5618" w:rsidP="000413F7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ความเสี่ยงด้านเครดิตของกลุ่มบริษัทที่เกิดจากเงินสดและรายการเทียบเท่าเงินสดมีจำกัด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เนื่องจากคู่สัญญาเป็นธนาคารและสถาบันการเงินที่มีความน่าเชื่อถือ ซึ่งกลุ่มบริษัทพิจารณาว่ามีความเสี่ยงด้านเครดิตต่ำ</w:t>
      </w:r>
    </w:p>
    <w:p w14:paraId="1277497B" w14:textId="274985F1" w:rsidR="002F3B6A" w:rsidRPr="003E01A5" w:rsidRDefault="002F3B6A" w:rsidP="002F3B6A">
      <w:pPr>
        <w:pStyle w:val="block"/>
        <w:spacing w:after="0" w:line="240" w:lineRule="auto"/>
        <w:ind w:left="1620" w:right="-7" w:hanging="63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E01A5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3E01A5">
        <w:rPr>
          <w:rFonts w:asciiTheme="majorBidi" w:hAnsiTheme="majorBidi" w:cstheme="majorBidi"/>
          <w:sz w:val="30"/>
          <w:szCs w:val="30"/>
          <w:cs/>
        </w:rPr>
        <w:t>ข.</w:t>
      </w:r>
      <w:r w:rsidR="005B751D" w:rsidRPr="003E01A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E01A5">
        <w:rPr>
          <w:rFonts w:asciiTheme="majorBidi" w:hAnsiTheme="majorBidi" w:cstheme="majorBidi"/>
          <w:sz w:val="30"/>
          <w:szCs w:val="30"/>
        </w:rPr>
        <w:t>.</w:t>
      </w:r>
      <w:r w:rsidR="005B751D" w:rsidRPr="003E01A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E01A5">
        <w:rPr>
          <w:rFonts w:asciiTheme="majorBidi" w:hAnsiTheme="majorBidi" w:cstheme="majorBidi"/>
          <w:sz w:val="30"/>
          <w:szCs w:val="30"/>
        </w:rPr>
        <w:t xml:space="preserve">) </w:t>
      </w:r>
      <w:r w:rsidRPr="003E01A5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</w:p>
    <w:p w14:paraId="054AAC7C" w14:textId="77777777" w:rsidR="002F3B6A" w:rsidRPr="003E01A5" w:rsidRDefault="002F3B6A" w:rsidP="002F3B6A">
      <w:pPr>
        <w:pStyle w:val="block"/>
        <w:spacing w:after="0" w:line="240" w:lineRule="auto"/>
        <w:ind w:left="1620" w:right="-7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</w:rPr>
        <w:t> </w:t>
      </w:r>
    </w:p>
    <w:p w14:paraId="1CC7B863" w14:textId="5F9CE229" w:rsidR="002F3B6A" w:rsidRPr="003E01A5" w:rsidRDefault="002F3B6A" w:rsidP="002F3B6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กลุ่มบริษัทมีนโยบายให้การค้ำประกันทางการเงินแก่หนี้สินของบริษัทและ</w:t>
      </w:r>
      <w:r w:rsidR="008261F4" w:rsidRPr="003E01A5">
        <w:rPr>
          <w:rFonts w:asciiTheme="majorBidi" w:hAnsiTheme="majorBidi" w:cstheme="majorBidi"/>
          <w:sz w:val="30"/>
          <w:szCs w:val="30"/>
          <w:cs/>
          <w:lang w:bidi="th-TH"/>
        </w:rPr>
        <w:t>บ</w:t>
      </w:r>
      <w:r w:rsidRPr="003E01A5">
        <w:rPr>
          <w:rFonts w:asciiTheme="majorBidi" w:hAnsiTheme="majorBidi" w:cstheme="majorBidi"/>
          <w:sz w:val="30"/>
          <w:szCs w:val="30"/>
          <w:cs/>
        </w:rPr>
        <w:t>ริษัทย่อยเท่านั้น</w:t>
      </w:r>
    </w:p>
    <w:p w14:paraId="0ABA22D3" w14:textId="77777777" w:rsidR="002F3B6A" w:rsidRPr="003E01A5" w:rsidRDefault="002F3B6A" w:rsidP="000413F7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132F7F5" w14:textId="4626AC69" w:rsidR="00AF5618" w:rsidRPr="003E01A5" w:rsidRDefault="00AF5618" w:rsidP="00AF5618">
      <w:pPr>
        <w:pStyle w:val="ListParagraph"/>
        <w:spacing w:line="240" w:lineRule="auto"/>
        <w:ind w:left="900" w:hanging="4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5B751D" w:rsidRPr="003E01A5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  <w:r w:rsidRPr="003E01A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2B5F51EA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2D644AB" w14:textId="77777777" w:rsidR="00AF5618" w:rsidRPr="003E01A5" w:rsidRDefault="00AF5618" w:rsidP="00AF5618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7115129C" w14:textId="77777777" w:rsidR="00AF5618" w:rsidRPr="003E01A5" w:rsidRDefault="00AF5618" w:rsidP="00AF5618">
      <w:pPr>
        <w:spacing w:line="240" w:lineRule="auto"/>
        <w:ind w:left="900"/>
        <w:jc w:val="thaiDistribute"/>
        <w:rPr>
          <w:rFonts w:asciiTheme="majorBidi" w:hAnsiTheme="majorBidi" w:cstheme="majorBidi"/>
        </w:rPr>
      </w:pPr>
    </w:p>
    <w:p w14:paraId="5077D73F" w14:textId="77777777" w:rsidR="00AF5618" w:rsidRPr="003E01A5" w:rsidRDefault="00AF5618" w:rsidP="00AF5618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12FAED20" w14:textId="0BA70FE9" w:rsidR="00831470" w:rsidRPr="003E01A5" w:rsidRDefault="00831470"/>
    <w:tbl>
      <w:tblPr>
        <w:tblStyle w:val="TableGrid"/>
        <w:tblW w:w="894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063"/>
        <w:gridCol w:w="265"/>
        <w:gridCol w:w="1161"/>
        <w:gridCol w:w="265"/>
        <w:gridCol w:w="1126"/>
        <w:gridCol w:w="236"/>
        <w:gridCol w:w="959"/>
      </w:tblGrid>
      <w:tr w:rsidR="007501E8" w:rsidRPr="003E01A5" w14:paraId="09A2F326" w14:textId="77777777" w:rsidTr="008F3D3D">
        <w:trPr>
          <w:trHeight w:val="343"/>
          <w:tblHeader/>
        </w:trPr>
        <w:tc>
          <w:tcPr>
            <w:tcW w:w="3870" w:type="dxa"/>
          </w:tcPr>
          <w:p w14:paraId="50E56FB1" w14:textId="7722F416" w:rsidR="00AF5618" w:rsidRPr="003E01A5" w:rsidRDefault="00AF5618" w:rsidP="004815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75" w:type="dxa"/>
            <w:gridSpan w:val="7"/>
            <w:hideMark/>
          </w:tcPr>
          <w:p w14:paraId="0CFAB94A" w14:textId="77777777" w:rsidR="00AF5618" w:rsidRPr="003E01A5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01E8" w:rsidRPr="003E01A5" w14:paraId="0D190759" w14:textId="77777777" w:rsidTr="008F3D3D">
        <w:trPr>
          <w:trHeight w:val="331"/>
          <w:tblHeader/>
        </w:trPr>
        <w:tc>
          <w:tcPr>
            <w:tcW w:w="3870" w:type="dxa"/>
          </w:tcPr>
          <w:p w14:paraId="4B56B32C" w14:textId="77777777" w:rsidR="00AF5618" w:rsidRPr="003E01A5" w:rsidRDefault="00AF5618" w:rsidP="004815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75" w:type="dxa"/>
            <w:gridSpan w:val="7"/>
            <w:vAlign w:val="bottom"/>
            <w:hideMark/>
          </w:tcPr>
          <w:p w14:paraId="58248BEE" w14:textId="77777777" w:rsidR="00AF5618" w:rsidRPr="003E01A5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7501E8" w:rsidRPr="003E01A5" w14:paraId="2EFD34FD" w14:textId="77777777" w:rsidTr="008F3D3D">
        <w:trPr>
          <w:trHeight w:val="663"/>
          <w:tblHeader/>
        </w:trPr>
        <w:tc>
          <w:tcPr>
            <w:tcW w:w="3870" w:type="dxa"/>
            <w:vAlign w:val="bottom"/>
            <w:hideMark/>
          </w:tcPr>
          <w:p w14:paraId="143BABAA" w14:textId="192410E7" w:rsidR="00AF5618" w:rsidRPr="003E01A5" w:rsidRDefault="00AF5618" w:rsidP="004815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B751D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3" w:type="dxa"/>
            <w:vAlign w:val="bottom"/>
            <w:hideMark/>
          </w:tcPr>
          <w:p w14:paraId="5035536D" w14:textId="3C5043B1" w:rsidR="00AF5618" w:rsidRPr="003E01A5" w:rsidRDefault="00AF5618" w:rsidP="004815B3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65" w:type="dxa"/>
          </w:tcPr>
          <w:p w14:paraId="28CE5F0E" w14:textId="77777777" w:rsidR="00AF5618" w:rsidRPr="003E01A5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1021697D" w14:textId="28A13B7F" w:rsidR="00AF5618" w:rsidRPr="003E01A5" w:rsidRDefault="00AF5618" w:rsidP="004815B3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5" w:type="dxa"/>
            <w:vAlign w:val="bottom"/>
          </w:tcPr>
          <w:p w14:paraId="6CD8AC3C" w14:textId="77777777" w:rsidR="00AF5618" w:rsidRPr="003E01A5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  <w:hideMark/>
          </w:tcPr>
          <w:p w14:paraId="4F54731B" w14:textId="6C03B7C7" w:rsidR="00AF5618" w:rsidRPr="003E01A5" w:rsidRDefault="00AF5618" w:rsidP="004815B3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5D0AFA4" w14:textId="77777777" w:rsidR="00AF5618" w:rsidRPr="003E01A5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  <w:hideMark/>
          </w:tcPr>
          <w:p w14:paraId="61EF28CD" w14:textId="77777777" w:rsidR="00AF5618" w:rsidRPr="003E01A5" w:rsidRDefault="00AF5618" w:rsidP="004815B3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501E8" w:rsidRPr="003E01A5" w14:paraId="03BCC75A" w14:textId="77777777" w:rsidTr="008F3D3D">
        <w:trPr>
          <w:trHeight w:val="331"/>
          <w:tblHeader/>
        </w:trPr>
        <w:tc>
          <w:tcPr>
            <w:tcW w:w="3870" w:type="dxa"/>
          </w:tcPr>
          <w:p w14:paraId="42E692B2" w14:textId="77777777" w:rsidR="00AF5618" w:rsidRPr="003E01A5" w:rsidRDefault="00AF5618" w:rsidP="004815B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5" w:type="dxa"/>
            <w:gridSpan w:val="7"/>
            <w:hideMark/>
          </w:tcPr>
          <w:p w14:paraId="229686C4" w14:textId="77777777" w:rsidR="00AF5618" w:rsidRPr="003E01A5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501E8" w:rsidRPr="003E01A5" w14:paraId="1681DEDE" w14:textId="77777777" w:rsidTr="008F3D3D">
        <w:trPr>
          <w:trHeight w:val="343"/>
        </w:trPr>
        <w:tc>
          <w:tcPr>
            <w:tcW w:w="3870" w:type="dxa"/>
            <w:hideMark/>
          </w:tcPr>
          <w:p w14:paraId="7C38795F" w14:textId="32890CB7" w:rsidR="00AF5618" w:rsidRPr="003E01A5" w:rsidRDefault="005B751D" w:rsidP="00481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63" w:type="dxa"/>
          </w:tcPr>
          <w:p w14:paraId="1D951BC3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C56D131" w14:textId="77777777" w:rsidR="00AF5618" w:rsidRPr="003E01A5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29A43E56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CF834B3" w14:textId="77777777" w:rsidR="00AF5618" w:rsidRPr="003E01A5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790A6721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234E5B" w14:textId="77777777" w:rsidR="00AF5618" w:rsidRPr="003E01A5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</w:tcPr>
          <w:p w14:paraId="2881CC28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1E8" w:rsidRPr="003E01A5" w14:paraId="0B83A9AC" w14:textId="77777777" w:rsidTr="008F3D3D">
        <w:trPr>
          <w:trHeight w:val="343"/>
        </w:trPr>
        <w:tc>
          <w:tcPr>
            <w:tcW w:w="3870" w:type="dxa"/>
          </w:tcPr>
          <w:p w14:paraId="0F4FB74E" w14:textId="74E07A79" w:rsidR="00AF5618" w:rsidRPr="003E01A5" w:rsidRDefault="00AF5618" w:rsidP="00481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63" w:type="dxa"/>
          </w:tcPr>
          <w:p w14:paraId="0037D7D9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9604F42" w14:textId="77777777" w:rsidR="00AF5618" w:rsidRPr="003E01A5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7ECD965A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300E0131" w14:textId="77777777" w:rsidR="00AF5618" w:rsidRPr="003E01A5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24509071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C1F825" w14:textId="77777777" w:rsidR="00AF5618" w:rsidRPr="003E01A5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</w:tcPr>
          <w:p w14:paraId="49598D04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37C4" w:rsidRPr="003E01A5" w14:paraId="4E046192" w14:textId="77777777" w:rsidTr="008F3D3D">
        <w:trPr>
          <w:trHeight w:val="331"/>
        </w:trPr>
        <w:tc>
          <w:tcPr>
            <w:tcW w:w="3870" w:type="dxa"/>
          </w:tcPr>
          <w:p w14:paraId="5510EF72" w14:textId="0CC4CC5B" w:rsidR="00DF37C4" w:rsidRPr="003E01A5" w:rsidRDefault="00DF37C4" w:rsidP="00DF37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63" w:type="dxa"/>
          </w:tcPr>
          <w:p w14:paraId="05BEB897" w14:textId="7BD909B8" w:rsidR="00DF37C4" w:rsidRPr="003E01A5" w:rsidRDefault="005B751D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265" w:type="dxa"/>
          </w:tcPr>
          <w:p w14:paraId="00BC39F9" w14:textId="77777777" w:rsidR="00DF37C4" w:rsidRPr="003E01A5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008B303" w14:textId="7BA87992" w:rsidR="00DF37C4" w:rsidRPr="003E01A5" w:rsidRDefault="00595682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8C864B6" w14:textId="77777777" w:rsidR="00DF37C4" w:rsidRPr="003E01A5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ACC91A1" w14:textId="5DB05CDB" w:rsidR="00DF37C4" w:rsidRPr="003E01A5" w:rsidRDefault="00595682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FB9C89" w14:textId="77777777" w:rsidR="00DF37C4" w:rsidRPr="003E01A5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</w:tcPr>
          <w:p w14:paraId="53B125CF" w14:textId="2C132AFC" w:rsidR="00DF37C4" w:rsidRPr="003E01A5" w:rsidRDefault="005B751D" w:rsidP="005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</w:tr>
      <w:tr w:rsidR="00DF37C4" w:rsidRPr="003E01A5" w14:paraId="5F62C69E" w14:textId="77777777" w:rsidTr="008F3D3D">
        <w:trPr>
          <w:trHeight w:val="331"/>
        </w:trPr>
        <w:tc>
          <w:tcPr>
            <w:tcW w:w="3870" w:type="dxa"/>
          </w:tcPr>
          <w:p w14:paraId="1920030C" w14:textId="77777777" w:rsidR="00DF37C4" w:rsidRPr="003E01A5" w:rsidRDefault="00DF37C4" w:rsidP="00DF37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63" w:type="dxa"/>
          </w:tcPr>
          <w:p w14:paraId="7C219123" w14:textId="3E8D03E4" w:rsidR="00DF37C4" w:rsidRPr="003E01A5" w:rsidRDefault="005B751D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95682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  <w:tc>
          <w:tcPr>
            <w:tcW w:w="265" w:type="dxa"/>
          </w:tcPr>
          <w:p w14:paraId="2EC9EB3F" w14:textId="77777777" w:rsidR="00DF37C4" w:rsidRPr="003E01A5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352895C" w14:textId="36CBC0A0" w:rsidR="00DF37C4" w:rsidRPr="003E01A5" w:rsidRDefault="00155851" w:rsidP="001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06C4E1C" w14:textId="77777777" w:rsidR="00DF37C4" w:rsidRPr="003E01A5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5FD7126" w14:textId="3F7047A5" w:rsidR="00DF37C4" w:rsidRPr="003E01A5" w:rsidRDefault="00155851" w:rsidP="001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36" w:type="dxa"/>
          </w:tcPr>
          <w:p w14:paraId="56EA84A3" w14:textId="77777777" w:rsidR="00DF37C4" w:rsidRPr="003E01A5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</w:tcPr>
          <w:p w14:paraId="7DEF4624" w14:textId="20492C9C" w:rsidR="00DF37C4" w:rsidRPr="003E01A5" w:rsidRDefault="005B751D" w:rsidP="005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261F4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</w:tr>
      <w:tr w:rsidR="00DF37C4" w:rsidRPr="003E01A5" w14:paraId="4419D14C" w14:textId="77777777" w:rsidTr="008F3D3D">
        <w:trPr>
          <w:trHeight w:val="331"/>
        </w:trPr>
        <w:tc>
          <w:tcPr>
            <w:tcW w:w="3870" w:type="dxa"/>
          </w:tcPr>
          <w:p w14:paraId="6B6A78D5" w14:textId="77777777" w:rsidR="00DF37C4" w:rsidRPr="003E01A5" w:rsidRDefault="00DF37C4" w:rsidP="00DF37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3" w:type="dxa"/>
          </w:tcPr>
          <w:p w14:paraId="6EAA709F" w14:textId="0A39D840" w:rsidR="00DF37C4" w:rsidRPr="003E01A5" w:rsidRDefault="005B751D" w:rsidP="00C7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65" w:type="dxa"/>
          </w:tcPr>
          <w:p w14:paraId="1BAF7DAC" w14:textId="77777777" w:rsidR="00DF37C4" w:rsidRPr="003E01A5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674F757" w14:textId="23E9B936" w:rsidR="00DF37C4" w:rsidRPr="003E01A5" w:rsidRDefault="005B751D" w:rsidP="00C7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65" w:type="dxa"/>
          </w:tcPr>
          <w:p w14:paraId="4041A5DD" w14:textId="77777777" w:rsidR="00DF37C4" w:rsidRPr="003E01A5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184E049" w14:textId="29370097" w:rsidR="00DF37C4" w:rsidRPr="003E01A5" w:rsidRDefault="005B751D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36" w:type="dxa"/>
          </w:tcPr>
          <w:p w14:paraId="519D118E" w14:textId="77777777" w:rsidR="00DF37C4" w:rsidRPr="003E01A5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</w:tcPr>
          <w:p w14:paraId="11B767E7" w14:textId="606DF146" w:rsidR="00DF37C4" w:rsidRPr="003E01A5" w:rsidRDefault="005B751D" w:rsidP="005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</w:tr>
      <w:tr w:rsidR="00DF37C4" w:rsidRPr="003E01A5" w14:paraId="2C2E22A2" w14:textId="77777777" w:rsidTr="008F3D3D">
        <w:trPr>
          <w:trHeight w:val="331"/>
        </w:trPr>
        <w:tc>
          <w:tcPr>
            <w:tcW w:w="3870" w:type="dxa"/>
          </w:tcPr>
          <w:p w14:paraId="2D7F3C48" w14:textId="77777777" w:rsidR="00DF37C4" w:rsidRPr="003E01A5" w:rsidRDefault="00DF37C4" w:rsidP="00DF37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053870AC" w14:textId="3219730E" w:rsidR="00DF37C4" w:rsidRPr="003E01A5" w:rsidRDefault="005B751D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261F4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5" w:type="dxa"/>
          </w:tcPr>
          <w:p w14:paraId="61473A25" w14:textId="77777777" w:rsidR="00DF37C4" w:rsidRPr="003E01A5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48E781C" w14:textId="339A7E15" w:rsidR="00DF37C4" w:rsidRPr="003E01A5" w:rsidRDefault="005B751D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261F4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65" w:type="dxa"/>
          </w:tcPr>
          <w:p w14:paraId="68A27567" w14:textId="77777777" w:rsidR="00DF37C4" w:rsidRPr="003E01A5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B7EE934" w14:textId="6D8515AC" w:rsidR="00DF37C4" w:rsidRPr="003E01A5" w:rsidRDefault="008261F4" w:rsidP="0082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C5423D" w14:textId="77777777" w:rsidR="00DF37C4" w:rsidRPr="003E01A5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408AE98A" w14:textId="10141CD2" w:rsidR="00DF37C4" w:rsidRPr="003E01A5" w:rsidRDefault="005B751D" w:rsidP="005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95682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DF37C4" w:rsidRPr="003E01A5" w14:paraId="4C3CDC5D" w14:textId="77777777" w:rsidTr="008F3D3D">
        <w:trPr>
          <w:trHeight w:val="45"/>
        </w:trPr>
        <w:tc>
          <w:tcPr>
            <w:tcW w:w="3870" w:type="dxa"/>
          </w:tcPr>
          <w:p w14:paraId="00F36FFB" w14:textId="77777777" w:rsidR="00DF37C4" w:rsidRPr="003E01A5" w:rsidRDefault="00DF37C4" w:rsidP="00DF37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161B9C78" w14:textId="523B8355" w:rsidR="00DF37C4" w:rsidRPr="003E01A5" w:rsidRDefault="005B751D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595682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</w:t>
            </w:r>
          </w:p>
        </w:tc>
        <w:tc>
          <w:tcPr>
            <w:tcW w:w="265" w:type="dxa"/>
          </w:tcPr>
          <w:p w14:paraId="3C4E687C" w14:textId="77777777" w:rsidR="00DF37C4" w:rsidRPr="003E01A5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70B2791" w14:textId="3ACDB19F" w:rsidR="00DF37C4" w:rsidRPr="003E01A5" w:rsidRDefault="005B751D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727B2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558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086</w:t>
            </w:r>
          </w:p>
        </w:tc>
        <w:tc>
          <w:tcPr>
            <w:tcW w:w="265" w:type="dxa"/>
          </w:tcPr>
          <w:p w14:paraId="71F99E9E" w14:textId="77777777" w:rsidR="00DF37C4" w:rsidRPr="003E01A5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10471567" w14:textId="287B417B" w:rsidR="00DF37C4" w:rsidRPr="003E01A5" w:rsidRDefault="00155851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</w:t>
            </w:r>
          </w:p>
        </w:tc>
        <w:tc>
          <w:tcPr>
            <w:tcW w:w="236" w:type="dxa"/>
          </w:tcPr>
          <w:p w14:paraId="120CC997" w14:textId="77777777" w:rsidR="00DF37C4" w:rsidRPr="003E01A5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0F9E700A" w14:textId="11255AF1" w:rsidR="00DF37C4" w:rsidRPr="003E01A5" w:rsidRDefault="005B751D" w:rsidP="005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595682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614</w:t>
            </w:r>
          </w:p>
        </w:tc>
      </w:tr>
      <w:tr w:rsidR="007501E8" w:rsidRPr="003E01A5" w14:paraId="56CF0C22" w14:textId="77777777" w:rsidTr="008F3D3D">
        <w:trPr>
          <w:trHeight w:val="343"/>
        </w:trPr>
        <w:tc>
          <w:tcPr>
            <w:tcW w:w="3870" w:type="dxa"/>
          </w:tcPr>
          <w:p w14:paraId="01C2BAC6" w14:textId="42F38B55" w:rsidR="00BE18F2" w:rsidRPr="003E01A5" w:rsidRDefault="005B751D" w:rsidP="00BE18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63" w:type="dxa"/>
          </w:tcPr>
          <w:p w14:paraId="2683E3D8" w14:textId="77777777" w:rsidR="00BE18F2" w:rsidRPr="003E01A5" w:rsidRDefault="00BE18F2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CC8ABDD" w14:textId="77777777" w:rsidR="00BE18F2" w:rsidRPr="003E01A5" w:rsidRDefault="00BE18F2" w:rsidP="00BE18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29761853" w14:textId="77777777" w:rsidR="00BE18F2" w:rsidRPr="003E01A5" w:rsidRDefault="00BE18F2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328FF63B" w14:textId="77777777" w:rsidR="00BE18F2" w:rsidRPr="003E01A5" w:rsidRDefault="00BE18F2" w:rsidP="00BE18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57E5F340" w14:textId="77777777" w:rsidR="00BE18F2" w:rsidRPr="003E01A5" w:rsidRDefault="00BE18F2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B1B279" w14:textId="77777777" w:rsidR="00BE18F2" w:rsidRPr="003E01A5" w:rsidRDefault="00BE18F2" w:rsidP="00BE18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</w:tcPr>
          <w:p w14:paraId="5B1885BA" w14:textId="77777777" w:rsidR="00BE18F2" w:rsidRPr="003E01A5" w:rsidRDefault="00BE18F2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097" w:rsidRPr="003E01A5" w14:paraId="5A6737E2" w14:textId="77777777" w:rsidTr="008F3D3D">
        <w:trPr>
          <w:trHeight w:val="357"/>
        </w:trPr>
        <w:tc>
          <w:tcPr>
            <w:tcW w:w="3870" w:type="dxa"/>
          </w:tcPr>
          <w:p w14:paraId="60114CD7" w14:textId="66D18C74" w:rsidR="00C61097" w:rsidRPr="003E01A5" w:rsidRDefault="00C61097" w:rsidP="00C6109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63" w:type="dxa"/>
          </w:tcPr>
          <w:p w14:paraId="12BDC1CE" w14:textId="77777777" w:rsidR="00C61097" w:rsidRPr="003E01A5" w:rsidRDefault="00C61097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4C0AC51" w14:textId="77777777" w:rsidR="00C61097" w:rsidRPr="003E01A5" w:rsidRDefault="00C61097" w:rsidP="00C610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3E9F66E8" w14:textId="77777777" w:rsidR="00C61097" w:rsidRPr="003E01A5" w:rsidRDefault="00C61097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043BB710" w14:textId="77777777" w:rsidR="00C61097" w:rsidRPr="003E01A5" w:rsidRDefault="00C61097" w:rsidP="00C610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01EAA00E" w14:textId="77777777" w:rsidR="00C61097" w:rsidRPr="003E01A5" w:rsidRDefault="00C61097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0AF841" w14:textId="77777777" w:rsidR="00C61097" w:rsidRPr="003E01A5" w:rsidRDefault="00C61097" w:rsidP="00C610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</w:tcPr>
          <w:p w14:paraId="3CE28DD0" w14:textId="77777777" w:rsidR="00C61097" w:rsidRPr="003E01A5" w:rsidRDefault="00C61097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24D8" w:rsidRPr="003E01A5" w14:paraId="5A8F779B" w14:textId="77777777" w:rsidTr="008F3D3D">
        <w:trPr>
          <w:trHeight w:val="318"/>
        </w:trPr>
        <w:tc>
          <w:tcPr>
            <w:tcW w:w="3870" w:type="dxa"/>
            <w:hideMark/>
          </w:tcPr>
          <w:p w14:paraId="44D7B257" w14:textId="56A754C6" w:rsidR="00D824D8" w:rsidRPr="003E01A5" w:rsidRDefault="00D824D8" w:rsidP="00D824D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3" w:type="dxa"/>
          </w:tcPr>
          <w:p w14:paraId="21E19A42" w14:textId="004D994F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768</w:t>
            </w:r>
          </w:p>
        </w:tc>
        <w:tc>
          <w:tcPr>
            <w:tcW w:w="265" w:type="dxa"/>
          </w:tcPr>
          <w:p w14:paraId="66E7A9F8" w14:textId="77777777" w:rsidR="00D824D8" w:rsidRPr="003E01A5" w:rsidRDefault="00D824D8" w:rsidP="00D824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07080AF" w14:textId="4F9E73B8" w:rsidR="00D824D8" w:rsidRPr="003E01A5" w:rsidRDefault="00D824D8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705A180" w14:textId="77777777" w:rsidR="00D824D8" w:rsidRPr="003E01A5" w:rsidRDefault="00D824D8" w:rsidP="00D824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E1182DF" w14:textId="424AA7F9" w:rsidR="00D824D8" w:rsidRPr="003E01A5" w:rsidRDefault="00D824D8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D6508B" w14:textId="77777777" w:rsidR="00D824D8" w:rsidRPr="003E01A5" w:rsidRDefault="00D824D8" w:rsidP="00D824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</w:tcPr>
          <w:p w14:paraId="48DCD2CA" w14:textId="44D798F8" w:rsidR="00D824D8" w:rsidRPr="003E01A5" w:rsidRDefault="005B751D" w:rsidP="005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768</w:t>
            </w:r>
          </w:p>
        </w:tc>
      </w:tr>
      <w:tr w:rsidR="00D824D8" w:rsidRPr="003E01A5" w14:paraId="779C853C" w14:textId="77777777" w:rsidTr="008F3D3D">
        <w:trPr>
          <w:trHeight w:val="331"/>
        </w:trPr>
        <w:tc>
          <w:tcPr>
            <w:tcW w:w="3870" w:type="dxa"/>
          </w:tcPr>
          <w:p w14:paraId="10A4167C" w14:textId="0A7FDC8F" w:rsidR="00D824D8" w:rsidRPr="003E01A5" w:rsidRDefault="00D824D8" w:rsidP="00D824D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63" w:type="dxa"/>
          </w:tcPr>
          <w:p w14:paraId="01FF4374" w14:textId="0B0C7D53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824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265" w:type="dxa"/>
          </w:tcPr>
          <w:p w14:paraId="38CB79A8" w14:textId="77777777" w:rsidR="00D824D8" w:rsidRPr="003E01A5" w:rsidRDefault="00D824D8" w:rsidP="00D824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106E491" w14:textId="73B6C8A2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824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265" w:type="dxa"/>
          </w:tcPr>
          <w:p w14:paraId="307B8AE8" w14:textId="77777777" w:rsidR="00D824D8" w:rsidRPr="003E01A5" w:rsidRDefault="00D824D8" w:rsidP="00D824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E8CC66B" w14:textId="66104941" w:rsidR="00D824D8" w:rsidRPr="003E01A5" w:rsidRDefault="00D824D8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A4AC12" w14:textId="77777777" w:rsidR="00D824D8" w:rsidRPr="003E01A5" w:rsidRDefault="00D824D8" w:rsidP="00D824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</w:tcPr>
          <w:p w14:paraId="4D6A0707" w14:textId="0DD26640" w:rsidR="00D824D8" w:rsidRPr="003E01A5" w:rsidRDefault="005B751D" w:rsidP="005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824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828</w:t>
            </w:r>
          </w:p>
        </w:tc>
      </w:tr>
      <w:tr w:rsidR="00D824D8" w:rsidRPr="003E01A5" w14:paraId="12AAE8CA" w14:textId="77777777" w:rsidTr="008F3D3D">
        <w:trPr>
          <w:trHeight w:val="331"/>
        </w:trPr>
        <w:tc>
          <w:tcPr>
            <w:tcW w:w="3870" w:type="dxa"/>
            <w:hideMark/>
          </w:tcPr>
          <w:p w14:paraId="4CEC688C" w14:textId="4D55F5FF" w:rsidR="00D824D8" w:rsidRPr="003E01A5" w:rsidRDefault="00D824D8" w:rsidP="00D824D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3" w:type="dxa"/>
          </w:tcPr>
          <w:p w14:paraId="2473AAA3" w14:textId="0C253905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65" w:type="dxa"/>
          </w:tcPr>
          <w:p w14:paraId="0465F8A6" w14:textId="77777777" w:rsidR="00D824D8" w:rsidRPr="003E01A5" w:rsidRDefault="00D824D8" w:rsidP="00D824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700AC14" w14:textId="790B1A89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65" w:type="dxa"/>
          </w:tcPr>
          <w:p w14:paraId="4FD668CF" w14:textId="77777777" w:rsidR="00D824D8" w:rsidRPr="003E01A5" w:rsidRDefault="00D824D8" w:rsidP="00D824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F7FBC77" w14:textId="0CDA10EF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36" w:type="dxa"/>
          </w:tcPr>
          <w:p w14:paraId="126E1752" w14:textId="77777777" w:rsidR="00D824D8" w:rsidRPr="003E01A5" w:rsidRDefault="00D824D8" w:rsidP="00D824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</w:tcPr>
          <w:p w14:paraId="24816275" w14:textId="3F3B6BF8" w:rsidR="00D824D8" w:rsidRPr="003E01A5" w:rsidRDefault="005B751D" w:rsidP="005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</w:tr>
      <w:tr w:rsidR="00D824D8" w:rsidRPr="003E01A5" w14:paraId="1DB12CE6" w14:textId="77777777" w:rsidTr="008F3D3D">
        <w:trPr>
          <w:trHeight w:val="331"/>
        </w:trPr>
        <w:tc>
          <w:tcPr>
            <w:tcW w:w="3870" w:type="dxa"/>
            <w:hideMark/>
          </w:tcPr>
          <w:p w14:paraId="17329468" w14:textId="0BFB611E" w:rsidR="00D824D8" w:rsidRPr="003E01A5" w:rsidRDefault="00D824D8" w:rsidP="00D824D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40C36" w14:textId="6D33EB6F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824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65" w:type="dxa"/>
          </w:tcPr>
          <w:p w14:paraId="21053076" w14:textId="77777777" w:rsidR="00D824D8" w:rsidRPr="003E01A5" w:rsidRDefault="00D824D8" w:rsidP="00D824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0E539" w14:textId="3B4FFC52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824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5" w:type="dxa"/>
          </w:tcPr>
          <w:p w14:paraId="0C06AB0E" w14:textId="77777777" w:rsidR="00D824D8" w:rsidRPr="003E01A5" w:rsidRDefault="00D824D8" w:rsidP="00D824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CE869" w14:textId="3F258CF7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824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13CD0A6B" w14:textId="77777777" w:rsidR="00D824D8" w:rsidRPr="003E01A5" w:rsidRDefault="00D824D8" w:rsidP="00D824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157187" w14:textId="42828536" w:rsidR="00D824D8" w:rsidRPr="003E01A5" w:rsidRDefault="005B751D" w:rsidP="005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824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D824D8" w:rsidRPr="003E01A5" w14:paraId="57D326B5" w14:textId="77777777" w:rsidTr="008F3D3D">
        <w:trPr>
          <w:trHeight w:val="45"/>
        </w:trPr>
        <w:tc>
          <w:tcPr>
            <w:tcW w:w="3870" w:type="dxa"/>
          </w:tcPr>
          <w:p w14:paraId="311439C4" w14:textId="77777777" w:rsidR="00D824D8" w:rsidRPr="003E01A5" w:rsidRDefault="00D824D8" w:rsidP="00D824D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F8CF3E" w14:textId="74F98C3C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D824D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265" w:type="dxa"/>
          </w:tcPr>
          <w:p w14:paraId="373382D2" w14:textId="77777777" w:rsidR="00D824D8" w:rsidRPr="003E01A5" w:rsidRDefault="00D824D8" w:rsidP="00D824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2E9186" w14:textId="33262D5B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824D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952</w:t>
            </w:r>
          </w:p>
        </w:tc>
        <w:tc>
          <w:tcPr>
            <w:tcW w:w="265" w:type="dxa"/>
          </w:tcPr>
          <w:p w14:paraId="6B919659" w14:textId="77777777" w:rsidR="00D824D8" w:rsidRPr="003E01A5" w:rsidRDefault="00D824D8" w:rsidP="00D824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1B7E9" w14:textId="49D0D39C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824D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236" w:type="dxa"/>
          </w:tcPr>
          <w:p w14:paraId="33394EEB" w14:textId="77777777" w:rsidR="00D824D8" w:rsidRPr="003E01A5" w:rsidRDefault="00D824D8" w:rsidP="00D824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956F14" w14:textId="67B8D834" w:rsidR="00D824D8" w:rsidRPr="003E01A5" w:rsidRDefault="005B751D" w:rsidP="005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D824D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</w:t>
            </w:r>
          </w:p>
        </w:tc>
      </w:tr>
    </w:tbl>
    <w:p w14:paraId="26C4A451" w14:textId="77777777" w:rsidR="00C64FC9" w:rsidRPr="003E01A5" w:rsidRDefault="00C64FC9"/>
    <w:tbl>
      <w:tblPr>
        <w:tblStyle w:val="TableGrid"/>
        <w:tblW w:w="8875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2"/>
        <w:gridCol w:w="1063"/>
        <w:gridCol w:w="265"/>
        <w:gridCol w:w="1102"/>
        <w:gridCol w:w="265"/>
        <w:gridCol w:w="1175"/>
        <w:gridCol w:w="270"/>
        <w:gridCol w:w="973"/>
      </w:tblGrid>
      <w:tr w:rsidR="007501E8" w:rsidRPr="003E01A5" w14:paraId="061D9B2D" w14:textId="77777777" w:rsidTr="00C64FC9">
        <w:trPr>
          <w:trHeight w:val="343"/>
          <w:tblHeader/>
        </w:trPr>
        <w:tc>
          <w:tcPr>
            <w:tcW w:w="3762" w:type="dxa"/>
          </w:tcPr>
          <w:p w14:paraId="1D8954F3" w14:textId="3F67A54A" w:rsidR="00AF5618" w:rsidRPr="003E01A5" w:rsidRDefault="00AF5618" w:rsidP="004815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13" w:type="dxa"/>
            <w:gridSpan w:val="7"/>
            <w:hideMark/>
          </w:tcPr>
          <w:p w14:paraId="388CA187" w14:textId="77777777" w:rsidR="00AF5618" w:rsidRPr="003E01A5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1E8" w:rsidRPr="003E01A5" w14:paraId="7CF67E27" w14:textId="77777777" w:rsidTr="00C64FC9">
        <w:trPr>
          <w:trHeight w:val="331"/>
          <w:tblHeader/>
        </w:trPr>
        <w:tc>
          <w:tcPr>
            <w:tcW w:w="3762" w:type="dxa"/>
          </w:tcPr>
          <w:p w14:paraId="38D6CCBD" w14:textId="77777777" w:rsidR="00AF5618" w:rsidRPr="003E01A5" w:rsidRDefault="00AF5618" w:rsidP="004815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13" w:type="dxa"/>
            <w:gridSpan w:val="7"/>
            <w:vAlign w:val="bottom"/>
            <w:hideMark/>
          </w:tcPr>
          <w:p w14:paraId="23793BC3" w14:textId="77777777" w:rsidR="00AF5618" w:rsidRPr="003E01A5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7501E8" w:rsidRPr="003E01A5" w14:paraId="582A1937" w14:textId="77777777" w:rsidTr="00C64FC9">
        <w:trPr>
          <w:trHeight w:val="663"/>
          <w:tblHeader/>
        </w:trPr>
        <w:tc>
          <w:tcPr>
            <w:tcW w:w="3762" w:type="dxa"/>
            <w:vAlign w:val="bottom"/>
            <w:hideMark/>
          </w:tcPr>
          <w:p w14:paraId="1752A7F7" w14:textId="7A341530" w:rsidR="00AF5618" w:rsidRPr="003E01A5" w:rsidRDefault="00AF5618" w:rsidP="004815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B751D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3" w:type="dxa"/>
            <w:vAlign w:val="bottom"/>
            <w:hideMark/>
          </w:tcPr>
          <w:p w14:paraId="590263B4" w14:textId="16DD68CC" w:rsidR="00AF5618" w:rsidRPr="003E01A5" w:rsidRDefault="00AF5618" w:rsidP="004815B3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65" w:type="dxa"/>
          </w:tcPr>
          <w:p w14:paraId="4BB7DA57" w14:textId="77777777" w:rsidR="00AF5618" w:rsidRPr="003E01A5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  <w:hideMark/>
          </w:tcPr>
          <w:p w14:paraId="67400F4C" w14:textId="609A791A" w:rsidR="00AF5618" w:rsidRPr="003E01A5" w:rsidRDefault="00AF5618" w:rsidP="004815B3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5" w:type="dxa"/>
            <w:vAlign w:val="bottom"/>
          </w:tcPr>
          <w:p w14:paraId="1F97D2B1" w14:textId="77777777" w:rsidR="00AF5618" w:rsidRPr="003E01A5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  <w:hideMark/>
          </w:tcPr>
          <w:p w14:paraId="1E7AA25A" w14:textId="7A4D1D3A" w:rsidR="00AF5618" w:rsidRPr="003E01A5" w:rsidRDefault="00AF5618" w:rsidP="004815B3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5B751D"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1B30633" w14:textId="77777777" w:rsidR="00AF5618" w:rsidRPr="003E01A5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  <w:hideMark/>
          </w:tcPr>
          <w:p w14:paraId="2C01B283" w14:textId="77777777" w:rsidR="00AF5618" w:rsidRPr="003E01A5" w:rsidRDefault="00AF5618" w:rsidP="004815B3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501E8" w:rsidRPr="003E01A5" w14:paraId="6450D5B2" w14:textId="77777777" w:rsidTr="00C64FC9">
        <w:trPr>
          <w:trHeight w:val="331"/>
          <w:tblHeader/>
        </w:trPr>
        <w:tc>
          <w:tcPr>
            <w:tcW w:w="3762" w:type="dxa"/>
          </w:tcPr>
          <w:p w14:paraId="621633B6" w14:textId="77777777" w:rsidR="00AF5618" w:rsidRPr="003E01A5" w:rsidRDefault="00AF5618" w:rsidP="004815B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3" w:type="dxa"/>
            <w:gridSpan w:val="7"/>
            <w:hideMark/>
          </w:tcPr>
          <w:p w14:paraId="08CABA11" w14:textId="77777777" w:rsidR="00AF5618" w:rsidRPr="003E01A5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501E8" w:rsidRPr="003E01A5" w14:paraId="24D9FCF8" w14:textId="77777777" w:rsidTr="00C64FC9">
        <w:trPr>
          <w:trHeight w:val="343"/>
        </w:trPr>
        <w:tc>
          <w:tcPr>
            <w:tcW w:w="3762" w:type="dxa"/>
            <w:hideMark/>
          </w:tcPr>
          <w:p w14:paraId="0C22FE5C" w14:textId="124DD777" w:rsidR="00AF5618" w:rsidRPr="003E01A5" w:rsidRDefault="005B751D" w:rsidP="00481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63" w:type="dxa"/>
          </w:tcPr>
          <w:p w14:paraId="3584CA17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249B6D0" w14:textId="77777777" w:rsidR="00AF5618" w:rsidRPr="003E01A5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20F716F7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4238CD8F" w14:textId="77777777" w:rsidR="00AF5618" w:rsidRPr="003E01A5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832B9E6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1262F3" w14:textId="77777777" w:rsidR="00AF5618" w:rsidRPr="003E01A5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</w:tcPr>
          <w:p w14:paraId="756AFF88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1E8" w:rsidRPr="003E01A5" w14:paraId="553F1A73" w14:textId="77777777" w:rsidTr="00C64FC9">
        <w:trPr>
          <w:trHeight w:val="343"/>
        </w:trPr>
        <w:tc>
          <w:tcPr>
            <w:tcW w:w="3762" w:type="dxa"/>
          </w:tcPr>
          <w:p w14:paraId="59CA739C" w14:textId="77777777" w:rsidR="00AF5618" w:rsidRPr="003E01A5" w:rsidRDefault="00AF5618" w:rsidP="00481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63" w:type="dxa"/>
          </w:tcPr>
          <w:p w14:paraId="46C20662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C7BA7DC" w14:textId="77777777" w:rsidR="00AF5618" w:rsidRPr="003E01A5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4EE3569F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027EF858" w14:textId="77777777" w:rsidR="00AF5618" w:rsidRPr="003E01A5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5C09EEA1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148C35" w14:textId="77777777" w:rsidR="00AF5618" w:rsidRPr="003E01A5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</w:tcPr>
          <w:p w14:paraId="23537F15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2E0D" w:rsidRPr="003E01A5" w14:paraId="43B15E22" w14:textId="77777777" w:rsidTr="00C64FC9">
        <w:trPr>
          <w:trHeight w:val="331"/>
        </w:trPr>
        <w:tc>
          <w:tcPr>
            <w:tcW w:w="3762" w:type="dxa"/>
          </w:tcPr>
          <w:p w14:paraId="772DD4D8" w14:textId="77777777" w:rsidR="00F22E0D" w:rsidRPr="003E01A5" w:rsidRDefault="00F22E0D" w:rsidP="00D428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63" w:type="dxa"/>
          </w:tcPr>
          <w:p w14:paraId="344B6166" w14:textId="3F7E6EF3" w:rsidR="00F22E0D" w:rsidRPr="003E01A5" w:rsidRDefault="005B751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95682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265" w:type="dxa"/>
          </w:tcPr>
          <w:p w14:paraId="4AE45481" w14:textId="77777777" w:rsidR="00F22E0D" w:rsidRPr="003E01A5" w:rsidRDefault="00F22E0D" w:rsidP="00D428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48AB986" w14:textId="6FFA9EA0" w:rsidR="00F22E0D" w:rsidRPr="003E01A5" w:rsidRDefault="00595682" w:rsidP="00A7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8FC094B" w14:textId="77777777" w:rsidR="00F22E0D" w:rsidRPr="003E01A5" w:rsidRDefault="00F22E0D" w:rsidP="00D428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7FD6442" w14:textId="1EF76241" w:rsidR="00F22E0D" w:rsidRPr="003E01A5" w:rsidRDefault="00595682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FBDB92" w14:textId="77777777" w:rsidR="00F22E0D" w:rsidRPr="003E01A5" w:rsidRDefault="00F22E0D" w:rsidP="00D428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3F232E3B" w14:textId="0E898E15" w:rsidR="00F22E0D" w:rsidRPr="003E01A5" w:rsidRDefault="005B751D" w:rsidP="005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95682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</w:tr>
      <w:tr w:rsidR="00A727B2" w:rsidRPr="003E01A5" w14:paraId="3EB59B5C" w14:textId="77777777" w:rsidTr="00C64FC9">
        <w:trPr>
          <w:trHeight w:val="331"/>
        </w:trPr>
        <w:tc>
          <w:tcPr>
            <w:tcW w:w="3762" w:type="dxa"/>
          </w:tcPr>
          <w:p w14:paraId="67C0600B" w14:textId="68E6CE41" w:rsidR="00A727B2" w:rsidRPr="003E01A5" w:rsidRDefault="00A727B2" w:rsidP="00DF37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63" w:type="dxa"/>
          </w:tcPr>
          <w:p w14:paraId="5A318380" w14:textId="54259B14" w:rsidR="00A727B2" w:rsidRPr="003E01A5" w:rsidRDefault="005B751D" w:rsidP="00C7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727B2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265" w:type="dxa"/>
          </w:tcPr>
          <w:p w14:paraId="388EA8DB" w14:textId="77777777" w:rsidR="00A727B2" w:rsidRPr="003E01A5" w:rsidRDefault="00A727B2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53F0ADDA" w14:textId="3A75863A" w:rsidR="00A727B2" w:rsidRPr="003E01A5" w:rsidRDefault="00A727B2" w:rsidP="00A7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34A6B4C" w14:textId="77777777" w:rsidR="00A727B2" w:rsidRPr="003E01A5" w:rsidRDefault="00A727B2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69031A0C" w14:textId="49AB2B1F" w:rsidR="00A727B2" w:rsidRPr="003E01A5" w:rsidRDefault="00A727B2" w:rsidP="00A7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78" w:right="3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0B3D97" w14:textId="77777777" w:rsidR="00A727B2" w:rsidRPr="003E01A5" w:rsidRDefault="00A727B2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45468DAA" w14:textId="469C2759" w:rsidR="00A727B2" w:rsidRPr="003E01A5" w:rsidRDefault="005B751D" w:rsidP="005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727B2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</w:tr>
      <w:tr w:rsidR="00DF37C4" w:rsidRPr="003E01A5" w14:paraId="5E1E2172" w14:textId="77777777" w:rsidTr="00C64FC9">
        <w:trPr>
          <w:trHeight w:val="331"/>
        </w:trPr>
        <w:tc>
          <w:tcPr>
            <w:tcW w:w="3762" w:type="dxa"/>
          </w:tcPr>
          <w:p w14:paraId="70E6951A" w14:textId="77777777" w:rsidR="00DF37C4" w:rsidRPr="003E01A5" w:rsidRDefault="00DF37C4" w:rsidP="00DF37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3" w:type="dxa"/>
          </w:tcPr>
          <w:p w14:paraId="58F2F2CA" w14:textId="35AC71C8" w:rsidR="00DF37C4" w:rsidRPr="003E01A5" w:rsidRDefault="005B751D" w:rsidP="00C7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65" w:type="dxa"/>
          </w:tcPr>
          <w:p w14:paraId="7B592265" w14:textId="77777777" w:rsidR="00DF37C4" w:rsidRPr="003E01A5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58975ED" w14:textId="137BAD0D" w:rsidR="00DF37C4" w:rsidRPr="003E01A5" w:rsidRDefault="005B751D" w:rsidP="00C7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65" w:type="dxa"/>
          </w:tcPr>
          <w:p w14:paraId="257DDB0B" w14:textId="77777777" w:rsidR="00DF37C4" w:rsidRPr="003E01A5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6848F595" w14:textId="540BB5A5" w:rsidR="00DF37C4" w:rsidRPr="003E01A5" w:rsidRDefault="005B751D" w:rsidP="00187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520244FF" w14:textId="77777777" w:rsidR="00DF37C4" w:rsidRPr="003E01A5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3C1DCBBF" w14:textId="269FE0D7" w:rsidR="00DF37C4" w:rsidRPr="003E01A5" w:rsidRDefault="005B751D" w:rsidP="005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</w:tr>
      <w:tr w:rsidR="00DF37C4" w:rsidRPr="003E01A5" w14:paraId="05DE3FD8" w14:textId="77777777" w:rsidTr="00C64FC9">
        <w:trPr>
          <w:trHeight w:val="331"/>
        </w:trPr>
        <w:tc>
          <w:tcPr>
            <w:tcW w:w="3762" w:type="dxa"/>
          </w:tcPr>
          <w:p w14:paraId="44F6020F" w14:textId="77777777" w:rsidR="00DF37C4" w:rsidRPr="003E01A5" w:rsidRDefault="00DF37C4" w:rsidP="00DF37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2CB9C5A7" w14:textId="263402A5" w:rsidR="00DF37C4" w:rsidRPr="003E01A5" w:rsidRDefault="005B751D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95682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5" w:type="dxa"/>
          </w:tcPr>
          <w:p w14:paraId="6DE06717" w14:textId="77777777" w:rsidR="00DF37C4" w:rsidRPr="003E01A5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54DFCBE0" w14:textId="5524909C" w:rsidR="00DF37C4" w:rsidRPr="003E01A5" w:rsidRDefault="005B751D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95682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65" w:type="dxa"/>
          </w:tcPr>
          <w:p w14:paraId="289D2738" w14:textId="77777777" w:rsidR="00DF37C4" w:rsidRPr="003E01A5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FF656D4" w14:textId="70BCEA3D" w:rsidR="00DF37C4" w:rsidRPr="003E01A5" w:rsidRDefault="00595682" w:rsidP="00595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3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6DC16F" w14:textId="77777777" w:rsidR="00DF37C4" w:rsidRPr="003E01A5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5A27E90" w14:textId="69C29390" w:rsidR="00DF37C4" w:rsidRPr="003E01A5" w:rsidRDefault="005B751D" w:rsidP="005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95682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DF37C4" w:rsidRPr="003E01A5" w14:paraId="4CBBD7B8" w14:textId="77777777" w:rsidTr="00C64FC9">
        <w:trPr>
          <w:trHeight w:val="45"/>
        </w:trPr>
        <w:tc>
          <w:tcPr>
            <w:tcW w:w="3762" w:type="dxa"/>
          </w:tcPr>
          <w:p w14:paraId="3A43F9AA" w14:textId="77777777" w:rsidR="00DF37C4" w:rsidRPr="003E01A5" w:rsidRDefault="00DF37C4" w:rsidP="00DF37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5CCDD170" w14:textId="176540E0" w:rsidR="00DF37C4" w:rsidRPr="003E01A5" w:rsidRDefault="005B751D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A727B2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029</w:t>
            </w:r>
          </w:p>
        </w:tc>
        <w:tc>
          <w:tcPr>
            <w:tcW w:w="265" w:type="dxa"/>
          </w:tcPr>
          <w:p w14:paraId="5EE897FE" w14:textId="77777777" w:rsidR="00DF37C4" w:rsidRPr="003E01A5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1C1BD11A" w14:textId="598FA57A" w:rsidR="00DF37C4" w:rsidRPr="003E01A5" w:rsidRDefault="005B751D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95682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032</w:t>
            </w:r>
          </w:p>
        </w:tc>
        <w:tc>
          <w:tcPr>
            <w:tcW w:w="265" w:type="dxa"/>
          </w:tcPr>
          <w:p w14:paraId="7231A683" w14:textId="77777777" w:rsidR="00DF37C4" w:rsidRPr="003E01A5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75CDE826" w14:textId="3B946A60" w:rsidR="00DF37C4" w:rsidRPr="003E01A5" w:rsidRDefault="005B751D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774FDDAE" w14:textId="77777777" w:rsidR="00DF37C4" w:rsidRPr="003E01A5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4DF8615C" w14:textId="178F81EE" w:rsidR="00DF37C4" w:rsidRPr="003E01A5" w:rsidRDefault="005B751D" w:rsidP="005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A727B2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</w:p>
        </w:tc>
      </w:tr>
      <w:tr w:rsidR="0012427A" w:rsidRPr="003E01A5" w14:paraId="5FC18CA3" w14:textId="77777777" w:rsidTr="000F6191">
        <w:trPr>
          <w:trHeight w:val="57"/>
        </w:trPr>
        <w:tc>
          <w:tcPr>
            <w:tcW w:w="3762" w:type="dxa"/>
          </w:tcPr>
          <w:p w14:paraId="0978174B" w14:textId="1A6E2AB7" w:rsidR="0012427A" w:rsidRPr="003E01A5" w:rsidRDefault="0012427A" w:rsidP="001242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63" w:type="dxa"/>
          </w:tcPr>
          <w:p w14:paraId="5F226053" w14:textId="77777777" w:rsidR="0012427A" w:rsidRPr="003E01A5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5" w:type="dxa"/>
          </w:tcPr>
          <w:p w14:paraId="44D64650" w14:textId="77777777" w:rsidR="0012427A" w:rsidRPr="003E01A5" w:rsidRDefault="0012427A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2" w:type="dxa"/>
          </w:tcPr>
          <w:p w14:paraId="6B54560F" w14:textId="77777777" w:rsidR="0012427A" w:rsidRPr="003E01A5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65" w:type="dxa"/>
          </w:tcPr>
          <w:p w14:paraId="1D7665FA" w14:textId="77777777" w:rsidR="0012427A" w:rsidRPr="003E01A5" w:rsidRDefault="0012427A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6232EA48" w14:textId="77777777" w:rsidR="0012427A" w:rsidRPr="003E01A5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652AA6A" w14:textId="77777777" w:rsidR="0012427A" w:rsidRPr="003E01A5" w:rsidRDefault="0012427A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3" w:type="dxa"/>
          </w:tcPr>
          <w:p w14:paraId="3C6091AE" w14:textId="77777777" w:rsidR="0012427A" w:rsidRPr="003E01A5" w:rsidRDefault="0012427A" w:rsidP="005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C61B2B" w:rsidRPr="003E01A5" w14:paraId="13BB7D19" w14:textId="77777777" w:rsidTr="00C64FC9">
        <w:trPr>
          <w:trHeight w:val="357"/>
        </w:trPr>
        <w:tc>
          <w:tcPr>
            <w:tcW w:w="3762" w:type="dxa"/>
          </w:tcPr>
          <w:p w14:paraId="497713CC" w14:textId="28E01B60" w:rsidR="00C61B2B" w:rsidRPr="003E01A5" w:rsidRDefault="005B751D" w:rsidP="001242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63" w:type="dxa"/>
          </w:tcPr>
          <w:p w14:paraId="783F57F7" w14:textId="77777777" w:rsidR="00C61B2B" w:rsidRPr="003E01A5" w:rsidRDefault="00C61B2B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11E9D49" w14:textId="77777777" w:rsidR="00C61B2B" w:rsidRPr="003E01A5" w:rsidRDefault="00C61B2B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7E84CB6A" w14:textId="77777777" w:rsidR="00C61B2B" w:rsidRPr="003E01A5" w:rsidRDefault="00C61B2B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477C8FCD" w14:textId="77777777" w:rsidR="00C61B2B" w:rsidRPr="003E01A5" w:rsidRDefault="00C61B2B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0A593B3" w14:textId="77777777" w:rsidR="00C61B2B" w:rsidRPr="003E01A5" w:rsidRDefault="00C61B2B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2006E8" w14:textId="77777777" w:rsidR="00C61B2B" w:rsidRPr="003E01A5" w:rsidRDefault="00C61B2B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</w:tcPr>
          <w:p w14:paraId="56B5B3B1" w14:textId="77777777" w:rsidR="00C61B2B" w:rsidRPr="003E01A5" w:rsidRDefault="00C61B2B" w:rsidP="005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097" w:rsidRPr="003E01A5" w14:paraId="763B1BDD" w14:textId="77777777" w:rsidTr="00C64FC9">
        <w:trPr>
          <w:trHeight w:val="357"/>
        </w:trPr>
        <w:tc>
          <w:tcPr>
            <w:tcW w:w="3762" w:type="dxa"/>
          </w:tcPr>
          <w:p w14:paraId="437C3C9E" w14:textId="56E51827" w:rsidR="00C61097" w:rsidRPr="003E01A5" w:rsidRDefault="00C61097" w:rsidP="00C6109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63" w:type="dxa"/>
          </w:tcPr>
          <w:p w14:paraId="102E4FF2" w14:textId="77777777" w:rsidR="00C61097" w:rsidRPr="003E01A5" w:rsidRDefault="00C61097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BBDA285" w14:textId="77777777" w:rsidR="00C61097" w:rsidRPr="003E01A5" w:rsidRDefault="00C61097" w:rsidP="00C610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1510BD95" w14:textId="77777777" w:rsidR="00C61097" w:rsidRPr="003E01A5" w:rsidRDefault="00C61097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3E45BADF" w14:textId="77777777" w:rsidR="00C61097" w:rsidRPr="003E01A5" w:rsidRDefault="00C61097" w:rsidP="00C610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41ECA44" w14:textId="77777777" w:rsidR="00C61097" w:rsidRPr="003E01A5" w:rsidRDefault="00C61097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425097" w14:textId="77777777" w:rsidR="00C61097" w:rsidRPr="003E01A5" w:rsidRDefault="00C61097" w:rsidP="00C610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</w:tcPr>
          <w:p w14:paraId="171AB269" w14:textId="77777777" w:rsidR="00C61097" w:rsidRPr="003E01A5" w:rsidRDefault="00C61097" w:rsidP="005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24D8" w:rsidRPr="003E01A5" w14:paraId="2CDDA6D8" w14:textId="77777777" w:rsidTr="00C64FC9">
        <w:trPr>
          <w:trHeight w:val="331"/>
        </w:trPr>
        <w:tc>
          <w:tcPr>
            <w:tcW w:w="3762" w:type="dxa"/>
            <w:hideMark/>
          </w:tcPr>
          <w:p w14:paraId="741B7662" w14:textId="77777777" w:rsidR="00D824D8" w:rsidRPr="003E01A5" w:rsidRDefault="00D824D8" w:rsidP="00D824D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</w:tcPr>
          <w:p w14:paraId="5C998D47" w14:textId="3B098BE1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824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265" w:type="dxa"/>
          </w:tcPr>
          <w:p w14:paraId="09CDCA6B" w14:textId="77777777" w:rsidR="00D824D8" w:rsidRPr="003E01A5" w:rsidRDefault="00D824D8" w:rsidP="00D824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</w:tcPr>
          <w:p w14:paraId="36DB1462" w14:textId="33010C54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824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265" w:type="dxa"/>
          </w:tcPr>
          <w:p w14:paraId="0DA9BF35" w14:textId="77777777" w:rsidR="00D824D8" w:rsidRPr="003E01A5" w:rsidRDefault="00D824D8" w:rsidP="00D824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4419124B" w14:textId="0BAFB91A" w:rsidR="00D824D8" w:rsidRPr="003E01A5" w:rsidRDefault="00D824D8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DFB060" w14:textId="77777777" w:rsidR="00D824D8" w:rsidRPr="003E01A5" w:rsidRDefault="00D824D8" w:rsidP="00D824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</w:tcPr>
          <w:p w14:paraId="707E0047" w14:textId="0137BDDA" w:rsidR="00D824D8" w:rsidRPr="003E01A5" w:rsidRDefault="005B751D" w:rsidP="005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824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</w:tr>
      <w:tr w:rsidR="00A727B2" w:rsidRPr="003E01A5" w14:paraId="1FD775CC" w14:textId="77777777" w:rsidTr="00C64FC9">
        <w:trPr>
          <w:trHeight w:val="119"/>
        </w:trPr>
        <w:tc>
          <w:tcPr>
            <w:tcW w:w="3762" w:type="dxa"/>
          </w:tcPr>
          <w:p w14:paraId="2D2C74AA" w14:textId="44136F85" w:rsidR="00A727B2" w:rsidRPr="003E01A5" w:rsidRDefault="00A727B2" w:rsidP="00A727B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63" w:type="dxa"/>
          </w:tcPr>
          <w:p w14:paraId="1D845D73" w14:textId="3709CC03" w:rsidR="00A727B2" w:rsidRPr="003E01A5" w:rsidRDefault="005B751D" w:rsidP="00A7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265" w:type="dxa"/>
          </w:tcPr>
          <w:p w14:paraId="7A01C763" w14:textId="77777777" w:rsidR="00A727B2" w:rsidRPr="003E01A5" w:rsidRDefault="00A727B2" w:rsidP="00A727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14B0D2A" w14:textId="71E073B1" w:rsidR="00A727B2" w:rsidRPr="003E01A5" w:rsidRDefault="00A727B2" w:rsidP="00FB3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744C2D3" w14:textId="77777777" w:rsidR="00A727B2" w:rsidRPr="003E01A5" w:rsidRDefault="00A727B2" w:rsidP="00A727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3F2E5D5" w14:textId="4AC3378C" w:rsidR="00A727B2" w:rsidRPr="003E01A5" w:rsidRDefault="00A727B2" w:rsidP="0097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67D34D" w14:textId="77777777" w:rsidR="00A727B2" w:rsidRPr="003E01A5" w:rsidRDefault="00A727B2" w:rsidP="00A727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72221047" w14:textId="0CD9D850" w:rsidR="00A727B2" w:rsidRPr="003E01A5" w:rsidRDefault="005B751D" w:rsidP="00A7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</w:tr>
      <w:tr w:rsidR="00A727B2" w:rsidRPr="003E01A5" w14:paraId="6B1A2547" w14:textId="77777777" w:rsidTr="00C64FC9">
        <w:trPr>
          <w:trHeight w:val="119"/>
        </w:trPr>
        <w:tc>
          <w:tcPr>
            <w:tcW w:w="3762" w:type="dxa"/>
            <w:hideMark/>
          </w:tcPr>
          <w:p w14:paraId="54A8F68E" w14:textId="7C237D29" w:rsidR="00A727B2" w:rsidRPr="003E01A5" w:rsidRDefault="00A727B2" w:rsidP="00A727B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3" w:type="dxa"/>
          </w:tcPr>
          <w:p w14:paraId="7107766E" w14:textId="7E09D0BD" w:rsidR="00A727B2" w:rsidRPr="003E01A5" w:rsidRDefault="005B751D" w:rsidP="00A7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65" w:type="dxa"/>
          </w:tcPr>
          <w:p w14:paraId="465759CA" w14:textId="77777777" w:rsidR="00A727B2" w:rsidRPr="003E01A5" w:rsidRDefault="00A727B2" w:rsidP="00A727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01C6FBA" w14:textId="7988B01C" w:rsidR="00A727B2" w:rsidRPr="003E01A5" w:rsidRDefault="005B751D" w:rsidP="00A7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65" w:type="dxa"/>
          </w:tcPr>
          <w:p w14:paraId="7DF70823" w14:textId="77777777" w:rsidR="00A727B2" w:rsidRPr="003E01A5" w:rsidRDefault="00A727B2" w:rsidP="00A727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9001131" w14:textId="571589CF" w:rsidR="00A727B2" w:rsidRPr="003E01A5" w:rsidRDefault="005B751D" w:rsidP="00A7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62A03C9F" w14:textId="77777777" w:rsidR="00A727B2" w:rsidRPr="003E01A5" w:rsidRDefault="00A727B2" w:rsidP="00A727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384285F7" w14:textId="78B6C2E6" w:rsidR="00A727B2" w:rsidRPr="003E01A5" w:rsidRDefault="005B751D" w:rsidP="00A7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</w:tr>
      <w:tr w:rsidR="00A727B2" w:rsidRPr="003E01A5" w14:paraId="5AD1DBE5" w14:textId="77777777" w:rsidTr="00C64FC9">
        <w:trPr>
          <w:trHeight w:val="331"/>
        </w:trPr>
        <w:tc>
          <w:tcPr>
            <w:tcW w:w="3762" w:type="dxa"/>
          </w:tcPr>
          <w:p w14:paraId="0F8622B3" w14:textId="56E8705F" w:rsidR="00A727B2" w:rsidRPr="003E01A5" w:rsidRDefault="00A727B2" w:rsidP="00A727B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nil"/>
            </w:tcBorders>
          </w:tcPr>
          <w:p w14:paraId="27EDE2E7" w14:textId="266E507C" w:rsidR="00A727B2" w:rsidRPr="003E01A5" w:rsidRDefault="005B751D" w:rsidP="00A7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27B2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65" w:type="dxa"/>
          </w:tcPr>
          <w:p w14:paraId="6C268265" w14:textId="77777777" w:rsidR="00A727B2" w:rsidRPr="003E01A5" w:rsidRDefault="00A727B2" w:rsidP="00A727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bottom w:val="single" w:sz="4" w:space="0" w:color="auto"/>
              <w:right w:val="nil"/>
            </w:tcBorders>
          </w:tcPr>
          <w:p w14:paraId="1C654BAA" w14:textId="2C4EB578" w:rsidR="00A727B2" w:rsidRPr="003E01A5" w:rsidRDefault="005B751D" w:rsidP="00A7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727B2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5" w:type="dxa"/>
          </w:tcPr>
          <w:p w14:paraId="75146CAE" w14:textId="77777777" w:rsidR="00A727B2" w:rsidRPr="003E01A5" w:rsidRDefault="00A727B2" w:rsidP="00A727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nil"/>
            </w:tcBorders>
          </w:tcPr>
          <w:p w14:paraId="2B9A4AB2" w14:textId="6964ACA2" w:rsidR="00A727B2" w:rsidRPr="003E01A5" w:rsidRDefault="005B751D" w:rsidP="00A7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27B2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9304F53" w14:textId="77777777" w:rsidR="00A727B2" w:rsidRPr="003E01A5" w:rsidRDefault="00A727B2" w:rsidP="00A727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nil"/>
            </w:tcBorders>
          </w:tcPr>
          <w:p w14:paraId="2D6019FD" w14:textId="2A72CDE4" w:rsidR="00A727B2" w:rsidRPr="003E01A5" w:rsidRDefault="005B751D" w:rsidP="00A7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727B2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A727B2" w:rsidRPr="003E01A5" w14:paraId="34C92209" w14:textId="77777777" w:rsidTr="00C64FC9">
        <w:trPr>
          <w:trHeight w:val="45"/>
        </w:trPr>
        <w:tc>
          <w:tcPr>
            <w:tcW w:w="3762" w:type="dxa"/>
          </w:tcPr>
          <w:p w14:paraId="56957A24" w14:textId="77777777" w:rsidR="00A727B2" w:rsidRPr="003E01A5" w:rsidRDefault="00A727B2" w:rsidP="00A727B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7B8B26" w14:textId="18531BF0" w:rsidR="00A727B2" w:rsidRPr="003E01A5" w:rsidRDefault="005B751D" w:rsidP="00A7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A727B2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</w:t>
            </w:r>
          </w:p>
        </w:tc>
        <w:tc>
          <w:tcPr>
            <w:tcW w:w="265" w:type="dxa"/>
          </w:tcPr>
          <w:p w14:paraId="01960301" w14:textId="77777777" w:rsidR="00A727B2" w:rsidRPr="003E01A5" w:rsidRDefault="00A727B2" w:rsidP="00A727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FDFACD" w14:textId="7B7BF5E9" w:rsidR="00A727B2" w:rsidRPr="003E01A5" w:rsidRDefault="005B751D" w:rsidP="00A7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727B2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65" w:type="dxa"/>
          </w:tcPr>
          <w:p w14:paraId="148B8895" w14:textId="77777777" w:rsidR="00A727B2" w:rsidRPr="003E01A5" w:rsidRDefault="00A727B2" w:rsidP="00A727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036FC1" w14:textId="5CB667DE" w:rsidR="00A727B2" w:rsidRPr="003E01A5" w:rsidRDefault="005B751D" w:rsidP="00A7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727B2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270" w:type="dxa"/>
          </w:tcPr>
          <w:p w14:paraId="46E31EB9" w14:textId="77777777" w:rsidR="00A727B2" w:rsidRPr="003E01A5" w:rsidRDefault="00A727B2" w:rsidP="00A727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E705C" w14:textId="5180DAED" w:rsidR="00A727B2" w:rsidRPr="003E01A5" w:rsidRDefault="005B751D" w:rsidP="00A7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A727B2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</w:t>
            </w:r>
          </w:p>
        </w:tc>
      </w:tr>
    </w:tbl>
    <w:p w14:paraId="048F0E1B" w14:textId="77777777" w:rsidR="00515CB5" w:rsidRPr="003E01A5" w:rsidRDefault="00515CB5" w:rsidP="00AF5618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8"/>
          <w:szCs w:val="8"/>
        </w:rPr>
      </w:pPr>
    </w:p>
    <w:p w14:paraId="55A6A150" w14:textId="51FCDC21" w:rsidR="00AF5618" w:rsidRPr="003E01A5" w:rsidRDefault="00AF5618" w:rsidP="00AF5618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5B751D" w:rsidRPr="003E01A5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3E01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45AACAFE" w14:textId="77777777" w:rsidR="007F0E4E" w:rsidRPr="003E01A5" w:rsidRDefault="007F0E4E" w:rsidP="00AF5618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6"/>
          <w:szCs w:val="6"/>
        </w:rPr>
      </w:pPr>
    </w:p>
    <w:p w14:paraId="60FB88A6" w14:textId="45F3BA9C" w:rsidR="00AF5618" w:rsidRPr="003E01A5" w:rsidRDefault="007F0E4E" w:rsidP="007F0E4E">
      <w:pPr>
        <w:pStyle w:val="block"/>
        <w:spacing w:after="0" w:line="240" w:lineRule="auto"/>
        <w:ind w:left="1260" w:right="-7" w:hanging="36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E01A5">
        <w:rPr>
          <w:rFonts w:asciiTheme="majorBidi" w:hAnsiTheme="majorBidi" w:cstheme="majorBidi"/>
          <w:sz w:val="30"/>
          <w:szCs w:val="30"/>
        </w:rPr>
        <w:t>(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3E01A5">
        <w:rPr>
          <w:rFonts w:asciiTheme="majorBidi" w:hAnsiTheme="majorBidi" w:cstheme="majorBidi"/>
          <w:sz w:val="30"/>
          <w:szCs w:val="30"/>
        </w:rPr>
        <w:t>.</w:t>
      </w:r>
      <w:r w:rsidR="005B751D" w:rsidRPr="003E01A5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3E01A5">
        <w:rPr>
          <w:rFonts w:asciiTheme="majorBidi" w:hAnsiTheme="majorBidi" w:cstheme="majorBidi"/>
          <w:sz w:val="30"/>
          <w:szCs w:val="30"/>
        </w:rPr>
        <w:t>.</w:t>
      </w:r>
      <w:r w:rsidR="005B751D" w:rsidRPr="003E01A5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3E01A5">
        <w:rPr>
          <w:rFonts w:asciiTheme="majorBidi" w:hAnsiTheme="majorBidi" w:cstheme="majorBidi"/>
          <w:sz w:val="30"/>
          <w:szCs w:val="30"/>
        </w:rPr>
        <w:t xml:space="preserve">) 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48D9CC52" w14:textId="77777777" w:rsidR="007F0E4E" w:rsidRPr="003E01A5" w:rsidRDefault="007F0E4E" w:rsidP="007F0E4E">
      <w:pPr>
        <w:pStyle w:val="block"/>
        <w:spacing w:after="0" w:line="240" w:lineRule="auto"/>
        <w:ind w:left="1260" w:right="-7" w:hanging="360"/>
        <w:rPr>
          <w:rFonts w:asciiTheme="majorBidi" w:hAnsiTheme="majorBidi" w:cstheme="majorBidi"/>
          <w:sz w:val="8"/>
          <w:szCs w:val="8"/>
          <w:lang w:val="en-US"/>
        </w:rPr>
      </w:pPr>
    </w:p>
    <w:p w14:paraId="6F56C54B" w14:textId="3A358B37" w:rsidR="00C64FC9" w:rsidRPr="003E01A5" w:rsidRDefault="00AF5618" w:rsidP="000F6191">
      <w:pPr>
        <w:tabs>
          <w:tab w:val="clear" w:pos="907"/>
          <w:tab w:val="left" w:pos="1080"/>
        </w:tabs>
        <w:ind w:left="1440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กลุ่มบริษัทมีการควบคุมความเสี่ยงจากอัตราแลกเปลี่ยนเงินตราต่างประเทศตามความเหมาะสม 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0"/>
        <w:gridCol w:w="1348"/>
        <w:gridCol w:w="302"/>
        <w:gridCol w:w="1315"/>
      </w:tblGrid>
      <w:tr w:rsidR="007501E8" w:rsidRPr="003E01A5" w14:paraId="680C2318" w14:textId="77777777" w:rsidTr="004815B3">
        <w:tc>
          <w:tcPr>
            <w:tcW w:w="5200" w:type="dxa"/>
          </w:tcPr>
          <w:p w14:paraId="0E6288CC" w14:textId="6744F80B" w:rsidR="00AF5618" w:rsidRPr="003E01A5" w:rsidRDefault="00AF5618" w:rsidP="004815B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5" w:type="dxa"/>
            <w:gridSpan w:val="3"/>
          </w:tcPr>
          <w:p w14:paraId="7526AEC8" w14:textId="77777777" w:rsidR="00AF5618" w:rsidRPr="003E01A5" w:rsidRDefault="00AF5618" w:rsidP="004815B3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01E8" w:rsidRPr="003E01A5" w14:paraId="7F1F8D1A" w14:textId="77777777" w:rsidTr="001E6937">
        <w:tc>
          <w:tcPr>
            <w:tcW w:w="5200" w:type="dxa"/>
          </w:tcPr>
          <w:p w14:paraId="34AB340C" w14:textId="7CE4B49E" w:rsidR="00A21DFC" w:rsidRPr="003E01A5" w:rsidRDefault="00A21DFC" w:rsidP="00A21DFC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ณ วันที่ </w:t>
            </w:r>
            <w:r w:rsidR="005B751D"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8" w:type="dxa"/>
            <w:vAlign w:val="center"/>
          </w:tcPr>
          <w:p w14:paraId="26F89284" w14:textId="6DBC46B8" w:rsidR="00A21DFC" w:rsidRPr="003E01A5" w:rsidRDefault="005B751D" w:rsidP="00A21DFC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02" w:type="dxa"/>
            <w:vAlign w:val="center"/>
          </w:tcPr>
          <w:p w14:paraId="2919A9D9" w14:textId="77777777" w:rsidR="00A21DFC" w:rsidRPr="003E01A5" w:rsidRDefault="00A21DFC" w:rsidP="00A21DFC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58959FC7" w14:textId="2B83AF13" w:rsidR="00A21DFC" w:rsidRPr="003E01A5" w:rsidRDefault="005B751D" w:rsidP="00A21DFC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38E60830" w14:textId="77777777" w:rsidTr="004815B3">
        <w:tc>
          <w:tcPr>
            <w:tcW w:w="5200" w:type="dxa"/>
          </w:tcPr>
          <w:p w14:paraId="7875094A" w14:textId="77777777" w:rsidR="00AF5618" w:rsidRPr="003E01A5" w:rsidRDefault="00AF5618" w:rsidP="004815B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5" w:type="dxa"/>
            <w:gridSpan w:val="3"/>
          </w:tcPr>
          <w:p w14:paraId="3CF25CFC" w14:textId="77777777" w:rsidR="00AF5618" w:rsidRPr="003E01A5" w:rsidRDefault="00AF5618" w:rsidP="004815B3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501E8" w:rsidRPr="003E01A5" w14:paraId="6563950B" w14:textId="77777777" w:rsidTr="004815B3">
        <w:tc>
          <w:tcPr>
            <w:tcW w:w="5200" w:type="dxa"/>
          </w:tcPr>
          <w:p w14:paraId="6BD4EEB4" w14:textId="77777777" w:rsidR="00AF5618" w:rsidRPr="003E01A5" w:rsidRDefault="00AF5618" w:rsidP="004815B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เงินรูปีอินเดีย</w:t>
            </w:r>
          </w:p>
        </w:tc>
        <w:tc>
          <w:tcPr>
            <w:tcW w:w="1348" w:type="dxa"/>
          </w:tcPr>
          <w:p w14:paraId="62D6645A" w14:textId="77777777" w:rsidR="00AF5618" w:rsidRPr="003E01A5" w:rsidRDefault="00AF5618" w:rsidP="004815B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" w:type="dxa"/>
          </w:tcPr>
          <w:p w14:paraId="55D4BF5D" w14:textId="77777777" w:rsidR="00AF5618" w:rsidRPr="003E01A5" w:rsidRDefault="00AF5618" w:rsidP="004815B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5DBE377D" w14:textId="77777777" w:rsidR="00AF5618" w:rsidRPr="003E01A5" w:rsidRDefault="00AF5618" w:rsidP="004815B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24D8" w:rsidRPr="003E01A5" w14:paraId="3D883A44" w14:textId="77777777" w:rsidTr="004815B3">
        <w:tc>
          <w:tcPr>
            <w:tcW w:w="5200" w:type="dxa"/>
          </w:tcPr>
          <w:p w14:paraId="3859B0A5" w14:textId="77777777" w:rsidR="00D824D8" w:rsidRPr="003E01A5" w:rsidRDefault="00D824D8" w:rsidP="00D824D8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3DA8820" w14:textId="61303A54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302" w:type="dxa"/>
          </w:tcPr>
          <w:p w14:paraId="51A519D4" w14:textId="77777777" w:rsidR="00D824D8" w:rsidRPr="003E01A5" w:rsidRDefault="00D824D8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45DCAA90" w14:textId="2616FE39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D824D8" w:rsidRPr="003E01A5" w14:paraId="273C757B" w14:textId="77777777" w:rsidTr="00AC2C89">
        <w:trPr>
          <w:trHeight w:val="127"/>
        </w:trPr>
        <w:tc>
          <w:tcPr>
            <w:tcW w:w="5200" w:type="dxa"/>
          </w:tcPr>
          <w:p w14:paraId="2E302862" w14:textId="77777777" w:rsidR="00D824D8" w:rsidRPr="003E01A5" w:rsidRDefault="00D824D8" w:rsidP="00D824D8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0889FDBD" w14:textId="77777777" w:rsidR="00D824D8" w:rsidRPr="003E01A5" w:rsidRDefault="00D824D8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02" w:type="dxa"/>
          </w:tcPr>
          <w:p w14:paraId="30D7EFBD" w14:textId="77777777" w:rsidR="00D824D8" w:rsidRPr="003E01A5" w:rsidRDefault="00D824D8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6714E25A" w14:textId="77777777" w:rsidR="00D824D8" w:rsidRPr="003E01A5" w:rsidRDefault="00D824D8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D824D8" w:rsidRPr="003E01A5" w14:paraId="036FFFAA" w14:textId="77777777" w:rsidTr="004815B3">
        <w:tc>
          <w:tcPr>
            <w:tcW w:w="5200" w:type="dxa"/>
          </w:tcPr>
          <w:p w14:paraId="5573C0E8" w14:textId="77777777" w:rsidR="00D824D8" w:rsidRPr="003E01A5" w:rsidRDefault="00D824D8" w:rsidP="00D824D8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เงินเหรียญดอลล่าร์สิงคโปร์</w:t>
            </w:r>
          </w:p>
        </w:tc>
        <w:tc>
          <w:tcPr>
            <w:tcW w:w="1348" w:type="dxa"/>
          </w:tcPr>
          <w:p w14:paraId="54BC5A39" w14:textId="77777777" w:rsidR="00D824D8" w:rsidRPr="003E01A5" w:rsidRDefault="00D824D8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" w:type="dxa"/>
          </w:tcPr>
          <w:p w14:paraId="58DE23A8" w14:textId="77777777" w:rsidR="00D824D8" w:rsidRPr="003E01A5" w:rsidRDefault="00D824D8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5D0AD3E6" w14:textId="77777777" w:rsidR="00D824D8" w:rsidRPr="003E01A5" w:rsidRDefault="00D824D8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24D8" w:rsidRPr="003E01A5" w14:paraId="0B614438" w14:textId="77777777" w:rsidTr="004815B3">
        <w:tc>
          <w:tcPr>
            <w:tcW w:w="5200" w:type="dxa"/>
          </w:tcPr>
          <w:p w14:paraId="7AAFDFD1" w14:textId="77777777" w:rsidR="00D824D8" w:rsidRPr="003E01A5" w:rsidRDefault="00D824D8" w:rsidP="00D824D8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82A4492" w14:textId="6CAFCBCF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302" w:type="dxa"/>
          </w:tcPr>
          <w:p w14:paraId="18956165" w14:textId="77777777" w:rsidR="00D824D8" w:rsidRPr="003E01A5" w:rsidRDefault="00D824D8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35C616B1" w14:textId="34BB7FE8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824D8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</w:tr>
      <w:tr w:rsidR="00D824D8" w:rsidRPr="003E01A5" w14:paraId="624F0A62" w14:textId="77777777" w:rsidTr="004815B3">
        <w:tc>
          <w:tcPr>
            <w:tcW w:w="5200" w:type="dxa"/>
          </w:tcPr>
          <w:p w14:paraId="237DA431" w14:textId="70FDDF74" w:rsidR="00D824D8" w:rsidRPr="003E01A5" w:rsidRDefault="00D824D8" w:rsidP="00D824D8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ยอดบัญชีในงบฐานะการเงินที่มีความเสี่ยง</w:t>
            </w: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2610B4DC" w14:textId="017E9DB3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F03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302" w:type="dxa"/>
          </w:tcPr>
          <w:p w14:paraId="69F71337" w14:textId="77777777" w:rsidR="00D824D8" w:rsidRPr="003E01A5" w:rsidRDefault="00D824D8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double" w:sz="4" w:space="0" w:color="auto"/>
            </w:tcBorders>
          </w:tcPr>
          <w:p w14:paraId="46A92721" w14:textId="22330F48" w:rsidR="00D824D8" w:rsidRPr="003E01A5" w:rsidRDefault="005B751D" w:rsidP="00D8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824D8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517</w:t>
            </w:r>
          </w:p>
        </w:tc>
      </w:tr>
    </w:tbl>
    <w:p w14:paraId="0E96B116" w14:textId="1CCB1C02" w:rsidR="00AF5618" w:rsidRPr="003E01A5" w:rsidRDefault="00AF5618" w:rsidP="00AF5618">
      <w:pPr>
        <w:pStyle w:val="block"/>
        <w:spacing w:after="0" w:line="240" w:lineRule="auto"/>
        <w:ind w:left="1260" w:right="-7" w:hanging="36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E01A5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3E01A5">
        <w:rPr>
          <w:rFonts w:asciiTheme="majorBidi" w:hAnsiTheme="majorBidi" w:cstheme="majorBidi"/>
          <w:sz w:val="30"/>
          <w:szCs w:val="30"/>
        </w:rPr>
        <w:t>.</w:t>
      </w:r>
      <w:r w:rsidR="005B751D" w:rsidRPr="003E01A5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3E01A5">
        <w:rPr>
          <w:rFonts w:asciiTheme="majorBidi" w:hAnsiTheme="majorBidi" w:cstheme="majorBidi"/>
          <w:sz w:val="30"/>
          <w:szCs w:val="30"/>
        </w:rPr>
        <w:t>.</w:t>
      </w:r>
      <w:r w:rsidR="005B751D" w:rsidRPr="003E01A5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3E01A5">
        <w:rPr>
          <w:rFonts w:asciiTheme="majorBidi" w:hAnsiTheme="majorBidi" w:cstheme="majorBidi"/>
          <w:sz w:val="30"/>
          <w:szCs w:val="30"/>
        </w:rPr>
        <w:t xml:space="preserve">) </w:t>
      </w:r>
      <w:r w:rsidRPr="003E01A5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46145DDA" w14:textId="77777777" w:rsidR="00AF5618" w:rsidRPr="003E01A5" w:rsidRDefault="00AF5618" w:rsidP="00AF5618">
      <w:pPr>
        <w:pStyle w:val="block"/>
        <w:spacing w:after="0" w:line="240" w:lineRule="auto"/>
        <w:ind w:left="1260" w:right="-7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6614B44" w14:textId="067509E2" w:rsidR="00AF5618" w:rsidRPr="003E01A5" w:rsidRDefault="00AF5618" w:rsidP="00AF5618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เนื่องจากตราสารหนี้และเงินกู้ยืมมีอัตราดอกเบี้ยคงที่และแบบลอยตัว ดังนั้นกลุ่มบริษัท จึงทำรายการเพื่อป้องกันความเสี่ยงที่อาจเกิดขึ้น เช่น ทำสัญญาแลกเปลี่ยนอัตราดอกเบี้ย การเปลี่ยนแปลงในอัตราดอกเบี้ย ไม่มีผลกระทบอย่างเป็นสาระสำคัญต่องบการเงินของกลุ่มบริษัท</w:t>
      </w:r>
    </w:p>
    <w:p w14:paraId="127DE628" w14:textId="77777777" w:rsidR="00646C8E" w:rsidRPr="003E01A5" w:rsidRDefault="00646C8E" w:rsidP="00AF5618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22"/>
          <w:szCs w:val="22"/>
        </w:rPr>
      </w:pPr>
    </w:p>
    <w:p w14:paraId="0FC841CC" w14:textId="47FD35B8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1090DE2B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20A7CDCC" w14:textId="5308DA2C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 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E90407B" w14:textId="77777777" w:rsidR="00A47E4D" w:rsidRPr="003E01A5" w:rsidRDefault="00A47E4D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61125C91" w14:textId="31740F63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ภาระผูกพันกับบุคคลหรือกิจการที่ไม่เกี่ยวข้องกัน  </w:t>
      </w:r>
    </w:p>
    <w:p w14:paraId="18760264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224"/>
        <w:gridCol w:w="270"/>
        <w:gridCol w:w="990"/>
        <w:gridCol w:w="270"/>
        <w:gridCol w:w="990"/>
        <w:gridCol w:w="270"/>
        <w:gridCol w:w="993"/>
        <w:gridCol w:w="270"/>
        <w:gridCol w:w="993"/>
      </w:tblGrid>
      <w:tr w:rsidR="007501E8" w:rsidRPr="003E01A5" w14:paraId="27D2F561" w14:textId="77777777" w:rsidTr="00A9002F">
        <w:trPr>
          <w:tblHeader/>
        </w:trPr>
        <w:tc>
          <w:tcPr>
            <w:tcW w:w="4224" w:type="dxa"/>
          </w:tcPr>
          <w:p w14:paraId="02467665" w14:textId="77777777" w:rsidR="00AF5618" w:rsidRPr="003E01A5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438BFC7" w14:textId="77777777" w:rsidR="00AF5618" w:rsidRPr="003E01A5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022333F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3E01A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B14F5B0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6" w:type="dxa"/>
            <w:gridSpan w:val="3"/>
          </w:tcPr>
          <w:p w14:paraId="1E22603E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E01A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46398" w:rsidRPr="003E01A5" w14:paraId="716ED2C0" w14:textId="77777777" w:rsidTr="00A9002F">
        <w:trPr>
          <w:tblHeader/>
        </w:trPr>
        <w:tc>
          <w:tcPr>
            <w:tcW w:w="4224" w:type="dxa"/>
          </w:tcPr>
          <w:p w14:paraId="631C4F52" w14:textId="77777777" w:rsidR="00A46398" w:rsidRPr="003E01A5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1BE8C3" w14:textId="77777777" w:rsidR="00A46398" w:rsidRPr="003E01A5" w:rsidRDefault="00A46398" w:rsidP="00A4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9BD50DD" w14:textId="16A67634" w:rsidR="00A46398" w:rsidRPr="003E01A5" w:rsidRDefault="005B751D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4ED407D3" w14:textId="77777777" w:rsidR="00A46398" w:rsidRPr="003E01A5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373D05D1" w14:textId="2D178082" w:rsidR="00A46398" w:rsidRPr="003E01A5" w:rsidRDefault="005B751D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B14E670" w14:textId="77777777" w:rsidR="00A46398" w:rsidRPr="003E01A5" w:rsidRDefault="00A46398" w:rsidP="00A46398">
            <w:pP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center"/>
          </w:tcPr>
          <w:p w14:paraId="2BD9236A" w14:textId="343C71E2" w:rsidR="00A46398" w:rsidRPr="003E01A5" w:rsidRDefault="005B751D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44307359" w14:textId="77777777" w:rsidR="00A46398" w:rsidRPr="003E01A5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3" w:type="dxa"/>
            <w:vAlign w:val="center"/>
          </w:tcPr>
          <w:p w14:paraId="11C5EF02" w14:textId="7F82EB55" w:rsidR="00A46398" w:rsidRPr="003E01A5" w:rsidRDefault="005B751D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1E8" w:rsidRPr="003E01A5" w14:paraId="0B839BF1" w14:textId="77777777" w:rsidTr="00A9002F">
        <w:trPr>
          <w:tblHeader/>
        </w:trPr>
        <w:tc>
          <w:tcPr>
            <w:tcW w:w="4224" w:type="dxa"/>
          </w:tcPr>
          <w:p w14:paraId="43980457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EB495C" w14:textId="77777777" w:rsidR="00AF5618" w:rsidRPr="003E01A5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776" w:type="dxa"/>
            <w:gridSpan w:val="7"/>
          </w:tcPr>
          <w:p w14:paraId="126A1A67" w14:textId="77777777" w:rsidR="00AF5618" w:rsidRPr="003E01A5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570C8" w:rsidRPr="003E01A5" w14:paraId="59332401" w14:textId="77777777" w:rsidTr="00A9002F">
        <w:tc>
          <w:tcPr>
            <w:tcW w:w="4224" w:type="dxa"/>
          </w:tcPr>
          <w:p w14:paraId="3E14BA4E" w14:textId="50DBC74C" w:rsidR="00F570C8" w:rsidRPr="003E01A5" w:rsidRDefault="00F570C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70" w:type="dxa"/>
          </w:tcPr>
          <w:p w14:paraId="3C3C197A" w14:textId="77777777" w:rsidR="00F570C8" w:rsidRPr="003E01A5" w:rsidRDefault="00F570C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AA40AC" w14:textId="77777777" w:rsidR="00F570C8" w:rsidRPr="003E01A5" w:rsidRDefault="00F570C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800124" w14:textId="77777777" w:rsidR="00F570C8" w:rsidRPr="003E01A5" w:rsidRDefault="00F570C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B8A92E" w14:textId="77777777" w:rsidR="00F570C8" w:rsidRPr="003E01A5" w:rsidRDefault="00F570C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3F2127" w14:textId="77777777" w:rsidR="00F570C8" w:rsidRPr="003E01A5" w:rsidRDefault="00F570C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AE7AE09" w14:textId="77777777" w:rsidR="00F570C8" w:rsidRPr="003E01A5" w:rsidRDefault="00F570C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0C5315" w14:textId="77777777" w:rsidR="00F570C8" w:rsidRPr="003E01A5" w:rsidRDefault="00F570C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4DC0EDE" w14:textId="77777777" w:rsidR="00F570C8" w:rsidRPr="003E01A5" w:rsidRDefault="00F570C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17EB" w:rsidRPr="003E01A5" w14:paraId="6EDDA7BF" w14:textId="77777777" w:rsidTr="00A9002F">
        <w:tc>
          <w:tcPr>
            <w:tcW w:w="4224" w:type="dxa"/>
          </w:tcPr>
          <w:p w14:paraId="27F1D6BA" w14:textId="3F475088" w:rsidR="000617EB" w:rsidRPr="003E01A5" w:rsidRDefault="000617EB" w:rsidP="00061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270" w:type="dxa"/>
          </w:tcPr>
          <w:p w14:paraId="03C77457" w14:textId="77777777" w:rsidR="000617EB" w:rsidRPr="003E01A5" w:rsidRDefault="000617EB" w:rsidP="00061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C6EE1F" w14:textId="2DE93FA2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3,482</w:t>
            </w:r>
          </w:p>
        </w:tc>
        <w:tc>
          <w:tcPr>
            <w:tcW w:w="270" w:type="dxa"/>
          </w:tcPr>
          <w:p w14:paraId="0BA9DDCD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AEC057" w14:textId="683AF59A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4,237</w:t>
            </w:r>
          </w:p>
        </w:tc>
        <w:tc>
          <w:tcPr>
            <w:tcW w:w="270" w:type="dxa"/>
          </w:tcPr>
          <w:p w14:paraId="61158C4A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2B3E60D" w14:textId="38ED0749" w:rsidR="000617EB" w:rsidRPr="003E01A5" w:rsidRDefault="000617EB" w:rsidP="00645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1A8D3B2B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723AE2C" w14:textId="783D5C66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0617EB" w:rsidRPr="003E01A5" w14:paraId="3535F7C6" w14:textId="77777777" w:rsidTr="00A9002F">
        <w:tc>
          <w:tcPr>
            <w:tcW w:w="4224" w:type="dxa"/>
          </w:tcPr>
          <w:p w14:paraId="19F90D89" w14:textId="0ADE7808" w:rsidR="000617EB" w:rsidRPr="003E01A5" w:rsidRDefault="000617EB" w:rsidP="00061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สัญญาเกี่ยวกับการซื้อที่ดิน</w:t>
            </w:r>
          </w:p>
        </w:tc>
        <w:tc>
          <w:tcPr>
            <w:tcW w:w="270" w:type="dxa"/>
          </w:tcPr>
          <w:p w14:paraId="02890C14" w14:textId="77777777" w:rsidR="000617EB" w:rsidRPr="003E01A5" w:rsidRDefault="000617EB" w:rsidP="00061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A0FD6E" w14:textId="37B1019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1,424</w:t>
            </w:r>
          </w:p>
        </w:tc>
        <w:tc>
          <w:tcPr>
            <w:tcW w:w="270" w:type="dxa"/>
          </w:tcPr>
          <w:p w14:paraId="61275E92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63F050" w14:textId="2F405E1F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3,923</w:t>
            </w:r>
          </w:p>
        </w:tc>
        <w:tc>
          <w:tcPr>
            <w:tcW w:w="270" w:type="dxa"/>
          </w:tcPr>
          <w:p w14:paraId="1B070EC6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8CE7002" w14:textId="6CEC4350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ABF1C4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966BB8E" w14:textId="3EDF3971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17EB" w:rsidRPr="003E01A5" w14:paraId="4F9493D2" w14:textId="77777777" w:rsidTr="00A9002F">
        <w:tc>
          <w:tcPr>
            <w:tcW w:w="4224" w:type="dxa"/>
          </w:tcPr>
          <w:p w14:paraId="726F41D1" w14:textId="6B93F6B1" w:rsidR="000617EB" w:rsidRPr="003E01A5" w:rsidRDefault="000617EB" w:rsidP="00061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สัญญาเกี่ยวกับการก่อสร้างอาคารและสิ่งปลูกสร้าง</w:t>
            </w:r>
          </w:p>
        </w:tc>
        <w:tc>
          <w:tcPr>
            <w:tcW w:w="270" w:type="dxa"/>
          </w:tcPr>
          <w:p w14:paraId="313CD56E" w14:textId="77777777" w:rsidR="000617EB" w:rsidRPr="003E01A5" w:rsidRDefault="000617EB" w:rsidP="00061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D4A306" w14:textId="5FA752D0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497ECA49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2339B3" w14:textId="58A02C7A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02694014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ACBEDA6" w14:textId="0E784183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68BD7F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93A607D" w14:textId="37ACC52F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17EB" w:rsidRPr="003E01A5" w14:paraId="5C63D35D" w14:textId="77777777" w:rsidTr="00A9002F">
        <w:tc>
          <w:tcPr>
            <w:tcW w:w="4224" w:type="dxa"/>
          </w:tcPr>
          <w:p w14:paraId="11F7B53C" w14:textId="5F80C5AE" w:rsidR="000617EB" w:rsidRPr="003E01A5" w:rsidRDefault="000A17EF" w:rsidP="000A1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สัญญาเกี่ยวกับลิขสิทธิ์</w:t>
            </w:r>
            <w:r w:rsidR="00F34C50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ซอฟต์แวร์และการดำเนินการ</w:t>
            </w:r>
          </w:p>
        </w:tc>
        <w:tc>
          <w:tcPr>
            <w:tcW w:w="270" w:type="dxa"/>
          </w:tcPr>
          <w:p w14:paraId="66F07F62" w14:textId="77777777" w:rsidR="000617EB" w:rsidRPr="003E01A5" w:rsidRDefault="000617EB" w:rsidP="00061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353C278" w14:textId="397EC64E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5856B4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02FA73" w14:textId="47D8FCEF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C4EFD6B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D5CE496" w14:textId="079A02C8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FBA2BED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4341059" w14:textId="4A412799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617EB" w:rsidRPr="003E01A5" w14:paraId="750EE422" w14:textId="77777777" w:rsidTr="00A9002F">
        <w:tc>
          <w:tcPr>
            <w:tcW w:w="4224" w:type="dxa"/>
          </w:tcPr>
          <w:p w14:paraId="7CB076FD" w14:textId="6240F16A" w:rsidR="000617EB" w:rsidRPr="003E01A5" w:rsidRDefault="000617EB" w:rsidP="00061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8D1D0CF" w14:textId="77777777" w:rsidR="000617EB" w:rsidRPr="003E01A5" w:rsidRDefault="000617EB" w:rsidP="00061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44348" w14:textId="49CF05EB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4,953</w:t>
            </w:r>
          </w:p>
        </w:tc>
        <w:tc>
          <w:tcPr>
            <w:tcW w:w="270" w:type="dxa"/>
          </w:tcPr>
          <w:p w14:paraId="09D5EFD6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E8D93" w14:textId="40C8E4F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8,256</w:t>
            </w:r>
          </w:p>
        </w:tc>
        <w:tc>
          <w:tcPr>
            <w:tcW w:w="270" w:type="dxa"/>
          </w:tcPr>
          <w:p w14:paraId="196A4062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4AC5F" w14:textId="127ED415" w:rsidR="000617EB" w:rsidRPr="003E01A5" w:rsidRDefault="000617EB" w:rsidP="00645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2BC577E7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5A605" w14:textId="50BE55B2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</w:tr>
      <w:tr w:rsidR="000617EB" w:rsidRPr="003E01A5" w14:paraId="12BEE59B" w14:textId="77777777" w:rsidTr="00A9002F">
        <w:tc>
          <w:tcPr>
            <w:tcW w:w="4224" w:type="dxa"/>
          </w:tcPr>
          <w:p w14:paraId="54E0C24C" w14:textId="77777777" w:rsidR="000617EB" w:rsidRPr="003E01A5" w:rsidRDefault="000617EB" w:rsidP="00061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D8AC35D" w14:textId="77777777" w:rsidR="000617EB" w:rsidRPr="003E01A5" w:rsidRDefault="000617EB" w:rsidP="00061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F7593E3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CB741C8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D637916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C291C41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602DCC98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80EBB09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82A1D9D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617EB" w:rsidRPr="003E01A5" w14:paraId="7BC36A56" w14:textId="77777777" w:rsidTr="00A9002F">
        <w:tc>
          <w:tcPr>
            <w:tcW w:w="4224" w:type="dxa"/>
          </w:tcPr>
          <w:p w14:paraId="53021AB5" w14:textId="77777777" w:rsidR="000617EB" w:rsidRPr="003E01A5" w:rsidRDefault="000617EB" w:rsidP="00061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สัญญาอื่น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14:paraId="12C76766" w14:textId="77777777" w:rsidR="000617EB" w:rsidRPr="003E01A5" w:rsidRDefault="000617EB" w:rsidP="00061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D67F23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D81557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B78A38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3E3121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5EF8DF7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60171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712152F" w14:textId="77777777" w:rsidR="000617EB" w:rsidRPr="003E01A5" w:rsidRDefault="000617EB" w:rsidP="0006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02F" w:rsidRPr="003E01A5" w14:paraId="4B5B975C" w14:textId="77777777" w:rsidTr="00A9002F">
        <w:tc>
          <w:tcPr>
            <w:tcW w:w="4224" w:type="dxa"/>
          </w:tcPr>
          <w:p w14:paraId="23C179F5" w14:textId="42E2C843" w:rsidR="00A9002F" w:rsidRPr="003E01A5" w:rsidRDefault="00A9002F" w:rsidP="00A90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270" w:type="dxa"/>
          </w:tcPr>
          <w:p w14:paraId="50706D44" w14:textId="77777777" w:rsidR="00A9002F" w:rsidRPr="003E01A5" w:rsidRDefault="00A9002F" w:rsidP="00A90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1CAB90" w14:textId="11299CF7" w:rsidR="00A9002F" w:rsidRPr="003E01A5" w:rsidRDefault="00A9002F" w:rsidP="00A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5AEE6F54" w14:textId="77777777" w:rsidR="00A9002F" w:rsidRPr="003E01A5" w:rsidRDefault="00A9002F" w:rsidP="00A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31D651" w14:textId="0477756B" w:rsidR="00A9002F" w:rsidRPr="003E01A5" w:rsidRDefault="00A9002F" w:rsidP="00A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70" w:type="dxa"/>
          </w:tcPr>
          <w:p w14:paraId="7AF78B02" w14:textId="77777777" w:rsidR="00A9002F" w:rsidRPr="003E01A5" w:rsidRDefault="00A9002F" w:rsidP="00A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59CC4AA" w14:textId="75E03A7F" w:rsidR="00A9002F" w:rsidRPr="003E01A5" w:rsidRDefault="00A9002F" w:rsidP="00A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A3167D3" w14:textId="77777777" w:rsidR="00A9002F" w:rsidRPr="003E01A5" w:rsidRDefault="00A9002F" w:rsidP="00A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4690118" w14:textId="363115EB" w:rsidR="00A9002F" w:rsidRPr="003E01A5" w:rsidRDefault="00A9002F" w:rsidP="00A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9002F" w:rsidRPr="003E01A5" w14:paraId="57CF0F05" w14:textId="77777777" w:rsidTr="00A9002F">
        <w:tc>
          <w:tcPr>
            <w:tcW w:w="4224" w:type="dxa"/>
          </w:tcPr>
          <w:p w14:paraId="12D36346" w14:textId="77777777" w:rsidR="00A9002F" w:rsidRPr="003E01A5" w:rsidRDefault="00A9002F" w:rsidP="00A90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270" w:type="dxa"/>
          </w:tcPr>
          <w:p w14:paraId="52943BFC" w14:textId="77777777" w:rsidR="00A9002F" w:rsidRPr="003E01A5" w:rsidRDefault="00A9002F" w:rsidP="00A90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CE1E4C" w14:textId="6DBB91F7" w:rsidR="00A9002F" w:rsidRPr="003E01A5" w:rsidRDefault="00A9002F" w:rsidP="00A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D6D04BA" w14:textId="77777777" w:rsidR="00A9002F" w:rsidRPr="003E01A5" w:rsidRDefault="00A9002F" w:rsidP="00A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5B3978" w14:textId="0F2E1CA4" w:rsidR="00A9002F" w:rsidRPr="003E01A5" w:rsidRDefault="00A9002F" w:rsidP="00A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48B8B1FF" w14:textId="77777777" w:rsidR="00A9002F" w:rsidRPr="003E01A5" w:rsidRDefault="00A9002F" w:rsidP="00A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09151B6" w14:textId="2ADE1994" w:rsidR="00A9002F" w:rsidRPr="003E01A5" w:rsidRDefault="00A9002F" w:rsidP="00A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1F8974D" w14:textId="77777777" w:rsidR="00A9002F" w:rsidRPr="003E01A5" w:rsidRDefault="00A9002F" w:rsidP="00A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8D112E8" w14:textId="29B46701" w:rsidR="00A9002F" w:rsidRPr="003E01A5" w:rsidRDefault="00A9002F" w:rsidP="00A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9002F" w:rsidRPr="003E01A5" w14:paraId="14FF42F9" w14:textId="77777777" w:rsidTr="00A9002F">
        <w:tc>
          <w:tcPr>
            <w:tcW w:w="4224" w:type="dxa"/>
          </w:tcPr>
          <w:p w14:paraId="74B8D207" w14:textId="77777777" w:rsidR="00A9002F" w:rsidRPr="003E01A5" w:rsidRDefault="00A9002F" w:rsidP="00A90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15E3D44" w14:textId="77777777" w:rsidR="00A9002F" w:rsidRPr="003E01A5" w:rsidRDefault="00A9002F" w:rsidP="00A90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15B1B" w14:textId="24D3F1B4" w:rsidR="00A9002F" w:rsidRPr="003E01A5" w:rsidRDefault="00A9002F" w:rsidP="00A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7CF0E8F5" w14:textId="77777777" w:rsidR="00A9002F" w:rsidRPr="003E01A5" w:rsidRDefault="00A9002F" w:rsidP="00A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5EA27" w14:textId="2F8B426F" w:rsidR="00A9002F" w:rsidRPr="003E01A5" w:rsidRDefault="00A9002F" w:rsidP="00A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</w:t>
            </w:r>
          </w:p>
        </w:tc>
        <w:tc>
          <w:tcPr>
            <w:tcW w:w="270" w:type="dxa"/>
          </w:tcPr>
          <w:p w14:paraId="6694AA6A" w14:textId="77777777" w:rsidR="00A9002F" w:rsidRPr="003E01A5" w:rsidRDefault="00A9002F" w:rsidP="00A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A92F3" w14:textId="473E94EF" w:rsidR="00A9002F" w:rsidRPr="003E01A5" w:rsidRDefault="00A9002F" w:rsidP="00A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DC46A70" w14:textId="77777777" w:rsidR="00A9002F" w:rsidRPr="003E01A5" w:rsidRDefault="00A9002F" w:rsidP="00A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435C2" w14:textId="10A2723C" w:rsidR="00A9002F" w:rsidRPr="003E01A5" w:rsidRDefault="00A9002F" w:rsidP="00A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5A2B0126" w14:textId="77777777" w:rsidR="00680904" w:rsidRPr="003E01A5" w:rsidRDefault="00680904" w:rsidP="00AF5618">
      <w:pPr>
        <w:pStyle w:val="a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0054A1F5" w14:textId="77777777" w:rsidR="00680904" w:rsidRPr="003E01A5" w:rsidRDefault="00680904" w:rsidP="00AF5618">
      <w:pPr>
        <w:pStyle w:val="a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7979F0C7" w14:textId="1D96BC7D" w:rsidR="00AF5618" w:rsidRPr="003E01A5" w:rsidRDefault="00AF5618" w:rsidP="00AF5618">
      <w:pPr>
        <w:pStyle w:val="a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3E01A5">
        <w:rPr>
          <w:rFonts w:asciiTheme="majorBidi" w:hAnsiTheme="majorBidi" w:cstheme="majorBidi"/>
          <w:b/>
          <w:bCs/>
          <w:i/>
          <w:iCs/>
          <w:cs/>
        </w:rPr>
        <w:lastRenderedPageBreak/>
        <w:t xml:space="preserve">อื่น ๆ </w:t>
      </w:r>
    </w:p>
    <w:p w14:paraId="56170677" w14:textId="77777777" w:rsidR="00AF5618" w:rsidRPr="003E01A5" w:rsidRDefault="00AF5618" w:rsidP="00AF5618">
      <w:pPr>
        <w:pStyle w:val="a"/>
        <w:ind w:left="1080" w:hanging="540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4C5FECF4" w14:textId="4C0BEC5C" w:rsidR="00AF5618" w:rsidRPr="003E01A5" w:rsidRDefault="00AF5618" w:rsidP="00AF5618">
      <w:pPr>
        <w:pStyle w:val="a"/>
        <w:ind w:left="1080" w:hanging="540"/>
        <w:jc w:val="thaiDistribute"/>
        <w:rPr>
          <w:rFonts w:asciiTheme="majorBidi" w:hAnsiTheme="majorBidi" w:cstheme="majorBidi"/>
          <w:cs/>
          <w:lang w:val="en-US"/>
        </w:rPr>
      </w:pPr>
      <w:r w:rsidRPr="003E01A5">
        <w:rPr>
          <w:rFonts w:asciiTheme="majorBidi" w:hAnsiTheme="majorBidi" w:cstheme="majorBidi"/>
          <w:cs/>
        </w:rPr>
        <w:t xml:space="preserve">ณ วันที่ </w:t>
      </w:r>
      <w:r w:rsidR="005B751D" w:rsidRPr="003E01A5">
        <w:rPr>
          <w:rFonts w:asciiTheme="majorBidi" w:hAnsiTheme="majorBidi" w:cstheme="majorBidi"/>
          <w:lang w:val="en-US"/>
        </w:rPr>
        <w:t>31</w:t>
      </w:r>
      <w:r w:rsidRPr="003E01A5">
        <w:rPr>
          <w:rFonts w:asciiTheme="majorBidi" w:hAnsiTheme="majorBidi" w:cstheme="majorBidi"/>
          <w:cs/>
        </w:rPr>
        <w:t xml:space="preserve"> ธันวาคม </w:t>
      </w:r>
      <w:r w:rsidR="005B751D" w:rsidRPr="003E01A5">
        <w:rPr>
          <w:rFonts w:asciiTheme="majorBidi" w:hAnsiTheme="majorBidi" w:cstheme="majorBidi"/>
          <w:lang w:val="en-US"/>
        </w:rPr>
        <w:t>2568</w:t>
      </w:r>
    </w:p>
    <w:p w14:paraId="171231CC" w14:textId="77777777" w:rsidR="00AF5618" w:rsidRPr="003E01A5" w:rsidRDefault="00AF5618" w:rsidP="00AF5618">
      <w:pPr>
        <w:pStyle w:val="a"/>
        <w:ind w:left="1080" w:hanging="540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300D1AD4" w14:textId="36CE9446" w:rsidR="00AF5618" w:rsidRPr="003E01A5" w:rsidRDefault="00AF5618">
      <w:pPr>
        <w:pStyle w:val="a"/>
        <w:numPr>
          <w:ilvl w:val="0"/>
          <w:numId w:val="11"/>
        </w:numPr>
        <w:jc w:val="thaiDistribute"/>
        <w:rPr>
          <w:rFonts w:asciiTheme="majorBidi" w:hAnsiTheme="majorBidi" w:cstheme="majorBidi"/>
          <w:i/>
          <w:iCs/>
          <w:lang w:val="en-US"/>
        </w:rPr>
      </w:pPr>
      <w:r w:rsidRPr="003E01A5">
        <w:rPr>
          <w:rFonts w:asciiTheme="majorBidi" w:hAnsiTheme="majorBidi" w:cstheme="majorBidi"/>
          <w:cs/>
        </w:rPr>
        <w:t>กลุ่มบริษัทมีภาระผูกพันต่อธนาคารจากการที่ธนาคารในประเทศหลายแห่งออกหนังสือค้ำประกันให้แก่</w:t>
      </w:r>
      <w:r w:rsidRPr="003E01A5">
        <w:rPr>
          <w:rFonts w:asciiTheme="majorBidi" w:hAnsiTheme="majorBidi" w:cstheme="majorBidi"/>
          <w:cs/>
          <w:lang w:val="en-US"/>
        </w:rPr>
        <w:t>กลุ่มบริษัท</w:t>
      </w:r>
      <w:r w:rsidRPr="003E01A5">
        <w:rPr>
          <w:rFonts w:asciiTheme="majorBidi" w:hAnsiTheme="majorBidi" w:cstheme="majorBidi"/>
          <w:cs/>
        </w:rPr>
        <w:t>เป็นจำนวนเงิน</w:t>
      </w:r>
      <w:r w:rsidR="009B7538" w:rsidRPr="003E01A5">
        <w:rPr>
          <w:rFonts w:asciiTheme="majorBidi" w:hAnsiTheme="majorBidi" w:cstheme="majorBidi"/>
          <w:cs/>
          <w:lang w:val="en-US"/>
        </w:rPr>
        <w:t xml:space="preserve"> </w:t>
      </w:r>
      <w:r w:rsidR="005B751D" w:rsidRPr="003E01A5">
        <w:rPr>
          <w:rFonts w:asciiTheme="majorBidi" w:hAnsiTheme="majorBidi" w:cstheme="majorBidi"/>
          <w:lang w:val="en-US"/>
        </w:rPr>
        <w:t>6</w:t>
      </w:r>
      <w:r w:rsidR="00686FCA" w:rsidRPr="003E01A5">
        <w:rPr>
          <w:rFonts w:asciiTheme="majorBidi" w:hAnsiTheme="majorBidi" w:cstheme="majorBidi"/>
          <w:lang w:val="en-US"/>
        </w:rPr>
        <w:t>,</w:t>
      </w:r>
      <w:r w:rsidR="005B751D" w:rsidRPr="003E01A5">
        <w:rPr>
          <w:rFonts w:asciiTheme="majorBidi" w:hAnsiTheme="majorBidi" w:cstheme="majorBidi"/>
          <w:lang w:val="en-US"/>
        </w:rPr>
        <w:t>290</w:t>
      </w:r>
      <w:r w:rsidRPr="003E01A5">
        <w:rPr>
          <w:rFonts w:asciiTheme="majorBidi" w:hAnsiTheme="majorBidi" w:cstheme="majorBidi"/>
          <w:lang w:val="en-US"/>
        </w:rPr>
        <w:t xml:space="preserve"> </w:t>
      </w:r>
      <w:r w:rsidRPr="003E01A5">
        <w:rPr>
          <w:rFonts w:asciiTheme="majorBidi" w:hAnsiTheme="majorBidi" w:cstheme="majorBidi"/>
          <w:cs/>
          <w:lang w:val="en-US"/>
        </w:rPr>
        <w:t xml:space="preserve">ล้านบาท </w:t>
      </w:r>
      <w:r w:rsidRPr="003E01A5">
        <w:rPr>
          <w:rFonts w:asciiTheme="majorBidi" w:hAnsiTheme="majorBidi" w:cstheme="majorBidi"/>
          <w:i/>
          <w:iCs/>
          <w:cs/>
          <w:lang w:val="en-US"/>
        </w:rPr>
        <w:t>(</w:t>
      </w:r>
      <w:r w:rsidR="005B751D" w:rsidRPr="003E01A5">
        <w:rPr>
          <w:rFonts w:asciiTheme="majorBidi" w:hAnsiTheme="majorBidi" w:cstheme="majorBidi"/>
          <w:i/>
          <w:iCs/>
          <w:lang w:val="en-US"/>
        </w:rPr>
        <w:t>2567</w:t>
      </w:r>
      <w:r w:rsidRPr="003E01A5">
        <w:rPr>
          <w:rFonts w:asciiTheme="majorBidi" w:hAnsiTheme="majorBidi" w:cstheme="majorBidi"/>
          <w:i/>
          <w:iCs/>
          <w:lang w:val="en-US"/>
        </w:rPr>
        <w:t xml:space="preserve">: </w:t>
      </w:r>
      <w:r w:rsidR="005B751D" w:rsidRPr="003E01A5">
        <w:rPr>
          <w:rFonts w:asciiTheme="majorBidi" w:hAnsiTheme="majorBidi" w:cstheme="majorBidi"/>
          <w:i/>
          <w:iCs/>
          <w:lang w:val="en-US"/>
        </w:rPr>
        <w:t>7</w:t>
      </w:r>
      <w:r w:rsidR="00A46398" w:rsidRPr="003E01A5">
        <w:rPr>
          <w:rFonts w:asciiTheme="majorBidi" w:hAnsiTheme="majorBidi" w:cstheme="majorBidi"/>
          <w:i/>
          <w:iCs/>
          <w:lang w:val="en-US"/>
        </w:rPr>
        <w:t>,</w:t>
      </w:r>
      <w:r w:rsidR="005B751D" w:rsidRPr="003E01A5">
        <w:rPr>
          <w:rFonts w:asciiTheme="majorBidi" w:hAnsiTheme="majorBidi" w:cstheme="majorBidi"/>
          <w:i/>
          <w:iCs/>
          <w:lang w:val="en-US"/>
        </w:rPr>
        <w:t>365</w:t>
      </w:r>
      <w:r w:rsidR="00A46398" w:rsidRPr="003E01A5">
        <w:rPr>
          <w:rFonts w:asciiTheme="majorBidi" w:hAnsiTheme="majorBidi" w:cstheme="majorBidi"/>
          <w:i/>
          <w:iCs/>
          <w:lang w:val="en-US"/>
        </w:rPr>
        <w:t xml:space="preserve"> </w:t>
      </w:r>
      <w:r w:rsidRPr="003E01A5">
        <w:rPr>
          <w:rFonts w:asciiTheme="majorBidi" w:hAnsiTheme="majorBidi" w:cstheme="majorBidi"/>
          <w:i/>
          <w:iCs/>
          <w:cs/>
          <w:lang w:val="en-US"/>
        </w:rPr>
        <w:t>ล้านบาท)</w:t>
      </w:r>
    </w:p>
    <w:p w14:paraId="01CB07F1" w14:textId="77777777" w:rsidR="00AF5618" w:rsidRPr="003E01A5" w:rsidRDefault="00AF5618" w:rsidP="00AF5618">
      <w:pPr>
        <w:pStyle w:val="a"/>
        <w:ind w:left="1080"/>
        <w:jc w:val="thaiDistribute"/>
        <w:rPr>
          <w:rFonts w:asciiTheme="majorBidi" w:hAnsiTheme="majorBidi" w:cstheme="majorBidi"/>
          <w:i/>
          <w:iCs/>
          <w:sz w:val="18"/>
          <w:szCs w:val="18"/>
          <w:lang w:val="en-US"/>
        </w:rPr>
      </w:pPr>
    </w:p>
    <w:p w14:paraId="64FC629E" w14:textId="406FF448" w:rsidR="00AF5618" w:rsidRPr="003E01A5" w:rsidRDefault="00AF5618" w:rsidP="00F60C44">
      <w:pPr>
        <w:pStyle w:val="a"/>
        <w:numPr>
          <w:ilvl w:val="0"/>
          <w:numId w:val="11"/>
        </w:numPr>
        <w:jc w:val="thaiDistribute"/>
        <w:rPr>
          <w:rFonts w:asciiTheme="majorBidi" w:hAnsiTheme="majorBidi" w:cstheme="majorBidi"/>
          <w:lang w:val="en-US"/>
        </w:rPr>
      </w:pPr>
      <w:r w:rsidRPr="003E01A5">
        <w:rPr>
          <w:rFonts w:asciiTheme="majorBidi" w:hAnsiTheme="majorBidi" w:cstheme="majorBidi"/>
          <w:cs/>
        </w:rPr>
        <w:t>บริษัทและ</w:t>
      </w:r>
      <w:r w:rsidRPr="003E01A5">
        <w:rPr>
          <w:rFonts w:asciiTheme="majorBidi" w:hAnsiTheme="majorBidi" w:cstheme="majorBidi"/>
          <w:cs/>
          <w:lang w:val="en-US"/>
        </w:rPr>
        <w:t>บริษัทย่อยแห่งหนึ่ง</w:t>
      </w:r>
      <w:r w:rsidRPr="003E01A5">
        <w:rPr>
          <w:rFonts w:asciiTheme="majorBidi" w:hAnsiTheme="majorBidi" w:cstheme="majorBidi"/>
          <w:cs/>
        </w:rPr>
        <w:t>มีภาระผูกพันต่อธนาคารเกี่ยวกับการค้ำประกัน</w:t>
      </w:r>
      <w:r w:rsidR="009E4726" w:rsidRPr="003E01A5">
        <w:rPr>
          <w:rFonts w:asciiTheme="majorBidi" w:hAnsiTheme="majorBidi" w:cstheme="majorBidi"/>
          <w:cs/>
        </w:rPr>
        <w:t>วงเงินกู้ยืมระยะยาวจำนวน</w:t>
      </w:r>
      <w:r w:rsidR="009E4726" w:rsidRPr="003E01A5">
        <w:rPr>
          <w:rFonts w:asciiTheme="majorBidi" w:hAnsiTheme="majorBidi" w:cstheme="majorBidi"/>
          <w:spacing w:val="-2"/>
          <w:cs/>
        </w:rPr>
        <w:t xml:space="preserve">รวม </w:t>
      </w:r>
      <w:r w:rsidR="005B751D" w:rsidRPr="003E01A5">
        <w:rPr>
          <w:rFonts w:asciiTheme="majorBidi" w:hAnsiTheme="majorBidi" w:cstheme="majorBidi"/>
          <w:spacing w:val="-2"/>
          <w:lang w:val="en-US"/>
        </w:rPr>
        <w:t>3</w:t>
      </w:r>
      <w:r w:rsidR="00686FCA" w:rsidRPr="003E01A5">
        <w:rPr>
          <w:rFonts w:asciiTheme="majorBidi" w:hAnsiTheme="majorBidi" w:cstheme="majorBidi"/>
          <w:spacing w:val="-2"/>
          <w:lang w:val="en-US"/>
        </w:rPr>
        <w:t>,</w:t>
      </w:r>
      <w:r w:rsidR="005B751D" w:rsidRPr="003E01A5">
        <w:rPr>
          <w:rFonts w:asciiTheme="majorBidi" w:hAnsiTheme="majorBidi" w:cstheme="majorBidi"/>
          <w:spacing w:val="-2"/>
          <w:lang w:val="en-US"/>
        </w:rPr>
        <w:t>798</w:t>
      </w:r>
      <w:r w:rsidR="00C60C8D" w:rsidRPr="003E01A5">
        <w:rPr>
          <w:rFonts w:asciiTheme="majorBidi" w:hAnsiTheme="majorBidi" w:cstheme="majorBidi"/>
          <w:spacing w:val="-2"/>
          <w:lang w:val="en-US"/>
        </w:rPr>
        <w:t xml:space="preserve"> </w:t>
      </w:r>
      <w:r w:rsidR="009E4726" w:rsidRPr="003E01A5">
        <w:rPr>
          <w:rFonts w:asciiTheme="majorBidi" w:hAnsiTheme="majorBidi" w:cstheme="majorBidi"/>
          <w:spacing w:val="-2"/>
          <w:cs/>
          <w:lang w:val="en-US"/>
        </w:rPr>
        <w:t>ล้านบาท</w:t>
      </w:r>
      <w:r w:rsidR="009E4726" w:rsidRPr="003E01A5">
        <w:rPr>
          <w:rFonts w:asciiTheme="majorBidi" w:hAnsiTheme="majorBidi" w:cstheme="majorBidi"/>
          <w:spacing w:val="-2"/>
          <w:lang w:val="en-US"/>
        </w:rPr>
        <w:t xml:space="preserve"> </w:t>
      </w:r>
      <w:r w:rsidR="009E4726" w:rsidRPr="003E01A5">
        <w:rPr>
          <w:rFonts w:asciiTheme="majorBidi" w:hAnsiTheme="majorBidi" w:cstheme="majorBidi"/>
          <w:i/>
          <w:iCs/>
          <w:spacing w:val="-2"/>
          <w:cs/>
          <w:lang w:val="en-US"/>
        </w:rPr>
        <w:t>(</w:t>
      </w:r>
      <w:r w:rsidR="005B751D" w:rsidRPr="003E01A5">
        <w:rPr>
          <w:rFonts w:asciiTheme="majorBidi" w:hAnsiTheme="majorBidi" w:cstheme="majorBidi"/>
          <w:i/>
          <w:iCs/>
          <w:spacing w:val="-2"/>
          <w:lang w:val="en-US"/>
        </w:rPr>
        <w:t>2567</w:t>
      </w:r>
      <w:r w:rsidR="009E4726" w:rsidRPr="003E01A5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5B751D" w:rsidRPr="003E01A5">
        <w:rPr>
          <w:rFonts w:asciiTheme="majorBidi" w:hAnsiTheme="majorBidi" w:cstheme="majorBidi"/>
          <w:i/>
          <w:iCs/>
          <w:spacing w:val="-2"/>
          <w:lang w:val="en-US"/>
        </w:rPr>
        <w:t>4</w:t>
      </w:r>
      <w:r w:rsidR="00A46398" w:rsidRPr="003E01A5">
        <w:rPr>
          <w:rFonts w:asciiTheme="majorBidi" w:hAnsiTheme="majorBidi" w:cstheme="majorBidi"/>
          <w:i/>
          <w:iCs/>
          <w:spacing w:val="-2"/>
          <w:lang w:val="en-US"/>
        </w:rPr>
        <w:t>,</w:t>
      </w:r>
      <w:r w:rsidR="005B751D" w:rsidRPr="003E01A5">
        <w:rPr>
          <w:rFonts w:asciiTheme="majorBidi" w:hAnsiTheme="majorBidi" w:cstheme="majorBidi"/>
          <w:i/>
          <w:iCs/>
          <w:spacing w:val="-2"/>
          <w:lang w:val="en-US"/>
        </w:rPr>
        <w:t>866</w:t>
      </w:r>
      <w:r w:rsidR="009E4726" w:rsidRPr="003E01A5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="009E4726" w:rsidRPr="003E01A5">
        <w:rPr>
          <w:rFonts w:asciiTheme="majorBidi" w:hAnsiTheme="majorBidi" w:cstheme="majorBidi"/>
          <w:i/>
          <w:iCs/>
          <w:spacing w:val="-2"/>
          <w:cs/>
          <w:lang w:val="en-US"/>
        </w:rPr>
        <w:t>ล้านบาท)</w:t>
      </w:r>
      <w:r w:rsidR="009E4726" w:rsidRPr="003E01A5">
        <w:rPr>
          <w:rFonts w:asciiTheme="majorBidi" w:hAnsiTheme="majorBidi" w:cstheme="majorBidi"/>
          <w:spacing w:val="-2"/>
          <w:lang w:val="en-US"/>
        </w:rPr>
        <w:t xml:space="preserve"> </w:t>
      </w:r>
      <w:r w:rsidRPr="003E01A5">
        <w:rPr>
          <w:rFonts w:asciiTheme="majorBidi" w:hAnsiTheme="majorBidi" w:cstheme="majorBidi"/>
          <w:spacing w:val="-2"/>
          <w:cs/>
        </w:rPr>
        <w:t>วงเงินเบิกเกินบัญชีจำนวนรวม</w:t>
      </w:r>
      <w:r w:rsidR="002E24D0" w:rsidRPr="003E01A5">
        <w:rPr>
          <w:rFonts w:asciiTheme="majorBidi" w:hAnsiTheme="majorBidi" w:cstheme="majorBidi"/>
          <w:spacing w:val="-2"/>
          <w:cs/>
        </w:rPr>
        <w:t xml:space="preserve"> </w:t>
      </w:r>
      <w:r w:rsidR="005B751D" w:rsidRPr="003E01A5">
        <w:rPr>
          <w:rFonts w:asciiTheme="majorBidi" w:hAnsiTheme="majorBidi" w:cstheme="majorBidi"/>
          <w:spacing w:val="-2"/>
          <w:lang w:val="en-US"/>
        </w:rPr>
        <w:t>95</w:t>
      </w:r>
      <w:r w:rsidR="009B7538" w:rsidRPr="003E01A5">
        <w:rPr>
          <w:rFonts w:asciiTheme="majorBidi" w:hAnsiTheme="majorBidi" w:cstheme="majorBidi"/>
          <w:spacing w:val="-2"/>
          <w:lang w:val="en-GB"/>
        </w:rPr>
        <w:t xml:space="preserve"> </w:t>
      </w:r>
      <w:r w:rsidRPr="003E01A5">
        <w:rPr>
          <w:rFonts w:asciiTheme="majorBidi" w:hAnsiTheme="majorBidi" w:cstheme="majorBidi"/>
          <w:spacing w:val="-2"/>
          <w:cs/>
          <w:lang w:val="en-GB"/>
        </w:rPr>
        <w:t>ล้</w:t>
      </w:r>
      <w:r w:rsidRPr="003E01A5">
        <w:rPr>
          <w:rFonts w:asciiTheme="majorBidi" w:hAnsiTheme="majorBidi" w:cstheme="majorBidi"/>
          <w:spacing w:val="-2"/>
          <w:cs/>
        </w:rPr>
        <w:t xml:space="preserve">านบาท </w:t>
      </w:r>
      <w:r w:rsidRPr="003E01A5">
        <w:rPr>
          <w:rFonts w:asciiTheme="majorBidi" w:hAnsiTheme="majorBidi" w:cstheme="majorBidi"/>
          <w:i/>
          <w:iCs/>
          <w:spacing w:val="-2"/>
          <w:cs/>
          <w:lang w:val="en-US"/>
        </w:rPr>
        <w:t>(</w:t>
      </w:r>
      <w:r w:rsidR="005B751D" w:rsidRPr="003E01A5">
        <w:rPr>
          <w:rFonts w:asciiTheme="majorBidi" w:hAnsiTheme="majorBidi" w:cstheme="majorBidi"/>
          <w:i/>
          <w:iCs/>
          <w:spacing w:val="-2"/>
          <w:lang w:val="en-US"/>
        </w:rPr>
        <w:t>2567</w:t>
      </w:r>
      <w:r w:rsidRPr="003E01A5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5B751D" w:rsidRPr="003E01A5">
        <w:rPr>
          <w:rFonts w:asciiTheme="majorBidi" w:hAnsiTheme="majorBidi" w:cstheme="majorBidi"/>
          <w:i/>
          <w:iCs/>
          <w:spacing w:val="-2"/>
          <w:lang w:val="en-US"/>
        </w:rPr>
        <w:t>95</w:t>
      </w:r>
      <w:r w:rsidRPr="003E01A5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3E01A5">
        <w:rPr>
          <w:rFonts w:asciiTheme="majorBidi" w:hAnsiTheme="majorBidi" w:cstheme="majorBidi"/>
          <w:i/>
          <w:iCs/>
          <w:spacing w:val="-2"/>
          <w:cs/>
          <w:lang w:val="en-US"/>
        </w:rPr>
        <w:t>ล้าน</w:t>
      </w:r>
      <w:r w:rsidRPr="003E01A5">
        <w:rPr>
          <w:rFonts w:asciiTheme="majorBidi" w:hAnsiTheme="majorBidi" w:cstheme="majorBidi"/>
          <w:i/>
          <w:iCs/>
          <w:cs/>
          <w:lang w:val="en-US"/>
        </w:rPr>
        <w:t>บาท)</w:t>
      </w:r>
      <w:r w:rsidRPr="003E01A5">
        <w:rPr>
          <w:rFonts w:asciiTheme="majorBidi" w:hAnsiTheme="majorBidi" w:cstheme="majorBidi"/>
          <w:lang w:val="en-US"/>
        </w:rPr>
        <w:t xml:space="preserve"> </w:t>
      </w:r>
      <w:r w:rsidRPr="003E01A5">
        <w:rPr>
          <w:rFonts w:asciiTheme="majorBidi" w:hAnsiTheme="majorBidi" w:cstheme="majorBidi"/>
          <w:cs/>
        </w:rPr>
        <w:t xml:space="preserve">วงเงินหนังสือค้ำประกันที่ออกโดยธนาคารจำนวน </w:t>
      </w:r>
      <w:r w:rsidR="005B751D" w:rsidRPr="003E01A5">
        <w:rPr>
          <w:rFonts w:asciiTheme="majorBidi" w:hAnsiTheme="majorBidi" w:cstheme="majorBidi"/>
          <w:lang w:val="en-US"/>
        </w:rPr>
        <w:t>7</w:t>
      </w:r>
      <w:r w:rsidR="00686FCA" w:rsidRPr="003E01A5">
        <w:rPr>
          <w:rFonts w:asciiTheme="majorBidi" w:hAnsiTheme="majorBidi" w:cstheme="majorBidi"/>
          <w:lang w:val="en-US"/>
        </w:rPr>
        <w:t>,</w:t>
      </w:r>
      <w:r w:rsidR="005B751D" w:rsidRPr="003E01A5">
        <w:rPr>
          <w:rFonts w:asciiTheme="majorBidi" w:hAnsiTheme="majorBidi" w:cstheme="majorBidi"/>
          <w:lang w:val="en-US"/>
        </w:rPr>
        <w:t>784</w:t>
      </w:r>
      <w:r w:rsidRPr="003E01A5">
        <w:rPr>
          <w:rFonts w:asciiTheme="majorBidi" w:hAnsiTheme="majorBidi" w:cstheme="majorBidi"/>
          <w:cs/>
        </w:rPr>
        <w:t xml:space="preserve"> </w:t>
      </w:r>
      <w:r w:rsidRPr="003E01A5">
        <w:rPr>
          <w:rFonts w:asciiTheme="majorBidi" w:hAnsiTheme="majorBidi" w:cstheme="majorBidi"/>
          <w:cs/>
          <w:lang w:val="en-GB"/>
        </w:rPr>
        <w:t>ล้</w:t>
      </w:r>
      <w:r w:rsidRPr="003E01A5">
        <w:rPr>
          <w:rFonts w:asciiTheme="majorBidi" w:hAnsiTheme="majorBidi" w:cstheme="majorBidi"/>
          <w:cs/>
        </w:rPr>
        <w:t xml:space="preserve">านบาท </w:t>
      </w:r>
      <w:r w:rsidRPr="003E01A5">
        <w:rPr>
          <w:rFonts w:asciiTheme="majorBidi" w:hAnsiTheme="majorBidi" w:cstheme="majorBidi"/>
          <w:i/>
          <w:iCs/>
          <w:cs/>
        </w:rPr>
        <w:t>(</w:t>
      </w:r>
      <w:r w:rsidR="005B751D" w:rsidRPr="003E01A5">
        <w:rPr>
          <w:rFonts w:asciiTheme="majorBidi" w:hAnsiTheme="majorBidi" w:cstheme="majorBidi"/>
          <w:i/>
          <w:iCs/>
          <w:lang w:val="en-US"/>
        </w:rPr>
        <w:t>2567</w:t>
      </w:r>
      <w:r w:rsidRPr="003E01A5">
        <w:rPr>
          <w:rFonts w:asciiTheme="majorBidi" w:hAnsiTheme="majorBidi" w:cstheme="majorBidi"/>
          <w:i/>
          <w:iCs/>
          <w:lang w:val="en-US"/>
        </w:rPr>
        <w:t xml:space="preserve">: </w:t>
      </w:r>
      <w:r w:rsidR="005B751D" w:rsidRPr="003E01A5">
        <w:rPr>
          <w:rFonts w:asciiTheme="majorBidi" w:hAnsiTheme="majorBidi" w:cstheme="majorBidi"/>
          <w:i/>
          <w:iCs/>
          <w:lang w:val="en-US"/>
        </w:rPr>
        <w:t>7</w:t>
      </w:r>
      <w:r w:rsidR="00D824D8" w:rsidRPr="003E01A5">
        <w:rPr>
          <w:rFonts w:asciiTheme="majorBidi" w:hAnsiTheme="majorBidi" w:cstheme="majorBidi"/>
          <w:i/>
          <w:iCs/>
          <w:lang w:val="en-US"/>
        </w:rPr>
        <w:t>,</w:t>
      </w:r>
      <w:r w:rsidR="005B751D" w:rsidRPr="003E01A5">
        <w:rPr>
          <w:rFonts w:asciiTheme="majorBidi" w:hAnsiTheme="majorBidi" w:cstheme="majorBidi"/>
          <w:i/>
          <w:iCs/>
          <w:lang w:val="en-US"/>
        </w:rPr>
        <w:t>884</w:t>
      </w:r>
      <w:r w:rsidR="00364BD5" w:rsidRPr="003E01A5">
        <w:rPr>
          <w:rFonts w:asciiTheme="majorBidi" w:hAnsiTheme="majorBidi" w:cstheme="majorBidi"/>
          <w:i/>
          <w:iCs/>
          <w:lang w:val="en-US"/>
        </w:rPr>
        <w:t xml:space="preserve"> </w:t>
      </w:r>
      <w:r w:rsidRPr="003E01A5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Pr="003E01A5">
        <w:rPr>
          <w:rFonts w:asciiTheme="majorBidi" w:hAnsiTheme="majorBidi" w:cstheme="majorBidi"/>
          <w:cs/>
        </w:rPr>
        <w:t xml:space="preserve"> วงเงินตั๋วสัญญาใช้เงินจำนว</w:t>
      </w:r>
      <w:r w:rsidRPr="003E01A5">
        <w:rPr>
          <w:rFonts w:asciiTheme="majorBidi" w:hAnsiTheme="majorBidi" w:cstheme="majorBidi"/>
          <w:cs/>
          <w:lang w:val="en-US"/>
        </w:rPr>
        <w:t xml:space="preserve">น </w:t>
      </w:r>
      <w:r w:rsidR="005B751D" w:rsidRPr="003E01A5">
        <w:rPr>
          <w:rFonts w:asciiTheme="majorBidi" w:hAnsiTheme="majorBidi" w:cstheme="majorBidi"/>
          <w:lang w:val="en-US"/>
        </w:rPr>
        <w:t>6</w:t>
      </w:r>
      <w:r w:rsidR="00686FCA" w:rsidRPr="003E01A5">
        <w:rPr>
          <w:rFonts w:asciiTheme="majorBidi" w:hAnsiTheme="majorBidi" w:cstheme="majorBidi"/>
          <w:lang w:val="en-US"/>
        </w:rPr>
        <w:t>,</w:t>
      </w:r>
      <w:r w:rsidR="005B751D" w:rsidRPr="003E01A5">
        <w:rPr>
          <w:rFonts w:asciiTheme="majorBidi" w:hAnsiTheme="majorBidi" w:cstheme="majorBidi"/>
          <w:lang w:val="en-US"/>
        </w:rPr>
        <w:t>749</w:t>
      </w:r>
      <w:r w:rsidRPr="003E01A5">
        <w:rPr>
          <w:rFonts w:asciiTheme="majorBidi" w:hAnsiTheme="majorBidi" w:cstheme="majorBidi"/>
          <w:lang w:val="en-US"/>
        </w:rPr>
        <w:t xml:space="preserve"> </w:t>
      </w:r>
      <w:r w:rsidRPr="003E01A5">
        <w:rPr>
          <w:rFonts w:asciiTheme="majorBidi" w:hAnsiTheme="majorBidi" w:cstheme="majorBidi"/>
          <w:cs/>
          <w:lang w:val="en-US"/>
        </w:rPr>
        <w:t xml:space="preserve">ล้านบาท </w:t>
      </w:r>
      <w:r w:rsidRPr="003E01A5">
        <w:rPr>
          <w:rFonts w:asciiTheme="majorBidi" w:hAnsiTheme="majorBidi" w:cstheme="majorBidi"/>
          <w:i/>
          <w:iCs/>
          <w:cs/>
          <w:lang w:val="en-US"/>
        </w:rPr>
        <w:t>(</w:t>
      </w:r>
      <w:r w:rsidR="005B751D" w:rsidRPr="003E01A5">
        <w:rPr>
          <w:rFonts w:asciiTheme="majorBidi" w:hAnsiTheme="majorBidi" w:cstheme="majorBidi"/>
          <w:i/>
          <w:iCs/>
          <w:lang w:val="en-US"/>
        </w:rPr>
        <w:t>2567</w:t>
      </w:r>
      <w:r w:rsidRPr="003E01A5">
        <w:rPr>
          <w:rFonts w:asciiTheme="majorBidi" w:hAnsiTheme="majorBidi" w:cstheme="majorBidi"/>
          <w:i/>
          <w:iCs/>
          <w:lang w:val="en-US"/>
        </w:rPr>
        <w:t xml:space="preserve">: </w:t>
      </w:r>
      <w:r w:rsidR="005B751D" w:rsidRPr="003E01A5">
        <w:rPr>
          <w:rFonts w:asciiTheme="majorBidi" w:hAnsiTheme="majorBidi" w:cstheme="majorBidi"/>
          <w:i/>
          <w:iCs/>
          <w:lang w:val="en-US"/>
        </w:rPr>
        <w:t>8</w:t>
      </w:r>
      <w:r w:rsidR="00D824D8" w:rsidRPr="003E01A5">
        <w:rPr>
          <w:rFonts w:asciiTheme="majorBidi" w:hAnsiTheme="majorBidi" w:cstheme="majorBidi"/>
          <w:i/>
          <w:iCs/>
          <w:lang w:val="en-US"/>
        </w:rPr>
        <w:t>,</w:t>
      </w:r>
      <w:r w:rsidR="005B751D" w:rsidRPr="003E01A5">
        <w:rPr>
          <w:rFonts w:asciiTheme="majorBidi" w:hAnsiTheme="majorBidi" w:cstheme="majorBidi"/>
          <w:i/>
          <w:iCs/>
          <w:lang w:val="en-US"/>
        </w:rPr>
        <w:t>226</w:t>
      </w:r>
      <w:r w:rsidR="00364BD5" w:rsidRPr="003E01A5">
        <w:rPr>
          <w:rFonts w:asciiTheme="majorBidi" w:hAnsiTheme="majorBidi" w:cstheme="majorBidi"/>
          <w:i/>
          <w:iCs/>
          <w:lang w:val="en-US"/>
        </w:rPr>
        <w:t xml:space="preserve"> </w:t>
      </w:r>
      <w:r w:rsidRPr="003E01A5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Pr="003E01A5">
        <w:rPr>
          <w:rFonts w:asciiTheme="majorBidi" w:hAnsiTheme="majorBidi" w:cstheme="majorBidi"/>
          <w:cs/>
          <w:lang w:val="en-US"/>
        </w:rPr>
        <w:t xml:space="preserve"> และวงเงินสินเชื่ออื่นจำนวน</w:t>
      </w:r>
      <w:r w:rsidRPr="003E01A5">
        <w:rPr>
          <w:rFonts w:asciiTheme="majorBidi" w:hAnsiTheme="majorBidi" w:cstheme="majorBidi"/>
          <w:lang w:val="en-US"/>
        </w:rPr>
        <w:t xml:space="preserve"> </w:t>
      </w:r>
      <w:r w:rsidR="005B751D" w:rsidRPr="003E01A5">
        <w:rPr>
          <w:rFonts w:asciiTheme="majorBidi" w:hAnsiTheme="majorBidi" w:cstheme="majorBidi"/>
          <w:lang w:val="en-US"/>
        </w:rPr>
        <w:t>640</w:t>
      </w:r>
      <w:r w:rsidRPr="003E01A5">
        <w:rPr>
          <w:rFonts w:asciiTheme="majorBidi" w:hAnsiTheme="majorBidi" w:cstheme="majorBidi"/>
          <w:lang w:val="en-US"/>
        </w:rPr>
        <w:t xml:space="preserve"> </w:t>
      </w:r>
      <w:r w:rsidRPr="003E01A5">
        <w:rPr>
          <w:rFonts w:asciiTheme="majorBidi" w:hAnsiTheme="majorBidi" w:cstheme="majorBidi"/>
          <w:cs/>
          <w:lang w:val="en-US"/>
        </w:rPr>
        <w:t xml:space="preserve">ล้านบาท </w:t>
      </w:r>
      <w:r w:rsidRPr="003E01A5">
        <w:rPr>
          <w:rFonts w:asciiTheme="majorBidi" w:hAnsiTheme="majorBidi" w:cstheme="majorBidi"/>
          <w:i/>
          <w:iCs/>
          <w:cs/>
          <w:lang w:val="en-US"/>
        </w:rPr>
        <w:t>(</w:t>
      </w:r>
      <w:r w:rsidR="005B751D" w:rsidRPr="003E01A5">
        <w:rPr>
          <w:rFonts w:asciiTheme="majorBidi" w:hAnsiTheme="majorBidi" w:cstheme="majorBidi"/>
          <w:i/>
          <w:iCs/>
          <w:lang w:val="en-US"/>
        </w:rPr>
        <w:t>2567</w:t>
      </w:r>
      <w:r w:rsidRPr="003E01A5">
        <w:rPr>
          <w:rFonts w:asciiTheme="majorBidi" w:hAnsiTheme="majorBidi" w:cstheme="majorBidi"/>
          <w:i/>
          <w:iCs/>
          <w:lang w:val="en-US"/>
        </w:rPr>
        <w:t xml:space="preserve">: </w:t>
      </w:r>
      <w:r w:rsidR="005B751D" w:rsidRPr="003E01A5">
        <w:rPr>
          <w:rFonts w:asciiTheme="majorBidi" w:hAnsiTheme="majorBidi" w:cstheme="majorBidi"/>
          <w:i/>
          <w:iCs/>
          <w:lang w:val="en-US"/>
        </w:rPr>
        <w:t>640</w:t>
      </w:r>
      <w:r w:rsidRPr="003E01A5">
        <w:rPr>
          <w:rFonts w:asciiTheme="majorBidi" w:hAnsiTheme="majorBidi" w:cstheme="majorBidi"/>
          <w:i/>
          <w:iCs/>
          <w:lang w:val="en-US"/>
        </w:rPr>
        <w:t xml:space="preserve"> </w:t>
      </w:r>
      <w:r w:rsidRPr="003E01A5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Pr="003E01A5">
        <w:rPr>
          <w:rFonts w:asciiTheme="majorBidi" w:hAnsiTheme="majorBidi" w:cstheme="majorBidi"/>
          <w:cs/>
          <w:lang w:val="en-US"/>
        </w:rPr>
        <w:t xml:space="preserve"> </w:t>
      </w:r>
      <w:r w:rsidRPr="003E01A5">
        <w:rPr>
          <w:rFonts w:asciiTheme="majorBidi" w:hAnsiTheme="majorBidi" w:cstheme="majorBidi"/>
          <w:cs/>
        </w:rPr>
        <w:t xml:space="preserve">ของบริษัทย่อยแห่งอื่น ๆ </w:t>
      </w:r>
      <w:r w:rsidRPr="003E01A5">
        <w:rPr>
          <w:rFonts w:asciiTheme="majorBidi" w:hAnsiTheme="majorBidi" w:cstheme="majorBidi"/>
          <w:cs/>
          <w:lang w:val="en-US"/>
        </w:rPr>
        <w:t>ในกลุ่มบริษัทเดียวกัน</w:t>
      </w:r>
    </w:p>
    <w:p w14:paraId="57A7DA40" w14:textId="77777777" w:rsidR="00A47E4D" w:rsidRPr="003E01A5" w:rsidRDefault="00A47E4D" w:rsidP="00A47E4D">
      <w:pPr>
        <w:pStyle w:val="a"/>
        <w:rPr>
          <w:rFonts w:asciiTheme="majorBidi" w:hAnsiTheme="majorBidi" w:cstheme="majorBidi"/>
          <w:sz w:val="18"/>
          <w:szCs w:val="18"/>
          <w:lang w:val="en-US"/>
        </w:rPr>
      </w:pPr>
    </w:p>
    <w:p w14:paraId="245776C1" w14:textId="193F4425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</w:p>
    <w:p w14:paraId="4A7389E0" w14:textId="77777777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D7D4651" w14:textId="6C556A84" w:rsidR="00AF5618" w:rsidRPr="003E01A5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B751D" w:rsidRPr="003E01A5">
        <w:rPr>
          <w:rFonts w:asciiTheme="majorBidi" w:hAnsiTheme="majorBidi" w:cstheme="majorBidi"/>
          <w:sz w:val="30"/>
          <w:szCs w:val="30"/>
        </w:rPr>
        <w:t>31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2568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กลุ่มบริษัทมีหนี้สินที่อาจเกิดขึ้นจากการถูกบริษัทอื่นและบุคคลธรรมดาฟ้องร้องในคดี</w:t>
      </w:r>
      <w:r w:rsidRPr="003E01A5">
        <w:rPr>
          <w:rFonts w:asciiTheme="majorBidi" w:hAnsiTheme="majorBidi" w:cstheme="majorBidi"/>
          <w:spacing w:val="-2"/>
          <w:sz w:val="30"/>
          <w:szCs w:val="30"/>
          <w:cs/>
        </w:rPr>
        <w:t>ต่าง</w:t>
      </w:r>
      <w:r w:rsidRPr="003E01A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pacing w:val="-2"/>
          <w:sz w:val="30"/>
          <w:szCs w:val="30"/>
          <w:cs/>
        </w:rPr>
        <w:t>ๆ จากการผิดสัญญา การเรียกร้องค่าเสียหายและอื่น ๆ ขณะนี้คดีอยู่ในระหว่างการไต่สวนของศาล อย่างไรก็ตาม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บันทึกสำรองค่าเผื่อหนี้สินที่อาจจะเกิดขึ้นจากคดีความดังกล่าวตามความเห็นของฝ่ายบริหารและฝ่ายกฎหมายของกลุ่มบริษัทรวมจำนวน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="005B751D" w:rsidRPr="003E01A5">
        <w:rPr>
          <w:rFonts w:asciiTheme="majorBidi" w:hAnsiTheme="majorBidi" w:cstheme="majorBidi"/>
          <w:sz w:val="30"/>
          <w:szCs w:val="30"/>
        </w:rPr>
        <w:t>120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3E01A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B751D" w:rsidRPr="003E01A5">
        <w:rPr>
          <w:rFonts w:asciiTheme="majorBidi" w:hAnsiTheme="majorBidi" w:cstheme="majorBidi"/>
          <w:i/>
          <w:iCs/>
          <w:sz w:val="30"/>
          <w:szCs w:val="30"/>
        </w:rPr>
        <w:t>57</w:t>
      </w:r>
      <w:r w:rsidRPr="003E01A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3E01A5">
        <w:rPr>
          <w:rFonts w:asciiTheme="majorBidi" w:hAnsiTheme="majorBidi" w:cstheme="majorBidi"/>
          <w:sz w:val="30"/>
          <w:szCs w:val="30"/>
          <w:cs/>
        </w:rPr>
        <w:t>ไว้ในงบฐานะการเงินรวม</w:t>
      </w:r>
    </w:p>
    <w:p w14:paraId="6A812307" w14:textId="77777777" w:rsidR="00F84580" w:rsidRPr="003E01A5" w:rsidRDefault="00F84580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</w:rPr>
      </w:pPr>
    </w:p>
    <w:p w14:paraId="33E31553" w14:textId="77777777" w:rsidR="00AF5618" w:rsidRPr="003E01A5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เหตุการณ์ภายหลังรอบระยะเวลารายงาน </w:t>
      </w:r>
    </w:p>
    <w:p w14:paraId="38754F78" w14:textId="77777777" w:rsidR="00AF5618" w:rsidRPr="003E01A5" w:rsidRDefault="00AF5618" w:rsidP="006C6625">
      <w:pPr>
        <w:rPr>
          <w:rFonts w:asciiTheme="majorBidi" w:hAnsiTheme="majorBidi" w:cstheme="majorBidi"/>
          <w:sz w:val="20"/>
          <w:szCs w:val="20"/>
        </w:rPr>
      </w:pPr>
    </w:p>
    <w:p w14:paraId="53BDBA6A" w14:textId="0FAACE0F" w:rsidR="0035642A" w:rsidRPr="003E01A5" w:rsidRDefault="0035642A" w:rsidP="00F60C44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9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ในเดือนมกราคม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2569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บริษัท แอมิลิ เฮลท์ </w:t>
      </w:r>
      <w:r w:rsidR="00A03654" w:rsidRPr="003E01A5">
        <w:rPr>
          <w:rFonts w:asciiTheme="majorBidi" w:hAnsiTheme="majorBidi" w:cstheme="majorBidi"/>
          <w:sz w:val="30"/>
          <w:szCs w:val="30"/>
          <w:cs/>
        </w:rPr>
        <w:t xml:space="preserve">(ประเทศไทย)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จำกัด ซึ่งเป็นการร่วมค้าทางอ้อมของบริษัท ได้จดทะเบียนเลิกบริษัทต่อกระทรวงพาณิชย์แล้วเมื่อวันที่ </w:t>
      </w:r>
      <w:r w:rsidR="005B751D" w:rsidRPr="003E01A5">
        <w:rPr>
          <w:rFonts w:asciiTheme="majorBidi" w:hAnsiTheme="majorBidi" w:cstheme="majorBidi"/>
          <w:sz w:val="30"/>
          <w:szCs w:val="30"/>
        </w:rPr>
        <w:t>29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5B751D" w:rsidRPr="003E01A5">
        <w:rPr>
          <w:rFonts w:asciiTheme="majorBidi" w:hAnsiTheme="majorBidi" w:cstheme="majorBidi"/>
          <w:sz w:val="30"/>
          <w:szCs w:val="30"/>
        </w:rPr>
        <w:t>2569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และอยู่ระหว่างดำเนินการชำระบัญชี</w:t>
      </w:r>
    </w:p>
    <w:p w14:paraId="30A56042" w14:textId="77777777" w:rsidR="0035642A" w:rsidRPr="003E01A5" w:rsidRDefault="0035642A" w:rsidP="00356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</w:rPr>
      </w:pPr>
    </w:p>
    <w:p w14:paraId="536A7F18" w14:textId="7BB39010" w:rsidR="0035642A" w:rsidRPr="003E01A5" w:rsidRDefault="0035642A" w:rsidP="00F60C44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9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ในเดือนกุมภาพันธ์ </w:t>
      </w:r>
      <w:r w:rsidR="005B751D" w:rsidRPr="003E01A5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3E01A5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 อินโน สเปราท์ โฮลดิ้ง จำกัด ซึ่งเป็นบริษัทย่อยทางตรงของบริษัท ได้ชำระค่าหุ้น</w:t>
      </w: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เพิ่มทุนในบริษัท โอเมก้า โลจิสติกส์ แคมปัส จำกัด ซึ่งเป็นการร่วมค้าทางอ้อมของบริษัท จำนวน </w:t>
      </w:r>
      <w:r w:rsidR="00616E39" w:rsidRPr="003E01A5">
        <w:rPr>
          <w:rFonts w:asciiTheme="majorBidi" w:hAnsiTheme="majorBidi" w:cstheme="majorBidi"/>
          <w:spacing w:val="-4"/>
          <w:sz w:val="30"/>
          <w:szCs w:val="30"/>
        </w:rPr>
        <w:t>663,000</w:t>
      </w: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16E39" w:rsidRPr="003E01A5">
        <w:rPr>
          <w:rFonts w:asciiTheme="majorBidi" w:hAnsiTheme="majorBidi" w:cstheme="majorBidi" w:hint="cs"/>
          <w:spacing w:val="-4"/>
          <w:sz w:val="30"/>
          <w:szCs w:val="30"/>
          <w:cs/>
        </w:rPr>
        <w:t>หุ้น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ในอัตราร้อยละ </w:t>
      </w:r>
      <w:r w:rsidR="005B751D" w:rsidRPr="003E01A5">
        <w:rPr>
          <w:rFonts w:asciiTheme="majorBidi" w:hAnsiTheme="majorBidi" w:cstheme="majorBidi"/>
          <w:spacing w:val="-4"/>
          <w:sz w:val="30"/>
          <w:szCs w:val="30"/>
        </w:rPr>
        <w:t>35</w:t>
      </w: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ของทุนจดทะเบียน คิดเป็นจำนวนเงิน </w:t>
      </w:r>
      <w:r w:rsidR="005B751D" w:rsidRPr="003E01A5">
        <w:rPr>
          <w:rFonts w:asciiTheme="majorBidi" w:hAnsiTheme="majorBidi" w:cstheme="majorBidi"/>
          <w:spacing w:val="-4"/>
          <w:sz w:val="30"/>
          <w:szCs w:val="30"/>
        </w:rPr>
        <w:t>232</w:t>
      </w:r>
      <w:r w:rsidRPr="003E01A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โดยสัดส่วนการถือหุ้นไม่เปลี่ยนแปลง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รวมทุนที่ออกและชำระแล้วทั้งสิ้น </w:t>
      </w:r>
      <w:r w:rsidR="005B751D" w:rsidRPr="003E01A5">
        <w:rPr>
          <w:rFonts w:asciiTheme="majorBidi" w:hAnsiTheme="majorBidi" w:cstheme="majorBidi"/>
          <w:sz w:val="30"/>
          <w:szCs w:val="30"/>
        </w:rPr>
        <w:t>2</w:t>
      </w:r>
      <w:r w:rsidRPr="003E01A5">
        <w:rPr>
          <w:rFonts w:asciiTheme="majorBidi" w:hAnsiTheme="majorBidi" w:cstheme="majorBidi"/>
          <w:sz w:val="30"/>
          <w:szCs w:val="30"/>
        </w:rPr>
        <w:t>,</w:t>
      </w:r>
      <w:r w:rsidR="005B751D" w:rsidRPr="003E01A5">
        <w:rPr>
          <w:rFonts w:asciiTheme="majorBidi" w:hAnsiTheme="majorBidi" w:cstheme="majorBidi"/>
          <w:sz w:val="30"/>
          <w:szCs w:val="30"/>
        </w:rPr>
        <w:t>655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 ล้านบาท การดำเนินการจดทะเบียนเพิ่มทุนและการชำระค่าหุ้นดังกล่าวแล้วเสร็จในเดือนกุมภาพันธ์ </w:t>
      </w:r>
      <w:r w:rsidR="005B751D" w:rsidRPr="003E01A5">
        <w:rPr>
          <w:rFonts w:asciiTheme="majorBidi" w:hAnsiTheme="majorBidi" w:cstheme="majorBidi"/>
          <w:sz w:val="30"/>
          <w:szCs w:val="30"/>
        </w:rPr>
        <w:t>2569</w:t>
      </w:r>
    </w:p>
    <w:p w14:paraId="5C745A94" w14:textId="77777777" w:rsidR="00C46EB7" w:rsidRPr="003E01A5" w:rsidRDefault="00C46EB7" w:rsidP="00356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</w:rPr>
      </w:pPr>
    </w:p>
    <w:p w14:paraId="077676D4" w14:textId="2E478C91" w:rsidR="00AF5618" w:rsidRPr="003E01A5" w:rsidRDefault="0035642A" w:rsidP="00F60C44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9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E01A5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F60C44" w:rsidRPr="003E01A5">
        <w:rPr>
          <w:rFonts w:asciiTheme="majorBidi" w:hAnsiTheme="majorBidi" w:cstheme="majorBidi"/>
          <w:sz w:val="30"/>
          <w:szCs w:val="30"/>
        </w:rPr>
        <w:t>27</w:t>
      </w:r>
      <w:r w:rsidR="00F60C44" w:rsidRPr="003E01A5">
        <w:rPr>
          <w:rFonts w:asciiTheme="majorBidi" w:hAnsiTheme="majorBidi" w:cstheme="majorBidi" w:hint="cs"/>
          <w:sz w:val="30"/>
          <w:szCs w:val="30"/>
          <w:cs/>
        </w:rPr>
        <w:t xml:space="preserve"> กุมภาพัน</w:t>
      </w:r>
      <w:r w:rsidR="00F60C44" w:rsidRPr="00627558">
        <w:rPr>
          <w:rFonts w:asciiTheme="majorBidi" w:hAnsiTheme="majorBidi" w:cstheme="majorBidi" w:hint="cs"/>
          <w:sz w:val="30"/>
          <w:szCs w:val="30"/>
          <w:cs/>
        </w:rPr>
        <w:t>ธ์</w:t>
      </w:r>
      <w:r w:rsidRPr="00627558">
        <w:rPr>
          <w:rFonts w:asciiTheme="majorBidi" w:hAnsiTheme="majorBidi" w:cstheme="majorBidi"/>
          <w:sz w:val="30"/>
          <w:szCs w:val="30"/>
        </w:rPr>
        <w:t xml:space="preserve"> </w:t>
      </w:r>
      <w:r w:rsidR="005B751D" w:rsidRPr="00627558">
        <w:rPr>
          <w:rFonts w:asciiTheme="majorBidi" w:hAnsiTheme="majorBidi" w:cstheme="majorBidi"/>
          <w:sz w:val="30"/>
          <w:szCs w:val="30"/>
        </w:rPr>
        <w:t>256</w:t>
      </w:r>
      <w:r w:rsidR="00627558" w:rsidRPr="00627558">
        <w:rPr>
          <w:rFonts w:asciiTheme="majorBidi" w:hAnsiTheme="majorBidi" w:cstheme="majorBidi"/>
          <w:sz w:val="30"/>
          <w:szCs w:val="30"/>
        </w:rPr>
        <w:t>9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>คณะกรรมการบริษัทมีมติอนุมัติการจ่าย</w:t>
      </w:r>
      <w:r w:rsidR="00BC6C4A" w:rsidRPr="003E01A5">
        <w:rPr>
          <w:rFonts w:asciiTheme="majorBidi" w:hAnsiTheme="majorBidi" w:cstheme="majorBidi"/>
          <w:sz w:val="30"/>
          <w:szCs w:val="30"/>
          <w:cs/>
        </w:rPr>
        <w:br/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เงินปันผลในอัตราหุ้นละ </w:t>
      </w:r>
      <w:r w:rsidR="00A649A5">
        <w:rPr>
          <w:rFonts w:asciiTheme="majorBidi" w:hAnsiTheme="majorBidi" w:cstheme="majorBidi"/>
          <w:sz w:val="30"/>
          <w:szCs w:val="30"/>
        </w:rPr>
        <w:t>0.11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Pr="003E01A5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เป็นจำนวนเงินทั้งสิ้น </w:t>
      </w:r>
      <w:r w:rsidR="00A649A5">
        <w:rPr>
          <w:rFonts w:asciiTheme="majorBidi" w:hAnsiTheme="majorBidi" w:cstheme="majorBidi"/>
          <w:sz w:val="30"/>
          <w:szCs w:val="30"/>
        </w:rPr>
        <w:t>2</w:t>
      </w:r>
      <w:r w:rsidR="003D2C77">
        <w:rPr>
          <w:rFonts w:asciiTheme="majorBidi" w:hAnsiTheme="majorBidi" w:cstheme="majorBidi"/>
          <w:sz w:val="30"/>
          <w:szCs w:val="30"/>
        </w:rPr>
        <w:t>41</w:t>
      </w:r>
      <w:r w:rsidRPr="003E01A5">
        <w:rPr>
          <w:rFonts w:asciiTheme="majorBidi" w:hAnsiTheme="majorBidi" w:cstheme="majorBidi"/>
          <w:sz w:val="30"/>
          <w:szCs w:val="30"/>
        </w:rPr>
        <w:t xml:space="preserve"> </w:t>
      </w:r>
      <w:r w:rsidR="00A649A5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3E01A5">
        <w:rPr>
          <w:rFonts w:asciiTheme="majorBidi" w:hAnsiTheme="majorBidi" w:cstheme="majorBidi"/>
          <w:sz w:val="30"/>
          <w:szCs w:val="30"/>
          <w:cs/>
        </w:rPr>
        <w:t>บาท ทั้งนี้บริษัทได้จ่ายเงินปันผลระหว่าง</w:t>
      </w:r>
      <w:r w:rsidRPr="00A649A5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กาลไปเมื่อวันที่ </w:t>
      </w:r>
      <w:r w:rsidR="005B751D" w:rsidRPr="00A649A5">
        <w:rPr>
          <w:rFonts w:asciiTheme="majorBidi" w:hAnsiTheme="majorBidi" w:cstheme="majorBidi"/>
          <w:spacing w:val="-6"/>
          <w:sz w:val="30"/>
          <w:szCs w:val="30"/>
        </w:rPr>
        <w:t>12</w:t>
      </w:r>
      <w:r w:rsidRPr="00A649A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649A5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กันยายน </w:t>
      </w:r>
      <w:r w:rsidR="005B751D" w:rsidRPr="00A649A5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A649A5">
        <w:rPr>
          <w:rFonts w:asciiTheme="majorBidi" w:hAnsiTheme="majorBidi" w:cstheme="majorBidi"/>
          <w:spacing w:val="-6"/>
          <w:sz w:val="30"/>
          <w:szCs w:val="30"/>
        </w:rPr>
        <w:t xml:space="preserve">  </w:t>
      </w:r>
      <w:r w:rsidRPr="00A649A5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ในอัตราหุ้นละ </w:t>
      </w:r>
      <w:r w:rsidR="005B751D" w:rsidRPr="00A649A5">
        <w:rPr>
          <w:rFonts w:asciiTheme="majorBidi" w:hAnsiTheme="majorBidi" w:cstheme="majorBidi"/>
          <w:spacing w:val="-6"/>
          <w:sz w:val="30"/>
          <w:szCs w:val="30"/>
        </w:rPr>
        <w:t>0</w:t>
      </w:r>
      <w:r w:rsidRPr="00A649A5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5B751D" w:rsidRPr="00A649A5">
        <w:rPr>
          <w:rFonts w:asciiTheme="majorBidi" w:hAnsiTheme="majorBidi" w:cstheme="majorBidi"/>
          <w:spacing w:val="-6"/>
          <w:sz w:val="30"/>
          <w:szCs w:val="30"/>
        </w:rPr>
        <w:t>02</w:t>
      </w:r>
      <w:r w:rsidRPr="00A649A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649A5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บาท ทำให้คงเหลือเงินปันผลจ่ายในอัตราหุ้นละ </w:t>
      </w:r>
      <w:r w:rsidR="00A649A5" w:rsidRPr="00A649A5">
        <w:rPr>
          <w:rFonts w:asciiTheme="majorBidi" w:hAnsiTheme="majorBidi" w:cstheme="majorBidi"/>
          <w:spacing w:val="-6"/>
          <w:sz w:val="30"/>
          <w:szCs w:val="30"/>
        </w:rPr>
        <w:t>0.09</w:t>
      </w:r>
      <w:r w:rsidRPr="00A649A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649A5">
        <w:rPr>
          <w:rFonts w:asciiTheme="majorBidi" w:hAnsiTheme="majorBidi" w:cstheme="majorBidi"/>
          <w:spacing w:val="-6"/>
          <w:sz w:val="30"/>
          <w:szCs w:val="30"/>
          <w:cs/>
        </w:rPr>
        <w:t>บาท</w:t>
      </w:r>
      <w:r w:rsidR="00A649A5">
        <w:rPr>
          <w:rFonts w:asciiTheme="majorBidi" w:hAnsiTheme="majorBidi" w:cstheme="majorBidi"/>
          <w:sz w:val="30"/>
          <w:szCs w:val="30"/>
        </w:rPr>
        <w:t xml:space="preserve"> </w:t>
      </w:r>
      <w:r w:rsidRPr="00A649A5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เป็นจำนวนเงินทั้งสิ้น</w:t>
      </w:r>
      <w:r w:rsidR="00A649A5" w:rsidRPr="00A649A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D2C77">
        <w:rPr>
          <w:rFonts w:asciiTheme="majorBidi" w:hAnsiTheme="majorBidi" w:cstheme="majorBidi"/>
          <w:spacing w:val="-4"/>
          <w:sz w:val="30"/>
          <w:szCs w:val="30"/>
        </w:rPr>
        <w:t>197</w:t>
      </w:r>
      <w:r w:rsidRPr="00A649A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649A5">
        <w:rPr>
          <w:rFonts w:asciiTheme="majorBidi" w:hAnsiTheme="majorBidi" w:cstheme="majorBidi"/>
          <w:spacing w:val="-4"/>
          <w:sz w:val="30"/>
          <w:szCs w:val="30"/>
          <w:cs/>
        </w:rPr>
        <w:t>ล้านบาท ทั้งนี้</w:t>
      </w:r>
      <w:r w:rsidR="008261F4" w:rsidRPr="00A649A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649A5">
        <w:rPr>
          <w:rFonts w:asciiTheme="majorBidi" w:hAnsiTheme="majorBidi" w:cstheme="majorBidi"/>
          <w:spacing w:val="-4"/>
          <w:sz w:val="30"/>
          <w:szCs w:val="30"/>
          <w:cs/>
        </w:rPr>
        <w:t>ขึ้นอยู่กับผลการอนุมัติจากที่ประชุมสามัญประจำปีผู้ถือหุ้นของบริษัท</w:t>
      </w:r>
    </w:p>
    <w:sectPr w:rsidR="00AF5618" w:rsidRPr="003E01A5" w:rsidSect="000A12F0">
      <w:type w:val="nextColumn"/>
      <w:pgSz w:w="11909" w:h="16834" w:code="9"/>
      <w:pgMar w:top="691" w:right="1152" w:bottom="576" w:left="1152" w:header="720" w:footer="6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821AE" w14:textId="77777777" w:rsidR="002F5B80" w:rsidRPr="00986686" w:rsidRDefault="002F5B80">
      <w:pPr>
        <w:rPr>
          <w:sz w:val="15"/>
          <w:szCs w:val="15"/>
        </w:rPr>
      </w:pPr>
      <w:r w:rsidRPr="00986686">
        <w:rPr>
          <w:sz w:val="15"/>
          <w:szCs w:val="15"/>
        </w:rPr>
        <w:separator/>
      </w:r>
    </w:p>
  </w:endnote>
  <w:endnote w:type="continuationSeparator" w:id="0">
    <w:p w14:paraId="32941FCE" w14:textId="77777777" w:rsidR="002F5B80" w:rsidRPr="00986686" w:rsidRDefault="002F5B80">
      <w:pPr>
        <w:rPr>
          <w:sz w:val="15"/>
          <w:szCs w:val="15"/>
        </w:rPr>
      </w:pPr>
      <w:r w:rsidRPr="00986686">
        <w:rPr>
          <w:sz w:val="15"/>
          <w:szCs w:val="15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5"/>
        <w:szCs w:val="15"/>
      </w:rPr>
      <w:id w:val="20001477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307F01FE" w14:textId="4E33088C" w:rsidR="00AF5618" w:rsidRPr="00BE6AEC" w:rsidRDefault="00AF5618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E6AE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E6AEC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E6AE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BE6AEC">
          <w:rPr>
            <w:rFonts w:asciiTheme="majorBidi" w:hAnsiTheme="majorBidi" w:cstheme="majorBidi"/>
            <w:noProof/>
            <w:sz w:val="28"/>
            <w:szCs w:val="28"/>
          </w:rPr>
          <w:t>8</w:t>
        </w:r>
        <w:r w:rsidR="00663FB2" w:rsidRPr="00BE6AEC">
          <w:rPr>
            <w:rFonts w:asciiTheme="majorBidi" w:hAnsiTheme="majorBidi" w:cstheme="majorBidi"/>
            <w:noProof/>
            <w:sz w:val="28"/>
            <w:szCs w:val="28"/>
          </w:rPr>
          <w:t>5</w:t>
        </w:r>
        <w:r w:rsidRPr="00BE6AE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C165" w14:textId="661CE4E6" w:rsidR="00AF5618" w:rsidRPr="00986686" w:rsidRDefault="00AF5618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4"/>
        <w:szCs w:val="24"/>
      </w:rPr>
    </w:pPr>
    <w:r w:rsidRPr="00986686">
      <w:rPr>
        <w:rStyle w:val="PageNumber"/>
        <w:rFonts w:ascii="Angsana New" w:hAnsi="Angsana New"/>
        <w:sz w:val="24"/>
        <w:szCs w:val="24"/>
      </w:rPr>
      <w:fldChar w:fldCharType="begin"/>
    </w:r>
    <w:r w:rsidRPr="00986686">
      <w:rPr>
        <w:rStyle w:val="PageNumber"/>
        <w:rFonts w:ascii="Angsana New" w:hAnsi="Angsana New"/>
        <w:sz w:val="24"/>
        <w:szCs w:val="24"/>
      </w:rPr>
      <w:instrText xml:space="preserve">PAGE  </w:instrText>
    </w:r>
    <w:r w:rsidRPr="00986686">
      <w:rPr>
        <w:rStyle w:val="PageNumber"/>
        <w:rFonts w:ascii="Angsana New" w:hAnsi="Angsana New"/>
        <w:sz w:val="24"/>
        <w:szCs w:val="24"/>
      </w:rPr>
      <w:fldChar w:fldCharType="separate"/>
    </w:r>
    <w:r w:rsidRPr="00986686">
      <w:rPr>
        <w:rStyle w:val="PageNumber"/>
        <w:rFonts w:ascii="Angsana New" w:hAnsi="Angsana New"/>
        <w:noProof/>
        <w:sz w:val="24"/>
        <w:szCs w:val="24"/>
      </w:rPr>
      <w:t>3</w:t>
    </w:r>
    <w:r w:rsidR="00663FB2" w:rsidRPr="00986686">
      <w:rPr>
        <w:rStyle w:val="PageNumber"/>
        <w:rFonts w:ascii="Angsana New" w:hAnsi="Angsana New"/>
        <w:noProof/>
        <w:sz w:val="24"/>
        <w:szCs w:val="24"/>
      </w:rPr>
      <w:t>8</w:t>
    </w:r>
    <w:r w:rsidRPr="00986686">
      <w:rPr>
        <w:rStyle w:val="PageNumber"/>
        <w:rFonts w:ascii="Angsana New" w:hAnsi="Angsana New"/>
        <w:sz w:val="24"/>
        <w:szCs w:val="24"/>
      </w:rPr>
      <w:fldChar w:fldCharType="end"/>
    </w:r>
  </w:p>
  <w:p w14:paraId="3FC32B4A" w14:textId="784A82CA" w:rsidR="00AF5618" w:rsidRPr="00986686" w:rsidRDefault="00AF5618" w:rsidP="00C56ACC">
    <w:pPr>
      <w:pStyle w:val="Footer"/>
      <w:ind w:right="360"/>
      <w:rPr>
        <w:rFonts w:ascii="Angsana New" w:hAnsi="Angsana New"/>
        <w:sz w:val="24"/>
        <w:szCs w:val="24"/>
      </w:rPr>
    </w:pPr>
    <w:r w:rsidRPr="00986686">
      <w:rPr>
        <w:rFonts w:ascii="Angsana New" w:hAnsi="Angsana New"/>
        <w:sz w:val="24"/>
        <w:szCs w:val="24"/>
      </w:rPr>
      <w:fldChar w:fldCharType="begin"/>
    </w:r>
    <w:r w:rsidRPr="00986686">
      <w:rPr>
        <w:rFonts w:ascii="Angsana New" w:hAnsi="Angsana New"/>
        <w:sz w:val="24"/>
        <w:szCs w:val="24"/>
      </w:rPr>
      <w:instrText xml:space="preserve"> FILENAME </w:instrText>
    </w:r>
    <w:r w:rsidRPr="00986686">
      <w:rPr>
        <w:rFonts w:ascii="Angsana New" w:hAnsi="Angsana New"/>
        <w:sz w:val="24"/>
        <w:szCs w:val="24"/>
      </w:rPr>
      <w:fldChar w:fldCharType="separate"/>
    </w:r>
    <w:r w:rsidR="00B76EF0">
      <w:rPr>
        <w:rFonts w:ascii="Angsana New" w:hAnsi="Angsana New"/>
        <w:noProof/>
        <w:sz w:val="24"/>
        <w:szCs w:val="24"/>
      </w:rPr>
      <w:t>PSH Note FS TH YE25 27Feb26 V2.docx</w:t>
    </w:r>
    <w:r w:rsidRPr="00986686">
      <w:rPr>
        <w:rFonts w:ascii="Angsana New" w:hAnsi="Angsana New"/>
        <w:sz w:val="24"/>
        <w:szCs w:val="24"/>
      </w:rPr>
      <w:fldChar w:fldCharType="end"/>
    </w:r>
    <w:r w:rsidRPr="00986686">
      <w:rPr>
        <w:rFonts w:ascii="Angsana New" w:hAnsi="Angsana New"/>
        <w:sz w:val="24"/>
        <w:szCs w:val="24"/>
      </w:rPr>
      <w:t xml:space="preserve">  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F2893" w14:textId="4C4DC226" w:rsidR="00AF5618" w:rsidRPr="00986686" w:rsidRDefault="00AF5618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4"/>
        <w:szCs w:val="24"/>
      </w:rPr>
    </w:pPr>
    <w:r w:rsidRPr="00986686">
      <w:rPr>
        <w:rStyle w:val="PageNumber"/>
        <w:rFonts w:ascii="Angsana New" w:hAnsi="Angsana New"/>
        <w:sz w:val="24"/>
        <w:szCs w:val="24"/>
      </w:rPr>
      <w:fldChar w:fldCharType="begin"/>
    </w:r>
    <w:r w:rsidRPr="00986686">
      <w:rPr>
        <w:rStyle w:val="PageNumber"/>
        <w:rFonts w:ascii="Angsana New" w:hAnsi="Angsana New"/>
        <w:sz w:val="24"/>
        <w:szCs w:val="24"/>
      </w:rPr>
      <w:instrText xml:space="preserve">PAGE  </w:instrText>
    </w:r>
    <w:r w:rsidRPr="00986686">
      <w:rPr>
        <w:rStyle w:val="PageNumber"/>
        <w:rFonts w:ascii="Angsana New" w:hAnsi="Angsana New"/>
        <w:sz w:val="24"/>
        <w:szCs w:val="24"/>
      </w:rPr>
      <w:fldChar w:fldCharType="separate"/>
    </w:r>
    <w:r w:rsidRPr="00986686">
      <w:rPr>
        <w:rStyle w:val="PageNumber"/>
        <w:rFonts w:ascii="Angsana New" w:hAnsi="Angsana New"/>
        <w:noProof/>
        <w:sz w:val="24"/>
        <w:szCs w:val="24"/>
      </w:rPr>
      <w:t>3</w:t>
    </w:r>
    <w:r w:rsidR="00663FB2" w:rsidRPr="00986686">
      <w:rPr>
        <w:rStyle w:val="PageNumber"/>
        <w:rFonts w:ascii="Angsana New" w:hAnsi="Angsana New"/>
        <w:noProof/>
        <w:sz w:val="24"/>
        <w:szCs w:val="24"/>
      </w:rPr>
      <w:t>8</w:t>
    </w:r>
    <w:r w:rsidRPr="00986686">
      <w:rPr>
        <w:rStyle w:val="PageNumber"/>
        <w:rFonts w:ascii="Angsana New" w:hAnsi="Angsana New"/>
        <w:sz w:val="24"/>
        <w:szCs w:val="24"/>
      </w:rPr>
      <w:fldChar w:fldCharType="end"/>
    </w:r>
  </w:p>
  <w:p w14:paraId="60345DB3" w14:textId="549148DF" w:rsidR="00AF5618" w:rsidRPr="00986686" w:rsidRDefault="00AF5618" w:rsidP="00C56ACC">
    <w:pPr>
      <w:pStyle w:val="Footer"/>
      <w:ind w:right="360"/>
      <w:rPr>
        <w:rFonts w:ascii="Angsana New" w:hAnsi="Angsana New"/>
        <w:sz w:val="24"/>
        <w:szCs w:val="24"/>
      </w:rPr>
    </w:pPr>
    <w:r w:rsidRPr="00986686">
      <w:rPr>
        <w:rFonts w:ascii="Angsana New" w:hAnsi="Angsana New"/>
        <w:sz w:val="24"/>
        <w:szCs w:val="24"/>
      </w:rPr>
      <w:fldChar w:fldCharType="begin"/>
    </w:r>
    <w:r w:rsidRPr="00986686">
      <w:rPr>
        <w:rFonts w:ascii="Angsana New" w:hAnsi="Angsana New"/>
        <w:sz w:val="24"/>
        <w:szCs w:val="24"/>
      </w:rPr>
      <w:instrText xml:space="preserve"> FILENAME </w:instrText>
    </w:r>
    <w:r w:rsidRPr="00986686">
      <w:rPr>
        <w:rFonts w:ascii="Angsana New" w:hAnsi="Angsana New"/>
        <w:sz w:val="24"/>
        <w:szCs w:val="24"/>
      </w:rPr>
      <w:fldChar w:fldCharType="separate"/>
    </w:r>
    <w:r w:rsidR="00B76EF0">
      <w:rPr>
        <w:rFonts w:ascii="Angsana New" w:hAnsi="Angsana New"/>
        <w:noProof/>
        <w:sz w:val="24"/>
        <w:szCs w:val="24"/>
      </w:rPr>
      <w:t>PSH Note FS TH YE25 27Feb26 V2.docx</w:t>
    </w:r>
    <w:r w:rsidRPr="00986686">
      <w:rPr>
        <w:rFonts w:ascii="Angsana New" w:hAnsi="Angsana New"/>
        <w:sz w:val="24"/>
        <w:szCs w:val="24"/>
      </w:rPr>
      <w:fldChar w:fldCharType="end"/>
    </w:r>
    <w:r w:rsidRPr="00986686">
      <w:rPr>
        <w:rFonts w:ascii="Angsana New" w:hAnsi="Angsana New"/>
        <w:sz w:val="24"/>
        <w:szCs w:val="24"/>
      </w:rPr>
      <w:t xml:space="preserve">                                                                                                                                                </w:t>
    </w:r>
  </w:p>
  <w:p w14:paraId="53FB951C" w14:textId="77777777" w:rsidR="00AF5618" w:rsidRPr="00986686" w:rsidRDefault="00AF5618">
    <w:pPr>
      <w:rPr>
        <w:sz w:val="15"/>
        <w:szCs w:val="15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D7A96" w14:textId="0817C7F0" w:rsidR="00AF5618" w:rsidRPr="00986686" w:rsidRDefault="00AF5618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4"/>
        <w:szCs w:val="24"/>
      </w:rPr>
    </w:pPr>
    <w:r w:rsidRPr="00986686">
      <w:rPr>
        <w:rStyle w:val="PageNumber"/>
        <w:rFonts w:ascii="Angsana New" w:hAnsi="Angsana New"/>
        <w:sz w:val="24"/>
        <w:szCs w:val="24"/>
      </w:rPr>
      <w:fldChar w:fldCharType="begin"/>
    </w:r>
    <w:r w:rsidRPr="00986686">
      <w:rPr>
        <w:rStyle w:val="PageNumber"/>
        <w:rFonts w:ascii="Angsana New" w:hAnsi="Angsana New"/>
        <w:sz w:val="24"/>
        <w:szCs w:val="24"/>
      </w:rPr>
      <w:instrText xml:space="preserve">PAGE  </w:instrText>
    </w:r>
    <w:r w:rsidRPr="00986686">
      <w:rPr>
        <w:rStyle w:val="PageNumber"/>
        <w:rFonts w:ascii="Angsana New" w:hAnsi="Angsana New"/>
        <w:sz w:val="24"/>
        <w:szCs w:val="24"/>
      </w:rPr>
      <w:fldChar w:fldCharType="separate"/>
    </w:r>
    <w:r w:rsidRPr="00986686">
      <w:rPr>
        <w:rStyle w:val="PageNumber"/>
        <w:rFonts w:ascii="Angsana New" w:hAnsi="Angsana New"/>
        <w:noProof/>
        <w:sz w:val="24"/>
        <w:szCs w:val="24"/>
      </w:rPr>
      <w:t>4</w:t>
    </w:r>
    <w:r w:rsidR="00663FB2" w:rsidRPr="00986686">
      <w:rPr>
        <w:rStyle w:val="PageNumber"/>
        <w:rFonts w:ascii="Angsana New" w:hAnsi="Angsana New"/>
        <w:noProof/>
        <w:sz w:val="24"/>
        <w:szCs w:val="24"/>
      </w:rPr>
      <w:t>1</w:t>
    </w:r>
    <w:r w:rsidRPr="00986686">
      <w:rPr>
        <w:rStyle w:val="PageNumber"/>
        <w:rFonts w:ascii="Angsana New" w:hAnsi="Angsana New"/>
        <w:sz w:val="24"/>
        <w:szCs w:val="24"/>
      </w:rPr>
      <w:fldChar w:fldCharType="end"/>
    </w:r>
  </w:p>
  <w:p w14:paraId="5B749DA3" w14:textId="3B16C44E" w:rsidR="00AF5618" w:rsidRPr="00986686" w:rsidRDefault="00AF5618" w:rsidP="00C56ACC">
    <w:pPr>
      <w:pStyle w:val="Footer"/>
      <w:ind w:right="360"/>
      <w:rPr>
        <w:rFonts w:ascii="Angsana New" w:hAnsi="Angsana New"/>
        <w:sz w:val="24"/>
        <w:szCs w:val="24"/>
      </w:rPr>
    </w:pPr>
    <w:r w:rsidRPr="00986686">
      <w:rPr>
        <w:rFonts w:ascii="Angsana New" w:hAnsi="Angsana New"/>
        <w:sz w:val="24"/>
        <w:szCs w:val="24"/>
      </w:rPr>
      <w:fldChar w:fldCharType="begin"/>
    </w:r>
    <w:r w:rsidRPr="00986686">
      <w:rPr>
        <w:rFonts w:ascii="Angsana New" w:hAnsi="Angsana New"/>
        <w:sz w:val="24"/>
        <w:szCs w:val="24"/>
      </w:rPr>
      <w:instrText xml:space="preserve"> FILENAME </w:instrText>
    </w:r>
    <w:r w:rsidRPr="00986686">
      <w:rPr>
        <w:rFonts w:ascii="Angsana New" w:hAnsi="Angsana New"/>
        <w:sz w:val="24"/>
        <w:szCs w:val="24"/>
      </w:rPr>
      <w:fldChar w:fldCharType="separate"/>
    </w:r>
    <w:r w:rsidR="00B76EF0">
      <w:rPr>
        <w:rFonts w:ascii="Angsana New" w:hAnsi="Angsana New"/>
        <w:noProof/>
        <w:sz w:val="24"/>
        <w:szCs w:val="24"/>
      </w:rPr>
      <w:t>PSH Note FS TH YE25 27Feb26 V2.docx</w:t>
    </w:r>
    <w:r w:rsidRPr="00986686">
      <w:rPr>
        <w:rFonts w:ascii="Angsana New" w:hAnsi="Angsana New"/>
        <w:sz w:val="24"/>
        <w:szCs w:val="24"/>
      </w:rPr>
      <w:fldChar w:fldCharType="end"/>
    </w:r>
    <w:r w:rsidRPr="00986686">
      <w:rPr>
        <w:rFonts w:ascii="Angsana New" w:hAnsi="Angsana New"/>
        <w:sz w:val="24"/>
        <w:szCs w:val="24"/>
      </w:rPr>
      <w:t xml:space="preserve">                                                                                                                                                </w:t>
    </w:r>
  </w:p>
  <w:p w14:paraId="23D06B8E" w14:textId="77777777" w:rsidR="00AF5618" w:rsidRPr="00986686" w:rsidRDefault="00AF5618">
    <w:pPr>
      <w:rPr>
        <w:sz w:val="15"/>
        <w:szCs w:val="15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18BBD" w14:textId="501793DD" w:rsidR="00AF5618" w:rsidRPr="00986686" w:rsidRDefault="00AF5618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4"/>
        <w:szCs w:val="24"/>
      </w:rPr>
    </w:pPr>
    <w:r w:rsidRPr="00986686">
      <w:rPr>
        <w:rStyle w:val="PageNumber"/>
        <w:rFonts w:ascii="Angsana New" w:hAnsi="Angsana New"/>
        <w:sz w:val="24"/>
        <w:szCs w:val="24"/>
      </w:rPr>
      <w:fldChar w:fldCharType="begin"/>
    </w:r>
    <w:r w:rsidRPr="00986686">
      <w:rPr>
        <w:rStyle w:val="PageNumber"/>
        <w:rFonts w:ascii="Angsana New" w:hAnsi="Angsana New"/>
        <w:sz w:val="24"/>
        <w:szCs w:val="24"/>
      </w:rPr>
      <w:instrText xml:space="preserve">PAGE  </w:instrText>
    </w:r>
    <w:r w:rsidRPr="00986686">
      <w:rPr>
        <w:rStyle w:val="PageNumber"/>
        <w:rFonts w:ascii="Angsana New" w:hAnsi="Angsana New"/>
        <w:sz w:val="24"/>
        <w:szCs w:val="24"/>
      </w:rPr>
      <w:fldChar w:fldCharType="separate"/>
    </w:r>
    <w:r w:rsidRPr="00986686">
      <w:rPr>
        <w:rStyle w:val="PageNumber"/>
        <w:rFonts w:ascii="Angsana New" w:hAnsi="Angsana New"/>
        <w:noProof/>
        <w:sz w:val="24"/>
        <w:szCs w:val="24"/>
      </w:rPr>
      <w:t>4</w:t>
    </w:r>
    <w:r w:rsidR="00663FB2" w:rsidRPr="00986686">
      <w:rPr>
        <w:rStyle w:val="PageNumber"/>
        <w:rFonts w:ascii="Angsana New" w:hAnsi="Angsana New"/>
        <w:noProof/>
        <w:sz w:val="24"/>
        <w:szCs w:val="24"/>
      </w:rPr>
      <w:t>1</w:t>
    </w:r>
    <w:r w:rsidRPr="00986686">
      <w:rPr>
        <w:rStyle w:val="PageNumber"/>
        <w:rFonts w:ascii="Angsana New" w:hAnsi="Angsana New"/>
        <w:sz w:val="24"/>
        <w:szCs w:val="24"/>
      </w:rPr>
      <w:fldChar w:fldCharType="end"/>
    </w:r>
  </w:p>
  <w:p w14:paraId="25BAB64A" w14:textId="06867C1A" w:rsidR="00AF5618" w:rsidRPr="00986686" w:rsidRDefault="00AF5618" w:rsidP="00C56ACC">
    <w:pPr>
      <w:pStyle w:val="Footer"/>
      <w:ind w:right="360"/>
      <w:rPr>
        <w:rFonts w:ascii="Angsana New" w:hAnsi="Angsana New"/>
        <w:sz w:val="24"/>
        <w:szCs w:val="24"/>
      </w:rPr>
    </w:pPr>
    <w:r w:rsidRPr="00986686">
      <w:rPr>
        <w:rFonts w:ascii="Angsana New" w:hAnsi="Angsana New"/>
        <w:sz w:val="24"/>
        <w:szCs w:val="24"/>
      </w:rPr>
      <w:fldChar w:fldCharType="begin"/>
    </w:r>
    <w:r w:rsidRPr="00986686">
      <w:rPr>
        <w:rFonts w:ascii="Angsana New" w:hAnsi="Angsana New"/>
        <w:sz w:val="24"/>
        <w:szCs w:val="24"/>
      </w:rPr>
      <w:instrText xml:space="preserve"> FILENAME </w:instrText>
    </w:r>
    <w:r w:rsidRPr="00986686">
      <w:rPr>
        <w:rFonts w:ascii="Angsana New" w:hAnsi="Angsana New"/>
        <w:sz w:val="24"/>
        <w:szCs w:val="24"/>
      </w:rPr>
      <w:fldChar w:fldCharType="separate"/>
    </w:r>
    <w:r w:rsidR="00B76EF0">
      <w:rPr>
        <w:rFonts w:ascii="Angsana New" w:hAnsi="Angsana New"/>
        <w:noProof/>
        <w:sz w:val="24"/>
        <w:szCs w:val="24"/>
      </w:rPr>
      <w:t>PSH Note FS TH YE25 27Feb26 V2.docx</w:t>
    </w:r>
    <w:r w:rsidRPr="00986686">
      <w:rPr>
        <w:rFonts w:ascii="Angsana New" w:hAnsi="Angsana New"/>
        <w:sz w:val="24"/>
        <w:szCs w:val="24"/>
      </w:rPr>
      <w:fldChar w:fldCharType="end"/>
    </w:r>
    <w:r w:rsidRPr="00986686">
      <w:rPr>
        <w:rFonts w:ascii="Angsana New" w:hAnsi="Angsana New"/>
        <w:sz w:val="24"/>
        <w:szCs w:val="24"/>
      </w:rPr>
      <w:t xml:space="preserve">                                                                                                                                        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E44A1" w14:textId="213B47E4" w:rsidR="00AF5618" w:rsidRPr="00986686" w:rsidRDefault="00AF5618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4"/>
        <w:szCs w:val="24"/>
      </w:rPr>
    </w:pPr>
    <w:r w:rsidRPr="00986686">
      <w:rPr>
        <w:rStyle w:val="PageNumber"/>
        <w:rFonts w:ascii="Angsana New" w:hAnsi="Angsana New"/>
        <w:sz w:val="24"/>
        <w:szCs w:val="24"/>
      </w:rPr>
      <w:fldChar w:fldCharType="begin"/>
    </w:r>
    <w:r w:rsidRPr="00986686">
      <w:rPr>
        <w:rStyle w:val="PageNumber"/>
        <w:rFonts w:ascii="Angsana New" w:hAnsi="Angsana New"/>
        <w:sz w:val="24"/>
        <w:szCs w:val="24"/>
      </w:rPr>
      <w:instrText xml:space="preserve">PAGE  </w:instrText>
    </w:r>
    <w:r w:rsidRPr="00986686">
      <w:rPr>
        <w:rStyle w:val="PageNumber"/>
        <w:rFonts w:ascii="Angsana New" w:hAnsi="Angsana New"/>
        <w:sz w:val="24"/>
        <w:szCs w:val="24"/>
      </w:rPr>
      <w:fldChar w:fldCharType="separate"/>
    </w:r>
    <w:r w:rsidRPr="00986686">
      <w:rPr>
        <w:rStyle w:val="PageNumber"/>
        <w:rFonts w:ascii="Angsana New" w:hAnsi="Angsana New"/>
        <w:noProof/>
        <w:sz w:val="24"/>
        <w:szCs w:val="24"/>
      </w:rPr>
      <w:t>4</w:t>
    </w:r>
    <w:r w:rsidR="00663FB2" w:rsidRPr="00986686">
      <w:rPr>
        <w:rStyle w:val="PageNumber"/>
        <w:rFonts w:ascii="Angsana New" w:hAnsi="Angsana New"/>
        <w:noProof/>
        <w:sz w:val="24"/>
        <w:szCs w:val="24"/>
      </w:rPr>
      <w:t>1</w:t>
    </w:r>
    <w:r w:rsidRPr="00986686">
      <w:rPr>
        <w:rStyle w:val="PageNumber"/>
        <w:rFonts w:ascii="Angsana New" w:hAnsi="Angsana New"/>
        <w:sz w:val="24"/>
        <w:szCs w:val="24"/>
      </w:rPr>
      <w:fldChar w:fldCharType="end"/>
    </w:r>
  </w:p>
  <w:p w14:paraId="1E3BB24D" w14:textId="542440D2" w:rsidR="00AF5618" w:rsidRPr="00986686" w:rsidRDefault="00AF5618" w:rsidP="00C56ACC">
    <w:pPr>
      <w:pStyle w:val="Footer"/>
      <w:ind w:right="360"/>
      <w:rPr>
        <w:rFonts w:ascii="Angsana New" w:hAnsi="Angsana New"/>
        <w:sz w:val="24"/>
        <w:szCs w:val="24"/>
      </w:rPr>
    </w:pPr>
    <w:r w:rsidRPr="00986686">
      <w:rPr>
        <w:rFonts w:ascii="Angsana New" w:hAnsi="Angsana New"/>
        <w:sz w:val="24"/>
        <w:szCs w:val="24"/>
      </w:rPr>
      <w:fldChar w:fldCharType="begin"/>
    </w:r>
    <w:r w:rsidRPr="00986686">
      <w:rPr>
        <w:rFonts w:ascii="Angsana New" w:hAnsi="Angsana New"/>
        <w:sz w:val="24"/>
        <w:szCs w:val="24"/>
      </w:rPr>
      <w:instrText xml:space="preserve"> FILENAME </w:instrText>
    </w:r>
    <w:r w:rsidRPr="00986686">
      <w:rPr>
        <w:rFonts w:ascii="Angsana New" w:hAnsi="Angsana New"/>
        <w:sz w:val="24"/>
        <w:szCs w:val="24"/>
      </w:rPr>
      <w:fldChar w:fldCharType="separate"/>
    </w:r>
    <w:r w:rsidR="00B76EF0">
      <w:rPr>
        <w:rFonts w:ascii="Angsana New" w:hAnsi="Angsana New"/>
        <w:noProof/>
        <w:sz w:val="24"/>
        <w:szCs w:val="24"/>
      </w:rPr>
      <w:t>PSH Note FS TH YE25 27Feb26 V2.docx</w:t>
    </w:r>
    <w:r w:rsidRPr="00986686">
      <w:rPr>
        <w:rFonts w:ascii="Angsana New" w:hAnsi="Angsana New"/>
        <w:sz w:val="24"/>
        <w:szCs w:val="24"/>
      </w:rPr>
      <w:fldChar w:fldCharType="end"/>
    </w:r>
    <w:r w:rsidRPr="00986686">
      <w:rPr>
        <w:rFonts w:ascii="Angsana New" w:hAnsi="Angsana New"/>
        <w:sz w:val="24"/>
        <w:szCs w:val="24"/>
      </w:rPr>
      <w:t xml:space="preserve">                                                                                                                                            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45D09" w14:textId="30DAB851" w:rsidR="00AF5618" w:rsidRPr="00986686" w:rsidRDefault="00AF5618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4"/>
        <w:szCs w:val="24"/>
      </w:rPr>
    </w:pPr>
    <w:r w:rsidRPr="00986686">
      <w:rPr>
        <w:rStyle w:val="PageNumber"/>
        <w:rFonts w:ascii="Angsana New" w:hAnsi="Angsana New"/>
        <w:sz w:val="24"/>
        <w:szCs w:val="24"/>
      </w:rPr>
      <w:fldChar w:fldCharType="begin"/>
    </w:r>
    <w:r w:rsidRPr="00986686">
      <w:rPr>
        <w:rStyle w:val="PageNumber"/>
        <w:rFonts w:ascii="Angsana New" w:hAnsi="Angsana New"/>
        <w:sz w:val="24"/>
        <w:szCs w:val="24"/>
      </w:rPr>
      <w:instrText xml:space="preserve">PAGE  </w:instrText>
    </w:r>
    <w:r w:rsidRPr="00986686">
      <w:rPr>
        <w:rStyle w:val="PageNumber"/>
        <w:rFonts w:ascii="Angsana New" w:hAnsi="Angsana New"/>
        <w:sz w:val="24"/>
        <w:szCs w:val="24"/>
      </w:rPr>
      <w:fldChar w:fldCharType="separate"/>
    </w:r>
    <w:r w:rsidRPr="00986686">
      <w:rPr>
        <w:rStyle w:val="PageNumber"/>
        <w:rFonts w:ascii="Angsana New" w:hAnsi="Angsana New"/>
        <w:noProof/>
        <w:sz w:val="24"/>
        <w:szCs w:val="24"/>
      </w:rPr>
      <w:t>4</w:t>
    </w:r>
    <w:r w:rsidR="00663FB2" w:rsidRPr="00986686">
      <w:rPr>
        <w:rStyle w:val="PageNumber"/>
        <w:rFonts w:ascii="Angsana New" w:hAnsi="Angsana New"/>
        <w:noProof/>
        <w:sz w:val="24"/>
        <w:szCs w:val="24"/>
      </w:rPr>
      <w:t>1</w:t>
    </w:r>
    <w:r w:rsidRPr="00986686">
      <w:rPr>
        <w:rStyle w:val="PageNumber"/>
        <w:rFonts w:ascii="Angsana New" w:hAnsi="Angsana New"/>
        <w:sz w:val="24"/>
        <w:szCs w:val="24"/>
      </w:rPr>
      <w:fldChar w:fldCharType="end"/>
    </w:r>
  </w:p>
  <w:p w14:paraId="5B91DE23" w14:textId="2127D802" w:rsidR="00AF5618" w:rsidRPr="00986686" w:rsidRDefault="00AF5618" w:rsidP="00C56ACC">
    <w:pPr>
      <w:pStyle w:val="Footer"/>
      <w:ind w:right="360"/>
      <w:rPr>
        <w:rFonts w:ascii="Angsana New" w:hAnsi="Angsana New"/>
        <w:sz w:val="24"/>
        <w:szCs w:val="24"/>
      </w:rPr>
    </w:pPr>
    <w:r w:rsidRPr="00986686">
      <w:rPr>
        <w:rFonts w:ascii="Angsana New" w:hAnsi="Angsana New"/>
        <w:sz w:val="24"/>
        <w:szCs w:val="24"/>
      </w:rPr>
      <w:fldChar w:fldCharType="begin"/>
    </w:r>
    <w:r w:rsidRPr="00986686">
      <w:rPr>
        <w:rFonts w:ascii="Angsana New" w:hAnsi="Angsana New"/>
        <w:sz w:val="24"/>
        <w:szCs w:val="24"/>
      </w:rPr>
      <w:instrText xml:space="preserve"> FILENAME </w:instrText>
    </w:r>
    <w:r w:rsidRPr="00986686">
      <w:rPr>
        <w:rFonts w:ascii="Angsana New" w:hAnsi="Angsana New"/>
        <w:sz w:val="24"/>
        <w:szCs w:val="24"/>
      </w:rPr>
      <w:fldChar w:fldCharType="separate"/>
    </w:r>
    <w:r w:rsidR="00B76EF0">
      <w:rPr>
        <w:rFonts w:ascii="Angsana New" w:hAnsi="Angsana New"/>
        <w:noProof/>
        <w:sz w:val="24"/>
        <w:szCs w:val="24"/>
      </w:rPr>
      <w:t>PSH Note FS TH YE25 27Feb26 V2.docx</w:t>
    </w:r>
    <w:r w:rsidRPr="00986686">
      <w:rPr>
        <w:rFonts w:ascii="Angsana New" w:hAnsi="Angsana New"/>
        <w:sz w:val="24"/>
        <w:szCs w:val="24"/>
      </w:rPr>
      <w:fldChar w:fldCharType="end"/>
    </w:r>
    <w:r w:rsidRPr="00986686">
      <w:rPr>
        <w:rFonts w:ascii="Angsana New" w:hAnsi="Angsana New"/>
        <w:sz w:val="24"/>
        <w:szCs w:val="24"/>
      </w:rPr>
      <w:t xml:space="preserve">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26A3D" w14:textId="77777777" w:rsidR="002F5B80" w:rsidRPr="00986686" w:rsidRDefault="002F5B80">
      <w:pPr>
        <w:rPr>
          <w:sz w:val="15"/>
          <w:szCs w:val="15"/>
        </w:rPr>
      </w:pPr>
      <w:r w:rsidRPr="00986686">
        <w:rPr>
          <w:sz w:val="15"/>
          <w:szCs w:val="15"/>
        </w:rPr>
        <w:separator/>
      </w:r>
    </w:p>
  </w:footnote>
  <w:footnote w:type="continuationSeparator" w:id="0">
    <w:p w14:paraId="729F36A8" w14:textId="77777777" w:rsidR="002F5B80" w:rsidRPr="00986686" w:rsidRDefault="002F5B80">
      <w:pPr>
        <w:rPr>
          <w:sz w:val="15"/>
          <w:szCs w:val="15"/>
        </w:rPr>
      </w:pPr>
      <w:r w:rsidRPr="00986686">
        <w:rPr>
          <w:sz w:val="15"/>
          <w:szCs w:val="15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739E6" w14:textId="77777777" w:rsidR="00AF5618" w:rsidRPr="002472D2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472D2">
      <w:rPr>
        <w:rFonts w:ascii="Angsana New" w:hAnsi="Angsana New"/>
        <w:b/>
        <w:bCs/>
        <w:sz w:val="32"/>
        <w:szCs w:val="32"/>
        <w:cs/>
      </w:rPr>
      <w:t xml:space="preserve">บริษัท พฤกษา </w:t>
    </w:r>
    <w:r w:rsidRPr="002472D2">
      <w:rPr>
        <w:rFonts w:ascii="Angsana New" w:hAnsi="Angsana New" w:hint="cs"/>
        <w:b/>
        <w:bCs/>
        <w:sz w:val="32"/>
        <w:szCs w:val="32"/>
        <w:cs/>
      </w:rPr>
      <w:t xml:space="preserve">โฮลดิ้ง </w:t>
    </w:r>
    <w:r w:rsidRPr="002472D2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2472D2">
      <w:rPr>
        <w:rFonts w:ascii="Angsana New" w:hAnsi="Angsana New"/>
        <w:b/>
        <w:bCs/>
        <w:sz w:val="32"/>
        <w:szCs w:val="32"/>
      </w:rPr>
      <w:t xml:space="preserve"> </w:t>
    </w:r>
    <w:r w:rsidRPr="002472D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5C4DA68" w14:textId="77777777" w:rsidR="00AF5618" w:rsidRPr="002472D2" w:rsidRDefault="00AF5618" w:rsidP="002035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85"/>
        <w:tab w:val="left" w:pos="72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472D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472D2">
      <w:rPr>
        <w:rFonts w:ascii="Angsana New" w:hAnsi="Angsana New"/>
        <w:b/>
        <w:bCs/>
        <w:sz w:val="32"/>
        <w:szCs w:val="32"/>
        <w:cs/>
      </w:rPr>
      <w:tab/>
    </w:r>
    <w:r w:rsidRPr="002472D2">
      <w:rPr>
        <w:rFonts w:ascii="Angsana New" w:hAnsi="Angsana New"/>
        <w:b/>
        <w:bCs/>
        <w:sz w:val="32"/>
        <w:szCs w:val="32"/>
        <w:cs/>
      </w:rPr>
      <w:tab/>
    </w:r>
  </w:p>
  <w:p w14:paraId="46DF3CA0" w14:textId="0D079054" w:rsidR="00AF5618" w:rsidRPr="002472D2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2472D2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63FB2" w:rsidRPr="002472D2">
      <w:rPr>
        <w:rFonts w:ascii="Angsana New" w:hAnsi="Angsana New"/>
        <w:b/>
        <w:bCs/>
        <w:sz w:val="32"/>
        <w:szCs w:val="32"/>
      </w:rPr>
      <w:t>31</w:t>
    </w:r>
    <w:r w:rsidRPr="002472D2">
      <w:rPr>
        <w:rFonts w:ascii="Angsana New" w:hAnsi="Angsana New"/>
        <w:b/>
        <w:bCs/>
        <w:sz w:val="32"/>
        <w:szCs w:val="32"/>
      </w:rPr>
      <w:t xml:space="preserve"> </w:t>
    </w:r>
    <w:r w:rsidRPr="002472D2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663FB2" w:rsidRPr="002472D2">
      <w:rPr>
        <w:rFonts w:ascii="Angsana New" w:hAnsi="Angsana New"/>
        <w:b/>
        <w:bCs/>
        <w:sz w:val="32"/>
        <w:szCs w:val="32"/>
      </w:rPr>
      <w:t>256</w:t>
    </w:r>
    <w:r w:rsidR="00B1237F" w:rsidRPr="002472D2">
      <w:rPr>
        <w:rFonts w:ascii="Angsana New" w:hAnsi="Angsana New"/>
        <w:b/>
        <w:bCs/>
        <w:sz w:val="32"/>
        <w:szCs w:val="32"/>
      </w:rPr>
      <w:t>8</w:t>
    </w:r>
  </w:p>
  <w:p w14:paraId="7D2590AD" w14:textId="77777777" w:rsidR="00AF5618" w:rsidRPr="00986686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508BE" w14:textId="77777777" w:rsidR="00AF5618" w:rsidRPr="00DD4583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D4583">
      <w:rPr>
        <w:rFonts w:ascii="Angsana New" w:hAnsi="Angsana New"/>
        <w:b/>
        <w:bCs/>
        <w:sz w:val="32"/>
        <w:szCs w:val="32"/>
        <w:cs/>
      </w:rPr>
      <w:t xml:space="preserve">บริษัท พฤกษา </w:t>
    </w:r>
    <w:r w:rsidRPr="00DD4583">
      <w:rPr>
        <w:rFonts w:ascii="Angsana New" w:hAnsi="Angsana New" w:hint="cs"/>
        <w:b/>
        <w:bCs/>
        <w:sz w:val="32"/>
        <w:szCs w:val="32"/>
        <w:cs/>
      </w:rPr>
      <w:t xml:space="preserve">โฮลดิ้ง </w:t>
    </w:r>
    <w:r w:rsidRPr="00DD4583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DD4583">
      <w:rPr>
        <w:rFonts w:ascii="Angsana New" w:hAnsi="Angsana New"/>
        <w:b/>
        <w:bCs/>
        <w:sz w:val="32"/>
        <w:szCs w:val="32"/>
      </w:rPr>
      <w:t xml:space="preserve"> </w:t>
    </w:r>
    <w:r w:rsidRPr="00DD458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9AD3B4F" w14:textId="77777777" w:rsidR="00AF5618" w:rsidRPr="00DD4583" w:rsidRDefault="00AF5618" w:rsidP="002035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85"/>
        <w:tab w:val="left" w:pos="72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D458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D4583">
      <w:rPr>
        <w:rFonts w:ascii="Angsana New" w:hAnsi="Angsana New"/>
        <w:b/>
        <w:bCs/>
        <w:sz w:val="32"/>
        <w:szCs w:val="32"/>
        <w:cs/>
      </w:rPr>
      <w:tab/>
    </w:r>
    <w:r w:rsidRPr="00DD4583">
      <w:rPr>
        <w:rFonts w:ascii="Angsana New" w:hAnsi="Angsana New"/>
        <w:b/>
        <w:bCs/>
        <w:sz w:val="32"/>
        <w:szCs w:val="32"/>
        <w:cs/>
      </w:rPr>
      <w:tab/>
    </w:r>
  </w:p>
  <w:p w14:paraId="05C9412F" w14:textId="56036325" w:rsidR="00AF5618" w:rsidRPr="00DD4583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D458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63FB2" w:rsidRPr="00DD4583">
      <w:rPr>
        <w:rFonts w:ascii="Angsana New" w:hAnsi="Angsana New"/>
        <w:b/>
        <w:bCs/>
        <w:sz w:val="32"/>
        <w:szCs w:val="32"/>
      </w:rPr>
      <w:t>31</w:t>
    </w:r>
    <w:r w:rsidRPr="00DD4583">
      <w:rPr>
        <w:rFonts w:ascii="Angsana New" w:hAnsi="Angsana New"/>
        <w:b/>
        <w:bCs/>
        <w:sz w:val="32"/>
        <w:szCs w:val="32"/>
      </w:rPr>
      <w:t xml:space="preserve"> </w:t>
    </w:r>
    <w:r w:rsidRPr="00DD4583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663FB2" w:rsidRPr="00DD4583">
      <w:rPr>
        <w:rFonts w:ascii="Angsana New" w:hAnsi="Angsana New"/>
        <w:b/>
        <w:bCs/>
        <w:sz w:val="32"/>
        <w:szCs w:val="32"/>
      </w:rPr>
      <w:t>256</w:t>
    </w:r>
    <w:r w:rsidR="00BE13BE" w:rsidRPr="00DD4583">
      <w:rPr>
        <w:rFonts w:ascii="Angsana New" w:hAnsi="Angsana New"/>
        <w:b/>
        <w:bCs/>
        <w:sz w:val="32"/>
        <w:szCs w:val="32"/>
      </w:rPr>
      <w:t>8</w:t>
    </w:r>
  </w:p>
  <w:p w14:paraId="14D668BE" w14:textId="77777777" w:rsidR="00AF5618" w:rsidRPr="00986686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3"/>
        <w:szCs w:val="2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55456" w14:textId="77777777" w:rsidR="00AF5618" w:rsidRPr="00290C1B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90C1B">
      <w:rPr>
        <w:rFonts w:ascii="Angsana New" w:hAnsi="Angsana New"/>
        <w:b/>
        <w:bCs/>
        <w:sz w:val="32"/>
        <w:szCs w:val="32"/>
        <w:cs/>
      </w:rPr>
      <w:t xml:space="preserve">บริษัท พฤกษา </w:t>
    </w:r>
    <w:r w:rsidRPr="00290C1B">
      <w:rPr>
        <w:rFonts w:ascii="Angsana New" w:hAnsi="Angsana New" w:hint="cs"/>
        <w:b/>
        <w:bCs/>
        <w:sz w:val="32"/>
        <w:szCs w:val="32"/>
        <w:cs/>
      </w:rPr>
      <w:t xml:space="preserve">โฮลดิ้ง </w:t>
    </w:r>
    <w:r w:rsidRPr="00290C1B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290C1B">
      <w:rPr>
        <w:rFonts w:ascii="Angsana New" w:hAnsi="Angsana New"/>
        <w:b/>
        <w:bCs/>
        <w:sz w:val="32"/>
        <w:szCs w:val="32"/>
      </w:rPr>
      <w:t xml:space="preserve"> </w:t>
    </w:r>
    <w:r w:rsidRPr="00290C1B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B91510C" w14:textId="77777777" w:rsidR="00AF5618" w:rsidRPr="00290C1B" w:rsidRDefault="00AF5618" w:rsidP="002035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85"/>
        <w:tab w:val="left" w:pos="72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90C1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90C1B">
      <w:rPr>
        <w:rFonts w:ascii="Angsana New" w:hAnsi="Angsana New"/>
        <w:b/>
        <w:bCs/>
        <w:sz w:val="32"/>
        <w:szCs w:val="32"/>
        <w:cs/>
      </w:rPr>
      <w:tab/>
    </w:r>
    <w:r w:rsidRPr="00290C1B">
      <w:rPr>
        <w:rFonts w:ascii="Angsana New" w:hAnsi="Angsana New"/>
        <w:b/>
        <w:bCs/>
        <w:sz w:val="32"/>
        <w:szCs w:val="32"/>
        <w:cs/>
      </w:rPr>
      <w:tab/>
    </w:r>
  </w:p>
  <w:p w14:paraId="60DEE437" w14:textId="2209572E" w:rsidR="00AF5618" w:rsidRPr="00290C1B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290C1B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63FB2" w:rsidRPr="00290C1B">
      <w:rPr>
        <w:rFonts w:ascii="Angsana New" w:hAnsi="Angsana New"/>
        <w:b/>
        <w:bCs/>
        <w:sz w:val="32"/>
        <w:szCs w:val="32"/>
      </w:rPr>
      <w:t>31</w:t>
    </w:r>
    <w:r w:rsidRPr="00290C1B">
      <w:rPr>
        <w:rFonts w:ascii="Angsana New" w:hAnsi="Angsana New"/>
        <w:b/>
        <w:bCs/>
        <w:sz w:val="32"/>
        <w:szCs w:val="32"/>
      </w:rPr>
      <w:t xml:space="preserve"> </w:t>
    </w:r>
    <w:r w:rsidRPr="00290C1B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663FB2" w:rsidRPr="00290C1B">
      <w:rPr>
        <w:rFonts w:ascii="Angsana New" w:hAnsi="Angsana New"/>
        <w:b/>
        <w:bCs/>
        <w:sz w:val="32"/>
        <w:szCs w:val="32"/>
      </w:rPr>
      <w:t>256</w:t>
    </w:r>
    <w:r w:rsidR="00E1076C" w:rsidRPr="00290C1B">
      <w:rPr>
        <w:rFonts w:ascii="Angsana New" w:hAnsi="Angsana New"/>
        <w:b/>
        <w:bCs/>
        <w:sz w:val="32"/>
        <w:szCs w:val="32"/>
      </w:rPr>
      <w:t>8</w:t>
    </w:r>
  </w:p>
  <w:p w14:paraId="61E60E49" w14:textId="77777777" w:rsidR="00AF5618" w:rsidRPr="00986686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6"/>
        <w:szCs w:val="2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90477" w14:textId="77777777" w:rsidR="00AF5618" w:rsidRPr="00BE6AEC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BE6AEC">
      <w:rPr>
        <w:rFonts w:ascii="Angsana New" w:hAnsi="Angsana New"/>
        <w:b/>
        <w:bCs/>
        <w:sz w:val="32"/>
        <w:szCs w:val="32"/>
        <w:cs/>
      </w:rPr>
      <w:t xml:space="preserve">บริษัท พฤกษา </w:t>
    </w:r>
    <w:r w:rsidRPr="00BE6AEC">
      <w:rPr>
        <w:rFonts w:ascii="Angsana New" w:hAnsi="Angsana New" w:hint="cs"/>
        <w:b/>
        <w:bCs/>
        <w:sz w:val="32"/>
        <w:szCs w:val="32"/>
        <w:cs/>
      </w:rPr>
      <w:t xml:space="preserve">โฮลดิ้ง </w:t>
    </w:r>
    <w:r w:rsidRPr="00BE6AEC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BE6AEC">
      <w:rPr>
        <w:rFonts w:ascii="Angsana New" w:hAnsi="Angsana New"/>
        <w:b/>
        <w:bCs/>
        <w:sz w:val="32"/>
        <w:szCs w:val="32"/>
      </w:rPr>
      <w:t xml:space="preserve"> </w:t>
    </w:r>
    <w:r w:rsidRPr="00BE6AE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31D03FA" w14:textId="77777777" w:rsidR="00AF5618" w:rsidRPr="00BE6AEC" w:rsidRDefault="00AF5618" w:rsidP="002035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85"/>
        <w:tab w:val="left" w:pos="72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E6AE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BE6AEC">
      <w:rPr>
        <w:rFonts w:ascii="Angsana New" w:hAnsi="Angsana New"/>
        <w:b/>
        <w:bCs/>
        <w:sz w:val="32"/>
        <w:szCs w:val="32"/>
        <w:cs/>
      </w:rPr>
      <w:tab/>
    </w:r>
    <w:r w:rsidRPr="00BE6AEC">
      <w:rPr>
        <w:rFonts w:ascii="Angsana New" w:hAnsi="Angsana New"/>
        <w:b/>
        <w:bCs/>
        <w:sz w:val="32"/>
        <w:szCs w:val="32"/>
        <w:cs/>
      </w:rPr>
      <w:tab/>
    </w:r>
  </w:p>
  <w:p w14:paraId="0B2E50E2" w14:textId="331D5CBB" w:rsidR="00AF5618" w:rsidRPr="00BE6AEC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BE6AE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63FB2" w:rsidRPr="00BE6AEC">
      <w:rPr>
        <w:rFonts w:ascii="Angsana New" w:hAnsi="Angsana New"/>
        <w:b/>
        <w:bCs/>
        <w:sz w:val="32"/>
        <w:szCs w:val="32"/>
      </w:rPr>
      <w:t>31</w:t>
    </w:r>
    <w:r w:rsidRPr="00BE6AEC">
      <w:rPr>
        <w:rFonts w:ascii="Angsana New" w:hAnsi="Angsana New"/>
        <w:b/>
        <w:bCs/>
        <w:sz w:val="32"/>
        <w:szCs w:val="32"/>
      </w:rPr>
      <w:t xml:space="preserve"> </w:t>
    </w:r>
    <w:r w:rsidRPr="00BE6AEC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663FB2" w:rsidRPr="00BE6AEC">
      <w:rPr>
        <w:rFonts w:ascii="Angsana New" w:hAnsi="Angsana New"/>
        <w:b/>
        <w:bCs/>
        <w:sz w:val="32"/>
        <w:szCs w:val="32"/>
      </w:rPr>
      <w:t>256</w:t>
    </w:r>
    <w:r w:rsidR="00E1076C" w:rsidRPr="00BE6AEC">
      <w:rPr>
        <w:rFonts w:ascii="Angsana New" w:hAnsi="Angsana New"/>
        <w:b/>
        <w:bCs/>
        <w:sz w:val="32"/>
        <w:szCs w:val="32"/>
      </w:rPr>
      <w:t>8</w:t>
    </w:r>
  </w:p>
  <w:p w14:paraId="0AE1B763" w14:textId="77777777" w:rsidR="00AF5618" w:rsidRPr="00986686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6"/>
        <w:szCs w:val="2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98FA" w14:textId="77777777" w:rsidR="00E713F5" w:rsidRPr="00290C1B" w:rsidRDefault="00E713F5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90C1B">
      <w:rPr>
        <w:rFonts w:ascii="Angsana New" w:hAnsi="Angsana New"/>
        <w:b/>
        <w:bCs/>
        <w:sz w:val="32"/>
        <w:szCs w:val="32"/>
        <w:cs/>
      </w:rPr>
      <w:t xml:space="preserve">บริษัท พฤกษา </w:t>
    </w:r>
    <w:r w:rsidRPr="00290C1B">
      <w:rPr>
        <w:rFonts w:ascii="Angsana New" w:hAnsi="Angsana New" w:hint="cs"/>
        <w:b/>
        <w:bCs/>
        <w:sz w:val="32"/>
        <w:szCs w:val="32"/>
        <w:cs/>
      </w:rPr>
      <w:t xml:space="preserve">โฮลดิ้ง </w:t>
    </w:r>
    <w:r w:rsidRPr="00290C1B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290C1B">
      <w:rPr>
        <w:rFonts w:ascii="Angsana New" w:hAnsi="Angsana New"/>
        <w:b/>
        <w:bCs/>
        <w:sz w:val="32"/>
        <w:szCs w:val="32"/>
      </w:rPr>
      <w:t xml:space="preserve"> </w:t>
    </w:r>
    <w:r w:rsidRPr="00290C1B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66B6FF0" w14:textId="77777777" w:rsidR="00E713F5" w:rsidRPr="00290C1B" w:rsidRDefault="00E713F5" w:rsidP="002035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85"/>
        <w:tab w:val="left" w:pos="72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90C1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90C1B">
      <w:rPr>
        <w:rFonts w:ascii="Angsana New" w:hAnsi="Angsana New"/>
        <w:b/>
        <w:bCs/>
        <w:sz w:val="32"/>
        <w:szCs w:val="32"/>
        <w:cs/>
      </w:rPr>
      <w:tab/>
    </w:r>
    <w:r w:rsidRPr="00290C1B">
      <w:rPr>
        <w:rFonts w:ascii="Angsana New" w:hAnsi="Angsana New"/>
        <w:b/>
        <w:bCs/>
        <w:sz w:val="32"/>
        <w:szCs w:val="32"/>
        <w:cs/>
      </w:rPr>
      <w:tab/>
    </w:r>
  </w:p>
  <w:p w14:paraId="62B1F7BE" w14:textId="77777777" w:rsidR="00E713F5" w:rsidRPr="00290C1B" w:rsidRDefault="00E713F5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290C1B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290C1B">
      <w:rPr>
        <w:rFonts w:ascii="Angsana New" w:hAnsi="Angsana New"/>
        <w:b/>
        <w:bCs/>
        <w:sz w:val="32"/>
        <w:szCs w:val="32"/>
      </w:rPr>
      <w:t xml:space="preserve">31 </w:t>
    </w:r>
    <w:r w:rsidRPr="00290C1B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290C1B">
      <w:rPr>
        <w:rFonts w:ascii="Angsana New" w:hAnsi="Angsana New"/>
        <w:b/>
        <w:bCs/>
        <w:sz w:val="32"/>
        <w:szCs w:val="32"/>
      </w:rPr>
      <w:t>2568</w:t>
    </w:r>
  </w:p>
  <w:p w14:paraId="607A1EA5" w14:textId="77777777" w:rsidR="00E713F5" w:rsidRPr="00986686" w:rsidRDefault="00E713F5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4DCB"/>
    <w:multiLevelType w:val="hybridMultilevel"/>
    <w:tmpl w:val="6E2A9BD8"/>
    <w:lvl w:ilvl="0" w:tplc="2FC64D6E">
      <w:start w:val="4"/>
      <w:numFmt w:val="thaiLetters"/>
      <w:lvlText w:val="%1)"/>
      <w:lvlJc w:val="left"/>
      <w:pPr>
        <w:ind w:left="1267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15E4F"/>
    <w:multiLevelType w:val="hybridMultilevel"/>
    <w:tmpl w:val="E182F740"/>
    <w:lvl w:ilvl="0" w:tplc="E1C6EBA2">
      <w:start w:val="1"/>
      <w:numFmt w:val="thaiLetters"/>
      <w:lvlText w:val="(%1)"/>
      <w:lvlJc w:val="left"/>
      <w:pPr>
        <w:ind w:left="1267" w:hanging="360"/>
      </w:pPr>
      <w:rPr>
        <w:rFonts w:ascii="Angsana New" w:hAnsi="Angsana New" w:cs="Angsana New" w:hint="default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0A83651"/>
    <w:multiLevelType w:val="hybridMultilevel"/>
    <w:tmpl w:val="6688D394"/>
    <w:lvl w:ilvl="0" w:tplc="FFFFFFFF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F054F"/>
    <w:multiLevelType w:val="hybridMultilevel"/>
    <w:tmpl w:val="6688D394"/>
    <w:lvl w:ilvl="0" w:tplc="FFFFFFFF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C2068"/>
    <w:multiLevelType w:val="hybridMultilevel"/>
    <w:tmpl w:val="BDF4CC9E"/>
    <w:lvl w:ilvl="0" w:tplc="7FEADAA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6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B64210"/>
    <w:multiLevelType w:val="hybridMultilevel"/>
    <w:tmpl w:val="2EDAB58C"/>
    <w:lvl w:ilvl="0" w:tplc="616499C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04F8D"/>
    <w:multiLevelType w:val="hybridMultilevel"/>
    <w:tmpl w:val="479A700A"/>
    <w:lvl w:ilvl="0" w:tplc="ECAE7BF0">
      <w:start w:val="1"/>
      <w:numFmt w:val="thaiLetters"/>
      <w:lvlText w:val="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2A053347"/>
    <w:multiLevelType w:val="hybridMultilevel"/>
    <w:tmpl w:val="C7F6CF60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30BB4541"/>
    <w:multiLevelType w:val="multilevel"/>
    <w:tmpl w:val="8AFC8154"/>
    <w:lvl w:ilvl="0">
      <w:start w:val="1"/>
      <w:numFmt w:val="thaiLetters"/>
      <w:lvlText w:val="%1)"/>
      <w:lvlJc w:val="left"/>
      <w:pPr>
        <w:ind w:left="1170" w:hanging="810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8460220"/>
    <w:multiLevelType w:val="hybridMultilevel"/>
    <w:tmpl w:val="E5CC4440"/>
    <w:lvl w:ilvl="0" w:tplc="7E8A0558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D1D3A8D"/>
    <w:multiLevelType w:val="hybridMultilevel"/>
    <w:tmpl w:val="2CBA4AA4"/>
    <w:lvl w:ilvl="0" w:tplc="DE26DB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DF5150"/>
    <w:multiLevelType w:val="hybridMultilevel"/>
    <w:tmpl w:val="19CE4B66"/>
    <w:lvl w:ilvl="0" w:tplc="E1C6EBA2">
      <w:start w:val="1"/>
      <w:numFmt w:val="thaiLetters"/>
      <w:lvlText w:val="(%1)"/>
      <w:lvlJc w:val="left"/>
      <w:pPr>
        <w:ind w:left="369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E4F167B"/>
    <w:multiLevelType w:val="hybridMultilevel"/>
    <w:tmpl w:val="E8C69332"/>
    <w:lvl w:ilvl="0" w:tplc="58484DFE">
      <w:start w:val="1"/>
      <w:numFmt w:val="thaiLetters"/>
      <w:lvlText w:val="%1)"/>
      <w:lvlJc w:val="left"/>
      <w:pPr>
        <w:ind w:left="1170" w:hanging="81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C2C9D"/>
    <w:multiLevelType w:val="hybridMultilevel"/>
    <w:tmpl w:val="914A3354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1452EAD"/>
    <w:multiLevelType w:val="hybridMultilevel"/>
    <w:tmpl w:val="D28CEBBC"/>
    <w:lvl w:ilvl="0" w:tplc="079C6418">
      <w:start w:val="1"/>
      <w:numFmt w:val="thaiLetters"/>
      <w:lvlText w:val="(%1)"/>
      <w:lvlJc w:val="left"/>
      <w:pPr>
        <w:ind w:left="1267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4A085ED2"/>
    <w:multiLevelType w:val="hybridMultilevel"/>
    <w:tmpl w:val="F31AC0D2"/>
    <w:lvl w:ilvl="0" w:tplc="BEE6F43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40086"/>
    <w:multiLevelType w:val="hybridMultilevel"/>
    <w:tmpl w:val="6688D394"/>
    <w:lvl w:ilvl="0" w:tplc="FFFFFFFF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4E0A81"/>
    <w:multiLevelType w:val="hybridMultilevel"/>
    <w:tmpl w:val="4560D8C2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57823BB"/>
    <w:multiLevelType w:val="hybridMultilevel"/>
    <w:tmpl w:val="CCE8935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57F05E89"/>
    <w:multiLevelType w:val="hybridMultilevel"/>
    <w:tmpl w:val="C18471BE"/>
    <w:lvl w:ilvl="0" w:tplc="0D82A4D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EB7DA5"/>
    <w:multiLevelType w:val="hybridMultilevel"/>
    <w:tmpl w:val="D28CEBBC"/>
    <w:lvl w:ilvl="0" w:tplc="FFFFFFFF">
      <w:start w:val="1"/>
      <w:numFmt w:val="thaiLetters"/>
      <w:lvlText w:val="(%1)"/>
      <w:lvlJc w:val="left"/>
      <w:pPr>
        <w:ind w:left="1267" w:hanging="360"/>
      </w:pPr>
      <w:rPr>
        <w:rFonts w:ascii="Angsana New" w:hAnsi="Angsana New" w:cs="Angsana New"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987" w:hanging="360"/>
      </w:pPr>
    </w:lvl>
    <w:lvl w:ilvl="2" w:tplc="FFFFFFFF" w:tentative="1">
      <w:start w:val="1"/>
      <w:numFmt w:val="lowerRoman"/>
      <w:lvlText w:val="%3."/>
      <w:lvlJc w:val="right"/>
      <w:pPr>
        <w:ind w:left="2707" w:hanging="180"/>
      </w:pPr>
    </w:lvl>
    <w:lvl w:ilvl="3" w:tplc="FFFFFFFF" w:tentative="1">
      <w:start w:val="1"/>
      <w:numFmt w:val="decimal"/>
      <w:lvlText w:val="%4."/>
      <w:lvlJc w:val="left"/>
      <w:pPr>
        <w:ind w:left="3427" w:hanging="360"/>
      </w:pPr>
    </w:lvl>
    <w:lvl w:ilvl="4" w:tplc="FFFFFFFF" w:tentative="1">
      <w:start w:val="1"/>
      <w:numFmt w:val="lowerLetter"/>
      <w:lvlText w:val="%5."/>
      <w:lvlJc w:val="left"/>
      <w:pPr>
        <w:ind w:left="4147" w:hanging="360"/>
      </w:pPr>
    </w:lvl>
    <w:lvl w:ilvl="5" w:tplc="FFFFFFFF" w:tentative="1">
      <w:start w:val="1"/>
      <w:numFmt w:val="lowerRoman"/>
      <w:lvlText w:val="%6."/>
      <w:lvlJc w:val="right"/>
      <w:pPr>
        <w:ind w:left="4867" w:hanging="180"/>
      </w:pPr>
    </w:lvl>
    <w:lvl w:ilvl="6" w:tplc="FFFFFFFF" w:tentative="1">
      <w:start w:val="1"/>
      <w:numFmt w:val="decimal"/>
      <w:lvlText w:val="%7."/>
      <w:lvlJc w:val="left"/>
      <w:pPr>
        <w:ind w:left="5587" w:hanging="360"/>
      </w:pPr>
    </w:lvl>
    <w:lvl w:ilvl="7" w:tplc="FFFFFFFF" w:tentative="1">
      <w:start w:val="1"/>
      <w:numFmt w:val="lowerLetter"/>
      <w:lvlText w:val="%8."/>
      <w:lvlJc w:val="left"/>
      <w:pPr>
        <w:ind w:left="6307" w:hanging="360"/>
      </w:pPr>
    </w:lvl>
    <w:lvl w:ilvl="8" w:tplc="FFFFFFFF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CF5799B"/>
    <w:multiLevelType w:val="multilevel"/>
    <w:tmpl w:val="B4DC0B86"/>
    <w:lvl w:ilvl="0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932D9"/>
    <w:multiLevelType w:val="hybridMultilevel"/>
    <w:tmpl w:val="6688D394"/>
    <w:lvl w:ilvl="0" w:tplc="FFFFFFFF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C1531E"/>
    <w:multiLevelType w:val="hybridMultilevel"/>
    <w:tmpl w:val="01789736"/>
    <w:lvl w:ilvl="0" w:tplc="61F692D8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B4C11EF"/>
    <w:multiLevelType w:val="hybridMultilevel"/>
    <w:tmpl w:val="3FCCF070"/>
    <w:lvl w:ilvl="0" w:tplc="53BCDA14">
      <w:start w:val="1"/>
      <w:numFmt w:val="thaiLetters"/>
      <w:lvlText w:val="(%1)"/>
      <w:lvlJc w:val="left"/>
      <w:pPr>
        <w:ind w:left="45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9" w15:restartNumberingAfterBreak="0">
    <w:nsid w:val="6D7160D8"/>
    <w:multiLevelType w:val="hybridMultilevel"/>
    <w:tmpl w:val="6BA4FB10"/>
    <w:lvl w:ilvl="0" w:tplc="3CFE330E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39E519E"/>
    <w:multiLevelType w:val="hybridMultilevel"/>
    <w:tmpl w:val="6688D394"/>
    <w:lvl w:ilvl="0" w:tplc="FFFFFFFF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3F1948"/>
    <w:multiLevelType w:val="hybridMultilevel"/>
    <w:tmpl w:val="3676DE3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A544A77"/>
    <w:multiLevelType w:val="hybridMultilevel"/>
    <w:tmpl w:val="DF822EE0"/>
    <w:lvl w:ilvl="0" w:tplc="636457AE">
      <w:start w:val="1"/>
      <w:numFmt w:val="thaiLetters"/>
      <w:lvlText w:val="%1)"/>
      <w:lvlJc w:val="left"/>
      <w:pPr>
        <w:ind w:left="2367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CB7E30"/>
    <w:multiLevelType w:val="hybridMultilevel"/>
    <w:tmpl w:val="B0F89BE4"/>
    <w:lvl w:ilvl="0" w:tplc="A4C6CBA0">
      <w:start w:val="1"/>
      <w:numFmt w:val="bullet"/>
      <w:lvlText w:val="-"/>
      <w:lvlJc w:val="left"/>
      <w:pPr>
        <w:ind w:left="171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5" w15:restartNumberingAfterBreak="0">
    <w:nsid w:val="7B7B6518"/>
    <w:multiLevelType w:val="multilevel"/>
    <w:tmpl w:val="6688D394"/>
    <w:lvl w:ilvl="0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131D43"/>
    <w:multiLevelType w:val="hybridMultilevel"/>
    <w:tmpl w:val="9A320014"/>
    <w:lvl w:ilvl="0" w:tplc="27F0A1A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D795B01"/>
    <w:multiLevelType w:val="hybridMultilevel"/>
    <w:tmpl w:val="9006BD4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495B50"/>
    <w:multiLevelType w:val="singleLevel"/>
    <w:tmpl w:val="D4961B30"/>
    <w:lvl w:ilvl="0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color w:val="auto"/>
        <w:sz w:val="30"/>
        <w:szCs w:val="30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F9A0552"/>
    <w:multiLevelType w:val="hybridMultilevel"/>
    <w:tmpl w:val="C9183EEC"/>
    <w:lvl w:ilvl="0" w:tplc="FA3ECBC4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6947835">
    <w:abstractNumId w:val="12"/>
  </w:num>
  <w:num w:numId="2" w16cid:durableId="2034305908">
    <w:abstractNumId w:val="15"/>
  </w:num>
  <w:num w:numId="3" w16cid:durableId="104355192">
    <w:abstractNumId w:val="14"/>
  </w:num>
  <w:num w:numId="4" w16cid:durableId="1032996373">
    <w:abstractNumId w:val="6"/>
  </w:num>
  <w:num w:numId="5" w16cid:durableId="1307397253">
    <w:abstractNumId w:val="28"/>
  </w:num>
  <w:num w:numId="6" w16cid:durableId="1711690578">
    <w:abstractNumId w:val="38"/>
  </w:num>
  <w:num w:numId="7" w16cid:durableId="1674919861">
    <w:abstractNumId w:val="39"/>
  </w:num>
  <w:num w:numId="8" w16cid:durableId="740299876">
    <w:abstractNumId w:val="23"/>
  </w:num>
  <w:num w:numId="9" w16cid:durableId="1721591878">
    <w:abstractNumId w:val="4"/>
  </w:num>
  <w:num w:numId="10" w16cid:durableId="12539283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83167316">
    <w:abstractNumId w:val="29"/>
  </w:num>
  <w:num w:numId="12" w16cid:durableId="1393388403">
    <w:abstractNumId w:val="13"/>
  </w:num>
  <w:num w:numId="13" w16cid:durableId="1014108549">
    <w:abstractNumId w:val="22"/>
  </w:num>
  <w:num w:numId="14" w16cid:durableId="1222902915">
    <w:abstractNumId w:val="18"/>
  </w:num>
  <w:num w:numId="15" w16cid:durableId="1957250491">
    <w:abstractNumId w:val="24"/>
  </w:num>
  <w:num w:numId="16" w16cid:durableId="637807133">
    <w:abstractNumId w:val="32"/>
  </w:num>
  <w:num w:numId="17" w16cid:durableId="1144279404">
    <w:abstractNumId w:val="17"/>
  </w:num>
  <w:num w:numId="18" w16cid:durableId="867134854">
    <w:abstractNumId w:val="34"/>
  </w:num>
  <w:num w:numId="19" w16cid:durableId="1740905116">
    <w:abstractNumId w:val="31"/>
  </w:num>
  <w:num w:numId="20" w16cid:durableId="829246845">
    <w:abstractNumId w:val="37"/>
  </w:num>
  <w:num w:numId="21" w16cid:durableId="1060985196">
    <w:abstractNumId w:val="19"/>
  </w:num>
  <w:num w:numId="22" w16cid:durableId="770704444">
    <w:abstractNumId w:val="8"/>
  </w:num>
  <w:num w:numId="23" w16cid:durableId="1773473475">
    <w:abstractNumId w:val="7"/>
  </w:num>
  <w:num w:numId="24" w16cid:durableId="1669360670">
    <w:abstractNumId w:val="40"/>
  </w:num>
  <w:num w:numId="25" w16cid:durableId="1555965093">
    <w:abstractNumId w:val="26"/>
  </w:num>
  <w:num w:numId="26" w16cid:durableId="1708022422">
    <w:abstractNumId w:val="0"/>
  </w:num>
  <w:num w:numId="27" w16cid:durableId="46875702">
    <w:abstractNumId w:val="35"/>
  </w:num>
  <w:num w:numId="28" w16cid:durableId="1127234575">
    <w:abstractNumId w:val="5"/>
  </w:num>
  <w:num w:numId="29" w16cid:durableId="1854997228">
    <w:abstractNumId w:val="21"/>
  </w:num>
  <w:num w:numId="30" w16cid:durableId="1394890771">
    <w:abstractNumId w:val="3"/>
  </w:num>
  <w:num w:numId="31" w16cid:durableId="1057510968">
    <w:abstractNumId w:val="16"/>
  </w:num>
  <w:num w:numId="32" w16cid:durableId="2134669217">
    <w:abstractNumId w:val="11"/>
  </w:num>
  <w:num w:numId="33" w16cid:durableId="2065520769">
    <w:abstractNumId w:val="2"/>
  </w:num>
  <w:num w:numId="34" w16cid:durableId="1107581349">
    <w:abstractNumId w:val="25"/>
  </w:num>
  <w:num w:numId="35" w16cid:durableId="962269504">
    <w:abstractNumId w:val="9"/>
  </w:num>
  <w:num w:numId="36" w16cid:durableId="844320860">
    <w:abstractNumId w:val="10"/>
  </w:num>
  <w:num w:numId="37" w16cid:durableId="627012118">
    <w:abstractNumId w:val="36"/>
  </w:num>
  <w:num w:numId="38" w16cid:durableId="1830905892">
    <w:abstractNumId w:val="30"/>
  </w:num>
  <w:num w:numId="39" w16cid:durableId="1157653071">
    <w:abstractNumId w:val="20"/>
  </w:num>
  <w:num w:numId="40" w16cid:durableId="529487773">
    <w:abstractNumId w:val="33"/>
  </w:num>
  <w:num w:numId="41" w16cid:durableId="735320857">
    <w:abstractNumId w:val="27"/>
  </w:num>
  <w:num w:numId="42" w16cid:durableId="329799832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327"/>
    <w:rsid w:val="000003BB"/>
    <w:rsid w:val="0000053D"/>
    <w:rsid w:val="00000875"/>
    <w:rsid w:val="00000B22"/>
    <w:rsid w:val="00000CF7"/>
    <w:rsid w:val="0000108C"/>
    <w:rsid w:val="000011E0"/>
    <w:rsid w:val="00001228"/>
    <w:rsid w:val="000013E5"/>
    <w:rsid w:val="0000143E"/>
    <w:rsid w:val="000014AF"/>
    <w:rsid w:val="000015C3"/>
    <w:rsid w:val="000017BC"/>
    <w:rsid w:val="00001864"/>
    <w:rsid w:val="0000190B"/>
    <w:rsid w:val="00001A14"/>
    <w:rsid w:val="00001B00"/>
    <w:rsid w:val="0000220A"/>
    <w:rsid w:val="00002263"/>
    <w:rsid w:val="0000226D"/>
    <w:rsid w:val="00002443"/>
    <w:rsid w:val="000025F5"/>
    <w:rsid w:val="00002B4A"/>
    <w:rsid w:val="00003041"/>
    <w:rsid w:val="0000310D"/>
    <w:rsid w:val="00003299"/>
    <w:rsid w:val="000033EB"/>
    <w:rsid w:val="00003483"/>
    <w:rsid w:val="00003603"/>
    <w:rsid w:val="00003651"/>
    <w:rsid w:val="00003B39"/>
    <w:rsid w:val="00003EB4"/>
    <w:rsid w:val="00003EBA"/>
    <w:rsid w:val="00003FA3"/>
    <w:rsid w:val="000041DD"/>
    <w:rsid w:val="00004651"/>
    <w:rsid w:val="000049E5"/>
    <w:rsid w:val="00004DCD"/>
    <w:rsid w:val="00004E31"/>
    <w:rsid w:val="0000509A"/>
    <w:rsid w:val="000051DE"/>
    <w:rsid w:val="000055F0"/>
    <w:rsid w:val="00005A6E"/>
    <w:rsid w:val="00005BA4"/>
    <w:rsid w:val="00005C00"/>
    <w:rsid w:val="00006022"/>
    <w:rsid w:val="00006061"/>
    <w:rsid w:val="00006307"/>
    <w:rsid w:val="00006775"/>
    <w:rsid w:val="0000683C"/>
    <w:rsid w:val="00007082"/>
    <w:rsid w:val="000071AD"/>
    <w:rsid w:val="000071E5"/>
    <w:rsid w:val="00007268"/>
    <w:rsid w:val="00007317"/>
    <w:rsid w:val="00007433"/>
    <w:rsid w:val="0000779F"/>
    <w:rsid w:val="00007AD6"/>
    <w:rsid w:val="00007ADE"/>
    <w:rsid w:val="00007C06"/>
    <w:rsid w:val="000102F9"/>
    <w:rsid w:val="000104F3"/>
    <w:rsid w:val="0001063B"/>
    <w:rsid w:val="00010C43"/>
    <w:rsid w:val="00011152"/>
    <w:rsid w:val="0001123C"/>
    <w:rsid w:val="000114BF"/>
    <w:rsid w:val="000114D5"/>
    <w:rsid w:val="000119F5"/>
    <w:rsid w:val="00011A16"/>
    <w:rsid w:val="00011ED6"/>
    <w:rsid w:val="00012077"/>
    <w:rsid w:val="000124C2"/>
    <w:rsid w:val="00012514"/>
    <w:rsid w:val="000125EB"/>
    <w:rsid w:val="000129E6"/>
    <w:rsid w:val="00013238"/>
    <w:rsid w:val="0001338A"/>
    <w:rsid w:val="00013B13"/>
    <w:rsid w:val="000140D0"/>
    <w:rsid w:val="00014327"/>
    <w:rsid w:val="00014345"/>
    <w:rsid w:val="0001434C"/>
    <w:rsid w:val="000144A7"/>
    <w:rsid w:val="0001484B"/>
    <w:rsid w:val="0001488E"/>
    <w:rsid w:val="00014AD4"/>
    <w:rsid w:val="00015260"/>
    <w:rsid w:val="00015376"/>
    <w:rsid w:val="000159D4"/>
    <w:rsid w:val="00015AC7"/>
    <w:rsid w:val="00016376"/>
    <w:rsid w:val="00016482"/>
    <w:rsid w:val="000165E7"/>
    <w:rsid w:val="00016B7A"/>
    <w:rsid w:val="0001724F"/>
    <w:rsid w:val="000173C7"/>
    <w:rsid w:val="000174B6"/>
    <w:rsid w:val="000178EA"/>
    <w:rsid w:val="00017B6E"/>
    <w:rsid w:val="00017D11"/>
    <w:rsid w:val="0002043D"/>
    <w:rsid w:val="00020572"/>
    <w:rsid w:val="00020A1D"/>
    <w:rsid w:val="00020AEB"/>
    <w:rsid w:val="00020E38"/>
    <w:rsid w:val="00020FF3"/>
    <w:rsid w:val="000210E1"/>
    <w:rsid w:val="000210E4"/>
    <w:rsid w:val="000212DF"/>
    <w:rsid w:val="000212F3"/>
    <w:rsid w:val="00021821"/>
    <w:rsid w:val="00021F75"/>
    <w:rsid w:val="00022000"/>
    <w:rsid w:val="000222E3"/>
    <w:rsid w:val="000223C6"/>
    <w:rsid w:val="0002241B"/>
    <w:rsid w:val="00022621"/>
    <w:rsid w:val="0002264F"/>
    <w:rsid w:val="000226B6"/>
    <w:rsid w:val="00022BA7"/>
    <w:rsid w:val="00022BD0"/>
    <w:rsid w:val="0002301C"/>
    <w:rsid w:val="00023253"/>
    <w:rsid w:val="00023761"/>
    <w:rsid w:val="00023BFE"/>
    <w:rsid w:val="00023DC9"/>
    <w:rsid w:val="000242BB"/>
    <w:rsid w:val="0002472B"/>
    <w:rsid w:val="000248F8"/>
    <w:rsid w:val="00024964"/>
    <w:rsid w:val="00024A11"/>
    <w:rsid w:val="0002514B"/>
    <w:rsid w:val="000252A5"/>
    <w:rsid w:val="00025B5A"/>
    <w:rsid w:val="00025DD2"/>
    <w:rsid w:val="00025DE7"/>
    <w:rsid w:val="00025EA0"/>
    <w:rsid w:val="00026326"/>
    <w:rsid w:val="000266D4"/>
    <w:rsid w:val="000268A0"/>
    <w:rsid w:val="00026A27"/>
    <w:rsid w:val="00027100"/>
    <w:rsid w:val="00027290"/>
    <w:rsid w:val="000273D5"/>
    <w:rsid w:val="000273E7"/>
    <w:rsid w:val="00027403"/>
    <w:rsid w:val="00027432"/>
    <w:rsid w:val="00027587"/>
    <w:rsid w:val="000276A9"/>
    <w:rsid w:val="00027718"/>
    <w:rsid w:val="00030318"/>
    <w:rsid w:val="00030FFF"/>
    <w:rsid w:val="000310C7"/>
    <w:rsid w:val="00031277"/>
    <w:rsid w:val="000317D2"/>
    <w:rsid w:val="000317F7"/>
    <w:rsid w:val="00031860"/>
    <w:rsid w:val="00031EFD"/>
    <w:rsid w:val="00031FD8"/>
    <w:rsid w:val="0003204E"/>
    <w:rsid w:val="000321D0"/>
    <w:rsid w:val="00032380"/>
    <w:rsid w:val="0003239B"/>
    <w:rsid w:val="000325C4"/>
    <w:rsid w:val="000326F9"/>
    <w:rsid w:val="000326FA"/>
    <w:rsid w:val="000329F5"/>
    <w:rsid w:val="0003324D"/>
    <w:rsid w:val="000333FD"/>
    <w:rsid w:val="000334D5"/>
    <w:rsid w:val="000336D1"/>
    <w:rsid w:val="00033960"/>
    <w:rsid w:val="0003426F"/>
    <w:rsid w:val="0003446E"/>
    <w:rsid w:val="0003489F"/>
    <w:rsid w:val="000351A5"/>
    <w:rsid w:val="000351CE"/>
    <w:rsid w:val="00035278"/>
    <w:rsid w:val="00035325"/>
    <w:rsid w:val="00035478"/>
    <w:rsid w:val="00035787"/>
    <w:rsid w:val="00035F90"/>
    <w:rsid w:val="00036364"/>
    <w:rsid w:val="00036675"/>
    <w:rsid w:val="00036B9B"/>
    <w:rsid w:val="00036E7B"/>
    <w:rsid w:val="00036F8F"/>
    <w:rsid w:val="000371CA"/>
    <w:rsid w:val="000376B4"/>
    <w:rsid w:val="00037A59"/>
    <w:rsid w:val="00037AC1"/>
    <w:rsid w:val="00037DAE"/>
    <w:rsid w:val="00037DCD"/>
    <w:rsid w:val="00037DF9"/>
    <w:rsid w:val="00040015"/>
    <w:rsid w:val="00040088"/>
    <w:rsid w:val="00040353"/>
    <w:rsid w:val="00040743"/>
    <w:rsid w:val="00040937"/>
    <w:rsid w:val="00040A01"/>
    <w:rsid w:val="00040FB6"/>
    <w:rsid w:val="00041082"/>
    <w:rsid w:val="000410BE"/>
    <w:rsid w:val="000413F7"/>
    <w:rsid w:val="0004164B"/>
    <w:rsid w:val="000424BD"/>
    <w:rsid w:val="00042A8D"/>
    <w:rsid w:val="00042CA2"/>
    <w:rsid w:val="0004384B"/>
    <w:rsid w:val="00043944"/>
    <w:rsid w:val="00043F0F"/>
    <w:rsid w:val="0004447F"/>
    <w:rsid w:val="000446BC"/>
    <w:rsid w:val="0004484D"/>
    <w:rsid w:val="000448AA"/>
    <w:rsid w:val="00044E58"/>
    <w:rsid w:val="0004538B"/>
    <w:rsid w:val="00045419"/>
    <w:rsid w:val="00045608"/>
    <w:rsid w:val="000457AF"/>
    <w:rsid w:val="00045A9B"/>
    <w:rsid w:val="00045E50"/>
    <w:rsid w:val="00046150"/>
    <w:rsid w:val="00046863"/>
    <w:rsid w:val="000469D7"/>
    <w:rsid w:val="00046FA1"/>
    <w:rsid w:val="000471D9"/>
    <w:rsid w:val="000478A2"/>
    <w:rsid w:val="000504FE"/>
    <w:rsid w:val="000505A3"/>
    <w:rsid w:val="000505B2"/>
    <w:rsid w:val="00050845"/>
    <w:rsid w:val="00050B29"/>
    <w:rsid w:val="000511DF"/>
    <w:rsid w:val="000512B4"/>
    <w:rsid w:val="0005147A"/>
    <w:rsid w:val="00051657"/>
    <w:rsid w:val="00051CD4"/>
    <w:rsid w:val="00051E98"/>
    <w:rsid w:val="00051F21"/>
    <w:rsid w:val="00052192"/>
    <w:rsid w:val="00052208"/>
    <w:rsid w:val="000523F0"/>
    <w:rsid w:val="00052403"/>
    <w:rsid w:val="0005265C"/>
    <w:rsid w:val="000527A5"/>
    <w:rsid w:val="00052B15"/>
    <w:rsid w:val="00052BA4"/>
    <w:rsid w:val="00052BE5"/>
    <w:rsid w:val="00052E7A"/>
    <w:rsid w:val="00052F55"/>
    <w:rsid w:val="00053352"/>
    <w:rsid w:val="0005364F"/>
    <w:rsid w:val="000538D9"/>
    <w:rsid w:val="000548DD"/>
    <w:rsid w:val="000549A6"/>
    <w:rsid w:val="00054ADB"/>
    <w:rsid w:val="00054E66"/>
    <w:rsid w:val="00055011"/>
    <w:rsid w:val="00055141"/>
    <w:rsid w:val="000552F7"/>
    <w:rsid w:val="0005531A"/>
    <w:rsid w:val="00055542"/>
    <w:rsid w:val="00055710"/>
    <w:rsid w:val="000557F2"/>
    <w:rsid w:val="00055AB2"/>
    <w:rsid w:val="00055AEE"/>
    <w:rsid w:val="00056047"/>
    <w:rsid w:val="000561B9"/>
    <w:rsid w:val="000561C0"/>
    <w:rsid w:val="00056201"/>
    <w:rsid w:val="0005684E"/>
    <w:rsid w:val="00056BBF"/>
    <w:rsid w:val="00056CC5"/>
    <w:rsid w:val="00057033"/>
    <w:rsid w:val="000572BC"/>
    <w:rsid w:val="00057830"/>
    <w:rsid w:val="00057D5E"/>
    <w:rsid w:val="00057D9C"/>
    <w:rsid w:val="00060B1B"/>
    <w:rsid w:val="00060FE3"/>
    <w:rsid w:val="0006119F"/>
    <w:rsid w:val="000615E7"/>
    <w:rsid w:val="0006166A"/>
    <w:rsid w:val="0006167C"/>
    <w:rsid w:val="000617EB"/>
    <w:rsid w:val="00061D1B"/>
    <w:rsid w:val="00061D85"/>
    <w:rsid w:val="00061E88"/>
    <w:rsid w:val="00061F9D"/>
    <w:rsid w:val="00062240"/>
    <w:rsid w:val="00062753"/>
    <w:rsid w:val="00062C2C"/>
    <w:rsid w:val="00062E94"/>
    <w:rsid w:val="00062EA7"/>
    <w:rsid w:val="00063120"/>
    <w:rsid w:val="0006319C"/>
    <w:rsid w:val="000632BF"/>
    <w:rsid w:val="0006367A"/>
    <w:rsid w:val="00063B22"/>
    <w:rsid w:val="000645D2"/>
    <w:rsid w:val="000649AF"/>
    <w:rsid w:val="000649D1"/>
    <w:rsid w:val="00064B79"/>
    <w:rsid w:val="00065245"/>
    <w:rsid w:val="00065736"/>
    <w:rsid w:val="00065DFB"/>
    <w:rsid w:val="00065ED4"/>
    <w:rsid w:val="000660F0"/>
    <w:rsid w:val="00066103"/>
    <w:rsid w:val="000662EE"/>
    <w:rsid w:val="000664FA"/>
    <w:rsid w:val="00066745"/>
    <w:rsid w:val="00067603"/>
    <w:rsid w:val="000679F6"/>
    <w:rsid w:val="00067A77"/>
    <w:rsid w:val="00067DAA"/>
    <w:rsid w:val="000702EA"/>
    <w:rsid w:val="00070385"/>
    <w:rsid w:val="000704F4"/>
    <w:rsid w:val="00070833"/>
    <w:rsid w:val="000709E7"/>
    <w:rsid w:val="00071077"/>
    <w:rsid w:val="000715DE"/>
    <w:rsid w:val="00071A32"/>
    <w:rsid w:val="00071C40"/>
    <w:rsid w:val="00071D17"/>
    <w:rsid w:val="00071E7A"/>
    <w:rsid w:val="00072082"/>
    <w:rsid w:val="00072440"/>
    <w:rsid w:val="000726DF"/>
    <w:rsid w:val="00072BB1"/>
    <w:rsid w:val="00072C06"/>
    <w:rsid w:val="0007363B"/>
    <w:rsid w:val="00073B08"/>
    <w:rsid w:val="00073DAB"/>
    <w:rsid w:val="000744FF"/>
    <w:rsid w:val="000745DC"/>
    <w:rsid w:val="000746D9"/>
    <w:rsid w:val="00074962"/>
    <w:rsid w:val="00074A0E"/>
    <w:rsid w:val="00074D3B"/>
    <w:rsid w:val="00074DAB"/>
    <w:rsid w:val="00074DC7"/>
    <w:rsid w:val="000757D0"/>
    <w:rsid w:val="00075826"/>
    <w:rsid w:val="000758C8"/>
    <w:rsid w:val="00075DCB"/>
    <w:rsid w:val="00075F53"/>
    <w:rsid w:val="0007639F"/>
    <w:rsid w:val="0007645A"/>
    <w:rsid w:val="00076579"/>
    <w:rsid w:val="00076862"/>
    <w:rsid w:val="00076D92"/>
    <w:rsid w:val="0007745B"/>
    <w:rsid w:val="00077662"/>
    <w:rsid w:val="000776C1"/>
    <w:rsid w:val="00077952"/>
    <w:rsid w:val="00077A7D"/>
    <w:rsid w:val="00077D14"/>
    <w:rsid w:val="00077F57"/>
    <w:rsid w:val="000802AA"/>
    <w:rsid w:val="000806E8"/>
    <w:rsid w:val="00080777"/>
    <w:rsid w:val="000807F1"/>
    <w:rsid w:val="000807F9"/>
    <w:rsid w:val="00080B3D"/>
    <w:rsid w:val="00080D61"/>
    <w:rsid w:val="00081388"/>
    <w:rsid w:val="00081606"/>
    <w:rsid w:val="00081A7F"/>
    <w:rsid w:val="00081CEB"/>
    <w:rsid w:val="00081D1F"/>
    <w:rsid w:val="00081E46"/>
    <w:rsid w:val="000820BA"/>
    <w:rsid w:val="00082164"/>
    <w:rsid w:val="0008224D"/>
    <w:rsid w:val="0008230B"/>
    <w:rsid w:val="00082610"/>
    <w:rsid w:val="00082D4A"/>
    <w:rsid w:val="00083649"/>
    <w:rsid w:val="0008435E"/>
    <w:rsid w:val="00084383"/>
    <w:rsid w:val="00084728"/>
    <w:rsid w:val="00084DC5"/>
    <w:rsid w:val="00084F52"/>
    <w:rsid w:val="00085134"/>
    <w:rsid w:val="000852F2"/>
    <w:rsid w:val="000857D0"/>
    <w:rsid w:val="00085A16"/>
    <w:rsid w:val="00085C75"/>
    <w:rsid w:val="00085C7B"/>
    <w:rsid w:val="00085E19"/>
    <w:rsid w:val="00085E23"/>
    <w:rsid w:val="00085EDC"/>
    <w:rsid w:val="00085FAD"/>
    <w:rsid w:val="0008667A"/>
    <w:rsid w:val="00086862"/>
    <w:rsid w:val="000869EA"/>
    <w:rsid w:val="00086B7D"/>
    <w:rsid w:val="00086D07"/>
    <w:rsid w:val="0008740B"/>
    <w:rsid w:val="00087415"/>
    <w:rsid w:val="0008741F"/>
    <w:rsid w:val="0008769B"/>
    <w:rsid w:val="000877A7"/>
    <w:rsid w:val="00087AE1"/>
    <w:rsid w:val="00087DE4"/>
    <w:rsid w:val="00090214"/>
    <w:rsid w:val="0009024E"/>
    <w:rsid w:val="0009030A"/>
    <w:rsid w:val="0009076B"/>
    <w:rsid w:val="00090C86"/>
    <w:rsid w:val="00090D6E"/>
    <w:rsid w:val="00090F7F"/>
    <w:rsid w:val="00091089"/>
    <w:rsid w:val="000914A8"/>
    <w:rsid w:val="00091A27"/>
    <w:rsid w:val="00091A68"/>
    <w:rsid w:val="00091B3A"/>
    <w:rsid w:val="00091C65"/>
    <w:rsid w:val="00091CCD"/>
    <w:rsid w:val="00092048"/>
    <w:rsid w:val="0009216A"/>
    <w:rsid w:val="000921F3"/>
    <w:rsid w:val="00092284"/>
    <w:rsid w:val="000929A1"/>
    <w:rsid w:val="00092F9B"/>
    <w:rsid w:val="00093055"/>
    <w:rsid w:val="00093519"/>
    <w:rsid w:val="000936BA"/>
    <w:rsid w:val="00093712"/>
    <w:rsid w:val="00093A5D"/>
    <w:rsid w:val="00094079"/>
    <w:rsid w:val="000947BD"/>
    <w:rsid w:val="0009538B"/>
    <w:rsid w:val="00095853"/>
    <w:rsid w:val="000962B5"/>
    <w:rsid w:val="0009640E"/>
    <w:rsid w:val="0009644B"/>
    <w:rsid w:val="00096631"/>
    <w:rsid w:val="00096723"/>
    <w:rsid w:val="000967CD"/>
    <w:rsid w:val="000967FB"/>
    <w:rsid w:val="00096C7A"/>
    <w:rsid w:val="00097381"/>
    <w:rsid w:val="00097413"/>
    <w:rsid w:val="00097568"/>
    <w:rsid w:val="00097870"/>
    <w:rsid w:val="00097902"/>
    <w:rsid w:val="00097D40"/>
    <w:rsid w:val="00097D75"/>
    <w:rsid w:val="000A020D"/>
    <w:rsid w:val="000A09D3"/>
    <w:rsid w:val="000A0A19"/>
    <w:rsid w:val="000A0F0E"/>
    <w:rsid w:val="000A1202"/>
    <w:rsid w:val="000A12F0"/>
    <w:rsid w:val="000A16E9"/>
    <w:rsid w:val="000A17EF"/>
    <w:rsid w:val="000A18CB"/>
    <w:rsid w:val="000A18DD"/>
    <w:rsid w:val="000A1A40"/>
    <w:rsid w:val="000A214D"/>
    <w:rsid w:val="000A222A"/>
    <w:rsid w:val="000A236C"/>
    <w:rsid w:val="000A2E6B"/>
    <w:rsid w:val="000A2EEC"/>
    <w:rsid w:val="000A3106"/>
    <w:rsid w:val="000A3641"/>
    <w:rsid w:val="000A377C"/>
    <w:rsid w:val="000A3A72"/>
    <w:rsid w:val="000A3DCC"/>
    <w:rsid w:val="000A45F2"/>
    <w:rsid w:val="000A4687"/>
    <w:rsid w:val="000A49DB"/>
    <w:rsid w:val="000A4B57"/>
    <w:rsid w:val="000A4DF5"/>
    <w:rsid w:val="000A50CF"/>
    <w:rsid w:val="000A51D8"/>
    <w:rsid w:val="000A5492"/>
    <w:rsid w:val="000A55AA"/>
    <w:rsid w:val="000A5837"/>
    <w:rsid w:val="000A5CF4"/>
    <w:rsid w:val="000A638D"/>
    <w:rsid w:val="000A66B6"/>
    <w:rsid w:val="000A683C"/>
    <w:rsid w:val="000A6C9B"/>
    <w:rsid w:val="000A6D7A"/>
    <w:rsid w:val="000A75DA"/>
    <w:rsid w:val="000A7690"/>
    <w:rsid w:val="000A79AA"/>
    <w:rsid w:val="000A7C4B"/>
    <w:rsid w:val="000A7D92"/>
    <w:rsid w:val="000B001D"/>
    <w:rsid w:val="000B0084"/>
    <w:rsid w:val="000B02FB"/>
    <w:rsid w:val="000B03E1"/>
    <w:rsid w:val="000B04CD"/>
    <w:rsid w:val="000B05FD"/>
    <w:rsid w:val="000B08B9"/>
    <w:rsid w:val="000B0A23"/>
    <w:rsid w:val="000B0F63"/>
    <w:rsid w:val="000B0F9E"/>
    <w:rsid w:val="000B130F"/>
    <w:rsid w:val="000B15ED"/>
    <w:rsid w:val="000B194E"/>
    <w:rsid w:val="000B196B"/>
    <w:rsid w:val="000B19B8"/>
    <w:rsid w:val="000B2093"/>
    <w:rsid w:val="000B262A"/>
    <w:rsid w:val="000B26B9"/>
    <w:rsid w:val="000B27DC"/>
    <w:rsid w:val="000B3061"/>
    <w:rsid w:val="000B315A"/>
    <w:rsid w:val="000B32D7"/>
    <w:rsid w:val="000B3335"/>
    <w:rsid w:val="000B33A5"/>
    <w:rsid w:val="000B367A"/>
    <w:rsid w:val="000B37C8"/>
    <w:rsid w:val="000B3A2E"/>
    <w:rsid w:val="000B3AC0"/>
    <w:rsid w:val="000B3E68"/>
    <w:rsid w:val="000B3E6B"/>
    <w:rsid w:val="000B4068"/>
    <w:rsid w:val="000B4297"/>
    <w:rsid w:val="000B44BD"/>
    <w:rsid w:val="000B4570"/>
    <w:rsid w:val="000B469D"/>
    <w:rsid w:val="000B473E"/>
    <w:rsid w:val="000B4B6B"/>
    <w:rsid w:val="000B4D0D"/>
    <w:rsid w:val="000B5037"/>
    <w:rsid w:val="000B580A"/>
    <w:rsid w:val="000B598B"/>
    <w:rsid w:val="000B5B59"/>
    <w:rsid w:val="000B5D89"/>
    <w:rsid w:val="000B5FB6"/>
    <w:rsid w:val="000B628F"/>
    <w:rsid w:val="000B629A"/>
    <w:rsid w:val="000B687F"/>
    <w:rsid w:val="000B6C62"/>
    <w:rsid w:val="000B6D99"/>
    <w:rsid w:val="000B7409"/>
    <w:rsid w:val="000B7532"/>
    <w:rsid w:val="000B7D56"/>
    <w:rsid w:val="000C0069"/>
    <w:rsid w:val="000C009D"/>
    <w:rsid w:val="000C0130"/>
    <w:rsid w:val="000C03AA"/>
    <w:rsid w:val="000C08FC"/>
    <w:rsid w:val="000C09DA"/>
    <w:rsid w:val="000C0D93"/>
    <w:rsid w:val="000C1504"/>
    <w:rsid w:val="000C1EC8"/>
    <w:rsid w:val="000C2EAE"/>
    <w:rsid w:val="000C2FCB"/>
    <w:rsid w:val="000C3256"/>
    <w:rsid w:val="000C36AC"/>
    <w:rsid w:val="000C3A1E"/>
    <w:rsid w:val="000C3BE8"/>
    <w:rsid w:val="000C40C1"/>
    <w:rsid w:val="000C42A1"/>
    <w:rsid w:val="000C4794"/>
    <w:rsid w:val="000C48B7"/>
    <w:rsid w:val="000C4BFE"/>
    <w:rsid w:val="000C4CB8"/>
    <w:rsid w:val="000C5028"/>
    <w:rsid w:val="000C5338"/>
    <w:rsid w:val="000C5B6A"/>
    <w:rsid w:val="000C5BBD"/>
    <w:rsid w:val="000C646A"/>
    <w:rsid w:val="000C691A"/>
    <w:rsid w:val="000C6DB5"/>
    <w:rsid w:val="000C6F8F"/>
    <w:rsid w:val="000C7288"/>
    <w:rsid w:val="000C76FE"/>
    <w:rsid w:val="000C7ECA"/>
    <w:rsid w:val="000D01AB"/>
    <w:rsid w:val="000D0482"/>
    <w:rsid w:val="000D05D2"/>
    <w:rsid w:val="000D061A"/>
    <w:rsid w:val="000D0AE0"/>
    <w:rsid w:val="000D0C95"/>
    <w:rsid w:val="000D0D75"/>
    <w:rsid w:val="000D0F75"/>
    <w:rsid w:val="000D0F94"/>
    <w:rsid w:val="000D11B6"/>
    <w:rsid w:val="000D1C77"/>
    <w:rsid w:val="000D23A0"/>
    <w:rsid w:val="000D278B"/>
    <w:rsid w:val="000D279E"/>
    <w:rsid w:val="000D29E0"/>
    <w:rsid w:val="000D30E5"/>
    <w:rsid w:val="000D378C"/>
    <w:rsid w:val="000D381E"/>
    <w:rsid w:val="000D3AB9"/>
    <w:rsid w:val="000D4201"/>
    <w:rsid w:val="000D5261"/>
    <w:rsid w:val="000D575C"/>
    <w:rsid w:val="000D5810"/>
    <w:rsid w:val="000D6019"/>
    <w:rsid w:val="000D661C"/>
    <w:rsid w:val="000D6AC7"/>
    <w:rsid w:val="000D6CE7"/>
    <w:rsid w:val="000D70B0"/>
    <w:rsid w:val="000D7142"/>
    <w:rsid w:val="000D7358"/>
    <w:rsid w:val="000D7380"/>
    <w:rsid w:val="000D7415"/>
    <w:rsid w:val="000D79AA"/>
    <w:rsid w:val="000D7AB2"/>
    <w:rsid w:val="000D7E10"/>
    <w:rsid w:val="000E0030"/>
    <w:rsid w:val="000E04DE"/>
    <w:rsid w:val="000E05D4"/>
    <w:rsid w:val="000E081B"/>
    <w:rsid w:val="000E0925"/>
    <w:rsid w:val="000E0E91"/>
    <w:rsid w:val="000E171B"/>
    <w:rsid w:val="000E1CC7"/>
    <w:rsid w:val="000E1E41"/>
    <w:rsid w:val="000E20C1"/>
    <w:rsid w:val="000E2570"/>
    <w:rsid w:val="000E282F"/>
    <w:rsid w:val="000E2E00"/>
    <w:rsid w:val="000E358F"/>
    <w:rsid w:val="000E3720"/>
    <w:rsid w:val="000E3793"/>
    <w:rsid w:val="000E3923"/>
    <w:rsid w:val="000E3ECD"/>
    <w:rsid w:val="000E42EC"/>
    <w:rsid w:val="000E4622"/>
    <w:rsid w:val="000E4927"/>
    <w:rsid w:val="000E4AD5"/>
    <w:rsid w:val="000E4BFB"/>
    <w:rsid w:val="000E4E07"/>
    <w:rsid w:val="000E5D55"/>
    <w:rsid w:val="000E63CA"/>
    <w:rsid w:val="000E6683"/>
    <w:rsid w:val="000E6892"/>
    <w:rsid w:val="000E6B6F"/>
    <w:rsid w:val="000E6F2E"/>
    <w:rsid w:val="000E71AD"/>
    <w:rsid w:val="000E73B1"/>
    <w:rsid w:val="000E7569"/>
    <w:rsid w:val="000E7B02"/>
    <w:rsid w:val="000E7B1F"/>
    <w:rsid w:val="000E7F59"/>
    <w:rsid w:val="000E7FE0"/>
    <w:rsid w:val="000F000B"/>
    <w:rsid w:val="000F0BB6"/>
    <w:rsid w:val="000F0DAB"/>
    <w:rsid w:val="000F12F7"/>
    <w:rsid w:val="000F16A0"/>
    <w:rsid w:val="000F17BE"/>
    <w:rsid w:val="000F17D4"/>
    <w:rsid w:val="000F1A83"/>
    <w:rsid w:val="000F208D"/>
    <w:rsid w:val="000F2304"/>
    <w:rsid w:val="000F257C"/>
    <w:rsid w:val="000F289E"/>
    <w:rsid w:val="000F2967"/>
    <w:rsid w:val="000F2976"/>
    <w:rsid w:val="000F2E8F"/>
    <w:rsid w:val="000F2F4B"/>
    <w:rsid w:val="000F3026"/>
    <w:rsid w:val="000F339A"/>
    <w:rsid w:val="000F3A1A"/>
    <w:rsid w:val="000F3A79"/>
    <w:rsid w:val="000F3DBD"/>
    <w:rsid w:val="000F42D5"/>
    <w:rsid w:val="000F45BE"/>
    <w:rsid w:val="000F4B48"/>
    <w:rsid w:val="000F5009"/>
    <w:rsid w:val="000F5578"/>
    <w:rsid w:val="000F5643"/>
    <w:rsid w:val="000F5760"/>
    <w:rsid w:val="000F5762"/>
    <w:rsid w:val="000F58B0"/>
    <w:rsid w:val="000F59A9"/>
    <w:rsid w:val="000F5B18"/>
    <w:rsid w:val="000F5C4A"/>
    <w:rsid w:val="000F5CD2"/>
    <w:rsid w:val="000F5D31"/>
    <w:rsid w:val="000F5EBE"/>
    <w:rsid w:val="000F5FD8"/>
    <w:rsid w:val="000F6191"/>
    <w:rsid w:val="000F6560"/>
    <w:rsid w:val="000F65FF"/>
    <w:rsid w:val="000F69FD"/>
    <w:rsid w:val="000F6A8B"/>
    <w:rsid w:val="000F6DE8"/>
    <w:rsid w:val="000F7333"/>
    <w:rsid w:val="000F7514"/>
    <w:rsid w:val="001000E5"/>
    <w:rsid w:val="0010025E"/>
    <w:rsid w:val="001004DA"/>
    <w:rsid w:val="00100F1D"/>
    <w:rsid w:val="001014E0"/>
    <w:rsid w:val="00101594"/>
    <w:rsid w:val="001016D1"/>
    <w:rsid w:val="0010175D"/>
    <w:rsid w:val="00101765"/>
    <w:rsid w:val="00101CF9"/>
    <w:rsid w:val="00101FD6"/>
    <w:rsid w:val="00102046"/>
    <w:rsid w:val="0010240C"/>
    <w:rsid w:val="00102AEC"/>
    <w:rsid w:val="00102C00"/>
    <w:rsid w:val="001032D3"/>
    <w:rsid w:val="001033FD"/>
    <w:rsid w:val="001034A6"/>
    <w:rsid w:val="0010367A"/>
    <w:rsid w:val="0010388A"/>
    <w:rsid w:val="00103A8F"/>
    <w:rsid w:val="00103DEF"/>
    <w:rsid w:val="0010462E"/>
    <w:rsid w:val="001046D1"/>
    <w:rsid w:val="00104B7C"/>
    <w:rsid w:val="00104B91"/>
    <w:rsid w:val="00104C33"/>
    <w:rsid w:val="00104E95"/>
    <w:rsid w:val="00104F2C"/>
    <w:rsid w:val="00104FF7"/>
    <w:rsid w:val="00105402"/>
    <w:rsid w:val="00105413"/>
    <w:rsid w:val="0010565F"/>
    <w:rsid w:val="001058F3"/>
    <w:rsid w:val="00105BEA"/>
    <w:rsid w:val="00105C31"/>
    <w:rsid w:val="00105FA0"/>
    <w:rsid w:val="00106043"/>
    <w:rsid w:val="00106899"/>
    <w:rsid w:val="00106A36"/>
    <w:rsid w:val="00106C24"/>
    <w:rsid w:val="001074B7"/>
    <w:rsid w:val="00107528"/>
    <w:rsid w:val="00107715"/>
    <w:rsid w:val="00107821"/>
    <w:rsid w:val="00107BC3"/>
    <w:rsid w:val="00107BCE"/>
    <w:rsid w:val="00107C08"/>
    <w:rsid w:val="00107F3F"/>
    <w:rsid w:val="001100FA"/>
    <w:rsid w:val="001104BA"/>
    <w:rsid w:val="00110567"/>
    <w:rsid w:val="00110719"/>
    <w:rsid w:val="00110922"/>
    <w:rsid w:val="0011122F"/>
    <w:rsid w:val="00111393"/>
    <w:rsid w:val="0011151E"/>
    <w:rsid w:val="0011194A"/>
    <w:rsid w:val="00111C36"/>
    <w:rsid w:val="00111C4C"/>
    <w:rsid w:val="00111EC5"/>
    <w:rsid w:val="001120ED"/>
    <w:rsid w:val="00112212"/>
    <w:rsid w:val="001125FA"/>
    <w:rsid w:val="001126D1"/>
    <w:rsid w:val="00112B70"/>
    <w:rsid w:val="00112C30"/>
    <w:rsid w:val="00112DFF"/>
    <w:rsid w:val="00112E06"/>
    <w:rsid w:val="00113633"/>
    <w:rsid w:val="00113685"/>
    <w:rsid w:val="00113773"/>
    <w:rsid w:val="001138B0"/>
    <w:rsid w:val="00114014"/>
    <w:rsid w:val="00114098"/>
    <w:rsid w:val="001140F7"/>
    <w:rsid w:val="00114258"/>
    <w:rsid w:val="001142A2"/>
    <w:rsid w:val="001143D6"/>
    <w:rsid w:val="00114CFD"/>
    <w:rsid w:val="001154AF"/>
    <w:rsid w:val="001154E3"/>
    <w:rsid w:val="0011560F"/>
    <w:rsid w:val="0011578D"/>
    <w:rsid w:val="00115964"/>
    <w:rsid w:val="00115BC1"/>
    <w:rsid w:val="0011622A"/>
    <w:rsid w:val="00116396"/>
    <w:rsid w:val="001165B2"/>
    <w:rsid w:val="00116AD8"/>
    <w:rsid w:val="00116E16"/>
    <w:rsid w:val="00116ECA"/>
    <w:rsid w:val="0011735D"/>
    <w:rsid w:val="0011740A"/>
    <w:rsid w:val="001174A5"/>
    <w:rsid w:val="001176B0"/>
    <w:rsid w:val="001176C1"/>
    <w:rsid w:val="001176E6"/>
    <w:rsid w:val="00117793"/>
    <w:rsid w:val="001177FE"/>
    <w:rsid w:val="001178B7"/>
    <w:rsid w:val="00117968"/>
    <w:rsid w:val="00117F23"/>
    <w:rsid w:val="00120113"/>
    <w:rsid w:val="00120309"/>
    <w:rsid w:val="0012049C"/>
    <w:rsid w:val="00120788"/>
    <w:rsid w:val="00120969"/>
    <w:rsid w:val="00120BF5"/>
    <w:rsid w:val="00120F22"/>
    <w:rsid w:val="00121282"/>
    <w:rsid w:val="00121330"/>
    <w:rsid w:val="0012148A"/>
    <w:rsid w:val="00121B68"/>
    <w:rsid w:val="00121CD5"/>
    <w:rsid w:val="00121E4C"/>
    <w:rsid w:val="00122101"/>
    <w:rsid w:val="00122266"/>
    <w:rsid w:val="001222A6"/>
    <w:rsid w:val="00122714"/>
    <w:rsid w:val="00123327"/>
    <w:rsid w:val="00123516"/>
    <w:rsid w:val="00123B57"/>
    <w:rsid w:val="00123CC2"/>
    <w:rsid w:val="00123CC8"/>
    <w:rsid w:val="00123D61"/>
    <w:rsid w:val="00123F41"/>
    <w:rsid w:val="0012400C"/>
    <w:rsid w:val="001241C9"/>
    <w:rsid w:val="0012427A"/>
    <w:rsid w:val="001244E5"/>
    <w:rsid w:val="00124680"/>
    <w:rsid w:val="0012475D"/>
    <w:rsid w:val="0012483F"/>
    <w:rsid w:val="00124B3C"/>
    <w:rsid w:val="00124C76"/>
    <w:rsid w:val="00124D09"/>
    <w:rsid w:val="00124EA3"/>
    <w:rsid w:val="00125051"/>
    <w:rsid w:val="00125127"/>
    <w:rsid w:val="001251BD"/>
    <w:rsid w:val="00125228"/>
    <w:rsid w:val="00125329"/>
    <w:rsid w:val="001254B3"/>
    <w:rsid w:val="00125777"/>
    <w:rsid w:val="001259A9"/>
    <w:rsid w:val="00125A71"/>
    <w:rsid w:val="00125AF8"/>
    <w:rsid w:val="00125B80"/>
    <w:rsid w:val="00125BD9"/>
    <w:rsid w:val="00125E33"/>
    <w:rsid w:val="0012624F"/>
    <w:rsid w:val="001263D9"/>
    <w:rsid w:val="00126481"/>
    <w:rsid w:val="00126713"/>
    <w:rsid w:val="00126C24"/>
    <w:rsid w:val="00126F23"/>
    <w:rsid w:val="00126F46"/>
    <w:rsid w:val="00126FF3"/>
    <w:rsid w:val="0012716B"/>
    <w:rsid w:val="001271C2"/>
    <w:rsid w:val="00127221"/>
    <w:rsid w:val="0012748F"/>
    <w:rsid w:val="00127E42"/>
    <w:rsid w:val="00130089"/>
    <w:rsid w:val="001304A2"/>
    <w:rsid w:val="00130733"/>
    <w:rsid w:val="00130824"/>
    <w:rsid w:val="001310A1"/>
    <w:rsid w:val="001311D1"/>
    <w:rsid w:val="00131376"/>
    <w:rsid w:val="0013138A"/>
    <w:rsid w:val="00131678"/>
    <w:rsid w:val="0013193C"/>
    <w:rsid w:val="00131957"/>
    <w:rsid w:val="00132259"/>
    <w:rsid w:val="0013278B"/>
    <w:rsid w:val="00132A8D"/>
    <w:rsid w:val="0013338B"/>
    <w:rsid w:val="00133813"/>
    <w:rsid w:val="00133DDE"/>
    <w:rsid w:val="001342EB"/>
    <w:rsid w:val="00134912"/>
    <w:rsid w:val="00134A35"/>
    <w:rsid w:val="00134B72"/>
    <w:rsid w:val="00134D17"/>
    <w:rsid w:val="00134D9F"/>
    <w:rsid w:val="00134EF5"/>
    <w:rsid w:val="00134FF1"/>
    <w:rsid w:val="00135514"/>
    <w:rsid w:val="00135634"/>
    <w:rsid w:val="0013576A"/>
    <w:rsid w:val="00135802"/>
    <w:rsid w:val="00135E56"/>
    <w:rsid w:val="00136522"/>
    <w:rsid w:val="0013660A"/>
    <w:rsid w:val="001366A3"/>
    <w:rsid w:val="00136E32"/>
    <w:rsid w:val="0013713B"/>
    <w:rsid w:val="00137D46"/>
    <w:rsid w:val="00137D78"/>
    <w:rsid w:val="00137F8F"/>
    <w:rsid w:val="00140220"/>
    <w:rsid w:val="00140274"/>
    <w:rsid w:val="0014059A"/>
    <w:rsid w:val="001405B5"/>
    <w:rsid w:val="001409C1"/>
    <w:rsid w:val="00140A06"/>
    <w:rsid w:val="00140C4F"/>
    <w:rsid w:val="001412AF"/>
    <w:rsid w:val="001419CB"/>
    <w:rsid w:val="00141BB5"/>
    <w:rsid w:val="00141C2F"/>
    <w:rsid w:val="00141EE5"/>
    <w:rsid w:val="001420AD"/>
    <w:rsid w:val="0014212D"/>
    <w:rsid w:val="001422D5"/>
    <w:rsid w:val="001425C0"/>
    <w:rsid w:val="00142862"/>
    <w:rsid w:val="00143282"/>
    <w:rsid w:val="00143E25"/>
    <w:rsid w:val="00143EC1"/>
    <w:rsid w:val="00144107"/>
    <w:rsid w:val="0014420A"/>
    <w:rsid w:val="00144BCE"/>
    <w:rsid w:val="00144CCD"/>
    <w:rsid w:val="00144EA3"/>
    <w:rsid w:val="00145158"/>
    <w:rsid w:val="001459BE"/>
    <w:rsid w:val="00146070"/>
    <w:rsid w:val="00146101"/>
    <w:rsid w:val="00146180"/>
    <w:rsid w:val="0014650F"/>
    <w:rsid w:val="00146B5B"/>
    <w:rsid w:val="001470E0"/>
    <w:rsid w:val="00147ADE"/>
    <w:rsid w:val="00147F2E"/>
    <w:rsid w:val="0015096D"/>
    <w:rsid w:val="001509D2"/>
    <w:rsid w:val="001511A6"/>
    <w:rsid w:val="001513DA"/>
    <w:rsid w:val="00151BAC"/>
    <w:rsid w:val="00151E9C"/>
    <w:rsid w:val="00152120"/>
    <w:rsid w:val="0015215F"/>
    <w:rsid w:val="00152366"/>
    <w:rsid w:val="001523F5"/>
    <w:rsid w:val="0015261E"/>
    <w:rsid w:val="00152BBD"/>
    <w:rsid w:val="00152C19"/>
    <w:rsid w:val="00152C7F"/>
    <w:rsid w:val="00152E34"/>
    <w:rsid w:val="00152F12"/>
    <w:rsid w:val="00152F36"/>
    <w:rsid w:val="001530FD"/>
    <w:rsid w:val="0015311F"/>
    <w:rsid w:val="001535AA"/>
    <w:rsid w:val="001535CF"/>
    <w:rsid w:val="001536B9"/>
    <w:rsid w:val="001539BA"/>
    <w:rsid w:val="00153CC4"/>
    <w:rsid w:val="00153F9D"/>
    <w:rsid w:val="00154138"/>
    <w:rsid w:val="00154229"/>
    <w:rsid w:val="00154713"/>
    <w:rsid w:val="00154E63"/>
    <w:rsid w:val="0015506B"/>
    <w:rsid w:val="0015515B"/>
    <w:rsid w:val="001552EA"/>
    <w:rsid w:val="00155334"/>
    <w:rsid w:val="00155641"/>
    <w:rsid w:val="00155851"/>
    <w:rsid w:val="00155907"/>
    <w:rsid w:val="00155940"/>
    <w:rsid w:val="00155B8E"/>
    <w:rsid w:val="00155D09"/>
    <w:rsid w:val="00155EC1"/>
    <w:rsid w:val="001565C0"/>
    <w:rsid w:val="001565EB"/>
    <w:rsid w:val="00156B4F"/>
    <w:rsid w:val="00156D56"/>
    <w:rsid w:val="0015718F"/>
    <w:rsid w:val="0015723A"/>
    <w:rsid w:val="00157746"/>
    <w:rsid w:val="00157A85"/>
    <w:rsid w:val="001604D9"/>
    <w:rsid w:val="00160A16"/>
    <w:rsid w:val="00160DDC"/>
    <w:rsid w:val="00160FCB"/>
    <w:rsid w:val="00161638"/>
    <w:rsid w:val="0016169F"/>
    <w:rsid w:val="001616E6"/>
    <w:rsid w:val="00161EF3"/>
    <w:rsid w:val="00161FF9"/>
    <w:rsid w:val="00162414"/>
    <w:rsid w:val="0016296D"/>
    <w:rsid w:val="001629E0"/>
    <w:rsid w:val="00162E97"/>
    <w:rsid w:val="00163040"/>
    <w:rsid w:val="0016311B"/>
    <w:rsid w:val="0016322F"/>
    <w:rsid w:val="00163558"/>
    <w:rsid w:val="0016364D"/>
    <w:rsid w:val="00163681"/>
    <w:rsid w:val="001638BD"/>
    <w:rsid w:val="001639C6"/>
    <w:rsid w:val="00163A5F"/>
    <w:rsid w:val="00163F84"/>
    <w:rsid w:val="0016402A"/>
    <w:rsid w:val="0016444C"/>
    <w:rsid w:val="001645D5"/>
    <w:rsid w:val="0016470D"/>
    <w:rsid w:val="00164933"/>
    <w:rsid w:val="0016494F"/>
    <w:rsid w:val="001649D8"/>
    <w:rsid w:val="00164B4E"/>
    <w:rsid w:val="00164DCC"/>
    <w:rsid w:val="0016565F"/>
    <w:rsid w:val="0016596D"/>
    <w:rsid w:val="00165A61"/>
    <w:rsid w:val="00165B87"/>
    <w:rsid w:val="00166166"/>
    <w:rsid w:val="001669ED"/>
    <w:rsid w:val="00166D80"/>
    <w:rsid w:val="00167418"/>
    <w:rsid w:val="001700D1"/>
    <w:rsid w:val="0017081F"/>
    <w:rsid w:val="00170A3F"/>
    <w:rsid w:val="00170F4A"/>
    <w:rsid w:val="0017137A"/>
    <w:rsid w:val="001715C7"/>
    <w:rsid w:val="00171CCA"/>
    <w:rsid w:val="00171E94"/>
    <w:rsid w:val="00171EEF"/>
    <w:rsid w:val="0017226E"/>
    <w:rsid w:val="00172667"/>
    <w:rsid w:val="00172818"/>
    <w:rsid w:val="00172C6C"/>
    <w:rsid w:val="00172E4E"/>
    <w:rsid w:val="001733F7"/>
    <w:rsid w:val="0017354D"/>
    <w:rsid w:val="00173B57"/>
    <w:rsid w:val="00173CA5"/>
    <w:rsid w:val="00174193"/>
    <w:rsid w:val="001742B1"/>
    <w:rsid w:val="00174865"/>
    <w:rsid w:val="00174928"/>
    <w:rsid w:val="00175420"/>
    <w:rsid w:val="001754E7"/>
    <w:rsid w:val="001757A6"/>
    <w:rsid w:val="001757BF"/>
    <w:rsid w:val="00175BA7"/>
    <w:rsid w:val="00175E8B"/>
    <w:rsid w:val="00175FA5"/>
    <w:rsid w:val="00176414"/>
    <w:rsid w:val="001769D3"/>
    <w:rsid w:val="00176B3E"/>
    <w:rsid w:val="00176C6C"/>
    <w:rsid w:val="00176CCB"/>
    <w:rsid w:val="00176D89"/>
    <w:rsid w:val="00176E3A"/>
    <w:rsid w:val="00176F0C"/>
    <w:rsid w:val="00177140"/>
    <w:rsid w:val="001772EF"/>
    <w:rsid w:val="001775F0"/>
    <w:rsid w:val="0017784C"/>
    <w:rsid w:val="00177AC3"/>
    <w:rsid w:val="00177C3D"/>
    <w:rsid w:val="00177D19"/>
    <w:rsid w:val="00180184"/>
    <w:rsid w:val="0018018D"/>
    <w:rsid w:val="001802EE"/>
    <w:rsid w:val="0018041D"/>
    <w:rsid w:val="00180723"/>
    <w:rsid w:val="001809FA"/>
    <w:rsid w:val="00180CC7"/>
    <w:rsid w:val="001815A8"/>
    <w:rsid w:val="0018166E"/>
    <w:rsid w:val="00181C09"/>
    <w:rsid w:val="00182440"/>
    <w:rsid w:val="00182A51"/>
    <w:rsid w:val="00182B00"/>
    <w:rsid w:val="0018305A"/>
    <w:rsid w:val="0018313B"/>
    <w:rsid w:val="00183140"/>
    <w:rsid w:val="0018376E"/>
    <w:rsid w:val="00183A2B"/>
    <w:rsid w:val="001841CF"/>
    <w:rsid w:val="00184753"/>
    <w:rsid w:val="0018476D"/>
    <w:rsid w:val="00184B85"/>
    <w:rsid w:val="00184BA6"/>
    <w:rsid w:val="001854E1"/>
    <w:rsid w:val="0018551F"/>
    <w:rsid w:val="0018573D"/>
    <w:rsid w:val="001857B8"/>
    <w:rsid w:val="001857EC"/>
    <w:rsid w:val="00185AD9"/>
    <w:rsid w:val="00186198"/>
    <w:rsid w:val="001862B7"/>
    <w:rsid w:val="00186871"/>
    <w:rsid w:val="00187230"/>
    <w:rsid w:val="001874DA"/>
    <w:rsid w:val="0018754C"/>
    <w:rsid w:val="00187559"/>
    <w:rsid w:val="0018769F"/>
    <w:rsid w:val="00187A6B"/>
    <w:rsid w:val="00187B59"/>
    <w:rsid w:val="00187CD8"/>
    <w:rsid w:val="00187D60"/>
    <w:rsid w:val="00187DBF"/>
    <w:rsid w:val="00190237"/>
    <w:rsid w:val="00190424"/>
    <w:rsid w:val="00190698"/>
    <w:rsid w:val="00190DB3"/>
    <w:rsid w:val="00190F46"/>
    <w:rsid w:val="00191193"/>
    <w:rsid w:val="00191BD8"/>
    <w:rsid w:val="001920B0"/>
    <w:rsid w:val="001924D2"/>
    <w:rsid w:val="001925F2"/>
    <w:rsid w:val="0019260C"/>
    <w:rsid w:val="001926B7"/>
    <w:rsid w:val="00192ADF"/>
    <w:rsid w:val="00192C02"/>
    <w:rsid w:val="00192FA6"/>
    <w:rsid w:val="00193355"/>
    <w:rsid w:val="001935F3"/>
    <w:rsid w:val="00193791"/>
    <w:rsid w:val="00193882"/>
    <w:rsid w:val="00193AA0"/>
    <w:rsid w:val="00193C1F"/>
    <w:rsid w:val="00193C69"/>
    <w:rsid w:val="00193F0E"/>
    <w:rsid w:val="00194321"/>
    <w:rsid w:val="0019436E"/>
    <w:rsid w:val="0019449A"/>
    <w:rsid w:val="001944F7"/>
    <w:rsid w:val="0019464B"/>
    <w:rsid w:val="001949E3"/>
    <w:rsid w:val="00194C75"/>
    <w:rsid w:val="00194C8F"/>
    <w:rsid w:val="001950A1"/>
    <w:rsid w:val="00195382"/>
    <w:rsid w:val="00195599"/>
    <w:rsid w:val="001955EA"/>
    <w:rsid w:val="001957FD"/>
    <w:rsid w:val="00195990"/>
    <w:rsid w:val="00195D31"/>
    <w:rsid w:val="00195EAB"/>
    <w:rsid w:val="00195F00"/>
    <w:rsid w:val="00195F09"/>
    <w:rsid w:val="00195FF8"/>
    <w:rsid w:val="00196049"/>
    <w:rsid w:val="00196805"/>
    <w:rsid w:val="00196B34"/>
    <w:rsid w:val="00196DE1"/>
    <w:rsid w:val="00196F78"/>
    <w:rsid w:val="0019721F"/>
    <w:rsid w:val="001973F6"/>
    <w:rsid w:val="001975EC"/>
    <w:rsid w:val="00197624"/>
    <w:rsid w:val="001978EF"/>
    <w:rsid w:val="00197BF7"/>
    <w:rsid w:val="00197F5A"/>
    <w:rsid w:val="001A0498"/>
    <w:rsid w:val="001A08D5"/>
    <w:rsid w:val="001A1135"/>
    <w:rsid w:val="001A14C7"/>
    <w:rsid w:val="001A14D2"/>
    <w:rsid w:val="001A153A"/>
    <w:rsid w:val="001A157D"/>
    <w:rsid w:val="001A18D2"/>
    <w:rsid w:val="001A1CC4"/>
    <w:rsid w:val="001A1D84"/>
    <w:rsid w:val="001A1E64"/>
    <w:rsid w:val="001A21E0"/>
    <w:rsid w:val="001A25CA"/>
    <w:rsid w:val="001A27CF"/>
    <w:rsid w:val="001A2950"/>
    <w:rsid w:val="001A3133"/>
    <w:rsid w:val="001A343F"/>
    <w:rsid w:val="001A3A16"/>
    <w:rsid w:val="001A3DF0"/>
    <w:rsid w:val="001A4189"/>
    <w:rsid w:val="001A4542"/>
    <w:rsid w:val="001A490D"/>
    <w:rsid w:val="001A4AC9"/>
    <w:rsid w:val="001A4BEA"/>
    <w:rsid w:val="001A5193"/>
    <w:rsid w:val="001A5273"/>
    <w:rsid w:val="001A5B30"/>
    <w:rsid w:val="001A5E36"/>
    <w:rsid w:val="001A5F82"/>
    <w:rsid w:val="001A6040"/>
    <w:rsid w:val="001A674C"/>
    <w:rsid w:val="001A6A2B"/>
    <w:rsid w:val="001A6C75"/>
    <w:rsid w:val="001A71D2"/>
    <w:rsid w:val="001A73B6"/>
    <w:rsid w:val="001A73C4"/>
    <w:rsid w:val="001A758D"/>
    <w:rsid w:val="001A7835"/>
    <w:rsid w:val="001A7F29"/>
    <w:rsid w:val="001B0480"/>
    <w:rsid w:val="001B049C"/>
    <w:rsid w:val="001B0854"/>
    <w:rsid w:val="001B0A17"/>
    <w:rsid w:val="001B0B92"/>
    <w:rsid w:val="001B0C0D"/>
    <w:rsid w:val="001B0D69"/>
    <w:rsid w:val="001B0EC7"/>
    <w:rsid w:val="001B13E5"/>
    <w:rsid w:val="001B15EB"/>
    <w:rsid w:val="001B187A"/>
    <w:rsid w:val="001B1BF5"/>
    <w:rsid w:val="001B1D32"/>
    <w:rsid w:val="001B231E"/>
    <w:rsid w:val="001B2D5E"/>
    <w:rsid w:val="001B2DA7"/>
    <w:rsid w:val="001B308F"/>
    <w:rsid w:val="001B3228"/>
    <w:rsid w:val="001B3796"/>
    <w:rsid w:val="001B39EF"/>
    <w:rsid w:val="001B3F66"/>
    <w:rsid w:val="001B4203"/>
    <w:rsid w:val="001B42B0"/>
    <w:rsid w:val="001B4615"/>
    <w:rsid w:val="001B49B9"/>
    <w:rsid w:val="001B4D45"/>
    <w:rsid w:val="001B4DD5"/>
    <w:rsid w:val="001B502B"/>
    <w:rsid w:val="001B50EA"/>
    <w:rsid w:val="001B52C1"/>
    <w:rsid w:val="001B55B2"/>
    <w:rsid w:val="001B5A55"/>
    <w:rsid w:val="001B5E8F"/>
    <w:rsid w:val="001B606B"/>
    <w:rsid w:val="001B6321"/>
    <w:rsid w:val="001B6340"/>
    <w:rsid w:val="001B64A2"/>
    <w:rsid w:val="001B666E"/>
    <w:rsid w:val="001B676A"/>
    <w:rsid w:val="001B6C5C"/>
    <w:rsid w:val="001B79C6"/>
    <w:rsid w:val="001C0055"/>
    <w:rsid w:val="001C01E7"/>
    <w:rsid w:val="001C071A"/>
    <w:rsid w:val="001C08E6"/>
    <w:rsid w:val="001C0A35"/>
    <w:rsid w:val="001C0AC6"/>
    <w:rsid w:val="001C0DAE"/>
    <w:rsid w:val="001C1136"/>
    <w:rsid w:val="001C1436"/>
    <w:rsid w:val="001C1771"/>
    <w:rsid w:val="001C17AC"/>
    <w:rsid w:val="001C1D8D"/>
    <w:rsid w:val="001C1FAE"/>
    <w:rsid w:val="001C200F"/>
    <w:rsid w:val="001C2085"/>
    <w:rsid w:val="001C2741"/>
    <w:rsid w:val="001C2EAD"/>
    <w:rsid w:val="001C2FBA"/>
    <w:rsid w:val="001C30DC"/>
    <w:rsid w:val="001C3646"/>
    <w:rsid w:val="001C3896"/>
    <w:rsid w:val="001C3946"/>
    <w:rsid w:val="001C3BD6"/>
    <w:rsid w:val="001C41DE"/>
    <w:rsid w:val="001C441B"/>
    <w:rsid w:val="001C466A"/>
    <w:rsid w:val="001C494F"/>
    <w:rsid w:val="001C4C4D"/>
    <w:rsid w:val="001C4D1F"/>
    <w:rsid w:val="001C4F14"/>
    <w:rsid w:val="001C4F2A"/>
    <w:rsid w:val="001C54E2"/>
    <w:rsid w:val="001C5D36"/>
    <w:rsid w:val="001C6898"/>
    <w:rsid w:val="001C6E48"/>
    <w:rsid w:val="001C799B"/>
    <w:rsid w:val="001C79AF"/>
    <w:rsid w:val="001C7ACD"/>
    <w:rsid w:val="001C7B30"/>
    <w:rsid w:val="001C7C72"/>
    <w:rsid w:val="001D0329"/>
    <w:rsid w:val="001D10CB"/>
    <w:rsid w:val="001D15AF"/>
    <w:rsid w:val="001D1A50"/>
    <w:rsid w:val="001D1B86"/>
    <w:rsid w:val="001D2037"/>
    <w:rsid w:val="001D20F9"/>
    <w:rsid w:val="001D22E5"/>
    <w:rsid w:val="001D2429"/>
    <w:rsid w:val="001D2470"/>
    <w:rsid w:val="001D283E"/>
    <w:rsid w:val="001D28B8"/>
    <w:rsid w:val="001D2E29"/>
    <w:rsid w:val="001D380E"/>
    <w:rsid w:val="001D38AB"/>
    <w:rsid w:val="001D39F0"/>
    <w:rsid w:val="001D3B44"/>
    <w:rsid w:val="001D41FB"/>
    <w:rsid w:val="001D4398"/>
    <w:rsid w:val="001D47AF"/>
    <w:rsid w:val="001D48C0"/>
    <w:rsid w:val="001D49D9"/>
    <w:rsid w:val="001D4AEF"/>
    <w:rsid w:val="001D4E3C"/>
    <w:rsid w:val="001D513D"/>
    <w:rsid w:val="001D5215"/>
    <w:rsid w:val="001D5243"/>
    <w:rsid w:val="001D5383"/>
    <w:rsid w:val="001D558E"/>
    <w:rsid w:val="001D56D0"/>
    <w:rsid w:val="001D5789"/>
    <w:rsid w:val="001D58E0"/>
    <w:rsid w:val="001D5918"/>
    <w:rsid w:val="001D5A9C"/>
    <w:rsid w:val="001D5D62"/>
    <w:rsid w:val="001D5D97"/>
    <w:rsid w:val="001D5E8A"/>
    <w:rsid w:val="001D624A"/>
    <w:rsid w:val="001D6392"/>
    <w:rsid w:val="001D6C03"/>
    <w:rsid w:val="001D6C09"/>
    <w:rsid w:val="001D6DB9"/>
    <w:rsid w:val="001D72B1"/>
    <w:rsid w:val="001D758D"/>
    <w:rsid w:val="001D7727"/>
    <w:rsid w:val="001D7A33"/>
    <w:rsid w:val="001E000A"/>
    <w:rsid w:val="001E0158"/>
    <w:rsid w:val="001E028F"/>
    <w:rsid w:val="001E09F8"/>
    <w:rsid w:val="001E0B9E"/>
    <w:rsid w:val="001E0EBF"/>
    <w:rsid w:val="001E20BF"/>
    <w:rsid w:val="001E2232"/>
    <w:rsid w:val="001E2B0C"/>
    <w:rsid w:val="001E2EEF"/>
    <w:rsid w:val="001E3158"/>
    <w:rsid w:val="001E3253"/>
    <w:rsid w:val="001E362A"/>
    <w:rsid w:val="001E393A"/>
    <w:rsid w:val="001E3D77"/>
    <w:rsid w:val="001E3F02"/>
    <w:rsid w:val="001E434B"/>
    <w:rsid w:val="001E4DBB"/>
    <w:rsid w:val="001E54FF"/>
    <w:rsid w:val="001E5718"/>
    <w:rsid w:val="001E57A5"/>
    <w:rsid w:val="001E5E63"/>
    <w:rsid w:val="001E5F73"/>
    <w:rsid w:val="001E60AA"/>
    <w:rsid w:val="001E625C"/>
    <w:rsid w:val="001E66A7"/>
    <w:rsid w:val="001E670C"/>
    <w:rsid w:val="001E67B8"/>
    <w:rsid w:val="001E67CF"/>
    <w:rsid w:val="001E6E6E"/>
    <w:rsid w:val="001E710D"/>
    <w:rsid w:val="001E726B"/>
    <w:rsid w:val="001E73D9"/>
    <w:rsid w:val="001E7483"/>
    <w:rsid w:val="001E767B"/>
    <w:rsid w:val="001E785A"/>
    <w:rsid w:val="001E7AD4"/>
    <w:rsid w:val="001F01CA"/>
    <w:rsid w:val="001F032F"/>
    <w:rsid w:val="001F03B6"/>
    <w:rsid w:val="001F0631"/>
    <w:rsid w:val="001F06A0"/>
    <w:rsid w:val="001F07DE"/>
    <w:rsid w:val="001F0ABD"/>
    <w:rsid w:val="001F0B23"/>
    <w:rsid w:val="001F139B"/>
    <w:rsid w:val="001F1410"/>
    <w:rsid w:val="001F185C"/>
    <w:rsid w:val="001F18CA"/>
    <w:rsid w:val="001F226A"/>
    <w:rsid w:val="001F23FC"/>
    <w:rsid w:val="001F245A"/>
    <w:rsid w:val="001F2A86"/>
    <w:rsid w:val="001F2E8A"/>
    <w:rsid w:val="001F2F8B"/>
    <w:rsid w:val="001F3357"/>
    <w:rsid w:val="001F336D"/>
    <w:rsid w:val="001F3612"/>
    <w:rsid w:val="001F389F"/>
    <w:rsid w:val="001F3BE9"/>
    <w:rsid w:val="001F3FCD"/>
    <w:rsid w:val="001F40AE"/>
    <w:rsid w:val="001F41A1"/>
    <w:rsid w:val="001F447C"/>
    <w:rsid w:val="001F4549"/>
    <w:rsid w:val="001F4680"/>
    <w:rsid w:val="001F46CA"/>
    <w:rsid w:val="001F4703"/>
    <w:rsid w:val="001F47A6"/>
    <w:rsid w:val="001F4FAD"/>
    <w:rsid w:val="001F6158"/>
    <w:rsid w:val="001F635E"/>
    <w:rsid w:val="001F6A4E"/>
    <w:rsid w:val="001F6B1C"/>
    <w:rsid w:val="001F6D46"/>
    <w:rsid w:val="001F6F1C"/>
    <w:rsid w:val="001F6FEB"/>
    <w:rsid w:val="001F7194"/>
    <w:rsid w:val="001F7371"/>
    <w:rsid w:val="001F745D"/>
    <w:rsid w:val="001F7737"/>
    <w:rsid w:val="001F783F"/>
    <w:rsid w:val="0020043B"/>
    <w:rsid w:val="00200446"/>
    <w:rsid w:val="00200D67"/>
    <w:rsid w:val="00200FB4"/>
    <w:rsid w:val="0020139A"/>
    <w:rsid w:val="00201644"/>
    <w:rsid w:val="002018E3"/>
    <w:rsid w:val="002019AD"/>
    <w:rsid w:val="00201A1A"/>
    <w:rsid w:val="00201D23"/>
    <w:rsid w:val="002020FC"/>
    <w:rsid w:val="00202183"/>
    <w:rsid w:val="002023B5"/>
    <w:rsid w:val="00202DD2"/>
    <w:rsid w:val="0020346B"/>
    <w:rsid w:val="00203559"/>
    <w:rsid w:val="00203E01"/>
    <w:rsid w:val="00204046"/>
    <w:rsid w:val="00204686"/>
    <w:rsid w:val="00204B22"/>
    <w:rsid w:val="0020510A"/>
    <w:rsid w:val="00205C21"/>
    <w:rsid w:val="002060D7"/>
    <w:rsid w:val="00206114"/>
    <w:rsid w:val="00206135"/>
    <w:rsid w:val="0020667F"/>
    <w:rsid w:val="00206968"/>
    <w:rsid w:val="00206AF1"/>
    <w:rsid w:val="00206C5C"/>
    <w:rsid w:val="00206F54"/>
    <w:rsid w:val="00207624"/>
    <w:rsid w:val="0020773F"/>
    <w:rsid w:val="002077E8"/>
    <w:rsid w:val="00207D0C"/>
    <w:rsid w:val="0021055B"/>
    <w:rsid w:val="0021081A"/>
    <w:rsid w:val="00210E14"/>
    <w:rsid w:val="00210EAD"/>
    <w:rsid w:val="00210FF0"/>
    <w:rsid w:val="00211167"/>
    <w:rsid w:val="002117FB"/>
    <w:rsid w:val="002125DC"/>
    <w:rsid w:val="0021281D"/>
    <w:rsid w:val="00212848"/>
    <w:rsid w:val="00212A5F"/>
    <w:rsid w:val="00212ADB"/>
    <w:rsid w:val="0021351A"/>
    <w:rsid w:val="002135E9"/>
    <w:rsid w:val="002138C4"/>
    <w:rsid w:val="00214134"/>
    <w:rsid w:val="0021438B"/>
    <w:rsid w:val="002146DB"/>
    <w:rsid w:val="00215292"/>
    <w:rsid w:val="002156E0"/>
    <w:rsid w:val="00215CF2"/>
    <w:rsid w:val="00215E01"/>
    <w:rsid w:val="00215EE6"/>
    <w:rsid w:val="00215F22"/>
    <w:rsid w:val="0021608B"/>
    <w:rsid w:val="00216262"/>
    <w:rsid w:val="00216513"/>
    <w:rsid w:val="0021682A"/>
    <w:rsid w:val="00216908"/>
    <w:rsid w:val="00216A5A"/>
    <w:rsid w:val="0021707C"/>
    <w:rsid w:val="00217127"/>
    <w:rsid w:val="00217C09"/>
    <w:rsid w:val="00217F6A"/>
    <w:rsid w:val="00220566"/>
    <w:rsid w:val="002207A8"/>
    <w:rsid w:val="00220C4E"/>
    <w:rsid w:val="00220CBE"/>
    <w:rsid w:val="00220F44"/>
    <w:rsid w:val="0022147F"/>
    <w:rsid w:val="0022186B"/>
    <w:rsid w:val="00221CA8"/>
    <w:rsid w:val="0022265F"/>
    <w:rsid w:val="00222667"/>
    <w:rsid w:val="00222747"/>
    <w:rsid w:val="00222AFD"/>
    <w:rsid w:val="00222DA0"/>
    <w:rsid w:val="0022370E"/>
    <w:rsid w:val="00223716"/>
    <w:rsid w:val="00223ACD"/>
    <w:rsid w:val="00223CA2"/>
    <w:rsid w:val="0022424A"/>
    <w:rsid w:val="002245CE"/>
    <w:rsid w:val="002246E3"/>
    <w:rsid w:val="00224733"/>
    <w:rsid w:val="00224958"/>
    <w:rsid w:val="0022507E"/>
    <w:rsid w:val="002253E4"/>
    <w:rsid w:val="0022563E"/>
    <w:rsid w:val="00225728"/>
    <w:rsid w:val="0022593D"/>
    <w:rsid w:val="0022594C"/>
    <w:rsid w:val="00225BE0"/>
    <w:rsid w:val="00225CEA"/>
    <w:rsid w:val="0022607D"/>
    <w:rsid w:val="002263BD"/>
    <w:rsid w:val="002268AC"/>
    <w:rsid w:val="00226BCA"/>
    <w:rsid w:val="00227DFF"/>
    <w:rsid w:val="002300C8"/>
    <w:rsid w:val="0023023F"/>
    <w:rsid w:val="002304C2"/>
    <w:rsid w:val="00230AD9"/>
    <w:rsid w:val="00230B41"/>
    <w:rsid w:val="00230E07"/>
    <w:rsid w:val="00230E77"/>
    <w:rsid w:val="0023103D"/>
    <w:rsid w:val="002311D9"/>
    <w:rsid w:val="00231670"/>
    <w:rsid w:val="00231932"/>
    <w:rsid w:val="00231B15"/>
    <w:rsid w:val="00231D67"/>
    <w:rsid w:val="0023216F"/>
    <w:rsid w:val="0023218D"/>
    <w:rsid w:val="0023238E"/>
    <w:rsid w:val="002323BF"/>
    <w:rsid w:val="00232423"/>
    <w:rsid w:val="00232854"/>
    <w:rsid w:val="00232C7A"/>
    <w:rsid w:val="00232D55"/>
    <w:rsid w:val="00232F1D"/>
    <w:rsid w:val="0023324A"/>
    <w:rsid w:val="0023342F"/>
    <w:rsid w:val="00233B5C"/>
    <w:rsid w:val="00233EF5"/>
    <w:rsid w:val="00233FAD"/>
    <w:rsid w:val="002346D1"/>
    <w:rsid w:val="00234B2D"/>
    <w:rsid w:val="00234E75"/>
    <w:rsid w:val="00234F04"/>
    <w:rsid w:val="0023520A"/>
    <w:rsid w:val="002352D9"/>
    <w:rsid w:val="00235685"/>
    <w:rsid w:val="00235DCE"/>
    <w:rsid w:val="00235EFD"/>
    <w:rsid w:val="002363E1"/>
    <w:rsid w:val="00236749"/>
    <w:rsid w:val="00236FFE"/>
    <w:rsid w:val="002371B1"/>
    <w:rsid w:val="0023748E"/>
    <w:rsid w:val="002376FD"/>
    <w:rsid w:val="0023774E"/>
    <w:rsid w:val="00237A52"/>
    <w:rsid w:val="002406B3"/>
    <w:rsid w:val="0024083F"/>
    <w:rsid w:val="00240955"/>
    <w:rsid w:val="00240E2F"/>
    <w:rsid w:val="00240E4A"/>
    <w:rsid w:val="00241053"/>
    <w:rsid w:val="00241059"/>
    <w:rsid w:val="00241368"/>
    <w:rsid w:val="00241687"/>
    <w:rsid w:val="002417D3"/>
    <w:rsid w:val="00241C9B"/>
    <w:rsid w:val="00241F51"/>
    <w:rsid w:val="0024217A"/>
    <w:rsid w:val="0024225B"/>
    <w:rsid w:val="00242766"/>
    <w:rsid w:val="00242B09"/>
    <w:rsid w:val="00243161"/>
    <w:rsid w:val="002437EC"/>
    <w:rsid w:val="00243EB2"/>
    <w:rsid w:val="00243F3F"/>
    <w:rsid w:val="002441C0"/>
    <w:rsid w:val="0024452B"/>
    <w:rsid w:val="00244FFC"/>
    <w:rsid w:val="0024517B"/>
    <w:rsid w:val="002451C2"/>
    <w:rsid w:val="00245221"/>
    <w:rsid w:val="002452A8"/>
    <w:rsid w:val="002452C3"/>
    <w:rsid w:val="0024547F"/>
    <w:rsid w:val="002454EA"/>
    <w:rsid w:val="00245816"/>
    <w:rsid w:val="00245C99"/>
    <w:rsid w:val="00245FCA"/>
    <w:rsid w:val="00246168"/>
    <w:rsid w:val="00246420"/>
    <w:rsid w:val="00246652"/>
    <w:rsid w:val="002466B2"/>
    <w:rsid w:val="00246E39"/>
    <w:rsid w:val="002472D2"/>
    <w:rsid w:val="00247466"/>
    <w:rsid w:val="002475C5"/>
    <w:rsid w:val="002476F4"/>
    <w:rsid w:val="00247E4C"/>
    <w:rsid w:val="00247E99"/>
    <w:rsid w:val="00247FB4"/>
    <w:rsid w:val="00250D38"/>
    <w:rsid w:val="00251229"/>
    <w:rsid w:val="00251276"/>
    <w:rsid w:val="0025143D"/>
    <w:rsid w:val="00251557"/>
    <w:rsid w:val="00251A7D"/>
    <w:rsid w:val="00251E16"/>
    <w:rsid w:val="00252262"/>
    <w:rsid w:val="002529D2"/>
    <w:rsid w:val="00252A40"/>
    <w:rsid w:val="00252CB3"/>
    <w:rsid w:val="00253023"/>
    <w:rsid w:val="002530EC"/>
    <w:rsid w:val="0025314D"/>
    <w:rsid w:val="0025327F"/>
    <w:rsid w:val="002534A7"/>
    <w:rsid w:val="002535A8"/>
    <w:rsid w:val="00253C38"/>
    <w:rsid w:val="00253C60"/>
    <w:rsid w:val="00253D4A"/>
    <w:rsid w:val="00253DCF"/>
    <w:rsid w:val="00254176"/>
    <w:rsid w:val="002541A2"/>
    <w:rsid w:val="00254376"/>
    <w:rsid w:val="00254DBB"/>
    <w:rsid w:val="00254E2F"/>
    <w:rsid w:val="00254EFF"/>
    <w:rsid w:val="00254F40"/>
    <w:rsid w:val="00254F57"/>
    <w:rsid w:val="00254F8A"/>
    <w:rsid w:val="00254FB3"/>
    <w:rsid w:val="00255662"/>
    <w:rsid w:val="0025573F"/>
    <w:rsid w:val="0025596A"/>
    <w:rsid w:val="00255B06"/>
    <w:rsid w:val="00255D11"/>
    <w:rsid w:val="00256A12"/>
    <w:rsid w:val="00256B56"/>
    <w:rsid w:val="00256BE6"/>
    <w:rsid w:val="00256C2C"/>
    <w:rsid w:val="00256D19"/>
    <w:rsid w:val="002572E5"/>
    <w:rsid w:val="00257673"/>
    <w:rsid w:val="00257FB0"/>
    <w:rsid w:val="00260250"/>
    <w:rsid w:val="002602BF"/>
    <w:rsid w:val="0026049A"/>
    <w:rsid w:val="002605D1"/>
    <w:rsid w:val="00260C9F"/>
    <w:rsid w:val="00260E17"/>
    <w:rsid w:val="00260F46"/>
    <w:rsid w:val="00261069"/>
    <w:rsid w:val="00261518"/>
    <w:rsid w:val="00261589"/>
    <w:rsid w:val="0026180D"/>
    <w:rsid w:val="00261A13"/>
    <w:rsid w:val="00261B80"/>
    <w:rsid w:val="00262139"/>
    <w:rsid w:val="00262472"/>
    <w:rsid w:val="002624B6"/>
    <w:rsid w:val="002626D0"/>
    <w:rsid w:val="002626FC"/>
    <w:rsid w:val="002629B2"/>
    <w:rsid w:val="00262D37"/>
    <w:rsid w:val="00262F58"/>
    <w:rsid w:val="00262FE4"/>
    <w:rsid w:val="00263021"/>
    <w:rsid w:val="00263176"/>
    <w:rsid w:val="002632C6"/>
    <w:rsid w:val="00263C15"/>
    <w:rsid w:val="00263CAF"/>
    <w:rsid w:val="00263E2C"/>
    <w:rsid w:val="00264645"/>
    <w:rsid w:val="00264736"/>
    <w:rsid w:val="0026525A"/>
    <w:rsid w:val="002652E7"/>
    <w:rsid w:val="002658A7"/>
    <w:rsid w:val="00265C90"/>
    <w:rsid w:val="002660CD"/>
    <w:rsid w:val="0026620B"/>
    <w:rsid w:val="002663F2"/>
    <w:rsid w:val="00266465"/>
    <w:rsid w:val="00266717"/>
    <w:rsid w:val="00266B8B"/>
    <w:rsid w:val="00266C42"/>
    <w:rsid w:val="00267083"/>
    <w:rsid w:val="002677DB"/>
    <w:rsid w:val="00267898"/>
    <w:rsid w:val="00267CD2"/>
    <w:rsid w:val="002701F9"/>
    <w:rsid w:val="0027037D"/>
    <w:rsid w:val="00270634"/>
    <w:rsid w:val="00270B26"/>
    <w:rsid w:val="00270B68"/>
    <w:rsid w:val="00270CC5"/>
    <w:rsid w:val="0027115D"/>
    <w:rsid w:val="00271978"/>
    <w:rsid w:val="002719AD"/>
    <w:rsid w:val="00271CBC"/>
    <w:rsid w:val="00271FC5"/>
    <w:rsid w:val="00272213"/>
    <w:rsid w:val="002723FA"/>
    <w:rsid w:val="00272659"/>
    <w:rsid w:val="00272781"/>
    <w:rsid w:val="00272828"/>
    <w:rsid w:val="00272909"/>
    <w:rsid w:val="00272F7D"/>
    <w:rsid w:val="002731F6"/>
    <w:rsid w:val="00273532"/>
    <w:rsid w:val="00273657"/>
    <w:rsid w:val="00273862"/>
    <w:rsid w:val="002738CF"/>
    <w:rsid w:val="00273928"/>
    <w:rsid w:val="00273EFA"/>
    <w:rsid w:val="002740C0"/>
    <w:rsid w:val="002742CB"/>
    <w:rsid w:val="0027479C"/>
    <w:rsid w:val="00274B85"/>
    <w:rsid w:val="00274B95"/>
    <w:rsid w:val="0027520F"/>
    <w:rsid w:val="002752C9"/>
    <w:rsid w:val="00275DE3"/>
    <w:rsid w:val="00276181"/>
    <w:rsid w:val="00276443"/>
    <w:rsid w:val="00276784"/>
    <w:rsid w:val="00276B2E"/>
    <w:rsid w:val="00276ECA"/>
    <w:rsid w:val="002770DE"/>
    <w:rsid w:val="002779B4"/>
    <w:rsid w:val="002779DD"/>
    <w:rsid w:val="00277C9B"/>
    <w:rsid w:val="002802AD"/>
    <w:rsid w:val="002805DE"/>
    <w:rsid w:val="0028077F"/>
    <w:rsid w:val="00280B6C"/>
    <w:rsid w:val="00280CBF"/>
    <w:rsid w:val="00280EB7"/>
    <w:rsid w:val="00280F51"/>
    <w:rsid w:val="00280F60"/>
    <w:rsid w:val="0028120E"/>
    <w:rsid w:val="002812F0"/>
    <w:rsid w:val="002815B6"/>
    <w:rsid w:val="002819C6"/>
    <w:rsid w:val="00281B59"/>
    <w:rsid w:val="00281D25"/>
    <w:rsid w:val="00281D56"/>
    <w:rsid w:val="00282580"/>
    <w:rsid w:val="00282617"/>
    <w:rsid w:val="0028299B"/>
    <w:rsid w:val="002829BE"/>
    <w:rsid w:val="00282C94"/>
    <w:rsid w:val="00282DC6"/>
    <w:rsid w:val="00282E64"/>
    <w:rsid w:val="00282FCC"/>
    <w:rsid w:val="00283432"/>
    <w:rsid w:val="002835B2"/>
    <w:rsid w:val="00283601"/>
    <w:rsid w:val="002838D9"/>
    <w:rsid w:val="00283992"/>
    <w:rsid w:val="0028399A"/>
    <w:rsid w:val="00283AB1"/>
    <w:rsid w:val="00283B5E"/>
    <w:rsid w:val="00283B78"/>
    <w:rsid w:val="00283C93"/>
    <w:rsid w:val="00283E91"/>
    <w:rsid w:val="00284182"/>
    <w:rsid w:val="00284374"/>
    <w:rsid w:val="00284873"/>
    <w:rsid w:val="00284D75"/>
    <w:rsid w:val="00285015"/>
    <w:rsid w:val="00285111"/>
    <w:rsid w:val="0028523C"/>
    <w:rsid w:val="0028577F"/>
    <w:rsid w:val="00285BD9"/>
    <w:rsid w:val="00285C34"/>
    <w:rsid w:val="00286025"/>
    <w:rsid w:val="00286059"/>
    <w:rsid w:val="0028610E"/>
    <w:rsid w:val="002862D7"/>
    <w:rsid w:val="00286774"/>
    <w:rsid w:val="0028697B"/>
    <w:rsid w:val="00286BB5"/>
    <w:rsid w:val="00286CFB"/>
    <w:rsid w:val="00286EE7"/>
    <w:rsid w:val="0028723F"/>
    <w:rsid w:val="00287926"/>
    <w:rsid w:val="00287A84"/>
    <w:rsid w:val="00287F25"/>
    <w:rsid w:val="00287FFD"/>
    <w:rsid w:val="00290A9F"/>
    <w:rsid w:val="00290C1B"/>
    <w:rsid w:val="00291071"/>
    <w:rsid w:val="00291526"/>
    <w:rsid w:val="00291674"/>
    <w:rsid w:val="00291845"/>
    <w:rsid w:val="00291950"/>
    <w:rsid w:val="00291CD0"/>
    <w:rsid w:val="00291EAE"/>
    <w:rsid w:val="00292042"/>
    <w:rsid w:val="00292415"/>
    <w:rsid w:val="00292549"/>
    <w:rsid w:val="00292ADF"/>
    <w:rsid w:val="00292B28"/>
    <w:rsid w:val="00292BA7"/>
    <w:rsid w:val="00292C68"/>
    <w:rsid w:val="00292E72"/>
    <w:rsid w:val="0029302F"/>
    <w:rsid w:val="00293040"/>
    <w:rsid w:val="00293309"/>
    <w:rsid w:val="002934F0"/>
    <w:rsid w:val="00293557"/>
    <w:rsid w:val="002936BE"/>
    <w:rsid w:val="00293727"/>
    <w:rsid w:val="00293B3D"/>
    <w:rsid w:val="00293FA9"/>
    <w:rsid w:val="0029446C"/>
    <w:rsid w:val="00294718"/>
    <w:rsid w:val="002948D7"/>
    <w:rsid w:val="00294BBE"/>
    <w:rsid w:val="00294BE6"/>
    <w:rsid w:val="00294C5F"/>
    <w:rsid w:val="00294D45"/>
    <w:rsid w:val="00294DBE"/>
    <w:rsid w:val="0029505B"/>
    <w:rsid w:val="00295423"/>
    <w:rsid w:val="002954AD"/>
    <w:rsid w:val="002955D5"/>
    <w:rsid w:val="002958FB"/>
    <w:rsid w:val="002959A7"/>
    <w:rsid w:val="00295C12"/>
    <w:rsid w:val="00295D06"/>
    <w:rsid w:val="00296170"/>
    <w:rsid w:val="00296621"/>
    <w:rsid w:val="0029676C"/>
    <w:rsid w:val="00296856"/>
    <w:rsid w:val="00296898"/>
    <w:rsid w:val="002968F9"/>
    <w:rsid w:val="002969A7"/>
    <w:rsid w:val="0029772F"/>
    <w:rsid w:val="00297AE7"/>
    <w:rsid w:val="00297BE3"/>
    <w:rsid w:val="00297C19"/>
    <w:rsid w:val="00297CC4"/>
    <w:rsid w:val="002A003A"/>
    <w:rsid w:val="002A0431"/>
    <w:rsid w:val="002A05BF"/>
    <w:rsid w:val="002A0D21"/>
    <w:rsid w:val="002A0DDF"/>
    <w:rsid w:val="002A0E4F"/>
    <w:rsid w:val="002A1583"/>
    <w:rsid w:val="002A173B"/>
    <w:rsid w:val="002A1B02"/>
    <w:rsid w:val="002A1F4A"/>
    <w:rsid w:val="002A222E"/>
    <w:rsid w:val="002A23F1"/>
    <w:rsid w:val="002A2542"/>
    <w:rsid w:val="002A26AD"/>
    <w:rsid w:val="002A2813"/>
    <w:rsid w:val="002A2936"/>
    <w:rsid w:val="002A2D55"/>
    <w:rsid w:val="002A2ED1"/>
    <w:rsid w:val="002A3578"/>
    <w:rsid w:val="002A363B"/>
    <w:rsid w:val="002A3865"/>
    <w:rsid w:val="002A3E61"/>
    <w:rsid w:val="002A3F40"/>
    <w:rsid w:val="002A3FF8"/>
    <w:rsid w:val="002A4155"/>
    <w:rsid w:val="002A4723"/>
    <w:rsid w:val="002A496A"/>
    <w:rsid w:val="002A49BB"/>
    <w:rsid w:val="002A4F4F"/>
    <w:rsid w:val="002A507F"/>
    <w:rsid w:val="002A530E"/>
    <w:rsid w:val="002A5834"/>
    <w:rsid w:val="002A595F"/>
    <w:rsid w:val="002A5A25"/>
    <w:rsid w:val="002A5AA6"/>
    <w:rsid w:val="002A5D26"/>
    <w:rsid w:val="002A5E20"/>
    <w:rsid w:val="002A5EAC"/>
    <w:rsid w:val="002A5FF1"/>
    <w:rsid w:val="002A62FE"/>
    <w:rsid w:val="002A6524"/>
    <w:rsid w:val="002A6581"/>
    <w:rsid w:val="002A6627"/>
    <w:rsid w:val="002A67CA"/>
    <w:rsid w:val="002A6DB4"/>
    <w:rsid w:val="002A767F"/>
    <w:rsid w:val="002A7B7F"/>
    <w:rsid w:val="002A7EB4"/>
    <w:rsid w:val="002A7F29"/>
    <w:rsid w:val="002A7F7C"/>
    <w:rsid w:val="002B0144"/>
    <w:rsid w:val="002B01D7"/>
    <w:rsid w:val="002B040B"/>
    <w:rsid w:val="002B0737"/>
    <w:rsid w:val="002B174C"/>
    <w:rsid w:val="002B1F09"/>
    <w:rsid w:val="002B203D"/>
    <w:rsid w:val="002B2215"/>
    <w:rsid w:val="002B256B"/>
    <w:rsid w:val="002B27A5"/>
    <w:rsid w:val="002B27E1"/>
    <w:rsid w:val="002B3313"/>
    <w:rsid w:val="002B404A"/>
    <w:rsid w:val="002B42C9"/>
    <w:rsid w:val="002B430F"/>
    <w:rsid w:val="002B456F"/>
    <w:rsid w:val="002B4D5C"/>
    <w:rsid w:val="002B4EF8"/>
    <w:rsid w:val="002B4F17"/>
    <w:rsid w:val="002B5640"/>
    <w:rsid w:val="002B5694"/>
    <w:rsid w:val="002B57E5"/>
    <w:rsid w:val="002B62A5"/>
    <w:rsid w:val="002B686E"/>
    <w:rsid w:val="002B6877"/>
    <w:rsid w:val="002B6899"/>
    <w:rsid w:val="002B6EB7"/>
    <w:rsid w:val="002B6F0B"/>
    <w:rsid w:val="002B6FC3"/>
    <w:rsid w:val="002B729D"/>
    <w:rsid w:val="002B7342"/>
    <w:rsid w:val="002B7382"/>
    <w:rsid w:val="002B79EE"/>
    <w:rsid w:val="002B7B91"/>
    <w:rsid w:val="002B7C10"/>
    <w:rsid w:val="002B7E35"/>
    <w:rsid w:val="002B7EDB"/>
    <w:rsid w:val="002C0839"/>
    <w:rsid w:val="002C0A72"/>
    <w:rsid w:val="002C0AA7"/>
    <w:rsid w:val="002C0BE6"/>
    <w:rsid w:val="002C0EEB"/>
    <w:rsid w:val="002C0F8D"/>
    <w:rsid w:val="002C13FD"/>
    <w:rsid w:val="002C17C5"/>
    <w:rsid w:val="002C1902"/>
    <w:rsid w:val="002C1A2B"/>
    <w:rsid w:val="002C1C7C"/>
    <w:rsid w:val="002C1E47"/>
    <w:rsid w:val="002C2542"/>
    <w:rsid w:val="002C2732"/>
    <w:rsid w:val="002C2867"/>
    <w:rsid w:val="002C28FF"/>
    <w:rsid w:val="002C2D9A"/>
    <w:rsid w:val="002C2DD9"/>
    <w:rsid w:val="002C2DF4"/>
    <w:rsid w:val="002C2F29"/>
    <w:rsid w:val="002C2FFF"/>
    <w:rsid w:val="002C32F3"/>
    <w:rsid w:val="002C34B8"/>
    <w:rsid w:val="002C360C"/>
    <w:rsid w:val="002C3641"/>
    <w:rsid w:val="002C367F"/>
    <w:rsid w:val="002C36E5"/>
    <w:rsid w:val="002C3995"/>
    <w:rsid w:val="002C3BA9"/>
    <w:rsid w:val="002C4512"/>
    <w:rsid w:val="002C45C5"/>
    <w:rsid w:val="002C461D"/>
    <w:rsid w:val="002C4836"/>
    <w:rsid w:val="002C4B7C"/>
    <w:rsid w:val="002C4DC0"/>
    <w:rsid w:val="002C59A5"/>
    <w:rsid w:val="002C5AC8"/>
    <w:rsid w:val="002C5F52"/>
    <w:rsid w:val="002C5F73"/>
    <w:rsid w:val="002C5F9A"/>
    <w:rsid w:val="002C608F"/>
    <w:rsid w:val="002C63D0"/>
    <w:rsid w:val="002C692F"/>
    <w:rsid w:val="002C6CCE"/>
    <w:rsid w:val="002C74AA"/>
    <w:rsid w:val="002C7A40"/>
    <w:rsid w:val="002D03FD"/>
    <w:rsid w:val="002D058F"/>
    <w:rsid w:val="002D0917"/>
    <w:rsid w:val="002D09D3"/>
    <w:rsid w:val="002D0C09"/>
    <w:rsid w:val="002D0DFC"/>
    <w:rsid w:val="002D1548"/>
    <w:rsid w:val="002D1722"/>
    <w:rsid w:val="002D1BE2"/>
    <w:rsid w:val="002D20FE"/>
    <w:rsid w:val="002D2695"/>
    <w:rsid w:val="002D2793"/>
    <w:rsid w:val="002D2B8B"/>
    <w:rsid w:val="002D303A"/>
    <w:rsid w:val="002D339E"/>
    <w:rsid w:val="002D33E7"/>
    <w:rsid w:val="002D3759"/>
    <w:rsid w:val="002D388A"/>
    <w:rsid w:val="002D3A1A"/>
    <w:rsid w:val="002D3C25"/>
    <w:rsid w:val="002D3E65"/>
    <w:rsid w:val="002D4A85"/>
    <w:rsid w:val="002D4ACD"/>
    <w:rsid w:val="002D4BD8"/>
    <w:rsid w:val="002D4C1A"/>
    <w:rsid w:val="002D4C70"/>
    <w:rsid w:val="002D4E5D"/>
    <w:rsid w:val="002D550B"/>
    <w:rsid w:val="002D553B"/>
    <w:rsid w:val="002D55C9"/>
    <w:rsid w:val="002D5682"/>
    <w:rsid w:val="002D5811"/>
    <w:rsid w:val="002D5858"/>
    <w:rsid w:val="002D5C97"/>
    <w:rsid w:val="002D5FA3"/>
    <w:rsid w:val="002D5FB2"/>
    <w:rsid w:val="002D65B7"/>
    <w:rsid w:val="002D6924"/>
    <w:rsid w:val="002D6987"/>
    <w:rsid w:val="002D724C"/>
    <w:rsid w:val="002D72DB"/>
    <w:rsid w:val="002D734B"/>
    <w:rsid w:val="002D7483"/>
    <w:rsid w:val="002D7A11"/>
    <w:rsid w:val="002D7C5F"/>
    <w:rsid w:val="002D7DCB"/>
    <w:rsid w:val="002E0238"/>
    <w:rsid w:val="002E0632"/>
    <w:rsid w:val="002E0727"/>
    <w:rsid w:val="002E0D2B"/>
    <w:rsid w:val="002E0D64"/>
    <w:rsid w:val="002E0E29"/>
    <w:rsid w:val="002E17CB"/>
    <w:rsid w:val="002E18EF"/>
    <w:rsid w:val="002E1CF3"/>
    <w:rsid w:val="002E1E50"/>
    <w:rsid w:val="002E1E7C"/>
    <w:rsid w:val="002E2077"/>
    <w:rsid w:val="002E24D0"/>
    <w:rsid w:val="002E261E"/>
    <w:rsid w:val="002E2943"/>
    <w:rsid w:val="002E2B97"/>
    <w:rsid w:val="002E2E8E"/>
    <w:rsid w:val="002E30E1"/>
    <w:rsid w:val="002E353A"/>
    <w:rsid w:val="002E3854"/>
    <w:rsid w:val="002E3AAB"/>
    <w:rsid w:val="002E3E1D"/>
    <w:rsid w:val="002E3E2C"/>
    <w:rsid w:val="002E40C7"/>
    <w:rsid w:val="002E430A"/>
    <w:rsid w:val="002E44D0"/>
    <w:rsid w:val="002E4705"/>
    <w:rsid w:val="002E4C10"/>
    <w:rsid w:val="002E4D2E"/>
    <w:rsid w:val="002E4FD7"/>
    <w:rsid w:val="002E512B"/>
    <w:rsid w:val="002E5144"/>
    <w:rsid w:val="002E51D8"/>
    <w:rsid w:val="002E52A2"/>
    <w:rsid w:val="002E566D"/>
    <w:rsid w:val="002E592A"/>
    <w:rsid w:val="002E6D44"/>
    <w:rsid w:val="002E6F16"/>
    <w:rsid w:val="002E7500"/>
    <w:rsid w:val="002E7533"/>
    <w:rsid w:val="002E7DAE"/>
    <w:rsid w:val="002F02B3"/>
    <w:rsid w:val="002F0474"/>
    <w:rsid w:val="002F0762"/>
    <w:rsid w:val="002F08F8"/>
    <w:rsid w:val="002F09E6"/>
    <w:rsid w:val="002F0D22"/>
    <w:rsid w:val="002F0D6D"/>
    <w:rsid w:val="002F0E6E"/>
    <w:rsid w:val="002F0FAD"/>
    <w:rsid w:val="002F0FF4"/>
    <w:rsid w:val="002F19BB"/>
    <w:rsid w:val="002F1DBF"/>
    <w:rsid w:val="002F21F2"/>
    <w:rsid w:val="002F24F8"/>
    <w:rsid w:val="002F265F"/>
    <w:rsid w:val="002F298F"/>
    <w:rsid w:val="002F2A8E"/>
    <w:rsid w:val="002F2C32"/>
    <w:rsid w:val="002F2E70"/>
    <w:rsid w:val="002F2FFE"/>
    <w:rsid w:val="002F3224"/>
    <w:rsid w:val="002F34BE"/>
    <w:rsid w:val="002F367D"/>
    <w:rsid w:val="002F3877"/>
    <w:rsid w:val="002F3926"/>
    <w:rsid w:val="002F3B6A"/>
    <w:rsid w:val="002F3BD8"/>
    <w:rsid w:val="002F4372"/>
    <w:rsid w:val="002F4691"/>
    <w:rsid w:val="002F496B"/>
    <w:rsid w:val="002F5503"/>
    <w:rsid w:val="002F56A6"/>
    <w:rsid w:val="002F57AD"/>
    <w:rsid w:val="002F5B74"/>
    <w:rsid w:val="002F5B80"/>
    <w:rsid w:val="002F5C83"/>
    <w:rsid w:val="002F664D"/>
    <w:rsid w:val="002F670E"/>
    <w:rsid w:val="002F6BB4"/>
    <w:rsid w:val="002F6D25"/>
    <w:rsid w:val="002F6FDB"/>
    <w:rsid w:val="002F741C"/>
    <w:rsid w:val="002F742E"/>
    <w:rsid w:val="002F79E5"/>
    <w:rsid w:val="0030002A"/>
    <w:rsid w:val="003000DE"/>
    <w:rsid w:val="003002A0"/>
    <w:rsid w:val="00300463"/>
    <w:rsid w:val="0030047E"/>
    <w:rsid w:val="00300B3B"/>
    <w:rsid w:val="00300B4F"/>
    <w:rsid w:val="00300ED9"/>
    <w:rsid w:val="003010E9"/>
    <w:rsid w:val="00301120"/>
    <w:rsid w:val="00301597"/>
    <w:rsid w:val="0030183C"/>
    <w:rsid w:val="00301869"/>
    <w:rsid w:val="00301CD4"/>
    <w:rsid w:val="00301CE1"/>
    <w:rsid w:val="00302230"/>
    <w:rsid w:val="0030288D"/>
    <w:rsid w:val="003029CC"/>
    <w:rsid w:val="00302E7D"/>
    <w:rsid w:val="00303070"/>
    <w:rsid w:val="0030367B"/>
    <w:rsid w:val="0030390F"/>
    <w:rsid w:val="0030393E"/>
    <w:rsid w:val="00303DC0"/>
    <w:rsid w:val="00303F4D"/>
    <w:rsid w:val="00304109"/>
    <w:rsid w:val="00304124"/>
    <w:rsid w:val="003046F0"/>
    <w:rsid w:val="00304B12"/>
    <w:rsid w:val="0030501F"/>
    <w:rsid w:val="0030521F"/>
    <w:rsid w:val="0030556E"/>
    <w:rsid w:val="00305585"/>
    <w:rsid w:val="003056D5"/>
    <w:rsid w:val="00305B6C"/>
    <w:rsid w:val="003061BF"/>
    <w:rsid w:val="003065BB"/>
    <w:rsid w:val="0030671A"/>
    <w:rsid w:val="00306AB5"/>
    <w:rsid w:val="00306B25"/>
    <w:rsid w:val="00306EE0"/>
    <w:rsid w:val="00306F4A"/>
    <w:rsid w:val="0030702B"/>
    <w:rsid w:val="003070B7"/>
    <w:rsid w:val="003076BA"/>
    <w:rsid w:val="00307BAA"/>
    <w:rsid w:val="003104E9"/>
    <w:rsid w:val="00310EF2"/>
    <w:rsid w:val="00311469"/>
    <w:rsid w:val="0031171D"/>
    <w:rsid w:val="00311895"/>
    <w:rsid w:val="003118D2"/>
    <w:rsid w:val="0031204E"/>
    <w:rsid w:val="003120DC"/>
    <w:rsid w:val="00312165"/>
    <w:rsid w:val="0031229A"/>
    <w:rsid w:val="00312501"/>
    <w:rsid w:val="0031279A"/>
    <w:rsid w:val="003128BB"/>
    <w:rsid w:val="003128F7"/>
    <w:rsid w:val="003129F2"/>
    <w:rsid w:val="00312D0A"/>
    <w:rsid w:val="00312D7D"/>
    <w:rsid w:val="00313346"/>
    <w:rsid w:val="003134A4"/>
    <w:rsid w:val="003136B4"/>
    <w:rsid w:val="00313A8F"/>
    <w:rsid w:val="00313B62"/>
    <w:rsid w:val="00313C77"/>
    <w:rsid w:val="00313E2D"/>
    <w:rsid w:val="00314058"/>
    <w:rsid w:val="003140D9"/>
    <w:rsid w:val="00314203"/>
    <w:rsid w:val="0031456A"/>
    <w:rsid w:val="00314609"/>
    <w:rsid w:val="003149FC"/>
    <w:rsid w:val="00314E6F"/>
    <w:rsid w:val="00314EA5"/>
    <w:rsid w:val="00315846"/>
    <w:rsid w:val="00316375"/>
    <w:rsid w:val="003167BE"/>
    <w:rsid w:val="00316C39"/>
    <w:rsid w:val="00316CD9"/>
    <w:rsid w:val="00316D91"/>
    <w:rsid w:val="00316DC0"/>
    <w:rsid w:val="003174DC"/>
    <w:rsid w:val="00317A50"/>
    <w:rsid w:val="00317D17"/>
    <w:rsid w:val="00317E5F"/>
    <w:rsid w:val="00320153"/>
    <w:rsid w:val="0032055F"/>
    <w:rsid w:val="003205BA"/>
    <w:rsid w:val="00320650"/>
    <w:rsid w:val="00320791"/>
    <w:rsid w:val="00320E35"/>
    <w:rsid w:val="003211C0"/>
    <w:rsid w:val="0032144D"/>
    <w:rsid w:val="00321D65"/>
    <w:rsid w:val="00321D7F"/>
    <w:rsid w:val="00321ECC"/>
    <w:rsid w:val="00321FB1"/>
    <w:rsid w:val="003221DA"/>
    <w:rsid w:val="00322326"/>
    <w:rsid w:val="00322C14"/>
    <w:rsid w:val="00322E7A"/>
    <w:rsid w:val="003234E0"/>
    <w:rsid w:val="00323C2D"/>
    <w:rsid w:val="00324271"/>
    <w:rsid w:val="00324454"/>
    <w:rsid w:val="00324524"/>
    <w:rsid w:val="003246C5"/>
    <w:rsid w:val="00324869"/>
    <w:rsid w:val="0032492A"/>
    <w:rsid w:val="00324ED9"/>
    <w:rsid w:val="00325AC3"/>
    <w:rsid w:val="00325BA2"/>
    <w:rsid w:val="00325BF1"/>
    <w:rsid w:val="00325EA9"/>
    <w:rsid w:val="003267F3"/>
    <w:rsid w:val="00326C2A"/>
    <w:rsid w:val="00326C76"/>
    <w:rsid w:val="00327236"/>
    <w:rsid w:val="00327295"/>
    <w:rsid w:val="00327431"/>
    <w:rsid w:val="0032761C"/>
    <w:rsid w:val="003278A6"/>
    <w:rsid w:val="00327B0E"/>
    <w:rsid w:val="00327C28"/>
    <w:rsid w:val="00327DE3"/>
    <w:rsid w:val="00327E1B"/>
    <w:rsid w:val="00330060"/>
    <w:rsid w:val="00330089"/>
    <w:rsid w:val="00330316"/>
    <w:rsid w:val="00330AF7"/>
    <w:rsid w:val="00330BBE"/>
    <w:rsid w:val="003313C2"/>
    <w:rsid w:val="0033142C"/>
    <w:rsid w:val="0033144A"/>
    <w:rsid w:val="003315A7"/>
    <w:rsid w:val="003316C7"/>
    <w:rsid w:val="00331ABB"/>
    <w:rsid w:val="00331B3D"/>
    <w:rsid w:val="00332130"/>
    <w:rsid w:val="00332214"/>
    <w:rsid w:val="00333016"/>
    <w:rsid w:val="0033332C"/>
    <w:rsid w:val="0033369F"/>
    <w:rsid w:val="0033395B"/>
    <w:rsid w:val="00333A32"/>
    <w:rsid w:val="00333AF3"/>
    <w:rsid w:val="00333BE0"/>
    <w:rsid w:val="00333E38"/>
    <w:rsid w:val="00333E43"/>
    <w:rsid w:val="00334277"/>
    <w:rsid w:val="003344DF"/>
    <w:rsid w:val="0033455E"/>
    <w:rsid w:val="0033462E"/>
    <w:rsid w:val="00334884"/>
    <w:rsid w:val="00334AE9"/>
    <w:rsid w:val="00335116"/>
    <w:rsid w:val="003352FA"/>
    <w:rsid w:val="00335414"/>
    <w:rsid w:val="00335607"/>
    <w:rsid w:val="00335920"/>
    <w:rsid w:val="0033594E"/>
    <w:rsid w:val="00335A9E"/>
    <w:rsid w:val="00335BF0"/>
    <w:rsid w:val="0033623C"/>
    <w:rsid w:val="00336BD1"/>
    <w:rsid w:val="00336C57"/>
    <w:rsid w:val="00336DB2"/>
    <w:rsid w:val="00336EB9"/>
    <w:rsid w:val="0033723F"/>
    <w:rsid w:val="00337240"/>
    <w:rsid w:val="003375C4"/>
    <w:rsid w:val="003375F4"/>
    <w:rsid w:val="00337625"/>
    <w:rsid w:val="003376FC"/>
    <w:rsid w:val="00337CD0"/>
    <w:rsid w:val="00337FC0"/>
    <w:rsid w:val="00340355"/>
    <w:rsid w:val="00340365"/>
    <w:rsid w:val="003408C1"/>
    <w:rsid w:val="00340BD8"/>
    <w:rsid w:val="00340C7A"/>
    <w:rsid w:val="003413E6"/>
    <w:rsid w:val="00341B5F"/>
    <w:rsid w:val="00341E82"/>
    <w:rsid w:val="0034245E"/>
    <w:rsid w:val="00342A1F"/>
    <w:rsid w:val="00342F3A"/>
    <w:rsid w:val="00342F55"/>
    <w:rsid w:val="00343109"/>
    <w:rsid w:val="0034317A"/>
    <w:rsid w:val="0034332B"/>
    <w:rsid w:val="003434DA"/>
    <w:rsid w:val="00343AD0"/>
    <w:rsid w:val="00343BE1"/>
    <w:rsid w:val="00343DD6"/>
    <w:rsid w:val="00343F8A"/>
    <w:rsid w:val="0034415E"/>
    <w:rsid w:val="0034445A"/>
    <w:rsid w:val="00344588"/>
    <w:rsid w:val="003446F2"/>
    <w:rsid w:val="003448C2"/>
    <w:rsid w:val="00344CC7"/>
    <w:rsid w:val="0034584C"/>
    <w:rsid w:val="00345D15"/>
    <w:rsid w:val="0034604A"/>
    <w:rsid w:val="00346743"/>
    <w:rsid w:val="0034701F"/>
    <w:rsid w:val="00347226"/>
    <w:rsid w:val="0034722A"/>
    <w:rsid w:val="0034744B"/>
    <w:rsid w:val="003479F2"/>
    <w:rsid w:val="00347B69"/>
    <w:rsid w:val="00347EEE"/>
    <w:rsid w:val="00347F73"/>
    <w:rsid w:val="0035009F"/>
    <w:rsid w:val="003504CC"/>
    <w:rsid w:val="003506D1"/>
    <w:rsid w:val="00350701"/>
    <w:rsid w:val="00350CA6"/>
    <w:rsid w:val="00350F28"/>
    <w:rsid w:val="0035109F"/>
    <w:rsid w:val="0035111C"/>
    <w:rsid w:val="003514B2"/>
    <w:rsid w:val="00351541"/>
    <w:rsid w:val="00351925"/>
    <w:rsid w:val="00351A3D"/>
    <w:rsid w:val="00351EF0"/>
    <w:rsid w:val="00352116"/>
    <w:rsid w:val="003521E3"/>
    <w:rsid w:val="00352298"/>
    <w:rsid w:val="003527D0"/>
    <w:rsid w:val="003529F8"/>
    <w:rsid w:val="00352A43"/>
    <w:rsid w:val="003534E2"/>
    <w:rsid w:val="003536C9"/>
    <w:rsid w:val="0035395D"/>
    <w:rsid w:val="00353CB8"/>
    <w:rsid w:val="00353CF5"/>
    <w:rsid w:val="00353D79"/>
    <w:rsid w:val="00353FB2"/>
    <w:rsid w:val="00354106"/>
    <w:rsid w:val="00354406"/>
    <w:rsid w:val="003544C7"/>
    <w:rsid w:val="003545D9"/>
    <w:rsid w:val="003547F4"/>
    <w:rsid w:val="00354B24"/>
    <w:rsid w:val="00354D02"/>
    <w:rsid w:val="003557EB"/>
    <w:rsid w:val="00355B72"/>
    <w:rsid w:val="00355E57"/>
    <w:rsid w:val="0035642A"/>
    <w:rsid w:val="00356C4B"/>
    <w:rsid w:val="0035723B"/>
    <w:rsid w:val="003572C4"/>
    <w:rsid w:val="00357583"/>
    <w:rsid w:val="0036030E"/>
    <w:rsid w:val="00360729"/>
    <w:rsid w:val="0036074D"/>
    <w:rsid w:val="0036089B"/>
    <w:rsid w:val="00360C77"/>
    <w:rsid w:val="00360C92"/>
    <w:rsid w:val="00361237"/>
    <w:rsid w:val="003612BC"/>
    <w:rsid w:val="00361BAE"/>
    <w:rsid w:val="00361C3F"/>
    <w:rsid w:val="00361C40"/>
    <w:rsid w:val="00362353"/>
    <w:rsid w:val="00362465"/>
    <w:rsid w:val="003629DD"/>
    <w:rsid w:val="00362A44"/>
    <w:rsid w:val="00362B18"/>
    <w:rsid w:val="00362DA7"/>
    <w:rsid w:val="003635A4"/>
    <w:rsid w:val="003636BD"/>
    <w:rsid w:val="00363BA1"/>
    <w:rsid w:val="00363BC8"/>
    <w:rsid w:val="00363D43"/>
    <w:rsid w:val="003643D7"/>
    <w:rsid w:val="003643DA"/>
    <w:rsid w:val="003643E0"/>
    <w:rsid w:val="003644CE"/>
    <w:rsid w:val="00364562"/>
    <w:rsid w:val="003645E3"/>
    <w:rsid w:val="003646D9"/>
    <w:rsid w:val="00364848"/>
    <w:rsid w:val="0036494F"/>
    <w:rsid w:val="00364BD5"/>
    <w:rsid w:val="00365AF6"/>
    <w:rsid w:val="00366140"/>
    <w:rsid w:val="00366930"/>
    <w:rsid w:val="00366950"/>
    <w:rsid w:val="003669FE"/>
    <w:rsid w:val="00366B16"/>
    <w:rsid w:val="003671D5"/>
    <w:rsid w:val="0036726F"/>
    <w:rsid w:val="00367351"/>
    <w:rsid w:val="0036738E"/>
    <w:rsid w:val="00367E9B"/>
    <w:rsid w:val="00367FD8"/>
    <w:rsid w:val="00370021"/>
    <w:rsid w:val="00370260"/>
    <w:rsid w:val="003706A4"/>
    <w:rsid w:val="00370A7E"/>
    <w:rsid w:val="00370E39"/>
    <w:rsid w:val="00370E77"/>
    <w:rsid w:val="00370EB9"/>
    <w:rsid w:val="00371303"/>
    <w:rsid w:val="003713A4"/>
    <w:rsid w:val="0037168C"/>
    <w:rsid w:val="00371714"/>
    <w:rsid w:val="0037195C"/>
    <w:rsid w:val="00371B77"/>
    <w:rsid w:val="00371C0B"/>
    <w:rsid w:val="003720F6"/>
    <w:rsid w:val="003723D4"/>
    <w:rsid w:val="00372632"/>
    <w:rsid w:val="00372803"/>
    <w:rsid w:val="00372C63"/>
    <w:rsid w:val="00372DAB"/>
    <w:rsid w:val="00372EC0"/>
    <w:rsid w:val="00373376"/>
    <w:rsid w:val="00373454"/>
    <w:rsid w:val="003734EF"/>
    <w:rsid w:val="00373649"/>
    <w:rsid w:val="00373792"/>
    <w:rsid w:val="0037399A"/>
    <w:rsid w:val="003739FB"/>
    <w:rsid w:val="00373C68"/>
    <w:rsid w:val="00373F18"/>
    <w:rsid w:val="00373F91"/>
    <w:rsid w:val="003740E6"/>
    <w:rsid w:val="00374629"/>
    <w:rsid w:val="0037485E"/>
    <w:rsid w:val="0037486C"/>
    <w:rsid w:val="00374AA0"/>
    <w:rsid w:val="00374CC1"/>
    <w:rsid w:val="00374E2C"/>
    <w:rsid w:val="00374EE7"/>
    <w:rsid w:val="00375092"/>
    <w:rsid w:val="0037569D"/>
    <w:rsid w:val="003756D4"/>
    <w:rsid w:val="0037588E"/>
    <w:rsid w:val="00375B27"/>
    <w:rsid w:val="00375B6C"/>
    <w:rsid w:val="00375B8D"/>
    <w:rsid w:val="00375D17"/>
    <w:rsid w:val="0037623F"/>
    <w:rsid w:val="003762A8"/>
    <w:rsid w:val="00376321"/>
    <w:rsid w:val="0037664A"/>
    <w:rsid w:val="00376728"/>
    <w:rsid w:val="003767B3"/>
    <w:rsid w:val="00376F8B"/>
    <w:rsid w:val="00377215"/>
    <w:rsid w:val="003772CA"/>
    <w:rsid w:val="003776D6"/>
    <w:rsid w:val="003778C1"/>
    <w:rsid w:val="00377CBA"/>
    <w:rsid w:val="00377D90"/>
    <w:rsid w:val="0038084C"/>
    <w:rsid w:val="00380CDF"/>
    <w:rsid w:val="00380E5E"/>
    <w:rsid w:val="003819CA"/>
    <w:rsid w:val="00381A49"/>
    <w:rsid w:val="00381B5D"/>
    <w:rsid w:val="00381FF2"/>
    <w:rsid w:val="00382638"/>
    <w:rsid w:val="00382772"/>
    <w:rsid w:val="00382BB6"/>
    <w:rsid w:val="00382F08"/>
    <w:rsid w:val="003832CC"/>
    <w:rsid w:val="003835B8"/>
    <w:rsid w:val="00383786"/>
    <w:rsid w:val="00383AA2"/>
    <w:rsid w:val="00383B3A"/>
    <w:rsid w:val="00383D4A"/>
    <w:rsid w:val="0038414A"/>
    <w:rsid w:val="00384432"/>
    <w:rsid w:val="0038465C"/>
    <w:rsid w:val="003846CD"/>
    <w:rsid w:val="00384D4E"/>
    <w:rsid w:val="00385297"/>
    <w:rsid w:val="00385505"/>
    <w:rsid w:val="00385778"/>
    <w:rsid w:val="003857C3"/>
    <w:rsid w:val="00385A50"/>
    <w:rsid w:val="00385E04"/>
    <w:rsid w:val="0038601A"/>
    <w:rsid w:val="00386240"/>
    <w:rsid w:val="00386466"/>
    <w:rsid w:val="00386490"/>
    <w:rsid w:val="0038655A"/>
    <w:rsid w:val="0038667C"/>
    <w:rsid w:val="00386AF0"/>
    <w:rsid w:val="00386C38"/>
    <w:rsid w:val="00387254"/>
    <w:rsid w:val="003874A6"/>
    <w:rsid w:val="00387634"/>
    <w:rsid w:val="00387B18"/>
    <w:rsid w:val="00387DA1"/>
    <w:rsid w:val="003901A7"/>
    <w:rsid w:val="00390B95"/>
    <w:rsid w:val="003911D0"/>
    <w:rsid w:val="003912AC"/>
    <w:rsid w:val="003913EE"/>
    <w:rsid w:val="003915F8"/>
    <w:rsid w:val="003919FD"/>
    <w:rsid w:val="00391A9B"/>
    <w:rsid w:val="003920E1"/>
    <w:rsid w:val="003921E6"/>
    <w:rsid w:val="0039249E"/>
    <w:rsid w:val="0039293F"/>
    <w:rsid w:val="00393505"/>
    <w:rsid w:val="003938CD"/>
    <w:rsid w:val="00393D3A"/>
    <w:rsid w:val="0039440D"/>
    <w:rsid w:val="00394945"/>
    <w:rsid w:val="00394ED7"/>
    <w:rsid w:val="0039572E"/>
    <w:rsid w:val="0039599E"/>
    <w:rsid w:val="00395EEB"/>
    <w:rsid w:val="00396190"/>
    <w:rsid w:val="0039676B"/>
    <w:rsid w:val="00396CB8"/>
    <w:rsid w:val="00396E84"/>
    <w:rsid w:val="00396FE6"/>
    <w:rsid w:val="0039734B"/>
    <w:rsid w:val="00397C23"/>
    <w:rsid w:val="00397E1E"/>
    <w:rsid w:val="003A02CE"/>
    <w:rsid w:val="003A08BE"/>
    <w:rsid w:val="003A0B6C"/>
    <w:rsid w:val="003A0BC2"/>
    <w:rsid w:val="003A1234"/>
    <w:rsid w:val="003A12E6"/>
    <w:rsid w:val="003A1337"/>
    <w:rsid w:val="003A14A6"/>
    <w:rsid w:val="003A16E2"/>
    <w:rsid w:val="003A17E8"/>
    <w:rsid w:val="003A1855"/>
    <w:rsid w:val="003A18DF"/>
    <w:rsid w:val="003A18F9"/>
    <w:rsid w:val="003A190F"/>
    <w:rsid w:val="003A25D0"/>
    <w:rsid w:val="003A2863"/>
    <w:rsid w:val="003A2A03"/>
    <w:rsid w:val="003A2A12"/>
    <w:rsid w:val="003A2E4A"/>
    <w:rsid w:val="003A2F0A"/>
    <w:rsid w:val="003A302E"/>
    <w:rsid w:val="003A30A2"/>
    <w:rsid w:val="003A317E"/>
    <w:rsid w:val="003A31F9"/>
    <w:rsid w:val="003A3595"/>
    <w:rsid w:val="003A3A51"/>
    <w:rsid w:val="003A3E43"/>
    <w:rsid w:val="003A3F8C"/>
    <w:rsid w:val="003A4185"/>
    <w:rsid w:val="003A4394"/>
    <w:rsid w:val="003A4743"/>
    <w:rsid w:val="003A4811"/>
    <w:rsid w:val="003A4C76"/>
    <w:rsid w:val="003A4D4C"/>
    <w:rsid w:val="003A4E25"/>
    <w:rsid w:val="003A4EC3"/>
    <w:rsid w:val="003A58EC"/>
    <w:rsid w:val="003A5A7F"/>
    <w:rsid w:val="003A5C2F"/>
    <w:rsid w:val="003A5D92"/>
    <w:rsid w:val="003A5F54"/>
    <w:rsid w:val="003A635B"/>
    <w:rsid w:val="003A655E"/>
    <w:rsid w:val="003A6A44"/>
    <w:rsid w:val="003A6C51"/>
    <w:rsid w:val="003A6D34"/>
    <w:rsid w:val="003A6E56"/>
    <w:rsid w:val="003A7159"/>
    <w:rsid w:val="003A716D"/>
    <w:rsid w:val="003A75F2"/>
    <w:rsid w:val="003A77C3"/>
    <w:rsid w:val="003A7939"/>
    <w:rsid w:val="003A795E"/>
    <w:rsid w:val="003A7EB3"/>
    <w:rsid w:val="003A7ED4"/>
    <w:rsid w:val="003A7F1B"/>
    <w:rsid w:val="003B0007"/>
    <w:rsid w:val="003B00E8"/>
    <w:rsid w:val="003B0345"/>
    <w:rsid w:val="003B0724"/>
    <w:rsid w:val="003B0868"/>
    <w:rsid w:val="003B100E"/>
    <w:rsid w:val="003B138B"/>
    <w:rsid w:val="003B167B"/>
    <w:rsid w:val="003B1A6B"/>
    <w:rsid w:val="003B1D3F"/>
    <w:rsid w:val="003B1D9D"/>
    <w:rsid w:val="003B1E2F"/>
    <w:rsid w:val="003B1FBF"/>
    <w:rsid w:val="003B2C34"/>
    <w:rsid w:val="003B2E57"/>
    <w:rsid w:val="003B3417"/>
    <w:rsid w:val="003B362B"/>
    <w:rsid w:val="003B37BA"/>
    <w:rsid w:val="003B37DA"/>
    <w:rsid w:val="003B3842"/>
    <w:rsid w:val="003B3CF5"/>
    <w:rsid w:val="003B3F19"/>
    <w:rsid w:val="003B3FDC"/>
    <w:rsid w:val="003B451A"/>
    <w:rsid w:val="003B45F2"/>
    <w:rsid w:val="003B495D"/>
    <w:rsid w:val="003B4B51"/>
    <w:rsid w:val="003B4C4E"/>
    <w:rsid w:val="003B5087"/>
    <w:rsid w:val="003B54BB"/>
    <w:rsid w:val="003B5787"/>
    <w:rsid w:val="003B6369"/>
    <w:rsid w:val="003B69EC"/>
    <w:rsid w:val="003B6A8A"/>
    <w:rsid w:val="003B6EE6"/>
    <w:rsid w:val="003B7437"/>
    <w:rsid w:val="003B75DD"/>
    <w:rsid w:val="003B78FC"/>
    <w:rsid w:val="003B7B94"/>
    <w:rsid w:val="003B7D9E"/>
    <w:rsid w:val="003C0001"/>
    <w:rsid w:val="003C0009"/>
    <w:rsid w:val="003C0762"/>
    <w:rsid w:val="003C0908"/>
    <w:rsid w:val="003C1504"/>
    <w:rsid w:val="003C19E7"/>
    <w:rsid w:val="003C1DB9"/>
    <w:rsid w:val="003C1E06"/>
    <w:rsid w:val="003C1F30"/>
    <w:rsid w:val="003C2106"/>
    <w:rsid w:val="003C2645"/>
    <w:rsid w:val="003C26FC"/>
    <w:rsid w:val="003C29B3"/>
    <w:rsid w:val="003C30B2"/>
    <w:rsid w:val="003C3431"/>
    <w:rsid w:val="003C3524"/>
    <w:rsid w:val="003C39F7"/>
    <w:rsid w:val="003C3AF3"/>
    <w:rsid w:val="003C3BE9"/>
    <w:rsid w:val="003C3E44"/>
    <w:rsid w:val="003C3E5A"/>
    <w:rsid w:val="003C4DD4"/>
    <w:rsid w:val="003C50D6"/>
    <w:rsid w:val="003C52B3"/>
    <w:rsid w:val="003C55D6"/>
    <w:rsid w:val="003C577D"/>
    <w:rsid w:val="003C5CC1"/>
    <w:rsid w:val="003C5D1B"/>
    <w:rsid w:val="003C6707"/>
    <w:rsid w:val="003C6ED2"/>
    <w:rsid w:val="003C70F7"/>
    <w:rsid w:val="003C71B4"/>
    <w:rsid w:val="003C727A"/>
    <w:rsid w:val="003C7865"/>
    <w:rsid w:val="003C78B9"/>
    <w:rsid w:val="003C7BC6"/>
    <w:rsid w:val="003C7DC2"/>
    <w:rsid w:val="003D0057"/>
    <w:rsid w:val="003D0291"/>
    <w:rsid w:val="003D06F6"/>
    <w:rsid w:val="003D07D5"/>
    <w:rsid w:val="003D07FC"/>
    <w:rsid w:val="003D0838"/>
    <w:rsid w:val="003D0AC7"/>
    <w:rsid w:val="003D0B1E"/>
    <w:rsid w:val="003D0C4D"/>
    <w:rsid w:val="003D0D8F"/>
    <w:rsid w:val="003D1214"/>
    <w:rsid w:val="003D1440"/>
    <w:rsid w:val="003D18F1"/>
    <w:rsid w:val="003D1E87"/>
    <w:rsid w:val="003D21BD"/>
    <w:rsid w:val="003D2244"/>
    <w:rsid w:val="003D242C"/>
    <w:rsid w:val="003D2AB9"/>
    <w:rsid w:val="003D2B3F"/>
    <w:rsid w:val="003D2C77"/>
    <w:rsid w:val="003D2DEB"/>
    <w:rsid w:val="003D2E79"/>
    <w:rsid w:val="003D2F6E"/>
    <w:rsid w:val="003D30FC"/>
    <w:rsid w:val="003D327B"/>
    <w:rsid w:val="003D337A"/>
    <w:rsid w:val="003D3507"/>
    <w:rsid w:val="003D3838"/>
    <w:rsid w:val="003D3842"/>
    <w:rsid w:val="003D3C25"/>
    <w:rsid w:val="003D3D0F"/>
    <w:rsid w:val="003D3D5F"/>
    <w:rsid w:val="003D3ED9"/>
    <w:rsid w:val="003D3F79"/>
    <w:rsid w:val="003D3FE5"/>
    <w:rsid w:val="003D4677"/>
    <w:rsid w:val="003D4A1C"/>
    <w:rsid w:val="003D4F31"/>
    <w:rsid w:val="003D5204"/>
    <w:rsid w:val="003D539F"/>
    <w:rsid w:val="003D6105"/>
    <w:rsid w:val="003D61FA"/>
    <w:rsid w:val="003D64B2"/>
    <w:rsid w:val="003D6739"/>
    <w:rsid w:val="003D6C88"/>
    <w:rsid w:val="003D6D60"/>
    <w:rsid w:val="003D6D6A"/>
    <w:rsid w:val="003D7B39"/>
    <w:rsid w:val="003D7C7A"/>
    <w:rsid w:val="003E01A5"/>
    <w:rsid w:val="003E02C7"/>
    <w:rsid w:val="003E03CB"/>
    <w:rsid w:val="003E055B"/>
    <w:rsid w:val="003E09BF"/>
    <w:rsid w:val="003E0AF1"/>
    <w:rsid w:val="003E0EC3"/>
    <w:rsid w:val="003E10E4"/>
    <w:rsid w:val="003E11F4"/>
    <w:rsid w:val="003E15AF"/>
    <w:rsid w:val="003E163B"/>
    <w:rsid w:val="003E1ABC"/>
    <w:rsid w:val="003E1BC5"/>
    <w:rsid w:val="003E1CFC"/>
    <w:rsid w:val="003E1EF7"/>
    <w:rsid w:val="003E239E"/>
    <w:rsid w:val="003E25F2"/>
    <w:rsid w:val="003E26D1"/>
    <w:rsid w:val="003E2A14"/>
    <w:rsid w:val="003E2C17"/>
    <w:rsid w:val="003E2F1A"/>
    <w:rsid w:val="003E316E"/>
    <w:rsid w:val="003E3AD0"/>
    <w:rsid w:val="003E3B2F"/>
    <w:rsid w:val="003E4078"/>
    <w:rsid w:val="003E43C3"/>
    <w:rsid w:val="003E45E5"/>
    <w:rsid w:val="003E47F2"/>
    <w:rsid w:val="003E5175"/>
    <w:rsid w:val="003E5536"/>
    <w:rsid w:val="003E5C62"/>
    <w:rsid w:val="003E5E3E"/>
    <w:rsid w:val="003E60C5"/>
    <w:rsid w:val="003E63CD"/>
    <w:rsid w:val="003E677C"/>
    <w:rsid w:val="003E6A78"/>
    <w:rsid w:val="003E6B6A"/>
    <w:rsid w:val="003E6EED"/>
    <w:rsid w:val="003E735D"/>
    <w:rsid w:val="003E773A"/>
    <w:rsid w:val="003E7801"/>
    <w:rsid w:val="003E7976"/>
    <w:rsid w:val="003E7D98"/>
    <w:rsid w:val="003E7DFB"/>
    <w:rsid w:val="003E7F24"/>
    <w:rsid w:val="003F0487"/>
    <w:rsid w:val="003F08D6"/>
    <w:rsid w:val="003F104D"/>
    <w:rsid w:val="003F123D"/>
    <w:rsid w:val="003F165C"/>
    <w:rsid w:val="003F1843"/>
    <w:rsid w:val="003F1975"/>
    <w:rsid w:val="003F19F0"/>
    <w:rsid w:val="003F1EF7"/>
    <w:rsid w:val="003F256A"/>
    <w:rsid w:val="003F2B70"/>
    <w:rsid w:val="003F2DC9"/>
    <w:rsid w:val="003F2F97"/>
    <w:rsid w:val="003F3793"/>
    <w:rsid w:val="003F3DD4"/>
    <w:rsid w:val="003F3F26"/>
    <w:rsid w:val="003F41B5"/>
    <w:rsid w:val="003F4552"/>
    <w:rsid w:val="003F495B"/>
    <w:rsid w:val="003F4B09"/>
    <w:rsid w:val="003F4D48"/>
    <w:rsid w:val="003F4D56"/>
    <w:rsid w:val="003F5148"/>
    <w:rsid w:val="003F555E"/>
    <w:rsid w:val="003F56EA"/>
    <w:rsid w:val="003F5981"/>
    <w:rsid w:val="003F59DD"/>
    <w:rsid w:val="003F5B22"/>
    <w:rsid w:val="003F6216"/>
    <w:rsid w:val="003F6494"/>
    <w:rsid w:val="003F650C"/>
    <w:rsid w:val="003F6706"/>
    <w:rsid w:val="003F68EB"/>
    <w:rsid w:val="003F6AF8"/>
    <w:rsid w:val="003F6BEB"/>
    <w:rsid w:val="003F6D4B"/>
    <w:rsid w:val="003F75FB"/>
    <w:rsid w:val="003F7838"/>
    <w:rsid w:val="003F78A1"/>
    <w:rsid w:val="003F799A"/>
    <w:rsid w:val="004004D9"/>
    <w:rsid w:val="00400570"/>
    <w:rsid w:val="0040063D"/>
    <w:rsid w:val="00400D4A"/>
    <w:rsid w:val="004011C1"/>
    <w:rsid w:val="00401439"/>
    <w:rsid w:val="0040151F"/>
    <w:rsid w:val="00401654"/>
    <w:rsid w:val="00401C22"/>
    <w:rsid w:val="00402097"/>
    <w:rsid w:val="004029BE"/>
    <w:rsid w:val="00402A22"/>
    <w:rsid w:val="00402B1B"/>
    <w:rsid w:val="00402C21"/>
    <w:rsid w:val="00402DF4"/>
    <w:rsid w:val="00403124"/>
    <w:rsid w:val="00403419"/>
    <w:rsid w:val="00403429"/>
    <w:rsid w:val="00403579"/>
    <w:rsid w:val="00403878"/>
    <w:rsid w:val="00403AD7"/>
    <w:rsid w:val="00403F61"/>
    <w:rsid w:val="0040412C"/>
    <w:rsid w:val="00404572"/>
    <w:rsid w:val="0040479C"/>
    <w:rsid w:val="00404842"/>
    <w:rsid w:val="0040489D"/>
    <w:rsid w:val="00404AD8"/>
    <w:rsid w:val="00405248"/>
    <w:rsid w:val="004052B6"/>
    <w:rsid w:val="00405447"/>
    <w:rsid w:val="00405D26"/>
    <w:rsid w:val="004067FD"/>
    <w:rsid w:val="00406830"/>
    <w:rsid w:val="0040686B"/>
    <w:rsid w:val="00406F7B"/>
    <w:rsid w:val="00407075"/>
    <w:rsid w:val="00407096"/>
    <w:rsid w:val="00407CD8"/>
    <w:rsid w:val="00407EA9"/>
    <w:rsid w:val="0041007B"/>
    <w:rsid w:val="0041018F"/>
    <w:rsid w:val="00410395"/>
    <w:rsid w:val="00410412"/>
    <w:rsid w:val="0041073D"/>
    <w:rsid w:val="0041163C"/>
    <w:rsid w:val="00411ABE"/>
    <w:rsid w:val="00411B2F"/>
    <w:rsid w:val="00411B64"/>
    <w:rsid w:val="00411C68"/>
    <w:rsid w:val="00411DF8"/>
    <w:rsid w:val="0041203A"/>
    <w:rsid w:val="0041281B"/>
    <w:rsid w:val="00412B93"/>
    <w:rsid w:val="00413528"/>
    <w:rsid w:val="004137F4"/>
    <w:rsid w:val="0041391F"/>
    <w:rsid w:val="00413AB6"/>
    <w:rsid w:val="00413B16"/>
    <w:rsid w:val="004142D3"/>
    <w:rsid w:val="004143A1"/>
    <w:rsid w:val="0041481D"/>
    <w:rsid w:val="004148AE"/>
    <w:rsid w:val="00414DA5"/>
    <w:rsid w:val="004150D7"/>
    <w:rsid w:val="004157E2"/>
    <w:rsid w:val="00415811"/>
    <w:rsid w:val="00415974"/>
    <w:rsid w:val="00415A39"/>
    <w:rsid w:val="00415C11"/>
    <w:rsid w:val="00415D07"/>
    <w:rsid w:val="00415ECF"/>
    <w:rsid w:val="00416258"/>
    <w:rsid w:val="00416331"/>
    <w:rsid w:val="004164DE"/>
    <w:rsid w:val="00416653"/>
    <w:rsid w:val="00416884"/>
    <w:rsid w:val="00416B14"/>
    <w:rsid w:val="00417087"/>
    <w:rsid w:val="00417A96"/>
    <w:rsid w:val="00417CD1"/>
    <w:rsid w:val="00417D70"/>
    <w:rsid w:val="004206B4"/>
    <w:rsid w:val="004207AE"/>
    <w:rsid w:val="0042085A"/>
    <w:rsid w:val="00420AF3"/>
    <w:rsid w:val="0042107B"/>
    <w:rsid w:val="00421469"/>
    <w:rsid w:val="00421ABE"/>
    <w:rsid w:val="00421AFF"/>
    <w:rsid w:val="00421CFB"/>
    <w:rsid w:val="0042235A"/>
    <w:rsid w:val="00422436"/>
    <w:rsid w:val="00422471"/>
    <w:rsid w:val="004224AB"/>
    <w:rsid w:val="00422BD9"/>
    <w:rsid w:val="00422C20"/>
    <w:rsid w:val="00422E3F"/>
    <w:rsid w:val="00423056"/>
    <w:rsid w:val="00423478"/>
    <w:rsid w:val="00423C30"/>
    <w:rsid w:val="00423D6B"/>
    <w:rsid w:val="00423DBA"/>
    <w:rsid w:val="00423EC1"/>
    <w:rsid w:val="00424145"/>
    <w:rsid w:val="004244A6"/>
    <w:rsid w:val="0042493B"/>
    <w:rsid w:val="00424992"/>
    <w:rsid w:val="00424BF0"/>
    <w:rsid w:val="00424C63"/>
    <w:rsid w:val="00424DFD"/>
    <w:rsid w:val="004250C2"/>
    <w:rsid w:val="004252F4"/>
    <w:rsid w:val="004257D9"/>
    <w:rsid w:val="00425972"/>
    <w:rsid w:val="00425CD2"/>
    <w:rsid w:val="004261A4"/>
    <w:rsid w:val="0042620A"/>
    <w:rsid w:val="00426291"/>
    <w:rsid w:val="004262B5"/>
    <w:rsid w:val="004262C4"/>
    <w:rsid w:val="00426306"/>
    <w:rsid w:val="0042630B"/>
    <w:rsid w:val="004264B6"/>
    <w:rsid w:val="00426ABC"/>
    <w:rsid w:val="00426B96"/>
    <w:rsid w:val="00426BED"/>
    <w:rsid w:val="00426C0F"/>
    <w:rsid w:val="00426C10"/>
    <w:rsid w:val="00426E29"/>
    <w:rsid w:val="004271E7"/>
    <w:rsid w:val="00427417"/>
    <w:rsid w:val="0042761A"/>
    <w:rsid w:val="004277B7"/>
    <w:rsid w:val="00427B6C"/>
    <w:rsid w:val="00427FCA"/>
    <w:rsid w:val="004300A4"/>
    <w:rsid w:val="00430120"/>
    <w:rsid w:val="004304E8"/>
    <w:rsid w:val="004305D6"/>
    <w:rsid w:val="0043068C"/>
    <w:rsid w:val="00430799"/>
    <w:rsid w:val="004310CC"/>
    <w:rsid w:val="00431519"/>
    <w:rsid w:val="00431680"/>
    <w:rsid w:val="004316D6"/>
    <w:rsid w:val="004316FE"/>
    <w:rsid w:val="00431C6A"/>
    <w:rsid w:val="00432651"/>
    <w:rsid w:val="0043290E"/>
    <w:rsid w:val="00432941"/>
    <w:rsid w:val="004329D8"/>
    <w:rsid w:val="00432C22"/>
    <w:rsid w:val="00432EFC"/>
    <w:rsid w:val="00432F68"/>
    <w:rsid w:val="00433070"/>
    <w:rsid w:val="0043312B"/>
    <w:rsid w:val="00433319"/>
    <w:rsid w:val="0043337E"/>
    <w:rsid w:val="004333B1"/>
    <w:rsid w:val="0043349F"/>
    <w:rsid w:val="00433CEC"/>
    <w:rsid w:val="0043506C"/>
    <w:rsid w:val="004354B9"/>
    <w:rsid w:val="00435696"/>
    <w:rsid w:val="004357F3"/>
    <w:rsid w:val="00435813"/>
    <w:rsid w:val="00435876"/>
    <w:rsid w:val="0043587B"/>
    <w:rsid w:val="00435AD0"/>
    <w:rsid w:val="0043618F"/>
    <w:rsid w:val="00436713"/>
    <w:rsid w:val="00436CBE"/>
    <w:rsid w:val="0043792D"/>
    <w:rsid w:val="004379EE"/>
    <w:rsid w:val="00437B28"/>
    <w:rsid w:val="00437B4D"/>
    <w:rsid w:val="00437D02"/>
    <w:rsid w:val="00437D23"/>
    <w:rsid w:val="00437DDE"/>
    <w:rsid w:val="00437F8F"/>
    <w:rsid w:val="00437FCD"/>
    <w:rsid w:val="004401FD"/>
    <w:rsid w:val="00440374"/>
    <w:rsid w:val="004405AB"/>
    <w:rsid w:val="00440BD5"/>
    <w:rsid w:val="00441065"/>
    <w:rsid w:val="004410F1"/>
    <w:rsid w:val="0044121A"/>
    <w:rsid w:val="00441FF9"/>
    <w:rsid w:val="00441FFC"/>
    <w:rsid w:val="00442436"/>
    <w:rsid w:val="0044277E"/>
    <w:rsid w:val="0044285F"/>
    <w:rsid w:val="00442ECD"/>
    <w:rsid w:val="00442F69"/>
    <w:rsid w:val="0044313E"/>
    <w:rsid w:val="00443314"/>
    <w:rsid w:val="00443942"/>
    <w:rsid w:val="00443999"/>
    <w:rsid w:val="00443CFF"/>
    <w:rsid w:val="0044415C"/>
    <w:rsid w:val="004441DA"/>
    <w:rsid w:val="004448A6"/>
    <w:rsid w:val="00444924"/>
    <w:rsid w:val="00444CAB"/>
    <w:rsid w:val="0044536B"/>
    <w:rsid w:val="00445DFC"/>
    <w:rsid w:val="00445E4E"/>
    <w:rsid w:val="00445EE3"/>
    <w:rsid w:val="00446046"/>
    <w:rsid w:val="0044647C"/>
    <w:rsid w:val="0044648F"/>
    <w:rsid w:val="00446512"/>
    <w:rsid w:val="0044696C"/>
    <w:rsid w:val="00446C1F"/>
    <w:rsid w:val="00446E04"/>
    <w:rsid w:val="00447CA0"/>
    <w:rsid w:val="00447D2D"/>
    <w:rsid w:val="004502B0"/>
    <w:rsid w:val="004504B6"/>
    <w:rsid w:val="00450504"/>
    <w:rsid w:val="00450A05"/>
    <w:rsid w:val="00450A14"/>
    <w:rsid w:val="00450A93"/>
    <w:rsid w:val="004510DC"/>
    <w:rsid w:val="00451852"/>
    <w:rsid w:val="00451E13"/>
    <w:rsid w:val="00451F07"/>
    <w:rsid w:val="00451FB8"/>
    <w:rsid w:val="0045223B"/>
    <w:rsid w:val="0045235E"/>
    <w:rsid w:val="00452B5E"/>
    <w:rsid w:val="00452E8F"/>
    <w:rsid w:val="0045305E"/>
    <w:rsid w:val="0045326D"/>
    <w:rsid w:val="0045328D"/>
    <w:rsid w:val="0045334D"/>
    <w:rsid w:val="0045340A"/>
    <w:rsid w:val="00453592"/>
    <w:rsid w:val="004535B5"/>
    <w:rsid w:val="00454942"/>
    <w:rsid w:val="00454C66"/>
    <w:rsid w:val="00454F68"/>
    <w:rsid w:val="0045520B"/>
    <w:rsid w:val="0045546D"/>
    <w:rsid w:val="00455A0F"/>
    <w:rsid w:val="00455DF1"/>
    <w:rsid w:val="00455EDC"/>
    <w:rsid w:val="00456085"/>
    <w:rsid w:val="004562FF"/>
    <w:rsid w:val="00456534"/>
    <w:rsid w:val="0045660E"/>
    <w:rsid w:val="00456673"/>
    <w:rsid w:val="004569EB"/>
    <w:rsid w:val="00456B8A"/>
    <w:rsid w:val="00456D6E"/>
    <w:rsid w:val="00456EF4"/>
    <w:rsid w:val="00457313"/>
    <w:rsid w:val="0045771A"/>
    <w:rsid w:val="004578E6"/>
    <w:rsid w:val="004578FE"/>
    <w:rsid w:val="00457C43"/>
    <w:rsid w:val="00460106"/>
    <w:rsid w:val="004602A1"/>
    <w:rsid w:val="00460641"/>
    <w:rsid w:val="00460769"/>
    <w:rsid w:val="004607EB"/>
    <w:rsid w:val="004610A8"/>
    <w:rsid w:val="00461655"/>
    <w:rsid w:val="004616A5"/>
    <w:rsid w:val="00461CA9"/>
    <w:rsid w:val="00461CBD"/>
    <w:rsid w:val="0046200A"/>
    <w:rsid w:val="00462240"/>
    <w:rsid w:val="004623B8"/>
    <w:rsid w:val="00462A2A"/>
    <w:rsid w:val="00462CF7"/>
    <w:rsid w:val="0046325D"/>
    <w:rsid w:val="00463371"/>
    <w:rsid w:val="00463544"/>
    <w:rsid w:val="00463760"/>
    <w:rsid w:val="00463989"/>
    <w:rsid w:val="00463C90"/>
    <w:rsid w:val="00463DFC"/>
    <w:rsid w:val="00463E73"/>
    <w:rsid w:val="00463F50"/>
    <w:rsid w:val="004642CF"/>
    <w:rsid w:val="004646E5"/>
    <w:rsid w:val="0046475F"/>
    <w:rsid w:val="004648F9"/>
    <w:rsid w:val="00464BA2"/>
    <w:rsid w:val="00464C23"/>
    <w:rsid w:val="00464CE5"/>
    <w:rsid w:val="00465104"/>
    <w:rsid w:val="004651F7"/>
    <w:rsid w:val="0046523F"/>
    <w:rsid w:val="0046553C"/>
    <w:rsid w:val="00465647"/>
    <w:rsid w:val="00465767"/>
    <w:rsid w:val="004662E2"/>
    <w:rsid w:val="00466516"/>
    <w:rsid w:val="004665C2"/>
    <w:rsid w:val="004665F4"/>
    <w:rsid w:val="004666A7"/>
    <w:rsid w:val="004668BA"/>
    <w:rsid w:val="00467016"/>
    <w:rsid w:val="00467192"/>
    <w:rsid w:val="00467279"/>
    <w:rsid w:val="00467290"/>
    <w:rsid w:val="004675A4"/>
    <w:rsid w:val="004675D5"/>
    <w:rsid w:val="00467A67"/>
    <w:rsid w:val="00467AD9"/>
    <w:rsid w:val="00467C12"/>
    <w:rsid w:val="004701A8"/>
    <w:rsid w:val="00470533"/>
    <w:rsid w:val="004706EF"/>
    <w:rsid w:val="00470949"/>
    <w:rsid w:val="00470E3F"/>
    <w:rsid w:val="00470E43"/>
    <w:rsid w:val="00471633"/>
    <w:rsid w:val="004716D0"/>
    <w:rsid w:val="0047170A"/>
    <w:rsid w:val="004718F0"/>
    <w:rsid w:val="004719D9"/>
    <w:rsid w:val="00471A9F"/>
    <w:rsid w:val="00471D5E"/>
    <w:rsid w:val="00471EA1"/>
    <w:rsid w:val="0047242A"/>
    <w:rsid w:val="00472436"/>
    <w:rsid w:val="00472647"/>
    <w:rsid w:val="004726A8"/>
    <w:rsid w:val="004728E5"/>
    <w:rsid w:val="00472A04"/>
    <w:rsid w:val="00472D9B"/>
    <w:rsid w:val="00472DBB"/>
    <w:rsid w:val="004730E7"/>
    <w:rsid w:val="004738EA"/>
    <w:rsid w:val="00473DC5"/>
    <w:rsid w:val="004740D9"/>
    <w:rsid w:val="00474669"/>
    <w:rsid w:val="00474881"/>
    <w:rsid w:val="00475661"/>
    <w:rsid w:val="0047577B"/>
    <w:rsid w:val="004757F4"/>
    <w:rsid w:val="00475A73"/>
    <w:rsid w:val="00475E7F"/>
    <w:rsid w:val="00475F93"/>
    <w:rsid w:val="004765E5"/>
    <w:rsid w:val="0047666A"/>
    <w:rsid w:val="00476AC8"/>
    <w:rsid w:val="00476C5F"/>
    <w:rsid w:val="004771C8"/>
    <w:rsid w:val="0047782E"/>
    <w:rsid w:val="004778C0"/>
    <w:rsid w:val="00477CDE"/>
    <w:rsid w:val="00477DDC"/>
    <w:rsid w:val="00477E42"/>
    <w:rsid w:val="00477F7B"/>
    <w:rsid w:val="0048013A"/>
    <w:rsid w:val="00480228"/>
    <w:rsid w:val="0048047C"/>
    <w:rsid w:val="0048062B"/>
    <w:rsid w:val="00480887"/>
    <w:rsid w:val="00480E33"/>
    <w:rsid w:val="00480E37"/>
    <w:rsid w:val="00481DFA"/>
    <w:rsid w:val="00481F1E"/>
    <w:rsid w:val="004822E5"/>
    <w:rsid w:val="00482A5C"/>
    <w:rsid w:val="00482BDD"/>
    <w:rsid w:val="00482C01"/>
    <w:rsid w:val="00483289"/>
    <w:rsid w:val="00483340"/>
    <w:rsid w:val="00483A4B"/>
    <w:rsid w:val="00483A85"/>
    <w:rsid w:val="00483B23"/>
    <w:rsid w:val="00483DB7"/>
    <w:rsid w:val="00484602"/>
    <w:rsid w:val="004847A6"/>
    <w:rsid w:val="00484A60"/>
    <w:rsid w:val="004850A6"/>
    <w:rsid w:val="00485A85"/>
    <w:rsid w:val="00486782"/>
    <w:rsid w:val="00486844"/>
    <w:rsid w:val="00486BCE"/>
    <w:rsid w:val="00487072"/>
    <w:rsid w:val="004873D8"/>
    <w:rsid w:val="00487459"/>
    <w:rsid w:val="0048748A"/>
    <w:rsid w:val="004875DB"/>
    <w:rsid w:val="0048769E"/>
    <w:rsid w:val="004879DF"/>
    <w:rsid w:val="00487AA3"/>
    <w:rsid w:val="00487F63"/>
    <w:rsid w:val="00490121"/>
    <w:rsid w:val="0049068E"/>
    <w:rsid w:val="0049094E"/>
    <w:rsid w:val="0049179D"/>
    <w:rsid w:val="004917A5"/>
    <w:rsid w:val="004921E9"/>
    <w:rsid w:val="00492369"/>
    <w:rsid w:val="00492442"/>
    <w:rsid w:val="004925A8"/>
    <w:rsid w:val="00492767"/>
    <w:rsid w:val="0049276B"/>
    <w:rsid w:val="00492BE8"/>
    <w:rsid w:val="004930A3"/>
    <w:rsid w:val="004932CD"/>
    <w:rsid w:val="00493424"/>
    <w:rsid w:val="00493775"/>
    <w:rsid w:val="00493AF5"/>
    <w:rsid w:val="00493C9B"/>
    <w:rsid w:val="00493D70"/>
    <w:rsid w:val="004940DC"/>
    <w:rsid w:val="00494350"/>
    <w:rsid w:val="00494642"/>
    <w:rsid w:val="00494C64"/>
    <w:rsid w:val="00494D39"/>
    <w:rsid w:val="00494D82"/>
    <w:rsid w:val="004954B9"/>
    <w:rsid w:val="004957C9"/>
    <w:rsid w:val="00495EC8"/>
    <w:rsid w:val="004960EC"/>
    <w:rsid w:val="00496350"/>
    <w:rsid w:val="00496418"/>
    <w:rsid w:val="0049644B"/>
    <w:rsid w:val="00496B7D"/>
    <w:rsid w:val="00496BA9"/>
    <w:rsid w:val="00497379"/>
    <w:rsid w:val="004976EF"/>
    <w:rsid w:val="004977FE"/>
    <w:rsid w:val="00497A5F"/>
    <w:rsid w:val="00497B5E"/>
    <w:rsid w:val="00497CBF"/>
    <w:rsid w:val="00497DFB"/>
    <w:rsid w:val="00497E57"/>
    <w:rsid w:val="004A0184"/>
    <w:rsid w:val="004A07F5"/>
    <w:rsid w:val="004A0B53"/>
    <w:rsid w:val="004A0C48"/>
    <w:rsid w:val="004A0CF9"/>
    <w:rsid w:val="004A121A"/>
    <w:rsid w:val="004A1ADC"/>
    <w:rsid w:val="004A1FBD"/>
    <w:rsid w:val="004A21CE"/>
    <w:rsid w:val="004A2556"/>
    <w:rsid w:val="004A2857"/>
    <w:rsid w:val="004A2C1A"/>
    <w:rsid w:val="004A2CA6"/>
    <w:rsid w:val="004A329A"/>
    <w:rsid w:val="004A38A7"/>
    <w:rsid w:val="004A39C4"/>
    <w:rsid w:val="004A3B4F"/>
    <w:rsid w:val="004A3F06"/>
    <w:rsid w:val="004A4074"/>
    <w:rsid w:val="004A4136"/>
    <w:rsid w:val="004A426E"/>
    <w:rsid w:val="004A445D"/>
    <w:rsid w:val="004A45FF"/>
    <w:rsid w:val="004A47A5"/>
    <w:rsid w:val="004A5030"/>
    <w:rsid w:val="004A52ED"/>
    <w:rsid w:val="004A54E0"/>
    <w:rsid w:val="004A55B1"/>
    <w:rsid w:val="004A5B28"/>
    <w:rsid w:val="004A6365"/>
    <w:rsid w:val="004A63B4"/>
    <w:rsid w:val="004A63DB"/>
    <w:rsid w:val="004A652F"/>
    <w:rsid w:val="004A6831"/>
    <w:rsid w:val="004A698C"/>
    <w:rsid w:val="004A6C6B"/>
    <w:rsid w:val="004A6EFE"/>
    <w:rsid w:val="004A7199"/>
    <w:rsid w:val="004A73E9"/>
    <w:rsid w:val="004A782A"/>
    <w:rsid w:val="004B007D"/>
    <w:rsid w:val="004B0244"/>
    <w:rsid w:val="004B024A"/>
    <w:rsid w:val="004B0364"/>
    <w:rsid w:val="004B047F"/>
    <w:rsid w:val="004B06A2"/>
    <w:rsid w:val="004B079D"/>
    <w:rsid w:val="004B0899"/>
    <w:rsid w:val="004B0D38"/>
    <w:rsid w:val="004B0DA7"/>
    <w:rsid w:val="004B0EEC"/>
    <w:rsid w:val="004B1061"/>
    <w:rsid w:val="004B10C8"/>
    <w:rsid w:val="004B11B3"/>
    <w:rsid w:val="004B170B"/>
    <w:rsid w:val="004B1C76"/>
    <w:rsid w:val="004B1E95"/>
    <w:rsid w:val="004B20FF"/>
    <w:rsid w:val="004B2D4B"/>
    <w:rsid w:val="004B2E1E"/>
    <w:rsid w:val="004B3551"/>
    <w:rsid w:val="004B35E8"/>
    <w:rsid w:val="004B3C3C"/>
    <w:rsid w:val="004B3C5F"/>
    <w:rsid w:val="004B3DC1"/>
    <w:rsid w:val="004B4784"/>
    <w:rsid w:val="004B4BAE"/>
    <w:rsid w:val="004B4E95"/>
    <w:rsid w:val="004B4F89"/>
    <w:rsid w:val="004B50B8"/>
    <w:rsid w:val="004B5130"/>
    <w:rsid w:val="004B543D"/>
    <w:rsid w:val="004B54E5"/>
    <w:rsid w:val="004B56D0"/>
    <w:rsid w:val="004B59AC"/>
    <w:rsid w:val="004B5E7B"/>
    <w:rsid w:val="004B5FB9"/>
    <w:rsid w:val="004B6018"/>
    <w:rsid w:val="004B624F"/>
    <w:rsid w:val="004B62B7"/>
    <w:rsid w:val="004B65D8"/>
    <w:rsid w:val="004B6D2C"/>
    <w:rsid w:val="004B7224"/>
    <w:rsid w:val="004B7813"/>
    <w:rsid w:val="004B782C"/>
    <w:rsid w:val="004B78C6"/>
    <w:rsid w:val="004B7931"/>
    <w:rsid w:val="004B794A"/>
    <w:rsid w:val="004B7A18"/>
    <w:rsid w:val="004B7C53"/>
    <w:rsid w:val="004B7C59"/>
    <w:rsid w:val="004B7C5A"/>
    <w:rsid w:val="004C032B"/>
    <w:rsid w:val="004C0931"/>
    <w:rsid w:val="004C0959"/>
    <w:rsid w:val="004C1A1D"/>
    <w:rsid w:val="004C1BBA"/>
    <w:rsid w:val="004C20AA"/>
    <w:rsid w:val="004C2436"/>
    <w:rsid w:val="004C271F"/>
    <w:rsid w:val="004C2B2D"/>
    <w:rsid w:val="004C2C05"/>
    <w:rsid w:val="004C2C0A"/>
    <w:rsid w:val="004C2C8E"/>
    <w:rsid w:val="004C35DA"/>
    <w:rsid w:val="004C41E7"/>
    <w:rsid w:val="004C4340"/>
    <w:rsid w:val="004C436C"/>
    <w:rsid w:val="004C490E"/>
    <w:rsid w:val="004C4D20"/>
    <w:rsid w:val="004C5203"/>
    <w:rsid w:val="004C530B"/>
    <w:rsid w:val="004C5594"/>
    <w:rsid w:val="004C5A92"/>
    <w:rsid w:val="004C5E0A"/>
    <w:rsid w:val="004C6035"/>
    <w:rsid w:val="004C6102"/>
    <w:rsid w:val="004C6866"/>
    <w:rsid w:val="004C739E"/>
    <w:rsid w:val="004C7450"/>
    <w:rsid w:val="004C7D9D"/>
    <w:rsid w:val="004C7F80"/>
    <w:rsid w:val="004C7F99"/>
    <w:rsid w:val="004D01D7"/>
    <w:rsid w:val="004D0247"/>
    <w:rsid w:val="004D06B5"/>
    <w:rsid w:val="004D07F5"/>
    <w:rsid w:val="004D0BA0"/>
    <w:rsid w:val="004D0BAD"/>
    <w:rsid w:val="004D0C1B"/>
    <w:rsid w:val="004D1904"/>
    <w:rsid w:val="004D2420"/>
    <w:rsid w:val="004D253B"/>
    <w:rsid w:val="004D2685"/>
    <w:rsid w:val="004D27C4"/>
    <w:rsid w:val="004D2A32"/>
    <w:rsid w:val="004D2B13"/>
    <w:rsid w:val="004D2D06"/>
    <w:rsid w:val="004D2E12"/>
    <w:rsid w:val="004D35E7"/>
    <w:rsid w:val="004D36DE"/>
    <w:rsid w:val="004D3FEB"/>
    <w:rsid w:val="004D4036"/>
    <w:rsid w:val="004D48E5"/>
    <w:rsid w:val="004D4FD3"/>
    <w:rsid w:val="004D5094"/>
    <w:rsid w:val="004D5116"/>
    <w:rsid w:val="004D5203"/>
    <w:rsid w:val="004D53A6"/>
    <w:rsid w:val="004D54D8"/>
    <w:rsid w:val="004D5601"/>
    <w:rsid w:val="004D5784"/>
    <w:rsid w:val="004D57FA"/>
    <w:rsid w:val="004D58B9"/>
    <w:rsid w:val="004D5901"/>
    <w:rsid w:val="004D5A4F"/>
    <w:rsid w:val="004D5F9B"/>
    <w:rsid w:val="004D65FE"/>
    <w:rsid w:val="004D6A69"/>
    <w:rsid w:val="004D6FFC"/>
    <w:rsid w:val="004D7023"/>
    <w:rsid w:val="004D707C"/>
    <w:rsid w:val="004D72E4"/>
    <w:rsid w:val="004D73A7"/>
    <w:rsid w:val="004D77B9"/>
    <w:rsid w:val="004D7926"/>
    <w:rsid w:val="004D7ADD"/>
    <w:rsid w:val="004D7CA8"/>
    <w:rsid w:val="004D7DF9"/>
    <w:rsid w:val="004E0494"/>
    <w:rsid w:val="004E0772"/>
    <w:rsid w:val="004E1B7D"/>
    <w:rsid w:val="004E1DF4"/>
    <w:rsid w:val="004E246C"/>
    <w:rsid w:val="004E2714"/>
    <w:rsid w:val="004E2777"/>
    <w:rsid w:val="004E2BB3"/>
    <w:rsid w:val="004E2BF4"/>
    <w:rsid w:val="004E2CA4"/>
    <w:rsid w:val="004E2E1E"/>
    <w:rsid w:val="004E2E93"/>
    <w:rsid w:val="004E33C8"/>
    <w:rsid w:val="004E392C"/>
    <w:rsid w:val="004E3A57"/>
    <w:rsid w:val="004E3C83"/>
    <w:rsid w:val="004E46EB"/>
    <w:rsid w:val="004E4C96"/>
    <w:rsid w:val="004E4D9C"/>
    <w:rsid w:val="004E531A"/>
    <w:rsid w:val="004E561F"/>
    <w:rsid w:val="004E5C11"/>
    <w:rsid w:val="004E5F37"/>
    <w:rsid w:val="004E629A"/>
    <w:rsid w:val="004E6649"/>
    <w:rsid w:val="004E6674"/>
    <w:rsid w:val="004E68AD"/>
    <w:rsid w:val="004E69A3"/>
    <w:rsid w:val="004E6B6C"/>
    <w:rsid w:val="004E6CCB"/>
    <w:rsid w:val="004E6D33"/>
    <w:rsid w:val="004E70C4"/>
    <w:rsid w:val="004E72EE"/>
    <w:rsid w:val="004E763A"/>
    <w:rsid w:val="004E7C46"/>
    <w:rsid w:val="004E7C84"/>
    <w:rsid w:val="004F0512"/>
    <w:rsid w:val="004F0A0B"/>
    <w:rsid w:val="004F0AF4"/>
    <w:rsid w:val="004F0D62"/>
    <w:rsid w:val="004F0F4C"/>
    <w:rsid w:val="004F1303"/>
    <w:rsid w:val="004F165A"/>
    <w:rsid w:val="004F1698"/>
    <w:rsid w:val="004F173B"/>
    <w:rsid w:val="004F18D3"/>
    <w:rsid w:val="004F1FA4"/>
    <w:rsid w:val="004F2118"/>
    <w:rsid w:val="004F213D"/>
    <w:rsid w:val="004F22C9"/>
    <w:rsid w:val="004F22CD"/>
    <w:rsid w:val="004F2493"/>
    <w:rsid w:val="004F2DAB"/>
    <w:rsid w:val="004F2EAF"/>
    <w:rsid w:val="004F2FDD"/>
    <w:rsid w:val="004F3056"/>
    <w:rsid w:val="004F3385"/>
    <w:rsid w:val="004F3679"/>
    <w:rsid w:val="004F36B4"/>
    <w:rsid w:val="004F385B"/>
    <w:rsid w:val="004F386A"/>
    <w:rsid w:val="004F3D2B"/>
    <w:rsid w:val="004F3E12"/>
    <w:rsid w:val="004F4080"/>
    <w:rsid w:val="004F40EC"/>
    <w:rsid w:val="004F41BC"/>
    <w:rsid w:val="004F4244"/>
    <w:rsid w:val="004F425E"/>
    <w:rsid w:val="004F4974"/>
    <w:rsid w:val="004F4DA0"/>
    <w:rsid w:val="004F4DD6"/>
    <w:rsid w:val="004F4E3B"/>
    <w:rsid w:val="004F548F"/>
    <w:rsid w:val="004F5D08"/>
    <w:rsid w:val="004F6015"/>
    <w:rsid w:val="004F6782"/>
    <w:rsid w:val="004F6D50"/>
    <w:rsid w:val="004F764F"/>
    <w:rsid w:val="004F7B72"/>
    <w:rsid w:val="004F7C7F"/>
    <w:rsid w:val="004F7EAC"/>
    <w:rsid w:val="004F7EE1"/>
    <w:rsid w:val="00500456"/>
    <w:rsid w:val="005006C2"/>
    <w:rsid w:val="00500FB2"/>
    <w:rsid w:val="00501440"/>
    <w:rsid w:val="005016AE"/>
    <w:rsid w:val="005019CA"/>
    <w:rsid w:val="00501BC7"/>
    <w:rsid w:val="00501CE8"/>
    <w:rsid w:val="0050233E"/>
    <w:rsid w:val="00502BF9"/>
    <w:rsid w:val="00503290"/>
    <w:rsid w:val="0050339B"/>
    <w:rsid w:val="005037D1"/>
    <w:rsid w:val="00503A63"/>
    <w:rsid w:val="005044ED"/>
    <w:rsid w:val="00504513"/>
    <w:rsid w:val="00504618"/>
    <w:rsid w:val="0050475B"/>
    <w:rsid w:val="005049B9"/>
    <w:rsid w:val="00504C0D"/>
    <w:rsid w:val="00504C9A"/>
    <w:rsid w:val="0050509D"/>
    <w:rsid w:val="005057F5"/>
    <w:rsid w:val="005059BB"/>
    <w:rsid w:val="00505BB4"/>
    <w:rsid w:val="00505EF7"/>
    <w:rsid w:val="00505F2D"/>
    <w:rsid w:val="005067F2"/>
    <w:rsid w:val="00506ECA"/>
    <w:rsid w:val="0050726D"/>
    <w:rsid w:val="005074B2"/>
    <w:rsid w:val="00507752"/>
    <w:rsid w:val="00507772"/>
    <w:rsid w:val="005079F5"/>
    <w:rsid w:val="00507B43"/>
    <w:rsid w:val="00507E26"/>
    <w:rsid w:val="0051034E"/>
    <w:rsid w:val="005103B8"/>
    <w:rsid w:val="00510812"/>
    <w:rsid w:val="00510871"/>
    <w:rsid w:val="005116F7"/>
    <w:rsid w:val="00511891"/>
    <w:rsid w:val="00511974"/>
    <w:rsid w:val="00511D06"/>
    <w:rsid w:val="00511E10"/>
    <w:rsid w:val="00512126"/>
    <w:rsid w:val="0051238B"/>
    <w:rsid w:val="005129ED"/>
    <w:rsid w:val="00512ADC"/>
    <w:rsid w:val="00512C1A"/>
    <w:rsid w:val="00513127"/>
    <w:rsid w:val="00513279"/>
    <w:rsid w:val="0051372A"/>
    <w:rsid w:val="005137FB"/>
    <w:rsid w:val="00513BBE"/>
    <w:rsid w:val="00513CBE"/>
    <w:rsid w:val="00513D92"/>
    <w:rsid w:val="00513FD1"/>
    <w:rsid w:val="00514042"/>
    <w:rsid w:val="00514104"/>
    <w:rsid w:val="00514498"/>
    <w:rsid w:val="00514D41"/>
    <w:rsid w:val="005150A0"/>
    <w:rsid w:val="00515342"/>
    <w:rsid w:val="005156B6"/>
    <w:rsid w:val="00515CB5"/>
    <w:rsid w:val="0051632F"/>
    <w:rsid w:val="00516747"/>
    <w:rsid w:val="0051683E"/>
    <w:rsid w:val="0051695E"/>
    <w:rsid w:val="00516D93"/>
    <w:rsid w:val="00516EDA"/>
    <w:rsid w:val="00516F99"/>
    <w:rsid w:val="00517052"/>
    <w:rsid w:val="0051726A"/>
    <w:rsid w:val="005174F8"/>
    <w:rsid w:val="005176C3"/>
    <w:rsid w:val="005176C7"/>
    <w:rsid w:val="00517BF9"/>
    <w:rsid w:val="005200FC"/>
    <w:rsid w:val="00520129"/>
    <w:rsid w:val="0052036F"/>
    <w:rsid w:val="0052092F"/>
    <w:rsid w:val="00520DB3"/>
    <w:rsid w:val="00521169"/>
    <w:rsid w:val="005217F8"/>
    <w:rsid w:val="00521EF4"/>
    <w:rsid w:val="005220BF"/>
    <w:rsid w:val="0052244F"/>
    <w:rsid w:val="00522E58"/>
    <w:rsid w:val="00522F0A"/>
    <w:rsid w:val="0052324C"/>
    <w:rsid w:val="0052333B"/>
    <w:rsid w:val="00523676"/>
    <w:rsid w:val="00523E30"/>
    <w:rsid w:val="00523F7F"/>
    <w:rsid w:val="005240D1"/>
    <w:rsid w:val="00524177"/>
    <w:rsid w:val="0052417B"/>
    <w:rsid w:val="00524355"/>
    <w:rsid w:val="005244AB"/>
    <w:rsid w:val="005247AB"/>
    <w:rsid w:val="00524896"/>
    <w:rsid w:val="00524CDE"/>
    <w:rsid w:val="005250D5"/>
    <w:rsid w:val="0052513E"/>
    <w:rsid w:val="0052521D"/>
    <w:rsid w:val="0052564A"/>
    <w:rsid w:val="00525910"/>
    <w:rsid w:val="00525942"/>
    <w:rsid w:val="00525A55"/>
    <w:rsid w:val="005265D4"/>
    <w:rsid w:val="005265DA"/>
    <w:rsid w:val="005267E5"/>
    <w:rsid w:val="005268BA"/>
    <w:rsid w:val="005269E1"/>
    <w:rsid w:val="00526F19"/>
    <w:rsid w:val="005279AA"/>
    <w:rsid w:val="00527A0C"/>
    <w:rsid w:val="00527A33"/>
    <w:rsid w:val="00530048"/>
    <w:rsid w:val="00530A18"/>
    <w:rsid w:val="00530EB4"/>
    <w:rsid w:val="00530F23"/>
    <w:rsid w:val="005313E0"/>
    <w:rsid w:val="00531CBD"/>
    <w:rsid w:val="00532039"/>
    <w:rsid w:val="005322AD"/>
    <w:rsid w:val="00532343"/>
    <w:rsid w:val="005323C4"/>
    <w:rsid w:val="0053240B"/>
    <w:rsid w:val="00532AD7"/>
    <w:rsid w:val="00532F8B"/>
    <w:rsid w:val="005332E0"/>
    <w:rsid w:val="00533C0C"/>
    <w:rsid w:val="0053420A"/>
    <w:rsid w:val="0053455B"/>
    <w:rsid w:val="005349A1"/>
    <w:rsid w:val="00534B73"/>
    <w:rsid w:val="00534D8B"/>
    <w:rsid w:val="00534F11"/>
    <w:rsid w:val="00535005"/>
    <w:rsid w:val="00535033"/>
    <w:rsid w:val="0053544C"/>
    <w:rsid w:val="00535591"/>
    <w:rsid w:val="005356A2"/>
    <w:rsid w:val="00535869"/>
    <w:rsid w:val="00535C97"/>
    <w:rsid w:val="005361D8"/>
    <w:rsid w:val="005364C8"/>
    <w:rsid w:val="00536A7F"/>
    <w:rsid w:val="00536D37"/>
    <w:rsid w:val="00536DBD"/>
    <w:rsid w:val="00536FFE"/>
    <w:rsid w:val="005370A5"/>
    <w:rsid w:val="005373DB"/>
    <w:rsid w:val="00537B35"/>
    <w:rsid w:val="00540199"/>
    <w:rsid w:val="0054045F"/>
    <w:rsid w:val="00540558"/>
    <w:rsid w:val="00540642"/>
    <w:rsid w:val="0054068A"/>
    <w:rsid w:val="0054094A"/>
    <w:rsid w:val="00540BC6"/>
    <w:rsid w:val="00540DE9"/>
    <w:rsid w:val="00540F56"/>
    <w:rsid w:val="0054105B"/>
    <w:rsid w:val="0054143D"/>
    <w:rsid w:val="005415FE"/>
    <w:rsid w:val="00541780"/>
    <w:rsid w:val="00541A27"/>
    <w:rsid w:val="00541AEF"/>
    <w:rsid w:val="005420DF"/>
    <w:rsid w:val="005422BB"/>
    <w:rsid w:val="005423A5"/>
    <w:rsid w:val="00542609"/>
    <w:rsid w:val="00542827"/>
    <w:rsid w:val="0054288F"/>
    <w:rsid w:val="0054297C"/>
    <w:rsid w:val="00542ACE"/>
    <w:rsid w:val="00542D8D"/>
    <w:rsid w:val="00543414"/>
    <w:rsid w:val="00543633"/>
    <w:rsid w:val="00543E16"/>
    <w:rsid w:val="00543ED3"/>
    <w:rsid w:val="005440EE"/>
    <w:rsid w:val="0054485F"/>
    <w:rsid w:val="00544E7E"/>
    <w:rsid w:val="00544EB7"/>
    <w:rsid w:val="005453F6"/>
    <w:rsid w:val="00545679"/>
    <w:rsid w:val="00545778"/>
    <w:rsid w:val="00545D32"/>
    <w:rsid w:val="00546169"/>
    <w:rsid w:val="0054629F"/>
    <w:rsid w:val="0054657A"/>
    <w:rsid w:val="00546986"/>
    <w:rsid w:val="00546A94"/>
    <w:rsid w:val="00546C1A"/>
    <w:rsid w:val="00546D3D"/>
    <w:rsid w:val="0054722F"/>
    <w:rsid w:val="0054782E"/>
    <w:rsid w:val="00547D7C"/>
    <w:rsid w:val="00550102"/>
    <w:rsid w:val="0055041A"/>
    <w:rsid w:val="0055082E"/>
    <w:rsid w:val="005508CC"/>
    <w:rsid w:val="00550A21"/>
    <w:rsid w:val="00550A4D"/>
    <w:rsid w:val="00550DD6"/>
    <w:rsid w:val="00550FD5"/>
    <w:rsid w:val="005511FD"/>
    <w:rsid w:val="00551A53"/>
    <w:rsid w:val="00551E2D"/>
    <w:rsid w:val="005521CF"/>
    <w:rsid w:val="005523AD"/>
    <w:rsid w:val="005524D8"/>
    <w:rsid w:val="0055262A"/>
    <w:rsid w:val="005526EF"/>
    <w:rsid w:val="005527DA"/>
    <w:rsid w:val="0055292F"/>
    <w:rsid w:val="00552A5D"/>
    <w:rsid w:val="00552B3A"/>
    <w:rsid w:val="00553297"/>
    <w:rsid w:val="005532C8"/>
    <w:rsid w:val="005535C9"/>
    <w:rsid w:val="00553AFC"/>
    <w:rsid w:val="00553B3F"/>
    <w:rsid w:val="005541EB"/>
    <w:rsid w:val="005543CA"/>
    <w:rsid w:val="0055477B"/>
    <w:rsid w:val="0055480A"/>
    <w:rsid w:val="00554884"/>
    <w:rsid w:val="005549B1"/>
    <w:rsid w:val="00554A53"/>
    <w:rsid w:val="00555128"/>
    <w:rsid w:val="005554B6"/>
    <w:rsid w:val="005559C1"/>
    <w:rsid w:val="00555CD4"/>
    <w:rsid w:val="00555D2D"/>
    <w:rsid w:val="00555EBF"/>
    <w:rsid w:val="00556498"/>
    <w:rsid w:val="00556840"/>
    <w:rsid w:val="005570F9"/>
    <w:rsid w:val="0055731E"/>
    <w:rsid w:val="005574A6"/>
    <w:rsid w:val="005579E1"/>
    <w:rsid w:val="00557CBB"/>
    <w:rsid w:val="00557D81"/>
    <w:rsid w:val="00557E9B"/>
    <w:rsid w:val="00560338"/>
    <w:rsid w:val="005603B8"/>
    <w:rsid w:val="00560EB9"/>
    <w:rsid w:val="00560F10"/>
    <w:rsid w:val="00560FF1"/>
    <w:rsid w:val="005612FC"/>
    <w:rsid w:val="00561403"/>
    <w:rsid w:val="00561AB1"/>
    <w:rsid w:val="00561FC9"/>
    <w:rsid w:val="00562525"/>
    <w:rsid w:val="005628FD"/>
    <w:rsid w:val="005629F0"/>
    <w:rsid w:val="00562B1C"/>
    <w:rsid w:val="00562C4A"/>
    <w:rsid w:val="005631A8"/>
    <w:rsid w:val="005631C3"/>
    <w:rsid w:val="00563577"/>
    <w:rsid w:val="00563694"/>
    <w:rsid w:val="00563D6A"/>
    <w:rsid w:val="00563EB0"/>
    <w:rsid w:val="00563EDE"/>
    <w:rsid w:val="00563F2E"/>
    <w:rsid w:val="00564413"/>
    <w:rsid w:val="005645D2"/>
    <w:rsid w:val="00564620"/>
    <w:rsid w:val="005646B1"/>
    <w:rsid w:val="00564971"/>
    <w:rsid w:val="00564F2C"/>
    <w:rsid w:val="0056519C"/>
    <w:rsid w:val="005657DB"/>
    <w:rsid w:val="0056582E"/>
    <w:rsid w:val="0056582F"/>
    <w:rsid w:val="00565972"/>
    <w:rsid w:val="00565D5A"/>
    <w:rsid w:val="00566872"/>
    <w:rsid w:val="005668AF"/>
    <w:rsid w:val="00566A06"/>
    <w:rsid w:val="00566F97"/>
    <w:rsid w:val="005671FC"/>
    <w:rsid w:val="005673F7"/>
    <w:rsid w:val="00567DBE"/>
    <w:rsid w:val="00567EEE"/>
    <w:rsid w:val="00567F64"/>
    <w:rsid w:val="005701BD"/>
    <w:rsid w:val="00570410"/>
    <w:rsid w:val="005704E8"/>
    <w:rsid w:val="005708E8"/>
    <w:rsid w:val="00570A93"/>
    <w:rsid w:val="00570B3F"/>
    <w:rsid w:val="00570D2D"/>
    <w:rsid w:val="0057117E"/>
    <w:rsid w:val="005714E2"/>
    <w:rsid w:val="00571656"/>
    <w:rsid w:val="00571851"/>
    <w:rsid w:val="00571CBD"/>
    <w:rsid w:val="00571D88"/>
    <w:rsid w:val="00571F25"/>
    <w:rsid w:val="00572ABE"/>
    <w:rsid w:val="00572F9F"/>
    <w:rsid w:val="00573482"/>
    <w:rsid w:val="00573910"/>
    <w:rsid w:val="00573920"/>
    <w:rsid w:val="005739CB"/>
    <w:rsid w:val="00573B5C"/>
    <w:rsid w:val="00573CE0"/>
    <w:rsid w:val="00573EBE"/>
    <w:rsid w:val="005743CB"/>
    <w:rsid w:val="00574812"/>
    <w:rsid w:val="00574C79"/>
    <w:rsid w:val="005752F7"/>
    <w:rsid w:val="005757EB"/>
    <w:rsid w:val="005757F7"/>
    <w:rsid w:val="005759D6"/>
    <w:rsid w:val="005759EA"/>
    <w:rsid w:val="00575CC0"/>
    <w:rsid w:val="00575D3A"/>
    <w:rsid w:val="00576516"/>
    <w:rsid w:val="005766B5"/>
    <w:rsid w:val="00576946"/>
    <w:rsid w:val="00576A3E"/>
    <w:rsid w:val="00576E7E"/>
    <w:rsid w:val="00577049"/>
    <w:rsid w:val="00577648"/>
    <w:rsid w:val="00577668"/>
    <w:rsid w:val="005779C0"/>
    <w:rsid w:val="005804D0"/>
    <w:rsid w:val="0058074F"/>
    <w:rsid w:val="00580866"/>
    <w:rsid w:val="00580A6F"/>
    <w:rsid w:val="00580CA6"/>
    <w:rsid w:val="00580E53"/>
    <w:rsid w:val="005810E6"/>
    <w:rsid w:val="0058119F"/>
    <w:rsid w:val="0058138E"/>
    <w:rsid w:val="00581664"/>
    <w:rsid w:val="005816DC"/>
    <w:rsid w:val="00581820"/>
    <w:rsid w:val="00581D1A"/>
    <w:rsid w:val="00581FEA"/>
    <w:rsid w:val="005823E6"/>
    <w:rsid w:val="00582492"/>
    <w:rsid w:val="00582E01"/>
    <w:rsid w:val="00582F1B"/>
    <w:rsid w:val="00582F2A"/>
    <w:rsid w:val="00583056"/>
    <w:rsid w:val="00583125"/>
    <w:rsid w:val="00583843"/>
    <w:rsid w:val="00583935"/>
    <w:rsid w:val="00583B93"/>
    <w:rsid w:val="005843A8"/>
    <w:rsid w:val="00584A9B"/>
    <w:rsid w:val="00584B70"/>
    <w:rsid w:val="00584D66"/>
    <w:rsid w:val="00585078"/>
    <w:rsid w:val="0058524A"/>
    <w:rsid w:val="005852E5"/>
    <w:rsid w:val="0058556E"/>
    <w:rsid w:val="005857D8"/>
    <w:rsid w:val="00585847"/>
    <w:rsid w:val="005858D5"/>
    <w:rsid w:val="00585A11"/>
    <w:rsid w:val="00585B58"/>
    <w:rsid w:val="0058621E"/>
    <w:rsid w:val="00586971"/>
    <w:rsid w:val="00586ECA"/>
    <w:rsid w:val="00586F38"/>
    <w:rsid w:val="00587003"/>
    <w:rsid w:val="00587501"/>
    <w:rsid w:val="0058753F"/>
    <w:rsid w:val="005876D8"/>
    <w:rsid w:val="00587B7E"/>
    <w:rsid w:val="00590897"/>
    <w:rsid w:val="005908A2"/>
    <w:rsid w:val="00590B13"/>
    <w:rsid w:val="00590C96"/>
    <w:rsid w:val="0059122C"/>
    <w:rsid w:val="00591656"/>
    <w:rsid w:val="00591997"/>
    <w:rsid w:val="00591AAE"/>
    <w:rsid w:val="00591E1F"/>
    <w:rsid w:val="0059279D"/>
    <w:rsid w:val="00592904"/>
    <w:rsid w:val="00592AA2"/>
    <w:rsid w:val="00592D9E"/>
    <w:rsid w:val="00592F25"/>
    <w:rsid w:val="00592FF7"/>
    <w:rsid w:val="00593023"/>
    <w:rsid w:val="00593549"/>
    <w:rsid w:val="0059357F"/>
    <w:rsid w:val="00593A98"/>
    <w:rsid w:val="00593FC4"/>
    <w:rsid w:val="005943BE"/>
    <w:rsid w:val="00594B02"/>
    <w:rsid w:val="00594B25"/>
    <w:rsid w:val="0059503B"/>
    <w:rsid w:val="0059506F"/>
    <w:rsid w:val="005952BD"/>
    <w:rsid w:val="005954E8"/>
    <w:rsid w:val="00595682"/>
    <w:rsid w:val="0059575E"/>
    <w:rsid w:val="00595895"/>
    <w:rsid w:val="00595C4E"/>
    <w:rsid w:val="00596046"/>
    <w:rsid w:val="005961B9"/>
    <w:rsid w:val="005965B3"/>
    <w:rsid w:val="00596815"/>
    <w:rsid w:val="005969A9"/>
    <w:rsid w:val="00597C80"/>
    <w:rsid w:val="005A0107"/>
    <w:rsid w:val="005A01A5"/>
    <w:rsid w:val="005A0452"/>
    <w:rsid w:val="005A08BC"/>
    <w:rsid w:val="005A0CDA"/>
    <w:rsid w:val="005A0D7D"/>
    <w:rsid w:val="005A10F1"/>
    <w:rsid w:val="005A15BA"/>
    <w:rsid w:val="005A1E37"/>
    <w:rsid w:val="005A210F"/>
    <w:rsid w:val="005A21BF"/>
    <w:rsid w:val="005A229F"/>
    <w:rsid w:val="005A23EE"/>
    <w:rsid w:val="005A267C"/>
    <w:rsid w:val="005A2825"/>
    <w:rsid w:val="005A29BB"/>
    <w:rsid w:val="005A2AB2"/>
    <w:rsid w:val="005A3173"/>
    <w:rsid w:val="005A35A5"/>
    <w:rsid w:val="005A35C5"/>
    <w:rsid w:val="005A35F7"/>
    <w:rsid w:val="005A367A"/>
    <w:rsid w:val="005A39DC"/>
    <w:rsid w:val="005A3B6A"/>
    <w:rsid w:val="005A3D84"/>
    <w:rsid w:val="005A3EB7"/>
    <w:rsid w:val="005A4A4B"/>
    <w:rsid w:val="005A4C5F"/>
    <w:rsid w:val="005A4FA7"/>
    <w:rsid w:val="005A511D"/>
    <w:rsid w:val="005A584C"/>
    <w:rsid w:val="005A61BA"/>
    <w:rsid w:val="005A6258"/>
    <w:rsid w:val="005A6268"/>
    <w:rsid w:val="005A64DB"/>
    <w:rsid w:val="005A6718"/>
    <w:rsid w:val="005A6888"/>
    <w:rsid w:val="005A6DB0"/>
    <w:rsid w:val="005A71DD"/>
    <w:rsid w:val="005A7461"/>
    <w:rsid w:val="005A7715"/>
    <w:rsid w:val="005A786B"/>
    <w:rsid w:val="005A7B87"/>
    <w:rsid w:val="005A7C03"/>
    <w:rsid w:val="005A7DBE"/>
    <w:rsid w:val="005B02A1"/>
    <w:rsid w:val="005B06CB"/>
    <w:rsid w:val="005B0B25"/>
    <w:rsid w:val="005B0F60"/>
    <w:rsid w:val="005B0FB2"/>
    <w:rsid w:val="005B1043"/>
    <w:rsid w:val="005B1362"/>
    <w:rsid w:val="005B15B6"/>
    <w:rsid w:val="005B18FC"/>
    <w:rsid w:val="005B1B41"/>
    <w:rsid w:val="005B1F0A"/>
    <w:rsid w:val="005B2035"/>
    <w:rsid w:val="005B2298"/>
    <w:rsid w:val="005B22C4"/>
    <w:rsid w:val="005B2393"/>
    <w:rsid w:val="005B24EF"/>
    <w:rsid w:val="005B250B"/>
    <w:rsid w:val="005B2909"/>
    <w:rsid w:val="005B2EA6"/>
    <w:rsid w:val="005B30EE"/>
    <w:rsid w:val="005B3543"/>
    <w:rsid w:val="005B3611"/>
    <w:rsid w:val="005B3AA3"/>
    <w:rsid w:val="005B3D0D"/>
    <w:rsid w:val="005B4B13"/>
    <w:rsid w:val="005B4B9D"/>
    <w:rsid w:val="005B4DC4"/>
    <w:rsid w:val="005B51D2"/>
    <w:rsid w:val="005B5285"/>
    <w:rsid w:val="005B5419"/>
    <w:rsid w:val="005B549F"/>
    <w:rsid w:val="005B54F7"/>
    <w:rsid w:val="005B572B"/>
    <w:rsid w:val="005B5829"/>
    <w:rsid w:val="005B6010"/>
    <w:rsid w:val="005B669C"/>
    <w:rsid w:val="005B69ED"/>
    <w:rsid w:val="005B6D6F"/>
    <w:rsid w:val="005B7297"/>
    <w:rsid w:val="005B751D"/>
    <w:rsid w:val="005B76B7"/>
    <w:rsid w:val="005B7BB3"/>
    <w:rsid w:val="005B7D29"/>
    <w:rsid w:val="005B7FD5"/>
    <w:rsid w:val="005C014F"/>
    <w:rsid w:val="005C0191"/>
    <w:rsid w:val="005C02A3"/>
    <w:rsid w:val="005C0F6F"/>
    <w:rsid w:val="005C1026"/>
    <w:rsid w:val="005C12A8"/>
    <w:rsid w:val="005C1480"/>
    <w:rsid w:val="005C15C2"/>
    <w:rsid w:val="005C1802"/>
    <w:rsid w:val="005C1BB5"/>
    <w:rsid w:val="005C1CFE"/>
    <w:rsid w:val="005C1DDD"/>
    <w:rsid w:val="005C20E4"/>
    <w:rsid w:val="005C2389"/>
    <w:rsid w:val="005C2435"/>
    <w:rsid w:val="005C2444"/>
    <w:rsid w:val="005C2896"/>
    <w:rsid w:val="005C2A91"/>
    <w:rsid w:val="005C2EF5"/>
    <w:rsid w:val="005C31CD"/>
    <w:rsid w:val="005C34D1"/>
    <w:rsid w:val="005C36C5"/>
    <w:rsid w:val="005C3734"/>
    <w:rsid w:val="005C383B"/>
    <w:rsid w:val="005C3A95"/>
    <w:rsid w:val="005C4024"/>
    <w:rsid w:val="005C40C2"/>
    <w:rsid w:val="005C40FF"/>
    <w:rsid w:val="005C4228"/>
    <w:rsid w:val="005C4782"/>
    <w:rsid w:val="005C5689"/>
    <w:rsid w:val="005C5873"/>
    <w:rsid w:val="005C58D1"/>
    <w:rsid w:val="005C5DC7"/>
    <w:rsid w:val="005C5F6E"/>
    <w:rsid w:val="005C64DD"/>
    <w:rsid w:val="005C6DDD"/>
    <w:rsid w:val="005C7337"/>
    <w:rsid w:val="005C75E4"/>
    <w:rsid w:val="005C7751"/>
    <w:rsid w:val="005C7BD4"/>
    <w:rsid w:val="005C7E5C"/>
    <w:rsid w:val="005C7EAE"/>
    <w:rsid w:val="005C7F67"/>
    <w:rsid w:val="005D00E8"/>
    <w:rsid w:val="005D036C"/>
    <w:rsid w:val="005D0846"/>
    <w:rsid w:val="005D0F4B"/>
    <w:rsid w:val="005D123F"/>
    <w:rsid w:val="005D12A7"/>
    <w:rsid w:val="005D17A9"/>
    <w:rsid w:val="005D1826"/>
    <w:rsid w:val="005D1B95"/>
    <w:rsid w:val="005D1CAA"/>
    <w:rsid w:val="005D1DF0"/>
    <w:rsid w:val="005D1E0B"/>
    <w:rsid w:val="005D1EF5"/>
    <w:rsid w:val="005D2145"/>
    <w:rsid w:val="005D22F0"/>
    <w:rsid w:val="005D2408"/>
    <w:rsid w:val="005D2464"/>
    <w:rsid w:val="005D254B"/>
    <w:rsid w:val="005D25BD"/>
    <w:rsid w:val="005D2759"/>
    <w:rsid w:val="005D28A9"/>
    <w:rsid w:val="005D28AF"/>
    <w:rsid w:val="005D28C6"/>
    <w:rsid w:val="005D29C9"/>
    <w:rsid w:val="005D2B66"/>
    <w:rsid w:val="005D2BC7"/>
    <w:rsid w:val="005D2D48"/>
    <w:rsid w:val="005D2E33"/>
    <w:rsid w:val="005D333C"/>
    <w:rsid w:val="005D342C"/>
    <w:rsid w:val="005D34EB"/>
    <w:rsid w:val="005D3511"/>
    <w:rsid w:val="005D354B"/>
    <w:rsid w:val="005D35C3"/>
    <w:rsid w:val="005D3A23"/>
    <w:rsid w:val="005D3A93"/>
    <w:rsid w:val="005D3F05"/>
    <w:rsid w:val="005D40EB"/>
    <w:rsid w:val="005D44AB"/>
    <w:rsid w:val="005D4972"/>
    <w:rsid w:val="005D4DA4"/>
    <w:rsid w:val="005D4E87"/>
    <w:rsid w:val="005D51A4"/>
    <w:rsid w:val="005D5A05"/>
    <w:rsid w:val="005D5A1B"/>
    <w:rsid w:val="005D5C01"/>
    <w:rsid w:val="005D60DB"/>
    <w:rsid w:val="005D612B"/>
    <w:rsid w:val="005D626D"/>
    <w:rsid w:val="005D65F0"/>
    <w:rsid w:val="005D6C6C"/>
    <w:rsid w:val="005D72EE"/>
    <w:rsid w:val="005D799B"/>
    <w:rsid w:val="005E07B7"/>
    <w:rsid w:val="005E0A1F"/>
    <w:rsid w:val="005E0F5B"/>
    <w:rsid w:val="005E1567"/>
    <w:rsid w:val="005E1621"/>
    <w:rsid w:val="005E1824"/>
    <w:rsid w:val="005E1847"/>
    <w:rsid w:val="005E1B95"/>
    <w:rsid w:val="005E22A5"/>
    <w:rsid w:val="005E23E4"/>
    <w:rsid w:val="005E23EF"/>
    <w:rsid w:val="005E288B"/>
    <w:rsid w:val="005E2F05"/>
    <w:rsid w:val="005E313B"/>
    <w:rsid w:val="005E336E"/>
    <w:rsid w:val="005E33E7"/>
    <w:rsid w:val="005E385B"/>
    <w:rsid w:val="005E3D1E"/>
    <w:rsid w:val="005E3D6C"/>
    <w:rsid w:val="005E4041"/>
    <w:rsid w:val="005E40FD"/>
    <w:rsid w:val="005E41C9"/>
    <w:rsid w:val="005E4278"/>
    <w:rsid w:val="005E4352"/>
    <w:rsid w:val="005E50DA"/>
    <w:rsid w:val="005E535F"/>
    <w:rsid w:val="005E5749"/>
    <w:rsid w:val="005E5C34"/>
    <w:rsid w:val="005E5CDC"/>
    <w:rsid w:val="005E62C3"/>
    <w:rsid w:val="005E667A"/>
    <w:rsid w:val="005E6977"/>
    <w:rsid w:val="005E69FA"/>
    <w:rsid w:val="005E6A17"/>
    <w:rsid w:val="005E6A8E"/>
    <w:rsid w:val="005E6F24"/>
    <w:rsid w:val="005E752E"/>
    <w:rsid w:val="005E75BA"/>
    <w:rsid w:val="005E7650"/>
    <w:rsid w:val="005E7FF8"/>
    <w:rsid w:val="005F0839"/>
    <w:rsid w:val="005F087B"/>
    <w:rsid w:val="005F0D82"/>
    <w:rsid w:val="005F0EB4"/>
    <w:rsid w:val="005F0F4E"/>
    <w:rsid w:val="005F122A"/>
    <w:rsid w:val="005F1329"/>
    <w:rsid w:val="005F146E"/>
    <w:rsid w:val="005F1512"/>
    <w:rsid w:val="005F154A"/>
    <w:rsid w:val="005F1599"/>
    <w:rsid w:val="005F161C"/>
    <w:rsid w:val="005F1691"/>
    <w:rsid w:val="005F19F3"/>
    <w:rsid w:val="005F1BA7"/>
    <w:rsid w:val="005F1CC5"/>
    <w:rsid w:val="005F1D6F"/>
    <w:rsid w:val="005F2194"/>
    <w:rsid w:val="005F2214"/>
    <w:rsid w:val="005F2588"/>
    <w:rsid w:val="005F2B3D"/>
    <w:rsid w:val="005F2D87"/>
    <w:rsid w:val="005F2DB0"/>
    <w:rsid w:val="005F2E66"/>
    <w:rsid w:val="005F319F"/>
    <w:rsid w:val="005F3A0D"/>
    <w:rsid w:val="005F3C0B"/>
    <w:rsid w:val="005F3EBE"/>
    <w:rsid w:val="005F4252"/>
    <w:rsid w:val="005F4446"/>
    <w:rsid w:val="005F4F87"/>
    <w:rsid w:val="005F5120"/>
    <w:rsid w:val="005F5325"/>
    <w:rsid w:val="005F560D"/>
    <w:rsid w:val="005F5715"/>
    <w:rsid w:val="005F5881"/>
    <w:rsid w:val="005F58B0"/>
    <w:rsid w:val="005F5AD0"/>
    <w:rsid w:val="005F5D24"/>
    <w:rsid w:val="005F5E98"/>
    <w:rsid w:val="005F61B4"/>
    <w:rsid w:val="005F6250"/>
    <w:rsid w:val="005F64C3"/>
    <w:rsid w:val="005F668B"/>
    <w:rsid w:val="005F6799"/>
    <w:rsid w:val="005F6BF3"/>
    <w:rsid w:val="005F6C1A"/>
    <w:rsid w:val="005F7378"/>
    <w:rsid w:val="005F7943"/>
    <w:rsid w:val="0060002A"/>
    <w:rsid w:val="00600D70"/>
    <w:rsid w:val="00601111"/>
    <w:rsid w:val="006012D3"/>
    <w:rsid w:val="00601417"/>
    <w:rsid w:val="00601730"/>
    <w:rsid w:val="006018FC"/>
    <w:rsid w:val="00601A7F"/>
    <w:rsid w:val="0060229A"/>
    <w:rsid w:val="006025DE"/>
    <w:rsid w:val="00602625"/>
    <w:rsid w:val="00602792"/>
    <w:rsid w:val="00602DA3"/>
    <w:rsid w:val="00603337"/>
    <w:rsid w:val="00603796"/>
    <w:rsid w:val="00603AAF"/>
    <w:rsid w:val="00603B34"/>
    <w:rsid w:val="00604015"/>
    <w:rsid w:val="006043DF"/>
    <w:rsid w:val="00604D1C"/>
    <w:rsid w:val="00604DC0"/>
    <w:rsid w:val="00604F72"/>
    <w:rsid w:val="00604F80"/>
    <w:rsid w:val="006052C8"/>
    <w:rsid w:val="006055BE"/>
    <w:rsid w:val="00605791"/>
    <w:rsid w:val="0060585E"/>
    <w:rsid w:val="006059A5"/>
    <w:rsid w:val="006059B1"/>
    <w:rsid w:val="00605CFB"/>
    <w:rsid w:val="00605F7E"/>
    <w:rsid w:val="0060601E"/>
    <w:rsid w:val="006061A8"/>
    <w:rsid w:val="0060620A"/>
    <w:rsid w:val="0060629B"/>
    <w:rsid w:val="006062A0"/>
    <w:rsid w:val="0060687A"/>
    <w:rsid w:val="00606ACD"/>
    <w:rsid w:val="00606E48"/>
    <w:rsid w:val="0060725F"/>
    <w:rsid w:val="006072C9"/>
    <w:rsid w:val="00607A1F"/>
    <w:rsid w:val="00607B92"/>
    <w:rsid w:val="0061017E"/>
    <w:rsid w:val="006101C7"/>
    <w:rsid w:val="00610259"/>
    <w:rsid w:val="00610565"/>
    <w:rsid w:val="006106A9"/>
    <w:rsid w:val="006106CA"/>
    <w:rsid w:val="006107A6"/>
    <w:rsid w:val="0061083E"/>
    <w:rsid w:val="00610ADA"/>
    <w:rsid w:val="00610DDF"/>
    <w:rsid w:val="00610E6A"/>
    <w:rsid w:val="006116C5"/>
    <w:rsid w:val="00611C55"/>
    <w:rsid w:val="00611D35"/>
    <w:rsid w:val="00612003"/>
    <w:rsid w:val="006120AE"/>
    <w:rsid w:val="0061234D"/>
    <w:rsid w:val="00612410"/>
    <w:rsid w:val="00612608"/>
    <w:rsid w:val="00612830"/>
    <w:rsid w:val="00613440"/>
    <w:rsid w:val="00613472"/>
    <w:rsid w:val="0061377D"/>
    <w:rsid w:val="0061382C"/>
    <w:rsid w:val="00614183"/>
    <w:rsid w:val="0061418A"/>
    <w:rsid w:val="006141E3"/>
    <w:rsid w:val="0061453F"/>
    <w:rsid w:val="00614688"/>
    <w:rsid w:val="0061476B"/>
    <w:rsid w:val="006148A2"/>
    <w:rsid w:val="00614AF2"/>
    <w:rsid w:val="0061506A"/>
    <w:rsid w:val="00615087"/>
    <w:rsid w:val="00615290"/>
    <w:rsid w:val="00615537"/>
    <w:rsid w:val="00615E1D"/>
    <w:rsid w:val="00615F4C"/>
    <w:rsid w:val="0061618F"/>
    <w:rsid w:val="00616E39"/>
    <w:rsid w:val="00617928"/>
    <w:rsid w:val="00617AA5"/>
    <w:rsid w:val="00617AB2"/>
    <w:rsid w:val="006201A8"/>
    <w:rsid w:val="00620605"/>
    <w:rsid w:val="006207FE"/>
    <w:rsid w:val="00620B3D"/>
    <w:rsid w:val="00621761"/>
    <w:rsid w:val="00621A2B"/>
    <w:rsid w:val="00621C6C"/>
    <w:rsid w:val="00621FDD"/>
    <w:rsid w:val="0062201C"/>
    <w:rsid w:val="006220E2"/>
    <w:rsid w:val="00622189"/>
    <w:rsid w:val="006221B7"/>
    <w:rsid w:val="0062225E"/>
    <w:rsid w:val="00622317"/>
    <w:rsid w:val="0062257F"/>
    <w:rsid w:val="006227C5"/>
    <w:rsid w:val="006229DB"/>
    <w:rsid w:val="00622B8C"/>
    <w:rsid w:val="00622C0F"/>
    <w:rsid w:val="00622C34"/>
    <w:rsid w:val="00622EC9"/>
    <w:rsid w:val="00622F09"/>
    <w:rsid w:val="006233F4"/>
    <w:rsid w:val="0062340A"/>
    <w:rsid w:val="00623604"/>
    <w:rsid w:val="00623AC3"/>
    <w:rsid w:val="00623BAC"/>
    <w:rsid w:val="00623F10"/>
    <w:rsid w:val="00623FC4"/>
    <w:rsid w:val="0062404B"/>
    <w:rsid w:val="00624525"/>
    <w:rsid w:val="0062467E"/>
    <w:rsid w:val="00624B8E"/>
    <w:rsid w:val="00624C05"/>
    <w:rsid w:val="00624C18"/>
    <w:rsid w:val="00625052"/>
    <w:rsid w:val="006251C0"/>
    <w:rsid w:val="0062539F"/>
    <w:rsid w:val="0062562A"/>
    <w:rsid w:val="0062569C"/>
    <w:rsid w:val="00625DFB"/>
    <w:rsid w:val="00625F01"/>
    <w:rsid w:val="006265BB"/>
    <w:rsid w:val="006265C0"/>
    <w:rsid w:val="006268BD"/>
    <w:rsid w:val="0062693F"/>
    <w:rsid w:val="0062699F"/>
    <w:rsid w:val="006269B5"/>
    <w:rsid w:val="00626D69"/>
    <w:rsid w:val="00627116"/>
    <w:rsid w:val="006271B2"/>
    <w:rsid w:val="006271BD"/>
    <w:rsid w:val="00627547"/>
    <w:rsid w:val="00627558"/>
    <w:rsid w:val="00627772"/>
    <w:rsid w:val="00627A62"/>
    <w:rsid w:val="00627C2E"/>
    <w:rsid w:val="00627DC7"/>
    <w:rsid w:val="0063031E"/>
    <w:rsid w:val="00630349"/>
    <w:rsid w:val="00630B34"/>
    <w:rsid w:val="00630FD0"/>
    <w:rsid w:val="00631494"/>
    <w:rsid w:val="0063227D"/>
    <w:rsid w:val="006322D1"/>
    <w:rsid w:val="00632308"/>
    <w:rsid w:val="006326AB"/>
    <w:rsid w:val="006328F8"/>
    <w:rsid w:val="00633078"/>
    <w:rsid w:val="00633184"/>
    <w:rsid w:val="006331DF"/>
    <w:rsid w:val="0063335C"/>
    <w:rsid w:val="00633759"/>
    <w:rsid w:val="00633F4F"/>
    <w:rsid w:val="0063409B"/>
    <w:rsid w:val="006342C9"/>
    <w:rsid w:val="00634A02"/>
    <w:rsid w:val="006352CC"/>
    <w:rsid w:val="00635330"/>
    <w:rsid w:val="00635B1E"/>
    <w:rsid w:val="00635D10"/>
    <w:rsid w:val="00635DE7"/>
    <w:rsid w:val="00636082"/>
    <w:rsid w:val="006361BD"/>
    <w:rsid w:val="00636334"/>
    <w:rsid w:val="0063637F"/>
    <w:rsid w:val="0063665C"/>
    <w:rsid w:val="00636BB5"/>
    <w:rsid w:val="00636E48"/>
    <w:rsid w:val="00636ED2"/>
    <w:rsid w:val="00636EE2"/>
    <w:rsid w:val="0063753F"/>
    <w:rsid w:val="00637594"/>
    <w:rsid w:val="00637728"/>
    <w:rsid w:val="006377B6"/>
    <w:rsid w:val="00637801"/>
    <w:rsid w:val="00637D0B"/>
    <w:rsid w:val="00637D5E"/>
    <w:rsid w:val="00640131"/>
    <w:rsid w:val="00640C4C"/>
    <w:rsid w:val="00640EBC"/>
    <w:rsid w:val="00641306"/>
    <w:rsid w:val="00641484"/>
    <w:rsid w:val="00641C45"/>
    <w:rsid w:val="00641C94"/>
    <w:rsid w:val="00641E7D"/>
    <w:rsid w:val="0064217C"/>
    <w:rsid w:val="00642390"/>
    <w:rsid w:val="0064261A"/>
    <w:rsid w:val="006428D3"/>
    <w:rsid w:val="00642A7B"/>
    <w:rsid w:val="00642A94"/>
    <w:rsid w:val="00642BA8"/>
    <w:rsid w:val="00642F69"/>
    <w:rsid w:val="00643113"/>
    <w:rsid w:val="0064320F"/>
    <w:rsid w:val="00643327"/>
    <w:rsid w:val="00643641"/>
    <w:rsid w:val="00643CFE"/>
    <w:rsid w:val="00643E22"/>
    <w:rsid w:val="00644277"/>
    <w:rsid w:val="006447B8"/>
    <w:rsid w:val="00644CED"/>
    <w:rsid w:val="00644E0E"/>
    <w:rsid w:val="006456CA"/>
    <w:rsid w:val="00645807"/>
    <w:rsid w:val="00645B4C"/>
    <w:rsid w:val="00645B56"/>
    <w:rsid w:val="00645F68"/>
    <w:rsid w:val="0064622C"/>
    <w:rsid w:val="006464B1"/>
    <w:rsid w:val="0064661B"/>
    <w:rsid w:val="00646B25"/>
    <w:rsid w:val="00646B4E"/>
    <w:rsid w:val="00646B6D"/>
    <w:rsid w:val="00646BE8"/>
    <w:rsid w:val="00646C8E"/>
    <w:rsid w:val="00646D74"/>
    <w:rsid w:val="00646F3C"/>
    <w:rsid w:val="00647080"/>
    <w:rsid w:val="0064730D"/>
    <w:rsid w:val="0064748B"/>
    <w:rsid w:val="00647731"/>
    <w:rsid w:val="00647A35"/>
    <w:rsid w:val="00647B8B"/>
    <w:rsid w:val="00650011"/>
    <w:rsid w:val="006502C6"/>
    <w:rsid w:val="0065033C"/>
    <w:rsid w:val="00650467"/>
    <w:rsid w:val="0065074A"/>
    <w:rsid w:val="0065077F"/>
    <w:rsid w:val="0065079C"/>
    <w:rsid w:val="00650D36"/>
    <w:rsid w:val="00650F20"/>
    <w:rsid w:val="00651403"/>
    <w:rsid w:val="006515F1"/>
    <w:rsid w:val="0065160E"/>
    <w:rsid w:val="00651D4F"/>
    <w:rsid w:val="0065262D"/>
    <w:rsid w:val="006526B0"/>
    <w:rsid w:val="006529E2"/>
    <w:rsid w:val="00652BE1"/>
    <w:rsid w:val="00652FB1"/>
    <w:rsid w:val="0065331F"/>
    <w:rsid w:val="0065398B"/>
    <w:rsid w:val="00653E2A"/>
    <w:rsid w:val="00653E44"/>
    <w:rsid w:val="00653E98"/>
    <w:rsid w:val="00653EE5"/>
    <w:rsid w:val="0065411A"/>
    <w:rsid w:val="00654146"/>
    <w:rsid w:val="006541CE"/>
    <w:rsid w:val="006546A6"/>
    <w:rsid w:val="00654A1C"/>
    <w:rsid w:val="006550C4"/>
    <w:rsid w:val="00655276"/>
    <w:rsid w:val="00655312"/>
    <w:rsid w:val="0065545E"/>
    <w:rsid w:val="00655467"/>
    <w:rsid w:val="006556F3"/>
    <w:rsid w:val="0065678B"/>
    <w:rsid w:val="006567D1"/>
    <w:rsid w:val="006568FA"/>
    <w:rsid w:val="00656B32"/>
    <w:rsid w:val="006577E0"/>
    <w:rsid w:val="00657DDB"/>
    <w:rsid w:val="00660353"/>
    <w:rsid w:val="006605C0"/>
    <w:rsid w:val="00660630"/>
    <w:rsid w:val="0066098F"/>
    <w:rsid w:val="00660A11"/>
    <w:rsid w:val="00660AB6"/>
    <w:rsid w:val="00660B2C"/>
    <w:rsid w:val="00660C28"/>
    <w:rsid w:val="00661578"/>
    <w:rsid w:val="0066185C"/>
    <w:rsid w:val="00661EB8"/>
    <w:rsid w:val="00661F35"/>
    <w:rsid w:val="00662977"/>
    <w:rsid w:val="006629FA"/>
    <w:rsid w:val="00662B2A"/>
    <w:rsid w:val="00662D8A"/>
    <w:rsid w:val="00662DE9"/>
    <w:rsid w:val="00662E4B"/>
    <w:rsid w:val="006630CB"/>
    <w:rsid w:val="00663109"/>
    <w:rsid w:val="00663222"/>
    <w:rsid w:val="00663418"/>
    <w:rsid w:val="006634AD"/>
    <w:rsid w:val="00663715"/>
    <w:rsid w:val="00663818"/>
    <w:rsid w:val="00663BE3"/>
    <w:rsid w:val="00663ECA"/>
    <w:rsid w:val="00663FB2"/>
    <w:rsid w:val="00664268"/>
    <w:rsid w:val="0066428F"/>
    <w:rsid w:val="00664433"/>
    <w:rsid w:val="00664625"/>
    <w:rsid w:val="00664731"/>
    <w:rsid w:val="00664997"/>
    <w:rsid w:val="00664F9F"/>
    <w:rsid w:val="00665057"/>
    <w:rsid w:val="006652CC"/>
    <w:rsid w:val="00665582"/>
    <w:rsid w:val="00665769"/>
    <w:rsid w:val="006657ED"/>
    <w:rsid w:val="00665844"/>
    <w:rsid w:val="0066592D"/>
    <w:rsid w:val="00665AC9"/>
    <w:rsid w:val="00665AFF"/>
    <w:rsid w:val="00665D6A"/>
    <w:rsid w:val="00666476"/>
    <w:rsid w:val="006667EB"/>
    <w:rsid w:val="00666B8B"/>
    <w:rsid w:val="00666CA3"/>
    <w:rsid w:val="00667274"/>
    <w:rsid w:val="006672C4"/>
    <w:rsid w:val="0066734D"/>
    <w:rsid w:val="006673C6"/>
    <w:rsid w:val="00667652"/>
    <w:rsid w:val="0066779E"/>
    <w:rsid w:val="00667C94"/>
    <w:rsid w:val="0067035C"/>
    <w:rsid w:val="0067052C"/>
    <w:rsid w:val="006705CF"/>
    <w:rsid w:val="0067069F"/>
    <w:rsid w:val="00670B17"/>
    <w:rsid w:val="00670B2D"/>
    <w:rsid w:val="00670DF1"/>
    <w:rsid w:val="00671290"/>
    <w:rsid w:val="006713FD"/>
    <w:rsid w:val="00671A3F"/>
    <w:rsid w:val="00671AA3"/>
    <w:rsid w:val="00671C9A"/>
    <w:rsid w:val="00671D44"/>
    <w:rsid w:val="00672116"/>
    <w:rsid w:val="006721F6"/>
    <w:rsid w:val="006724CE"/>
    <w:rsid w:val="0067250C"/>
    <w:rsid w:val="00672945"/>
    <w:rsid w:val="00672C03"/>
    <w:rsid w:val="00672DAE"/>
    <w:rsid w:val="006731F9"/>
    <w:rsid w:val="00673926"/>
    <w:rsid w:val="00673C3B"/>
    <w:rsid w:val="00673C90"/>
    <w:rsid w:val="0067465F"/>
    <w:rsid w:val="0067472B"/>
    <w:rsid w:val="006747E9"/>
    <w:rsid w:val="00674868"/>
    <w:rsid w:val="00674961"/>
    <w:rsid w:val="00674A7E"/>
    <w:rsid w:val="00674BDD"/>
    <w:rsid w:val="00674C28"/>
    <w:rsid w:val="00674C79"/>
    <w:rsid w:val="00674D35"/>
    <w:rsid w:val="00674D6A"/>
    <w:rsid w:val="00675201"/>
    <w:rsid w:val="006754E2"/>
    <w:rsid w:val="006759F7"/>
    <w:rsid w:val="006759F8"/>
    <w:rsid w:val="00675C0F"/>
    <w:rsid w:val="00675F13"/>
    <w:rsid w:val="0067670A"/>
    <w:rsid w:val="00677217"/>
    <w:rsid w:val="006773DE"/>
    <w:rsid w:val="00677625"/>
    <w:rsid w:val="00677662"/>
    <w:rsid w:val="00677B6D"/>
    <w:rsid w:val="00677FE5"/>
    <w:rsid w:val="00680904"/>
    <w:rsid w:val="00680E1F"/>
    <w:rsid w:val="0068130B"/>
    <w:rsid w:val="00681883"/>
    <w:rsid w:val="00681D6F"/>
    <w:rsid w:val="00682036"/>
    <w:rsid w:val="0068211C"/>
    <w:rsid w:val="006822FB"/>
    <w:rsid w:val="0068316B"/>
    <w:rsid w:val="006831C2"/>
    <w:rsid w:val="00683629"/>
    <w:rsid w:val="00683D91"/>
    <w:rsid w:val="00683DA5"/>
    <w:rsid w:val="006844B8"/>
    <w:rsid w:val="006848C0"/>
    <w:rsid w:val="00684E92"/>
    <w:rsid w:val="00685094"/>
    <w:rsid w:val="0068519C"/>
    <w:rsid w:val="0068535D"/>
    <w:rsid w:val="0068561C"/>
    <w:rsid w:val="00685C68"/>
    <w:rsid w:val="00685D32"/>
    <w:rsid w:val="00686064"/>
    <w:rsid w:val="006864C7"/>
    <w:rsid w:val="0068659E"/>
    <w:rsid w:val="006865EB"/>
    <w:rsid w:val="00686F5A"/>
    <w:rsid w:val="00686FCA"/>
    <w:rsid w:val="00687A21"/>
    <w:rsid w:val="00687B83"/>
    <w:rsid w:val="00687C77"/>
    <w:rsid w:val="00690179"/>
    <w:rsid w:val="006904EB"/>
    <w:rsid w:val="006908F8"/>
    <w:rsid w:val="006909D8"/>
    <w:rsid w:val="00690E07"/>
    <w:rsid w:val="00691673"/>
    <w:rsid w:val="006917DB"/>
    <w:rsid w:val="00691BC2"/>
    <w:rsid w:val="00691BD4"/>
    <w:rsid w:val="00691BFB"/>
    <w:rsid w:val="00691C1C"/>
    <w:rsid w:val="00691FAA"/>
    <w:rsid w:val="00691FC6"/>
    <w:rsid w:val="00692715"/>
    <w:rsid w:val="0069276E"/>
    <w:rsid w:val="00692876"/>
    <w:rsid w:val="00692BB7"/>
    <w:rsid w:val="006933A4"/>
    <w:rsid w:val="006934A8"/>
    <w:rsid w:val="006934D2"/>
    <w:rsid w:val="006937E8"/>
    <w:rsid w:val="0069385C"/>
    <w:rsid w:val="00693909"/>
    <w:rsid w:val="006939D2"/>
    <w:rsid w:val="00693B24"/>
    <w:rsid w:val="00693F6D"/>
    <w:rsid w:val="006950B8"/>
    <w:rsid w:val="0069530C"/>
    <w:rsid w:val="0069601C"/>
    <w:rsid w:val="006960AD"/>
    <w:rsid w:val="006964B2"/>
    <w:rsid w:val="006964D1"/>
    <w:rsid w:val="006965A1"/>
    <w:rsid w:val="00696740"/>
    <w:rsid w:val="006968F6"/>
    <w:rsid w:val="00696CBE"/>
    <w:rsid w:val="00696DB4"/>
    <w:rsid w:val="00696EAA"/>
    <w:rsid w:val="00697500"/>
    <w:rsid w:val="00697552"/>
    <w:rsid w:val="00697ACE"/>
    <w:rsid w:val="006A0165"/>
    <w:rsid w:val="006A05C7"/>
    <w:rsid w:val="006A09F6"/>
    <w:rsid w:val="006A0E9B"/>
    <w:rsid w:val="006A1228"/>
    <w:rsid w:val="006A1B7D"/>
    <w:rsid w:val="006A1DDA"/>
    <w:rsid w:val="006A1FB1"/>
    <w:rsid w:val="006A24E9"/>
    <w:rsid w:val="006A2568"/>
    <w:rsid w:val="006A2925"/>
    <w:rsid w:val="006A2AEA"/>
    <w:rsid w:val="006A2C73"/>
    <w:rsid w:val="006A2F4C"/>
    <w:rsid w:val="006A3094"/>
    <w:rsid w:val="006A3155"/>
    <w:rsid w:val="006A3459"/>
    <w:rsid w:val="006A36B8"/>
    <w:rsid w:val="006A379E"/>
    <w:rsid w:val="006A3868"/>
    <w:rsid w:val="006A38EF"/>
    <w:rsid w:val="006A3D85"/>
    <w:rsid w:val="006A3DA0"/>
    <w:rsid w:val="006A3EDB"/>
    <w:rsid w:val="006A435F"/>
    <w:rsid w:val="006A44AB"/>
    <w:rsid w:val="006A4BB7"/>
    <w:rsid w:val="006A4DF5"/>
    <w:rsid w:val="006A5554"/>
    <w:rsid w:val="006A5563"/>
    <w:rsid w:val="006A55CF"/>
    <w:rsid w:val="006A5860"/>
    <w:rsid w:val="006A5981"/>
    <w:rsid w:val="006A5DAF"/>
    <w:rsid w:val="006A6440"/>
    <w:rsid w:val="006A68AC"/>
    <w:rsid w:val="006A68DA"/>
    <w:rsid w:val="006A69AB"/>
    <w:rsid w:val="006A7025"/>
    <w:rsid w:val="006A7050"/>
    <w:rsid w:val="006A7739"/>
    <w:rsid w:val="006A7909"/>
    <w:rsid w:val="006A7A26"/>
    <w:rsid w:val="006A7BA3"/>
    <w:rsid w:val="006A7D94"/>
    <w:rsid w:val="006A7E80"/>
    <w:rsid w:val="006A7EAD"/>
    <w:rsid w:val="006B0241"/>
    <w:rsid w:val="006B05F3"/>
    <w:rsid w:val="006B0D8A"/>
    <w:rsid w:val="006B0EAD"/>
    <w:rsid w:val="006B0FFC"/>
    <w:rsid w:val="006B1273"/>
    <w:rsid w:val="006B13BE"/>
    <w:rsid w:val="006B13D1"/>
    <w:rsid w:val="006B1A4D"/>
    <w:rsid w:val="006B2141"/>
    <w:rsid w:val="006B22BA"/>
    <w:rsid w:val="006B235D"/>
    <w:rsid w:val="006B238D"/>
    <w:rsid w:val="006B23C9"/>
    <w:rsid w:val="006B2542"/>
    <w:rsid w:val="006B26CB"/>
    <w:rsid w:val="006B2881"/>
    <w:rsid w:val="006B28A4"/>
    <w:rsid w:val="006B29F9"/>
    <w:rsid w:val="006B2D64"/>
    <w:rsid w:val="006B2E75"/>
    <w:rsid w:val="006B2FEE"/>
    <w:rsid w:val="006B3365"/>
    <w:rsid w:val="006B33FD"/>
    <w:rsid w:val="006B3432"/>
    <w:rsid w:val="006B39B2"/>
    <w:rsid w:val="006B3B50"/>
    <w:rsid w:val="006B3BE1"/>
    <w:rsid w:val="006B3CFD"/>
    <w:rsid w:val="006B3F54"/>
    <w:rsid w:val="006B47BB"/>
    <w:rsid w:val="006B490A"/>
    <w:rsid w:val="006B4B03"/>
    <w:rsid w:val="006B4B5A"/>
    <w:rsid w:val="006B4F74"/>
    <w:rsid w:val="006B5114"/>
    <w:rsid w:val="006B52E4"/>
    <w:rsid w:val="006B555B"/>
    <w:rsid w:val="006B5619"/>
    <w:rsid w:val="006B5667"/>
    <w:rsid w:val="006B56C7"/>
    <w:rsid w:val="006B5877"/>
    <w:rsid w:val="006B5996"/>
    <w:rsid w:val="006B5A3D"/>
    <w:rsid w:val="006B5ADB"/>
    <w:rsid w:val="006B5B69"/>
    <w:rsid w:val="006B5B77"/>
    <w:rsid w:val="006B6119"/>
    <w:rsid w:val="006B633A"/>
    <w:rsid w:val="006B63D2"/>
    <w:rsid w:val="006B6550"/>
    <w:rsid w:val="006B687E"/>
    <w:rsid w:val="006B68FD"/>
    <w:rsid w:val="006B6994"/>
    <w:rsid w:val="006B6CBC"/>
    <w:rsid w:val="006B7106"/>
    <w:rsid w:val="006B7383"/>
    <w:rsid w:val="006B7483"/>
    <w:rsid w:val="006B761E"/>
    <w:rsid w:val="006B772A"/>
    <w:rsid w:val="006B7EBD"/>
    <w:rsid w:val="006C01AA"/>
    <w:rsid w:val="006C0463"/>
    <w:rsid w:val="006C0464"/>
    <w:rsid w:val="006C0625"/>
    <w:rsid w:val="006C14D9"/>
    <w:rsid w:val="006C16E7"/>
    <w:rsid w:val="006C198D"/>
    <w:rsid w:val="006C1B45"/>
    <w:rsid w:val="006C20EB"/>
    <w:rsid w:val="006C275B"/>
    <w:rsid w:val="006C2CFF"/>
    <w:rsid w:val="006C2E60"/>
    <w:rsid w:val="006C33E6"/>
    <w:rsid w:val="006C3EC8"/>
    <w:rsid w:val="006C41DF"/>
    <w:rsid w:val="006C45A5"/>
    <w:rsid w:val="006C49FD"/>
    <w:rsid w:val="006C4B18"/>
    <w:rsid w:val="006C5614"/>
    <w:rsid w:val="006C58BB"/>
    <w:rsid w:val="006C5D39"/>
    <w:rsid w:val="006C5D9F"/>
    <w:rsid w:val="006C5E93"/>
    <w:rsid w:val="006C5FD1"/>
    <w:rsid w:val="006C603B"/>
    <w:rsid w:val="006C619C"/>
    <w:rsid w:val="006C61B3"/>
    <w:rsid w:val="006C61E6"/>
    <w:rsid w:val="006C6625"/>
    <w:rsid w:val="006C6CF7"/>
    <w:rsid w:val="006C6D94"/>
    <w:rsid w:val="006C75FC"/>
    <w:rsid w:val="006C78BB"/>
    <w:rsid w:val="006C7936"/>
    <w:rsid w:val="006C7A2D"/>
    <w:rsid w:val="006C7B24"/>
    <w:rsid w:val="006C7B3F"/>
    <w:rsid w:val="006C7D94"/>
    <w:rsid w:val="006C7FD6"/>
    <w:rsid w:val="006D027A"/>
    <w:rsid w:val="006D0CA8"/>
    <w:rsid w:val="006D0D75"/>
    <w:rsid w:val="006D1142"/>
    <w:rsid w:val="006D1638"/>
    <w:rsid w:val="006D181D"/>
    <w:rsid w:val="006D186B"/>
    <w:rsid w:val="006D18EF"/>
    <w:rsid w:val="006D1A77"/>
    <w:rsid w:val="006D1D16"/>
    <w:rsid w:val="006D1F41"/>
    <w:rsid w:val="006D1F75"/>
    <w:rsid w:val="006D21B7"/>
    <w:rsid w:val="006D2284"/>
    <w:rsid w:val="006D24AE"/>
    <w:rsid w:val="006D2515"/>
    <w:rsid w:val="006D2536"/>
    <w:rsid w:val="006D27FA"/>
    <w:rsid w:val="006D2935"/>
    <w:rsid w:val="006D2A67"/>
    <w:rsid w:val="006D2B02"/>
    <w:rsid w:val="006D2B4F"/>
    <w:rsid w:val="006D2FA2"/>
    <w:rsid w:val="006D3B57"/>
    <w:rsid w:val="006D3D29"/>
    <w:rsid w:val="006D3DBA"/>
    <w:rsid w:val="006D3E54"/>
    <w:rsid w:val="006D3F84"/>
    <w:rsid w:val="006D4148"/>
    <w:rsid w:val="006D414A"/>
    <w:rsid w:val="006D4340"/>
    <w:rsid w:val="006D438C"/>
    <w:rsid w:val="006D4C0A"/>
    <w:rsid w:val="006D4E15"/>
    <w:rsid w:val="006D4F2E"/>
    <w:rsid w:val="006D52BE"/>
    <w:rsid w:val="006D55A5"/>
    <w:rsid w:val="006D58CF"/>
    <w:rsid w:val="006D5CF0"/>
    <w:rsid w:val="006D5D27"/>
    <w:rsid w:val="006D5DB8"/>
    <w:rsid w:val="006D5EA3"/>
    <w:rsid w:val="006D602D"/>
    <w:rsid w:val="006D640C"/>
    <w:rsid w:val="006D68E7"/>
    <w:rsid w:val="006D6CA7"/>
    <w:rsid w:val="006D7746"/>
    <w:rsid w:val="006D7786"/>
    <w:rsid w:val="006D7DD3"/>
    <w:rsid w:val="006E00DF"/>
    <w:rsid w:val="006E020C"/>
    <w:rsid w:val="006E024B"/>
    <w:rsid w:val="006E0789"/>
    <w:rsid w:val="006E07D9"/>
    <w:rsid w:val="006E0839"/>
    <w:rsid w:val="006E0990"/>
    <w:rsid w:val="006E0AE6"/>
    <w:rsid w:val="006E1063"/>
    <w:rsid w:val="006E114D"/>
    <w:rsid w:val="006E1272"/>
    <w:rsid w:val="006E1AB6"/>
    <w:rsid w:val="006E1B5B"/>
    <w:rsid w:val="006E280F"/>
    <w:rsid w:val="006E2934"/>
    <w:rsid w:val="006E2A8F"/>
    <w:rsid w:val="006E2D2C"/>
    <w:rsid w:val="006E2D73"/>
    <w:rsid w:val="006E3124"/>
    <w:rsid w:val="006E33BC"/>
    <w:rsid w:val="006E34D3"/>
    <w:rsid w:val="006E37F2"/>
    <w:rsid w:val="006E40FC"/>
    <w:rsid w:val="006E41DE"/>
    <w:rsid w:val="006E425A"/>
    <w:rsid w:val="006E4A9C"/>
    <w:rsid w:val="006E4B5B"/>
    <w:rsid w:val="006E53CA"/>
    <w:rsid w:val="006E54DB"/>
    <w:rsid w:val="006E5679"/>
    <w:rsid w:val="006E5D42"/>
    <w:rsid w:val="006E675F"/>
    <w:rsid w:val="006E6947"/>
    <w:rsid w:val="006E6F9F"/>
    <w:rsid w:val="006E7785"/>
    <w:rsid w:val="006E7825"/>
    <w:rsid w:val="006E787F"/>
    <w:rsid w:val="006E7DC9"/>
    <w:rsid w:val="006E7E32"/>
    <w:rsid w:val="006F0A7A"/>
    <w:rsid w:val="006F0C56"/>
    <w:rsid w:val="006F0F3C"/>
    <w:rsid w:val="006F101A"/>
    <w:rsid w:val="006F1336"/>
    <w:rsid w:val="006F18E9"/>
    <w:rsid w:val="006F18EE"/>
    <w:rsid w:val="006F1A4D"/>
    <w:rsid w:val="006F1FDB"/>
    <w:rsid w:val="006F2038"/>
    <w:rsid w:val="006F23F6"/>
    <w:rsid w:val="006F24B4"/>
    <w:rsid w:val="006F2602"/>
    <w:rsid w:val="006F2788"/>
    <w:rsid w:val="006F2D05"/>
    <w:rsid w:val="006F2D56"/>
    <w:rsid w:val="006F32D6"/>
    <w:rsid w:val="006F32F5"/>
    <w:rsid w:val="006F342F"/>
    <w:rsid w:val="006F34B9"/>
    <w:rsid w:val="006F358A"/>
    <w:rsid w:val="006F3B54"/>
    <w:rsid w:val="006F3B8D"/>
    <w:rsid w:val="006F3E22"/>
    <w:rsid w:val="006F42C9"/>
    <w:rsid w:val="006F45A5"/>
    <w:rsid w:val="006F48DB"/>
    <w:rsid w:val="006F48EC"/>
    <w:rsid w:val="006F6075"/>
    <w:rsid w:val="006F63BC"/>
    <w:rsid w:val="006F6D39"/>
    <w:rsid w:val="006F714F"/>
    <w:rsid w:val="006F7983"/>
    <w:rsid w:val="006F79D5"/>
    <w:rsid w:val="006F7D49"/>
    <w:rsid w:val="0070026C"/>
    <w:rsid w:val="00700386"/>
    <w:rsid w:val="007003C6"/>
    <w:rsid w:val="007003E8"/>
    <w:rsid w:val="00700441"/>
    <w:rsid w:val="00700B40"/>
    <w:rsid w:val="00700D81"/>
    <w:rsid w:val="00700D8C"/>
    <w:rsid w:val="00700DC6"/>
    <w:rsid w:val="00700EC4"/>
    <w:rsid w:val="00700F82"/>
    <w:rsid w:val="007010AD"/>
    <w:rsid w:val="0070168C"/>
    <w:rsid w:val="00701BB7"/>
    <w:rsid w:val="00701FF1"/>
    <w:rsid w:val="00701FF3"/>
    <w:rsid w:val="00702726"/>
    <w:rsid w:val="00702B6F"/>
    <w:rsid w:val="00702ECB"/>
    <w:rsid w:val="00702F16"/>
    <w:rsid w:val="00702F63"/>
    <w:rsid w:val="00702F89"/>
    <w:rsid w:val="0070321F"/>
    <w:rsid w:val="00703638"/>
    <w:rsid w:val="007036F4"/>
    <w:rsid w:val="00703AC7"/>
    <w:rsid w:val="00703C66"/>
    <w:rsid w:val="00703C69"/>
    <w:rsid w:val="00703C85"/>
    <w:rsid w:val="00703F8A"/>
    <w:rsid w:val="00704448"/>
    <w:rsid w:val="007047AD"/>
    <w:rsid w:val="0070492B"/>
    <w:rsid w:val="00704F49"/>
    <w:rsid w:val="00705470"/>
    <w:rsid w:val="00705857"/>
    <w:rsid w:val="00705ED8"/>
    <w:rsid w:val="007060D6"/>
    <w:rsid w:val="0070622E"/>
    <w:rsid w:val="0070686D"/>
    <w:rsid w:val="007068D3"/>
    <w:rsid w:val="00706B3B"/>
    <w:rsid w:val="00707008"/>
    <w:rsid w:val="00707114"/>
    <w:rsid w:val="007075F0"/>
    <w:rsid w:val="00707824"/>
    <w:rsid w:val="00707A7E"/>
    <w:rsid w:val="00707BC3"/>
    <w:rsid w:val="00707C37"/>
    <w:rsid w:val="00707E5B"/>
    <w:rsid w:val="0071023A"/>
    <w:rsid w:val="00710336"/>
    <w:rsid w:val="00710434"/>
    <w:rsid w:val="00710925"/>
    <w:rsid w:val="007109F9"/>
    <w:rsid w:val="00710A50"/>
    <w:rsid w:val="00710C36"/>
    <w:rsid w:val="00710E0B"/>
    <w:rsid w:val="007110C5"/>
    <w:rsid w:val="007111C4"/>
    <w:rsid w:val="00711213"/>
    <w:rsid w:val="0071164E"/>
    <w:rsid w:val="00711757"/>
    <w:rsid w:val="00711772"/>
    <w:rsid w:val="0071207F"/>
    <w:rsid w:val="0071208E"/>
    <w:rsid w:val="007121DA"/>
    <w:rsid w:val="00712414"/>
    <w:rsid w:val="007128AB"/>
    <w:rsid w:val="007128DD"/>
    <w:rsid w:val="00712F34"/>
    <w:rsid w:val="007132BB"/>
    <w:rsid w:val="00713429"/>
    <w:rsid w:val="00713572"/>
    <w:rsid w:val="0071368F"/>
    <w:rsid w:val="0071385F"/>
    <w:rsid w:val="007140E8"/>
    <w:rsid w:val="007141A2"/>
    <w:rsid w:val="0071423E"/>
    <w:rsid w:val="00714803"/>
    <w:rsid w:val="00714AAF"/>
    <w:rsid w:val="00714EB5"/>
    <w:rsid w:val="007153DB"/>
    <w:rsid w:val="00715DFB"/>
    <w:rsid w:val="00715F98"/>
    <w:rsid w:val="00716BC8"/>
    <w:rsid w:val="007170D0"/>
    <w:rsid w:val="007173CF"/>
    <w:rsid w:val="00717564"/>
    <w:rsid w:val="0071760E"/>
    <w:rsid w:val="00717C10"/>
    <w:rsid w:val="00717C61"/>
    <w:rsid w:val="00717C69"/>
    <w:rsid w:val="00717CE5"/>
    <w:rsid w:val="00717DF3"/>
    <w:rsid w:val="0072003F"/>
    <w:rsid w:val="00720150"/>
    <w:rsid w:val="007201F3"/>
    <w:rsid w:val="00720962"/>
    <w:rsid w:val="00720D63"/>
    <w:rsid w:val="00720E68"/>
    <w:rsid w:val="007210DC"/>
    <w:rsid w:val="0072113E"/>
    <w:rsid w:val="0072119C"/>
    <w:rsid w:val="007213D7"/>
    <w:rsid w:val="007214DE"/>
    <w:rsid w:val="007216EC"/>
    <w:rsid w:val="00721A70"/>
    <w:rsid w:val="00721DF9"/>
    <w:rsid w:val="00721FF3"/>
    <w:rsid w:val="00721FF5"/>
    <w:rsid w:val="00722636"/>
    <w:rsid w:val="00722838"/>
    <w:rsid w:val="00722B75"/>
    <w:rsid w:val="007232D3"/>
    <w:rsid w:val="0072337D"/>
    <w:rsid w:val="007235F9"/>
    <w:rsid w:val="00723DCD"/>
    <w:rsid w:val="007240E0"/>
    <w:rsid w:val="00724505"/>
    <w:rsid w:val="0072469C"/>
    <w:rsid w:val="007247A6"/>
    <w:rsid w:val="00724FA2"/>
    <w:rsid w:val="00725161"/>
    <w:rsid w:val="007252C5"/>
    <w:rsid w:val="00726120"/>
    <w:rsid w:val="00726148"/>
    <w:rsid w:val="00726350"/>
    <w:rsid w:val="007263FE"/>
    <w:rsid w:val="00726687"/>
    <w:rsid w:val="007269D8"/>
    <w:rsid w:val="00726A69"/>
    <w:rsid w:val="00726BDB"/>
    <w:rsid w:val="00726CD4"/>
    <w:rsid w:val="00726FBE"/>
    <w:rsid w:val="0072732F"/>
    <w:rsid w:val="007277C0"/>
    <w:rsid w:val="007279CF"/>
    <w:rsid w:val="00727A96"/>
    <w:rsid w:val="00727D0F"/>
    <w:rsid w:val="00727DDF"/>
    <w:rsid w:val="00727FFB"/>
    <w:rsid w:val="007301F6"/>
    <w:rsid w:val="00730560"/>
    <w:rsid w:val="00730A7E"/>
    <w:rsid w:val="00730DA8"/>
    <w:rsid w:val="00730DCF"/>
    <w:rsid w:val="00731299"/>
    <w:rsid w:val="0073173D"/>
    <w:rsid w:val="007318B8"/>
    <w:rsid w:val="00731B0C"/>
    <w:rsid w:val="00731F84"/>
    <w:rsid w:val="007326C5"/>
    <w:rsid w:val="007327EE"/>
    <w:rsid w:val="00732BA4"/>
    <w:rsid w:val="00732E67"/>
    <w:rsid w:val="00732F50"/>
    <w:rsid w:val="00733063"/>
    <w:rsid w:val="007330A2"/>
    <w:rsid w:val="007337BE"/>
    <w:rsid w:val="007337DC"/>
    <w:rsid w:val="00733A6C"/>
    <w:rsid w:val="007341C5"/>
    <w:rsid w:val="0073445D"/>
    <w:rsid w:val="00734482"/>
    <w:rsid w:val="00734EB4"/>
    <w:rsid w:val="00734ECD"/>
    <w:rsid w:val="007352EE"/>
    <w:rsid w:val="007354E8"/>
    <w:rsid w:val="00735A42"/>
    <w:rsid w:val="00735B10"/>
    <w:rsid w:val="00735D35"/>
    <w:rsid w:val="00735F27"/>
    <w:rsid w:val="007361A0"/>
    <w:rsid w:val="007364D8"/>
    <w:rsid w:val="00736557"/>
    <w:rsid w:val="007368BC"/>
    <w:rsid w:val="00736978"/>
    <w:rsid w:val="00737274"/>
    <w:rsid w:val="00737613"/>
    <w:rsid w:val="00737953"/>
    <w:rsid w:val="00737A72"/>
    <w:rsid w:val="00737F0D"/>
    <w:rsid w:val="00737F70"/>
    <w:rsid w:val="0074031D"/>
    <w:rsid w:val="00740422"/>
    <w:rsid w:val="007404CA"/>
    <w:rsid w:val="0074088C"/>
    <w:rsid w:val="00740CA7"/>
    <w:rsid w:val="0074103E"/>
    <w:rsid w:val="0074116A"/>
    <w:rsid w:val="0074121C"/>
    <w:rsid w:val="007414A1"/>
    <w:rsid w:val="00741B1D"/>
    <w:rsid w:val="00741BEE"/>
    <w:rsid w:val="00741E19"/>
    <w:rsid w:val="00741FFF"/>
    <w:rsid w:val="007425A9"/>
    <w:rsid w:val="00742752"/>
    <w:rsid w:val="00742837"/>
    <w:rsid w:val="00742D7B"/>
    <w:rsid w:val="00742DBC"/>
    <w:rsid w:val="00742EF8"/>
    <w:rsid w:val="007433B5"/>
    <w:rsid w:val="007438F4"/>
    <w:rsid w:val="007439F2"/>
    <w:rsid w:val="00743CE4"/>
    <w:rsid w:val="00743F1B"/>
    <w:rsid w:val="00743FD0"/>
    <w:rsid w:val="0074442F"/>
    <w:rsid w:val="0074444E"/>
    <w:rsid w:val="00744609"/>
    <w:rsid w:val="00744A69"/>
    <w:rsid w:val="00744B9F"/>
    <w:rsid w:val="00744FFF"/>
    <w:rsid w:val="00745296"/>
    <w:rsid w:val="007452B9"/>
    <w:rsid w:val="00745444"/>
    <w:rsid w:val="00745481"/>
    <w:rsid w:val="00745522"/>
    <w:rsid w:val="00745579"/>
    <w:rsid w:val="007457E4"/>
    <w:rsid w:val="007459C7"/>
    <w:rsid w:val="00745AAE"/>
    <w:rsid w:val="00746134"/>
    <w:rsid w:val="00746650"/>
    <w:rsid w:val="00746657"/>
    <w:rsid w:val="00746782"/>
    <w:rsid w:val="00746921"/>
    <w:rsid w:val="00746A35"/>
    <w:rsid w:val="00746B53"/>
    <w:rsid w:val="00746CCB"/>
    <w:rsid w:val="00746E3A"/>
    <w:rsid w:val="00746F14"/>
    <w:rsid w:val="00747346"/>
    <w:rsid w:val="007475BC"/>
    <w:rsid w:val="00747BCC"/>
    <w:rsid w:val="00747C80"/>
    <w:rsid w:val="0075015E"/>
    <w:rsid w:val="007501E8"/>
    <w:rsid w:val="00750608"/>
    <w:rsid w:val="0075061B"/>
    <w:rsid w:val="00750938"/>
    <w:rsid w:val="00750982"/>
    <w:rsid w:val="00750DD5"/>
    <w:rsid w:val="00750FB4"/>
    <w:rsid w:val="00751332"/>
    <w:rsid w:val="00751887"/>
    <w:rsid w:val="0075195A"/>
    <w:rsid w:val="007519E5"/>
    <w:rsid w:val="00751B37"/>
    <w:rsid w:val="00751EFC"/>
    <w:rsid w:val="00753122"/>
    <w:rsid w:val="00753199"/>
    <w:rsid w:val="00754044"/>
    <w:rsid w:val="00754625"/>
    <w:rsid w:val="00754973"/>
    <w:rsid w:val="00754AA5"/>
    <w:rsid w:val="00754BC5"/>
    <w:rsid w:val="00754EB5"/>
    <w:rsid w:val="0075516C"/>
    <w:rsid w:val="007552C8"/>
    <w:rsid w:val="007554C2"/>
    <w:rsid w:val="007554EB"/>
    <w:rsid w:val="0075575F"/>
    <w:rsid w:val="007558D6"/>
    <w:rsid w:val="007566B8"/>
    <w:rsid w:val="00756724"/>
    <w:rsid w:val="0075675A"/>
    <w:rsid w:val="00756FEE"/>
    <w:rsid w:val="007570F1"/>
    <w:rsid w:val="007577AD"/>
    <w:rsid w:val="007577C2"/>
    <w:rsid w:val="00760200"/>
    <w:rsid w:val="00760356"/>
    <w:rsid w:val="0076044A"/>
    <w:rsid w:val="00760593"/>
    <w:rsid w:val="0076074B"/>
    <w:rsid w:val="0076092C"/>
    <w:rsid w:val="007616D1"/>
    <w:rsid w:val="0076172E"/>
    <w:rsid w:val="007618FD"/>
    <w:rsid w:val="00761B92"/>
    <w:rsid w:val="00762184"/>
    <w:rsid w:val="007623EB"/>
    <w:rsid w:val="00762625"/>
    <w:rsid w:val="007628EA"/>
    <w:rsid w:val="00762A37"/>
    <w:rsid w:val="00762BC0"/>
    <w:rsid w:val="00762BD7"/>
    <w:rsid w:val="00762E7A"/>
    <w:rsid w:val="00762EA1"/>
    <w:rsid w:val="0076343F"/>
    <w:rsid w:val="0076389C"/>
    <w:rsid w:val="00763B4C"/>
    <w:rsid w:val="00763F1E"/>
    <w:rsid w:val="00763F6D"/>
    <w:rsid w:val="00764032"/>
    <w:rsid w:val="0076417F"/>
    <w:rsid w:val="00764443"/>
    <w:rsid w:val="007645A2"/>
    <w:rsid w:val="00764AC9"/>
    <w:rsid w:val="00764B87"/>
    <w:rsid w:val="00765039"/>
    <w:rsid w:val="00765386"/>
    <w:rsid w:val="007653A6"/>
    <w:rsid w:val="00765464"/>
    <w:rsid w:val="0076546E"/>
    <w:rsid w:val="007655C1"/>
    <w:rsid w:val="00765754"/>
    <w:rsid w:val="00765DA1"/>
    <w:rsid w:val="00765DB1"/>
    <w:rsid w:val="00766025"/>
    <w:rsid w:val="007661D0"/>
    <w:rsid w:val="00766677"/>
    <w:rsid w:val="00766775"/>
    <w:rsid w:val="00766778"/>
    <w:rsid w:val="00766F68"/>
    <w:rsid w:val="00766FAD"/>
    <w:rsid w:val="00767186"/>
    <w:rsid w:val="00767427"/>
    <w:rsid w:val="0076771E"/>
    <w:rsid w:val="0076791C"/>
    <w:rsid w:val="0077058F"/>
    <w:rsid w:val="007705E6"/>
    <w:rsid w:val="00770605"/>
    <w:rsid w:val="00770A1A"/>
    <w:rsid w:val="00770B33"/>
    <w:rsid w:val="00770C6F"/>
    <w:rsid w:val="00770D61"/>
    <w:rsid w:val="00771219"/>
    <w:rsid w:val="00771288"/>
    <w:rsid w:val="00771865"/>
    <w:rsid w:val="00771FE1"/>
    <w:rsid w:val="007725F0"/>
    <w:rsid w:val="00772786"/>
    <w:rsid w:val="007729CF"/>
    <w:rsid w:val="00773075"/>
    <w:rsid w:val="00773484"/>
    <w:rsid w:val="00773E18"/>
    <w:rsid w:val="007747D6"/>
    <w:rsid w:val="00774B54"/>
    <w:rsid w:val="00774D46"/>
    <w:rsid w:val="00774D71"/>
    <w:rsid w:val="00774FEB"/>
    <w:rsid w:val="0077500C"/>
    <w:rsid w:val="00775053"/>
    <w:rsid w:val="007751AD"/>
    <w:rsid w:val="007753F6"/>
    <w:rsid w:val="00775553"/>
    <w:rsid w:val="0077561C"/>
    <w:rsid w:val="00775691"/>
    <w:rsid w:val="007758AF"/>
    <w:rsid w:val="007759FD"/>
    <w:rsid w:val="00775C03"/>
    <w:rsid w:val="00775C34"/>
    <w:rsid w:val="00775F87"/>
    <w:rsid w:val="0077611B"/>
    <w:rsid w:val="007763A0"/>
    <w:rsid w:val="00776506"/>
    <w:rsid w:val="0077651D"/>
    <w:rsid w:val="00776586"/>
    <w:rsid w:val="007766A8"/>
    <w:rsid w:val="007768FD"/>
    <w:rsid w:val="00776C29"/>
    <w:rsid w:val="00776E22"/>
    <w:rsid w:val="00776E98"/>
    <w:rsid w:val="00777ADE"/>
    <w:rsid w:val="00777DBC"/>
    <w:rsid w:val="0078043E"/>
    <w:rsid w:val="007808B2"/>
    <w:rsid w:val="00780983"/>
    <w:rsid w:val="00780AC1"/>
    <w:rsid w:val="00780D7C"/>
    <w:rsid w:val="00780EFE"/>
    <w:rsid w:val="0078133A"/>
    <w:rsid w:val="00781524"/>
    <w:rsid w:val="00781650"/>
    <w:rsid w:val="0078172C"/>
    <w:rsid w:val="00781955"/>
    <w:rsid w:val="00782053"/>
    <w:rsid w:val="00782118"/>
    <w:rsid w:val="0078227C"/>
    <w:rsid w:val="00782343"/>
    <w:rsid w:val="00782900"/>
    <w:rsid w:val="00782E72"/>
    <w:rsid w:val="007836EE"/>
    <w:rsid w:val="00783971"/>
    <w:rsid w:val="00783AA3"/>
    <w:rsid w:val="00783BD7"/>
    <w:rsid w:val="00783E6A"/>
    <w:rsid w:val="00783FF7"/>
    <w:rsid w:val="007847FB"/>
    <w:rsid w:val="007848AE"/>
    <w:rsid w:val="007848E4"/>
    <w:rsid w:val="00784970"/>
    <w:rsid w:val="00784B95"/>
    <w:rsid w:val="00784C28"/>
    <w:rsid w:val="00784DD7"/>
    <w:rsid w:val="00784E5C"/>
    <w:rsid w:val="00785548"/>
    <w:rsid w:val="007856BC"/>
    <w:rsid w:val="007857AA"/>
    <w:rsid w:val="0078618A"/>
    <w:rsid w:val="007861CF"/>
    <w:rsid w:val="00786508"/>
    <w:rsid w:val="007873C7"/>
    <w:rsid w:val="00787784"/>
    <w:rsid w:val="00787807"/>
    <w:rsid w:val="007879BC"/>
    <w:rsid w:val="00787B74"/>
    <w:rsid w:val="00787E36"/>
    <w:rsid w:val="00787F72"/>
    <w:rsid w:val="0079009E"/>
    <w:rsid w:val="0079067F"/>
    <w:rsid w:val="0079091A"/>
    <w:rsid w:val="0079135A"/>
    <w:rsid w:val="00791369"/>
    <w:rsid w:val="007913B4"/>
    <w:rsid w:val="007918B1"/>
    <w:rsid w:val="00791994"/>
    <w:rsid w:val="00791A64"/>
    <w:rsid w:val="00791AA0"/>
    <w:rsid w:val="00791C78"/>
    <w:rsid w:val="00791FC6"/>
    <w:rsid w:val="0079203E"/>
    <w:rsid w:val="007923A8"/>
    <w:rsid w:val="00792407"/>
    <w:rsid w:val="007927E9"/>
    <w:rsid w:val="007928AD"/>
    <w:rsid w:val="00792A8E"/>
    <w:rsid w:val="00792E21"/>
    <w:rsid w:val="00793039"/>
    <w:rsid w:val="007931F4"/>
    <w:rsid w:val="007936D4"/>
    <w:rsid w:val="007938BF"/>
    <w:rsid w:val="00793A11"/>
    <w:rsid w:val="00793B32"/>
    <w:rsid w:val="00793BEC"/>
    <w:rsid w:val="00793DA4"/>
    <w:rsid w:val="00794478"/>
    <w:rsid w:val="00795258"/>
    <w:rsid w:val="0079547A"/>
    <w:rsid w:val="007955EB"/>
    <w:rsid w:val="00795842"/>
    <w:rsid w:val="00795B38"/>
    <w:rsid w:val="00795C48"/>
    <w:rsid w:val="0079614D"/>
    <w:rsid w:val="0079623E"/>
    <w:rsid w:val="007962CC"/>
    <w:rsid w:val="00796460"/>
    <w:rsid w:val="00796674"/>
    <w:rsid w:val="007967C7"/>
    <w:rsid w:val="00796B44"/>
    <w:rsid w:val="00796E6A"/>
    <w:rsid w:val="00797585"/>
    <w:rsid w:val="00797633"/>
    <w:rsid w:val="0079793C"/>
    <w:rsid w:val="00797A20"/>
    <w:rsid w:val="00797CAC"/>
    <w:rsid w:val="007A0594"/>
    <w:rsid w:val="007A05BD"/>
    <w:rsid w:val="007A077B"/>
    <w:rsid w:val="007A080F"/>
    <w:rsid w:val="007A0A32"/>
    <w:rsid w:val="007A0F1A"/>
    <w:rsid w:val="007A11F1"/>
    <w:rsid w:val="007A15C7"/>
    <w:rsid w:val="007A1697"/>
    <w:rsid w:val="007A1826"/>
    <w:rsid w:val="007A18EA"/>
    <w:rsid w:val="007A197B"/>
    <w:rsid w:val="007A1996"/>
    <w:rsid w:val="007A1A16"/>
    <w:rsid w:val="007A1D6B"/>
    <w:rsid w:val="007A21F1"/>
    <w:rsid w:val="007A23DF"/>
    <w:rsid w:val="007A26A3"/>
    <w:rsid w:val="007A284D"/>
    <w:rsid w:val="007A2FBE"/>
    <w:rsid w:val="007A30A0"/>
    <w:rsid w:val="007A33DD"/>
    <w:rsid w:val="007A3524"/>
    <w:rsid w:val="007A36F9"/>
    <w:rsid w:val="007A37BA"/>
    <w:rsid w:val="007A39D6"/>
    <w:rsid w:val="007A3B11"/>
    <w:rsid w:val="007A3C21"/>
    <w:rsid w:val="007A3F2F"/>
    <w:rsid w:val="007A4058"/>
    <w:rsid w:val="007A4515"/>
    <w:rsid w:val="007A4A61"/>
    <w:rsid w:val="007A4AA9"/>
    <w:rsid w:val="007A5943"/>
    <w:rsid w:val="007A68B1"/>
    <w:rsid w:val="007A6983"/>
    <w:rsid w:val="007A6A8F"/>
    <w:rsid w:val="007A7179"/>
    <w:rsid w:val="007A74C2"/>
    <w:rsid w:val="007A785A"/>
    <w:rsid w:val="007A7DC0"/>
    <w:rsid w:val="007B007F"/>
    <w:rsid w:val="007B02EB"/>
    <w:rsid w:val="007B0325"/>
    <w:rsid w:val="007B0671"/>
    <w:rsid w:val="007B0F7B"/>
    <w:rsid w:val="007B1374"/>
    <w:rsid w:val="007B1622"/>
    <w:rsid w:val="007B1883"/>
    <w:rsid w:val="007B1BA8"/>
    <w:rsid w:val="007B1F35"/>
    <w:rsid w:val="007B20B9"/>
    <w:rsid w:val="007B26A2"/>
    <w:rsid w:val="007B2D7C"/>
    <w:rsid w:val="007B30D8"/>
    <w:rsid w:val="007B38FA"/>
    <w:rsid w:val="007B394F"/>
    <w:rsid w:val="007B3977"/>
    <w:rsid w:val="007B3C53"/>
    <w:rsid w:val="007B3C97"/>
    <w:rsid w:val="007B3DBC"/>
    <w:rsid w:val="007B3E4B"/>
    <w:rsid w:val="007B3EB0"/>
    <w:rsid w:val="007B4306"/>
    <w:rsid w:val="007B4A37"/>
    <w:rsid w:val="007B4CEE"/>
    <w:rsid w:val="007B4D45"/>
    <w:rsid w:val="007B4D9F"/>
    <w:rsid w:val="007B55D1"/>
    <w:rsid w:val="007B57C8"/>
    <w:rsid w:val="007B5961"/>
    <w:rsid w:val="007B5B6A"/>
    <w:rsid w:val="007B6184"/>
    <w:rsid w:val="007B6584"/>
    <w:rsid w:val="007B6690"/>
    <w:rsid w:val="007B6AA5"/>
    <w:rsid w:val="007B6B87"/>
    <w:rsid w:val="007B78B1"/>
    <w:rsid w:val="007B7B13"/>
    <w:rsid w:val="007B7E03"/>
    <w:rsid w:val="007B7E66"/>
    <w:rsid w:val="007C0063"/>
    <w:rsid w:val="007C02DA"/>
    <w:rsid w:val="007C0794"/>
    <w:rsid w:val="007C07E8"/>
    <w:rsid w:val="007C090A"/>
    <w:rsid w:val="007C0A47"/>
    <w:rsid w:val="007C0BA9"/>
    <w:rsid w:val="007C0E84"/>
    <w:rsid w:val="007C0F14"/>
    <w:rsid w:val="007C13F3"/>
    <w:rsid w:val="007C1638"/>
    <w:rsid w:val="007C19F3"/>
    <w:rsid w:val="007C1AF8"/>
    <w:rsid w:val="007C205E"/>
    <w:rsid w:val="007C2158"/>
    <w:rsid w:val="007C276B"/>
    <w:rsid w:val="007C2A37"/>
    <w:rsid w:val="007C2ADB"/>
    <w:rsid w:val="007C3C25"/>
    <w:rsid w:val="007C3F51"/>
    <w:rsid w:val="007C4088"/>
    <w:rsid w:val="007C42E3"/>
    <w:rsid w:val="007C433F"/>
    <w:rsid w:val="007C4BB6"/>
    <w:rsid w:val="007C4D35"/>
    <w:rsid w:val="007C4E6C"/>
    <w:rsid w:val="007C52EA"/>
    <w:rsid w:val="007C561E"/>
    <w:rsid w:val="007C5AF3"/>
    <w:rsid w:val="007C5CBD"/>
    <w:rsid w:val="007C629C"/>
    <w:rsid w:val="007C65D3"/>
    <w:rsid w:val="007C6821"/>
    <w:rsid w:val="007C69E9"/>
    <w:rsid w:val="007C6C09"/>
    <w:rsid w:val="007C7469"/>
    <w:rsid w:val="007C7577"/>
    <w:rsid w:val="007C77AF"/>
    <w:rsid w:val="007C7811"/>
    <w:rsid w:val="007C7A0D"/>
    <w:rsid w:val="007D05A0"/>
    <w:rsid w:val="007D065A"/>
    <w:rsid w:val="007D0C3E"/>
    <w:rsid w:val="007D0D75"/>
    <w:rsid w:val="007D163A"/>
    <w:rsid w:val="007D178F"/>
    <w:rsid w:val="007D1981"/>
    <w:rsid w:val="007D1A27"/>
    <w:rsid w:val="007D2040"/>
    <w:rsid w:val="007D23B8"/>
    <w:rsid w:val="007D2813"/>
    <w:rsid w:val="007D2C92"/>
    <w:rsid w:val="007D30F2"/>
    <w:rsid w:val="007D30FE"/>
    <w:rsid w:val="007D3520"/>
    <w:rsid w:val="007D3554"/>
    <w:rsid w:val="007D35DA"/>
    <w:rsid w:val="007D3670"/>
    <w:rsid w:val="007D36AD"/>
    <w:rsid w:val="007D3815"/>
    <w:rsid w:val="007D3BDC"/>
    <w:rsid w:val="007D4156"/>
    <w:rsid w:val="007D438B"/>
    <w:rsid w:val="007D44FE"/>
    <w:rsid w:val="007D48C0"/>
    <w:rsid w:val="007D5A2B"/>
    <w:rsid w:val="007D5AF4"/>
    <w:rsid w:val="007D5DCA"/>
    <w:rsid w:val="007D5DDA"/>
    <w:rsid w:val="007D5E6B"/>
    <w:rsid w:val="007D5E8D"/>
    <w:rsid w:val="007D6214"/>
    <w:rsid w:val="007D63B2"/>
    <w:rsid w:val="007D666A"/>
    <w:rsid w:val="007D6724"/>
    <w:rsid w:val="007D6D3F"/>
    <w:rsid w:val="007D6E02"/>
    <w:rsid w:val="007D70B8"/>
    <w:rsid w:val="007D70D1"/>
    <w:rsid w:val="007D77F5"/>
    <w:rsid w:val="007D7C8A"/>
    <w:rsid w:val="007D7DD7"/>
    <w:rsid w:val="007E004E"/>
    <w:rsid w:val="007E02B9"/>
    <w:rsid w:val="007E0606"/>
    <w:rsid w:val="007E0673"/>
    <w:rsid w:val="007E06A5"/>
    <w:rsid w:val="007E1160"/>
    <w:rsid w:val="007E149F"/>
    <w:rsid w:val="007E1B7D"/>
    <w:rsid w:val="007E1BEC"/>
    <w:rsid w:val="007E1CA6"/>
    <w:rsid w:val="007E1CED"/>
    <w:rsid w:val="007E2243"/>
    <w:rsid w:val="007E2AE6"/>
    <w:rsid w:val="007E3088"/>
    <w:rsid w:val="007E35C9"/>
    <w:rsid w:val="007E35F9"/>
    <w:rsid w:val="007E378D"/>
    <w:rsid w:val="007E3968"/>
    <w:rsid w:val="007E397C"/>
    <w:rsid w:val="007E39BF"/>
    <w:rsid w:val="007E39E2"/>
    <w:rsid w:val="007E3B93"/>
    <w:rsid w:val="007E3DEB"/>
    <w:rsid w:val="007E3E6F"/>
    <w:rsid w:val="007E3F71"/>
    <w:rsid w:val="007E44B5"/>
    <w:rsid w:val="007E4652"/>
    <w:rsid w:val="007E466A"/>
    <w:rsid w:val="007E47DA"/>
    <w:rsid w:val="007E48BB"/>
    <w:rsid w:val="007E49F5"/>
    <w:rsid w:val="007E4A0B"/>
    <w:rsid w:val="007E4A80"/>
    <w:rsid w:val="007E51F4"/>
    <w:rsid w:val="007E5B3F"/>
    <w:rsid w:val="007E5CF5"/>
    <w:rsid w:val="007E5FD3"/>
    <w:rsid w:val="007E6242"/>
    <w:rsid w:val="007E6856"/>
    <w:rsid w:val="007E6902"/>
    <w:rsid w:val="007E6A30"/>
    <w:rsid w:val="007E6A7E"/>
    <w:rsid w:val="007E6AE3"/>
    <w:rsid w:val="007E6AF3"/>
    <w:rsid w:val="007E6F30"/>
    <w:rsid w:val="007E768E"/>
    <w:rsid w:val="007E76B4"/>
    <w:rsid w:val="007E7789"/>
    <w:rsid w:val="007E790E"/>
    <w:rsid w:val="007E7AA3"/>
    <w:rsid w:val="007E7F58"/>
    <w:rsid w:val="007E7FD0"/>
    <w:rsid w:val="007F0423"/>
    <w:rsid w:val="007F05F0"/>
    <w:rsid w:val="007F0E4E"/>
    <w:rsid w:val="007F0EF7"/>
    <w:rsid w:val="007F0EF9"/>
    <w:rsid w:val="007F13CB"/>
    <w:rsid w:val="007F159A"/>
    <w:rsid w:val="007F1BB8"/>
    <w:rsid w:val="007F207E"/>
    <w:rsid w:val="007F247E"/>
    <w:rsid w:val="007F26F2"/>
    <w:rsid w:val="007F2899"/>
    <w:rsid w:val="007F289C"/>
    <w:rsid w:val="007F2BFF"/>
    <w:rsid w:val="007F2D83"/>
    <w:rsid w:val="007F3088"/>
    <w:rsid w:val="007F35D6"/>
    <w:rsid w:val="007F38A7"/>
    <w:rsid w:val="007F3AD0"/>
    <w:rsid w:val="007F3AF2"/>
    <w:rsid w:val="007F3AF9"/>
    <w:rsid w:val="007F3C36"/>
    <w:rsid w:val="007F3CCE"/>
    <w:rsid w:val="007F4073"/>
    <w:rsid w:val="007F4776"/>
    <w:rsid w:val="007F4965"/>
    <w:rsid w:val="007F4A7E"/>
    <w:rsid w:val="007F4CD4"/>
    <w:rsid w:val="007F4E99"/>
    <w:rsid w:val="007F543B"/>
    <w:rsid w:val="007F5538"/>
    <w:rsid w:val="007F587F"/>
    <w:rsid w:val="007F593C"/>
    <w:rsid w:val="007F5A05"/>
    <w:rsid w:val="007F5A21"/>
    <w:rsid w:val="007F5A3E"/>
    <w:rsid w:val="007F5B56"/>
    <w:rsid w:val="007F5D83"/>
    <w:rsid w:val="007F61AA"/>
    <w:rsid w:val="007F6303"/>
    <w:rsid w:val="007F6363"/>
    <w:rsid w:val="007F6F21"/>
    <w:rsid w:val="007F745C"/>
    <w:rsid w:val="007F7736"/>
    <w:rsid w:val="007F7AC3"/>
    <w:rsid w:val="007F7CE5"/>
    <w:rsid w:val="007F7EDE"/>
    <w:rsid w:val="008001C6"/>
    <w:rsid w:val="0080038D"/>
    <w:rsid w:val="00800D37"/>
    <w:rsid w:val="00801396"/>
    <w:rsid w:val="00801518"/>
    <w:rsid w:val="008015F2"/>
    <w:rsid w:val="00801A94"/>
    <w:rsid w:val="00801B9B"/>
    <w:rsid w:val="00801CB9"/>
    <w:rsid w:val="00801F65"/>
    <w:rsid w:val="0080237B"/>
    <w:rsid w:val="00802394"/>
    <w:rsid w:val="00802459"/>
    <w:rsid w:val="00802520"/>
    <w:rsid w:val="0080282A"/>
    <w:rsid w:val="00802BC6"/>
    <w:rsid w:val="00802CC6"/>
    <w:rsid w:val="00802F71"/>
    <w:rsid w:val="00803371"/>
    <w:rsid w:val="0080352A"/>
    <w:rsid w:val="0080375B"/>
    <w:rsid w:val="00803957"/>
    <w:rsid w:val="00803CE0"/>
    <w:rsid w:val="00803DE3"/>
    <w:rsid w:val="00804315"/>
    <w:rsid w:val="008047CB"/>
    <w:rsid w:val="008049DA"/>
    <w:rsid w:val="00805BB3"/>
    <w:rsid w:val="00805CE7"/>
    <w:rsid w:val="00805EB1"/>
    <w:rsid w:val="00805FD0"/>
    <w:rsid w:val="00806371"/>
    <w:rsid w:val="00806667"/>
    <w:rsid w:val="00806C07"/>
    <w:rsid w:val="00806C1B"/>
    <w:rsid w:val="00807057"/>
    <w:rsid w:val="008070C1"/>
    <w:rsid w:val="008071FB"/>
    <w:rsid w:val="0080731C"/>
    <w:rsid w:val="00807617"/>
    <w:rsid w:val="008077B2"/>
    <w:rsid w:val="0080780A"/>
    <w:rsid w:val="00807E59"/>
    <w:rsid w:val="00807FF4"/>
    <w:rsid w:val="008109F7"/>
    <w:rsid w:val="00810CC5"/>
    <w:rsid w:val="008111E8"/>
    <w:rsid w:val="0081164A"/>
    <w:rsid w:val="00811853"/>
    <w:rsid w:val="00811B34"/>
    <w:rsid w:val="00811D8F"/>
    <w:rsid w:val="00811EF3"/>
    <w:rsid w:val="00811F53"/>
    <w:rsid w:val="008121AD"/>
    <w:rsid w:val="008129FF"/>
    <w:rsid w:val="00812A98"/>
    <w:rsid w:val="008131D2"/>
    <w:rsid w:val="00813366"/>
    <w:rsid w:val="008133F6"/>
    <w:rsid w:val="0081354C"/>
    <w:rsid w:val="008137F1"/>
    <w:rsid w:val="00813F9B"/>
    <w:rsid w:val="00814033"/>
    <w:rsid w:val="00814079"/>
    <w:rsid w:val="008144A1"/>
    <w:rsid w:val="008145C2"/>
    <w:rsid w:val="00814F1E"/>
    <w:rsid w:val="00814F6C"/>
    <w:rsid w:val="00814F89"/>
    <w:rsid w:val="0081520F"/>
    <w:rsid w:val="00815287"/>
    <w:rsid w:val="0081596D"/>
    <w:rsid w:val="00815B65"/>
    <w:rsid w:val="00815BC6"/>
    <w:rsid w:val="00816507"/>
    <w:rsid w:val="00816B26"/>
    <w:rsid w:val="00817007"/>
    <w:rsid w:val="008174FA"/>
    <w:rsid w:val="00817631"/>
    <w:rsid w:val="008179FD"/>
    <w:rsid w:val="00817C9E"/>
    <w:rsid w:val="00817FCC"/>
    <w:rsid w:val="008206BA"/>
    <w:rsid w:val="008208E6"/>
    <w:rsid w:val="00820B23"/>
    <w:rsid w:val="00820D3D"/>
    <w:rsid w:val="00820D63"/>
    <w:rsid w:val="008213D6"/>
    <w:rsid w:val="0082162B"/>
    <w:rsid w:val="0082176E"/>
    <w:rsid w:val="0082178D"/>
    <w:rsid w:val="00821800"/>
    <w:rsid w:val="00821963"/>
    <w:rsid w:val="00821C5A"/>
    <w:rsid w:val="008222C5"/>
    <w:rsid w:val="00822502"/>
    <w:rsid w:val="008225D8"/>
    <w:rsid w:val="00822658"/>
    <w:rsid w:val="008226AC"/>
    <w:rsid w:val="0082278B"/>
    <w:rsid w:val="0082280A"/>
    <w:rsid w:val="008228B4"/>
    <w:rsid w:val="008231EE"/>
    <w:rsid w:val="008248D9"/>
    <w:rsid w:val="00824952"/>
    <w:rsid w:val="00824AF0"/>
    <w:rsid w:val="00824D2E"/>
    <w:rsid w:val="00824D9C"/>
    <w:rsid w:val="00825141"/>
    <w:rsid w:val="00825300"/>
    <w:rsid w:val="00825408"/>
    <w:rsid w:val="0082562B"/>
    <w:rsid w:val="008261F4"/>
    <w:rsid w:val="008263BC"/>
    <w:rsid w:val="00826637"/>
    <w:rsid w:val="0082665B"/>
    <w:rsid w:val="00826834"/>
    <w:rsid w:val="008268F5"/>
    <w:rsid w:val="0082708C"/>
    <w:rsid w:val="00827420"/>
    <w:rsid w:val="008275DE"/>
    <w:rsid w:val="008275EC"/>
    <w:rsid w:val="008277CE"/>
    <w:rsid w:val="008277FE"/>
    <w:rsid w:val="008278A3"/>
    <w:rsid w:val="00827A9A"/>
    <w:rsid w:val="00827CD4"/>
    <w:rsid w:val="00827CFA"/>
    <w:rsid w:val="00827D0F"/>
    <w:rsid w:val="00827DF8"/>
    <w:rsid w:val="00830038"/>
    <w:rsid w:val="0083003A"/>
    <w:rsid w:val="008301F9"/>
    <w:rsid w:val="008305F9"/>
    <w:rsid w:val="0083069D"/>
    <w:rsid w:val="00830809"/>
    <w:rsid w:val="0083093D"/>
    <w:rsid w:val="00830AC7"/>
    <w:rsid w:val="008310A3"/>
    <w:rsid w:val="008311AF"/>
    <w:rsid w:val="008311C9"/>
    <w:rsid w:val="0083124E"/>
    <w:rsid w:val="00831470"/>
    <w:rsid w:val="008315CD"/>
    <w:rsid w:val="00831BB1"/>
    <w:rsid w:val="00831C5A"/>
    <w:rsid w:val="00831EBC"/>
    <w:rsid w:val="00831EC8"/>
    <w:rsid w:val="0083206D"/>
    <w:rsid w:val="008320AB"/>
    <w:rsid w:val="00832188"/>
    <w:rsid w:val="00832497"/>
    <w:rsid w:val="00832698"/>
    <w:rsid w:val="008327AD"/>
    <w:rsid w:val="00832A22"/>
    <w:rsid w:val="00832AE8"/>
    <w:rsid w:val="00832F30"/>
    <w:rsid w:val="008330BC"/>
    <w:rsid w:val="00833865"/>
    <w:rsid w:val="00833E98"/>
    <w:rsid w:val="008341AF"/>
    <w:rsid w:val="0083426E"/>
    <w:rsid w:val="00834478"/>
    <w:rsid w:val="00834A1F"/>
    <w:rsid w:val="00834C47"/>
    <w:rsid w:val="00834E64"/>
    <w:rsid w:val="008353BE"/>
    <w:rsid w:val="00835A4A"/>
    <w:rsid w:val="00835E74"/>
    <w:rsid w:val="00835F3F"/>
    <w:rsid w:val="00835F5F"/>
    <w:rsid w:val="0083622F"/>
    <w:rsid w:val="0083676E"/>
    <w:rsid w:val="00836AC8"/>
    <w:rsid w:val="008372D6"/>
    <w:rsid w:val="008373A5"/>
    <w:rsid w:val="008378D3"/>
    <w:rsid w:val="0083797E"/>
    <w:rsid w:val="00837F74"/>
    <w:rsid w:val="0084000B"/>
    <w:rsid w:val="00840117"/>
    <w:rsid w:val="0084017B"/>
    <w:rsid w:val="008402C9"/>
    <w:rsid w:val="00840937"/>
    <w:rsid w:val="00840A65"/>
    <w:rsid w:val="00840C6D"/>
    <w:rsid w:val="008418DB"/>
    <w:rsid w:val="00841936"/>
    <w:rsid w:val="00841ABA"/>
    <w:rsid w:val="00841BF5"/>
    <w:rsid w:val="00841E4E"/>
    <w:rsid w:val="00841F08"/>
    <w:rsid w:val="00841FF6"/>
    <w:rsid w:val="008424B9"/>
    <w:rsid w:val="008425C9"/>
    <w:rsid w:val="00842675"/>
    <w:rsid w:val="00842A0D"/>
    <w:rsid w:val="00843289"/>
    <w:rsid w:val="008437D3"/>
    <w:rsid w:val="00843C9B"/>
    <w:rsid w:val="00844171"/>
    <w:rsid w:val="008444B5"/>
    <w:rsid w:val="008444F5"/>
    <w:rsid w:val="008446C5"/>
    <w:rsid w:val="008446D9"/>
    <w:rsid w:val="008449D5"/>
    <w:rsid w:val="0084511D"/>
    <w:rsid w:val="00845194"/>
    <w:rsid w:val="0084532D"/>
    <w:rsid w:val="008455BB"/>
    <w:rsid w:val="008457E8"/>
    <w:rsid w:val="00845E5C"/>
    <w:rsid w:val="008461C1"/>
    <w:rsid w:val="0084668C"/>
    <w:rsid w:val="008468CC"/>
    <w:rsid w:val="008469E5"/>
    <w:rsid w:val="00846FE6"/>
    <w:rsid w:val="008471DA"/>
    <w:rsid w:val="008476A8"/>
    <w:rsid w:val="00847B52"/>
    <w:rsid w:val="00847B57"/>
    <w:rsid w:val="00847F79"/>
    <w:rsid w:val="0085008C"/>
    <w:rsid w:val="008502A7"/>
    <w:rsid w:val="008502E6"/>
    <w:rsid w:val="00850ABA"/>
    <w:rsid w:val="008513AA"/>
    <w:rsid w:val="008513B9"/>
    <w:rsid w:val="00851721"/>
    <w:rsid w:val="0085180D"/>
    <w:rsid w:val="00851C5F"/>
    <w:rsid w:val="00851F8E"/>
    <w:rsid w:val="00852249"/>
    <w:rsid w:val="00852364"/>
    <w:rsid w:val="0085262E"/>
    <w:rsid w:val="008528FB"/>
    <w:rsid w:val="0085297A"/>
    <w:rsid w:val="00852B0B"/>
    <w:rsid w:val="00852B6C"/>
    <w:rsid w:val="00852F20"/>
    <w:rsid w:val="008531C1"/>
    <w:rsid w:val="00853F6B"/>
    <w:rsid w:val="008540A4"/>
    <w:rsid w:val="0085425B"/>
    <w:rsid w:val="0085427F"/>
    <w:rsid w:val="00854785"/>
    <w:rsid w:val="00855289"/>
    <w:rsid w:val="008553B7"/>
    <w:rsid w:val="0085575E"/>
    <w:rsid w:val="00855784"/>
    <w:rsid w:val="00855B19"/>
    <w:rsid w:val="00855B95"/>
    <w:rsid w:val="00855E2E"/>
    <w:rsid w:val="008561FB"/>
    <w:rsid w:val="0085658B"/>
    <w:rsid w:val="00856B3A"/>
    <w:rsid w:val="00856FCE"/>
    <w:rsid w:val="00856FD7"/>
    <w:rsid w:val="008573FE"/>
    <w:rsid w:val="0085771B"/>
    <w:rsid w:val="008579D8"/>
    <w:rsid w:val="00857C75"/>
    <w:rsid w:val="00860051"/>
    <w:rsid w:val="00860223"/>
    <w:rsid w:val="008603B4"/>
    <w:rsid w:val="008603D0"/>
    <w:rsid w:val="0086088C"/>
    <w:rsid w:val="00860A63"/>
    <w:rsid w:val="0086142D"/>
    <w:rsid w:val="0086148C"/>
    <w:rsid w:val="00861A49"/>
    <w:rsid w:val="00861BEE"/>
    <w:rsid w:val="00861D40"/>
    <w:rsid w:val="00862E3D"/>
    <w:rsid w:val="00862E44"/>
    <w:rsid w:val="00863146"/>
    <w:rsid w:val="00863194"/>
    <w:rsid w:val="0086377C"/>
    <w:rsid w:val="008638FC"/>
    <w:rsid w:val="00863B09"/>
    <w:rsid w:val="00863B44"/>
    <w:rsid w:val="00864257"/>
    <w:rsid w:val="008646B1"/>
    <w:rsid w:val="00864769"/>
    <w:rsid w:val="008647B3"/>
    <w:rsid w:val="00864DB6"/>
    <w:rsid w:val="008650FC"/>
    <w:rsid w:val="0086521C"/>
    <w:rsid w:val="00865595"/>
    <w:rsid w:val="0086559D"/>
    <w:rsid w:val="00865E4F"/>
    <w:rsid w:val="00866374"/>
    <w:rsid w:val="008666BD"/>
    <w:rsid w:val="0086689B"/>
    <w:rsid w:val="00866B43"/>
    <w:rsid w:val="00866C70"/>
    <w:rsid w:val="00866F93"/>
    <w:rsid w:val="00867176"/>
    <w:rsid w:val="00867244"/>
    <w:rsid w:val="008679BD"/>
    <w:rsid w:val="00867A70"/>
    <w:rsid w:val="00867C3A"/>
    <w:rsid w:val="00867CA8"/>
    <w:rsid w:val="00867CD8"/>
    <w:rsid w:val="00867F19"/>
    <w:rsid w:val="0087065B"/>
    <w:rsid w:val="00870BB0"/>
    <w:rsid w:val="00870CF0"/>
    <w:rsid w:val="00870DBE"/>
    <w:rsid w:val="00870DCE"/>
    <w:rsid w:val="0087105F"/>
    <w:rsid w:val="00871414"/>
    <w:rsid w:val="00871806"/>
    <w:rsid w:val="00871C77"/>
    <w:rsid w:val="008720D5"/>
    <w:rsid w:val="008724BD"/>
    <w:rsid w:val="008725AA"/>
    <w:rsid w:val="00872625"/>
    <w:rsid w:val="00872E55"/>
    <w:rsid w:val="00872E90"/>
    <w:rsid w:val="0087352C"/>
    <w:rsid w:val="00873544"/>
    <w:rsid w:val="008737CE"/>
    <w:rsid w:val="00874912"/>
    <w:rsid w:val="00874F7D"/>
    <w:rsid w:val="00874FC9"/>
    <w:rsid w:val="0087526D"/>
    <w:rsid w:val="00875314"/>
    <w:rsid w:val="0087538B"/>
    <w:rsid w:val="00875454"/>
    <w:rsid w:val="008755EF"/>
    <w:rsid w:val="008757F5"/>
    <w:rsid w:val="008759D0"/>
    <w:rsid w:val="00875E2E"/>
    <w:rsid w:val="00875EB1"/>
    <w:rsid w:val="00876BF2"/>
    <w:rsid w:val="00876CB2"/>
    <w:rsid w:val="00876EBE"/>
    <w:rsid w:val="008775EF"/>
    <w:rsid w:val="00877771"/>
    <w:rsid w:val="008778B0"/>
    <w:rsid w:val="008779AF"/>
    <w:rsid w:val="008779CC"/>
    <w:rsid w:val="00877A3A"/>
    <w:rsid w:val="00877B2F"/>
    <w:rsid w:val="00877BD4"/>
    <w:rsid w:val="00877ED4"/>
    <w:rsid w:val="0088002F"/>
    <w:rsid w:val="008803F4"/>
    <w:rsid w:val="00880CAA"/>
    <w:rsid w:val="00881435"/>
    <w:rsid w:val="00881704"/>
    <w:rsid w:val="0088190A"/>
    <w:rsid w:val="00881B9A"/>
    <w:rsid w:val="008822E5"/>
    <w:rsid w:val="00882754"/>
    <w:rsid w:val="008827ED"/>
    <w:rsid w:val="008829BD"/>
    <w:rsid w:val="00882B9F"/>
    <w:rsid w:val="00882D37"/>
    <w:rsid w:val="00882EA3"/>
    <w:rsid w:val="00883040"/>
    <w:rsid w:val="00883043"/>
    <w:rsid w:val="00883231"/>
    <w:rsid w:val="008833D0"/>
    <w:rsid w:val="008839D4"/>
    <w:rsid w:val="00883C2E"/>
    <w:rsid w:val="00883C54"/>
    <w:rsid w:val="00884002"/>
    <w:rsid w:val="008844E2"/>
    <w:rsid w:val="00884A11"/>
    <w:rsid w:val="00884DFE"/>
    <w:rsid w:val="00884F6D"/>
    <w:rsid w:val="00885105"/>
    <w:rsid w:val="0088514C"/>
    <w:rsid w:val="00885224"/>
    <w:rsid w:val="00885A9F"/>
    <w:rsid w:val="00885C25"/>
    <w:rsid w:val="00885CB6"/>
    <w:rsid w:val="00885D33"/>
    <w:rsid w:val="0088637C"/>
    <w:rsid w:val="008863AC"/>
    <w:rsid w:val="00886426"/>
    <w:rsid w:val="008869E1"/>
    <w:rsid w:val="00886DF0"/>
    <w:rsid w:val="00886FF8"/>
    <w:rsid w:val="008875E1"/>
    <w:rsid w:val="00887A65"/>
    <w:rsid w:val="00887D68"/>
    <w:rsid w:val="00887E11"/>
    <w:rsid w:val="0089066A"/>
    <w:rsid w:val="00890AC7"/>
    <w:rsid w:val="00890B43"/>
    <w:rsid w:val="00890D87"/>
    <w:rsid w:val="008910E4"/>
    <w:rsid w:val="00891494"/>
    <w:rsid w:val="00891711"/>
    <w:rsid w:val="00891BC6"/>
    <w:rsid w:val="00891CFD"/>
    <w:rsid w:val="00891E44"/>
    <w:rsid w:val="00891E78"/>
    <w:rsid w:val="008922E4"/>
    <w:rsid w:val="00892D41"/>
    <w:rsid w:val="008931BE"/>
    <w:rsid w:val="00893276"/>
    <w:rsid w:val="008933A5"/>
    <w:rsid w:val="008936B8"/>
    <w:rsid w:val="00893881"/>
    <w:rsid w:val="00893B66"/>
    <w:rsid w:val="00894138"/>
    <w:rsid w:val="00894332"/>
    <w:rsid w:val="00894925"/>
    <w:rsid w:val="0089499F"/>
    <w:rsid w:val="00894EF3"/>
    <w:rsid w:val="00895037"/>
    <w:rsid w:val="00895194"/>
    <w:rsid w:val="008953E6"/>
    <w:rsid w:val="0089556D"/>
    <w:rsid w:val="00895622"/>
    <w:rsid w:val="00895B75"/>
    <w:rsid w:val="00895E72"/>
    <w:rsid w:val="00896161"/>
    <w:rsid w:val="008968F8"/>
    <w:rsid w:val="0089693C"/>
    <w:rsid w:val="008969FD"/>
    <w:rsid w:val="00896C82"/>
    <w:rsid w:val="00897196"/>
    <w:rsid w:val="008971F6"/>
    <w:rsid w:val="008973A6"/>
    <w:rsid w:val="00897B49"/>
    <w:rsid w:val="00897F27"/>
    <w:rsid w:val="008A01D6"/>
    <w:rsid w:val="008A0923"/>
    <w:rsid w:val="008A0B3D"/>
    <w:rsid w:val="008A0DBC"/>
    <w:rsid w:val="008A0DCA"/>
    <w:rsid w:val="008A0EFD"/>
    <w:rsid w:val="008A0FD6"/>
    <w:rsid w:val="008A134C"/>
    <w:rsid w:val="008A1366"/>
    <w:rsid w:val="008A1469"/>
    <w:rsid w:val="008A14B6"/>
    <w:rsid w:val="008A1A5F"/>
    <w:rsid w:val="008A1B6E"/>
    <w:rsid w:val="008A1BE1"/>
    <w:rsid w:val="008A1E9A"/>
    <w:rsid w:val="008A1FD0"/>
    <w:rsid w:val="008A1FE7"/>
    <w:rsid w:val="008A2291"/>
    <w:rsid w:val="008A2444"/>
    <w:rsid w:val="008A29F3"/>
    <w:rsid w:val="008A2AC0"/>
    <w:rsid w:val="008A323E"/>
    <w:rsid w:val="008A352A"/>
    <w:rsid w:val="008A3574"/>
    <w:rsid w:val="008A361B"/>
    <w:rsid w:val="008A3AB5"/>
    <w:rsid w:val="008A3B24"/>
    <w:rsid w:val="008A3B79"/>
    <w:rsid w:val="008A4173"/>
    <w:rsid w:val="008A4716"/>
    <w:rsid w:val="008A4EBF"/>
    <w:rsid w:val="008A566C"/>
    <w:rsid w:val="008A5DB8"/>
    <w:rsid w:val="008A609F"/>
    <w:rsid w:val="008A6284"/>
    <w:rsid w:val="008A6850"/>
    <w:rsid w:val="008A6A65"/>
    <w:rsid w:val="008A6A81"/>
    <w:rsid w:val="008A70FF"/>
    <w:rsid w:val="008A7730"/>
    <w:rsid w:val="008A7849"/>
    <w:rsid w:val="008A7A05"/>
    <w:rsid w:val="008A7D4E"/>
    <w:rsid w:val="008A7ECA"/>
    <w:rsid w:val="008B00B4"/>
    <w:rsid w:val="008B0491"/>
    <w:rsid w:val="008B0560"/>
    <w:rsid w:val="008B0B7F"/>
    <w:rsid w:val="008B0F60"/>
    <w:rsid w:val="008B1216"/>
    <w:rsid w:val="008B16B3"/>
    <w:rsid w:val="008B1C91"/>
    <w:rsid w:val="008B2071"/>
    <w:rsid w:val="008B218E"/>
    <w:rsid w:val="008B23EE"/>
    <w:rsid w:val="008B2B04"/>
    <w:rsid w:val="008B2F7A"/>
    <w:rsid w:val="008B3032"/>
    <w:rsid w:val="008B3037"/>
    <w:rsid w:val="008B3270"/>
    <w:rsid w:val="008B3F11"/>
    <w:rsid w:val="008B3FE9"/>
    <w:rsid w:val="008B414A"/>
    <w:rsid w:val="008B436A"/>
    <w:rsid w:val="008B454F"/>
    <w:rsid w:val="008B4552"/>
    <w:rsid w:val="008B4717"/>
    <w:rsid w:val="008B4A15"/>
    <w:rsid w:val="008B4E3B"/>
    <w:rsid w:val="008B5060"/>
    <w:rsid w:val="008B5107"/>
    <w:rsid w:val="008B57DB"/>
    <w:rsid w:val="008B583B"/>
    <w:rsid w:val="008B5875"/>
    <w:rsid w:val="008B595D"/>
    <w:rsid w:val="008B5C63"/>
    <w:rsid w:val="008B6165"/>
    <w:rsid w:val="008B6319"/>
    <w:rsid w:val="008B6420"/>
    <w:rsid w:val="008B6574"/>
    <w:rsid w:val="008B67AC"/>
    <w:rsid w:val="008B67DD"/>
    <w:rsid w:val="008B6B2A"/>
    <w:rsid w:val="008B7121"/>
    <w:rsid w:val="008B717D"/>
    <w:rsid w:val="008B7598"/>
    <w:rsid w:val="008B75FB"/>
    <w:rsid w:val="008B7981"/>
    <w:rsid w:val="008C0A69"/>
    <w:rsid w:val="008C0F44"/>
    <w:rsid w:val="008C0F7A"/>
    <w:rsid w:val="008C12E6"/>
    <w:rsid w:val="008C167F"/>
    <w:rsid w:val="008C170F"/>
    <w:rsid w:val="008C1827"/>
    <w:rsid w:val="008C1A2E"/>
    <w:rsid w:val="008C1A7E"/>
    <w:rsid w:val="008C1AE2"/>
    <w:rsid w:val="008C1DC3"/>
    <w:rsid w:val="008C2001"/>
    <w:rsid w:val="008C25B8"/>
    <w:rsid w:val="008C26D3"/>
    <w:rsid w:val="008C2822"/>
    <w:rsid w:val="008C291D"/>
    <w:rsid w:val="008C2C37"/>
    <w:rsid w:val="008C2CFB"/>
    <w:rsid w:val="008C2D68"/>
    <w:rsid w:val="008C2E35"/>
    <w:rsid w:val="008C31FB"/>
    <w:rsid w:val="008C353B"/>
    <w:rsid w:val="008C422A"/>
    <w:rsid w:val="008C4690"/>
    <w:rsid w:val="008C47D7"/>
    <w:rsid w:val="008C486F"/>
    <w:rsid w:val="008C524B"/>
    <w:rsid w:val="008C5420"/>
    <w:rsid w:val="008C55ED"/>
    <w:rsid w:val="008C5BF0"/>
    <w:rsid w:val="008C5C47"/>
    <w:rsid w:val="008C5E20"/>
    <w:rsid w:val="008C60C6"/>
    <w:rsid w:val="008C619D"/>
    <w:rsid w:val="008C61B0"/>
    <w:rsid w:val="008C637F"/>
    <w:rsid w:val="008C6767"/>
    <w:rsid w:val="008C6769"/>
    <w:rsid w:val="008C68AB"/>
    <w:rsid w:val="008C6969"/>
    <w:rsid w:val="008C6FD0"/>
    <w:rsid w:val="008C77A4"/>
    <w:rsid w:val="008C785F"/>
    <w:rsid w:val="008C7B5C"/>
    <w:rsid w:val="008D0270"/>
    <w:rsid w:val="008D02B9"/>
    <w:rsid w:val="008D0592"/>
    <w:rsid w:val="008D0F90"/>
    <w:rsid w:val="008D0FDF"/>
    <w:rsid w:val="008D1026"/>
    <w:rsid w:val="008D16E2"/>
    <w:rsid w:val="008D1941"/>
    <w:rsid w:val="008D1950"/>
    <w:rsid w:val="008D1BB4"/>
    <w:rsid w:val="008D1E0A"/>
    <w:rsid w:val="008D212C"/>
    <w:rsid w:val="008D2462"/>
    <w:rsid w:val="008D26CD"/>
    <w:rsid w:val="008D284F"/>
    <w:rsid w:val="008D2C84"/>
    <w:rsid w:val="008D303C"/>
    <w:rsid w:val="008D3078"/>
    <w:rsid w:val="008D345D"/>
    <w:rsid w:val="008D3671"/>
    <w:rsid w:val="008D3DBB"/>
    <w:rsid w:val="008D47C7"/>
    <w:rsid w:val="008D4DD2"/>
    <w:rsid w:val="008D5277"/>
    <w:rsid w:val="008D59A9"/>
    <w:rsid w:val="008D60EB"/>
    <w:rsid w:val="008D61BE"/>
    <w:rsid w:val="008D6252"/>
    <w:rsid w:val="008D659C"/>
    <w:rsid w:val="008D6756"/>
    <w:rsid w:val="008D6C20"/>
    <w:rsid w:val="008D6FC7"/>
    <w:rsid w:val="008D7068"/>
    <w:rsid w:val="008D714E"/>
    <w:rsid w:val="008D75FE"/>
    <w:rsid w:val="008D7808"/>
    <w:rsid w:val="008D7A23"/>
    <w:rsid w:val="008D7E39"/>
    <w:rsid w:val="008E06F6"/>
    <w:rsid w:val="008E07A4"/>
    <w:rsid w:val="008E07D7"/>
    <w:rsid w:val="008E0866"/>
    <w:rsid w:val="008E0901"/>
    <w:rsid w:val="008E0A4F"/>
    <w:rsid w:val="008E0AFB"/>
    <w:rsid w:val="008E0FE0"/>
    <w:rsid w:val="008E1C5D"/>
    <w:rsid w:val="008E2410"/>
    <w:rsid w:val="008E2506"/>
    <w:rsid w:val="008E2A06"/>
    <w:rsid w:val="008E2B41"/>
    <w:rsid w:val="008E2B55"/>
    <w:rsid w:val="008E2B9B"/>
    <w:rsid w:val="008E3620"/>
    <w:rsid w:val="008E3BF6"/>
    <w:rsid w:val="008E40FA"/>
    <w:rsid w:val="008E41D2"/>
    <w:rsid w:val="008E41F4"/>
    <w:rsid w:val="008E4239"/>
    <w:rsid w:val="008E4F36"/>
    <w:rsid w:val="008E5937"/>
    <w:rsid w:val="008E593E"/>
    <w:rsid w:val="008E5949"/>
    <w:rsid w:val="008E5A38"/>
    <w:rsid w:val="008E5B20"/>
    <w:rsid w:val="008E5B37"/>
    <w:rsid w:val="008E5F86"/>
    <w:rsid w:val="008E5FED"/>
    <w:rsid w:val="008E6364"/>
    <w:rsid w:val="008E647E"/>
    <w:rsid w:val="008E6552"/>
    <w:rsid w:val="008E685B"/>
    <w:rsid w:val="008E6BFE"/>
    <w:rsid w:val="008E7550"/>
    <w:rsid w:val="008E76D4"/>
    <w:rsid w:val="008E7832"/>
    <w:rsid w:val="008E7D92"/>
    <w:rsid w:val="008E7F9B"/>
    <w:rsid w:val="008F043D"/>
    <w:rsid w:val="008F060F"/>
    <w:rsid w:val="008F0805"/>
    <w:rsid w:val="008F0B79"/>
    <w:rsid w:val="008F0DA7"/>
    <w:rsid w:val="008F0EFA"/>
    <w:rsid w:val="008F157E"/>
    <w:rsid w:val="008F168A"/>
    <w:rsid w:val="008F1DFA"/>
    <w:rsid w:val="008F248C"/>
    <w:rsid w:val="008F25B0"/>
    <w:rsid w:val="008F26A1"/>
    <w:rsid w:val="008F273A"/>
    <w:rsid w:val="008F2C27"/>
    <w:rsid w:val="008F2DDF"/>
    <w:rsid w:val="008F3216"/>
    <w:rsid w:val="008F324F"/>
    <w:rsid w:val="008F349A"/>
    <w:rsid w:val="008F365D"/>
    <w:rsid w:val="008F36DB"/>
    <w:rsid w:val="008F39A2"/>
    <w:rsid w:val="008F3AF2"/>
    <w:rsid w:val="008F3D3D"/>
    <w:rsid w:val="008F3E3C"/>
    <w:rsid w:val="008F3F1C"/>
    <w:rsid w:val="008F4201"/>
    <w:rsid w:val="008F4AC5"/>
    <w:rsid w:val="008F4E87"/>
    <w:rsid w:val="008F5453"/>
    <w:rsid w:val="008F5950"/>
    <w:rsid w:val="008F5A55"/>
    <w:rsid w:val="008F5CEF"/>
    <w:rsid w:val="008F5FA0"/>
    <w:rsid w:val="008F62E5"/>
    <w:rsid w:val="008F655F"/>
    <w:rsid w:val="008F65C8"/>
    <w:rsid w:val="008F66E7"/>
    <w:rsid w:val="008F67C1"/>
    <w:rsid w:val="008F6C6D"/>
    <w:rsid w:val="008F6C71"/>
    <w:rsid w:val="008F6EB8"/>
    <w:rsid w:val="008F6F39"/>
    <w:rsid w:val="008F70E8"/>
    <w:rsid w:val="008F7310"/>
    <w:rsid w:val="008F773D"/>
    <w:rsid w:val="008F7783"/>
    <w:rsid w:val="008F799F"/>
    <w:rsid w:val="0090016C"/>
    <w:rsid w:val="00900297"/>
    <w:rsid w:val="009006CB"/>
    <w:rsid w:val="00900E78"/>
    <w:rsid w:val="009012FA"/>
    <w:rsid w:val="00901357"/>
    <w:rsid w:val="00901417"/>
    <w:rsid w:val="0090155B"/>
    <w:rsid w:val="00901660"/>
    <w:rsid w:val="00901C4A"/>
    <w:rsid w:val="00901EA9"/>
    <w:rsid w:val="00901F0E"/>
    <w:rsid w:val="00901FCD"/>
    <w:rsid w:val="00902787"/>
    <w:rsid w:val="00902A3F"/>
    <w:rsid w:val="00902A4E"/>
    <w:rsid w:val="00902B1D"/>
    <w:rsid w:val="00902B3E"/>
    <w:rsid w:val="00902DCF"/>
    <w:rsid w:val="00902E2B"/>
    <w:rsid w:val="00902EFE"/>
    <w:rsid w:val="0090318F"/>
    <w:rsid w:val="0090388C"/>
    <w:rsid w:val="00903A9D"/>
    <w:rsid w:val="00903D31"/>
    <w:rsid w:val="00903E18"/>
    <w:rsid w:val="00903F5B"/>
    <w:rsid w:val="009041A8"/>
    <w:rsid w:val="0090423C"/>
    <w:rsid w:val="00904EBB"/>
    <w:rsid w:val="009053D3"/>
    <w:rsid w:val="009058D7"/>
    <w:rsid w:val="0090594F"/>
    <w:rsid w:val="00905DE5"/>
    <w:rsid w:val="00905E56"/>
    <w:rsid w:val="00905EEA"/>
    <w:rsid w:val="0090658E"/>
    <w:rsid w:val="00906CA5"/>
    <w:rsid w:val="00906CD8"/>
    <w:rsid w:val="00906E71"/>
    <w:rsid w:val="0090708E"/>
    <w:rsid w:val="0090735F"/>
    <w:rsid w:val="009075BD"/>
    <w:rsid w:val="00907869"/>
    <w:rsid w:val="009079F4"/>
    <w:rsid w:val="00907B1B"/>
    <w:rsid w:val="00907CAD"/>
    <w:rsid w:val="00907D2A"/>
    <w:rsid w:val="00907D60"/>
    <w:rsid w:val="00910114"/>
    <w:rsid w:val="009102CC"/>
    <w:rsid w:val="00910385"/>
    <w:rsid w:val="009104E3"/>
    <w:rsid w:val="00910525"/>
    <w:rsid w:val="0091069A"/>
    <w:rsid w:val="00910EB4"/>
    <w:rsid w:val="00910F21"/>
    <w:rsid w:val="0091142E"/>
    <w:rsid w:val="00911827"/>
    <w:rsid w:val="0091196C"/>
    <w:rsid w:val="0091199D"/>
    <w:rsid w:val="00911AA8"/>
    <w:rsid w:val="00911F6C"/>
    <w:rsid w:val="0091216E"/>
    <w:rsid w:val="0091222A"/>
    <w:rsid w:val="009125F4"/>
    <w:rsid w:val="009127E2"/>
    <w:rsid w:val="00912A1B"/>
    <w:rsid w:val="00912F7F"/>
    <w:rsid w:val="009133AB"/>
    <w:rsid w:val="0091394C"/>
    <w:rsid w:val="00913BFF"/>
    <w:rsid w:val="00913C18"/>
    <w:rsid w:val="00913C4D"/>
    <w:rsid w:val="00913EF9"/>
    <w:rsid w:val="009140FA"/>
    <w:rsid w:val="0091448F"/>
    <w:rsid w:val="0091469E"/>
    <w:rsid w:val="009148E9"/>
    <w:rsid w:val="00914AFD"/>
    <w:rsid w:val="00914D58"/>
    <w:rsid w:val="00914EF2"/>
    <w:rsid w:val="0091511E"/>
    <w:rsid w:val="00915307"/>
    <w:rsid w:val="00915408"/>
    <w:rsid w:val="00915746"/>
    <w:rsid w:val="00915E5F"/>
    <w:rsid w:val="00916358"/>
    <w:rsid w:val="009165C3"/>
    <w:rsid w:val="009165D7"/>
    <w:rsid w:val="00916B0F"/>
    <w:rsid w:val="00916D94"/>
    <w:rsid w:val="00916EBC"/>
    <w:rsid w:val="0091701B"/>
    <w:rsid w:val="0091722F"/>
    <w:rsid w:val="009174F2"/>
    <w:rsid w:val="009176DA"/>
    <w:rsid w:val="00917E6D"/>
    <w:rsid w:val="009203D3"/>
    <w:rsid w:val="00920688"/>
    <w:rsid w:val="00920835"/>
    <w:rsid w:val="00920B7D"/>
    <w:rsid w:val="00920C7E"/>
    <w:rsid w:val="00920CF2"/>
    <w:rsid w:val="00921449"/>
    <w:rsid w:val="0092190C"/>
    <w:rsid w:val="00921C07"/>
    <w:rsid w:val="009220D5"/>
    <w:rsid w:val="00922228"/>
    <w:rsid w:val="009222FF"/>
    <w:rsid w:val="00922681"/>
    <w:rsid w:val="00922686"/>
    <w:rsid w:val="00923A59"/>
    <w:rsid w:val="009244CD"/>
    <w:rsid w:val="009247EA"/>
    <w:rsid w:val="00925214"/>
    <w:rsid w:val="00925440"/>
    <w:rsid w:val="00925710"/>
    <w:rsid w:val="00925A1D"/>
    <w:rsid w:val="009261AC"/>
    <w:rsid w:val="00926671"/>
    <w:rsid w:val="009267E8"/>
    <w:rsid w:val="00926973"/>
    <w:rsid w:val="00926B5D"/>
    <w:rsid w:val="00926E03"/>
    <w:rsid w:val="00926E7F"/>
    <w:rsid w:val="00927477"/>
    <w:rsid w:val="00927764"/>
    <w:rsid w:val="009279FE"/>
    <w:rsid w:val="0093003D"/>
    <w:rsid w:val="00930878"/>
    <w:rsid w:val="00930908"/>
    <w:rsid w:val="00930B18"/>
    <w:rsid w:val="00930E2F"/>
    <w:rsid w:val="0093115A"/>
    <w:rsid w:val="009311D3"/>
    <w:rsid w:val="009312BC"/>
    <w:rsid w:val="00931831"/>
    <w:rsid w:val="00931CCD"/>
    <w:rsid w:val="0093225C"/>
    <w:rsid w:val="0093234E"/>
    <w:rsid w:val="009324EF"/>
    <w:rsid w:val="009326D6"/>
    <w:rsid w:val="00932A3F"/>
    <w:rsid w:val="00933309"/>
    <w:rsid w:val="0093366A"/>
    <w:rsid w:val="00933C22"/>
    <w:rsid w:val="00933F5A"/>
    <w:rsid w:val="009342E8"/>
    <w:rsid w:val="0093439B"/>
    <w:rsid w:val="009343AC"/>
    <w:rsid w:val="00934426"/>
    <w:rsid w:val="00934D68"/>
    <w:rsid w:val="00934FB6"/>
    <w:rsid w:val="00934FCE"/>
    <w:rsid w:val="009351F8"/>
    <w:rsid w:val="009356B5"/>
    <w:rsid w:val="00935C1C"/>
    <w:rsid w:val="00935D3E"/>
    <w:rsid w:val="009369DB"/>
    <w:rsid w:val="00936A48"/>
    <w:rsid w:val="00936C5B"/>
    <w:rsid w:val="009370C9"/>
    <w:rsid w:val="00937111"/>
    <w:rsid w:val="009371DB"/>
    <w:rsid w:val="009375E9"/>
    <w:rsid w:val="0093764C"/>
    <w:rsid w:val="0093768B"/>
    <w:rsid w:val="00937B74"/>
    <w:rsid w:val="00940460"/>
    <w:rsid w:val="0094047C"/>
    <w:rsid w:val="00940833"/>
    <w:rsid w:val="00941142"/>
    <w:rsid w:val="0094126A"/>
    <w:rsid w:val="0094133E"/>
    <w:rsid w:val="00941ECA"/>
    <w:rsid w:val="00942281"/>
    <w:rsid w:val="009426A7"/>
    <w:rsid w:val="0094274B"/>
    <w:rsid w:val="00942832"/>
    <w:rsid w:val="00942891"/>
    <w:rsid w:val="009429CD"/>
    <w:rsid w:val="0094315D"/>
    <w:rsid w:val="009432B2"/>
    <w:rsid w:val="00943765"/>
    <w:rsid w:val="00943900"/>
    <w:rsid w:val="00943C47"/>
    <w:rsid w:val="00943DB9"/>
    <w:rsid w:val="00943F06"/>
    <w:rsid w:val="009443A4"/>
    <w:rsid w:val="00944553"/>
    <w:rsid w:val="009448E0"/>
    <w:rsid w:val="00944905"/>
    <w:rsid w:val="00944A21"/>
    <w:rsid w:val="00944C09"/>
    <w:rsid w:val="00944D8F"/>
    <w:rsid w:val="00945243"/>
    <w:rsid w:val="00945259"/>
    <w:rsid w:val="0094573A"/>
    <w:rsid w:val="00946241"/>
    <w:rsid w:val="009463B5"/>
    <w:rsid w:val="009466C9"/>
    <w:rsid w:val="0094689C"/>
    <w:rsid w:val="00946A43"/>
    <w:rsid w:val="00946C41"/>
    <w:rsid w:val="00946C47"/>
    <w:rsid w:val="00946CA3"/>
    <w:rsid w:val="00946F34"/>
    <w:rsid w:val="00946FA5"/>
    <w:rsid w:val="009474C5"/>
    <w:rsid w:val="00947B84"/>
    <w:rsid w:val="00947D72"/>
    <w:rsid w:val="00947FD1"/>
    <w:rsid w:val="00950008"/>
    <w:rsid w:val="009500D1"/>
    <w:rsid w:val="00950162"/>
    <w:rsid w:val="009501CC"/>
    <w:rsid w:val="009503D4"/>
    <w:rsid w:val="009505C1"/>
    <w:rsid w:val="00950A56"/>
    <w:rsid w:val="00950AA2"/>
    <w:rsid w:val="00950AFC"/>
    <w:rsid w:val="00950B6C"/>
    <w:rsid w:val="00951050"/>
    <w:rsid w:val="009512A2"/>
    <w:rsid w:val="00951456"/>
    <w:rsid w:val="0095163A"/>
    <w:rsid w:val="0095181C"/>
    <w:rsid w:val="009522AD"/>
    <w:rsid w:val="00952362"/>
    <w:rsid w:val="009526A2"/>
    <w:rsid w:val="00952A17"/>
    <w:rsid w:val="00952DC5"/>
    <w:rsid w:val="009535A8"/>
    <w:rsid w:val="009535F7"/>
    <w:rsid w:val="009537D6"/>
    <w:rsid w:val="00953874"/>
    <w:rsid w:val="00953995"/>
    <w:rsid w:val="00953FD8"/>
    <w:rsid w:val="00954973"/>
    <w:rsid w:val="00954AE1"/>
    <w:rsid w:val="0095589B"/>
    <w:rsid w:val="0095599D"/>
    <w:rsid w:val="00955D89"/>
    <w:rsid w:val="009568F0"/>
    <w:rsid w:val="00956ACA"/>
    <w:rsid w:val="00956AEC"/>
    <w:rsid w:val="00957357"/>
    <w:rsid w:val="00957358"/>
    <w:rsid w:val="00957722"/>
    <w:rsid w:val="0095777A"/>
    <w:rsid w:val="00960461"/>
    <w:rsid w:val="0096063F"/>
    <w:rsid w:val="00960A25"/>
    <w:rsid w:val="00960CB0"/>
    <w:rsid w:val="009610CC"/>
    <w:rsid w:val="009618D4"/>
    <w:rsid w:val="00961A88"/>
    <w:rsid w:val="00961BA2"/>
    <w:rsid w:val="009620A5"/>
    <w:rsid w:val="00962116"/>
    <w:rsid w:val="0096244C"/>
    <w:rsid w:val="009626ED"/>
    <w:rsid w:val="0096271A"/>
    <w:rsid w:val="00962B4B"/>
    <w:rsid w:val="00962D7C"/>
    <w:rsid w:val="00962F0D"/>
    <w:rsid w:val="00962F5A"/>
    <w:rsid w:val="009635AB"/>
    <w:rsid w:val="0096388D"/>
    <w:rsid w:val="009638AB"/>
    <w:rsid w:val="00963BF2"/>
    <w:rsid w:val="00963D21"/>
    <w:rsid w:val="009641AB"/>
    <w:rsid w:val="009643B3"/>
    <w:rsid w:val="00964651"/>
    <w:rsid w:val="0096477B"/>
    <w:rsid w:val="00964885"/>
    <w:rsid w:val="009649DD"/>
    <w:rsid w:val="00964A24"/>
    <w:rsid w:val="00964CBF"/>
    <w:rsid w:val="00964CF3"/>
    <w:rsid w:val="009652E3"/>
    <w:rsid w:val="0096532F"/>
    <w:rsid w:val="00965357"/>
    <w:rsid w:val="00965396"/>
    <w:rsid w:val="0096573F"/>
    <w:rsid w:val="00965CA8"/>
    <w:rsid w:val="009667C8"/>
    <w:rsid w:val="009668E4"/>
    <w:rsid w:val="00966E6B"/>
    <w:rsid w:val="00966EDB"/>
    <w:rsid w:val="00966EDC"/>
    <w:rsid w:val="00966FF8"/>
    <w:rsid w:val="009670EC"/>
    <w:rsid w:val="00967380"/>
    <w:rsid w:val="00967399"/>
    <w:rsid w:val="0096772E"/>
    <w:rsid w:val="00967920"/>
    <w:rsid w:val="00967C07"/>
    <w:rsid w:val="00970207"/>
    <w:rsid w:val="00970522"/>
    <w:rsid w:val="0097065B"/>
    <w:rsid w:val="009708AE"/>
    <w:rsid w:val="0097090B"/>
    <w:rsid w:val="009710C0"/>
    <w:rsid w:val="009710E9"/>
    <w:rsid w:val="0097113A"/>
    <w:rsid w:val="00971593"/>
    <w:rsid w:val="009718DF"/>
    <w:rsid w:val="00971940"/>
    <w:rsid w:val="00971B18"/>
    <w:rsid w:val="00971B83"/>
    <w:rsid w:val="00971BB5"/>
    <w:rsid w:val="00971C03"/>
    <w:rsid w:val="00971D7D"/>
    <w:rsid w:val="00971EC0"/>
    <w:rsid w:val="00972020"/>
    <w:rsid w:val="009727C3"/>
    <w:rsid w:val="009727C8"/>
    <w:rsid w:val="0097286A"/>
    <w:rsid w:val="00972C19"/>
    <w:rsid w:val="00972DAF"/>
    <w:rsid w:val="00973140"/>
    <w:rsid w:val="009732C1"/>
    <w:rsid w:val="009733DC"/>
    <w:rsid w:val="00973D93"/>
    <w:rsid w:val="00973F87"/>
    <w:rsid w:val="009740BA"/>
    <w:rsid w:val="009740E9"/>
    <w:rsid w:val="0097416C"/>
    <w:rsid w:val="009743EE"/>
    <w:rsid w:val="00974598"/>
    <w:rsid w:val="00974B9F"/>
    <w:rsid w:val="00974D64"/>
    <w:rsid w:val="00974DE9"/>
    <w:rsid w:val="00974E1B"/>
    <w:rsid w:val="009753E2"/>
    <w:rsid w:val="00975B6D"/>
    <w:rsid w:val="00975B6E"/>
    <w:rsid w:val="00975CC9"/>
    <w:rsid w:val="0097609B"/>
    <w:rsid w:val="009765B3"/>
    <w:rsid w:val="009767CE"/>
    <w:rsid w:val="00976E7E"/>
    <w:rsid w:val="00976FF0"/>
    <w:rsid w:val="0097715E"/>
    <w:rsid w:val="0097722E"/>
    <w:rsid w:val="009773A3"/>
    <w:rsid w:val="00977832"/>
    <w:rsid w:val="009779E4"/>
    <w:rsid w:val="00977D49"/>
    <w:rsid w:val="009807C1"/>
    <w:rsid w:val="009808D6"/>
    <w:rsid w:val="00980A21"/>
    <w:rsid w:val="00980DF5"/>
    <w:rsid w:val="0098106E"/>
    <w:rsid w:val="00981304"/>
    <w:rsid w:val="009815A7"/>
    <w:rsid w:val="00981A87"/>
    <w:rsid w:val="00981A93"/>
    <w:rsid w:val="00982231"/>
    <w:rsid w:val="0098266B"/>
    <w:rsid w:val="00982981"/>
    <w:rsid w:val="00982C27"/>
    <w:rsid w:val="00983190"/>
    <w:rsid w:val="009838E9"/>
    <w:rsid w:val="00983C63"/>
    <w:rsid w:val="00983F9C"/>
    <w:rsid w:val="00984025"/>
    <w:rsid w:val="00984252"/>
    <w:rsid w:val="00984384"/>
    <w:rsid w:val="00984734"/>
    <w:rsid w:val="00984A9A"/>
    <w:rsid w:val="00984D1B"/>
    <w:rsid w:val="00984E3F"/>
    <w:rsid w:val="0098576A"/>
    <w:rsid w:val="0098593A"/>
    <w:rsid w:val="0098594D"/>
    <w:rsid w:val="00985A3C"/>
    <w:rsid w:val="00985B10"/>
    <w:rsid w:val="00985B94"/>
    <w:rsid w:val="00985D3B"/>
    <w:rsid w:val="00985F61"/>
    <w:rsid w:val="00985FB8"/>
    <w:rsid w:val="00986686"/>
    <w:rsid w:val="009866A6"/>
    <w:rsid w:val="00986988"/>
    <w:rsid w:val="00987402"/>
    <w:rsid w:val="00987508"/>
    <w:rsid w:val="00987E2B"/>
    <w:rsid w:val="00987F12"/>
    <w:rsid w:val="00990370"/>
    <w:rsid w:val="009903B6"/>
    <w:rsid w:val="00990693"/>
    <w:rsid w:val="00990BE3"/>
    <w:rsid w:val="0099141F"/>
    <w:rsid w:val="00991590"/>
    <w:rsid w:val="009919E1"/>
    <w:rsid w:val="00991A52"/>
    <w:rsid w:val="00991BBA"/>
    <w:rsid w:val="00991D78"/>
    <w:rsid w:val="0099257E"/>
    <w:rsid w:val="009928DE"/>
    <w:rsid w:val="00992B3B"/>
    <w:rsid w:val="00993721"/>
    <w:rsid w:val="0099381E"/>
    <w:rsid w:val="0099393E"/>
    <w:rsid w:val="00993993"/>
    <w:rsid w:val="00993C73"/>
    <w:rsid w:val="00993CA6"/>
    <w:rsid w:val="00994500"/>
    <w:rsid w:val="0099455B"/>
    <w:rsid w:val="00994680"/>
    <w:rsid w:val="00994BAA"/>
    <w:rsid w:val="00994E00"/>
    <w:rsid w:val="0099536F"/>
    <w:rsid w:val="00995476"/>
    <w:rsid w:val="009955C1"/>
    <w:rsid w:val="00995941"/>
    <w:rsid w:val="00995958"/>
    <w:rsid w:val="00995B56"/>
    <w:rsid w:val="00995CCE"/>
    <w:rsid w:val="00995DA4"/>
    <w:rsid w:val="009967A5"/>
    <w:rsid w:val="009967D2"/>
    <w:rsid w:val="00996B1C"/>
    <w:rsid w:val="00996B9C"/>
    <w:rsid w:val="00996C03"/>
    <w:rsid w:val="00996D01"/>
    <w:rsid w:val="00996D99"/>
    <w:rsid w:val="009970BA"/>
    <w:rsid w:val="00997224"/>
    <w:rsid w:val="00997386"/>
    <w:rsid w:val="009973CB"/>
    <w:rsid w:val="00997636"/>
    <w:rsid w:val="00997781"/>
    <w:rsid w:val="009A038B"/>
    <w:rsid w:val="009A0424"/>
    <w:rsid w:val="009A08EB"/>
    <w:rsid w:val="009A0BC7"/>
    <w:rsid w:val="009A1294"/>
    <w:rsid w:val="009A17C9"/>
    <w:rsid w:val="009A18E8"/>
    <w:rsid w:val="009A1957"/>
    <w:rsid w:val="009A1AB9"/>
    <w:rsid w:val="009A21C6"/>
    <w:rsid w:val="009A26F5"/>
    <w:rsid w:val="009A2D71"/>
    <w:rsid w:val="009A2D89"/>
    <w:rsid w:val="009A3084"/>
    <w:rsid w:val="009A31D1"/>
    <w:rsid w:val="009A3488"/>
    <w:rsid w:val="009A38B2"/>
    <w:rsid w:val="009A40BF"/>
    <w:rsid w:val="009A46C9"/>
    <w:rsid w:val="009A4719"/>
    <w:rsid w:val="009A4996"/>
    <w:rsid w:val="009A4A7B"/>
    <w:rsid w:val="009A4B37"/>
    <w:rsid w:val="009A4B4B"/>
    <w:rsid w:val="009A4C1F"/>
    <w:rsid w:val="009A4C94"/>
    <w:rsid w:val="009A50B7"/>
    <w:rsid w:val="009A50E3"/>
    <w:rsid w:val="009A517C"/>
    <w:rsid w:val="009A59B4"/>
    <w:rsid w:val="009A6101"/>
    <w:rsid w:val="009A6111"/>
    <w:rsid w:val="009A611A"/>
    <w:rsid w:val="009A62B9"/>
    <w:rsid w:val="009A6434"/>
    <w:rsid w:val="009A657A"/>
    <w:rsid w:val="009A6C06"/>
    <w:rsid w:val="009A75C9"/>
    <w:rsid w:val="009A79F3"/>
    <w:rsid w:val="009A7AB5"/>
    <w:rsid w:val="009B02BC"/>
    <w:rsid w:val="009B07D2"/>
    <w:rsid w:val="009B0884"/>
    <w:rsid w:val="009B0A9F"/>
    <w:rsid w:val="009B0D9A"/>
    <w:rsid w:val="009B0DED"/>
    <w:rsid w:val="009B13AA"/>
    <w:rsid w:val="009B1724"/>
    <w:rsid w:val="009B18D2"/>
    <w:rsid w:val="009B1AF3"/>
    <w:rsid w:val="009B1D79"/>
    <w:rsid w:val="009B2544"/>
    <w:rsid w:val="009B26E0"/>
    <w:rsid w:val="009B285B"/>
    <w:rsid w:val="009B2CFE"/>
    <w:rsid w:val="009B30BE"/>
    <w:rsid w:val="009B3431"/>
    <w:rsid w:val="009B3843"/>
    <w:rsid w:val="009B41A3"/>
    <w:rsid w:val="009B4B97"/>
    <w:rsid w:val="009B5407"/>
    <w:rsid w:val="009B59FA"/>
    <w:rsid w:val="009B5B23"/>
    <w:rsid w:val="009B5EEA"/>
    <w:rsid w:val="009B6294"/>
    <w:rsid w:val="009B6632"/>
    <w:rsid w:val="009B6903"/>
    <w:rsid w:val="009B6BAE"/>
    <w:rsid w:val="009B6DCF"/>
    <w:rsid w:val="009B6E8A"/>
    <w:rsid w:val="009B6EF3"/>
    <w:rsid w:val="009B7251"/>
    <w:rsid w:val="009B72D3"/>
    <w:rsid w:val="009B7393"/>
    <w:rsid w:val="009B7538"/>
    <w:rsid w:val="009B793A"/>
    <w:rsid w:val="009B7A66"/>
    <w:rsid w:val="009B7D1F"/>
    <w:rsid w:val="009B7E31"/>
    <w:rsid w:val="009C016E"/>
    <w:rsid w:val="009C0AA6"/>
    <w:rsid w:val="009C0DC1"/>
    <w:rsid w:val="009C15DD"/>
    <w:rsid w:val="009C15E4"/>
    <w:rsid w:val="009C18C3"/>
    <w:rsid w:val="009C196B"/>
    <w:rsid w:val="009C1AC9"/>
    <w:rsid w:val="009C1B45"/>
    <w:rsid w:val="009C1B5A"/>
    <w:rsid w:val="009C1CFA"/>
    <w:rsid w:val="009C1D25"/>
    <w:rsid w:val="009C1D33"/>
    <w:rsid w:val="009C1DF5"/>
    <w:rsid w:val="009C1F96"/>
    <w:rsid w:val="009C2035"/>
    <w:rsid w:val="009C2435"/>
    <w:rsid w:val="009C26A5"/>
    <w:rsid w:val="009C28F9"/>
    <w:rsid w:val="009C2AD7"/>
    <w:rsid w:val="009C2CF3"/>
    <w:rsid w:val="009C2E1F"/>
    <w:rsid w:val="009C2E23"/>
    <w:rsid w:val="009C2FC2"/>
    <w:rsid w:val="009C3090"/>
    <w:rsid w:val="009C3F34"/>
    <w:rsid w:val="009C412C"/>
    <w:rsid w:val="009C4235"/>
    <w:rsid w:val="009C43FC"/>
    <w:rsid w:val="009C4413"/>
    <w:rsid w:val="009C4DE0"/>
    <w:rsid w:val="009C4FDB"/>
    <w:rsid w:val="009C5032"/>
    <w:rsid w:val="009C53B5"/>
    <w:rsid w:val="009C56E5"/>
    <w:rsid w:val="009C5843"/>
    <w:rsid w:val="009C5BB6"/>
    <w:rsid w:val="009C5D2B"/>
    <w:rsid w:val="009C5E79"/>
    <w:rsid w:val="009C602C"/>
    <w:rsid w:val="009C63DB"/>
    <w:rsid w:val="009C6425"/>
    <w:rsid w:val="009C64B7"/>
    <w:rsid w:val="009C653C"/>
    <w:rsid w:val="009C6B67"/>
    <w:rsid w:val="009C6D52"/>
    <w:rsid w:val="009C772E"/>
    <w:rsid w:val="009C78AA"/>
    <w:rsid w:val="009C7D4E"/>
    <w:rsid w:val="009D00A5"/>
    <w:rsid w:val="009D0228"/>
    <w:rsid w:val="009D0414"/>
    <w:rsid w:val="009D04E4"/>
    <w:rsid w:val="009D0614"/>
    <w:rsid w:val="009D0659"/>
    <w:rsid w:val="009D0763"/>
    <w:rsid w:val="009D0CDD"/>
    <w:rsid w:val="009D0D0E"/>
    <w:rsid w:val="009D0D41"/>
    <w:rsid w:val="009D0EA6"/>
    <w:rsid w:val="009D12E9"/>
    <w:rsid w:val="009D14BB"/>
    <w:rsid w:val="009D1535"/>
    <w:rsid w:val="009D1CFA"/>
    <w:rsid w:val="009D1FBB"/>
    <w:rsid w:val="009D242F"/>
    <w:rsid w:val="009D248C"/>
    <w:rsid w:val="009D2634"/>
    <w:rsid w:val="009D2F61"/>
    <w:rsid w:val="009D3147"/>
    <w:rsid w:val="009D3602"/>
    <w:rsid w:val="009D3C3D"/>
    <w:rsid w:val="009D412B"/>
    <w:rsid w:val="009D4218"/>
    <w:rsid w:val="009D46B5"/>
    <w:rsid w:val="009D48B2"/>
    <w:rsid w:val="009D4971"/>
    <w:rsid w:val="009D498B"/>
    <w:rsid w:val="009D4CA8"/>
    <w:rsid w:val="009D4D5F"/>
    <w:rsid w:val="009D53AA"/>
    <w:rsid w:val="009D5680"/>
    <w:rsid w:val="009D5C59"/>
    <w:rsid w:val="009D68D0"/>
    <w:rsid w:val="009D68FF"/>
    <w:rsid w:val="009D6B57"/>
    <w:rsid w:val="009D6C51"/>
    <w:rsid w:val="009D6FC3"/>
    <w:rsid w:val="009D6FE9"/>
    <w:rsid w:val="009D7311"/>
    <w:rsid w:val="009D7477"/>
    <w:rsid w:val="009D7763"/>
    <w:rsid w:val="009E02B3"/>
    <w:rsid w:val="009E05F2"/>
    <w:rsid w:val="009E0A5E"/>
    <w:rsid w:val="009E0E46"/>
    <w:rsid w:val="009E0FF7"/>
    <w:rsid w:val="009E11FF"/>
    <w:rsid w:val="009E1689"/>
    <w:rsid w:val="009E1A0F"/>
    <w:rsid w:val="009E1C83"/>
    <w:rsid w:val="009E1FC6"/>
    <w:rsid w:val="009E2161"/>
    <w:rsid w:val="009E25A0"/>
    <w:rsid w:val="009E31B9"/>
    <w:rsid w:val="009E3949"/>
    <w:rsid w:val="009E395D"/>
    <w:rsid w:val="009E3990"/>
    <w:rsid w:val="009E44D6"/>
    <w:rsid w:val="009E4559"/>
    <w:rsid w:val="009E4726"/>
    <w:rsid w:val="009E47EA"/>
    <w:rsid w:val="009E485E"/>
    <w:rsid w:val="009E4EAF"/>
    <w:rsid w:val="009E520A"/>
    <w:rsid w:val="009E557E"/>
    <w:rsid w:val="009E5602"/>
    <w:rsid w:val="009E5C3B"/>
    <w:rsid w:val="009E5DF5"/>
    <w:rsid w:val="009E5F37"/>
    <w:rsid w:val="009E60B7"/>
    <w:rsid w:val="009E60C6"/>
    <w:rsid w:val="009E64C6"/>
    <w:rsid w:val="009E650F"/>
    <w:rsid w:val="009E6728"/>
    <w:rsid w:val="009E68E4"/>
    <w:rsid w:val="009E6A85"/>
    <w:rsid w:val="009E6D5C"/>
    <w:rsid w:val="009E6E4D"/>
    <w:rsid w:val="009E6ED6"/>
    <w:rsid w:val="009E77B1"/>
    <w:rsid w:val="009E7B21"/>
    <w:rsid w:val="009E7E16"/>
    <w:rsid w:val="009F0869"/>
    <w:rsid w:val="009F0897"/>
    <w:rsid w:val="009F0AE7"/>
    <w:rsid w:val="009F0D8C"/>
    <w:rsid w:val="009F10CB"/>
    <w:rsid w:val="009F1140"/>
    <w:rsid w:val="009F1498"/>
    <w:rsid w:val="009F1694"/>
    <w:rsid w:val="009F212C"/>
    <w:rsid w:val="009F21AC"/>
    <w:rsid w:val="009F2349"/>
    <w:rsid w:val="009F2740"/>
    <w:rsid w:val="009F30BF"/>
    <w:rsid w:val="009F32FF"/>
    <w:rsid w:val="009F341A"/>
    <w:rsid w:val="009F375C"/>
    <w:rsid w:val="009F3920"/>
    <w:rsid w:val="009F46F7"/>
    <w:rsid w:val="009F4A16"/>
    <w:rsid w:val="009F4EE3"/>
    <w:rsid w:val="009F5417"/>
    <w:rsid w:val="009F54CC"/>
    <w:rsid w:val="009F5693"/>
    <w:rsid w:val="009F5A9D"/>
    <w:rsid w:val="009F5F90"/>
    <w:rsid w:val="009F62B8"/>
    <w:rsid w:val="009F69F7"/>
    <w:rsid w:val="009F6E45"/>
    <w:rsid w:val="009F771B"/>
    <w:rsid w:val="009F778B"/>
    <w:rsid w:val="009F7DF0"/>
    <w:rsid w:val="009F7E27"/>
    <w:rsid w:val="00A001E1"/>
    <w:rsid w:val="00A00329"/>
    <w:rsid w:val="00A00347"/>
    <w:rsid w:val="00A006CB"/>
    <w:rsid w:val="00A0095B"/>
    <w:rsid w:val="00A00A8A"/>
    <w:rsid w:val="00A00E56"/>
    <w:rsid w:val="00A00FD8"/>
    <w:rsid w:val="00A010C1"/>
    <w:rsid w:val="00A012BC"/>
    <w:rsid w:val="00A012DE"/>
    <w:rsid w:val="00A012EF"/>
    <w:rsid w:val="00A0131F"/>
    <w:rsid w:val="00A01668"/>
    <w:rsid w:val="00A01C6F"/>
    <w:rsid w:val="00A01F10"/>
    <w:rsid w:val="00A01F21"/>
    <w:rsid w:val="00A02862"/>
    <w:rsid w:val="00A0286C"/>
    <w:rsid w:val="00A0299B"/>
    <w:rsid w:val="00A02A20"/>
    <w:rsid w:val="00A02DE8"/>
    <w:rsid w:val="00A031E0"/>
    <w:rsid w:val="00A03654"/>
    <w:rsid w:val="00A037C1"/>
    <w:rsid w:val="00A037D3"/>
    <w:rsid w:val="00A03B41"/>
    <w:rsid w:val="00A03BEE"/>
    <w:rsid w:val="00A03C2C"/>
    <w:rsid w:val="00A041F9"/>
    <w:rsid w:val="00A05490"/>
    <w:rsid w:val="00A0563A"/>
    <w:rsid w:val="00A05B30"/>
    <w:rsid w:val="00A060D4"/>
    <w:rsid w:val="00A06193"/>
    <w:rsid w:val="00A067F1"/>
    <w:rsid w:val="00A06C16"/>
    <w:rsid w:val="00A07695"/>
    <w:rsid w:val="00A07BCF"/>
    <w:rsid w:val="00A10094"/>
    <w:rsid w:val="00A10204"/>
    <w:rsid w:val="00A10244"/>
    <w:rsid w:val="00A1075B"/>
    <w:rsid w:val="00A10817"/>
    <w:rsid w:val="00A10EF5"/>
    <w:rsid w:val="00A111D1"/>
    <w:rsid w:val="00A112B5"/>
    <w:rsid w:val="00A1130C"/>
    <w:rsid w:val="00A11673"/>
    <w:rsid w:val="00A12349"/>
    <w:rsid w:val="00A12468"/>
    <w:rsid w:val="00A12939"/>
    <w:rsid w:val="00A12C0B"/>
    <w:rsid w:val="00A12EE3"/>
    <w:rsid w:val="00A134FE"/>
    <w:rsid w:val="00A13594"/>
    <w:rsid w:val="00A13840"/>
    <w:rsid w:val="00A13977"/>
    <w:rsid w:val="00A13D0E"/>
    <w:rsid w:val="00A13E2A"/>
    <w:rsid w:val="00A13E8C"/>
    <w:rsid w:val="00A141F7"/>
    <w:rsid w:val="00A1423C"/>
    <w:rsid w:val="00A143D1"/>
    <w:rsid w:val="00A14AC9"/>
    <w:rsid w:val="00A14CD9"/>
    <w:rsid w:val="00A14DB1"/>
    <w:rsid w:val="00A152CE"/>
    <w:rsid w:val="00A153C9"/>
    <w:rsid w:val="00A1579D"/>
    <w:rsid w:val="00A159FC"/>
    <w:rsid w:val="00A15E25"/>
    <w:rsid w:val="00A15ED8"/>
    <w:rsid w:val="00A16116"/>
    <w:rsid w:val="00A16390"/>
    <w:rsid w:val="00A165C9"/>
    <w:rsid w:val="00A1674B"/>
    <w:rsid w:val="00A16F16"/>
    <w:rsid w:val="00A17095"/>
    <w:rsid w:val="00A173D0"/>
    <w:rsid w:val="00A17691"/>
    <w:rsid w:val="00A176F8"/>
    <w:rsid w:val="00A17CF6"/>
    <w:rsid w:val="00A17EC2"/>
    <w:rsid w:val="00A17FC9"/>
    <w:rsid w:val="00A200E6"/>
    <w:rsid w:val="00A207AD"/>
    <w:rsid w:val="00A20FF5"/>
    <w:rsid w:val="00A210E1"/>
    <w:rsid w:val="00A2141A"/>
    <w:rsid w:val="00A21421"/>
    <w:rsid w:val="00A216B5"/>
    <w:rsid w:val="00A216C4"/>
    <w:rsid w:val="00A218EB"/>
    <w:rsid w:val="00A21B0A"/>
    <w:rsid w:val="00A21B0B"/>
    <w:rsid w:val="00A21DFC"/>
    <w:rsid w:val="00A21EB9"/>
    <w:rsid w:val="00A21FD0"/>
    <w:rsid w:val="00A220BD"/>
    <w:rsid w:val="00A223CF"/>
    <w:rsid w:val="00A22A10"/>
    <w:rsid w:val="00A22C1C"/>
    <w:rsid w:val="00A22C9C"/>
    <w:rsid w:val="00A233B6"/>
    <w:rsid w:val="00A234F1"/>
    <w:rsid w:val="00A2361B"/>
    <w:rsid w:val="00A2364C"/>
    <w:rsid w:val="00A23BC2"/>
    <w:rsid w:val="00A23C19"/>
    <w:rsid w:val="00A23EE0"/>
    <w:rsid w:val="00A2411D"/>
    <w:rsid w:val="00A24156"/>
    <w:rsid w:val="00A242B5"/>
    <w:rsid w:val="00A247BB"/>
    <w:rsid w:val="00A24847"/>
    <w:rsid w:val="00A24A52"/>
    <w:rsid w:val="00A24D22"/>
    <w:rsid w:val="00A24E96"/>
    <w:rsid w:val="00A251AA"/>
    <w:rsid w:val="00A2537F"/>
    <w:rsid w:val="00A2549E"/>
    <w:rsid w:val="00A256C6"/>
    <w:rsid w:val="00A25A42"/>
    <w:rsid w:val="00A25A80"/>
    <w:rsid w:val="00A25BFC"/>
    <w:rsid w:val="00A26291"/>
    <w:rsid w:val="00A26450"/>
    <w:rsid w:val="00A2646F"/>
    <w:rsid w:val="00A265EF"/>
    <w:rsid w:val="00A26B28"/>
    <w:rsid w:val="00A26BF3"/>
    <w:rsid w:val="00A26DF8"/>
    <w:rsid w:val="00A26FEF"/>
    <w:rsid w:val="00A27478"/>
    <w:rsid w:val="00A27540"/>
    <w:rsid w:val="00A276AC"/>
    <w:rsid w:val="00A27853"/>
    <w:rsid w:val="00A2788F"/>
    <w:rsid w:val="00A278EA"/>
    <w:rsid w:val="00A2794C"/>
    <w:rsid w:val="00A2794F"/>
    <w:rsid w:val="00A2795C"/>
    <w:rsid w:val="00A27A13"/>
    <w:rsid w:val="00A27ACD"/>
    <w:rsid w:val="00A27AD9"/>
    <w:rsid w:val="00A27B8D"/>
    <w:rsid w:val="00A27BDF"/>
    <w:rsid w:val="00A27CF2"/>
    <w:rsid w:val="00A306E3"/>
    <w:rsid w:val="00A307F4"/>
    <w:rsid w:val="00A30AF4"/>
    <w:rsid w:val="00A30FC9"/>
    <w:rsid w:val="00A31007"/>
    <w:rsid w:val="00A312E0"/>
    <w:rsid w:val="00A314C5"/>
    <w:rsid w:val="00A3178F"/>
    <w:rsid w:val="00A31799"/>
    <w:rsid w:val="00A31859"/>
    <w:rsid w:val="00A319D0"/>
    <w:rsid w:val="00A319F8"/>
    <w:rsid w:val="00A31AF4"/>
    <w:rsid w:val="00A31DFE"/>
    <w:rsid w:val="00A32127"/>
    <w:rsid w:val="00A3233A"/>
    <w:rsid w:val="00A3238F"/>
    <w:rsid w:val="00A32496"/>
    <w:rsid w:val="00A326EA"/>
    <w:rsid w:val="00A3288E"/>
    <w:rsid w:val="00A329DF"/>
    <w:rsid w:val="00A32CCE"/>
    <w:rsid w:val="00A3318F"/>
    <w:rsid w:val="00A331C1"/>
    <w:rsid w:val="00A333C7"/>
    <w:rsid w:val="00A33483"/>
    <w:rsid w:val="00A33536"/>
    <w:rsid w:val="00A33920"/>
    <w:rsid w:val="00A33C72"/>
    <w:rsid w:val="00A343ED"/>
    <w:rsid w:val="00A3483F"/>
    <w:rsid w:val="00A34E1E"/>
    <w:rsid w:val="00A355B0"/>
    <w:rsid w:val="00A3582B"/>
    <w:rsid w:val="00A35F76"/>
    <w:rsid w:val="00A36263"/>
    <w:rsid w:val="00A36DCC"/>
    <w:rsid w:val="00A37B9C"/>
    <w:rsid w:val="00A37C11"/>
    <w:rsid w:val="00A37F39"/>
    <w:rsid w:val="00A40A32"/>
    <w:rsid w:val="00A40A85"/>
    <w:rsid w:val="00A40E12"/>
    <w:rsid w:val="00A412BE"/>
    <w:rsid w:val="00A415CA"/>
    <w:rsid w:val="00A415E9"/>
    <w:rsid w:val="00A4175B"/>
    <w:rsid w:val="00A41781"/>
    <w:rsid w:val="00A417B8"/>
    <w:rsid w:val="00A41AEF"/>
    <w:rsid w:val="00A41B6A"/>
    <w:rsid w:val="00A41B9D"/>
    <w:rsid w:val="00A41F67"/>
    <w:rsid w:val="00A42113"/>
    <w:rsid w:val="00A426FC"/>
    <w:rsid w:val="00A427FA"/>
    <w:rsid w:val="00A42CC9"/>
    <w:rsid w:val="00A42CE3"/>
    <w:rsid w:val="00A42D83"/>
    <w:rsid w:val="00A430C0"/>
    <w:rsid w:val="00A43305"/>
    <w:rsid w:val="00A4336B"/>
    <w:rsid w:val="00A43D49"/>
    <w:rsid w:val="00A43E02"/>
    <w:rsid w:val="00A44055"/>
    <w:rsid w:val="00A4416D"/>
    <w:rsid w:val="00A441A0"/>
    <w:rsid w:val="00A4441C"/>
    <w:rsid w:val="00A44522"/>
    <w:rsid w:val="00A44A83"/>
    <w:rsid w:val="00A44F25"/>
    <w:rsid w:val="00A44F7B"/>
    <w:rsid w:val="00A45341"/>
    <w:rsid w:val="00A453E3"/>
    <w:rsid w:val="00A4569F"/>
    <w:rsid w:val="00A4597C"/>
    <w:rsid w:val="00A46398"/>
    <w:rsid w:val="00A46944"/>
    <w:rsid w:val="00A47280"/>
    <w:rsid w:val="00A477B2"/>
    <w:rsid w:val="00A477D4"/>
    <w:rsid w:val="00A478FB"/>
    <w:rsid w:val="00A479A7"/>
    <w:rsid w:val="00A47A04"/>
    <w:rsid w:val="00A47E4D"/>
    <w:rsid w:val="00A47E83"/>
    <w:rsid w:val="00A47E8D"/>
    <w:rsid w:val="00A47EAC"/>
    <w:rsid w:val="00A47F65"/>
    <w:rsid w:val="00A47FBC"/>
    <w:rsid w:val="00A502AC"/>
    <w:rsid w:val="00A50C3F"/>
    <w:rsid w:val="00A50DB4"/>
    <w:rsid w:val="00A51848"/>
    <w:rsid w:val="00A51AF4"/>
    <w:rsid w:val="00A51B89"/>
    <w:rsid w:val="00A51F8B"/>
    <w:rsid w:val="00A5245F"/>
    <w:rsid w:val="00A52AF6"/>
    <w:rsid w:val="00A52C19"/>
    <w:rsid w:val="00A52EE6"/>
    <w:rsid w:val="00A53004"/>
    <w:rsid w:val="00A53095"/>
    <w:rsid w:val="00A530A9"/>
    <w:rsid w:val="00A530E1"/>
    <w:rsid w:val="00A5366B"/>
    <w:rsid w:val="00A53866"/>
    <w:rsid w:val="00A539F0"/>
    <w:rsid w:val="00A53EF3"/>
    <w:rsid w:val="00A54380"/>
    <w:rsid w:val="00A54670"/>
    <w:rsid w:val="00A54859"/>
    <w:rsid w:val="00A54B8A"/>
    <w:rsid w:val="00A54B96"/>
    <w:rsid w:val="00A54B97"/>
    <w:rsid w:val="00A54C77"/>
    <w:rsid w:val="00A54E0B"/>
    <w:rsid w:val="00A55045"/>
    <w:rsid w:val="00A551AD"/>
    <w:rsid w:val="00A55257"/>
    <w:rsid w:val="00A5539B"/>
    <w:rsid w:val="00A556FB"/>
    <w:rsid w:val="00A5578E"/>
    <w:rsid w:val="00A55BFF"/>
    <w:rsid w:val="00A55C2B"/>
    <w:rsid w:val="00A55E70"/>
    <w:rsid w:val="00A55F72"/>
    <w:rsid w:val="00A5628E"/>
    <w:rsid w:val="00A5635E"/>
    <w:rsid w:val="00A56424"/>
    <w:rsid w:val="00A56497"/>
    <w:rsid w:val="00A56C87"/>
    <w:rsid w:val="00A5707C"/>
    <w:rsid w:val="00A57084"/>
    <w:rsid w:val="00A570AD"/>
    <w:rsid w:val="00A57194"/>
    <w:rsid w:val="00A571B1"/>
    <w:rsid w:val="00A572C2"/>
    <w:rsid w:val="00A573B2"/>
    <w:rsid w:val="00A5755B"/>
    <w:rsid w:val="00A57CE2"/>
    <w:rsid w:val="00A6029C"/>
    <w:rsid w:val="00A60491"/>
    <w:rsid w:val="00A605B6"/>
    <w:rsid w:val="00A60793"/>
    <w:rsid w:val="00A60A31"/>
    <w:rsid w:val="00A60CD5"/>
    <w:rsid w:val="00A60CE6"/>
    <w:rsid w:val="00A60F9A"/>
    <w:rsid w:val="00A61205"/>
    <w:rsid w:val="00A6180B"/>
    <w:rsid w:val="00A61B3B"/>
    <w:rsid w:val="00A61BF7"/>
    <w:rsid w:val="00A61F83"/>
    <w:rsid w:val="00A62045"/>
    <w:rsid w:val="00A62150"/>
    <w:rsid w:val="00A625D5"/>
    <w:rsid w:val="00A62ABB"/>
    <w:rsid w:val="00A62C68"/>
    <w:rsid w:val="00A62D8E"/>
    <w:rsid w:val="00A630AF"/>
    <w:rsid w:val="00A6320C"/>
    <w:rsid w:val="00A63221"/>
    <w:rsid w:val="00A6347D"/>
    <w:rsid w:val="00A63CFA"/>
    <w:rsid w:val="00A63ECD"/>
    <w:rsid w:val="00A6415B"/>
    <w:rsid w:val="00A642C6"/>
    <w:rsid w:val="00A645CF"/>
    <w:rsid w:val="00A646BB"/>
    <w:rsid w:val="00A649A5"/>
    <w:rsid w:val="00A64DF4"/>
    <w:rsid w:val="00A657DA"/>
    <w:rsid w:val="00A65AF0"/>
    <w:rsid w:val="00A66034"/>
    <w:rsid w:val="00A6619C"/>
    <w:rsid w:val="00A6665F"/>
    <w:rsid w:val="00A6679F"/>
    <w:rsid w:val="00A6693A"/>
    <w:rsid w:val="00A669B1"/>
    <w:rsid w:val="00A66A15"/>
    <w:rsid w:val="00A66E72"/>
    <w:rsid w:val="00A66F89"/>
    <w:rsid w:val="00A66F8A"/>
    <w:rsid w:val="00A672E5"/>
    <w:rsid w:val="00A6734C"/>
    <w:rsid w:val="00A6780B"/>
    <w:rsid w:val="00A67B4D"/>
    <w:rsid w:val="00A67BE2"/>
    <w:rsid w:val="00A67E52"/>
    <w:rsid w:val="00A7094F"/>
    <w:rsid w:val="00A717C9"/>
    <w:rsid w:val="00A719C2"/>
    <w:rsid w:val="00A71B6B"/>
    <w:rsid w:val="00A7207C"/>
    <w:rsid w:val="00A721BB"/>
    <w:rsid w:val="00A726B9"/>
    <w:rsid w:val="00A72702"/>
    <w:rsid w:val="00A72723"/>
    <w:rsid w:val="00A727B2"/>
    <w:rsid w:val="00A72908"/>
    <w:rsid w:val="00A72B10"/>
    <w:rsid w:val="00A72C7A"/>
    <w:rsid w:val="00A72CBD"/>
    <w:rsid w:val="00A72EDC"/>
    <w:rsid w:val="00A73427"/>
    <w:rsid w:val="00A734DD"/>
    <w:rsid w:val="00A738C8"/>
    <w:rsid w:val="00A73ED4"/>
    <w:rsid w:val="00A74105"/>
    <w:rsid w:val="00A74126"/>
    <w:rsid w:val="00A745E5"/>
    <w:rsid w:val="00A749CB"/>
    <w:rsid w:val="00A74ECA"/>
    <w:rsid w:val="00A7503A"/>
    <w:rsid w:val="00A751BF"/>
    <w:rsid w:val="00A752E1"/>
    <w:rsid w:val="00A75730"/>
    <w:rsid w:val="00A757B1"/>
    <w:rsid w:val="00A75DD8"/>
    <w:rsid w:val="00A75F97"/>
    <w:rsid w:val="00A76604"/>
    <w:rsid w:val="00A766A4"/>
    <w:rsid w:val="00A76983"/>
    <w:rsid w:val="00A76B69"/>
    <w:rsid w:val="00A76C56"/>
    <w:rsid w:val="00A76E4A"/>
    <w:rsid w:val="00A76EE1"/>
    <w:rsid w:val="00A77597"/>
    <w:rsid w:val="00A77713"/>
    <w:rsid w:val="00A77C72"/>
    <w:rsid w:val="00A77DE3"/>
    <w:rsid w:val="00A800D3"/>
    <w:rsid w:val="00A803B0"/>
    <w:rsid w:val="00A80582"/>
    <w:rsid w:val="00A80956"/>
    <w:rsid w:val="00A80A54"/>
    <w:rsid w:val="00A80CFB"/>
    <w:rsid w:val="00A80D38"/>
    <w:rsid w:val="00A80E8D"/>
    <w:rsid w:val="00A81081"/>
    <w:rsid w:val="00A8123B"/>
    <w:rsid w:val="00A81B2A"/>
    <w:rsid w:val="00A81E5B"/>
    <w:rsid w:val="00A81E8E"/>
    <w:rsid w:val="00A8273D"/>
    <w:rsid w:val="00A829AE"/>
    <w:rsid w:val="00A8317C"/>
    <w:rsid w:val="00A83476"/>
    <w:rsid w:val="00A835AD"/>
    <w:rsid w:val="00A83BEE"/>
    <w:rsid w:val="00A840AF"/>
    <w:rsid w:val="00A8422D"/>
    <w:rsid w:val="00A843B7"/>
    <w:rsid w:val="00A845D2"/>
    <w:rsid w:val="00A8479A"/>
    <w:rsid w:val="00A84824"/>
    <w:rsid w:val="00A849F7"/>
    <w:rsid w:val="00A84B4F"/>
    <w:rsid w:val="00A84CCF"/>
    <w:rsid w:val="00A84E78"/>
    <w:rsid w:val="00A85624"/>
    <w:rsid w:val="00A856DC"/>
    <w:rsid w:val="00A85982"/>
    <w:rsid w:val="00A85A79"/>
    <w:rsid w:val="00A85E3C"/>
    <w:rsid w:val="00A85F43"/>
    <w:rsid w:val="00A86422"/>
    <w:rsid w:val="00A864D2"/>
    <w:rsid w:val="00A868C7"/>
    <w:rsid w:val="00A86FB4"/>
    <w:rsid w:val="00A86FBC"/>
    <w:rsid w:val="00A87556"/>
    <w:rsid w:val="00A875CB"/>
    <w:rsid w:val="00A87641"/>
    <w:rsid w:val="00A87A8A"/>
    <w:rsid w:val="00A87AAB"/>
    <w:rsid w:val="00A87C49"/>
    <w:rsid w:val="00A87D79"/>
    <w:rsid w:val="00A9002F"/>
    <w:rsid w:val="00A90323"/>
    <w:rsid w:val="00A903AA"/>
    <w:rsid w:val="00A906B2"/>
    <w:rsid w:val="00A9073E"/>
    <w:rsid w:val="00A90A07"/>
    <w:rsid w:val="00A90A5B"/>
    <w:rsid w:val="00A90A68"/>
    <w:rsid w:val="00A90B01"/>
    <w:rsid w:val="00A90D01"/>
    <w:rsid w:val="00A90FA0"/>
    <w:rsid w:val="00A91020"/>
    <w:rsid w:val="00A910CE"/>
    <w:rsid w:val="00A912E1"/>
    <w:rsid w:val="00A91AE5"/>
    <w:rsid w:val="00A920E7"/>
    <w:rsid w:val="00A92CD0"/>
    <w:rsid w:val="00A931F6"/>
    <w:rsid w:val="00A934AD"/>
    <w:rsid w:val="00A93504"/>
    <w:rsid w:val="00A939FA"/>
    <w:rsid w:val="00A93A04"/>
    <w:rsid w:val="00A93B5D"/>
    <w:rsid w:val="00A93E90"/>
    <w:rsid w:val="00A9411E"/>
    <w:rsid w:val="00A948C5"/>
    <w:rsid w:val="00A94BFF"/>
    <w:rsid w:val="00A94CDB"/>
    <w:rsid w:val="00A94E2B"/>
    <w:rsid w:val="00A957DC"/>
    <w:rsid w:val="00A95C1E"/>
    <w:rsid w:val="00A95F75"/>
    <w:rsid w:val="00A95FC5"/>
    <w:rsid w:val="00A963EF"/>
    <w:rsid w:val="00A96860"/>
    <w:rsid w:val="00A96B54"/>
    <w:rsid w:val="00A96B7B"/>
    <w:rsid w:val="00A97B6D"/>
    <w:rsid w:val="00A97E4B"/>
    <w:rsid w:val="00A97F48"/>
    <w:rsid w:val="00A97F7B"/>
    <w:rsid w:val="00A97FD0"/>
    <w:rsid w:val="00AA09D7"/>
    <w:rsid w:val="00AA0A7F"/>
    <w:rsid w:val="00AA0D5E"/>
    <w:rsid w:val="00AA0E3A"/>
    <w:rsid w:val="00AA11C5"/>
    <w:rsid w:val="00AA164B"/>
    <w:rsid w:val="00AA17BB"/>
    <w:rsid w:val="00AA17E4"/>
    <w:rsid w:val="00AA1A99"/>
    <w:rsid w:val="00AA1C4C"/>
    <w:rsid w:val="00AA1FAC"/>
    <w:rsid w:val="00AA23A9"/>
    <w:rsid w:val="00AA271B"/>
    <w:rsid w:val="00AA2837"/>
    <w:rsid w:val="00AA2B6C"/>
    <w:rsid w:val="00AA33BD"/>
    <w:rsid w:val="00AA37B8"/>
    <w:rsid w:val="00AA3AD3"/>
    <w:rsid w:val="00AA3B8C"/>
    <w:rsid w:val="00AA3CBF"/>
    <w:rsid w:val="00AA410C"/>
    <w:rsid w:val="00AA447D"/>
    <w:rsid w:val="00AA4853"/>
    <w:rsid w:val="00AA4955"/>
    <w:rsid w:val="00AA4B2F"/>
    <w:rsid w:val="00AA4CD0"/>
    <w:rsid w:val="00AA4EB2"/>
    <w:rsid w:val="00AA5723"/>
    <w:rsid w:val="00AA57AC"/>
    <w:rsid w:val="00AA59C7"/>
    <w:rsid w:val="00AA5BE1"/>
    <w:rsid w:val="00AA5ECE"/>
    <w:rsid w:val="00AA600D"/>
    <w:rsid w:val="00AA615D"/>
    <w:rsid w:val="00AA66C2"/>
    <w:rsid w:val="00AA6788"/>
    <w:rsid w:val="00AA6EC8"/>
    <w:rsid w:val="00AA6EE0"/>
    <w:rsid w:val="00AA6FFA"/>
    <w:rsid w:val="00AA746A"/>
    <w:rsid w:val="00AA7659"/>
    <w:rsid w:val="00AA7C35"/>
    <w:rsid w:val="00AA7E47"/>
    <w:rsid w:val="00AA7FF7"/>
    <w:rsid w:val="00AB03AA"/>
    <w:rsid w:val="00AB0558"/>
    <w:rsid w:val="00AB08AB"/>
    <w:rsid w:val="00AB0935"/>
    <w:rsid w:val="00AB09CB"/>
    <w:rsid w:val="00AB0B27"/>
    <w:rsid w:val="00AB0F7C"/>
    <w:rsid w:val="00AB10F8"/>
    <w:rsid w:val="00AB1C36"/>
    <w:rsid w:val="00AB2440"/>
    <w:rsid w:val="00AB269F"/>
    <w:rsid w:val="00AB272A"/>
    <w:rsid w:val="00AB3092"/>
    <w:rsid w:val="00AB314A"/>
    <w:rsid w:val="00AB3584"/>
    <w:rsid w:val="00AB3680"/>
    <w:rsid w:val="00AB376F"/>
    <w:rsid w:val="00AB39F2"/>
    <w:rsid w:val="00AB3F1B"/>
    <w:rsid w:val="00AB3FA2"/>
    <w:rsid w:val="00AB4920"/>
    <w:rsid w:val="00AB4B53"/>
    <w:rsid w:val="00AB505E"/>
    <w:rsid w:val="00AB5087"/>
    <w:rsid w:val="00AB50A0"/>
    <w:rsid w:val="00AB51B1"/>
    <w:rsid w:val="00AB535D"/>
    <w:rsid w:val="00AB59FB"/>
    <w:rsid w:val="00AB5BC9"/>
    <w:rsid w:val="00AB5C5B"/>
    <w:rsid w:val="00AB5EB5"/>
    <w:rsid w:val="00AB661B"/>
    <w:rsid w:val="00AB6A24"/>
    <w:rsid w:val="00AB73B9"/>
    <w:rsid w:val="00AB77E2"/>
    <w:rsid w:val="00AB782F"/>
    <w:rsid w:val="00AB7A43"/>
    <w:rsid w:val="00AB7B1E"/>
    <w:rsid w:val="00AB7E4B"/>
    <w:rsid w:val="00AB7ECD"/>
    <w:rsid w:val="00AC0170"/>
    <w:rsid w:val="00AC099A"/>
    <w:rsid w:val="00AC0C5F"/>
    <w:rsid w:val="00AC0EF3"/>
    <w:rsid w:val="00AC1058"/>
    <w:rsid w:val="00AC126F"/>
    <w:rsid w:val="00AC1578"/>
    <w:rsid w:val="00AC1681"/>
    <w:rsid w:val="00AC16DD"/>
    <w:rsid w:val="00AC1A88"/>
    <w:rsid w:val="00AC1A94"/>
    <w:rsid w:val="00AC1C0D"/>
    <w:rsid w:val="00AC21D2"/>
    <w:rsid w:val="00AC279D"/>
    <w:rsid w:val="00AC2C89"/>
    <w:rsid w:val="00AC2E6C"/>
    <w:rsid w:val="00AC2EB8"/>
    <w:rsid w:val="00AC2FF6"/>
    <w:rsid w:val="00AC3155"/>
    <w:rsid w:val="00AC3397"/>
    <w:rsid w:val="00AC33C2"/>
    <w:rsid w:val="00AC3980"/>
    <w:rsid w:val="00AC3EB3"/>
    <w:rsid w:val="00AC4125"/>
    <w:rsid w:val="00AC4296"/>
    <w:rsid w:val="00AC4606"/>
    <w:rsid w:val="00AC4BF2"/>
    <w:rsid w:val="00AC4BF9"/>
    <w:rsid w:val="00AC4D0A"/>
    <w:rsid w:val="00AC5000"/>
    <w:rsid w:val="00AC5095"/>
    <w:rsid w:val="00AC5364"/>
    <w:rsid w:val="00AC5404"/>
    <w:rsid w:val="00AC542B"/>
    <w:rsid w:val="00AC59D4"/>
    <w:rsid w:val="00AC5C38"/>
    <w:rsid w:val="00AC5D52"/>
    <w:rsid w:val="00AC5DF9"/>
    <w:rsid w:val="00AC652F"/>
    <w:rsid w:val="00AC6772"/>
    <w:rsid w:val="00AC731B"/>
    <w:rsid w:val="00AC7804"/>
    <w:rsid w:val="00AC78D6"/>
    <w:rsid w:val="00AC7A7F"/>
    <w:rsid w:val="00AD06A0"/>
    <w:rsid w:val="00AD0D25"/>
    <w:rsid w:val="00AD0ECC"/>
    <w:rsid w:val="00AD10B9"/>
    <w:rsid w:val="00AD1A1A"/>
    <w:rsid w:val="00AD1B96"/>
    <w:rsid w:val="00AD20A0"/>
    <w:rsid w:val="00AD22B0"/>
    <w:rsid w:val="00AD24B0"/>
    <w:rsid w:val="00AD2635"/>
    <w:rsid w:val="00AD28FF"/>
    <w:rsid w:val="00AD2919"/>
    <w:rsid w:val="00AD2950"/>
    <w:rsid w:val="00AD2AA0"/>
    <w:rsid w:val="00AD2B1D"/>
    <w:rsid w:val="00AD3016"/>
    <w:rsid w:val="00AD303F"/>
    <w:rsid w:val="00AD307E"/>
    <w:rsid w:val="00AD31BC"/>
    <w:rsid w:val="00AD329A"/>
    <w:rsid w:val="00AD3AE6"/>
    <w:rsid w:val="00AD4313"/>
    <w:rsid w:val="00AD44DF"/>
    <w:rsid w:val="00AD47DC"/>
    <w:rsid w:val="00AD484A"/>
    <w:rsid w:val="00AD4D5D"/>
    <w:rsid w:val="00AD4FA5"/>
    <w:rsid w:val="00AD514A"/>
    <w:rsid w:val="00AD538F"/>
    <w:rsid w:val="00AD53FD"/>
    <w:rsid w:val="00AD558C"/>
    <w:rsid w:val="00AD5DFA"/>
    <w:rsid w:val="00AD5F58"/>
    <w:rsid w:val="00AD6021"/>
    <w:rsid w:val="00AD61B9"/>
    <w:rsid w:val="00AD62B1"/>
    <w:rsid w:val="00AD6B6C"/>
    <w:rsid w:val="00AD6FC6"/>
    <w:rsid w:val="00AD718E"/>
    <w:rsid w:val="00AD73AA"/>
    <w:rsid w:val="00AD76B7"/>
    <w:rsid w:val="00AD7D5E"/>
    <w:rsid w:val="00AE07F7"/>
    <w:rsid w:val="00AE0857"/>
    <w:rsid w:val="00AE0B8C"/>
    <w:rsid w:val="00AE0DE1"/>
    <w:rsid w:val="00AE0F0C"/>
    <w:rsid w:val="00AE11C2"/>
    <w:rsid w:val="00AE13D4"/>
    <w:rsid w:val="00AE1431"/>
    <w:rsid w:val="00AE1628"/>
    <w:rsid w:val="00AE1690"/>
    <w:rsid w:val="00AE1831"/>
    <w:rsid w:val="00AE19A5"/>
    <w:rsid w:val="00AE1A3F"/>
    <w:rsid w:val="00AE1C11"/>
    <w:rsid w:val="00AE1C67"/>
    <w:rsid w:val="00AE1CA1"/>
    <w:rsid w:val="00AE1E37"/>
    <w:rsid w:val="00AE2C26"/>
    <w:rsid w:val="00AE3068"/>
    <w:rsid w:val="00AE3189"/>
    <w:rsid w:val="00AE3270"/>
    <w:rsid w:val="00AE33A4"/>
    <w:rsid w:val="00AE35D7"/>
    <w:rsid w:val="00AE3A58"/>
    <w:rsid w:val="00AE3E44"/>
    <w:rsid w:val="00AE3F7C"/>
    <w:rsid w:val="00AE4134"/>
    <w:rsid w:val="00AE4367"/>
    <w:rsid w:val="00AE44DD"/>
    <w:rsid w:val="00AE4979"/>
    <w:rsid w:val="00AE49CC"/>
    <w:rsid w:val="00AE4AC8"/>
    <w:rsid w:val="00AE5013"/>
    <w:rsid w:val="00AE55FA"/>
    <w:rsid w:val="00AE564E"/>
    <w:rsid w:val="00AE57B7"/>
    <w:rsid w:val="00AE59F4"/>
    <w:rsid w:val="00AE5A65"/>
    <w:rsid w:val="00AE5F5E"/>
    <w:rsid w:val="00AE6699"/>
    <w:rsid w:val="00AE67AB"/>
    <w:rsid w:val="00AE68C4"/>
    <w:rsid w:val="00AE68EA"/>
    <w:rsid w:val="00AE6B62"/>
    <w:rsid w:val="00AE6C30"/>
    <w:rsid w:val="00AE749E"/>
    <w:rsid w:val="00AE76FA"/>
    <w:rsid w:val="00AE77E3"/>
    <w:rsid w:val="00AE7A9D"/>
    <w:rsid w:val="00AE7EFD"/>
    <w:rsid w:val="00AF049B"/>
    <w:rsid w:val="00AF051B"/>
    <w:rsid w:val="00AF0A63"/>
    <w:rsid w:val="00AF0AFC"/>
    <w:rsid w:val="00AF0C95"/>
    <w:rsid w:val="00AF170E"/>
    <w:rsid w:val="00AF1B4C"/>
    <w:rsid w:val="00AF1C6D"/>
    <w:rsid w:val="00AF225C"/>
    <w:rsid w:val="00AF24E9"/>
    <w:rsid w:val="00AF2718"/>
    <w:rsid w:val="00AF273B"/>
    <w:rsid w:val="00AF305E"/>
    <w:rsid w:val="00AF370A"/>
    <w:rsid w:val="00AF3861"/>
    <w:rsid w:val="00AF39CF"/>
    <w:rsid w:val="00AF3C2C"/>
    <w:rsid w:val="00AF3CE7"/>
    <w:rsid w:val="00AF444E"/>
    <w:rsid w:val="00AF447F"/>
    <w:rsid w:val="00AF46DD"/>
    <w:rsid w:val="00AF4743"/>
    <w:rsid w:val="00AF48C2"/>
    <w:rsid w:val="00AF4B53"/>
    <w:rsid w:val="00AF53DA"/>
    <w:rsid w:val="00AF55CC"/>
    <w:rsid w:val="00AF5618"/>
    <w:rsid w:val="00AF5809"/>
    <w:rsid w:val="00AF593B"/>
    <w:rsid w:val="00AF5C01"/>
    <w:rsid w:val="00AF60D5"/>
    <w:rsid w:val="00AF6177"/>
    <w:rsid w:val="00AF624E"/>
    <w:rsid w:val="00AF63C1"/>
    <w:rsid w:val="00AF6479"/>
    <w:rsid w:val="00AF6502"/>
    <w:rsid w:val="00AF669D"/>
    <w:rsid w:val="00AF6A42"/>
    <w:rsid w:val="00AF6BA8"/>
    <w:rsid w:val="00AF6BDB"/>
    <w:rsid w:val="00AF6D38"/>
    <w:rsid w:val="00AF6D73"/>
    <w:rsid w:val="00AF6E4E"/>
    <w:rsid w:val="00AF6FE1"/>
    <w:rsid w:val="00AF76F3"/>
    <w:rsid w:val="00AF777A"/>
    <w:rsid w:val="00AF778E"/>
    <w:rsid w:val="00AF7B2C"/>
    <w:rsid w:val="00AF7CC0"/>
    <w:rsid w:val="00AF7D18"/>
    <w:rsid w:val="00B0043A"/>
    <w:rsid w:val="00B00E29"/>
    <w:rsid w:val="00B010E8"/>
    <w:rsid w:val="00B012E4"/>
    <w:rsid w:val="00B01C66"/>
    <w:rsid w:val="00B0235D"/>
    <w:rsid w:val="00B02662"/>
    <w:rsid w:val="00B028E0"/>
    <w:rsid w:val="00B02ACC"/>
    <w:rsid w:val="00B02BBD"/>
    <w:rsid w:val="00B02CF8"/>
    <w:rsid w:val="00B0329B"/>
    <w:rsid w:val="00B03448"/>
    <w:rsid w:val="00B034F4"/>
    <w:rsid w:val="00B036FB"/>
    <w:rsid w:val="00B0373B"/>
    <w:rsid w:val="00B03742"/>
    <w:rsid w:val="00B03AF2"/>
    <w:rsid w:val="00B03CB5"/>
    <w:rsid w:val="00B03DDA"/>
    <w:rsid w:val="00B04390"/>
    <w:rsid w:val="00B04900"/>
    <w:rsid w:val="00B04BA4"/>
    <w:rsid w:val="00B04ED8"/>
    <w:rsid w:val="00B05101"/>
    <w:rsid w:val="00B0525F"/>
    <w:rsid w:val="00B057CF"/>
    <w:rsid w:val="00B05C9D"/>
    <w:rsid w:val="00B05FD5"/>
    <w:rsid w:val="00B061FB"/>
    <w:rsid w:val="00B0621D"/>
    <w:rsid w:val="00B0639F"/>
    <w:rsid w:val="00B06534"/>
    <w:rsid w:val="00B06566"/>
    <w:rsid w:val="00B06709"/>
    <w:rsid w:val="00B06897"/>
    <w:rsid w:val="00B068CC"/>
    <w:rsid w:val="00B06B37"/>
    <w:rsid w:val="00B06E5B"/>
    <w:rsid w:val="00B07299"/>
    <w:rsid w:val="00B0754E"/>
    <w:rsid w:val="00B07565"/>
    <w:rsid w:val="00B07C57"/>
    <w:rsid w:val="00B07DF9"/>
    <w:rsid w:val="00B108A5"/>
    <w:rsid w:val="00B10BD9"/>
    <w:rsid w:val="00B113FF"/>
    <w:rsid w:val="00B115EC"/>
    <w:rsid w:val="00B11921"/>
    <w:rsid w:val="00B12031"/>
    <w:rsid w:val="00B12099"/>
    <w:rsid w:val="00B12311"/>
    <w:rsid w:val="00B1237F"/>
    <w:rsid w:val="00B125FA"/>
    <w:rsid w:val="00B12BC1"/>
    <w:rsid w:val="00B131E2"/>
    <w:rsid w:val="00B1325C"/>
    <w:rsid w:val="00B13466"/>
    <w:rsid w:val="00B13CAD"/>
    <w:rsid w:val="00B13E87"/>
    <w:rsid w:val="00B14057"/>
    <w:rsid w:val="00B14B59"/>
    <w:rsid w:val="00B14CB7"/>
    <w:rsid w:val="00B14CC6"/>
    <w:rsid w:val="00B14DED"/>
    <w:rsid w:val="00B14F72"/>
    <w:rsid w:val="00B150C5"/>
    <w:rsid w:val="00B15ACA"/>
    <w:rsid w:val="00B15C23"/>
    <w:rsid w:val="00B15EE0"/>
    <w:rsid w:val="00B16022"/>
    <w:rsid w:val="00B160D3"/>
    <w:rsid w:val="00B16165"/>
    <w:rsid w:val="00B16261"/>
    <w:rsid w:val="00B162C2"/>
    <w:rsid w:val="00B16479"/>
    <w:rsid w:val="00B168D0"/>
    <w:rsid w:val="00B168E8"/>
    <w:rsid w:val="00B16905"/>
    <w:rsid w:val="00B16BB1"/>
    <w:rsid w:val="00B16D3E"/>
    <w:rsid w:val="00B16D5A"/>
    <w:rsid w:val="00B16FF2"/>
    <w:rsid w:val="00B1775E"/>
    <w:rsid w:val="00B17939"/>
    <w:rsid w:val="00B179FF"/>
    <w:rsid w:val="00B17A6F"/>
    <w:rsid w:val="00B17A88"/>
    <w:rsid w:val="00B20653"/>
    <w:rsid w:val="00B2087E"/>
    <w:rsid w:val="00B20BAD"/>
    <w:rsid w:val="00B20F0B"/>
    <w:rsid w:val="00B212F6"/>
    <w:rsid w:val="00B2137C"/>
    <w:rsid w:val="00B216F0"/>
    <w:rsid w:val="00B217A2"/>
    <w:rsid w:val="00B21913"/>
    <w:rsid w:val="00B21ED3"/>
    <w:rsid w:val="00B222CB"/>
    <w:rsid w:val="00B22593"/>
    <w:rsid w:val="00B22911"/>
    <w:rsid w:val="00B22A9E"/>
    <w:rsid w:val="00B22E90"/>
    <w:rsid w:val="00B2379B"/>
    <w:rsid w:val="00B23812"/>
    <w:rsid w:val="00B23C57"/>
    <w:rsid w:val="00B23D7C"/>
    <w:rsid w:val="00B240AE"/>
    <w:rsid w:val="00B24194"/>
    <w:rsid w:val="00B241BA"/>
    <w:rsid w:val="00B241C7"/>
    <w:rsid w:val="00B2437C"/>
    <w:rsid w:val="00B2476C"/>
    <w:rsid w:val="00B24AA0"/>
    <w:rsid w:val="00B24D8E"/>
    <w:rsid w:val="00B25119"/>
    <w:rsid w:val="00B2535F"/>
    <w:rsid w:val="00B25452"/>
    <w:rsid w:val="00B257AE"/>
    <w:rsid w:val="00B259C3"/>
    <w:rsid w:val="00B26522"/>
    <w:rsid w:val="00B26D3B"/>
    <w:rsid w:val="00B26E9F"/>
    <w:rsid w:val="00B26F90"/>
    <w:rsid w:val="00B26FCA"/>
    <w:rsid w:val="00B26FD8"/>
    <w:rsid w:val="00B27021"/>
    <w:rsid w:val="00B27168"/>
    <w:rsid w:val="00B274CE"/>
    <w:rsid w:val="00B279DD"/>
    <w:rsid w:val="00B27B72"/>
    <w:rsid w:val="00B27F2B"/>
    <w:rsid w:val="00B27FA1"/>
    <w:rsid w:val="00B300E2"/>
    <w:rsid w:val="00B3034E"/>
    <w:rsid w:val="00B30843"/>
    <w:rsid w:val="00B30BA9"/>
    <w:rsid w:val="00B30E96"/>
    <w:rsid w:val="00B30F8B"/>
    <w:rsid w:val="00B31324"/>
    <w:rsid w:val="00B31728"/>
    <w:rsid w:val="00B318A0"/>
    <w:rsid w:val="00B318C5"/>
    <w:rsid w:val="00B32B99"/>
    <w:rsid w:val="00B32CC0"/>
    <w:rsid w:val="00B33B56"/>
    <w:rsid w:val="00B33E69"/>
    <w:rsid w:val="00B33E86"/>
    <w:rsid w:val="00B34247"/>
    <w:rsid w:val="00B34E21"/>
    <w:rsid w:val="00B35177"/>
    <w:rsid w:val="00B357A8"/>
    <w:rsid w:val="00B357E5"/>
    <w:rsid w:val="00B35C35"/>
    <w:rsid w:val="00B36106"/>
    <w:rsid w:val="00B3696C"/>
    <w:rsid w:val="00B369E3"/>
    <w:rsid w:val="00B37023"/>
    <w:rsid w:val="00B3781C"/>
    <w:rsid w:val="00B378C4"/>
    <w:rsid w:val="00B37CD2"/>
    <w:rsid w:val="00B37E07"/>
    <w:rsid w:val="00B37F8B"/>
    <w:rsid w:val="00B37FCA"/>
    <w:rsid w:val="00B4023D"/>
    <w:rsid w:val="00B4045B"/>
    <w:rsid w:val="00B40479"/>
    <w:rsid w:val="00B40490"/>
    <w:rsid w:val="00B407E2"/>
    <w:rsid w:val="00B40AE4"/>
    <w:rsid w:val="00B40EF6"/>
    <w:rsid w:val="00B40FBC"/>
    <w:rsid w:val="00B410BD"/>
    <w:rsid w:val="00B41446"/>
    <w:rsid w:val="00B41482"/>
    <w:rsid w:val="00B41EE2"/>
    <w:rsid w:val="00B421AE"/>
    <w:rsid w:val="00B421DD"/>
    <w:rsid w:val="00B421DE"/>
    <w:rsid w:val="00B428CE"/>
    <w:rsid w:val="00B43069"/>
    <w:rsid w:val="00B433EC"/>
    <w:rsid w:val="00B43998"/>
    <w:rsid w:val="00B43A08"/>
    <w:rsid w:val="00B43CD5"/>
    <w:rsid w:val="00B44067"/>
    <w:rsid w:val="00B44D43"/>
    <w:rsid w:val="00B4536A"/>
    <w:rsid w:val="00B4576D"/>
    <w:rsid w:val="00B4599F"/>
    <w:rsid w:val="00B459B3"/>
    <w:rsid w:val="00B459EB"/>
    <w:rsid w:val="00B4646B"/>
    <w:rsid w:val="00B468A2"/>
    <w:rsid w:val="00B46A2A"/>
    <w:rsid w:val="00B46BE5"/>
    <w:rsid w:val="00B46D68"/>
    <w:rsid w:val="00B46E11"/>
    <w:rsid w:val="00B46F88"/>
    <w:rsid w:val="00B46FDC"/>
    <w:rsid w:val="00B47174"/>
    <w:rsid w:val="00B471EE"/>
    <w:rsid w:val="00B472A6"/>
    <w:rsid w:val="00B4734D"/>
    <w:rsid w:val="00B473D1"/>
    <w:rsid w:val="00B4790E"/>
    <w:rsid w:val="00B47963"/>
    <w:rsid w:val="00B47A38"/>
    <w:rsid w:val="00B47A53"/>
    <w:rsid w:val="00B47B0A"/>
    <w:rsid w:val="00B5004C"/>
    <w:rsid w:val="00B50137"/>
    <w:rsid w:val="00B50670"/>
    <w:rsid w:val="00B50741"/>
    <w:rsid w:val="00B508AF"/>
    <w:rsid w:val="00B50BE0"/>
    <w:rsid w:val="00B50CB9"/>
    <w:rsid w:val="00B50DB4"/>
    <w:rsid w:val="00B50F5B"/>
    <w:rsid w:val="00B50FA3"/>
    <w:rsid w:val="00B51070"/>
    <w:rsid w:val="00B512B1"/>
    <w:rsid w:val="00B5149E"/>
    <w:rsid w:val="00B5195C"/>
    <w:rsid w:val="00B51A39"/>
    <w:rsid w:val="00B51D23"/>
    <w:rsid w:val="00B51D51"/>
    <w:rsid w:val="00B52426"/>
    <w:rsid w:val="00B52564"/>
    <w:rsid w:val="00B52FEB"/>
    <w:rsid w:val="00B533AE"/>
    <w:rsid w:val="00B53749"/>
    <w:rsid w:val="00B54190"/>
    <w:rsid w:val="00B54433"/>
    <w:rsid w:val="00B54749"/>
    <w:rsid w:val="00B54781"/>
    <w:rsid w:val="00B549F4"/>
    <w:rsid w:val="00B54C01"/>
    <w:rsid w:val="00B54C83"/>
    <w:rsid w:val="00B552D4"/>
    <w:rsid w:val="00B55863"/>
    <w:rsid w:val="00B558DD"/>
    <w:rsid w:val="00B558FF"/>
    <w:rsid w:val="00B55EC8"/>
    <w:rsid w:val="00B55EDF"/>
    <w:rsid w:val="00B55F9D"/>
    <w:rsid w:val="00B56130"/>
    <w:rsid w:val="00B5628D"/>
    <w:rsid w:val="00B56A41"/>
    <w:rsid w:val="00B5709F"/>
    <w:rsid w:val="00B578F0"/>
    <w:rsid w:val="00B57E5A"/>
    <w:rsid w:val="00B60107"/>
    <w:rsid w:val="00B6046B"/>
    <w:rsid w:val="00B60C2D"/>
    <w:rsid w:val="00B60ECE"/>
    <w:rsid w:val="00B61F8C"/>
    <w:rsid w:val="00B62440"/>
    <w:rsid w:val="00B6266E"/>
    <w:rsid w:val="00B626D8"/>
    <w:rsid w:val="00B62BEC"/>
    <w:rsid w:val="00B62F1A"/>
    <w:rsid w:val="00B6326B"/>
    <w:rsid w:val="00B635EB"/>
    <w:rsid w:val="00B63A7A"/>
    <w:rsid w:val="00B63AA5"/>
    <w:rsid w:val="00B63D69"/>
    <w:rsid w:val="00B63FCB"/>
    <w:rsid w:val="00B64493"/>
    <w:rsid w:val="00B647A4"/>
    <w:rsid w:val="00B64C83"/>
    <w:rsid w:val="00B65142"/>
    <w:rsid w:val="00B65674"/>
    <w:rsid w:val="00B6584E"/>
    <w:rsid w:val="00B658A9"/>
    <w:rsid w:val="00B65FC1"/>
    <w:rsid w:val="00B65FC2"/>
    <w:rsid w:val="00B665EC"/>
    <w:rsid w:val="00B669EA"/>
    <w:rsid w:val="00B66AA6"/>
    <w:rsid w:val="00B67174"/>
    <w:rsid w:val="00B6765C"/>
    <w:rsid w:val="00B678C2"/>
    <w:rsid w:val="00B679F2"/>
    <w:rsid w:val="00B67A40"/>
    <w:rsid w:val="00B67D48"/>
    <w:rsid w:val="00B7009C"/>
    <w:rsid w:val="00B7018F"/>
    <w:rsid w:val="00B70291"/>
    <w:rsid w:val="00B70443"/>
    <w:rsid w:val="00B705F6"/>
    <w:rsid w:val="00B7066D"/>
    <w:rsid w:val="00B706BC"/>
    <w:rsid w:val="00B70B29"/>
    <w:rsid w:val="00B70D53"/>
    <w:rsid w:val="00B70DBF"/>
    <w:rsid w:val="00B70E4E"/>
    <w:rsid w:val="00B7109B"/>
    <w:rsid w:val="00B71972"/>
    <w:rsid w:val="00B71B80"/>
    <w:rsid w:val="00B71C2E"/>
    <w:rsid w:val="00B71C7E"/>
    <w:rsid w:val="00B7209F"/>
    <w:rsid w:val="00B722DC"/>
    <w:rsid w:val="00B72707"/>
    <w:rsid w:val="00B72720"/>
    <w:rsid w:val="00B728E4"/>
    <w:rsid w:val="00B72AF4"/>
    <w:rsid w:val="00B72B27"/>
    <w:rsid w:val="00B72B73"/>
    <w:rsid w:val="00B73372"/>
    <w:rsid w:val="00B734A6"/>
    <w:rsid w:val="00B73671"/>
    <w:rsid w:val="00B73B5B"/>
    <w:rsid w:val="00B73C0A"/>
    <w:rsid w:val="00B73F0D"/>
    <w:rsid w:val="00B742DF"/>
    <w:rsid w:val="00B7439B"/>
    <w:rsid w:val="00B74AFF"/>
    <w:rsid w:val="00B75017"/>
    <w:rsid w:val="00B750B4"/>
    <w:rsid w:val="00B750D0"/>
    <w:rsid w:val="00B757EB"/>
    <w:rsid w:val="00B758DE"/>
    <w:rsid w:val="00B760AF"/>
    <w:rsid w:val="00B7621E"/>
    <w:rsid w:val="00B7622A"/>
    <w:rsid w:val="00B7622B"/>
    <w:rsid w:val="00B76293"/>
    <w:rsid w:val="00B76403"/>
    <w:rsid w:val="00B7678D"/>
    <w:rsid w:val="00B768A1"/>
    <w:rsid w:val="00B76EF0"/>
    <w:rsid w:val="00B770BE"/>
    <w:rsid w:val="00B777E7"/>
    <w:rsid w:val="00B77D57"/>
    <w:rsid w:val="00B80332"/>
    <w:rsid w:val="00B8040A"/>
    <w:rsid w:val="00B804A8"/>
    <w:rsid w:val="00B80C4E"/>
    <w:rsid w:val="00B8131A"/>
    <w:rsid w:val="00B8154C"/>
    <w:rsid w:val="00B81577"/>
    <w:rsid w:val="00B81722"/>
    <w:rsid w:val="00B819B6"/>
    <w:rsid w:val="00B81B1A"/>
    <w:rsid w:val="00B81BE2"/>
    <w:rsid w:val="00B81C38"/>
    <w:rsid w:val="00B81FA5"/>
    <w:rsid w:val="00B82646"/>
    <w:rsid w:val="00B82F6E"/>
    <w:rsid w:val="00B830D1"/>
    <w:rsid w:val="00B8334E"/>
    <w:rsid w:val="00B834A9"/>
    <w:rsid w:val="00B837FE"/>
    <w:rsid w:val="00B8389C"/>
    <w:rsid w:val="00B83FC1"/>
    <w:rsid w:val="00B8438C"/>
    <w:rsid w:val="00B84A79"/>
    <w:rsid w:val="00B851B5"/>
    <w:rsid w:val="00B8521C"/>
    <w:rsid w:val="00B854F5"/>
    <w:rsid w:val="00B8561E"/>
    <w:rsid w:val="00B861A8"/>
    <w:rsid w:val="00B867B6"/>
    <w:rsid w:val="00B87419"/>
    <w:rsid w:val="00B87626"/>
    <w:rsid w:val="00B87CD2"/>
    <w:rsid w:val="00B9023B"/>
    <w:rsid w:val="00B90D43"/>
    <w:rsid w:val="00B90D75"/>
    <w:rsid w:val="00B90D76"/>
    <w:rsid w:val="00B90DA5"/>
    <w:rsid w:val="00B90E8B"/>
    <w:rsid w:val="00B90F17"/>
    <w:rsid w:val="00B9105F"/>
    <w:rsid w:val="00B91211"/>
    <w:rsid w:val="00B9174B"/>
    <w:rsid w:val="00B91B65"/>
    <w:rsid w:val="00B91D17"/>
    <w:rsid w:val="00B91DB2"/>
    <w:rsid w:val="00B91F54"/>
    <w:rsid w:val="00B92154"/>
    <w:rsid w:val="00B92391"/>
    <w:rsid w:val="00B9295C"/>
    <w:rsid w:val="00B92C84"/>
    <w:rsid w:val="00B92E16"/>
    <w:rsid w:val="00B931CE"/>
    <w:rsid w:val="00B935AD"/>
    <w:rsid w:val="00B93719"/>
    <w:rsid w:val="00B937BB"/>
    <w:rsid w:val="00B93918"/>
    <w:rsid w:val="00B93A6C"/>
    <w:rsid w:val="00B93CB0"/>
    <w:rsid w:val="00B93CC3"/>
    <w:rsid w:val="00B940E1"/>
    <w:rsid w:val="00B94779"/>
    <w:rsid w:val="00B949AB"/>
    <w:rsid w:val="00B94BFF"/>
    <w:rsid w:val="00B95308"/>
    <w:rsid w:val="00B95405"/>
    <w:rsid w:val="00B958C6"/>
    <w:rsid w:val="00B95D1F"/>
    <w:rsid w:val="00B95D71"/>
    <w:rsid w:val="00B967C7"/>
    <w:rsid w:val="00B96A3B"/>
    <w:rsid w:val="00B96ABD"/>
    <w:rsid w:val="00B96BDC"/>
    <w:rsid w:val="00B96ED4"/>
    <w:rsid w:val="00B971FF"/>
    <w:rsid w:val="00B97527"/>
    <w:rsid w:val="00B9774D"/>
    <w:rsid w:val="00B97971"/>
    <w:rsid w:val="00B97EC7"/>
    <w:rsid w:val="00B97FC0"/>
    <w:rsid w:val="00BA00CD"/>
    <w:rsid w:val="00BA046B"/>
    <w:rsid w:val="00BA05F0"/>
    <w:rsid w:val="00BA0798"/>
    <w:rsid w:val="00BA0BD5"/>
    <w:rsid w:val="00BA1228"/>
    <w:rsid w:val="00BA13C0"/>
    <w:rsid w:val="00BA1597"/>
    <w:rsid w:val="00BA1695"/>
    <w:rsid w:val="00BA16E3"/>
    <w:rsid w:val="00BA198C"/>
    <w:rsid w:val="00BA19A7"/>
    <w:rsid w:val="00BA1AE7"/>
    <w:rsid w:val="00BA1AFD"/>
    <w:rsid w:val="00BA1B6B"/>
    <w:rsid w:val="00BA1C37"/>
    <w:rsid w:val="00BA1D8F"/>
    <w:rsid w:val="00BA22B5"/>
    <w:rsid w:val="00BA22FB"/>
    <w:rsid w:val="00BA2444"/>
    <w:rsid w:val="00BA24EB"/>
    <w:rsid w:val="00BA2735"/>
    <w:rsid w:val="00BA2914"/>
    <w:rsid w:val="00BA2A41"/>
    <w:rsid w:val="00BA2E05"/>
    <w:rsid w:val="00BA2E4B"/>
    <w:rsid w:val="00BA2E8A"/>
    <w:rsid w:val="00BA3170"/>
    <w:rsid w:val="00BA32B2"/>
    <w:rsid w:val="00BA339A"/>
    <w:rsid w:val="00BA34C8"/>
    <w:rsid w:val="00BA3A0B"/>
    <w:rsid w:val="00BA3A43"/>
    <w:rsid w:val="00BA3BE1"/>
    <w:rsid w:val="00BA3D48"/>
    <w:rsid w:val="00BA3DFE"/>
    <w:rsid w:val="00BA4364"/>
    <w:rsid w:val="00BA465F"/>
    <w:rsid w:val="00BA47A7"/>
    <w:rsid w:val="00BA4E8F"/>
    <w:rsid w:val="00BA4EA5"/>
    <w:rsid w:val="00BA5241"/>
    <w:rsid w:val="00BA5892"/>
    <w:rsid w:val="00BA61D2"/>
    <w:rsid w:val="00BA62C7"/>
    <w:rsid w:val="00BA6335"/>
    <w:rsid w:val="00BA6C26"/>
    <w:rsid w:val="00BA6DD5"/>
    <w:rsid w:val="00BA7208"/>
    <w:rsid w:val="00BA7504"/>
    <w:rsid w:val="00BA76E3"/>
    <w:rsid w:val="00BA7AE4"/>
    <w:rsid w:val="00BA7CAD"/>
    <w:rsid w:val="00BA7DF2"/>
    <w:rsid w:val="00BA7EDD"/>
    <w:rsid w:val="00BB03F5"/>
    <w:rsid w:val="00BB059A"/>
    <w:rsid w:val="00BB09EE"/>
    <w:rsid w:val="00BB0AB0"/>
    <w:rsid w:val="00BB0E3B"/>
    <w:rsid w:val="00BB0F85"/>
    <w:rsid w:val="00BB11D6"/>
    <w:rsid w:val="00BB1339"/>
    <w:rsid w:val="00BB15C9"/>
    <w:rsid w:val="00BB166C"/>
    <w:rsid w:val="00BB182B"/>
    <w:rsid w:val="00BB1AEF"/>
    <w:rsid w:val="00BB1D90"/>
    <w:rsid w:val="00BB1E03"/>
    <w:rsid w:val="00BB219F"/>
    <w:rsid w:val="00BB2387"/>
    <w:rsid w:val="00BB2E25"/>
    <w:rsid w:val="00BB32BA"/>
    <w:rsid w:val="00BB33A8"/>
    <w:rsid w:val="00BB3920"/>
    <w:rsid w:val="00BB3CEE"/>
    <w:rsid w:val="00BB43AA"/>
    <w:rsid w:val="00BB49FB"/>
    <w:rsid w:val="00BB4C3D"/>
    <w:rsid w:val="00BB4D2F"/>
    <w:rsid w:val="00BB4F18"/>
    <w:rsid w:val="00BB50B4"/>
    <w:rsid w:val="00BB5210"/>
    <w:rsid w:val="00BB5370"/>
    <w:rsid w:val="00BB55E4"/>
    <w:rsid w:val="00BB5655"/>
    <w:rsid w:val="00BB57DB"/>
    <w:rsid w:val="00BB595C"/>
    <w:rsid w:val="00BB59D6"/>
    <w:rsid w:val="00BB5E62"/>
    <w:rsid w:val="00BB6222"/>
    <w:rsid w:val="00BB63B4"/>
    <w:rsid w:val="00BB63C1"/>
    <w:rsid w:val="00BB6552"/>
    <w:rsid w:val="00BB6627"/>
    <w:rsid w:val="00BB6725"/>
    <w:rsid w:val="00BB6862"/>
    <w:rsid w:val="00BB6A95"/>
    <w:rsid w:val="00BB6B1D"/>
    <w:rsid w:val="00BB707C"/>
    <w:rsid w:val="00BB7480"/>
    <w:rsid w:val="00BB750E"/>
    <w:rsid w:val="00BB7790"/>
    <w:rsid w:val="00BB77C3"/>
    <w:rsid w:val="00BC08F8"/>
    <w:rsid w:val="00BC0CFC"/>
    <w:rsid w:val="00BC0E6A"/>
    <w:rsid w:val="00BC0EED"/>
    <w:rsid w:val="00BC101A"/>
    <w:rsid w:val="00BC113E"/>
    <w:rsid w:val="00BC127E"/>
    <w:rsid w:val="00BC132C"/>
    <w:rsid w:val="00BC1663"/>
    <w:rsid w:val="00BC1767"/>
    <w:rsid w:val="00BC1875"/>
    <w:rsid w:val="00BC1898"/>
    <w:rsid w:val="00BC198F"/>
    <w:rsid w:val="00BC2312"/>
    <w:rsid w:val="00BC2327"/>
    <w:rsid w:val="00BC33CF"/>
    <w:rsid w:val="00BC3449"/>
    <w:rsid w:val="00BC3454"/>
    <w:rsid w:val="00BC3667"/>
    <w:rsid w:val="00BC3AE1"/>
    <w:rsid w:val="00BC3D44"/>
    <w:rsid w:val="00BC43BD"/>
    <w:rsid w:val="00BC451E"/>
    <w:rsid w:val="00BC45E3"/>
    <w:rsid w:val="00BC4B65"/>
    <w:rsid w:val="00BC4DE7"/>
    <w:rsid w:val="00BC4ED0"/>
    <w:rsid w:val="00BC55D0"/>
    <w:rsid w:val="00BC5B48"/>
    <w:rsid w:val="00BC6031"/>
    <w:rsid w:val="00BC6431"/>
    <w:rsid w:val="00BC677E"/>
    <w:rsid w:val="00BC6C4A"/>
    <w:rsid w:val="00BC6E01"/>
    <w:rsid w:val="00BC6FB3"/>
    <w:rsid w:val="00BC6FB9"/>
    <w:rsid w:val="00BC722E"/>
    <w:rsid w:val="00BC72F1"/>
    <w:rsid w:val="00BC7564"/>
    <w:rsid w:val="00BC7703"/>
    <w:rsid w:val="00BC7735"/>
    <w:rsid w:val="00BC788E"/>
    <w:rsid w:val="00BC79DE"/>
    <w:rsid w:val="00BC7E7A"/>
    <w:rsid w:val="00BD05E2"/>
    <w:rsid w:val="00BD08A9"/>
    <w:rsid w:val="00BD0DE9"/>
    <w:rsid w:val="00BD0EF2"/>
    <w:rsid w:val="00BD18BD"/>
    <w:rsid w:val="00BD1D76"/>
    <w:rsid w:val="00BD2000"/>
    <w:rsid w:val="00BD20AB"/>
    <w:rsid w:val="00BD2C83"/>
    <w:rsid w:val="00BD3081"/>
    <w:rsid w:val="00BD31BC"/>
    <w:rsid w:val="00BD34CE"/>
    <w:rsid w:val="00BD395F"/>
    <w:rsid w:val="00BD3ADB"/>
    <w:rsid w:val="00BD3B66"/>
    <w:rsid w:val="00BD3D67"/>
    <w:rsid w:val="00BD3EC0"/>
    <w:rsid w:val="00BD4082"/>
    <w:rsid w:val="00BD431E"/>
    <w:rsid w:val="00BD4356"/>
    <w:rsid w:val="00BD467D"/>
    <w:rsid w:val="00BD477B"/>
    <w:rsid w:val="00BD484A"/>
    <w:rsid w:val="00BD495A"/>
    <w:rsid w:val="00BD4D67"/>
    <w:rsid w:val="00BD5061"/>
    <w:rsid w:val="00BD5280"/>
    <w:rsid w:val="00BD5591"/>
    <w:rsid w:val="00BD5611"/>
    <w:rsid w:val="00BD56A6"/>
    <w:rsid w:val="00BD59C7"/>
    <w:rsid w:val="00BD6867"/>
    <w:rsid w:val="00BD68B0"/>
    <w:rsid w:val="00BD6BDE"/>
    <w:rsid w:val="00BD6D87"/>
    <w:rsid w:val="00BD742B"/>
    <w:rsid w:val="00BD7FB2"/>
    <w:rsid w:val="00BE01D5"/>
    <w:rsid w:val="00BE0939"/>
    <w:rsid w:val="00BE0D2C"/>
    <w:rsid w:val="00BE0E4E"/>
    <w:rsid w:val="00BE10FC"/>
    <w:rsid w:val="00BE1162"/>
    <w:rsid w:val="00BE13BE"/>
    <w:rsid w:val="00BE145B"/>
    <w:rsid w:val="00BE18F2"/>
    <w:rsid w:val="00BE2715"/>
    <w:rsid w:val="00BE27D0"/>
    <w:rsid w:val="00BE2BBA"/>
    <w:rsid w:val="00BE31F0"/>
    <w:rsid w:val="00BE396F"/>
    <w:rsid w:val="00BE4059"/>
    <w:rsid w:val="00BE418A"/>
    <w:rsid w:val="00BE43D1"/>
    <w:rsid w:val="00BE4BB1"/>
    <w:rsid w:val="00BE4E7A"/>
    <w:rsid w:val="00BE4EE4"/>
    <w:rsid w:val="00BE57DE"/>
    <w:rsid w:val="00BE5C3C"/>
    <w:rsid w:val="00BE5C8D"/>
    <w:rsid w:val="00BE5D74"/>
    <w:rsid w:val="00BE6359"/>
    <w:rsid w:val="00BE6411"/>
    <w:rsid w:val="00BE6AEC"/>
    <w:rsid w:val="00BE7154"/>
    <w:rsid w:val="00BE7314"/>
    <w:rsid w:val="00BE733D"/>
    <w:rsid w:val="00BE7414"/>
    <w:rsid w:val="00BE74DE"/>
    <w:rsid w:val="00BE78A9"/>
    <w:rsid w:val="00BE78D0"/>
    <w:rsid w:val="00BE79DF"/>
    <w:rsid w:val="00BF035C"/>
    <w:rsid w:val="00BF036F"/>
    <w:rsid w:val="00BF0650"/>
    <w:rsid w:val="00BF07BC"/>
    <w:rsid w:val="00BF15D3"/>
    <w:rsid w:val="00BF18CF"/>
    <w:rsid w:val="00BF22C9"/>
    <w:rsid w:val="00BF2837"/>
    <w:rsid w:val="00BF29C5"/>
    <w:rsid w:val="00BF2AED"/>
    <w:rsid w:val="00BF2AEE"/>
    <w:rsid w:val="00BF2B90"/>
    <w:rsid w:val="00BF2C22"/>
    <w:rsid w:val="00BF2C8A"/>
    <w:rsid w:val="00BF3096"/>
    <w:rsid w:val="00BF33DE"/>
    <w:rsid w:val="00BF3C0E"/>
    <w:rsid w:val="00BF3DF2"/>
    <w:rsid w:val="00BF3FAB"/>
    <w:rsid w:val="00BF424A"/>
    <w:rsid w:val="00BF44B7"/>
    <w:rsid w:val="00BF4A97"/>
    <w:rsid w:val="00BF4C71"/>
    <w:rsid w:val="00BF515B"/>
    <w:rsid w:val="00BF55F9"/>
    <w:rsid w:val="00BF5642"/>
    <w:rsid w:val="00BF56BB"/>
    <w:rsid w:val="00BF57FF"/>
    <w:rsid w:val="00BF58B0"/>
    <w:rsid w:val="00BF598E"/>
    <w:rsid w:val="00BF5F4C"/>
    <w:rsid w:val="00BF600D"/>
    <w:rsid w:val="00BF627F"/>
    <w:rsid w:val="00BF65B7"/>
    <w:rsid w:val="00BF6C4C"/>
    <w:rsid w:val="00BF6CBB"/>
    <w:rsid w:val="00BF7E01"/>
    <w:rsid w:val="00C00102"/>
    <w:rsid w:val="00C00149"/>
    <w:rsid w:val="00C0048A"/>
    <w:rsid w:val="00C004FB"/>
    <w:rsid w:val="00C0094F"/>
    <w:rsid w:val="00C00A92"/>
    <w:rsid w:val="00C00AFB"/>
    <w:rsid w:val="00C00CFC"/>
    <w:rsid w:val="00C01039"/>
    <w:rsid w:val="00C012FC"/>
    <w:rsid w:val="00C015CA"/>
    <w:rsid w:val="00C01974"/>
    <w:rsid w:val="00C021E5"/>
    <w:rsid w:val="00C023D6"/>
    <w:rsid w:val="00C02565"/>
    <w:rsid w:val="00C026D2"/>
    <w:rsid w:val="00C02A97"/>
    <w:rsid w:val="00C02BA7"/>
    <w:rsid w:val="00C02D0C"/>
    <w:rsid w:val="00C0365D"/>
    <w:rsid w:val="00C03E2F"/>
    <w:rsid w:val="00C0433B"/>
    <w:rsid w:val="00C04350"/>
    <w:rsid w:val="00C05320"/>
    <w:rsid w:val="00C05396"/>
    <w:rsid w:val="00C05550"/>
    <w:rsid w:val="00C05FAB"/>
    <w:rsid w:val="00C061C4"/>
    <w:rsid w:val="00C0675A"/>
    <w:rsid w:val="00C06ADB"/>
    <w:rsid w:val="00C06C57"/>
    <w:rsid w:val="00C07702"/>
    <w:rsid w:val="00C07764"/>
    <w:rsid w:val="00C078C6"/>
    <w:rsid w:val="00C07B9D"/>
    <w:rsid w:val="00C07E5C"/>
    <w:rsid w:val="00C100B4"/>
    <w:rsid w:val="00C10289"/>
    <w:rsid w:val="00C103CC"/>
    <w:rsid w:val="00C1047C"/>
    <w:rsid w:val="00C10799"/>
    <w:rsid w:val="00C107C8"/>
    <w:rsid w:val="00C109CA"/>
    <w:rsid w:val="00C10AA8"/>
    <w:rsid w:val="00C10AFE"/>
    <w:rsid w:val="00C10BEC"/>
    <w:rsid w:val="00C10C11"/>
    <w:rsid w:val="00C1107F"/>
    <w:rsid w:val="00C11554"/>
    <w:rsid w:val="00C11605"/>
    <w:rsid w:val="00C11689"/>
    <w:rsid w:val="00C1173B"/>
    <w:rsid w:val="00C11A51"/>
    <w:rsid w:val="00C11B03"/>
    <w:rsid w:val="00C11B67"/>
    <w:rsid w:val="00C11B72"/>
    <w:rsid w:val="00C11FE4"/>
    <w:rsid w:val="00C12227"/>
    <w:rsid w:val="00C1245B"/>
    <w:rsid w:val="00C12602"/>
    <w:rsid w:val="00C127F7"/>
    <w:rsid w:val="00C12B4B"/>
    <w:rsid w:val="00C12C56"/>
    <w:rsid w:val="00C12DFF"/>
    <w:rsid w:val="00C12EBB"/>
    <w:rsid w:val="00C12FBC"/>
    <w:rsid w:val="00C1303B"/>
    <w:rsid w:val="00C13240"/>
    <w:rsid w:val="00C137B2"/>
    <w:rsid w:val="00C137B4"/>
    <w:rsid w:val="00C13D02"/>
    <w:rsid w:val="00C14035"/>
    <w:rsid w:val="00C14404"/>
    <w:rsid w:val="00C14418"/>
    <w:rsid w:val="00C1450B"/>
    <w:rsid w:val="00C14BAF"/>
    <w:rsid w:val="00C14DDA"/>
    <w:rsid w:val="00C14DFD"/>
    <w:rsid w:val="00C14EA0"/>
    <w:rsid w:val="00C14FC6"/>
    <w:rsid w:val="00C15190"/>
    <w:rsid w:val="00C15605"/>
    <w:rsid w:val="00C15645"/>
    <w:rsid w:val="00C15667"/>
    <w:rsid w:val="00C15975"/>
    <w:rsid w:val="00C15C89"/>
    <w:rsid w:val="00C16201"/>
    <w:rsid w:val="00C163F4"/>
    <w:rsid w:val="00C166F7"/>
    <w:rsid w:val="00C1720C"/>
    <w:rsid w:val="00C17498"/>
    <w:rsid w:val="00C175FC"/>
    <w:rsid w:val="00C17C99"/>
    <w:rsid w:val="00C17E1C"/>
    <w:rsid w:val="00C17E5F"/>
    <w:rsid w:val="00C2000E"/>
    <w:rsid w:val="00C20255"/>
    <w:rsid w:val="00C202BC"/>
    <w:rsid w:val="00C202DD"/>
    <w:rsid w:val="00C208DA"/>
    <w:rsid w:val="00C209B3"/>
    <w:rsid w:val="00C20C36"/>
    <w:rsid w:val="00C20D30"/>
    <w:rsid w:val="00C20F4E"/>
    <w:rsid w:val="00C21062"/>
    <w:rsid w:val="00C210C9"/>
    <w:rsid w:val="00C2113C"/>
    <w:rsid w:val="00C2117F"/>
    <w:rsid w:val="00C21229"/>
    <w:rsid w:val="00C21340"/>
    <w:rsid w:val="00C2167C"/>
    <w:rsid w:val="00C21985"/>
    <w:rsid w:val="00C21AD4"/>
    <w:rsid w:val="00C21FA6"/>
    <w:rsid w:val="00C22058"/>
    <w:rsid w:val="00C2237F"/>
    <w:rsid w:val="00C224EE"/>
    <w:rsid w:val="00C22675"/>
    <w:rsid w:val="00C22AC5"/>
    <w:rsid w:val="00C22CE5"/>
    <w:rsid w:val="00C22E63"/>
    <w:rsid w:val="00C2329C"/>
    <w:rsid w:val="00C2329E"/>
    <w:rsid w:val="00C235C4"/>
    <w:rsid w:val="00C237DE"/>
    <w:rsid w:val="00C23EFB"/>
    <w:rsid w:val="00C2415D"/>
    <w:rsid w:val="00C24403"/>
    <w:rsid w:val="00C247AA"/>
    <w:rsid w:val="00C24DC5"/>
    <w:rsid w:val="00C24E5A"/>
    <w:rsid w:val="00C24E71"/>
    <w:rsid w:val="00C24EDF"/>
    <w:rsid w:val="00C25682"/>
    <w:rsid w:val="00C2592C"/>
    <w:rsid w:val="00C2595A"/>
    <w:rsid w:val="00C25CFA"/>
    <w:rsid w:val="00C264BD"/>
    <w:rsid w:val="00C2656C"/>
    <w:rsid w:val="00C2674E"/>
    <w:rsid w:val="00C26AAE"/>
    <w:rsid w:val="00C26CE3"/>
    <w:rsid w:val="00C26FC7"/>
    <w:rsid w:val="00C2712D"/>
    <w:rsid w:val="00C276D1"/>
    <w:rsid w:val="00C27C8B"/>
    <w:rsid w:val="00C30005"/>
    <w:rsid w:val="00C30029"/>
    <w:rsid w:val="00C30075"/>
    <w:rsid w:val="00C301AC"/>
    <w:rsid w:val="00C3061A"/>
    <w:rsid w:val="00C3073B"/>
    <w:rsid w:val="00C30923"/>
    <w:rsid w:val="00C30AB8"/>
    <w:rsid w:val="00C30C92"/>
    <w:rsid w:val="00C30CAC"/>
    <w:rsid w:val="00C3164B"/>
    <w:rsid w:val="00C31B76"/>
    <w:rsid w:val="00C31D4C"/>
    <w:rsid w:val="00C31E5B"/>
    <w:rsid w:val="00C31ED3"/>
    <w:rsid w:val="00C32A48"/>
    <w:rsid w:val="00C32D4E"/>
    <w:rsid w:val="00C3369D"/>
    <w:rsid w:val="00C337BC"/>
    <w:rsid w:val="00C33C77"/>
    <w:rsid w:val="00C33F2F"/>
    <w:rsid w:val="00C3454A"/>
    <w:rsid w:val="00C34A6F"/>
    <w:rsid w:val="00C34AFC"/>
    <w:rsid w:val="00C34B08"/>
    <w:rsid w:val="00C34E9F"/>
    <w:rsid w:val="00C35060"/>
    <w:rsid w:val="00C350D6"/>
    <w:rsid w:val="00C35386"/>
    <w:rsid w:val="00C354C8"/>
    <w:rsid w:val="00C359D1"/>
    <w:rsid w:val="00C35AE2"/>
    <w:rsid w:val="00C35E0B"/>
    <w:rsid w:val="00C361F6"/>
    <w:rsid w:val="00C36703"/>
    <w:rsid w:val="00C36B4C"/>
    <w:rsid w:val="00C3752C"/>
    <w:rsid w:val="00C37692"/>
    <w:rsid w:val="00C378FE"/>
    <w:rsid w:val="00C37BB2"/>
    <w:rsid w:val="00C37C16"/>
    <w:rsid w:val="00C37E5C"/>
    <w:rsid w:val="00C408CE"/>
    <w:rsid w:val="00C40908"/>
    <w:rsid w:val="00C40920"/>
    <w:rsid w:val="00C40960"/>
    <w:rsid w:val="00C40F5F"/>
    <w:rsid w:val="00C40F64"/>
    <w:rsid w:val="00C40FEA"/>
    <w:rsid w:val="00C412E2"/>
    <w:rsid w:val="00C4164C"/>
    <w:rsid w:val="00C418A4"/>
    <w:rsid w:val="00C41A6F"/>
    <w:rsid w:val="00C41BA3"/>
    <w:rsid w:val="00C41C9B"/>
    <w:rsid w:val="00C41D22"/>
    <w:rsid w:val="00C41E3C"/>
    <w:rsid w:val="00C423CC"/>
    <w:rsid w:val="00C42B02"/>
    <w:rsid w:val="00C42B18"/>
    <w:rsid w:val="00C43294"/>
    <w:rsid w:val="00C435F3"/>
    <w:rsid w:val="00C4380C"/>
    <w:rsid w:val="00C439FA"/>
    <w:rsid w:val="00C43A61"/>
    <w:rsid w:val="00C43AE4"/>
    <w:rsid w:val="00C43B8E"/>
    <w:rsid w:val="00C43BA2"/>
    <w:rsid w:val="00C43E93"/>
    <w:rsid w:val="00C443C0"/>
    <w:rsid w:val="00C445E4"/>
    <w:rsid w:val="00C445F8"/>
    <w:rsid w:val="00C4464E"/>
    <w:rsid w:val="00C4494C"/>
    <w:rsid w:val="00C44B41"/>
    <w:rsid w:val="00C44F75"/>
    <w:rsid w:val="00C45386"/>
    <w:rsid w:val="00C453D0"/>
    <w:rsid w:val="00C45576"/>
    <w:rsid w:val="00C457E4"/>
    <w:rsid w:val="00C45BE7"/>
    <w:rsid w:val="00C45ED1"/>
    <w:rsid w:val="00C45F77"/>
    <w:rsid w:val="00C45FDE"/>
    <w:rsid w:val="00C4617C"/>
    <w:rsid w:val="00C4624A"/>
    <w:rsid w:val="00C4624F"/>
    <w:rsid w:val="00C466E4"/>
    <w:rsid w:val="00C466EC"/>
    <w:rsid w:val="00C467D4"/>
    <w:rsid w:val="00C4693E"/>
    <w:rsid w:val="00C46D8C"/>
    <w:rsid w:val="00C46EB7"/>
    <w:rsid w:val="00C476D9"/>
    <w:rsid w:val="00C477FD"/>
    <w:rsid w:val="00C47DEE"/>
    <w:rsid w:val="00C500D2"/>
    <w:rsid w:val="00C5037B"/>
    <w:rsid w:val="00C5037D"/>
    <w:rsid w:val="00C506D7"/>
    <w:rsid w:val="00C50B69"/>
    <w:rsid w:val="00C50CCE"/>
    <w:rsid w:val="00C51739"/>
    <w:rsid w:val="00C5179E"/>
    <w:rsid w:val="00C51842"/>
    <w:rsid w:val="00C51CA8"/>
    <w:rsid w:val="00C51CF4"/>
    <w:rsid w:val="00C51EC9"/>
    <w:rsid w:val="00C5210E"/>
    <w:rsid w:val="00C5214F"/>
    <w:rsid w:val="00C5227B"/>
    <w:rsid w:val="00C53030"/>
    <w:rsid w:val="00C531EF"/>
    <w:rsid w:val="00C53273"/>
    <w:rsid w:val="00C536EB"/>
    <w:rsid w:val="00C53765"/>
    <w:rsid w:val="00C53B82"/>
    <w:rsid w:val="00C53B89"/>
    <w:rsid w:val="00C53F36"/>
    <w:rsid w:val="00C541BD"/>
    <w:rsid w:val="00C5455B"/>
    <w:rsid w:val="00C545A0"/>
    <w:rsid w:val="00C54621"/>
    <w:rsid w:val="00C5477B"/>
    <w:rsid w:val="00C55A2E"/>
    <w:rsid w:val="00C55E84"/>
    <w:rsid w:val="00C56ACC"/>
    <w:rsid w:val="00C56F89"/>
    <w:rsid w:val="00C5706F"/>
    <w:rsid w:val="00C57137"/>
    <w:rsid w:val="00C57331"/>
    <w:rsid w:val="00C57987"/>
    <w:rsid w:val="00C579BD"/>
    <w:rsid w:val="00C57A4D"/>
    <w:rsid w:val="00C603B0"/>
    <w:rsid w:val="00C607BC"/>
    <w:rsid w:val="00C60C8D"/>
    <w:rsid w:val="00C61097"/>
    <w:rsid w:val="00C613EB"/>
    <w:rsid w:val="00C61B2B"/>
    <w:rsid w:val="00C61B47"/>
    <w:rsid w:val="00C622E6"/>
    <w:rsid w:val="00C62392"/>
    <w:rsid w:val="00C62461"/>
    <w:rsid w:val="00C62666"/>
    <w:rsid w:val="00C6273C"/>
    <w:rsid w:val="00C62A05"/>
    <w:rsid w:val="00C62BE8"/>
    <w:rsid w:val="00C62CCA"/>
    <w:rsid w:val="00C62D0D"/>
    <w:rsid w:val="00C634C1"/>
    <w:rsid w:val="00C63528"/>
    <w:rsid w:val="00C63ABF"/>
    <w:rsid w:val="00C63B3C"/>
    <w:rsid w:val="00C63B87"/>
    <w:rsid w:val="00C63FC7"/>
    <w:rsid w:val="00C64361"/>
    <w:rsid w:val="00C64471"/>
    <w:rsid w:val="00C64489"/>
    <w:rsid w:val="00C6488D"/>
    <w:rsid w:val="00C64B32"/>
    <w:rsid w:val="00C64FC9"/>
    <w:rsid w:val="00C65012"/>
    <w:rsid w:val="00C65114"/>
    <w:rsid w:val="00C65153"/>
    <w:rsid w:val="00C65BE9"/>
    <w:rsid w:val="00C65C04"/>
    <w:rsid w:val="00C662B2"/>
    <w:rsid w:val="00C6679F"/>
    <w:rsid w:val="00C6694A"/>
    <w:rsid w:val="00C669FB"/>
    <w:rsid w:val="00C66A78"/>
    <w:rsid w:val="00C66B0D"/>
    <w:rsid w:val="00C66D65"/>
    <w:rsid w:val="00C66F2F"/>
    <w:rsid w:val="00C67030"/>
    <w:rsid w:val="00C6717B"/>
    <w:rsid w:val="00C67663"/>
    <w:rsid w:val="00C678B6"/>
    <w:rsid w:val="00C67A6B"/>
    <w:rsid w:val="00C67A71"/>
    <w:rsid w:val="00C67C9D"/>
    <w:rsid w:val="00C67DBC"/>
    <w:rsid w:val="00C67ED1"/>
    <w:rsid w:val="00C70240"/>
    <w:rsid w:val="00C70445"/>
    <w:rsid w:val="00C70699"/>
    <w:rsid w:val="00C7086C"/>
    <w:rsid w:val="00C71052"/>
    <w:rsid w:val="00C7112B"/>
    <w:rsid w:val="00C71535"/>
    <w:rsid w:val="00C71893"/>
    <w:rsid w:val="00C7191C"/>
    <w:rsid w:val="00C71CE8"/>
    <w:rsid w:val="00C71EBC"/>
    <w:rsid w:val="00C723BB"/>
    <w:rsid w:val="00C7253E"/>
    <w:rsid w:val="00C7258D"/>
    <w:rsid w:val="00C729FD"/>
    <w:rsid w:val="00C72DC0"/>
    <w:rsid w:val="00C72FAE"/>
    <w:rsid w:val="00C732DC"/>
    <w:rsid w:val="00C73502"/>
    <w:rsid w:val="00C7374E"/>
    <w:rsid w:val="00C73AC9"/>
    <w:rsid w:val="00C73AE4"/>
    <w:rsid w:val="00C73BDF"/>
    <w:rsid w:val="00C7407A"/>
    <w:rsid w:val="00C74751"/>
    <w:rsid w:val="00C7477C"/>
    <w:rsid w:val="00C74953"/>
    <w:rsid w:val="00C74F8C"/>
    <w:rsid w:val="00C75540"/>
    <w:rsid w:val="00C755E8"/>
    <w:rsid w:val="00C75A23"/>
    <w:rsid w:val="00C761DD"/>
    <w:rsid w:val="00C76206"/>
    <w:rsid w:val="00C76251"/>
    <w:rsid w:val="00C762E9"/>
    <w:rsid w:val="00C764C6"/>
    <w:rsid w:val="00C767A0"/>
    <w:rsid w:val="00C768E0"/>
    <w:rsid w:val="00C76951"/>
    <w:rsid w:val="00C769E1"/>
    <w:rsid w:val="00C76D56"/>
    <w:rsid w:val="00C7714A"/>
    <w:rsid w:val="00C77152"/>
    <w:rsid w:val="00C7715B"/>
    <w:rsid w:val="00C774FF"/>
    <w:rsid w:val="00C77797"/>
    <w:rsid w:val="00C77A5C"/>
    <w:rsid w:val="00C77DF2"/>
    <w:rsid w:val="00C80509"/>
    <w:rsid w:val="00C805FE"/>
    <w:rsid w:val="00C80725"/>
    <w:rsid w:val="00C80879"/>
    <w:rsid w:val="00C80D25"/>
    <w:rsid w:val="00C80E21"/>
    <w:rsid w:val="00C8137B"/>
    <w:rsid w:val="00C81446"/>
    <w:rsid w:val="00C81489"/>
    <w:rsid w:val="00C815A9"/>
    <w:rsid w:val="00C8162A"/>
    <w:rsid w:val="00C816BE"/>
    <w:rsid w:val="00C81926"/>
    <w:rsid w:val="00C821DD"/>
    <w:rsid w:val="00C82898"/>
    <w:rsid w:val="00C82EF3"/>
    <w:rsid w:val="00C82F78"/>
    <w:rsid w:val="00C83055"/>
    <w:rsid w:val="00C830F0"/>
    <w:rsid w:val="00C8312F"/>
    <w:rsid w:val="00C831E7"/>
    <w:rsid w:val="00C8345A"/>
    <w:rsid w:val="00C834E6"/>
    <w:rsid w:val="00C836E3"/>
    <w:rsid w:val="00C84605"/>
    <w:rsid w:val="00C8471E"/>
    <w:rsid w:val="00C8474B"/>
    <w:rsid w:val="00C849AF"/>
    <w:rsid w:val="00C849F2"/>
    <w:rsid w:val="00C84B3F"/>
    <w:rsid w:val="00C85221"/>
    <w:rsid w:val="00C85FC1"/>
    <w:rsid w:val="00C86C05"/>
    <w:rsid w:val="00C86D44"/>
    <w:rsid w:val="00C86E34"/>
    <w:rsid w:val="00C86E95"/>
    <w:rsid w:val="00C87229"/>
    <w:rsid w:val="00C8750C"/>
    <w:rsid w:val="00C87713"/>
    <w:rsid w:val="00C87735"/>
    <w:rsid w:val="00C879C9"/>
    <w:rsid w:val="00C87BA3"/>
    <w:rsid w:val="00C87CA2"/>
    <w:rsid w:val="00C87DB3"/>
    <w:rsid w:val="00C87EB1"/>
    <w:rsid w:val="00C87FAD"/>
    <w:rsid w:val="00C87FB4"/>
    <w:rsid w:val="00C9009F"/>
    <w:rsid w:val="00C90A3B"/>
    <w:rsid w:val="00C90C41"/>
    <w:rsid w:val="00C90C92"/>
    <w:rsid w:val="00C90DBA"/>
    <w:rsid w:val="00C90EBB"/>
    <w:rsid w:val="00C914E6"/>
    <w:rsid w:val="00C91665"/>
    <w:rsid w:val="00C918BC"/>
    <w:rsid w:val="00C92060"/>
    <w:rsid w:val="00C926AE"/>
    <w:rsid w:val="00C92730"/>
    <w:rsid w:val="00C92D21"/>
    <w:rsid w:val="00C92E7A"/>
    <w:rsid w:val="00C92F64"/>
    <w:rsid w:val="00C9318C"/>
    <w:rsid w:val="00C93BE8"/>
    <w:rsid w:val="00C93C50"/>
    <w:rsid w:val="00C940BD"/>
    <w:rsid w:val="00C9430B"/>
    <w:rsid w:val="00C9472A"/>
    <w:rsid w:val="00C950C6"/>
    <w:rsid w:val="00C9510B"/>
    <w:rsid w:val="00C9575B"/>
    <w:rsid w:val="00C96797"/>
    <w:rsid w:val="00C9694B"/>
    <w:rsid w:val="00C96977"/>
    <w:rsid w:val="00C96A4F"/>
    <w:rsid w:val="00C96DB1"/>
    <w:rsid w:val="00C9719A"/>
    <w:rsid w:val="00C9732B"/>
    <w:rsid w:val="00C9744C"/>
    <w:rsid w:val="00C9758E"/>
    <w:rsid w:val="00C97AE1"/>
    <w:rsid w:val="00CA0054"/>
    <w:rsid w:val="00CA0733"/>
    <w:rsid w:val="00CA089B"/>
    <w:rsid w:val="00CA0B12"/>
    <w:rsid w:val="00CA16C5"/>
    <w:rsid w:val="00CA171A"/>
    <w:rsid w:val="00CA17B1"/>
    <w:rsid w:val="00CA197A"/>
    <w:rsid w:val="00CA1D52"/>
    <w:rsid w:val="00CA1EEE"/>
    <w:rsid w:val="00CA21A6"/>
    <w:rsid w:val="00CA21F6"/>
    <w:rsid w:val="00CA2472"/>
    <w:rsid w:val="00CA288D"/>
    <w:rsid w:val="00CA2B1C"/>
    <w:rsid w:val="00CA2B4C"/>
    <w:rsid w:val="00CA2B88"/>
    <w:rsid w:val="00CA359A"/>
    <w:rsid w:val="00CA40CD"/>
    <w:rsid w:val="00CA420A"/>
    <w:rsid w:val="00CA4749"/>
    <w:rsid w:val="00CA47CC"/>
    <w:rsid w:val="00CA4933"/>
    <w:rsid w:val="00CA4FFC"/>
    <w:rsid w:val="00CA521F"/>
    <w:rsid w:val="00CA53B4"/>
    <w:rsid w:val="00CA5BB5"/>
    <w:rsid w:val="00CA5D3F"/>
    <w:rsid w:val="00CA5ED5"/>
    <w:rsid w:val="00CA5EDC"/>
    <w:rsid w:val="00CA5F98"/>
    <w:rsid w:val="00CA61EB"/>
    <w:rsid w:val="00CA61FB"/>
    <w:rsid w:val="00CA65B4"/>
    <w:rsid w:val="00CA6BDB"/>
    <w:rsid w:val="00CA6D88"/>
    <w:rsid w:val="00CA6E69"/>
    <w:rsid w:val="00CA728C"/>
    <w:rsid w:val="00CA7323"/>
    <w:rsid w:val="00CA74AB"/>
    <w:rsid w:val="00CA7C16"/>
    <w:rsid w:val="00CA7EC0"/>
    <w:rsid w:val="00CA7F09"/>
    <w:rsid w:val="00CB002A"/>
    <w:rsid w:val="00CB02AC"/>
    <w:rsid w:val="00CB0316"/>
    <w:rsid w:val="00CB0691"/>
    <w:rsid w:val="00CB0865"/>
    <w:rsid w:val="00CB0977"/>
    <w:rsid w:val="00CB0EC8"/>
    <w:rsid w:val="00CB13EA"/>
    <w:rsid w:val="00CB1741"/>
    <w:rsid w:val="00CB1852"/>
    <w:rsid w:val="00CB1C37"/>
    <w:rsid w:val="00CB1CE0"/>
    <w:rsid w:val="00CB1EBA"/>
    <w:rsid w:val="00CB225D"/>
    <w:rsid w:val="00CB25D1"/>
    <w:rsid w:val="00CB271B"/>
    <w:rsid w:val="00CB2932"/>
    <w:rsid w:val="00CB2B64"/>
    <w:rsid w:val="00CB2D13"/>
    <w:rsid w:val="00CB3394"/>
    <w:rsid w:val="00CB3499"/>
    <w:rsid w:val="00CB3FAF"/>
    <w:rsid w:val="00CB4119"/>
    <w:rsid w:val="00CB465C"/>
    <w:rsid w:val="00CB4936"/>
    <w:rsid w:val="00CB4C84"/>
    <w:rsid w:val="00CB4FA2"/>
    <w:rsid w:val="00CB570B"/>
    <w:rsid w:val="00CB5A94"/>
    <w:rsid w:val="00CB5B8F"/>
    <w:rsid w:val="00CB5DE0"/>
    <w:rsid w:val="00CB5FE2"/>
    <w:rsid w:val="00CB67E0"/>
    <w:rsid w:val="00CB6B6C"/>
    <w:rsid w:val="00CB6ED5"/>
    <w:rsid w:val="00CB6F63"/>
    <w:rsid w:val="00CB73E3"/>
    <w:rsid w:val="00CB7511"/>
    <w:rsid w:val="00CB7BD3"/>
    <w:rsid w:val="00CB7E01"/>
    <w:rsid w:val="00CC0478"/>
    <w:rsid w:val="00CC087C"/>
    <w:rsid w:val="00CC09D8"/>
    <w:rsid w:val="00CC0ADB"/>
    <w:rsid w:val="00CC0C2E"/>
    <w:rsid w:val="00CC0D72"/>
    <w:rsid w:val="00CC0EB6"/>
    <w:rsid w:val="00CC0F6E"/>
    <w:rsid w:val="00CC1024"/>
    <w:rsid w:val="00CC110E"/>
    <w:rsid w:val="00CC1207"/>
    <w:rsid w:val="00CC1266"/>
    <w:rsid w:val="00CC15ED"/>
    <w:rsid w:val="00CC167A"/>
    <w:rsid w:val="00CC1917"/>
    <w:rsid w:val="00CC1A1B"/>
    <w:rsid w:val="00CC1C20"/>
    <w:rsid w:val="00CC20C5"/>
    <w:rsid w:val="00CC21E6"/>
    <w:rsid w:val="00CC2402"/>
    <w:rsid w:val="00CC2443"/>
    <w:rsid w:val="00CC2513"/>
    <w:rsid w:val="00CC25F0"/>
    <w:rsid w:val="00CC2635"/>
    <w:rsid w:val="00CC2EA3"/>
    <w:rsid w:val="00CC31ED"/>
    <w:rsid w:val="00CC3668"/>
    <w:rsid w:val="00CC3C2E"/>
    <w:rsid w:val="00CC3FF0"/>
    <w:rsid w:val="00CC445D"/>
    <w:rsid w:val="00CC45C2"/>
    <w:rsid w:val="00CC4935"/>
    <w:rsid w:val="00CC49F6"/>
    <w:rsid w:val="00CC4DCE"/>
    <w:rsid w:val="00CC4DDA"/>
    <w:rsid w:val="00CC620C"/>
    <w:rsid w:val="00CC664B"/>
    <w:rsid w:val="00CC71C5"/>
    <w:rsid w:val="00CC7B24"/>
    <w:rsid w:val="00CC7BE5"/>
    <w:rsid w:val="00CC7D72"/>
    <w:rsid w:val="00CC7DAB"/>
    <w:rsid w:val="00CD005C"/>
    <w:rsid w:val="00CD0935"/>
    <w:rsid w:val="00CD0EFE"/>
    <w:rsid w:val="00CD0FAC"/>
    <w:rsid w:val="00CD1405"/>
    <w:rsid w:val="00CD1829"/>
    <w:rsid w:val="00CD1B10"/>
    <w:rsid w:val="00CD1C44"/>
    <w:rsid w:val="00CD1D50"/>
    <w:rsid w:val="00CD213A"/>
    <w:rsid w:val="00CD238C"/>
    <w:rsid w:val="00CD246C"/>
    <w:rsid w:val="00CD26C7"/>
    <w:rsid w:val="00CD299F"/>
    <w:rsid w:val="00CD2A1D"/>
    <w:rsid w:val="00CD2AFB"/>
    <w:rsid w:val="00CD2C74"/>
    <w:rsid w:val="00CD30F4"/>
    <w:rsid w:val="00CD37AE"/>
    <w:rsid w:val="00CD3F24"/>
    <w:rsid w:val="00CD4391"/>
    <w:rsid w:val="00CD4C7B"/>
    <w:rsid w:val="00CD50C2"/>
    <w:rsid w:val="00CD532E"/>
    <w:rsid w:val="00CD566E"/>
    <w:rsid w:val="00CD57A0"/>
    <w:rsid w:val="00CD585E"/>
    <w:rsid w:val="00CD592F"/>
    <w:rsid w:val="00CD5D39"/>
    <w:rsid w:val="00CD6138"/>
    <w:rsid w:val="00CD6303"/>
    <w:rsid w:val="00CD6935"/>
    <w:rsid w:val="00CD6BA3"/>
    <w:rsid w:val="00CD6F97"/>
    <w:rsid w:val="00CD71B4"/>
    <w:rsid w:val="00CD7456"/>
    <w:rsid w:val="00CD7556"/>
    <w:rsid w:val="00CD763F"/>
    <w:rsid w:val="00CD7F9F"/>
    <w:rsid w:val="00CE0631"/>
    <w:rsid w:val="00CE066F"/>
    <w:rsid w:val="00CE074C"/>
    <w:rsid w:val="00CE085C"/>
    <w:rsid w:val="00CE0AFA"/>
    <w:rsid w:val="00CE0E67"/>
    <w:rsid w:val="00CE1208"/>
    <w:rsid w:val="00CE161C"/>
    <w:rsid w:val="00CE1E9C"/>
    <w:rsid w:val="00CE22B5"/>
    <w:rsid w:val="00CE2693"/>
    <w:rsid w:val="00CE27BA"/>
    <w:rsid w:val="00CE2865"/>
    <w:rsid w:val="00CE2ABE"/>
    <w:rsid w:val="00CE31D6"/>
    <w:rsid w:val="00CE34AC"/>
    <w:rsid w:val="00CE34CC"/>
    <w:rsid w:val="00CE39B3"/>
    <w:rsid w:val="00CE3BD3"/>
    <w:rsid w:val="00CE438E"/>
    <w:rsid w:val="00CE4A6F"/>
    <w:rsid w:val="00CE4AD7"/>
    <w:rsid w:val="00CE4EF1"/>
    <w:rsid w:val="00CE506E"/>
    <w:rsid w:val="00CE5401"/>
    <w:rsid w:val="00CE5707"/>
    <w:rsid w:val="00CE5D44"/>
    <w:rsid w:val="00CE5D46"/>
    <w:rsid w:val="00CE5E95"/>
    <w:rsid w:val="00CE60D3"/>
    <w:rsid w:val="00CE657C"/>
    <w:rsid w:val="00CE6ACC"/>
    <w:rsid w:val="00CE6C1B"/>
    <w:rsid w:val="00CE6C2E"/>
    <w:rsid w:val="00CE6E9C"/>
    <w:rsid w:val="00CE7241"/>
    <w:rsid w:val="00CE7258"/>
    <w:rsid w:val="00CE7334"/>
    <w:rsid w:val="00CE742C"/>
    <w:rsid w:val="00CE7636"/>
    <w:rsid w:val="00CE7710"/>
    <w:rsid w:val="00CE7B63"/>
    <w:rsid w:val="00CE7B71"/>
    <w:rsid w:val="00CE7C25"/>
    <w:rsid w:val="00CF014B"/>
    <w:rsid w:val="00CF02EC"/>
    <w:rsid w:val="00CF0AD3"/>
    <w:rsid w:val="00CF0E81"/>
    <w:rsid w:val="00CF1082"/>
    <w:rsid w:val="00CF1188"/>
    <w:rsid w:val="00CF1347"/>
    <w:rsid w:val="00CF1370"/>
    <w:rsid w:val="00CF1482"/>
    <w:rsid w:val="00CF1D0D"/>
    <w:rsid w:val="00CF2515"/>
    <w:rsid w:val="00CF2A31"/>
    <w:rsid w:val="00CF2CA1"/>
    <w:rsid w:val="00CF320E"/>
    <w:rsid w:val="00CF344F"/>
    <w:rsid w:val="00CF35AE"/>
    <w:rsid w:val="00CF3617"/>
    <w:rsid w:val="00CF3C33"/>
    <w:rsid w:val="00CF3CFF"/>
    <w:rsid w:val="00CF3D1A"/>
    <w:rsid w:val="00CF3EAA"/>
    <w:rsid w:val="00CF411F"/>
    <w:rsid w:val="00CF438E"/>
    <w:rsid w:val="00CF4505"/>
    <w:rsid w:val="00CF459B"/>
    <w:rsid w:val="00CF461F"/>
    <w:rsid w:val="00CF46BA"/>
    <w:rsid w:val="00CF4C31"/>
    <w:rsid w:val="00CF4CE4"/>
    <w:rsid w:val="00CF4E92"/>
    <w:rsid w:val="00CF4FC1"/>
    <w:rsid w:val="00CF52F4"/>
    <w:rsid w:val="00CF55C9"/>
    <w:rsid w:val="00CF5A18"/>
    <w:rsid w:val="00CF5CAB"/>
    <w:rsid w:val="00CF5D69"/>
    <w:rsid w:val="00CF6BF1"/>
    <w:rsid w:val="00CF6DA3"/>
    <w:rsid w:val="00CF7210"/>
    <w:rsid w:val="00CF76A7"/>
    <w:rsid w:val="00CF784A"/>
    <w:rsid w:val="00CF7C01"/>
    <w:rsid w:val="00CF7D5B"/>
    <w:rsid w:val="00D0022A"/>
    <w:rsid w:val="00D00344"/>
    <w:rsid w:val="00D0043B"/>
    <w:rsid w:val="00D00891"/>
    <w:rsid w:val="00D008A0"/>
    <w:rsid w:val="00D00B5B"/>
    <w:rsid w:val="00D00BDA"/>
    <w:rsid w:val="00D010A4"/>
    <w:rsid w:val="00D0133C"/>
    <w:rsid w:val="00D01557"/>
    <w:rsid w:val="00D01CAD"/>
    <w:rsid w:val="00D01D06"/>
    <w:rsid w:val="00D01E46"/>
    <w:rsid w:val="00D01ED3"/>
    <w:rsid w:val="00D0260F"/>
    <w:rsid w:val="00D026E6"/>
    <w:rsid w:val="00D03033"/>
    <w:rsid w:val="00D030B2"/>
    <w:rsid w:val="00D0311F"/>
    <w:rsid w:val="00D036C2"/>
    <w:rsid w:val="00D03ABC"/>
    <w:rsid w:val="00D03C41"/>
    <w:rsid w:val="00D03E0C"/>
    <w:rsid w:val="00D03F85"/>
    <w:rsid w:val="00D03FA5"/>
    <w:rsid w:val="00D047A6"/>
    <w:rsid w:val="00D04BE3"/>
    <w:rsid w:val="00D04C33"/>
    <w:rsid w:val="00D04F4F"/>
    <w:rsid w:val="00D05062"/>
    <w:rsid w:val="00D0568A"/>
    <w:rsid w:val="00D0580B"/>
    <w:rsid w:val="00D0588C"/>
    <w:rsid w:val="00D05A52"/>
    <w:rsid w:val="00D06479"/>
    <w:rsid w:val="00D06960"/>
    <w:rsid w:val="00D06CD2"/>
    <w:rsid w:val="00D07006"/>
    <w:rsid w:val="00D07561"/>
    <w:rsid w:val="00D1048B"/>
    <w:rsid w:val="00D10985"/>
    <w:rsid w:val="00D10B74"/>
    <w:rsid w:val="00D10D90"/>
    <w:rsid w:val="00D10E17"/>
    <w:rsid w:val="00D10E68"/>
    <w:rsid w:val="00D10FBE"/>
    <w:rsid w:val="00D10FFA"/>
    <w:rsid w:val="00D11529"/>
    <w:rsid w:val="00D117F5"/>
    <w:rsid w:val="00D11B7D"/>
    <w:rsid w:val="00D12245"/>
    <w:rsid w:val="00D1228C"/>
    <w:rsid w:val="00D12412"/>
    <w:rsid w:val="00D124A3"/>
    <w:rsid w:val="00D12593"/>
    <w:rsid w:val="00D127EA"/>
    <w:rsid w:val="00D1292D"/>
    <w:rsid w:val="00D129F8"/>
    <w:rsid w:val="00D12B3D"/>
    <w:rsid w:val="00D12EE7"/>
    <w:rsid w:val="00D12F0A"/>
    <w:rsid w:val="00D13137"/>
    <w:rsid w:val="00D1328B"/>
    <w:rsid w:val="00D140F2"/>
    <w:rsid w:val="00D14184"/>
    <w:rsid w:val="00D141C5"/>
    <w:rsid w:val="00D14212"/>
    <w:rsid w:val="00D14556"/>
    <w:rsid w:val="00D14F4B"/>
    <w:rsid w:val="00D15335"/>
    <w:rsid w:val="00D15ACF"/>
    <w:rsid w:val="00D15B3A"/>
    <w:rsid w:val="00D15C14"/>
    <w:rsid w:val="00D15F9E"/>
    <w:rsid w:val="00D163A2"/>
    <w:rsid w:val="00D1652E"/>
    <w:rsid w:val="00D166C4"/>
    <w:rsid w:val="00D16738"/>
    <w:rsid w:val="00D168DA"/>
    <w:rsid w:val="00D16F73"/>
    <w:rsid w:val="00D17141"/>
    <w:rsid w:val="00D17205"/>
    <w:rsid w:val="00D174DD"/>
    <w:rsid w:val="00D1760A"/>
    <w:rsid w:val="00D1784E"/>
    <w:rsid w:val="00D17B2E"/>
    <w:rsid w:val="00D17DAA"/>
    <w:rsid w:val="00D17FC6"/>
    <w:rsid w:val="00D202AC"/>
    <w:rsid w:val="00D2052B"/>
    <w:rsid w:val="00D205BE"/>
    <w:rsid w:val="00D20621"/>
    <w:rsid w:val="00D2084F"/>
    <w:rsid w:val="00D209F9"/>
    <w:rsid w:val="00D20BB3"/>
    <w:rsid w:val="00D20C28"/>
    <w:rsid w:val="00D20DB3"/>
    <w:rsid w:val="00D20EC0"/>
    <w:rsid w:val="00D20FB1"/>
    <w:rsid w:val="00D2107C"/>
    <w:rsid w:val="00D21308"/>
    <w:rsid w:val="00D21AB7"/>
    <w:rsid w:val="00D21FB5"/>
    <w:rsid w:val="00D22094"/>
    <w:rsid w:val="00D22211"/>
    <w:rsid w:val="00D228FD"/>
    <w:rsid w:val="00D22AEA"/>
    <w:rsid w:val="00D23007"/>
    <w:rsid w:val="00D233AE"/>
    <w:rsid w:val="00D23558"/>
    <w:rsid w:val="00D23EB2"/>
    <w:rsid w:val="00D23EC6"/>
    <w:rsid w:val="00D24529"/>
    <w:rsid w:val="00D24768"/>
    <w:rsid w:val="00D24CC2"/>
    <w:rsid w:val="00D2504D"/>
    <w:rsid w:val="00D25076"/>
    <w:rsid w:val="00D25641"/>
    <w:rsid w:val="00D25941"/>
    <w:rsid w:val="00D25DB4"/>
    <w:rsid w:val="00D25ECF"/>
    <w:rsid w:val="00D26722"/>
    <w:rsid w:val="00D26881"/>
    <w:rsid w:val="00D26C84"/>
    <w:rsid w:val="00D26F54"/>
    <w:rsid w:val="00D273CA"/>
    <w:rsid w:val="00D275DD"/>
    <w:rsid w:val="00D27BA3"/>
    <w:rsid w:val="00D27C56"/>
    <w:rsid w:val="00D30545"/>
    <w:rsid w:val="00D30563"/>
    <w:rsid w:val="00D30C79"/>
    <w:rsid w:val="00D30C7E"/>
    <w:rsid w:val="00D310FB"/>
    <w:rsid w:val="00D31320"/>
    <w:rsid w:val="00D315FB"/>
    <w:rsid w:val="00D31C8A"/>
    <w:rsid w:val="00D31EA6"/>
    <w:rsid w:val="00D3210A"/>
    <w:rsid w:val="00D32137"/>
    <w:rsid w:val="00D32332"/>
    <w:rsid w:val="00D3254F"/>
    <w:rsid w:val="00D327AA"/>
    <w:rsid w:val="00D32CF7"/>
    <w:rsid w:val="00D3314E"/>
    <w:rsid w:val="00D33182"/>
    <w:rsid w:val="00D33260"/>
    <w:rsid w:val="00D332C7"/>
    <w:rsid w:val="00D336CA"/>
    <w:rsid w:val="00D3395D"/>
    <w:rsid w:val="00D33CE0"/>
    <w:rsid w:val="00D33E70"/>
    <w:rsid w:val="00D33EF0"/>
    <w:rsid w:val="00D3401B"/>
    <w:rsid w:val="00D34135"/>
    <w:rsid w:val="00D3429A"/>
    <w:rsid w:val="00D34345"/>
    <w:rsid w:val="00D34349"/>
    <w:rsid w:val="00D3436D"/>
    <w:rsid w:val="00D34580"/>
    <w:rsid w:val="00D349AD"/>
    <w:rsid w:val="00D3516E"/>
    <w:rsid w:val="00D35284"/>
    <w:rsid w:val="00D35347"/>
    <w:rsid w:val="00D35358"/>
    <w:rsid w:val="00D3597D"/>
    <w:rsid w:val="00D359ED"/>
    <w:rsid w:val="00D35A55"/>
    <w:rsid w:val="00D35AE4"/>
    <w:rsid w:val="00D35CB5"/>
    <w:rsid w:val="00D35E82"/>
    <w:rsid w:val="00D35F54"/>
    <w:rsid w:val="00D35FD8"/>
    <w:rsid w:val="00D363F5"/>
    <w:rsid w:val="00D365B0"/>
    <w:rsid w:val="00D368BD"/>
    <w:rsid w:val="00D36C49"/>
    <w:rsid w:val="00D36ECB"/>
    <w:rsid w:val="00D36FD9"/>
    <w:rsid w:val="00D3719A"/>
    <w:rsid w:val="00D373B9"/>
    <w:rsid w:val="00D37B83"/>
    <w:rsid w:val="00D37CF1"/>
    <w:rsid w:val="00D37E69"/>
    <w:rsid w:val="00D37FCD"/>
    <w:rsid w:val="00D40858"/>
    <w:rsid w:val="00D40E10"/>
    <w:rsid w:val="00D40E77"/>
    <w:rsid w:val="00D414FC"/>
    <w:rsid w:val="00D41812"/>
    <w:rsid w:val="00D41858"/>
    <w:rsid w:val="00D41A0A"/>
    <w:rsid w:val="00D41A7D"/>
    <w:rsid w:val="00D41E77"/>
    <w:rsid w:val="00D420C3"/>
    <w:rsid w:val="00D421B8"/>
    <w:rsid w:val="00D4243E"/>
    <w:rsid w:val="00D42A2E"/>
    <w:rsid w:val="00D43758"/>
    <w:rsid w:val="00D43ADC"/>
    <w:rsid w:val="00D43B3D"/>
    <w:rsid w:val="00D43EA7"/>
    <w:rsid w:val="00D44113"/>
    <w:rsid w:val="00D444AD"/>
    <w:rsid w:val="00D44506"/>
    <w:rsid w:val="00D44558"/>
    <w:rsid w:val="00D44701"/>
    <w:rsid w:val="00D4480E"/>
    <w:rsid w:val="00D44CFC"/>
    <w:rsid w:val="00D44D06"/>
    <w:rsid w:val="00D45369"/>
    <w:rsid w:val="00D4554B"/>
    <w:rsid w:val="00D45566"/>
    <w:rsid w:val="00D4562B"/>
    <w:rsid w:val="00D45818"/>
    <w:rsid w:val="00D458D4"/>
    <w:rsid w:val="00D45C94"/>
    <w:rsid w:val="00D45D78"/>
    <w:rsid w:val="00D45F37"/>
    <w:rsid w:val="00D45FAF"/>
    <w:rsid w:val="00D4697D"/>
    <w:rsid w:val="00D46F44"/>
    <w:rsid w:val="00D47146"/>
    <w:rsid w:val="00D471F6"/>
    <w:rsid w:val="00D47452"/>
    <w:rsid w:val="00D4758C"/>
    <w:rsid w:val="00D47612"/>
    <w:rsid w:val="00D47AC4"/>
    <w:rsid w:val="00D47D37"/>
    <w:rsid w:val="00D47F98"/>
    <w:rsid w:val="00D500BE"/>
    <w:rsid w:val="00D50B8B"/>
    <w:rsid w:val="00D50D1F"/>
    <w:rsid w:val="00D518B1"/>
    <w:rsid w:val="00D519F5"/>
    <w:rsid w:val="00D51A56"/>
    <w:rsid w:val="00D51DFD"/>
    <w:rsid w:val="00D521BE"/>
    <w:rsid w:val="00D5225B"/>
    <w:rsid w:val="00D52783"/>
    <w:rsid w:val="00D52796"/>
    <w:rsid w:val="00D52F1E"/>
    <w:rsid w:val="00D53291"/>
    <w:rsid w:val="00D532F3"/>
    <w:rsid w:val="00D53343"/>
    <w:rsid w:val="00D541CA"/>
    <w:rsid w:val="00D5423E"/>
    <w:rsid w:val="00D542D4"/>
    <w:rsid w:val="00D543DD"/>
    <w:rsid w:val="00D5445C"/>
    <w:rsid w:val="00D54490"/>
    <w:rsid w:val="00D54580"/>
    <w:rsid w:val="00D552F5"/>
    <w:rsid w:val="00D552FD"/>
    <w:rsid w:val="00D55431"/>
    <w:rsid w:val="00D556C8"/>
    <w:rsid w:val="00D557DC"/>
    <w:rsid w:val="00D55863"/>
    <w:rsid w:val="00D55957"/>
    <w:rsid w:val="00D55A67"/>
    <w:rsid w:val="00D56113"/>
    <w:rsid w:val="00D561D2"/>
    <w:rsid w:val="00D5622A"/>
    <w:rsid w:val="00D56412"/>
    <w:rsid w:val="00D56A30"/>
    <w:rsid w:val="00D56C22"/>
    <w:rsid w:val="00D56D3A"/>
    <w:rsid w:val="00D56EA2"/>
    <w:rsid w:val="00D56EEF"/>
    <w:rsid w:val="00D57047"/>
    <w:rsid w:val="00D57106"/>
    <w:rsid w:val="00D57B3B"/>
    <w:rsid w:val="00D60224"/>
    <w:rsid w:val="00D61429"/>
    <w:rsid w:val="00D61478"/>
    <w:rsid w:val="00D6150A"/>
    <w:rsid w:val="00D61CF7"/>
    <w:rsid w:val="00D61EEE"/>
    <w:rsid w:val="00D6254C"/>
    <w:rsid w:val="00D62B96"/>
    <w:rsid w:val="00D62E49"/>
    <w:rsid w:val="00D62E73"/>
    <w:rsid w:val="00D632DA"/>
    <w:rsid w:val="00D637E3"/>
    <w:rsid w:val="00D63A57"/>
    <w:rsid w:val="00D63A8C"/>
    <w:rsid w:val="00D63BA1"/>
    <w:rsid w:val="00D63C05"/>
    <w:rsid w:val="00D63C69"/>
    <w:rsid w:val="00D63DFE"/>
    <w:rsid w:val="00D63F81"/>
    <w:rsid w:val="00D6423F"/>
    <w:rsid w:val="00D644B8"/>
    <w:rsid w:val="00D646E6"/>
    <w:rsid w:val="00D6472F"/>
    <w:rsid w:val="00D64DF8"/>
    <w:rsid w:val="00D6504E"/>
    <w:rsid w:val="00D6571C"/>
    <w:rsid w:val="00D65852"/>
    <w:rsid w:val="00D65AB2"/>
    <w:rsid w:val="00D65F4E"/>
    <w:rsid w:val="00D6603A"/>
    <w:rsid w:val="00D661C7"/>
    <w:rsid w:val="00D66A4C"/>
    <w:rsid w:val="00D675B2"/>
    <w:rsid w:val="00D67F16"/>
    <w:rsid w:val="00D70246"/>
    <w:rsid w:val="00D70316"/>
    <w:rsid w:val="00D70352"/>
    <w:rsid w:val="00D7049A"/>
    <w:rsid w:val="00D70699"/>
    <w:rsid w:val="00D7090D"/>
    <w:rsid w:val="00D70932"/>
    <w:rsid w:val="00D70D0B"/>
    <w:rsid w:val="00D71158"/>
    <w:rsid w:val="00D7187F"/>
    <w:rsid w:val="00D71A32"/>
    <w:rsid w:val="00D71C60"/>
    <w:rsid w:val="00D71D98"/>
    <w:rsid w:val="00D722BC"/>
    <w:rsid w:val="00D72625"/>
    <w:rsid w:val="00D727EE"/>
    <w:rsid w:val="00D72A49"/>
    <w:rsid w:val="00D72B23"/>
    <w:rsid w:val="00D72C28"/>
    <w:rsid w:val="00D72FAE"/>
    <w:rsid w:val="00D734E2"/>
    <w:rsid w:val="00D734E8"/>
    <w:rsid w:val="00D73B4B"/>
    <w:rsid w:val="00D74136"/>
    <w:rsid w:val="00D745C9"/>
    <w:rsid w:val="00D74BB8"/>
    <w:rsid w:val="00D75018"/>
    <w:rsid w:val="00D759E2"/>
    <w:rsid w:val="00D75B34"/>
    <w:rsid w:val="00D75C08"/>
    <w:rsid w:val="00D76237"/>
    <w:rsid w:val="00D764F8"/>
    <w:rsid w:val="00D76652"/>
    <w:rsid w:val="00D766FA"/>
    <w:rsid w:val="00D76B26"/>
    <w:rsid w:val="00D76B74"/>
    <w:rsid w:val="00D76F8B"/>
    <w:rsid w:val="00D76FD7"/>
    <w:rsid w:val="00D771D4"/>
    <w:rsid w:val="00D77329"/>
    <w:rsid w:val="00D77453"/>
    <w:rsid w:val="00D77A3A"/>
    <w:rsid w:val="00D77A57"/>
    <w:rsid w:val="00D8008C"/>
    <w:rsid w:val="00D801AC"/>
    <w:rsid w:val="00D80207"/>
    <w:rsid w:val="00D80265"/>
    <w:rsid w:val="00D80426"/>
    <w:rsid w:val="00D80545"/>
    <w:rsid w:val="00D80643"/>
    <w:rsid w:val="00D80838"/>
    <w:rsid w:val="00D80D55"/>
    <w:rsid w:val="00D80EBD"/>
    <w:rsid w:val="00D80EFA"/>
    <w:rsid w:val="00D815AA"/>
    <w:rsid w:val="00D81606"/>
    <w:rsid w:val="00D81917"/>
    <w:rsid w:val="00D81D8B"/>
    <w:rsid w:val="00D8233F"/>
    <w:rsid w:val="00D824D8"/>
    <w:rsid w:val="00D824FB"/>
    <w:rsid w:val="00D82A6E"/>
    <w:rsid w:val="00D82BC4"/>
    <w:rsid w:val="00D82D93"/>
    <w:rsid w:val="00D8343A"/>
    <w:rsid w:val="00D83455"/>
    <w:rsid w:val="00D83927"/>
    <w:rsid w:val="00D83AF6"/>
    <w:rsid w:val="00D8409D"/>
    <w:rsid w:val="00D847DF"/>
    <w:rsid w:val="00D84C3A"/>
    <w:rsid w:val="00D84FC2"/>
    <w:rsid w:val="00D8519D"/>
    <w:rsid w:val="00D851AD"/>
    <w:rsid w:val="00D8555E"/>
    <w:rsid w:val="00D8582F"/>
    <w:rsid w:val="00D859CC"/>
    <w:rsid w:val="00D85B32"/>
    <w:rsid w:val="00D85D40"/>
    <w:rsid w:val="00D86760"/>
    <w:rsid w:val="00D86931"/>
    <w:rsid w:val="00D8698E"/>
    <w:rsid w:val="00D86C79"/>
    <w:rsid w:val="00D86E12"/>
    <w:rsid w:val="00D86EE2"/>
    <w:rsid w:val="00D872B5"/>
    <w:rsid w:val="00D8774D"/>
    <w:rsid w:val="00D87A84"/>
    <w:rsid w:val="00D900A1"/>
    <w:rsid w:val="00D90122"/>
    <w:rsid w:val="00D9018D"/>
    <w:rsid w:val="00D90387"/>
    <w:rsid w:val="00D904FE"/>
    <w:rsid w:val="00D9063F"/>
    <w:rsid w:val="00D906BE"/>
    <w:rsid w:val="00D908DD"/>
    <w:rsid w:val="00D90BAD"/>
    <w:rsid w:val="00D90DC9"/>
    <w:rsid w:val="00D90EFC"/>
    <w:rsid w:val="00D90FE4"/>
    <w:rsid w:val="00D910C3"/>
    <w:rsid w:val="00D91A15"/>
    <w:rsid w:val="00D91C7B"/>
    <w:rsid w:val="00D91F04"/>
    <w:rsid w:val="00D9221B"/>
    <w:rsid w:val="00D9277B"/>
    <w:rsid w:val="00D9278E"/>
    <w:rsid w:val="00D92848"/>
    <w:rsid w:val="00D92C7B"/>
    <w:rsid w:val="00D92CAA"/>
    <w:rsid w:val="00D92DB3"/>
    <w:rsid w:val="00D92E89"/>
    <w:rsid w:val="00D93055"/>
    <w:rsid w:val="00D93123"/>
    <w:rsid w:val="00D931DD"/>
    <w:rsid w:val="00D933EA"/>
    <w:rsid w:val="00D93D01"/>
    <w:rsid w:val="00D94090"/>
    <w:rsid w:val="00D94489"/>
    <w:rsid w:val="00D94657"/>
    <w:rsid w:val="00D94743"/>
    <w:rsid w:val="00D94F8D"/>
    <w:rsid w:val="00D94F9B"/>
    <w:rsid w:val="00D953F8"/>
    <w:rsid w:val="00D95564"/>
    <w:rsid w:val="00D955E8"/>
    <w:rsid w:val="00D95786"/>
    <w:rsid w:val="00D95970"/>
    <w:rsid w:val="00D95E1B"/>
    <w:rsid w:val="00D960DA"/>
    <w:rsid w:val="00D9623A"/>
    <w:rsid w:val="00D971EC"/>
    <w:rsid w:val="00D97584"/>
    <w:rsid w:val="00D97985"/>
    <w:rsid w:val="00D97ABD"/>
    <w:rsid w:val="00D97E89"/>
    <w:rsid w:val="00D97F42"/>
    <w:rsid w:val="00DA009F"/>
    <w:rsid w:val="00DA05D8"/>
    <w:rsid w:val="00DA070E"/>
    <w:rsid w:val="00DA073C"/>
    <w:rsid w:val="00DA0A06"/>
    <w:rsid w:val="00DA1491"/>
    <w:rsid w:val="00DA162A"/>
    <w:rsid w:val="00DA1728"/>
    <w:rsid w:val="00DA25D8"/>
    <w:rsid w:val="00DA278F"/>
    <w:rsid w:val="00DA2DF8"/>
    <w:rsid w:val="00DA30B5"/>
    <w:rsid w:val="00DA332E"/>
    <w:rsid w:val="00DA347B"/>
    <w:rsid w:val="00DA3809"/>
    <w:rsid w:val="00DA3A49"/>
    <w:rsid w:val="00DA3ADB"/>
    <w:rsid w:val="00DA3C32"/>
    <w:rsid w:val="00DA3D9B"/>
    <w:rsid w:val="00DA3DF8"/>
    <w:rsid w:val="00DA4138"/>
    <w:rsid w:val="00DA4A25"/>
    <w:rsid w:val="00DA4C8E"/>
    <w:rsid w:val="00DA4CF5"/>
    <w:rsid w:val="00DA52F8"/>
    <w:rsid w:val="00DA53A3"/>
    <w:rsid w:val="00DA5605"/>
    <w:rsid w:val="00DA566E"/>
    <w:rsid w:val="00DA5858"/>
    <w:rsid w:val="00DA5B9B"/>
    <w:rsid w:val="00DA61A3"/>
    <w:rsid w:val="00DA62E1"/>
    <w:rsid w:val="00DA65A7"/>
    <w:rsid w:val="00DA67F8"/>
    <w:rsid w:val="00DA6A11"/>
    <w:rsid w:val="00DA7119"/>
    <w:rsid w:val="00DA760A"/>
    <w:rsid w:val="00DA7AAB"/>
    <w:rsid w:val="00DA7BB4"/>
    <w:rsid w:val="00DB033A"/>
    <w:rsid w:val="00DB0446"/>
    <w:rsid w:val="00DB074F"/>
    <w:rsid w:val="00DB07A5"/>
    <w:rsid w:val="00DB09AF"/>
    <w:rsid w:val="00DB1C65"/>
    <w:rsid w:val="00DB1CE0"/>
    <w:rsid w:val="00DB1D02"/>
    <w:rsid w:val="00DB1E80"/>
    <w:rsid w:val="00DB21F4"/>
    <w:rsid w:val="00DB2443"/>
    <w:rsid w:val="00DB266F"/>
    <w:rsid w:val="00DB29D1"/>
    <w:rsid w:val="00DB2BCD"/>
    <w:rsid w:val="00DB38B2"/>
    <w:rsid w:val="00DB3A36"/>
    <w:rsid w:val="00DB3E3F"/>
    <w:rsid w:val="00DB3F57"/>
    <w:rsid w:val="00DB4109"/>
    <w:rsid w:val="00DB4197"/>
    <w:rsid w:val="00DB436E"/>
    <w:rsid w:val="00DB43C8"/>
    <w:rsid w:val="00DB5326"/>
    <w:rsid w:val="00DB5538"/>
    <w:rsid w:val="00DB557F"/>
    <w:rsid w:val="00DB5C6E"/>
    <w:rsid w:val="00DB5C7C"/>
    <w:rsid w:val="00DB600E"/>
    <w:rsid w:val="00DB6047"/>
    <w:rsid w:val="00DB629C"/>
    <w:rsid w:val="00DB6D0C"/>
    <w:rsid w:val="00DB7098"/>
    <w:rsid w:val="00DB709B"/>
    <w:rsid w:val="00DB732C"/>
    <w:rsid w:val="00DB7B7F"/>
    <w:rsid w:val="00DB7F04"/>
    <w:rsid w:val="00DC0F72"/>
    <w:rsid w:val="00DC1450"/>
    <w:rsid w:val="00DC14A4"/>
    <w:rsid w:val="00DC16EC"/>
    <w:rsid w:val="00DC1885"/>
    <w:rsid w:val="00DC1B61"/>
    <w:rsid w:val="00DC1C6C"/>
    <w:rsid w:val="00DC2412"/>
    <w:rsid w:val="00DC24B7"/>
    <w:rsid w:val="00DC2B37"/>
    <w:rsid w:val="00DC2F1D"/>
    <w:rsid w:val="00DC3184"/>
    <w:rsid w:val="00DC3188"/>
    <w:rsid w:val="00DC343F"/>
    <w:rsid w:val="00DC3FD6"/>
    <w:rsid w:val="00DC40DB"/>
    <w:rsid w:val="00DC40E9"/>
    <w:rsid w:val="00DC418A"/>
    <w:rsid w:val="00DC45CA"/>
    <w:rsid w:val="00DC509C"/>
    <w:rsid w:val="00DC550A"/>
    <w:rsid w:val="00DC5881"/>
    <w:rsid w:val="00DC58D0"/>
    <w:rsid w:val="00DC5C58"/>
    <w:rsid w:val="00DC5ED4"/>
    <w:rsid w:val="00DC6599"/>
    <w:rsid w:val="00DC6FCA"/>
    <w:rsid w:val="00DC715E"/>
    <w:rsid w:val="00DC75D6"/>
    <w:rsid w:val="00DC7636"/>
    <w:rsid w:val="00DC7657"/>
    <w:rsid w:val="00DC7A6F"/>
    <w:rsid w:val="00DC7D05"/>
    <w:rsid w:val="00DD0828"/>
    <w:rsid w:val="00DD0D53"/>
    <w:rsid w:val="00DD1196"/>
    <w:rsid w:val="00DD1488"/>
    <w:rsid w:val="00DD14F5"/>
    <w:rsid w:val="00DD1928"/>
    <w:rsid w:val="00DD1B4C"/>
    <w:rsid w:val="00DD2456"/>
    <w:rsid w:val="00DD2EF4"/>
    <w:rsid w:val="00DD2F9E"/>
    <w:rsid w:val="00DD30D7"/>
    <w:rsid w:val="00DD33AA"/>
    <w:rsid w:val="00DD36A0"/>
    <w:rsid w:val="00DD3BE5"/>
    <w:rsid w:val="00DD3E72"/>
    <w:rsid w:val="00DD40A4"/>
    <w:rsid w:val="00DD43EC"/>
    <w:rsid w:val="00DD4583"/>
    <w:rsid w:val="00DD469D"/>
    <w:rsid w:val="00DD498D"/>
    <w:rsid w:val="00DD51F4"/>
    <w:rsid w:val="00DD52C3"/>
    <w:rsid w:val="00DD5968"/>
    <w:rsid w:val="00DD5CE8"/>
    <w:rsid w:val="00DD633B"/>
    <w:rsid w:val="00DD6417"/>
    <w:rsid w:val="00DD643E"/>
    <w:rsid w:val="00DD6543"/>
    <w:rsid w:val="00DD65B5"/>
    <w:rsid w:val="00DD6CC0"/>
    <w:rsid w:val="00DD6CF7"/>
    <w:rsid w:val="00DD6DD4"/>
    <w:rsid w:val="00DD71A1"/>
    <w:rsid w:val="00DD75A4"/>
    <w:rsid w:val="00DD75E4"/>
    <w:rsid w:val="00DD779D"/>
    <w:rsid w:val="00DD78E3"/>
    <w:rsid w:val="00DD7FD8"/>
    <w:rsid w:val="00DE055B"/>
    <w:rsid w:val="00DE05C3"/>
    <w:rsid w:val="00DE07BE"/>
    <w:rsid w:val="00DE0857"/>
    <w:rsid w:val="00DE0914"/>
    <w:rsid w:val="00DE0996"/>
    <w:rsid w:val="00DE0B5D"/>
    <w:rsid w:val="00DE0CA1"/>
    <w:rsid w:val="00DE146C"/>
    <w:rsid w:val="00DE155D"/>
    <w:rsid w:val="00DE176E"/>
    <w:rsid w:val="00DE17E6"/>
    <w:rsid w:val="00DE198B"/>
    <w:rsid w:val="00DE1CA9"/>
    <w:rsid w:val="00DE1D8E"/>
    <w:rsid w:val="00DE2093"/>
    <w:rsid w:val="00DE20F4"/>
    <w:rsid w:val="00DE261E"/>
    <w:rsid w:val="00DE2A52"/>
    <w:rsid w:val="00DE3097"/>
    <w:rsid w:val="00DE352D"/>
    <w:rsid w:val="00DE3787"/>
    <w:rsid w:val="00DE3861"/>
    <w:rsid w:val="00DE3941"/>
    <w:rsid w:val="00DE3ABB"/>
    <w:rsid w:val="00DE3AF8"/>
    <w:rsid w:val="00DE3B82"/>
    <w:rsid w:val="00DE3C42"/>
    <w:rsid w:val="00DE4603"/>
    <w:rsid w:val="00DE4B3A"/>
    <w:rsid w:val="00DE5463"/>
    <w:rsid w:val="00DE5569"/>
    <w:rsid w:val="00DE5629"/>
    <w:rsid w:val="00DE5670"/>
    <w:rsid w:val="00DE5CE9"/>
    <w:rsid w:val="00DE600C"/>
    <w:rsid w:val="00DE603D"/>
    <w:rsid w:val="00DE61C5"/>
    <w:rsid w:val="00DE61EE"/>
    <w:rsid w:val="00DE668F"/>
    <w:rsid w:val="00DE73D1"/>
    <w:rsid w:val="00DE7561"/>
    <w:rsid w:val="00DE757D"/>
    <w:rsid w:val="00DE7649"/>
    <w:rsid w:val="00DE78BC"/>
    <w:rsid w:val="00DE7A0F"/>
    <w:rsid w:val="00DE7CF6"/>
    <w:rsid w:val="00DE7DB1"/>
    <w:rsid w:val="00DF0192"/>
    <w:rsid w:val="00DF03F4"/>
    <w:rsid w:val="00DF06DC"/>
    <w:rsid w:val="00DF095A"/>
    <w:rsid w:val="00DF0A91"/>
    <w:rsid w:val="00DF1A66"/>
    <w:rsid w:val="00DF1BCC"/>
    <w:rsid w:val="00DF1BF6"/>
    <w:rsid w:val="00DF1DC6"/>
    <w:rsid w:val="00DF20D5"/>
    <w:rsid w:val="00DF2334"/>
    <w:rsid w:val="00DF2A94"/>
    <w:rsid w:val="00DF3246"/>
    <w:rsid w:val="00DF37C4"/>
    <w:rsid w:val="00DF38DE"/>
    <w:rsid w:val="00DF3B9E"/>
    <w:rsid w:val="00DF3EA3"/>
    <w:rsid w:val="00DF4162"/>
    <w:rsid w:val="00DF432A"/>
    <w:rsid w:val="00DF4339"/>
    <w:rsid w:val="00DF43F8"/>
    <w:rsid w:val="00DF46EF"/>
    <w:rsid w:val="00DF46FA"/>
    <w:rsid w:val="00DF4C50"/>
    <w:rsid w:val="00DF5164"/>
    <w:rsid w:val="00DF53A8"/>
    <w:rsid w:val="00DF604C"/>
    <w:rsid w:val="00DF6142"/>
    <w:rsid w:val="00DF62D0"/>
    <w:rsid w:val="00DF64FC"/>
    <w:rsid w:val="00DF68FC"/>
    <w:rsid w:val="00DF6B68"/>
    <w:rsid w:val="00DF6CFE"/>
    <w:rsid w:val="00DF71D2"/>
    <w:rsid w:val="00DF7394"/>
    <w:rsid w:val="00DF7824"/>
    <w:rsid w:val="00DF7E6E"/>
    <w:rsid w:val="00DF7EC8"/>
    <w:rsid w:val="00DF7EDC"/>
    <w:rsid w:val="00DF7F7C"/>
    <w:rsid w:val="00E0079D"/>
    <w:rsid w:val="00E00971"/>
    <w:rsid w:val="00E00AEE"/>
    <w:rsid w:val="00E00D03"/>
    <w:rsid w:val="00E00D41"/>
    <w:rsid w:val="00E00DAA"/>
    <w:rsid w:val="00E01422"/>
    <w:rsid w:val="00E01514"/>
    <w:rsid w:val="00E016D9"/>
    <w:rsid w:val="00E01B9A"/>
    <w:rsid w:val="00E01F2A"/>
    <w:rsid w:val="00E02267"/>
    <w:rsid w:val="00E024FC"/>
    <w:rsid w:val="00E02561"/>
    <w:rsid w:val="00E02758"/>
    <w:rsid w:val="00E0296A"/>
    <w:rsid w:val="00E03235"/>
    <w:rsid w:val="00E032E1"/>
    <w:rsid w:val="00E036CA"/>
    <w:rsid w:val="00E03747"/>
    <w:rsid w:val="00E03839"/>
    <w:rsid w:val="00E038B1"/>
    <w:rsid w:val="00E03B96"/>
    <w:rsid w:val="00E0459C"/>
    <w:rsid w:val="00E045AF"/>
    <w:rsid w:val="00E04B89"/>
    <w:rsid w:val="00E04D4F"/>
    <w:rsid w:val="00E05091"/>
    <w:rsid w:val="00E05153"/>
    <w:rsid w:val="00E052A4"/>
    <w:rsid w:val="00E057AA"/>
    <w:rsid w:val="00E057DB"/>
    <w:rsid w:val="00E05924"/>
    <w:rsid w:val="00E0598C"/>
    <w:rsid w:val="00E05B56"/>
    <w:rsid w:val="00E05ED2"/>
    <w:rsid w:val="00E05FD2"/>
    <w:rsid w:val="00E06160"/>
    <w:rsid w:val="00E06299"/>
    <w:rsid w:val="00E0639A"/>
    <w:rsid w:val="00E0644C"/>
    <w:rsid w:val="00E06501"/>
    <w:rsid w:val="00E06642"/>
    <w:rsid w:val="00E070B9"/>
    <w:rsid w:val="00E0733B"/>
    <w:rsid w:val="00E073F3"/>
    <w:rsid w:val="00E07536"/>
    <w:rsid w:val="00E078B5"/>
    <w:rsid w:val="00E078FA"/>
    <w:rsid w:val="00E10060"/>
    <w:rsid w:val="00E100CE"/>
    <w:rsid w:val="00E10323"/>
    <w:rsid w:val="00E106B5"/>
    <w:rsid w:val="00E106D7"/>
    <w:rsid w:val="00E1076C"/>
    <w:rsid w:val="00E10A53"/>
    <w:rsid w:val="00E10A7A"/>
    <w:rsid w:val="00E10CCB"/>
    <w:rsid w:val="00E117BD"/>
    <w:rsid w:val="00E119DD"/>
    <w:rsid w:val="00E11E29"/>
    <w:rsid w:val="00E11FE8"/>
    <w:rsid w:val="00E1204E"/>
    <w:rsid w:val="00E1232C"/>
    <w:rsid w:val="00E124E8"/>
    <w:rsid w:val="00E12976"/>
    <w:rsid w:val="00E12CEF"/>
    <w:rsid w:val="00E12ECA"/>
    <w:rsid w:val="00E130CD"/>
    <w:rsid w:val="00E130ED"/>
    <w:rsid w:val="00E13368"/>
    <w:rsid w:val="00E13470"/>
    <w:rsid w:val="00E137B0"/>
    <w:rsid w:val="00E13D2A"/>
    <w:rsid w:val="00E1460B"/>
    <w:rsid w:val="00E14751"/>
    <w:rsid w:val="00E14BFA"/>
    <w:rsid w:val="00E14E51"/>
    <w:rsid w:val="00E14F2E"/>
    <w:rsid w:val="00E15213"/>
    <w:rsid w:val="00E1573D"/>
    <w:rsid w:val="00E15ABE"/>
    <w:rsid w:val="00E15BCE"/>
    <w:rsid w:val="00E16684"/>
    <w:rsid w:val="00E16850"/>
    <w:rsid w:val="00E169A0"/>
    <w:rsid w:val="00E16EA6"/>
    <w:rsid w:val="00E16F84"/>
    <w:rsid w:val="00E1724C"/>
    <w:rsid w:val="00E174B5"/>
    <w:rsid w:val="00E178C5"/>
    <w:rsid w:val="00E17BDC"/>
    <w:rsid w:val="00E17DE1"/>
    <w:rsid w:val="00E17E7F"/>
    <w:rsid w:val="00E200AD"/>
    <w:rsid w:val="00E200C1"/>
    <w:rsid w:val="00E20C1B"/>
    <w:rsid w:val="00E211ED"/>
    <w:rsid w:val="00E21403"/>
    <w:rsid w:val="00E21547"/>
    <w:rsid w:val="00E21648"/>
    <w:rsid w:val="00E21766"/>
    <w:rsid w:val="00E22020"/>
    <w:rsid w:val="00E224FD"/>
    <w:rsid w:val="00E225F2"/>
    <w:rsid w:val="00E22722"/>
    <w:rsid w:val="00E2286B"/>
    <w:rsid w:val="00E22928"/>
    <w:rsid w:val="00E22ADF"/>
    <w:rsid w:val="00E232B1"/>
    <w:rsid w:val="00E2338F"/>
    <w:rsid w:val="00E23584"/>
    <w:rsid w:val="00E23957"/>
    <w:rsid w:val="00E23BE9"/>
    <w:rsid w:val="00E23DE9"/>
    <w:rsid w:val="00E24152"/>
    <w:rsid w:val="00E243F0"/>
    <w:rsid w:val="00E245EF"/>
    <w:rsid w:val="00E24769"/>
    <w:rsid w:val="00E24BF6"/>
    <w:rsid w:val="00E24EE5"/>
    <w:rsid w:val="00E25085"/>
    <w:rsid w:val="00E2510D"/>
    <w:rsid w:val="00E25775"/>
    <w:rsid w:val="00E25927"/>
    <w:rsid w:val="00E25C45"/>
    <w:rsid w:val="00E25CFD"/>
    <w:rsid w:val="00E260C8"/>
    <w:rsid w:val="00E261AE"/>
    <w:rsid w:val="00E27705"/>
    <w:rsid w:val="00E27ACE"/>
    <w:rsid w:val="00E27BF8"/>
    <w:rsid w:val="00E27D25"/>
    <w:rsid w:val="00E3038B"/>
    <w:rsid w:val="00E30434"/>
    <w:rsid w:val="00E305F6"/>
    <w:rsid w:val="00E30738"/>
    <w:rsid w:val="00E3076A"/>
    <w:rsid w:val="00E307F7"/>
    <w:rsid w:val="00E309C8"/>
    <w:rsid w:val="00E30FC7"/>
    <w:rsid w:val="00E31149"/>
    <w:rsid w:val="00E314AB"/>
    <w:rsid w:val="00E317D8"/>
    <w:rsid w:val="00E31C3B"/>
    <w:rsid w:val="00E31D40"/>
    <w:rsid w:val="00E32035"/>
    <w:rsid w:val="00E3239A"/>
    <w:rsid w:val="00E325D8"/>
    <w:rsid w:val="00E32AB1"/>
    <w:rsid w:val="00E32BA9"/>
    <w:rsid w:val="00E32E1F"/>
    <w:rsid w:val="00E3306D"/>
    <w:rsid w:val="00E33335"/>
    <w:rsid w:val="00E33BF6"/>
    <w:rsid w:val="00E33D0C"/>
    <w:rsid w:val="00E33EFC"/>
    <w:rsid w:val="00E3410D"/>
    <w:rsid w:val="00E34160"/>
    <w:rsid w:val="00E34296"/>
    <w:rsid w:val="00E343C1"/>
    <w:rsid w:val="00E34471"/>
    <w:rsid w:val="00E344A1"/>
    <w:rsid w:val="00E34598"/>
    <w:rsid w:val="00E348C2"/>
    <w:rsid w:val="00E349C1"/>
    <w:rsid w:val="00E3513D"/>
    <w:rsid w:val="00E351E3"/>
    <w:rsid w:val="00E353E1"/>
    <w:rsid w:val="00E357DE"/>
    <w:rsid w:val="00E3580B"/>
    <w:rsid w:val="00E35987"/>
    <w:rsid w:val="00E359E8"/>
    <w:rsid w:val="00E35BC0"/>
    <w:rsid w:val="00E35D20"/>
    <w:rsid w:val="00E361A6"/>
    <w:rsid w:val="00E362A1"/>
    <w:rsid w:val="00E3661C"/>
    <w:rsid w:val="00E367AE"/>
    <w:rsid w:val="00E36B68"/>
    <w:rsid w:val="00E36DEE"/>
    <w:rsid w:val="00E3709A"/>
    <w:rsid w:val="00E370A0"/>
    <w:rsid w:val="00E37909"/>
    <w:rsid w:val="00E37AD0"/>
    <w:rsid w:val="00E37B70"/>
    <w:rsid w:val="00E408F4"/>
    <w:rsid w:val="00E40AC1"/>
    <w:rsid w:val="00E40DFB"/>
    <w:rsid w:val="00E411B9"/>
    <w:rsid w:val="00E41335"/>
    <w:rsid w:val="00E41617"/>
    <w:rsid w:val="00E416D4"/>
    <w:rsid w:val="00E41B56"/>
    <w:rsid w:val="00E425F7"/>
    <w:rsid w:val="00E42F99"/>
    <w:rsid w:val="00E43002"/>
    <w:rsid w:val="00E4301E"/>
    <w:rsid w:val="00E431E2"/>
    <w:rsid w:val="00E433EB"/>
    <w:rsid w:val="00E43467"/>
    <w:rsid w:val="00E43530"/>
    <w:rsid w:val="00E4371E"/>
    <w:rsid w:val="00E43802"/>
    <w:rsid w:val="00E43BF2"/>
    <w:rsid w:val="00E43EC3"/>
    <w:rsid w:val="00E43F3A"/>
    <w:rsid w:val="00E446D2"/>
    <w:rsid w:val="00E44AE2"/>
    <w:rsid w:val="00E44C8D"/>
    <w:rsid w:val="00E44DE9"/>
    <w:rsid w:val="00E452F3"/>
    <w:rsid w:val="00E4534F"/>
    <w:rsid w:val="00E454C5"/>
    <w:rsid w:val="00E45648"/>
    <w:rsid w:val="00E457F9"/>
    <w:rsid w:val="00E458C9"/>
    <w:rsid w:val="00E461FF"/>
    <w:rsid w:val="00E463FE"/>
    <w:rsid w:val="00E46716"/>
    <w:rsid w:val="00E46718"/>
    <w:rsid w:val="00E46777"/>
    <w:rsid w:val="00E46825"/>
    <w:rsid w:val="00E4683C"/>
    <w:rsid w:val="00E46872"/>
    <w:rsid w:val="00E468AE"/>
    <w:rsid w:val="00E46967"/>
    <w:rsid w:val="00E469A3"/>
    <w:rsid w:val="00E46C9B"/>
    <w:rsid w:val="00E46EE2"/>
    <w:rsid w:val="00E46F16"/>
    <w:rsid w:val="00E46F6F"/>
    <w:rsid w:val="00E47195"/>
    <w:rsid w:val="00E471C1"/>
    <w:rsid w:val="00E4756D"/>
    <w:rsid w:val="00E47692"/>
    <w:rsid w:val="00E47820"/>
    <w:rsid w:val="00E5023B"/>
    <w:rsid w:val="00E50A2A"/>
    <w:rsid w:val="00E519CB"/>
    <w:rsid w:val="00E51C39"/>
    <w:rsid w:val="00E51CA0"/>
    <w:rsid w:val="00E51DE9"/>
    <w:rsid w:val="00E51F1D"/>
    <w:rsid w:val="00E523EA"/>
    <w:rsid w:val="00E523F7"/>
    <w:rsid w:val="00E525C8"/>
    <w:rsid w:val="00E527F6"/>
    <w:rsid w:val="00E52967"/>
    <w:rsid w:val="00E52E89"/>
    <w:rsid w:val="00E52FFF"/>
    <w:rsid w:val="00E53072"/>
    <w:rsid w:val="00E535C8"/>
    <w:rsid w:val="00E5364B"/>
    <w:rsid w:val="00E5365F"/>
    <w:rsid w:val="00E536F9"/>
    <w:rsid w:val="00E537EF"/>
    <w:rsid w:val="00E53941"/>
    <w:rsid w:val="00E53A22"/>
    <w:rsid w:val="00E53BC8"/>
    <w:rsid w:val="00E54AD9"/>
    <w:rsid w:val="00E555E1"/>
    <w:rsid w:val="00E55CB2"/>
    <w:rsid w:val="00E55CC4"/>
    <w:rsid w:val="00E55D52"/>
    <w:rsid w:val="00E55FC9"/>
    <w:rsid w:val="00E55FE3"/>
    <w:rsid w:val="00E5614C"/>
    <w:rsid w:val="00E562D5"/>
    <w:rsid w:val="00E56414"/>
    <w:rsid w:val="00E5651E"/>
    <w:rsid w:val="00E56630"/>
    <w:rsid w:val="00E5665E"/>
    <w:rsid w:val="00E56BA0"/>
    <w:rsid w:val="00E56D5A"/>
    <w:rsid w:val="00E56DB4"/>
    <w:rsid w:val="00E5711A"/>
    <w:rsid w:val="00E57142"/>
    <w:rsid w:val="00E5717E"/>
    <w:rsid w:val="00E574D5"/>
    <w:rsid w:val="00E57858"/>
    <w:rsid w:val="00E578B2"/>
    <w:rsid w:val="00E57A07"/>
    <w:rsid w:val="00E57A6F"/>
    <w:rsid w:val="00E57C56"/>
    <w:rsid w:val="00E600A4"/>
    <w:rsid w:val="00E6014C"/>
    <w:rsid w:val="00E601BA"/>
    <w:rsid w:val="00E603CE"/>
    <w:rsid w:val="00E60644"/>
    <w:rsid w:val="00E60676"/>
    <w:rsid w:val="00E60739"/>
    <w:rsid w:val="00E60876"/>
    <w:rsid w:val="00E608E5"/>
    <w:rsid w:val="00E60B6D"/>
    <w:rsid w:val="00E614B5"/>
    <w:rsid w:val="00E61574"/>
    <w:rsid w:val="00E6183C"/>
    <w:rsid w:val="00E6184B"/>
    <w:rsid w:val="00E61C91"/>
    <w:rsid w:val="00E61E7D"/>
    <w:rsid w:val="00E62183"/>
    <w:rsid w:val="00E62318"/>
    <w:rsid w:val="00E6246A"/>
    <w:rsid w:val="00E62482"/>
    <w:rsid w:val="00E626D7"/>
    <w:rsid w:val="00E62CDF"/>
    <w:rsid w:val="00E62CE8"/>
    <w:rsid w:val="00E62E69"/>
    <w:rsid w:val="00E63592"/>
    <w:rsid w:val="00E635F8"/>
    <w:rsid w:val="00E637B0"/>
    <w:rsid w:val="00E638E6"/>
    <w:rsid w:val="00E639DD"/>
    <w:rsid w:val="00E63A63"/>
    <w:rsid w:val="00E640DA"/>
    <w:rsid w:val="00E643AC"/>
    <w:rsid w:val="00E64571"/>
    <w:rsid w:val="00E6478E"/>
    <w:rsid w:val="00E64D69"/>
    <w:rsid w:val="00E6587B"/>
    <w:rsid w:val="00E65DE0"/>
    <w:rsid w:val="00E65F86"/>
    <w:rsid w:val="00E6665D"/>
    <w:rsid w:val="00E668F9"/>
    <w:rsid w:val="00E669DA"/>
    <w:rsid w:val="00E66C02"/>
    <w:rsid w:val="00E66F3D"/>
    <w:rsid w:val="00E66FD9"/>
    <w:rsid w:val="00E6702B"/>
    <w:rsid w:val="00E673E2"/>
    <w:rsid w:val="00E67B2D"/>
    <w:rsid w:val="00E67B69"/>
    <w:rsid w:val="00E70119"/>
    <w:rsid w:val="00E704B5"/>
    <w:rsid w:val="00E70A84"/>
    <w:rsid w:val="00E7106B"/>
    <w:rsid w:val="00E710B6"/>
    <w:rsid w:val="00E713F5"/>
    <w:rsid w:val="00E72278"/>
    <w:rsid w:val="00E729A9"/>
    <w:rsid w:val="00E72AAC"/>
    <w:rsid w:val="00E72CD9"/>
    <w:rsid w:val="00E72F93"/>
    <w:rsid w:val="00E7352D"/>
    <w:rsid w:val="00E73610"/>
    <w:rsid w:val="00E736BE"/>
    <w:rsid w:val="00E73DB8"/>
    <w:rsid w:val="00E73FE5"/>
    <w:rsid w:val="00E74166"/>
    <w:rsid w:val="00E74367"/>
    <w:rsid w:val="00E74938"/>
    <w:rsid w:val="00E74958"/>
    <w:rsid w:val="00E74EB0"/>
    <w:rsid w:val="00E74FFB"/>
    <w:rsid w:val="00E7538F"/>
    <w:rsid w:val="00E75886"/>
    <w:rsid w:val="00E76296"/>
    <w:rsid w:val="00E768DE"/>
    <w:rsid w:val="00E76E87"/>
    <w:rsid w:val="00E76FCB"/>
    <w:rsid w:val="00E77235"/>
    <w:rsid w:val="00E77433"/>
    <w:rsid w:val="00E775D2"/>
    <w:rsid w:val="00E779B1"/>
    <w:rsid w:val="00E77C26"/>
    <w:rsid w:val="00E77D42"/>
    <w:rsid w:val="00E8015C"/>
    <w:rsid w:val="00E806F4"/>
    <w:rsid w:val="00E807EC"/>
    <w:rsid w:val="00E80DA5"/>
    <w:rsid w:val="00E80F21"/>
    <w:rsid w:val="00E80F30"/>
    <w:rsid w:val="00E8108A"/>
    <w:rsid w:val="00E814FF"/>
    <w:rsid w:val="00E816D5"/>
    <w:rsid w:val="00E817BF"/>
    <w:rsid w:val="00E81826"/>
    <w:rsid w:val="00E81BC2"/>
    <w:rsid w:val="00E81E3F"/>
    <w:rsid w:val="00E81EF3"/>
    <w:rsid w:val="00E81F90"/>
    <w:rsid w:val="00E8237B"/>
    <w:rsid w:val="00E82383"/>
    <w:rsid w:val="00E826AE"/>
    <w:rsid w:val="00E82AD4"/>
    <w:rsid w:val="00E82B50"/>
    <w:rsid w:val="00E8318D"/>
    <w:rsid w:val="00E8339D"/>
    <w:rsid w:val="00E834BA"/>
    <w:rsid w:val="00E8398B"/>
    <w:rsid w:val="00E83B06"/>
    <w:rsid w:val="00E83BBF"/>
    <w:rsid w:val="00E83CCB"/>
    <w:rsid w:val="00E84018"/>
    <w:rsid w:val="00E84020"/>
    <w:rsid w:val="00E84323"/>
    <w:rsid w:val="00E845AE"/>
    <w:rsid w:val="00E84641"/>
    <w:rsid w:val="00E84CFD"/>
    <w:rsid w:val="00E85855"/>
    <w:rsid w:val="00E85874"/>
    <w:rsid w:val="00E85A44"/>
    <w:rsid w:val="00E85C50"/>
    <w:rsid w:val="00E85C84"/>
    <w:rsid w:val="00E85F27"/>
    <w:rsid w:val="00E85FFF"/>
    <w:rsid w:val="00E862FE"/>
    <w:rsid w:val="00E86452"/>
    <w:rsid w:val="00E86930"/>
    <w:rsid w:val="00E86A01"/>
    <w:rsid w:val="00E86A5E"/>
    <w:rsid w:val="00E86BEE"/>
    <w:rsid w:val="00E86D07"/>
    <w:rsid w:val="00E86D7F"/>
    <w:rsid w:val="00E86E24"/>
    <w:rsid w:val="00E86E63"/>
    <w:rsid w:val="00E86E99"/>
    <w:rsid w:val="00E86FB0"/>
    <w:rsid w:val="00E87914"/>
    <w:rsid w:val="00E87BDF"/>
    <w:rsid w:val="00E87CEA"/>
    <w:rsid w:val="00E90091"/>
    <w:rsid w:val="00E90A4F"/>
    <w:rsid w:val="00E912C5"/>
    <w:rsid w:val="00E915BB"/>
    <w:rsid w:val="00E915D3"/>
    <w:rsid w:val="00E91A9A"/>
    <w:rsid w:val="00E91F7A"/>
    <w:rsid w:val="00E92164"/>
    <w:rsid w:val="00E9228A"/>
    <w:rsid w:val="00E923CC"/>
    <w:rsid w:val="00E929E7"/>
    <w:rsid w:val="00E92A5D"/>
    <w:rsid w:val="00E92BDB"/>
    <w:rsid w:val="00E932FA"/>
    <w:rsid w:val="00E93436"/>
    <w:rsid w:val="00E9398F"/>
    <w:rsid w:val="00E93C97"/>
    <w:rsid w:val="00E93F93"/>
    <w:rsid w:val="00E93FF4"/>
    <w:rsid w:val="00E9411F"/>
    <w:rsid w:val="00E94239"/>
    <w:rsid w:val="00E942D7"/>
    <w:rsid w:val="00E94AB7"/>
    <w:rsid w:val="00E95155"/>
    <w:rsid w:val="00E95460"/>
    <w:rsid w:val="00E957C8"/>
    <w:rsid w:val="00E958C9"/>
    <w:rsid w:val="00E95905"/>
    <w:rsid w:val="00E959D9"/>
    <w:rsid w:val="00E95C9C"/>
    <w:rsid w:val="00E96AFD"/>
    <w:rsid w:val="00E96D70"/>
    <w:rsid w:val="00E975E6"/>
    <w:rsid w:val="00E979C1"/>
    <w:rsid w:val="00E97A58"/>
    <w:rsid w:val="00E97B40"/>
    <w:rsid w:val="00E97C36"/>
    <w:rsid w:val="00E97FB3"/>
    <w:rsid w:val="00EA0350"/>
    <w:rsid w:val="00EA059B"/>
    <w:rsid w:val="00EA0660"/>
    <w:rsid w:val="00EA0676"/>
    <w:rsid w:val="00EA0FD3"/>
    <w:rsid w:val="00EA16F5"/>
    <w:rsid w:val="00EA174B"/>
    <w:rsid w:val="00EA1B36"/>
    <w:rsid w:val="00EA1E04"/>
    <w:rsid w:val="00EA2015"/>
    <w:rsid w:val="00EA2507"/>
    <w:rsid w:val="00EA2591"/>
    <w:rsid w:val="00EA2BEE"/>
    <w:rsid w:val="00EA2C8C"/>
    <w:rsid w:val="00EA2E1A"/>
    <w:rsid w:val="00EA31EF"/>
    <w:rsid w:val="00EA32B9"/>
    <w:rsid w:val="00EA32D8"/>
    <w:rsid w:val="00EA33D4"/>
    <w:rsid w:val="00EA37AA"/>
    <w:rsid w:val="00EA39F4"/>
    <w:rsid w:val="00EA3E49"/>
    <w:rsid w:val="00EA40C4"/>
    <w:rsid w:val="00EA45BA"/>
    <w:rsid w:val="00EA4691"/>
    <w:rsid w:val="00EA46D3"/>
    <w:rsid w:val="00EA5252"/>
    <w:rsid w:val="00EA53CE"/>
    <w:rsid w:val="00EA55D8"/>
    <w:rsid w:val="00EA5B57"/>
    <w:rsid w:val="00EA5F4C"/>
    <w:rsid w:val="00EA62D1"/>
    <w:rsid w:val="00EA647A"/>
    <w:rsid w:val="00EA664E"/>
    <w:rsid w:val="00EA6810"/>
    <w:rsid w:val="00EA6D5B"/>
    <w:rsid w:val="00EA7454"/>
    <w:rsid w:val="00EA75AE"/>
    <w:rsid w:val="00EA7841"/>
    <w:rsid w:val="00EA786F"/>
    <w:rsid w:val="00EA7A19"/>
    <w:rsid w:val="00EA7C12"/>
    <w:rsid w:val="00EA7C27"/>
    <w:rsid w:val="00EA7F0D"/>
    <w:rsid w:val="00EB02C8"/>
    <w:rsid w:val="00EB066E"/>
    <w:rsid w:val="00EB0675"/>
    <w:rsid w:val="00EB074E"/>
    <w:rsid w:val="00EB0933"/>
    <w:rsid w:val="00EB0AE0"/>
    <w:rsid w:val="00EB0B98"/>
    <w:rsid w:val="00EB0C64"/>
    <w:rsid w:val="00EB1089"/>
    <w:rsid w:val="00EB14D4"/>
    <w:rsid w:val="00EB1551"/>
    <w:rsid w:val="00EB1924"/>
    <w:rsid w:val="00EB1D94"/>
    <w:rsid w:val="00EB1FFA"/>
    <w:rsid w:val="00EB24A3"/>
    <w:rsid w:val="00EB24E0"/>
    <w:rsid w:val="00EB2578"/>
    <w:rsid w:val="00EB25E7"/>
    <w:rsid w:val="00EB2BFD"/>
    <w:rsid w:val="00EB2E89"/>
    <w:rsid w:val="00EB33DD"/>
    <w:rsid w:val="00EB344E"/>
    <w:rsid w:val="00EB3502"/>
    <w:rsid w:val="00EB38C5"/>
    <w:rsid w:val="00EB3A1E"/>
    <w:rsid w:val="00EB42E2"/>
    <w:rsid w:val="00EB45B7"/>
    <w:rsid w:val="00EB4622"/>
    <w:rsid w:val="00EB4E06"/>
    <w:rsid w:val="00EB539D"/>
    <w:rsid w:val="00EB53BD"/>
    <w:rsid w:val="00EB56B9"/>
    <w:rsid w:val="00EB59AF"/>
    <w:rsid w:val="00EB5CD6"/>
    <w:rsid w:val="00EB5D74"/>
    <w:rsid w:val="00EB6042"/>
    <w:rsid w:val="00EB65D7"/>
    <w:rsid w:val="00EB6664"/>
    <w:rsid w:val="00EB6678"/>
    <w:rsid w:val="00EB66F2"/>
    <w:rsid w:val="00EB6815"/>
    <w:rsid w:val="00EB6D5F"/>
    <w:rsid w:val="00EB6DA7"/>
    <w:rsid w:val="00EB7360"/>
    <w:rsid w:val="00EB74DA"/>
    <w:rsid w:val="00EB7637"/>
    <w:rsid w:val="00EB771C"/>
    <w:rsid w:val="00EB7900"/>
    <w:rsid w:val="00EB7A7A"/>
    <w:rsid w:val="00EB7AFB"/>
    <w:rsid w:val="00EB7EB1"/>
    <w:rsid w:val="00EC0016"/>
    <w:rsid w:val="00EC0145"/>
    <w:rsid w:val="00EC055C"/>
    <w:rsid w:val="00EC0707"/>
    <w:rsid w:val="00EC077E"/>
    <w:rsid w:val="00EC0A72"/>
    <w:rsid w:val="00EC0AFC"/>
    <w:rsid w:val="00EC0F50"/>
    <w:rsid w:val="00EC10FF"/>
    <w:rsid w:val="00EC1330"/>
    <w:rsid w:val="00EC1B92"/>
    <w:rsid w:val="00EC1C6D"/>
    <w:rsid w:val="00EC1E04"/>
    <w:rsid w:val="00EC1F74"/>
    <w:rsid w:val="00EC21FA"/>
    <w:rsid w:val="00EC2283"/>
    <w:rsid w:val="00EC2539"/>
    <w:rsid w:val="00EC2813"/>
    <w:rsid w:val="00EC2936"/>
    <w:rsid w:val="00EC32E9"/>
    <w:rsid w:val="00EC3321"/>
    <w:rsid w:val="00EC39A7"/>
    <w:rsid w:val="00EC3BAB"/>
    <w:rsid w:val="00EC3CAB"/>
    <w:rsid w:val="00EC4020"/>
    <w:rsid w:val="00EC40C1"/>
    <w:rsid w:val="00EC4317"/>
    <w:rsid w:val="00EC45F9"/>
    <w:rsid w:val="00EC474E"/>
    <w:rsid w:val="00EC4BDB"/>
    <w:rsid w:val="00EC4C36"/>
    <w:rsid w:val="00EC4CC2"/>
    <w:rsid w:val="00EC5360"/>
    <w:rsid w:val="00EC555A"/>
    <w:rsid w:val="00EC559C"/>
    <w:rsid w:val="00EC582C"/>
    <w:rsid w:val="00EC5B1B"/>
    <w:rsid w:val="00EC5CB4"/>
    <w:rsid w:val="00EC60C8"/>
    <w:rsid w:val="00EC6828"/>
    <w:rsid w:val="00EC6B1C"/>
    <w:rsid w:val="00EC6EF1"/>
    <w:rsid w:val="00EC7386"/>
    <w:rsid w:val="00EC7845"/>
    <w:rsid w:val="00EC7867"/>
    <w:rsid w:val="00EC7A91"/>
    <w:rsid w:val="00EC7B78"/>
    <w:rsid w:val="00EC7C0D"/>
    <w:rsid w:val="00ED0193"/>
    <w:rsid w:val="00ED0339"/>
    <w:rsid w:val="00ED099F"/>
    <w:rsid w:val="00ED105D"/>
    <w:rsid w:val="00ED1543"/>
    <w:rsid w:val="00ED1564"/>
    <w:rsid w:val="00ED187E"/>
    <w:rsid w:val="00ED1923"/>
    <w:rsid w:val="00ED19A1"/>
    <w:rsid w:val="00ED1CEC"/>
    <w:rsid w:val="00ED1F20"/>
    <w:rsid w:val="00ED1F28"/>
    <w:rsid w:val="00ED2B1F"/>
    <w:rsid w:val="00ED2BE5"/>
    <w:rsid w:val="00ED2F15"/>
    <w:rsid w:val="00ED32C3"/>
    <w:rsid w:val="00ED32D7"/>
    <w:rsid w:val="00ED350C"/>
    <w:rsid w:val="00ED3718"/>
    <w:rsid w:val="00ED38B3"/>
    <w:rsid w:val="00ED39D0"/>
    <w:rsid w:val="00ED39D7"/>
    <w:rsid w:val="00ED3ABD"/>
    <w:rsid w:val="00ED4071"/>
    <w:rsid w:val="00ED41AE"/>
    <w:rsid w:val="00ED458F"/>
    <w:rsid w:val="00ED50E6"/>
    <w:rsid w:val="00ED54B7"/>
    <w:rsid w:val="00ED563E"/>
    <w:rsid w:val="00ED5685"/>
    <w:rsid w:val="00ED581F"/>
    <w:rsid w:val="00ED5C64"/>
    <w:rsid w:val="00ED5E8A"/>
    <w:rsid w:val="00ED5EE7"/>
    <w:rsid w:val="00ED5F19"/>
    <w:rsid w:val="00ED61D9"/>
    <w:rsid w:val="00ED665D"/>
    <w:rsid w:val="00ED66FB"/>
    <w:rsid w:val="00ED679C"/>
    <w:rsid w:val="00ED6B19"/>
    <w:rsid w:val="00ED6B7D"/>
    <w:rsid w:val="00ED725D"/>
    <w:rsid w:val="00ED73EE"/>
    <w:rsid w:val="00ED7500"/>
    <w:rsid w:val="00ED75CD"/>
    <w:rsid w:val="00ED7839"/>
    <w:rsid w:val="00ED7F07"/>
    <w:rsid w:val="00ED7F0C"/>
    <w:rsid w:val="00EE01C9"/>
    <w:rsid w:val="00EE0758"/>
    <w:rsid w:val="00EE09D4"/>
    <w:rsid w:val="00EE0AC0"/>
    <w:rsid w:val="00EE0C50"/>
    <w:rsid w:val="00EE0FB3"/>
    <w:rsid w:val="00EE148A"/>
    <w:rsid w:val="00EE149E"/>
    <w:rsid w:val="00EE14ED"/>
    <w:rsid w:val="00EE1668"/>
    <w:rsid w:val="00EE16AB"/>
    <w:rsid w:val="00EE16B9"/>
    <w:rsid w:val="00EE1A3A"/>
    <w:rsid w:val="00EE1FB9"/>
    <w:rsid w:val="00EE2110"/>
    <w:rsid w:val="00EE2213"/>
    <w:rsid w:val="00EE2215"/>
    <w:rsid w:val="00EE2265"/>
    <w:rsid w:val="00EE2326"/>
    <w:rsid w:val="00EE2328"/>
    <w:rsid w:val="00EE23E2"/>
    <w:rsid w:val="00EE24BB"/>
    <w:rsid w:val="00EE2709"/>
    <w:rsid w:val="00EE2A44"/>
    <w:rsid w:val="00EE3248"/>
    <w:rsid w:val="00EE3B05"/>
    <w:rsid w:val="00EE3C0B"/>
    <w:rsid w:val="00EE3C37"/>
    <w:rsid w:val="00EE4846"/>
    <w:rsid w:val="00EE4E70"/>
    <w:rsid w:val="00EE523C"/>
    <w:rsid w:val="00EE5421"/>
    <w:rsid w:val="00EE59AB"/>
    <w:rsid w:val="00EE5B0C"/>
    <w:rsid w:val="00EE5E5B"/>
    <w:rsid w:val="00EE5F70"/>
    <w:rsid w:val="00EE6559"/>
    <w:rsid w:val="00EE68C7"/>
    <w:rsid w:val="00EE6C14"/>
    <w:rsid w:val="00EE6EC9"/>
    <w:rsid w:val="00EE6F7E"/>
    <w:rsid w:val="00EE6F93"/>
    <w:rsid w:val="00EE70EB"/>
    <w:rsid w:val="00EE7E3D"/>
    <w:rsid w:val="00EF005E"/>
    <w:rsid w:val="00EF0547"/>
    <w:rsid w:val="00EF0D7A"/>
    <w:rsid w:val="00EF1A44"/>
    <w:rsid w:val="00EF1B60"/>
    <w:rsid w:val="00EF1F70"/>
    <w:rsid w:val="00EF23B7"/>
    <w:rsid w:val="00EF23F7"/>
    <w:rsid w:val="00EF2473"/>
    <w:rsid w:val="00EF2705"/>
    <w:rsid w:val="00EF2779"/>
    <w:rsid w:val="00EF278F"/>
    <w:rsid w:val="00EF27D9"/>
    <w:rsid w:val="00EF2897"/>
    <w:rsid w:val="00EF2ED8"/>
    <w:rsid w:val="00EF2F70"/>
    <w:rsid w:val="00EF302E"/>
    <w:rsid w:val="00EF30FF"/>
    <w:rsid w:val="00EF378F"/>
    <w:rsid w:val="00EF3A0A"/>
    <w:rsid w:val="00EF4262"/>
    <w:rsid w:val="00EF4D23"/>
    <w:rsid w:val="00EF4E11"/>
    <w:rsid w:val="00EF4E8D"/>
    <w:rsid w:val="00EF5390"/>
    <w:rsid w:val="00EF546F"/>
    <w:rsid w:val="00EF5C15"/>
    <w:rsid w:val="00EF5C3F"/>
    <w:rsid w:val="00EF63BD"/>
    <w:rsid w:val="00EF65D9"/>
    <w:rsid w:val="00EF736D"/>
    <w:rsid w:val="00EF73EC"/>
    <w:rsid w:val="00EF78AD"/>
    <w:rsid w:val="00EF78FC"/>
    <w:rsid w:val="00EF7CB8"/>
    <w:rsid w:val="00EF7CC1"/>
    <w:rsid w:val="00F002EE"/>
    <w:rsid w:val="00F00482"/>
    <w:rsid w:val="00F00620"/>
    <w:rsid w:val="00F00D86"/>
    <w:rsid w:val="00F00E0F"/>
    <w:rsid w:val="00F00E37"/>
    <w:rsid w:val="00F01027"/>
    <w:rsid w:val="00F010D6"/>
    <w:rsid w:val="00F01276"/>
    <w:rsid w:val="00F016BA"/>
    <w:rsid w:val="00F016C2"/>
    <w:rsid w:val="00F01956"/>
    <w:rsid w:val="00F01A0C"/>
    <w:rsid w:val="00F01A12"/>
    <w:rsid w:val="00F01A46"/>
    <w:rsid w:val="00F02548"/>
    <w:rsid w:val="00F02578"/>
    <w:rsid w:val="00F02D26"/>
    <w:rsid w:val="00F02E00"/>
    <w:rsid w:val="00F03193"/>
    <w:rsid w:val="00F0322A"/>
    <w:rsid w:val="00F0329C"/>
    <w:rsid w:val="00F03B40"/>
    <w:rsid w:val="00F03D3D"/>
    <w:rsid w:val="00F04329"/>
    <w:rsid w:val="00F043A3"/>
    <w:rsid w:val="00F046CE"/>
    <w:rsid w:val="00F04A13"/>
    <w:rsid w:val="00F04AEE"/>
    <w:rsid w:val="00F04C46"/>
    <w:rsid w:val="00F04C73"/>
    <w:rsid w:val="00F04E01"/>
    <w:rsid w:val="00F04EA0"/>
    <w:rsid w:val="00F0501B"/>
    <w:rsid w:val="00F0502E"/>
    <w:rsid w:val="00F054B4"/>
    <w:rsid w:val="00F054DD"/>
    <w:rsid w:val="00F05672"/>
    <w:rsid w:val="00F05A81"/>
    <w:rsid w:val="00F05B33"/>
    <w:rsid w:val="00F05CD8"/>
    <w:rsid w:val="00F05D1C"/>
    <w:rsid w:val="00F05E0F"/>
    <w:rsid w:val="00F060FF"/>
    <w:rsid w:val="00F064D1"/>
    <w:rsid w:val="00F065C9"/>
    <w:rsid w:val="00F068B0"/>
    <w:rsid w:val="00F06DB6"/>
    <w:rsid w:val="00F07349"/>
    <w:rsid w:val="00F07512"/>
    <w:rsid w:val="00F07688"/>
    <w:rsid w:val="00F07749"/>
    <w:rsid w:val="00F07FC0"/>
    <w:rsid w:val="00F103BD"/>
    <w:rsid w:val="00F10703"/>
    <w:rsid w:val="00F10830"/>
    <w:rsid w:val="00F10E78"/>
    <w:rsid w:val="00F1102D"/>
    <w:rsid w:val="00F110C7"/>
    <w:rsid w:val="00F11556"/>
    <w:rsid w:val="00F11B85"/>
    <w:rsid w:val="00F12135"/>
    <w:rsid w:val="00F12AD9"/>
    <w:rsid w:val="00F12B51"/>
    <w:rsid w:val="00F12C2E"/>
    <w:rsid w:val="00F12DE0"/>
    <w:rsid w:val="00F12F39"/>
    <w:rsid w:val="00F133A5"/>
    <w:rsid w:val="00F1341D"/>
    <w:rsid w:val="00F1378F"/>
    <w:rsid w:val="00F13873"/>
    <w:rsid w:val="00F13C78"/>
    <w:rsid w:val="00F14094"/>
    <w:rsid w:val="00F14444"/>
    <w:rsid w:val="00F14526"/>
    <w:rsid w:val="00F145EB"/>
    <w:rsid w:val="00F147A4"/>
    <w:rsid w:val="00F147F4"/>
    <w:rsid w:val="00F14BFE"/>
    <w:rsid w:val="00F150CA"/>
    <w:rsid w:val="00F150E5"/>
    <w:rsid w:val="00F1560E"/>
    <w:rsid w:val="00F156AC"/>
    <w:rsid w:val="00F1577F"/>
    <w:rsid w:val="00F15953"/>
    <w:rsid w:val="00F15DEF"/>
    <w:rsid w:val="00F16034"/>
    <w:rsid w:val="00F1640A"/>
    <w:rsid w:val="00F164B6"/>
    <w:rsid w:val="00F16642"/>
    <w:rsid w:val="00F16C79"/>
    <w:rsid w:val="00F16C7C"/>
    <w:rsid w:val="00F170C8"/>
    <w:rsid w:val="00F1719C"/>
    <w:rsid w:val="00F17201"/>
    <w:rsid w:val="00F17509"/>
    <w:rsid w:val="00F1758C"/>
    <w:rsid w:val="00F179C5"/>
    <w:rsid w:val="00F17AEC"/>
    <w:rsid w:val="00F17D02"/>
    <w:rsid w:val="00F17E28"/>
    <w:rsid w:val="00F17F7D"/>
    <w:rsid w:val="00F200BE"/>
    <w:rsid w:val="00F205CE"/>
    <w:rsid w:val="00F20F07"/>
    <w:rsid w:val="00F21A75"/>
    <w:rsid w:val="00F21E34"/>
    <w:rsid w:val="00F21EB1"/>
    <w:rsid w:val="00F22224"/>
    <w:rsid w:val="00F2223C"/>
    <w:rsid w:val="00F2225B"/>
    <w:rsid w:val="00F22653"/>
    <w:rsid w:val="00F229CC"/>
    <w:rsid w:val="00F22B82"/>
    <w:rsid w:val="00F22E0D"/>
    <w:rsid w:val="00F2306E"/>
    <w:rsid w:val="00F23177"/>
    <w:rsid w:val="00F2321E"/>
    <w:rsid w:val="00F23519"/>
    <w:rsid w:val="00F235BA"/>
    <w:rsid w:val="00F23683"/>
    <w:rsid w:val="00F236B5"/>
    <w:rsid w:val="00F23888"/>
    <w:rsid w:val="00F23CD1"/>
    <w:rsid w:val="00F23DD2"/>
    <w:rsid w:val="00F24A9C"/>
    <w:rsid w:val="00F24AFC"/>
    <w:rsid w:val="00F24B9B"/>
    <w:rsid w:val="00F24D22"/>
    <w:rsid w:val="00F2521C"/>
    <w:rsid w:val="00F2522D"/>
    <w:rsid w:val="00F253E3"/>
    <w:rsid w:val="00F255A8"/>
    <w:rsid w:val="00F2591A"/>
    <w:rsid w:val="00F25BE5"/>
    <w:rsid w:val="00F26088"/>
    <w:rsid w:val="00F26325"/>
    <w:rsid w:val="00F263EC"/>
    <w:rsid w:val="00F265A1"/>
    <w:rsid w:val="00F2678A"/>
    <w:rsid w:val="00F26CEE"/>
    <w:rsid w:val="00F26E93"/>
    <w:rsid w:val="00F26EBE"/>
    <w:rsid w:val="00F2782B"/>
    <w:rsid w:val="00F27848"/>
    <w:rsid w:val="00F27988"/>
    <w:rsid w:val="00F27D5B"/>
    <w:rsid w:val="00F301F4"/>
    <w:rsid w:val="00F307A5"/>
    <w:rsid w:val="00F308D8"/>
    <w:rsid w:val="00F30A63"/>
    <w:rsid w:val="00F30D40"/>
    <w:rsid w:val="00F30DFA"/>
    <w:rsid w:val="00F30F68"/>
    <w:rsid w:val="00F3197C"/>
    <w:rsid w:val="00F31D45"/>
    <w:rsid w:val="00F321C8"/>
    <w:rsid w:val="00F32228"/>
    <w:rsid w:val="00F327B1"/>
    <w:rsid w:val="00F32B2A"/>
    <w:rsid w:val="00F32D64"/>
    <w:rsid w:val="00F32E7A"/>
    <w:rsid w:val="00F32FD0"/>
    <w:rsid w:val="00F33205"/>
    <w:rsid w:val="00F3345F"/>
    <w:rsid w:val="00F3358D"/>
    <w:rsid w:val="00F33606"/>
    <w:rsid w:val="00F33CA1"/>
    <w:rsid w:val="00F33F4D"/>
    <w:rsid w:val="00F340BB"/>
    <w:rsid w:val="00F345FA"/>
    <w:rsid w:val="00F348BE"/>
    <w:rsid w:val="00F34BCF"/>
    <w:rsid w:val="00F34C50"/>
    <w:rsid w:val="00F34CB5"/>
    <w:rsid w:val="00F3528C"/>
    <w:rsid w:val="00F353C5"/>
    <w:rsid w:val="00F35426"/>
    <w:rsid w:val="00F35650"/>
    <w:rsid w:val="00F35775"/>
    <w:rsid w:val="00F35A21"/>
    <w:rsid w:val="00F35E0F"/>
    <w:rsid w:val="00F360F8"/>
    <w:rsid w:val="00F36115"/>
    <w:rsid w:val="00F3639A"/>
    <w:rsid w:val="00F36435"/>
    <w:rsid w:val="00F366AD"/>
    <w:rsid w:val="00F367B2"/>
    <w:rsid w:val="00F367F5"/>
    <w:rsid w:val="00F36801"/>
    <w:rsid w:val="00F36840"/>
    <w:rsid w:val="00F36864"/>
    <w:rsid w:val="00F369A6"/>
    <w:rsid w:val="00F36B43"/>
    <w:rsid w:val="00F36BF7"/>
    <w:rsid w:val="00F36F84"/>
    <w:rsid w:val="00F37166"/>
    <w:rsid w:val="00F37305"/>
    <w:rsid w:val="00F373B4"/>
    <w:rsid w:val="00F3744D"/>
    <w:rsid w:val="00F37882"/>
    <w:rsid w:val="00F37EC0"/>
    <w:rsid w:val="00F37EF3"/>
    <w:rsid w:val="00F4003D"/>
    <w:rsid w:val="00F40090"/>
    <w:rsid w:val="00F40138"/>
    <w:rsid w:val="00F40218"/>
    <w:rsid w:val="00F402F3"/>
    <w:rsid w:val="00F40738"/>
    <w:rsid w:val="00F40B1A"/>
    <w:rsid w:val="00F41057"/>
    <w:rsid w:val="00F41287"/>
    <w:rsid w:val="00F417D4"/>
    <w:rsid w:val="00F41829"/>
    <w:rsid w:val="00F41869"/>
    <w:rsid w:val="00F42265"/>
    <w:rsid w:val="00F4231B"/>
    <w:rsid w:val="00F4259B"/>
    <w:rsid w:val="00F4294B"/>
    <w:rsid w:val="00F42A99"/>
    <w:rsid w:val="00F42DD2"/>
    <w:rsid w:val="00F431EE"/>
    <w:rsid w:val="00F438CF"/>
    <w:rsid w:val="00F439A7"/>
    <w:rsid w:val="00F43B2A"/>
    <w:rsid w:val="00F43C39"/>
    <w:rsid w:val="00F44623"/>
    <w:rsid w:val="00F447D9"/>
    <w:rsid w:val="00F447E5"/>
    <w:rsid w:val="00F4498C"/>
    <w:rsid w:val="00F44999"/>
    <w:rsid w:val="00F44A18"/>
    <w:rsid w:val="00F450CD"/>
    <w:rsid w:val="00F45A2A"/>
    <w:rsid w:val="00F45AF8"/>
    <w:rsid w:val="00F45B3E"/>
    <w:rsid w:val="00F46081"/>
    <w:rsid w:val="00F4656B"/>
    <w:rsid w:val="00F465A2"/>
    <w:rsid w:val="00F46EFB"/>
    <w:rsid w:val="00F46FBF"/>
    <w:rsid w:val="00F47AE2"/>
    <w:rsid w:val="00F47F2C"/>
    <w:rsid w:val="00F5014F"/>
    <w:rsid w:val="00F504A7"/>
    <w:rsid w:val="00F504F1"/>
    <w:rsid w:val="00F50560"/>
    <w:rsid w:val="00F50874"/>
    <w:rsid w:val="00F50ED3"/>
    <w:rsid w:val="00F5112B"/>
    <w:rsid w:val="00F517DC"/>
    <w:rsid w:val="00F52056"/>
    <w:rsid w:val="00F5223E"/>
    <w:rsid w:val="00F52303"/>
    <w:rsid w:val="00F52513"/>
    <w:rsid w:val="00F5285B"/>
    <w:rsid w:val="00F52915"/>
    <w:rsid w:val="00F52FB6"/>
    <w:rsid w:val="00F52FF1"/>
    <w:rsid w:val="00F5306D"/>
    <w:rsid w:val="00F53255"/>
    <w:rsid w:val="00F532AD"/>
    <w:rsid w:val="00F5367A"/>
    <w:rsid w:val="00F53E55"/>
    <w:rsid w:val="00F53E76"/>
    <w:rsid w:val="00F544D0"/>
    <w:rsid w:val="00F5475D"/>
    <w:rsid w:val="00F547C1"/>
    <w:rsid w:val="00F5490D"/>
    <w:rsid w:val="00F54A68"/>
    <w:rsid w:val="00F54E04"/>
    <w:rsid w:val="00F54FE3"/>
    <w:rsid w:val="00F551D2"/>
    <w:rsid w:val="00F5532C"/>
    <w:rsid w:val="00F554E2"/>
    <w:rsid w:val="00F55634"/>
    <w:rsid w:val="00F55647"/>
    <w:rsid w:val="00F556FE"/>
    <w:rsid w:val="00F55A3D"/>
    <w:rsid w:val="00F55A49"/>
    <w:rsid w:val="00F55BA2"/>
    <w:rsid w:val="00F55EB0"/>
    <w:rsid w:val="00F566D4"/>
    <w:rsid w:val="00F569B1"/>
    <w:rsid w:val="00F56AB7"/>
    <w:rsid w:val="00F56C70"/>
    <w:rsid w:val="00F56F18"/>
    <w:rsid w:val="00F56F5A"/>
    <w:rsid w:val="00F570C8"/>
    <w:rsid w:val="00F57330"/>
    <w:rsid w:val="00F576BF"/>
    <w:rsid w:val="00F5778F"/>
    <w:rsid w:val="00F578A0"/>
    <w:rsid w:val="00F57BFC"/>
    <w:rsid w:val="00F57E65"/>
    <w:rsid w:val="00F57F52"/>
    <w:rsid w:val="00F60005"/>
    <w:rsid w:val="00F6001D"/>
    <w:rsid w:val="00F604D0"/>
    <w:rsid w:val="00F60872"/>
    <w:rsid w:val="00F60C3F"/>
    <w:rsid w:val="00F60C44"/>
    <w:rsid w:val="00F613E6"/>
    <w:rsid w:val="00F614A0"/>
    <w:rsid w:val="00F614E5"/>
    <w:rsid w:val="00F61528"/>
    <w:rsid w:val="00F61918"/>
    <w:rsid w:val="00F61BE9"/>
    <w:rsid w:val="00F61CD6"/>
    <w:rsid w:val="00F61E58"/>
    <w:rsid w:val="00F61EA2"/>
    <w:rsid w:val="00F62975"/>
    <w:rsid w:val="00F62C85"/>
    <w:rsid w:val="00F62E75"/>
    <w:rsid w:val="00F62EF6"/>
    <w:rsid w:val="00F631D7"/>
    <w:rsid w:val="00F63280"/>
    <w:rsid w:val="00F636D2"/>
    <w:rsid w:val="00F63D92"/>
    <w:rsid w:val="00F63DC6"/>
    <w:rsid w:val="00F6406F"/>
    <w:rsid w:val="00F6409A"/>
    <w:rsid w:val="00F6458A"/>
    <w:rsid w:val="00F650CB"/>
    <w:rsid w:val="00F65157"/>
    <w:rsid w:val="00F65460"/>
    <w:rsid w:val="00F65944"/>
    <w:rsid w:val="00F65DAB"/>
    <w:rsid w:val="00F65FE4"/>
    <w:rsid w:val="00F6600E"/>
    <w:rsid w:val="00F66715"/>
    <w:rsid w:val="00F668DE"/>
    <w:rsid w:val="00F66BFE"/>
    <w:rsid w:val="00F66E13"/>
    <w:rsid w:val="00F66E6B"/>
    <w:rsid w:val="00F675F0"/>
    <w:rsid w:val="00F6768D"/>
    <w:rsid w:val="00F67784"/>
    <w:rsid w:val="00F677EB"/>
    <w:rsid w:val="00F6799A"/>
    <w:rsid w:val="00F679B5"/>
    <w:rsid w:val="00F67E7C"/>
    <w:rsid w:val="00F67EF2"/>
    <w:rsid w:val="00F700C1"/>
    <w:rsid w:val="00F703C2"/>
    <w:rsid w:val="00F705F2"/>
    <w:rsid w:val="00F70AF4"/>
    <w:rsid w:val="00F70E34"/>
    <w:rsid w:val="00F70E75"/>
    <w:rsid w:val="00F70F4B"/>
    <w:rsid w:val="00F7130E"/>
    <w:rsid w:val="00F713ED"/>
    <w:rsid w:val="00F713F3"/>
    <w:rsid w:val="00F71679"/>
    <w:rsid w:val="00F7189F"/>
    <w:rsid w:val="00F71A52"/>
    <w:rsid w:val="00F71AED"/>
    <w:rsid w:val="00F72A51"/>
    <w:rsid w:val="00F72C62"/>
    <w:rsid w:val="00F73028"/>
    <w:rsid w:val="00F73213"/>
    <w:rsid w:val="00F73325"/>
    <w:rsid w:val="00F7345C"/>
    <w:rsid w:val="00F73575"/>
    <w:rsid w:val="00F73B0C"/>
    <w:rsid w:val="00F73CC8"/>
    <w:rsid w:val="00F73D5A"/>
    <w:rsid w:val="00F73DCF"/>
    <w:rsid w:val="00F74522"/>
    <w:rsid w:val="00F7462A"/>
    <w:rsid w:val="00F74CF7"/>
    <w:rsid w:val="00F74F47"/>
    <w:rsid w:val="00F74FFD"/>
    <w:rsid w:val="00F7503D"/>
    <w:rsid w:val="00F75142"/>
    <w:rsid w:val="00F75238"/>
    <w:rsid w:val="00F753C5"/>
    <w:rsid w:val="00F75CBD"/>
    <w:rsid w:val="00F7614A"/>
    <w:rsid w:val="00F76257"/>
    <w:rsid w:val="00F76561"/>
    <w:rsid w:val="00F7660D"/>
    <w:rsid w:val="00F767DF"/>
    <w:rsid w:val="00F77044"/>
    <w:rsid w:val="00F77845"/>
    <w:rsid w:val="00F77D1C"/>
    <w:rsid w:val="00F77D74"/>
    <w:rsid w:val="00F80278"/>
    <w:rsid w:val="00F80703"/>
    <w:rsid w:val="00F809C9"/>
    <w:rsid w:val="00F80D18"/>
    <w:rsid w:val="00F81121"/>
    <w:rsid w:val="00F81406"/>
    <w:rsid w:val="00F8146B"/>
    <w:rsid w:val="00F8148F"/>
    <w:rsid w:val="00F8169E"/>
    <w:rsid w:val="00F81723"/>
    <w:rsid w:val="00F81831"/>
    <w:rsid w:val="00F81846"/>
    <w:rsid w:val="00F81975"/>
    <w:rsid w:val="00F8197D"/>
    <w:rsid w:val="00F81C3D"/>
    <w:rsid w:val="00F81D36"/>
    <w:rsid w:val="00F81F48"/>
    <w:rsid w:val="00F81F76"/>
    <w:rsid w:val="00F829EF"/>
    <w:rsid w:val="00F82FBE"/>
    <w:rsid w:val="00F83130"/>
    <w:rsid w:val="00F83724"/>
    <w:rsid w:val="00F8378A"/>
    <w:rsid w:val="00F83940"/>
    <w:rsid w:val="00F83989"/>
    <w:rsid w:val="00F83B02"/>
    <w:rsid w:val="00F83DC7"/>
    <w:rsid w:val="00F83DED"/>
    <w:rsid w:val="00F84295"/>
    <w:rsid w:val="00F84580"/>
    <w:rsid w:val="00F8473F"/>
    <w:rsid w:val="00F84745"/>
    <w:rsid w:val="00F84974"/>
    <w:rsid w:val="00F84B7E"/>
    <w:rsid w:val="00F84B83"/>
    <w:rsid w:val="00F84C25"/>
    <w:rsid w:val="00F84EF3"/>
    <w:rsid w:val="00F85019"/>
    <w:rsid w:val="00F8518E"/>
    <w:rsid w:val="00F85335"/>
    <w:rsid w:val="00F853B0"/>
    <w:rsid w:val="00F8549F"/>
    <w:rsid w:val="00F85758"/>
    <w:rsid w:val="00F857D8"/>
    <w:rsid w:val="00F85870"/>
    <w:rsid w:val="00F858CF"/>
    <w:rsid w:val="00F8648D"/>
    <w:rsid w:val="00F8676D"/>
    <w:rsid w:val="00F86DEB"/>
    <w:rsid w:val="00F86E76"/>
    <w:rsid w:val="00F873BC"/>
    <w:rsid w:val="00F874A0"/>
    <w:rsid w:val="00F87630"/>
    <w:rsid w:val="00F87A71"/>
    <w:rsid w:val="00F87D84"/>
    <w:rsid w:val="00F87F3E"/>
    <w:rsid w:val="00F87F6E"/>
    <w:rsid w:val="00F90180"/>
    <w:rsid w:val="00F9033A"/>
    <w:rsid w:val="00F9056F"/>
    <w:rsid w:val="00F90B43"/>
    <w:rsid w:val="00F90F98"/>
    <w:rsid w:val="00F91448"/>
    <w:rsid w:val="00F91532"/>
    <w:rsid w:val="00F917AD"/>
    <w:rsid w:val="00F918E7"/>
    <w:rsid w:val="00F92030"/>
    <w:rsid w:val="00F9218C"/>
    <w:rsid w:val="00F9248A"/>
    <w:rsid w:val="00F924DB"/>
    <w:rsid w:val="00F92DBF"/>
    <w:rsid w:val="00F92E48"/>
    <w:rsid w:val="00F92EF4"/>
    <w:rsid w:val="00F93101"/>
    <w:rsid w:val="00F9314D"/>
    <w:rsid w:val="00F93229"/>
    <w:rsid w:val="00F93926"/>
    <w:rsid w:val="00F93E67"/>
    <w:rsid w:val="00F93F03"/>
    <w:rsid w:val="00F93F95"/>
    <w:rsid w:val="00F940CD"/>
    <w:rsid w:val="00F94115"/>
    <w:rsid w:val="00F9476D"/>
    <w:rsid w:val="00F94867"/>
    <w:rsid w:val="00F948D6"/>
    <w:rsid w:val="00F94BD1"/>
    <w:rsid w:val="00F94D1C"/>
    <w:rsid w:val="00F94D93"/>
    <w:rsid w:val="00F94DD2"/>
    <w:rsid w:val="00F95084"/>
    <w:rsid w:val="00F954BD"/>
    <w:rsid w:val="00F954DA"/>
    <w:rsid w:val="00F958B6"/>
    <w:rsid w:val="00F958E5"/>
    <w:rsid w:val="00F95A00"/>
    <w:rsid w:val="00F96264"/>
    <w:rsid w:val="00F96318"/>
    <w:rsid w:val="00F964DD"/>
    <w:rsid w:val="00F96A31"/>
    <w:rsid w:val="00F96B61"/>
    <w:rsid w:val="00F96C56"/>
    <w:rsid w:val="00F96CF3"/>
    <w:rsid w:val="00F97226"/>
    <w:rsid w:val="00F97C7B"/>
    <w:rsid w:val="00F97F2C"/>
    <w:rsid w:val="00FA025A"/>
    <w:rsid w:val="00FA03B4"/>
    <w:rsid w:val="00FA07AC"/>
    <w:rsid w:val="00FA08FF"/>
    <w:rsid w:val="00FA0A53"/>
    <w:rsid w:val="00FA1799"/>
    <w:rsid w:val="00FA19B0"/>
    <w:rsid w:val="00FA1E21"/>
    <w:rsid w:val="00FA218E"/>
    <w:rsid w:val="00FA21C0"/>
    <w:rsid w:val="00FA22BA"/>
    <w:rsid w:val="00FA2431"/>
    <w:rsid w:val="00FA2853"/>
    <w:rsid w:val="00FA294D"/>
    <w:rsid w:val="00FA2B7B"/>
    <w:rsid w:val="00FA2BA7"/>
    <w:rsid w:val="00FA3102"/>
    <w:rsid w:val="00FA3BE3"/>
    <w:rsid w:val="00FA3D93"/>
    <w:rsid w:val="00FA3E7E"/>
    <w:rsid w:val="00FA4A47"/>
    <w:rsid w:val="00FA4A5B"/>
    <w:rsid w:val="00FA50A9"/>
    <w:rsid w:val="00FA5402"/>
    <w:rsid w:val="00FA54B2"/>
    <w:rsid w:val="00FA5B4C"/>
    <w:rsid w:val="00FA5D74"/>
    <w:rsid w:val="00FA5E9E"/>
    <w:rsid w:val="00FA61B3"/>
    <w:rsid w:val="00FA6ACB"/>
    <w:rsid w:val="00FA6CB9"/>
    <w:rsid w:val="00FA70F0"/>
    <w:rsid w:val="00FA7198"/>
    <w:rsid w:val="00FA72DF"/>
    <w:rsid w:val="00FA736A"/>
    <w:rsid w:val="00FA741E"/>
    <w:rsid w:val="00FA76E6"/>
    <w:rsid w:val="00FA79B2"/>
    <w:rsid w:val="00FA7D47"/>
    <w:rsid w:val="00FA7E52"/>
    <w:rsid w:val="00FA7FCC"/>
    <w:rsid w:val="00FB01C9"/>
    <w:rsid w:val="00FB01D4"/>
    <w:rsid w:val="00FB08AE"/>
    <w:rsid w:val="00FB0FF0"/>
    <w:rsid w:val="00FB1283"/>
    <w:rsid w:val="00FB133C"/>
    <w:rsid w:val="00FB13F1"/>
    <w:rsid w:val="00FB146C"/>
    <w:rsid w:val="00FB15A0"/>
    <w:rsid w:val="00FB192C"/>
    <w:rsid w:val="00FB1955"/>
    <w:rsid w:val="00FB22D9"/>
    <w:rsid w:val="00FB2360"/>
    <w:rsid w:val="00FB244E"/>
    <w:rsid w:val="00FB2BD4"/>
    <w:rsid w:val="00FB2EA5"/>
    <w:rsid w:val="00FB2F8B"/>
    <w:rsid w:val="00FB2FB2"/>
    <w:rsid w:val="00FB334A"/>
    <w:rsid w:val="00FB33F9"/>
    <w:rsid w:val="00FB3C25"/>
    <w:rsid w:val="00FB3E25"/>
    <w:rsid w:val="00FB3EFB"/>
    <w:rsid w:val="00FB4B79"/>
    <w:rsid w:val="00FB4B9A"/>
    <w:rsid w:val="00FB4C9A"/>
    <w:rsid w:val="00FB4DC0"/>
    <w:rsid w:val="00FB523B"/>
    <w:rsid w:val="00FB57B6"/>
    <w:rsid w:val="00FB58B5"/>
    <w:rsid w:val="00FB5AA5"/>
    <w:rsid w:val="00FB5C4D"/>
    <w:rsid w:val="00FB5E8C"/>
    <w:rsid w:val="00FB5EBE"/>
    <w:rsid w:val="00FB663A"/>
    <w:rsid w:val="00FB6A12"/>
    <w:rsid w:val="00FB6C36"/>
    <w:rsid w:val="00FB6F3A"/>
    <w:rsid w:val="00FB7161"/>
    <w:rsid w:val="00FB7571"/>
    <w:rsid w:val="00FB7839"/>
    <w:rsid w:val="00FB784E"/>
    <w:rsid w:val="00FB7C8D"/>
    <w:rsid w:val="00FC0222"/>
    <w:rsid w:val="00FC043D"/>
    <w:rsid w:val="00FC0992"/>
    <w:rsid w:val="00FC0A8C"/>
    <w:rsid w:val="00FC0C77"/>
    <w:rsid w:val="00FC0DD2"/>
    <w:rsid w:val="00FC0E1B"/>
    <w:rsid w:val="00FC10CE"/>
    <w:rsid w:val="00FC1453"/>
    <w:rsid w:val="00FC1AF0"/>
    <w:rsid w:val="00FC1BAC"/>
    <w:rsid w:val="00FC1C55"/>
    <w:rsid w:val="00FC1D7E"/>
    <w:rsid w:val="00FC1FD9"/>
    <w:rsid w:val="00FC2343"/>
    <w:rsid w:val="00FC2765"/>
    <w:rsid w:val="00FC306F"/>
    <w:rsid w:val="00FC3075"/>
    <w:rsid w:val="00FC38C3"/>
    <w:rsid w:val="00FC3F20"/>
    <w:rsid w:val="00FC4144"/>
    <w:rsid w:val="00FC432D"/>
    <w:rsid w:val="00FC47B5"/>
    <w:rsid w:val="00FC4942"/>
    <w:rsid w:val="00FC4C8E"/>
    <w:rsid w:val="00FC4D39"/>
    <w:rsid w:val="00FC4F1C"/>
    <w:rsid w:val="00FC559E"/>
    <w:rsid w:val="00FC55AE"/>
    <w:rsid w:val="00FC5A5F"/>
    <w:rsid w:val="00FC5D49"/>
    <w:rsid w:val="00FC5DAD"/>
    <w:rsid w:val="00FC5F2A"/>
    <w:rsid w:val="00FC601E"/>
    <w:rsid w:val="00FC60F1"/>
    <w:rsid w:val="00FC612C"/>
    <w:rsid w:val="00FC632B"/>
    <w:rsid w:val="00FC653B"/>
    <w:rsid w:val="00FC6897"/>
    <w:rsid w:val="00FC6918"/>
    <w:rsid w:val="00FC6DA2"/>
    <w:rsid w:val="00FC6F76"/>
    <w:rsid w:val="00FC6F93"/>
    <w:rsid w:val="00FC7302"/>
    <w:rsid w:val="00FC7805"/>
    <w:rsid w:val="00FC785B"/>
    <w:rsid w:val="00FC7925"/>
    <w:rsid w:val="00FD02A3"/>
    <w:rsid w:val="00FD04A4"/>
    <w:rsid w:val="00FD04C1"/>
    <w:rsid w:val="00FD0802"/>
    <w:rsid w:val="00FD08EA"/>
    <w:rsid w:val="00FD0E96"/>
    <w:rsid w:val="00FD0FAA"/>
    <w:rsid w:val="00FD1092"/>
    <w:rsid w:val="00FD153C"/>
    <w:rsid w:val="00FD1598"/>
    <w:rsid w:val="00FD17BE"/>
    <w:rsid w:val="00FD1A25"/>
    <w:rsid w:val="00FD2241"/>
    <w:rsid w:val="00FD2494"/>
    <w:rsid w:val="00FD271D"/>
    <w:rsid w:val="00FD29E9"/>
    <w:rsid w:val="00FD2D6B"/>
    <w:rsid w:val="00FD318B"/>
    <w:rsid w:val="00FD3312"/>
    <w:rsid w:val="00FD33BC"/>
    <w:rsid w:val="00FD358D"/>
    <w:rsid w:val="00FD35D2"/>
    <w:rsid w:val="00FD3C9C"/>
    <w:rsid w:val="00FD3F69"/>
    <w:rsid w:val="00FD44FB"/>
    <w:rsid w:val="00FD4C29"/>
    <w:rsid w:val="00FD4CFA"/>
    <w:rsid w:val="00FD4F3F"/>
    <w:rsid w:val="00FD52CF"/>
    <w:rsid w:val="00FD5592"/>
    <w:rsid w:val="00FD628A"/>
    <w:rsid w:val="00FD62B4"/>
    <w:rsid w:val="00FD654B"/>
    <w:rsid w:val="00FD6554"/>
    <w:rsid w:val="00FD699E"/>
    <w:rsid w:val="00FD6DA6"/>
    <w:rsid w:val="00FD6FA3"/>
    <w:rsid w:val="00FD7AD7"/>
    <w:rsid w:val="00FD7CCA"/>
    <w:rsid w:val="00FE0181"/>
    <w:rsid w:val="00FE0329"/>
    <w:rsid w:val="00FE050A"/>
    <w:rsid w:val="00FE0B25"/>
    <w:rsid w:val="00FE0BC3"/>
    <w:rsid w:val="00FE0E88"/>
    <w:rsid w:val="00FE0EE3"/>
    <w:rsid w:val="00FE1105"/>
    <w:rsid w:val="00FE142D"/>
    <w:rsid w:val="00FE1738"/>
    <w:rsid w:val="00FE1B89"/>
    <w:rsid w:val="00FE1D25"/>
    <w:rsid w:val="00FE1F5A"/>
    <w:rsid w:val="00FE20F0"/>
    <w:rsid w:val="00FE2345"/>
    <w:rsid w:val="00FE25DA"/>
    <w:rsid w:val="00FE2829"/>
    <w:rsid w:val="00FE2905"/>
    <w:rsid w:val="00FE2E1A"/>
    <w:rsid w:val="00FE31D4"/>
    <w:rsid w:val="00FE34B5"/>
    <w:rsid w:val="00FE357F"/>
    <w:rsid w:val="00FE3B4E"/>
    <w:rsid w:val="00FE3C9C"/>
    <w:rsid w:val="00FE40E2"/>
    <w:rsid w:val="00FE47CB"/>
    <w:rsid w:val="00FE4965"/>
    <w:rsid w:val="00FE4ADC"/>
    <w:rsid w:val="00FE4E40"/>
    <w:rsid w:val="00FE509B"/>
    <w:rsid w:val="00FE51DC"/>
    <w:rsid w:val="00FE5317"/>
    <w:rsid w:val="00FE5956"/>
    <w:rsid w:val="00FE5B9E"/>
    <w:rsid w:val="00FE5CEF"/>
    <w:rsid w:val="00FE5D68"/>
    <w:rsid w:val="00FE6080"/>
    <w:rsid w:val="00FE6685"/>
    <w:rsid w:val="00FE66EC"/>
    <w:rsid w:val="00FE676C"/>
    <w:rsid w:val="00FE682F"/>
    <w:rsid w:val="00FE68F5"/>
    <w:rsid w:val="00FE6A74"/>
    <w:rsid w:val="00FE6DE2"/>
    <w:rsid w:val="00FE71E2"/>
    <w:rsid w:val="00FE750A"/>
    <w:rsid w:val="00FE7597"/>
    <w:rsid w:val="00FE766F"/>
    <w:rsid w:val="00FE7970"/>
    <w:rsid w:val="00FE7BF7"/>
    <w:rsid w:val="00FE7CC5"/>
    <w:rsid w:val="00FE7DD5"/>
    <w:rsid w:val="00FE7EBC"/>
    <w:rsid w:val="00FF01D7"/>
    <w:rsid w:val="00FF0673"/>
    <w:rsid w:val="00FF06A0"/>
    <w:rsid w:val="00FF070C"/>
    <w:rsid w:val="00FF09A8"/>
    <w:rsid w:val="00FF09D4"/>
    <w:rsid w:val="00FF0D5A"/>
    <w:rsid w:val="00FF0DF5"/>
    <w:rsid w:val="00FF0E0B"/>
    <w:rsid w:val="00FF10A1"/>
    <w:rsid w:val="00FF1235"/>
    <w:rsid w:val="00FF12C0"/>
    <w:rsid w:val="00FF187E"/>
    <w:rsid w:val="00FF18CC"/>
    <w:rsid w:val="00FF1C3C"/>
    <w:rsid w:val="00FF1EB0"/>
    <w:rsid w:val="00FF207C"/>
    <w:rsid w:val="00FF214E"/>
    <w:rsid w:val="00FF2801"/>
    <w:rsid w:val="00FF2B1F"/>
    <w:rsid w:val="00FF2B62"/>
    <w:rsid w:val="00FF2C33"/>
    <w:rsid w:val="00FF2F76"/>
    <w:rsid w:val="00FF2F86"/>
    <w:rsid w:val="00FF311A"/>
    <w:rsid w:val="00FF4669"/>
    <w:rsid w:val="00FF4749"/>
    <w:rsid w:val="00FF4968"/>
    <w:rsid w:val="00FF4981"/>
    <w:rsid w:val="00FF4C1D"/>
    <w:rsid w:val="00FF5274"/>
    <w:rsid w:val="00FF5602"/>
    <w:rsid w:val="00FF56E4"/>
    <w:rsid w:val="00FF5A9B"/>
    <w:rsid w:val="00FF5ABB"/>
    <w:rsid w:val="00FF5DFD"/>
    <w:rsid w:val="00FF5E64"/>
    <w:rsid w:val="00FF5EAD"/>
    <w:rsid w:val="00FF61DD"/>
    <w:rsid w:val="00FF6382"/>
    <w:rsid w:val="00FF63B1"/>
    <w:rsid w:val="00FF69E1"/>
    <w:rsid w:val="00FF6A0F"/>
    <w:rsid w:val="00FF6E4E"/>
    <w:rsid w:val="00FF7514"/>
    <w:rsid w:val="00FF7766"/>
    <w:rsid w:val="00FF7B51"/>
    <w:rsid w:val="00FF7E91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3FE6FE0"/>
  <w15:docId w15:val="{C31A4AB4-AC96-4475-BB73-F79EA8AA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3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028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730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D383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C629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B52564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B52564"/>
    <w:rPr>
      <w:rFonts w:cs="EucrosiaUPC"/>
      <w:b/>
      <w:bCs/>
      <w:sz w:val="30"/>
      <w:szCs w:val="30"/>
      <w:u w:val="single"/>
    </w:rPr>
  </w:style>
  <w:style w:type="character" w:customStyle="1" w:styleId="Heading6Char1">
    <w:name w:val="Heading 6 Char1"/>
    <w:basedOn w:val="DefaultParagraphFont"/>
    <w:link w:val="Heading6"/>
    <w:rsid w:val="00B5256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EF65D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B52564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B5256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32BA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3C2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73028"/>
    <w:rPr>
      <w:rFonts w:cs="Times New Roman"/>
      <w:b/>
      <w:bCs/>
    </w:rPr>
  </w:style>
  <w:style w:type="paragraph" w:styleId="ListBullet">
    <w:name w:val="List Bullet"/>
    <w:basedOn w:val="Normal"/>
    <w:rsid w:val="00F73028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F73028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F73028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F73028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F73028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3028"/>
    <w:pPr>
      <w:ind w:left="284"/>
    </w:pPr>
  </w:style>
  <w:style w:type="paragraph" w:customStyle="1" w:styleId="AAFrameAddress">
    <w:name w:val="AA Frame Address"/>
    <w:basedOn w:val="Heading1"/>
    <w:rsid w:val="00F730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73028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73028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F730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730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730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73028"/>
    <w:pPr>
      <w:ind w:left="851" w:hanging="284"/>
    </w:pPr>
  </w:style>
  <w:style w:type="paragraph" w:styleId="Index4">
    <w:name w:val="index 4"/>
    <w:basedOn w:val="Normal"/>
    <w:next w:val="Normal"/>
    <w:semiHidden/>
    <w:rsid w:val="00F73028"/>
    <w:pPr>
      <w:ind w:left="1135" w:hanging="284"/>
    </w:pPr>
  </w:style>
  <w:style w:type="paragraph" w:styleId="Index6">
    <w:name w:val="index 6"/>
    <w:basedOn w:val="Normal"/>
    <w:next w:val="Normal"/>
    <w:semiHidden/>
    <w:rsid w:val="00F73028"/>
    <w:pPr>
      <w:ind w:left="1702" w:hanging="284"/>
    </w:pPr>
  </w:style>
  <w:style w:type="paragraph" w:styleId="Index5">
    <w:name w:val="index 5"/>
    <w:basedOn w:val="Normal"/>
    <w:next w:val="Normal"/>
    <w:semiHidden/>
    <w:rsid w:val="00F73028"/>
    <w:pPr>
      <w:ind w:left="1418" w:hanging="284"/>
    </w:pPr>
  </w:style>
  <w:style w:type="paragraph" w:styleId="Index7">
    <w:name w:val="index 7"/>
    <w:basedOn w:val="Normal"/>
    <w:next w:val="Normal"/>
    <w:semiHidden/>
    <w:rsid w:val="00F73028"/>
    <w:pPr>
      <w:ind w:left="1985" w:hanging="284"/>
    </w:pPr>
  </w:style>
  <w:style w:type="paragraph" w:styleId="Index8">
    <w:name w:val="index 8"/>
    <w:basedOn w:val="Normal"/>
    <w:next w:val="Normal"/>
    <w:semiHidden/>
    <w:rsid w:val="00F73028"/>
    <w:pPr>
      <w:ind w:left="2269" w:hanging="284"/>
    </w:pPr>
  </w:style>
  <w:style w:type="paragraph" w:styleId="Index9">
    <w:name w:val="index 9"/>
    <w:basedOn w:val="Normal"/>
    <w:next w:val="Normal"/>
    <w:semiHidden/>
    <w:rsid w:val="00F73028"/>
    <w:pPr>
      <w:ind w:left="2552" w:hanging="284"/>
    </w:pPr>
  </w:style>
  <w:style w:type="paragraph" w:styleId="TOC2">
    <w:name w:val="toc 2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73028"/>
    <w:pPr>
      <w:ind w:left="851"/>
    </w:pPr>
  </w:style>
  <w:style w:type="paragraph" w:styleId="TOC5">
    <w:name w:val="toc 5"/>
    <w:basedOn w:val="Normal"/>
    <w:next w:val="Normal"/>
    <w:semiHidden/>
    <w:rsid w:val="00F73028"/>
    <w:pPr>
      <w:ind w:left="1134"/>
    </w:pPr>
  </w:style>
  <w:style w:type="paragraph" w:styleId="TOC6">
    <w:name w:val="toc 6"/>
    <w:basedOn w:val="Normal"/>
    <w:next w:val="Normal"/>
    <w:semiHidden/>
    <w:rsid w:val="00F73028"/>
    <w:pPr>
      <w:ind w:left="1418"/>
    </w:pPr>
  </w:style>
  <w:style w:type="paragraph" w:styleId="TOC7">
    <w:name w:val="toc 7"/>
    <w:basedOn w:val="Normal"/>
    <w:next w:val="Normal"/>
    <w:semiHidden/>
    <w:rsid w:val="00F73028"/>
    <w:pPr>
      <w:ind w:left="1701"/>
    </w:pPr>
  </w:style>
  <w:style w:type="paragraph" w:styleId="TOC8">
    <w:name w:val="toc 8"/>
    <w:basedOn w:val="Normal"/>
    <w:next w:val="Normal"/>
    <w:semiHidden/>
    <w:rsid w:val="00F73028"/>
    <w:pPr>
      <w:ind w:left="1985"/>
    </w:pPr>
  </w:style>
  <w:style w:type="paragraph" w:styleId="TOC9">
    <w:name w:val="toc 9"/>
    <w:basedOn w:val="Normal"/>
    <w:next w:val="Normal"/>
    <w:semiHidden/>
    <w:rsid w:val="00F73028"/>
    <w:pPr>
      <w:ind w:left="2268"/>
    </w:pPr>
  </w:style>
  <w:style w:type="paragraph" w:styleId="TableofFigures">
    <w:name w:val="table of figures"/>
    <w:basedOn w:val="Normal"/>
    <w:next w:val="Normal"/>
    <w:semiHidden/>
    <w:rsid w:val="00F73028"/>
    <w:pPr>
      <w:ind w:left="567" w:hanging="567"/>
    </w:pPr>
  </w:style>
  <w:style w:type="paragraph" w:styleId="ListBullet5">
    <w:name w:val="List Bullet 5"/>
    <w:basedOn w:val="Normal"/>
    <w:rsid w:val="00F73028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rsid w:val="00F73028"/>
    <w:pPr>
      <w:spacing w:after="12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uiPriority w:val="99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F73028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5E7FF8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F73028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5256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73028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52564"/>
    <w:rPr>
      <w:rFonts w:ascii="Arial" w:hAnsi="Arial"/>
      <w:sz w:val="18"/>
      <w:szCs w:val="18"/>
    </w:rPr>
  </w:style>
  <w:style w:type="character" w:styleId="Strong">
    <w:name w:val="Strong"/>
    <w:basedOn w:val="DefaultParagraphFont"/>
    <w:qFormat/>
    <w:rsid w:val="00F730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730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730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F730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7302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30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30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73028"/>
    <w:pPr>
      <w:framePr w:h="443" w:wrap="around" w:y="8223"/>
    </w:pPr>
  </w:style>
  <w:style w:type="paragraph" w:customStyle="1" w:styleId="a">
    <w:name w:val="¢éÍ¤ÇÒÁ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730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30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30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30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30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8585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F73028"/>
  </w:style>
  <w:style w:type="paragraph" w:customStyle="1" w:styleId="a0">
    <w:name w:val="ºÇ¡"/>
    <w:basedOn w:val="Normal"/>
    <w:uiPriority w:val="99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61B80"/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uiPriority w:val="99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1"/>
    <w:rsid w:val="00BD6BDE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B52564"/>
    <w:rPr>
      <w:rFonts w:ascii="Arial" w:hAnsi="Arial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52564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,Left:  0.38&quot;,H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locked/>
    <w:rsid w:val="00261B80"/>
    <w:rPr>
      <w:rFonts w:ascii="Arial" w:hAnsi="Arial" w:cs="Angsana New"/>
      <w:sz w:val="22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E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E5A65"/>
    <w:rPr>
      <w:rFonts w:ascii="Angsana New" w:eastAsia="Calibri" w:hAnsi="Angsana New"/>
      <w:i/>
      <w:iCs/>
      <w:sz w:val="30"/>
      <w:szCs w:val="30"/>
    </w:rPr>
  </w:style>
  <w:style w:type="paragraph" w:customStyle="1" w:styleId="a5">
    <w:name w:val="ลบ"/>
    <w:basedOn w:val="Normal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0"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770605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70605"/>
    <w:rPr>
      <w:rFonts w:ascii="Tahoma" w:hAnsi="Tahoma"/>
      <w:sz w:val="16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61B80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rsid w:val="00E858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E85855"/>
    <w:rPr>
      <w:rFonts w:ascii="Consolas" w:hAnsi="Consolas"/>
      <w:sz w:val="21"/>
      <w:szCs w:val="26"/>
    </w:rPr>
  </w:style>
  <w:style w:type="paragraph" w:customStyle="1" w:styleId="Default">
    <w:name w:val="Default"/>
    <w:rsid w:val="0040683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35D"/>
    <w:pPr>
      <w:tabs>
        <w:tab w:val="clear" w:pos="9315"/>
        <w:tab w:val="left" w:pos="540"/>
      </w:tabs>
      <w:spacing w:line="240" w:lineRule="auto"/>
      <w:ind w:right="-43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rsid w:val="00B0235D"/>
    <w:rPr>
      <w:rFonts w:ascii="Angsana New" w:eastAsia="Calibri" w:hAnsi="Angsana New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D42A2E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rsid w:val="00E32B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character" w:customStyle="1" w:styleId="Heading1Char1">
    <w:name w:val="Heading 1 Char1"/>
    <w:basedOn w:val="DefaultParagraphFont"/>
    <w:uiPriority w:val="99"/>
    <w:rsid w:val="00B5256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7Char1">
    <w:name w:val="Heading 7 Char1"/>
    <w:basedOn w:val="DefaultParagraphFont"/>
    <w:rsid w:val="00B525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52564"/>
    <w:rPr>
      <w:rFonts w:ascii="Arial" w:eastAsia="Times New Roman" w:hAnsi="Arial" w:cs="Angsana New"/>
      <w:sz w:val="18"/>
      <w:szCs w:val="18"/>
    </w:rPr>
  </w:style>
  <w:style w:type="character" w:customStyle="1" w:styleId="BodyText2Char1">
    <w:name w:val="Body Text 2 Char1"/>
    <w:basedOn w:val="DefaultParagraphFont"/>
    <w:rsid w:val="00B5256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B52564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B5256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B5256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B52564"/>
    <w:rPr>
      <w:rFonts w:ascii="Arial" w:hAnsi="Arial"/>
      <w:sz w:val="18"/>
      <w:szCs w:val="22"/>
    </w:rPr>
  </w:style>
  <w:style w:type="paragraph" w:styleId="FootnoteText">
    <w:name w:val="footnote text"/>
    <w:aliases w:val="ft"/>
    <w:basedOn w:val="Normal"/>
    <w:link w:val="FootnoteTextCha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5256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25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2564"/>
    <w:pPr>
      <w:spacing w:after="0"/>
    </w:pPr>
  </w:style>
  <w:style w:type="paragraph" w:customStyle="1" w:styleId="acctdividends">
    <w:name w:val="acct dividends"/>
    <w:aliases w:val="a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2564"/>
    <w:pPr>
      <w:spacing w:after="0"/>
    </w:pPr>
  </w:style>
  <w:style w:type="paragraph" w:customStyle="1" w:styleId="acctindent">
    <w:name w:val="acct indent"/>
    <w:aliases w:val="ai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256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256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256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256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256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256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256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256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2564"/>
    <w:pPr>
      <w:spacing w:after="0"/>
    </w:pPr>
  </w:style>
  <w:style w:type="paragraph" w:customStyle="1" w:styleId="List1a">
    <w:name w:val="List 1a"/>
    <w:aliases w:val="1a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25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5256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B5256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2564"/>
    <w:rPr>
      <w:rFonts w:ascii="Times New Roman" w:hAnsi="Times New Roman" w:cs="Times New Roman"/>
    </w:rPr>
  </w:style>
  <w:style w:type="paragraph" w:customStyle="1" w:styleId="zreportaddinfo">
    <w:name w:val="zreport addinfo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256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256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256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2564"/>
    <w:rPr>
      <w:b/>
      <w:bCs/>
    </w:rPr>
  </w:style>
  <w:style w:type="paragraph" w:customStyle="1" w:styleId="nineptbodytext">
    <w:name w:val="nine pt body text"/>
    <w:aliases w:val="9bt"/>
    <w:basedOn w:val="nineptnormal"/>
    <w:rsid w:val="00B52564"/>
    <w:pPr>
      <w:spacing w:after="220"/>
    </w:pPr>
  </w:style>
  <w:style w:type="paragraph" w:customStyle="1" w:styleId="nineptnormal">
    <w:name w:val="nine pt normal"/>
    <w:aliases w:val="9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2564"/>
    <w:pPr>
      <w:jc w:val="center"/>
    </w:pPr>
  </w:style>
  <w:style w:type="paragraph" w:customStyle="1" w:styleId="heading">
    <w:name w:val="heading"/>
    <w:aliases w:val="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256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2564"/>
  </w:style>
  <w:style w:type="paragraph" w:customStyle="1" w:styleId="nineptheadingcentredbold">
    <w:name w:val="nine pt heading centred bold"/>
    <w:aliases w:val="9hc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256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256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2564"/>
    <w:rPr>
      <w:b/>
    </w:rPr>
  </w:style>
  <w:style w:type="paragraph" w:customStyle="1" w:styleId="nineptcolumntab1">
    <w:name w:val="nine pt column tab1"/>
    <w:aliases w:val="a91"/>
    <w:basedOn w:val="nineptnormal"/>
    <w:rsid w:val="00B5256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256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2564"/>
    <w:pPr>
      <w:jc w:val="center"/>
    </w:pPr>
  </w:style>
  <w:style w:type="paragraph" w:customStyle="1" w:styleId="Normalheading">
    <w:name w:val="Normal heading"/>
    <w:aliases w:val="nh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256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256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256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256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256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256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256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256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256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256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256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256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256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256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256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2564"/>
    <w:pPr>
      <w:spacing w:after="0"/>
    </w:pPr>
  </w:style>
  <w:style w:type="paragraph" w:customStyle="1" w:styleId="smallreturn">
    <w:name w:val="small return"/>
    <w:aliases w:val="sr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2564"/>
    <w:pPr>
      <w:spacing w:after="0"/>
    </w:pPr>
  </w:style>
  <w:style w:type="paragraph" w:customStyle="1" w:styleId="headingbolditalic">
    <w:name w:val="heading bold italic"/>
    <w:aliases w:val="hbi"/>
    <w:basedOn w:val="heading"/>
    <w:rsid w:val="00B5256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256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2564"/>
    <w:pPr>
      <w:spacing w:after="0"/>
    </w:pPr>
  </w:style>
  <w:style w:type="paragraph" w:customStyle="1" w:styleId="blockbullet">
    <w:name w:val="block bullet"/>
    <w:aliases w:val="bb"/>
    <w:basedOn w:val="block"/>
    <w:rsid w:val="00B5256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256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2564"/>
    <w:pPr>
      <w:spacing w:after="0"/>
    </w:pPr>
  </w:style>
  <w:style w:type="paragraph" w:customStyle="1" w:styleId="eightptnormal">
    <w:name w:val="eight pt normal"/>
    <w:aliases w:val="8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256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256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256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2564"/>
    <w:rPr>
      <w:b/>
      <w:bCs/>
    </w:rPr>
  </w:style>
  <w:style w:type="paragraph" w:customStyle="1" w:styleId="eightptbodytext">
    <w:name w:val="eight pt body text"/>
    <w:aliases w:val="8bt"/>
    <w:basedOn w:val="eightptnormal"/>
    <w:rsid w:val="00B5256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256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256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256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2564"/>
    <w:pPr>
      <w:spacing w:after="0"/>
    </w:pPr>
  </w:style>
  <w:style w:type="paragraph" w:customStyle="1" w:styleId="eightptblock">
    <w:name w:val="eight pt block"/>
    <w:aliases w:val="8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256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256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256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2564"/>
    <w:pPr>
      <w:spacing w:after="0"/>
    </w:pPr>
  </w:style>
  <w:style w:type="paragraph" w:customStyle="1" w:styleId="blockindent">
    <w:name w:val="block indent"/>
    <w:aliases w:val="bi"/>
    <w:basedOn w:val="block"/>
    <w:rsid w:val="00B5256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2564"/>
    <w:pPr>
      <w:jc w:val="center"/>
    </w:pPr>
  </w:style>
  <w:style w:type="paragraph" w:customStyle="1" w:styleId="nineptcol">
    <w:name w:val="nine pt %col"/>
    <w:aliases w:val="9%"/>
    <w:basedOn w:val="nineptnormal"/>
    <w:rsid w:val="00B5256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256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256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2564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256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256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256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256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256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256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256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256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256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256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256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2564"/>
    <w:pPr>
      <w:spacing w:after="80"/>
    </w:pPr>
  </w:style>
  <w:style w:type="paragraph" w:customStyle="1" w:styleId="nineptratecol">
    <w:name w:val="nine pt rate col"/>
    <w:aliases w:val="a9r"/>
    <w:basedOn w:val="nineptnormal"/>
    <w:rsid w:val="00B5256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256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256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256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256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256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256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256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256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256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256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256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256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256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256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256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256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256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256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2564"/>
    <w:pPr>
      <w:spacing w:after="80"/>
    </w:pPr>
  </w:style>
  <w:style w:type="paragraph" w:customStyle="1" w:styleId="blockbullet2">
    <w:name w:val="block bullet 2"/>
    <w:aliases w:val="bb2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256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256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5256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B52564"/>
    <w:rPr>
      <w:sz w:val="29"/>
      <w:szCs w:val="29"/>
    </w:rPr>
  </w:style>
  <w:style w:type="character" w:customStyle="1" w:styleId="shorttext">
    <w:name w:val="short_text"/>
    <w:basedOn w:val="DefaultParagraphFont"/>
    <w:rsid w:val="00B52564"/>
  </w:style>
  <w:style w:type="paragraph" w:styleId="CommentText">
    <w:name w:val="annotation text"/>
    <w:basedOn w:val="Normal"/>
    <w:link w:val="CommentTextChar"/>
    <w:rsid w:val="00B5256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52564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25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564"/>
    <w:rPr>
      <w:rFonts w:ascii="Arial" w:hAnsi="Arial"/>
      <w:b/>
      <w:bCs/>
      <w:szCs w:val="25"/>
    </w:rPr>
  </w:style>
  <w:style w:type="character" w:customStyle="1" w:styleId="Heading3Char">
    <w:name w:val="Heading 3 Char"/>
    <w:basedOn w:val="BodyTextChar"/>
    <w:locked/>
    <w:rsid w:val="00B52564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B5256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B52564"/>
    <w:rPr>
      <w:rFonts w:cs="EucrosiaUPC"/>
      <w:b/>
      <w:bCs/>
      <w:sz w:val="30"/>
      <w:szCs w:val="30"/>
      <w:lang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B52564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rsid w:val="00B52564"/>
    <w:rPr>
      <w:rFonts w:cs="Times New Roman"/>
    </w:rPr>
  </w:style>
  <w:style w:type="character" w:customStyle="1" w:styleId="gt-icon-text1">
    <w:name w:val="gt-icon-text1"/>
    <w:basedOn w:val="DefaultParagraphFont"/>
    <w:rsid w:val="00B52564"/>
    <w:rPr>
      <w:rFonts w:cs="Times New Roman"/>
    </w:rPr>
  </w:style>
  <w:style w:type="character" w:customStyle="1" w:styleId="longtext">
    <w:name w:val="long_text"/>
    <w:basedOn w:val="DefaultParagraphFont"/>
    <w:rsid w:val="00B52564"/>
    <w:rPr>
      <w:rFonts w:cs="Times New Roman"/>
    </w:rPr>
  </w:style>
  <w:style w:type="character" w:styleId="CommentReference">
    <w:name w:val="annotation reference"/>
    <w:basedOn w:val="DefaultParagraphFont"/>
    <w:rsid w:val="00B52564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B5256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5256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2564"/>
  </w:style>
  <w:style w:type="character" w:styleId="Emphasis">
    <w:name w:val="Emphasis"/>
    <w:basedOn w:val="DefaultParagraphFont"/>
    <w:uiPriority w:val="20"/>
    <w:qFormat/>
    <w:rsid w:val="00B5256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2564"/>
  </w:style>
  <w:style w:type="character" w:styleId="Hyperlink">
    <w:name w:val="Hyperlink"/>
    <w:basedOn w:val="DefaultParagraphFont"/>
    <w:uiPriority w:val="99"/>
    <w:unhideWhenUsed/>
    <w:rsid w:val="00B5256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B52564"/>
    <w:rPr>
      <w:color w:val="4D90F0"/>
    </w:rPr>
  </w:style>
  <w:style w:type="paragraph" w:styleId="NormalWeb">
    <w:name w:val="Normal (Web)"/>
    <w:basedOn w:val="Normal"/>
    <w:uiPriority w:val="99"/>
    <w:unhideWhenUsed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B525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2564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3C1E06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9465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1C07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646B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EndnoteText">
    <w:name w:val="endnote text"/>
    <w:basedOn w:val="Normal"/>
    <w:link w:val="EndnoteTextChar"/>
    <w:semiHidden/>
    <w:unhideWhenUsed/>
    <w:rsid w:val="004244A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4244A6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4244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44E3F7-9AA6-42EB-BFB1-12334C5AD1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C359FE86-E799-4872-88DE-A9EF661544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BAE3A8-555B-4554-9288-FA661343B9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9D547C-3037-4EBF-8D58-CD252D7815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157</TotalTime>
  <Pages>89</Pages>
  <Words>19531</Words>
  <Characters>92384</Characters>
  <Application>Microsoft Office Word</Application>
  <DocSecurity>0</DocSecurity>
  <Lines>1811</Lines>
  <Paragraphs>628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111287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Nanthawat Jan-on</dc:creator>
  <cp:keywords/>
  <dc:description/>
  <cp:lastModifiedBy>Rassarin, Wallapiphat</cp:lastModifiedBy>
  <cp:revision>33</cp:revision>
  <cp:lastPrinted>2026-02-27T11:49:00Z</cp:lastPrinted>
  <dcterms:created xsi:type="dcterms:W3CDTF">2026-02-26T13:29:00Z</dcterms:created>
  <dcterms:modified xsi:type="dcterms:W3CDTF">2026-02-27T11:49:00Z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2021-12-21T06:22:15Z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293db102-bb6a-42a6-b1bc-09a751f31478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</Properties>
</file>