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C571E" w14:textId="77777777" w:rsidR="0072572E" w:rsidRPr="00664CF3" w:rsidRDefault="00EA0C93" w:rsidP="007257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  <w:r w:rsidRPr="00664CF3">
        <w:rPr>
          <w:rFonts w:ascii="Angsana New" w:hAnsi="Angsana New"/>
          <w:sz w:val="52"/>
          <w:szCs w:val="52"/>
          <w:cs/>
        </w:rPr>
        <w:t>บริษัท ทีพีไอ โพลีน เพาเวอร์ จำกัด (มหาชน) และบริษัทย่อย</w:t>
      </w:r>
    </w:p>
    <w:p w14:paraId="1856E9B3" w14:textId="77777777" w:rsidR="0072572E" w:rsidRPr="00664CF3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28"/>
          <w:szCs w:val="28"/>
        </w:rPr>
      </w:pPr>
    </w:p>
    <w:p w14:paraId="59503CA9" w14:textId="1137C12A" w:rsidR="0072572E" w:rsidRPr="00664CF3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64CF3">
        <w:rPr>
          <w:rFonts w:ascii="Angsana New" w:hAnsi="Angsana New" w:hint="cs"/>
          <w:b w:val="0"/>
          <w:bCs w:val="0"/>
          <w:sz w:val="32"/>
          <w:szCs w:val="32"/>
          <w:cs/>
        </w:rPr>
        <w:t>งบการเงินสำหรับปีสิ้นสุดวันที่</w:t>
      </w:r>
      <w:r w:rsidRPr="00664CF3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036DD3">
        <w:rPr>
          <w:rFonts w:ascii="Angsana New" w:hAnsi="Angsana New"/>
          <w:b w:val="0"/>
          <w:bCs w:val="0"/>
          <w:sz w:val="32"/>
          <w:szCs w:val="32"/>
        </w:rPr>
        <w:t>31</w:t>
      </w:r>
      <w:r w:rsidRPr="00664CF3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664CF3">
        <w:rPr>
          <w:rFonts w:ascii="Angsana New" w:hAnsi="Angsana New" w:hint="cs"/>
          <w:b w:val="0"/>
          <w:bCs w:val="0"/>
          <w:sz w:val="32"/>
          <w:szCs w:val="32"/>
          <w:cs/>
        </w:rPr>
        <w:t>ธันวาคม</w:t>
      </w:r>
      <w:r w:rsidRPr="00664CF3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036DD3">
        <w:rPr>
          <w:rFonts w:ascii="Angsana New" w:hAnsi="Angsana New"/>
          <w:b w:val="0"/>
          <w:bCs w:val="0"/>
          <w:sz w:val="32"/>
          <w:szCs w:val="32"/>
        </w:rPr>
        <w:t>2568</w:t>
      </w:r>
    </w:p>
    <w:p w14:paraId="763407EB" w14:textId="77777777" w:rsidR="0072572E" w:rsidRPr="00664CF3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eastAsia="MS Mincho" w:hAnsi="Angsana New"/>
          <w:b w:val="0"/>
          <w:bCs w:val="0"/>
          <w:sz w:val="32"/>
          <w:szCs w:val="32"/>
          <w:lang w:eastAsia="ja-JP"/>
        </w:rPr>
      </w:pPr>
      <w:r w:rsidRPr="00664CF3">
        <w:rPr>
          <w:rFonts w:ascii="Angsana New" w:hAnsi="Angsana New"/>
          <w:b w:val="0"/>
          <w:bCs w:val="0"/>
          <w:sz w:val="32"/>
          <w:szCs w:val="32"/>
          <w:cs/>
        </w:rPr>
        <w:t>แล</w:t>
      </w:r>
      <w:r w:rsidRPr="00664CF3">
        <w:rPr>
          <w:rFonts w:ascii="Angsana New" w:eastAsia="MS Mincho" w:hAnsi="Angsana New"/>
          <w:b w:val="0"/>
          <w:bCs w:val="0"/>
          <w:sz w:val="32"/>
          <w:szCs w:val="32"/>
          <w:cs/>
          <w:lang w:eastAsia="ja-JP"/>
        </w:rPr>
        <w:t>ะ</w:t>
      </w:r>
    </w:p>
    <w:p w14:paraId="4520AB1F" w14:textId="77777777" w:rsidR="0072572E" w:rsidRPr="00664CF3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64CF3">
        <w:rPr>
          <w:rFonts w:ascii="Angsana New" w:hAnsi="Angsana New" w:hint="cs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1519BB5" w14:textId="77777777" w:rsidR="0072572E" w:rsidRPr="00664CF3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</w:p>
    <w:p w14:paraId="02CF2142" w14:textId="77777777" w:rsidR="0072572E" w:rsidRPr="00664CF3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72572E" w:rsidRPr="00664CF3" w:rsidSect="0091202C">
          <w:headerReference w:type="default" r:id="rId11"/>
          <w:footerReference w:type="even" r:id="rId12"/>
          <w:footerReference w:type="default" r:id="rId13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60"/>
        </w:sectPr>
      </w:pPr>
    </w:p>
    <w:p w14:paraId="5F3BA4C9" w14:textId="77777777" w:rsidR="00502402" w:rsidRPr="00664CF3" w:rsidRDefault="00502402" w:rsidP="00502402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0E2D9BA0" w14:textId="77777777" w:rsidR="00502402" w:rsidRPr="00664CF3" w:rsidRDefault="00502402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06B80320" w14:textId="77777777" w:rsidR="00502402" w:rsidRPr="00664CF3" w:rsidRDefault="00502402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5C5C865D" w14:textId="77777777" w:rsidR="00502402" w:rsidRPr="00664CF3" w:rsidRDefault="00502402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649B9046" w14:textId="77777777" w:rsidR="00502402" w:rsidRPr="00664CF3" w:rsidRDefault="00502402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3EFABC40" w14:textId="6119E4A8" w:rsidR="00502402" w:rsidRPr="00664CF3" w:rsidRDefault="00502402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3965E237" w14:textId="77777777" w:rsidR="00D861BD" w:rsidRPr="00664CF3" w:rsidRDefault="00D861BD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191720BA" w14:textId="77777777" w:rsidR="0072572E" w:rsidRPr="00664CF3" w:rsidRDefault="0072572E" w:rsidP="0072572E">
      <w:pPr>
        <w:tabs>
          <w:tab w:val="left" w:pos="8640"/>
        </w:tabs>
        <w:rPr>
          <w:rFonts w:ascii="Angsana New" w:hAnsi="Angsana New"/>
          <w:b/>
        </w:rPr>
      </w:pPr>
      <w:r w:rsidRPr="00664CF3">
        <w:rPr>
          <w:rFonts w:ascii="Angsana New" w:hAnsi="Angsana New" w:hint="cs"/>
          <w:b/>
          <w:bCs/>
          <w:sz w:val="32"/>
          <w:szCs w:val="32"/>
          <w:cs/>
        </w:rPr>
        <w:t>รายงานของผู้สอบบัญชีรับอนุญา</w:t>
      </w:r>
      <w:r w:rsidRPr="00664CF3">
        <w:rPr>
          <w:rFonts w:ascii="Angsana New" w:hAnsi="Angsana New"/>
          <w:b/>
          <w:bCs/>
          <w:sz w:val="32"/>
          <w:szCs w:val="32"/>
          <w:cs/>
        </w:rPr>
        <w:t>ต</w:t>
      </w:r>
    </w:p>
    <w:p w14:paraId="274F305A" w14:textId="77777777" w:rsidR="0072572E" w:rsidRPr="00664CF3" w:rsidRDefault="0072572E" w:rsidP="0072572E">
      <w:pPr>
        <w:jc w:val="both"/>
        <w:rPr>
          <w:rFonts w:ascii="Angsana New" w:hAnsi="Angsana New"/>
          <w:sz w:val="30"/>
          <w:szCs w:val="30"/>
        </w:rPr>
      </w:pPr>
    </w:p>
    <w:p w14:paraId="23FEA9B0" w14:textId="77777777" w:rsidR="0072572E" w:rsidRPr="00664CF3" w:rsidRDefault="0072572E" w:rsidP="007257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/>
          <w:sz w:val="30"/>
          <w:szCs w:val="30"/>
          <w:cs/>
        </w:rPr>
        <w:t xml:space="preserve">เสนอ </w:t>
      </w:r>
      <w:r w:rsidRPr="00664CF3">
        <w:rPr>
          <w:rFonts w:ascii="Angsana New" w:hAnsi="Angsana New" w:hint="cs"/>
          <w:sz w:val="30"/>
          <w:szCs w:val="30"/>
          <w:cs/>
        </w:rPr>
        <w:t>ผู้ถือหุ้น</w:t>
      </w:r>
      <w:r w:rsidR="00EA0C93" w:rsidRPr="00664CF3">
        <w:rPr>
          <w:rFonts w:ascii="Angsana New" w:hAnsi="Angsana New"/>
          <w:sz w:val="30"/>
          <w:szCs w:val="30"/>
          <w:cs/>
        </w:rPr>
        <w:t>บริษัท ทีพีไอ โพลีน เพาเวอร์ จำกัด (มหาชน)</w:t>
      </w:r>
    </w:p>
    <w:p w14:paraId="7BC0993A" w14:textId="77777777" w:rsidR="0072572E" w:rsidRPr="00664CF3" w:rsidRDefault="0072572E" w:rsidP="0072572E">
      <w:pPr>
        <w:jc w:val="both"/>
        <w:rPr>
          <w:rFonts w:ascii="Angsana New" w:hAnsi="Angsana New"/>
          <w:sz w:val="30"/>
          <w:szCs w:val="30"/>
        </w:rPr>
      </w:pPr>
    </w:p>
    <w:p w14:paraId="26C35389" w14:textId="77777777" w:rsidR="0072572E" w:rsidRPr="00664CF3" w:rsidRDefault="0072572E" w:rsidP="0072572E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664CF3">
        <w:rPr>
          <w:rFonts w:ascii="Angsana New" w:hAnsi="Angsana New" w:hint="cs"/>
          <w:i/>
          <w:iCs/>
          <w:sz w:val="30"/>
          <w:szCs w:val="30"/>
          <w:cs/>
          <w:lang w:val="en-US"/>
        </w:rPr>
        <w:t>ความเห็น</w:t>
      </w:r>
    </w:p>
    <w:p w14:paraId="2E688636" w14:textId="77777777" w:rsidR="0072572E" w:rsidRPr="00664CF3" w:rsidRDefault="0072572E" w:rsidP="0072572E">
      <w:pPr>
        <w:pStyle w:val="Bo-Blankline"/>
        <w:rPr>
          <w:cs/>
          <w:lang w:val="en-US"/>
        </w:rPr>
      </w:pPr>
    </w:p>
    <w:p w14:paraId="7AF19E7B" w14:textId="7268318D" w:rsidR="00EA0C93" w:rsidRPr="00664CF3" w:rsidRDefault="0072572E" w:rsidP="00EA0C9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64CF3">
        <w:rPr>
          <w:rFonts w:ascii="Angsana New" w:hAnsi="Angsana New" w:hint="cs"/>
          <w:sz w:val="30"/>
          <w:szCs w:val="30"/>
          <w:cs/>
        </w:rPr>
        <w:t>ข้าพเจ้าได้ตรวจสอบงบการเงิน</w:t>
      </w:r>
      <w:r w:rsidR="00125D34" w:rsidRPr="00664CF3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664CF3">
        <w:rPr>
          <w:rFonts w:ascii="Angsana New" w:hAnsi="Angsana New" w:hint="cs"/>
          <w:sz w:val="30"/>
          <w:szCs w:val="30"/>
          <w:cs/>
        </w:rPr>
        <w:t>ของบริษัท</w:t>
      </w:r>
      <w:r w:rsidRPr="00664CF3">
        <w:rPr>
          <w:rFonts w:ascii="Angsana New" w:hAnsi="Angsana New"/>
          <w:sz w:val="30"/>
          <w:szCs w:val="30"/>
          <w:cs/>
        </w:rPr>
        <w:t xml:space="preserve"> </w:t>
      </w:r>
      <w:r w:rsidRPr="00664CF3">
        <w:rPr>
          <w:rFonts w:ascii="Angsana New" w:hAnsi="Angsana New" w:hint="cs"/>
          <w:sz w:val="30"/>
          <w:szCs w:val="30"/>
          <w:cs/>
        </w:rPr>
        <w:t>ทีพีไอ</w:t>
      </w:r>
      <w:r w:rsidRPr="00664CF3">
        <w:rPr>
          <w:rFonts w:ascii="Angsana New" w:hAnsi="Angsana New"/>
          <w:sz w:val="30"/>
          <w:szCs w:val="30"/>
          <w:cs/>
        </w:rPr>
        <w:t xml:space="preserve"> </w:t>
      </w:r>
      <w:r w:rsidRPr="00664CF3">
        <w:rPr>
          <w:rFonts w:ascii="Angsana New" w:hAnsi="Angsana New" w:hint="cs"/>
          <w:sz w:val="30"/>
          <w:szCs w:val="30"/>
          <w:cs/>
        </w:rPr>
        <w:t>โพลีน</w:t>
      </w:r>
      <w:r w:rsidRPr="00664CF3">
        <w:rPr>
          <w:rFonts w:ascii="Angsana New" w:hAnsi="Angsana New"/>
          <w:sz w:val="30"/>
          <w:szCs w:val="30"/>
          <w:cs/>
        </w:rPr>
        <w:t xml:space="preserve"> </w:t>
      </w:r>
      <w:r w:rsidRPr="00664CF3">
        <w:rPr>
          <w:rFonts w:ascii="Angsana New" w:hAnsi="Angsana New" w:hint="cs"/>
          <w:sz w:val="30"/>
          <w:szCs w:val="30"/>
          <w:cs/>
        </w:rPr>
        <w:t>เพาเวอร์ จำกัด</w:t>
      </w:r>
      <w:r w:rsidRPr="00664CF3">
        <w:rPr>
          <w:rFonts w:ascii="Angsana New" w:hAnsi="Angsana New"/>
          <w:sz w:val="30"/>
          <w:szCs w:val="30"/>
          <w:cs/>
        </w:rPr>
        <w:t xml:space="preserve"> </w:t>
      </w:r>
      <w:r w:rsidR="00EA0C93" w:rsidRPr="00664CF3">
        <w:rPr>
          <w:rFonts w:ascii="Angsana New" w:hAnsi="Angsana New"/>
          <w:sz w:val="30"/>
          <w:szCs w:val="30"/>
          <w:cs/>
        </w:rPr>
        <w:t>(มหาชน) และบริษัทย่อย</w:t>
      </w:r>
      <w:r w:rsidRPr="00664CF3">
        <w:rPr>
          <w:rFonts w:ascii="Angsana New" w:hAnsi="Angsana New"/>
          <w:sz w:val="30"/>
          <w:szCs w:val="30"/>
          <w:cs/>
        </w:rPr>
        <w:t xml:space="preserve"> (</w:t>
      </w:r>
      <w:r w:rsidRPr="00664CF3">
        <w:rPr>
          <w:rFonts w:ascii="Angsana New" w:hAnsi="Angsana New" w:hint="cs"/>
          <w:sz w:val="30"/>
          <w:szCs w:val="30"/>
          <w:cs/>
        </w:rPr>
        <w:t>“</w:t>
      </w:r>
      <w:r w:rsidR="00EA0C93" w:rsidRPr="00664CF3">
        <w:rPr>
          <w:rFonts w:ascii="Angsana New" w:hAnsi="Angsana New" w:hint="cs"/>
          <w:sz w:val="30"/>
          <w:szCs w:val="30"/>
          <w:cs/>
        </w:rPr>
        <w:t>กลุ่ม</w:t>
      </w:r>
      <w:r w:rsidRPr="00664CF3">
        <w:rPr>
          <w:rFonts w:ascii="Angsana New" w:hAnsi="Angsana New" w:hint="cs"/>
          <w:sz w:val="30"/>
          <w:szCs w:val="30"/>
          <w:cs/>
        </w:rPr>
        <w:t>บริษัท”</w:t>
      </w:r>
      <w:r w:rsidRPr="00664CF3">
        <w:rPr>
          <w:rFonts w:ascii="Angsana New" w:hAnsi="Angsana New"/>
          <w:sz w:val="30"/>
          <w:szCs w:val="30"/>
          <w:cs/>
        </w:rPr>
        <w:t>)</w:t>
      </w:r>
      <w:r w:rsidRPr="00664CF3">
        <w:rPr>
          <w:rFonts w:ascii="Angsana New" w:hAnsi="Angsana New"/>
          <w:sz w:val="30"/>
          <w:szCs w:val="30"/>
        </w:rPr>
        <w:t xml:space="preserve"> </w:t>
      </w:r>
      <w:r w:rsidR="00EA0C93" w:rsidRPr="00664CF3">
        <w:rPr>
          <w:rFonts w:ascii="Angsana New" w:hAnsi="Angsana New"/>
          <w:sz w:val="30"/>
          <w:szCs w:val="30"/>
          <w:cs/>
        </w:rPr>
        <w:t xml:space="preserve">และของเฉพาะบริษัท ทีพีไอ โพลีน </w:t>
      </w:r>
      <w:r w:rsidR="00EA0C93" w:rsidRPr="00664CF3">
        <w:rPr>
          <w:rFonts w:ascii="Angsana New" w:hAnsi="Angsana New" w:hint="cs"/>
          <w:sz w:val="30"/>
          <w:szCs w:val="30"/>
          <w:cs/>
        </w:rPr>
        <w:t xml:space="preserve">เพาเวอร์ </w:t>
      </w:r>
      <w:r w:rsidR="00EA0C93" w:rsidRPr="00664CF3">
        <w:rPr>
          <w:rFonts w:ascii="Angsana New" w:hAnsi="Angsana New"/>
          <w:sz w:val="30"/>
          <w:szCs w:val="30"/>
          <w:cs/>
        </w:rPr>
        <w:t xml:space="preserve">จำกัด (มหาชน) (“บริษัท”) ตามลำดับ </w:t>
      </w:r>
      <w:r w:rsidR="009F5110" w:rsidRPr="00664CF3">
        <w:rPr>
          <w:rFonts w:ascii="Angsana New" w:hAnsi="Angsana New"/>
          <w:sz w:val="30"/>
          <w:szCs w:val="30"/>
        </w:rPr>
        <w:br/>
      </w:r>
      <w:r w:rsidR="00EA0C93" w:rsidRPr="00664CF3">
        <w:rPr>
          <w:rFonts w:asciiTheme="majorBidi" w:hAnsiTheme="majorBidi" w:cstheme="majorBidi"/>
          <w:sz w:val="30"/>
          <w:szCs w:val="30"/>
          <w:cs/>
        </w:rPr>
        <w:t>ซึ่ง</w:t>
      </w:r>
      <w:r w:rsidR="00EA0C93" w:rsidRPr="00664CF3">
        <w:rPr>
          <w:rFonts w:ascii="Angsana New" w:hAnsi="Angsana New"/>
          <w:sz w:val="30"/>
          <w:szCs w:val="30"/>
          <w:cs/>
        </w:rPr>
        <w:t>ประกอบด้วย</w:t>
      </w:r>
      <w:r w:rsidR="00BD045A" w:rsidRPr="00664CF3">
        <w:rPr>
          <w:rFonts w:ascii="Angsana New" w:hAnsi="Angsana New"/>
          <w:sz w:val="30"/>
          <w:szCs w:val="30"/>
          <w:cs/>
        </w:rPr>
        <w:t>งบฐานะการเงิน</w:t>
      </w:r>
      <w:r w:rsidR="00EA0C93" w:rsidRPr="00664CF3">
        <w:rPr>
          <w:rFonts w:ascii="Angsana New" w:hAnsi="Angsana New"/>
          <w:sz w:val="30"/>
          <w:szCs w:val="30"/>
          <w:cs/>
        </w:rPr>
        <w:t>รวมและ</w:t>
      </w:r>
      <w:r w:rsidR="00BD045A" w:rsidRPr="00664CF3">
        <w:rPr>
          <w:rFonts w:ascii="Angsana New" w:hAnsi="Angsana New"/>
          <w:sz w:val="30"/>
          <w:szCs w:val="30"/>
          <w:cs/>
        </w:rPr>
        <w:t>งบฐานะการเงิน</w:t>
      </w:r>
      <w:r w:rsidR="00EA0C93" w:rsidRPr="00664CF3">
        <w:rPr>
          <w:rFonts w:ascii="Angsana New" w:hAnsi="Angsana New"/>
          <w:sz w:val="30"/>
          <w:szCs w:val="30"/>
          <w:cs/>
        </w:rPr>
        <w:t>เฉพาะกิจการ</w:t>
      </w:r>
      <w:r w:rsidR="00EA0C93" w:rsidRPr="00664CF3">
        <w:rPr>
          <w:rFonts w:ascii="Angsana New" w:hAnsi="Angsana New"/>
          <w:sz w:val="30"/>
          <w:szCs w:val="30"/>
        </w:rPr>
        <w:t xml:space="preserve"> </w:t>
      </w:r>
      <w:r w:rsidR="00EA0C93" w:rsidRPr="00664CF3">
        <w:rPr>
          <w:rFonts w:ascii="Angsana New" w:hAnsi="Angsana New"/>
          <w:sz w:val="30"/>
          <w:szCs w:val="30"/>
          <w:cs/>
        </w:rPr>
        <w:t>ณ</w:t>
      </w:r>
      <w:r w:rsidR="00EA0C93" w:rsidRPr="00664CF3">
        <w:rPr>
          <w:rFonts w:ascii="Angsana New" w:hAnsi="Angsana New"/>
          <w:sz w:val="30"/>
          <w:szCs w:val="30"/>
        </w:rPr>
        <w:t xml:space="preserve"> </w:t>
      </w:r>
      <w:r w:rsidR="00EA0C93" w:rsidRPr="00664CF3">
        <w:rPr>
          <w:rFonts w:ascii="Angsana New" w:hAnsi="Angsana New"/>
          <w:sz w:val="30"/>
          <w:szCs w:val="30"/>
          <w:cs/>
        </w:rPr>
        <w:t xml:space="preserve">วันที่ </w:t>
      </w:r>
      <w:r w:rsidR="00036DD3">
        <w:rPr>
          <w:rFonts w:ascii="Angsana New" w:hAnsi="Angsana New"/>
          <w:sz w:val="30"/>
          <w:szCs w:val="30"/>
        </w:rPr>
        <w:t>31</w:t>
      </w:r>
      <w:r w:rsidR="00EA0C93" w:rsidRPr="00664CF3">
        <w:rPr>
          <w:rFonts w:ascii="Angsana New" w:hAnsi="Angsana New"/>
          <w:sz w:val="30"/>
          <w:szCs w:val="30"/>
        </w:rPr>
        <w:t xml:space="preserve"> </w:t>
      </w:r>
      <w:r w:rsidR="00EA0C93" w:rsidRPr="00664CF3">
        <w:rPr>
          <w:rFonts w:ascii="Angsana New" w:hAnsi="Angsana New"/>
          <w:sz w:val="30"/>
          <w:szCs w:val="30"/>
          <w:cs/>
        </w:rPr>
        <w:t>ธันวาคม</w:t>
      </w:r>
      <w:r w:rsidR="00EA0C93" w:rsidRPr="00664CF3">
        <w:rPr>
          <w:rFonts w:ascii="Angsana New" w:hAnsi="Angsana New"/>
          <w:sz w:val="30"/>
          <w:szCs w:val="30"/>
        </w:rPr>
        <w:t xml:space="preserve"> </w:t>
      </w:r>
      <w:r w:rsidR="00036DD3">
        <w:rPr>
          <w:rFonts w:ascii="Angsana New" w:hAnsi="Angsana New"/>
          <w:sz w:val="30"/>
          <w:szCs w:val="30"/>
        </w:rPr>
        <w:t>2568</w:t>
      </w:r>
      <w:r w:rsidR="008235FC" w:rsidRPr="00664CF3">
        <w:rPr>
          <w:rFonts w:ascii="Angsana New" w:hAnsi="Angsana New"/>
          <w:sz w:val="30"/>
          <w:szCs w:val="30"/>
        </w:rPr>
        <w:t xml:space="preserve"> </w:t>
      </w:r>
      <w:r w:rsidR="00EA0C93" w:rsidRPr="00664CF3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EA0C93" w:rsidRPr="00664CF3">
        <w:rPr>
          <w:rFonts w:ascii="Angsana New" w:hAnsi="Angsana New"/>
          <w:sz w:val="30"/>
          <w:szCs w:val="30"/>
        </w:rPr>
        <w:t xml:space="preserve"> </w:t>
      </w:r>
      <w:r w:rsidR="00BD045A" w:rsidRPr="00664CF3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="00EA0C93" w:rsidRPr="00664CF3">
        <w:rPr>
          <w:rFonts w:ascii="Angsana New" w:hAnsi="Angsana New"/>
          <w:sz w:val="30"/>
          <w:szCs w:val="30"/>
          <w:cs/>
        </w:rPr>
        <w:t>รวมและ</w:t>
      </w:r>
      <w:r w:rsidR="00BD045A" w:rsidRPr="00664CF3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="00EA0C93" w:rsidRPr="00664CF3">
        <w:rPr>
          <w:rFonts w:ascii="Angsana New" w:hAnsi="Angsana New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="00EA0C93" w:rsidRPr="00664CF3">
        <w:rPr>
          <w:rFonts w:ascii="Angsana New" w:hAnsi="Angsana New"/>
          <w:sz w:val="30"/>
          <w:szCs w:val="30"/>
        </w:rPr>
        <w:t xml:space="preserve"> </w:t>
      </w:r>
      <w:r w:rsidR="00EA0C93" w:rsidRPr="00664CF3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="001D32C2" w:rsidRPr="00664CF3">
        <w:rPr>
          <w:rFonts w:ascii="Angsana New" w:hAnsi="Angsana New" w:hint="cs"/>
          <w:sz w:val="30"/>
          <w:szCs w:val="30"/>
          <w:cs/>
        </w:rPr>
        <w:t>และ</w:t>
      </w:r>
      <w:r w:rsidR="00333033" w:rsidRPr="00664CF3">
        <w:rPr>
          <w:rFonts w:ascii="Angsana New" w:hAnsi="Angsana New"/>
          <w:sz w:val="30"/>
          <w:szCs w:val="30"/>
        </w:rPr>
        <w:br/>
      </w:r>
      <w:r w:rsidR="00EA0C93" w:rsidRPr="00664CF3">
        <w:rPr>
          <w:rFonts w:ascii="Angsana New" w:hAnsi="Angsana New"/>
          <w:sz w:val="30"/>
          <w:szCs w:val="30"/>
          <w:cs/>
        </w:rPr>
        <w:t>หมายเหตุ</w:t>
      </w:r>
      <w:r w:rsidR="007D5CF2" w:rsidRPr="00664CF3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="00EA0C93" w:rsidRPr="00664CF3">
        <w:rPr>
          <w:rFonts w:ascii="Angsana New" w:hAnsi="Angsana New"/>
          <w:sz w:val="30"/>
          <w:szCs w:val="30"/>
          <w:cs/>
        </w:rPr>
        <w:t>ซึ่งประกอบด้วยสรุปนโยบายการบัญชี</w:t>
      </w:r>
      <w:r w:rsidR="001D32C2" w:rsidRPr="00664CF3">
        <w:rPr>
          <w:rFonts w:ascii="Angsana New" w:hAnsi="Angsana New"/>
          <w:sz w:val="30"/>
          <w:szCs w:val="30"/>
          <w:cs/>
        </w:rPr>
        <w:t>และข้อมูลอธิบายอื่นที่มีสาระสำคัญ</w:t>
      </w:r>
    </w:p>
    <w:p w14:paraId="2259BEDC" w14:textId="77777777" w:rsidR="0072572E" w:rsidRPr="00664CF3" w:rsidRDefault="0072572E" w:rsidP="00EA0C93">
      <w:pPr>
        <w:autoSpaceDE w:val="0"/>
        <w:autoSpaceDN w:val="0"/>
        <w:adjustRightInd w:val="0"/>
        <w:jc w:val="thaiDistribute"/>
      </w:pPr>
    </w:p>
    <w:p w14:paraId="67FBC03B" w14:textId="51E11155" w:rsidR="00E463B6" w:rsidRPr="00664CF3" w:rsidRDefault="00E463B6" w:rsidP="00E463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64CF3">
        <w:rPr>
          <w:rFonts w:asciiTheme="majorBidi" w:hAnsiTheme="majorBidi" w:cstheme="majorBidi"/>
          <w:sz w:val="30"/>
          <w:szCs w:val="30"/>
          <w:cs/>
        </w:rPr>
        <w:t>ข้าพเจ้าเห็นว่า</w:t>
      </w:r>
      <w:r w:rsidRPr="00664CF3">
        <w:rPr>
          <w:rFonts w:asciiTheme="majorBidi" w:hAnsiTheme="majorBidi" w:cstheme="majorBidi"/>
          <w:sz w:val="30"/>
          <w:szCs w:val="30"/>
        </w:rPr>
        <w:t xml:space="preserve"> </w:t>
      </w:r>
      <w:r w:rsidRPr="00664CF3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แสดงฐานะการเงินรวมและฐานะการเงินเฉพาะกิจการของกลุ่มบริษัทและบริษัท ตามลำดับ ณ</w:t>
      </w:r>
      <w:r w:rsidRPr="00664CF3">
        <w:rPr>
          <w:rFonts w:asciiTheme="majorBidi" w:hAnsiTheme="majorBidi" w:cstheme="majorBidi"/>
          <w:sz w:val="30"/>
          <w:szCs w:val="30"/>
        </w:rPr>
        <w:t xml:space="preserve"> </w:t>
      </w:r>
      <w:r w:rsidRPr="00664CF3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664CF3">
        <w:rPr>
          <w:rFonts w:asciiTheme="majorBidi" w:hAnsiTheme="majorBidi" w:cstheme="majorBidi"/>
          <w:sz w:val="30"/>
          <w:szCs w:val="30"/>
        </w:rPr>
        <w:t xml:space="preserve"> </w:t>
      </w:r>
      <w:r w:rsidR="00036DD3">
        <w:rPr>
          <w:rFonts w:asciiTheme="majorBidi" w:hAnsiTheme="majorBidi" w:cstheme="majorBidi" w:hint="cs"/>
          <w:sz w:val="30"/>
          <w:szCs w:val="30"/>
          <w:cs/>
          <w:lang w:val="en-US"/>
        </w:rPr>
        <w:t>31</w:t>
      </w:r>
      <w:r w:rsidRPr="00664CF3">
        <w:rPr>
          <w:rFonts w:asciiTheme="majorBidi" w:hAnsiTheme="majorBidi" w:cstheme="majorBidi"/>
          <w:sz w:val="30"/>
          <w:szCs w:val="30"/>
        </w:rPr>
        <w:t xml:space="preserve"> </w:t>
      </w:r>
      <w:r w:rsidRPr="00664CF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36DD3">
        <w:rPr>
          <w:rFonts w:asciiTheme="majorBidi" w:hAnsiTheme="majorBidi" w:cstheme="majorBidi"/>
          <w:sz w:val="30"/>
          <w:szCs w:val="30"/>
          <w:lang w:val="en-US"/>
        </w:rPr>
        <w:t>2568</w:t>
      </w:r>
      <w:r w:rsidR="00DB7A14" w:rsidRPr="00664CF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64CF3">
        <w:rPr>
          <w:rFonts w:asciiTheme="majorBidi" w:hAnsiTheme="majorBidi" w:cstheme="majorBidi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664CF3">
        <w:rPr>
          <w:rFonts w:asciiTheme="majorBidi" w:hAnsiTheme="majorBidi" w:cstheme="majorBidi"/>
          <w:sz w:val="30"/>
          <w:szCs w:val="30"/>
        </w:rPr>
        <w:t xml:space="preserve"> </w:t>
      </w:r>
      <w:r w:rsidRPr="00664CF3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00A8E1F" w14:textId="77777777" w:rsidR="0072572E" w:rsidRPr="00664CF3" w:rsidRDefault="0072572E" w:rsidP="00152EC4">
      <w:pPr>
        <w:pStyle w:val="Ang15"/>
      </w:pPr>
    </w:p>
    <w:p w14:paraId="6FFB0A4F" w14:textId="77777777" w:rsidR="0072572E" w:rsidRPr="00664CF3" w:rsidRDefault="0072572E" w:rsidP="0072572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64CF3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0CC76ABE" w14:textId="77777777" w:rsidR="0072572E" w:rsidRPr="00664CF3" w:rsidRDefault="0072572E" w:rsidP="00152EC4">
      <w:pPr>
        <w:pStyle w:val="Ang15"/>
        <w:rPr>
          <w:rFonts w:eastAsia="Calibri"/>
          <w:cs/>
        </w:rPr>
      </w:pPr>
    </w:p>
    <w:p w14:paraId="5956C02E" w14:textId="7AE3FA90" w:rsidR="0072572E" w:rsidRPr="00664CF3" w:rsidRDefault="0072572E" w:rsidP="0072572E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664CF3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664CF3">
        <w:rPr>
          <w:rFonts w:ascii="Angsana New" w:eastAsia="Calibri" w:hAnsi="Angsana New" w:hint="cs"/>
          <w:i/>
          <w:iCs/>
          <w:sz w:val="30"/>
          <w:szCs w:val="30"/>
          <w:cs/>
        </w:rPr>
        <w:t>วรรค</w:t>
      </w:r>
      <w:r w:rsidR="00BA08BD" w:rsidRPr="00664CF3">
        <w:rPr>
          <w:rFonts w:ascii="Angsana New" w:eastAsia="Calibri" w:hAnsi="Angsana New"/>
          <w:i/>
          <w:iCs/>
          <w:sz w:val="30"/>
          <w:szCs w:val="30"/>
        </w:rPr>
        <w:br/>
      </w:r>
      <w:r w:rsidRPr="00664CF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125D34" w:rsidRPr="00664CF3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664CF3">
        <w:rPr>
          <w:rFonts w:ascii="Angsana New" w:eastAsia="Calibri" w:hAnsi="Angsana New" w:hint="cs"/>
          <w:sz w:val="30"/>
          <w:szCs w:val="30"/>
          <w:cs/>
        </w:rPr>
        <w:t>ใ</w:t>
      </w:r>
      <w:r w:rsidRPr="00664CF3">
        <w:rPr>
          <w:rFonts w:ascii="Angsana New" w:eastAsia="Calibri" w:hAnsi="Angsana New"/>
          <w:sz w:val="30"/>
          <w:szCs w:val="30"/>
          <w:cs/>
        </w:rPr>
        <w:t>นรายงานของข้าพเจ้า ข้าพเจ้ามีความเป็นอิสระจาก</w:t>
      </w:r>
      <w:r w:rsidR="009937B5" w:rsidRPr="00664CF3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664CF3">
        <w:rPr>
          <w:rFonts w:ascii="Angsana New" w:eastAsia="Calibri" w:hAnsi="Angsana New"/>
          <w:sz w:val="30"/>
          <w:szCs w:val="30"/>
          <w:cs/>
        </w:rPr>
        <w:t>บริษัทตาม</w:t>
      </w:r>
      <w:r w:rsidR="000C346B" w:rsidRPr="00664CF3">
        <w:rPr>
          <w:rFonts w:ascii="Angsana New" w:eastAsia="Calibri" w:hAnsi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0C346B" w:rsidRPr="00664CF3">
        <w:rPr>
          <w:rFonts w:ascii="Angsana New" w:eastAsia="Calibri" w:hAnsi="Angsana New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 w:rsidRPr="00664CF3">
        <w:rPr>
          <w:rFonts w:ascii="Angsana New" w:eastAsia="Calibri" w:hAnsi="Angsana New"/>
          <w:sz w:val="30"/>
          <w:szCs w:val="30"/>
        </w:rPr>
        <w:t xml:space="preserve"> </w:t>
      </w:r>
      <w:r w:rsidRPr="00664CF3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="009937B5" w:rsidRPr="00664CF3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664CF3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664CF3">
        <w:rPr>
          <w:rFonts w:ascii="Angsana New" w:eastAsia="Calibri" w:hAnsi="Angsana New"/>
          <w:sz w:val="30"/>
          <w:szCs w:val="30"/>
        </w:rPr>
        <w:t xml:space="preserve"> </w:t>
      </w:r>
      <w:r w:rsidRPr="00664CF3">
        <w:rPr>
          <w:rFonts w:ascii="Angsana New" w:eastAsia="Calibri" w:hAnsi="Angsana New"/>
          <w:sz w:val="30"/>
          <w:szCs w:val="30"/>
          <w:cs/>
        </w:rPr>
        <w:t xml:space="preserve">ๆ </w:t>
      </w:r>
      <w:r w:rsidR="00D225D5" w:rsidRPr="00664CF3">
        <w:rPr>
          <w:rFonts w:ascii="Angsana New" w:eastAsia="Calibri" w:hAnsi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664CF3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01797A6" w14:textId="010C8A69" w:rsidR="00DA35F0" w:rsidRDefault="00DA35F0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926845B" w14:textId="77777777" w:rsidR="0072572E" w:rsidRPr="00664CF3" w:rsidRDefault="0072572E" w:rsidP="0072572E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72572E" w:rsidRPr="00664CF3" w:rsidSect="0091202C">
          <w:headerReference w:type="default" r:id="rId14"/>
          <w:footerReference w:type="even" r:id="rId15"/>
          <w:footerReference w:type="default" r:id="rId16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5421AD92" w14:textId="77777777" w:rsidR="00F4720C" w:rsidRPr="00664CF3" w:rsidRDefault="00F4720C" w:rsidP="00F4720C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64CF3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  <w:r w:rsidRPr="00664CF3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2B0C9408" w14:textId="77777777" w:rsidR="00F4720C" w:rsidRPr="00664CF3" w:rsidRDefault="00F4720C" w:rsidP="00F4720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1C97B027" w14:textId="77777777" w:rsidR="00F4720C" w:rsidRPr="00664CF3" w:rsidRDefault="00F4720C" w:rsidP="00F4720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664CF3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</w:t>
      </w:r>
      <w:r w:rsidR="006517A0" w:rsidRPr="00664CF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64CF3">
        <w:rPr>
          <w:rFonts w:ascii="Angsana New" w:hAnsi="Angsana New" w:cs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24D9952" w14:textId="77777777" w:rsidR="00F4720C" w:rsidRPr="00664CF3" w:rsidRDefault="00F4720C" w:rsidP="00F4720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5FF8766" w14:textId="77777777" w:rsidR="00F4720C" w:rsidRPr="00664CF3" w:rsidRDefault="00F4720C" w:rsidP="00F4720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664CF3">
        <w:rPr>
          <w:rFonts w:ascii="Angsana New" w:hAnsi="Angsana New" w:cs="Angsana New" w:hint="cs"/>
          <w:sz w:val="30"/>
          <w:szCs w:val="30"/>
          <w:cs/>
        </w:rPr>
        <w:t>จากการพิจารณาและใช้ดุลยพินิจเยี่ยงผู้ประกอบวิชาชีพของข้าพเจ้า ข้าพเจ้าไม่พบว่ามีเรื่องสำคัญในการตรวจสอบที่ต้องนำมาสื่อสารในรายงานของข้าพเจ้า</w:t>
      </w:r>
    </w:p>
    <w:p w14:paraId="66FA3F21" w14:textId="686149BA" w:rsidR="00F4720C" w:rsidRPr="00664CF3" w:rsidRDefault="00F4720C" w:rsidP="00F4720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954B51F" w14:textId="77777777" w:rsidR="0072572E" w:rsidRPr="00664CF3" w:rsidRDefault="0072572E" w:rsidP="007257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  <w:r w:rsidRPr="00664CF3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31B541D3" w14:textId="77777777" w:rsidR="0072572E" w:rsidRPr="00664CF3" w:rsidRDefault="0072572E" w:rsidP="007257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1AB1425" w14:textId="77777777" w:rsidR="0072572E" w:rsidRPr="00664CF3" w:rsidRDefault="0072572E" w:rsidP="0072572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664CF3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664CF3">
        <w:rPr>
          <w:rFonts w:ascii="Angsana New" w:hAnsi="Angsana New"/>
          <w:sz w:val="30"/>
          <w:szCs w:val="30"/>
        </w:rPr>
        <w:t xml:space="preserve"> </w:t>
      </w:r>
      <w:r w:rsidRPr="00664CF3">
        <w:rPr>
          <w:rFonts w:ascii="Angsana New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664CF3">
        <w:rPr>
          <w:rFonts w:ascii="Angsana New" w:hAnsi="Angsana New"/>
          <w:sz w:val="30"/>
          <w:szCs w:val="30"/>
        </w:rPr>
        <w:t xml:space="preserve"> </w:t>
      </w:r>
      <w:r w:rsidRPr="00664CF3">
        <w:rPr>
          <w:rFonts w:ascii="Angsana New" w:hAnsi="Angsana New"/>
          <w:sz w:val="30"/>
          <w:szCs w:val="30"/>
          <w:cs/>
        </w:rPr>
        <w:t>แต่ไม่รวมถึงงบการเงิน</w:t>
      </w:r>
      <w:r w:rsidR="00D22AA2" w:rsidRPr="00664CF3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664CF3">
        <w:rPr>
          <w:rFonts w:ascii="Angsana New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664CF3">
        <w:rPr>
          <w:rFonts w:ascii="Angsana New" w:hAnsi="Angsana New"/>
          <w:sz w:val="30"/>
          <w:szCs w:val="30"/>
        </w:rPr>
        <w:t xml:space="preserve"> </w:t>
      </w:r>
      <w:r w:rsidRPr="00664CF3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B3096C5" w14:textId="77777777" w:rsidR="0072572E" w:rsidRPr="00664CF3" w:rsidRDefault="0072572E" w:rsidP="007257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21500C6" w14:textId="77777777" w:rsidR="00E463B6" w:rsidRPr="00664CF3" w:rsidRDefault="00E463B6" w:rsidP="00E463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64CF3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664CF3">
        <w:rPr>
          <w:rFonts w:asciiTheme="majorBidi" w:hAnsiTheme="majorBidi" w:cstheme="majorBidi"/>
          <w:sz w:val="30"/>
          <w:szCs w:val="30"/>
        </w:rPr>
        <w:t xml:space="preserve"> </w:t>
      </w:r>
    </w:p>
    <w:p w14:paraId="3ACB737D" w14:textId="77777777" w:rsidR="0072572E" w:rsidRPr="00664CF3" w:rsidRDefault="0072572E" w:rsidP="007257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A1A47CC" w14:textId="409E4CBF" w:rsidR="0072572E" w:rsidRPr="00664CF3" w:rsidRDefault="0072572E" w:rsidP="0072572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664CF3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E463B6" w:rsidRPr="00664CF3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="00E74394" w:rsidRPr="00664CF3">
        <w:rPr>
          <w:rFonts w:asciiTheme="majorBidi" w:hAnsiTheme="majorBidi" w:cstheme="majorBidi"/>
          <w:sz w:val="30"/>
          <w:szCs w:val="30"/>
        </w:rPr>
        <w:t xml:space="preserve"> </w:t>
      </w:r>
      <w:r w:rsidRPr="00664CF3">
        <w:rPr>
          <w:rFonts w:ascii="Angsana New" w:eastAsia="Calibri" w:hAnsi="Angsana New"/>
          <w:color w:val="000000"/>
          <w:sz w:val="30"/>
          <w:szCs w:val="30"/>
          <w:cs/>
        </w:rPr>
        <w:t>คือ</w:t>
      </w:r>
      <w:r w:rsidR="00E74394" w:rsidRPr="00664CF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664CF3">
        <w:rPr>
          <w:rFonts w:ascii="Angsana New" w:eastAsia="Calibri" w:hAnsi="Angsana New"/>
          <w:color w:val="000000"/>
          <w:sz w:val="30"/>
          <w:szCs w:val="30"/>
          <w:cs/>
        </w:rPr>
        <w:t>การอ่าน</w:t>
      </w:r>
      <w:r w:rsidRPr="00664CF3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664CF3">
        <w:rPr>
          <w:rFonts w:ascii="Angsana New" w:eastAsia="Calibr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="00D22AA2" w:rsidRPr="00664CF3">
        <w:rPr>
          <w:rFonts w:ascii="Angsana New" w:eastAsia="Calibri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664CF3">
        <w:rPr>
          <w:rFonts w:ascii="Angsana New" w:eastAsia="Calibri" w:hAnsi="Angsana New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664CF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664CF3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664CF3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4D41183A" w14:textId="77777777" w:rsidR="0072572E" w:rsidRPr="00664CF3" w:rsidRDefault="0072572E" w:rsidP="00152EC4">
      <w:pPr>
        <w:pStyle w:val="Ang15"/>
        <w:rPr>
          <w:rFonts w:eastAsia="Calibri"/>
        </w:rPr>
      </w:pPr>
    </w:p>
    <w:p w14:paraId="554B4EF9" w14:textId="77777777" w:rsidR="00152EC4" w:rsidRPr="00664CF3" w:rsidRDefault="00152EC4" w:rsidP="00152EC4">
      <w:pPr>
        <w:pStyle w:val="Ang15"/>
        <w:ind w:left="0"/>
        <w:rPr>
          <w:rFonts w:eastAsia="Calibri"/>
        </w:rPr>
      </w:pPr>
      <w:r w:rsidRPr="00664CF3">
        <w:rPr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56295D2" w14:textId="03B06527" w:rsidR="005977F3" w:rsidRPr="00664CF3" w:rsidRDefault="005977F3">
      <w:pPr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</w:p>
    <w:p w14:paraId="45EBE200" w14:textId="77777777" w:rsidR="00B865F8" w:rsidRPr="00664CF3" w:rsidRDefault="00B865F8">
      <w:pPr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  <w:r w:rsidRPr="00664CF3"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3171B337" w14:textId="1C0D5112" w:rsidR="0072572E" w:rsidRPr="00664CF3" w:rsidRDefault="0072572E" w:rsidP="0072572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64CF3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  <w:r w:rsidR="004359D4" w:rsidRPr="00664CF3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</w:p>
    <w:p w14:paraId="71F502CB" w14:textId="77777777" w:rsidR="0072572E" w:rsidRPr="00664CF3" w:rsidRDefault="0072572E" w:rsidP="00152EC4">
      <w:pPr>
        <w:pStyle w:val="Ang15"/>
        <w:jc w:val="left"/>
        <w:rPr>
          <w:rFonts w:eastAsia="Calibri"/>
        </w:rPr>
      </w:pPr>
    </w:p>
    <w:p w14:paraId="5F792054" w14:textId="77777777" w:rsidR="0072572E" w:rsidRPr="00664CF3" w:rsidRDefault="0072572E" w:rsidP="0072572E">
      <w:pPr>
        <w:jc w:val="thaiDistribute"/>
        <w:rPr>
          <w:rFonts w:ascii="Angsana New" w:eastAsia="Calibri" w:hAnsi="Angsana New"/>
          <w:sz w:val="30"/>
          <w:szCs w:val="30"/>
        </w:rPr>
      </w:pPr>
      <w:r w:rsidRPr="00664CF3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="00E463B6" w:rsidRPr="00664CF3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664CF3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D22AA2" w:rsidRPr="00664CF3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664CF3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4DA16A6" w14:textId="121A7E85" w:rsidR="00CD1A7B" w:rsidRPr="00664CF3" w:rsidRDefault="00CD1A7B">
      <w:pPr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7DA3B9DD" w14:textId="77777777" w:rsidR="0072572E" w:rsidRPr="00664CF3" w:rsidRDefault="0072572E" w:rsidP="0072572E">
      <w:pPr>
        <w:jc w:val="thaiDistribute"/>
        <w:rPr>
          <w:rFonts w:ascii="Angsana New" w:eastAsia="Calibri" w:hAnsi="Angsana New"/>
          <w:sz w:val="30"/>
          <w:szCs w:val="30"/>
        </w:rPr>
      </w:pPr>
      <w:r w:rsidRPr="00664CF3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="00E463B6" w:rsidRPr="00664CF3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664CF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64CF3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E463B6" w:rsidRPr="00664CF3">
        <w:rPr>
          <w:rFonts w:asciiTheme="majorBidi" w:eastAsia="Calibri" w:hAnsiTheme="majorBidi" w:cstheme="majorBidi"/>
          <w:sz w:val="30"/>
          <w:szCs w:val="30"/>
          <w:cs/>
        </w:rPr>
        <w:t>กลุ่ม</w:t>
      </w:r>
      <w:r w:rsidRPr="00664CF3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="00C6620D" w:rsidRPr="00664CF3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664CF3">
        <w:rPr>
          <w:rFonts w:ascii="Angsana New" w:eastAsia="Calibri" w:hAnsi="Angsana New" w:hint="cs"/>
          <w:sz w:val="30"/>
          <w:szCs w:val="30"/>
          <w:cs/>
        </w:rPr>
        <w:t>ในการดำเนินงานต่อเนื่อง</w:t>
      </w:r>
      <w:r w:rsidRPr="00664CF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64CF3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664CF3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664CF3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664CF3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664CF3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D22AA2" w:rsidRPr="00664CF3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664CF3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664CF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64CF3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D1E5224" w14:textId="77777777" w:rsidR="0072572E" w:rsidRPr="00664CF3" w:rsidRDefault="0072572E" w:rsidP="00152EC4">
      <w:pPr>
        <w:pStyle w:val="Ang15"/>
        <w:rPr>
          <w:rFonts w:eastAsia="Calibri"/>
        </w:rPr>
      </w:pPr>
    </w:p>
    <w:p w14:paraId="5F41F67C" w14:textId="3DF2A3A4" w:rsidR="0072572E" w:rsidRPr="00664CF3" w:rsidRDefault="0072572E" w:rsidP="0072572E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  <w:r w:rsidRPr="00664CF3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193FCF" w:rsidRPr="00664CF3">
        <w:rPr>
          <w:rFonts w:ascii="Angsana New" w:eastAsia="Calibri" w:hAnsi="Angsana New"/>
          <w:sz w:val="30"/>
          <w:szCs w:val="30"/>
          <w:cs/>
        </w:rPr>
        <w:t>กำกับ</w:t>
      </w:r>
      <w:r w:rsidRPr="00664CF3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D22AA2" w:rsidRPr="00664CF3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664CF3">
        <w:rPr>
          <w:rFonts w:ascii="Angsana New" w:hAnsi="Angsana New"/>
          <w:sz w:val="30"/>
          <w:szCs w:val="30"/>
          <w:cs/>
        </w:rPr>
        <w:t>บริษัท</w:t>
      </w:r>
    </w:p>
    <w:p w14:paraId="0099D0DC" w14:textId="77777777" w:rsidR="0072572E" w:rsidRPr="00664CF3" w:rsidRDefault="0072572E" w:rsidP="00F4720C">
      <w:pPr>
        <w:pStyle w:val="Ang15"/>
      </w:pPr>
    </w:p>
    <w:p w14:paraId="27EE4B49" w14:textId="77777777" w:rsidR="0072572E" w:rsidRPr="00664CF3" w:rsidRDefault="0072572E" w:rsidP="0072572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664CF3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D22AA2" w:rsidRPr="00664CF3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7BCAEE4F" w14:textId="77777777" w:rsidR="0072572E" w:rsidRPr="00664CF3" w:rsidRDefault="0072572E" w:rsidP="00152EC4">
      <w:pPr>
        <w:pStyle w:val="Ang15"/>
        <w:rPr>
          <w:rFonts w:eastAsia="Calibri"/>
        </w:rPr>
      </w:pPr>
    </w:p>
    <w:p w14:paraId="33253A48" w14:textId="77777777" w:rsidR="0072572E" w:rsidRPr="00664CF3" w:rsidRDefault="0072572E" w:rsidP="0072572E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664CF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E463B6" w:rsidRPr="00664CF3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664CF3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664CF3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</w:t>
      </w:r>
      <w:r w:rsidR="00D22AA2" w:rsidRPr="00664CF3">
        <w:rPr>
          <w:rFonts w:ascii="Angsana New" w:hAnsi="Angsana New" w:hint="cs"/>
          <w:sz w:val="30"/>
          <w:szCs w:val="30"/>
          <w:cs/>
        </w:rPr>
        <w:t>จากการใช้งบการเงิน</w:t>
      </w:r>
      <w:r w:rsidR="00E463B6" w:rsidRPr="00664CF3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664CF3">
        <w:rPr>
          <w:rFonts w:ascii="Angsana New" w:hAnsi="Angsana New"/>
          <w:sz w:val="30"/>
          <w:szCs w:val="30"/>
          <w:cs/>
        </w:rPr>
        <w:t>เหล่านี้</w:t>
      </w:r>
    </w:p>
    <w:p w14:paraId="3639BBD7" w14:textId="3B010BDA" w:rsidR="005E36EC" w:rsidRPr="00664CF3" w:rsidRDefault="0072572E" w:rsidP="00152EC4">
      <w:pPr>
        <w:pStyle w:val="Ang15"/>
        <w:rPr>
          <w:rtl/>
          <w:cs/>
        </w:rPr>
      </w:pPr>
      <w:r w:rsidRPr="00664CF3">
        <w:rPr>
          <w:rtl/>
          <w:cs/>
        </w:rPr>
        <w:t xml:space="preserve"> </w:t>
      </w:r>
    </w:p>
    <w:p w14:paraId="323074C0" w14:textId="77777777" w:rsidR="005E36EC" w:rsidRPr="00664CF3" w:rsidRDefault="005E36EC">
      <w:pPr>
        <w:spacing w:line="240" w:lineRule="auto"/>
        <w:rPr>
          <w:rFonts w:ascii="Angsana New" w:hAnsi="Angsana New"/>
          <w:sz w:val="30"/>
          <w:szCs w:val="30"/>
          <w:rtl/>
          <w:cs/>
        </w:rPr>
      </w:pPr>
      <w:r w:rsidRPr="00664CF3">
        <w:rPr>
          <w:rFonts w:cs="Times New Roman"/>
          <w:rtl/>
          <w:lang w:bidi="ar-SA"/>
        </w:rPr>
        <w:br w:type="page"/>
      </w:r>
    </w:p>
    <w:p w14:paraId="5FE7FF38" w14:textId="77777777" w:rsidR="0072572E" w:rsidRPr="00664CF3" w:rsidRDefault="0072572E" w:rsidP="0072572E">
      <w:pPr>
        <w:jc w:val="thaiDistribute"/>
        <w:rPr>
          <w:rFonts w:ascii="Angsana New" w:hAnsi="Angsana New"/>
          <w:sz w:val="30"/>
          <w:szCs w:val="30"/>
        </w:rPr>
      </w:pPr>
      <w:r w:rsidRPr="00664CF3">
        <w:rPr>
          <w:rFonts w:ascii="Angsana New" w:eastAsia="Calibri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236F88F" w14:textId="7CA87409" w:rsidR="0072572E" w:rsidRPr="00664CF3" w:rsidRDefault="0072572E" w:rsidP="00BE05D9">
      <w:pPr>
        <w:numPr>
          <w:ilvl w:val="0"/>
          <w:numId w:val="12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664CF3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D22AA2" w:rsidRPr="00664CF3">
        <w:rPr>
          <w:rFonts w:ascii="Angsana New" w:eastAsia="Calibri" w:hAnsi="Angsana New" w:hint="cs"/>
          <w:sz w:val="30"/>
          <w:szCs w:val="30"/>
          <w:cs/>
        </w:rPr>
        <w:t>รวมและ</w:t>
      </w:r>
      <w:r w:rsidR="001465B7" w:rsidRPr="00664CF3">
        <w:rPr>
          <w:rFonts w:ascii="Angsana New" w:eastAsia="Calibri" w:hAnsi="Angsana New"/>
          <w:sz w:val="30"/>
          <w:szCs w:val="30"/>
        </w:rPr>
        <w:br/>
      </w:r>
      <w:r w:rsidR="00D22AA2" w:rsidRPr="00664CF3">
        <w:rPr>
          <w:rFonts w:ascii="Angsana New" w:eastAsia="Calibri" w:hAnsi="Angsana New" w:hint="cs"/>
          <w:sz w:val="30"/>
          <w:szCs w:val="30"/>
          <w:cs/>
        </w:rPr>
        <w:t>งบการเงินเฉพาะกิจการ</w:t>
      </w:r>
      <w:r w:rsidRPr="00664CF3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664CF3">
        <w:rPr>
          <w:rFonts w:ascii="Angsana New" w:hAnsi="Angsana New"/>
          <w:sz w:val="30"/>
          <w:szCs w:val="30"/>
          <w:cs/>
        </w:rPr>
        <w:t>ายใน</w:t>
      </w:r>
    </w:p>
    <w:p w14:paraId="71EA7165" w14:textId="77777777" w:rsidR="0072572E" w:rsidRPr="00664CF3" w:rsidRDefault="0072572E" w:rsidP="00BE05D9">
      <w:pPr>
        <w:numPr>
          <w:ilvl w:val="0"/>
          <w:numId w:val="12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664CF3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D22AA2" w:rsidRPr="00664CF3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664CF3">
        <w:rPr>
          <w:rFonts w:ascii="Angsana New" w:hAnsi="Angsana New"/>
          <w:sz w:val="30"/>
          <w:szCs w:val="30"/>
          <w:cs/>
        </w:rPr>
        <w:t>บริษัท</w:t>
      </w:r>
    </w:p>
    <w:p w14:paraId="4A0D1BAA" w14:textId="77777777" w:rsidR="0072572E" w:rsidRPr="00664CF3" w:rsidRDefault="0072572E" w:rsidP="00BE05D9">
      <w:pPr>
        <w:numPr>
          <w:ilvl w:val="0"/>
          <w:numId w:val="12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664CF3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664CF3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D256A12" w14:textId="46B649B5" w:rsidR="0072572E" w:rsidRPr="00664CF3" w:rsidRDefault="0072572E" w:rsidP="00BE05D9">
      <w:pPr>
        <w:numPr>
          <w:ilvl w:val="0"/>
          <w:numId w:val="12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116FD" w:rsidRPr="00664CF3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664CF3">
        <w:rPr>
          <w:rFonts w:ascii="Angsana New" w:hAnsi="Angsana New"/>
          <w:sz w:val="30"/>
          <w:szCs w:val="30"/>
          <w:cs/>
        </w:rPr>
        <w:t xml:space="preserve">บริษัทในการดำเนินงานต่อเนื่องหรือไม่ </w:t>
      </w:r>
      <w:r w:rsidR="00033483" w:rsidRPr="00664CF3">
        <w:rPr>
          <w:rFonts w:ascii="Angsana New" w:hAnsi="Angsana New"/>
          <w:sz w:val="30"/>
          <w:szCs w:val="30"/>
        </w:rPr>
        <w:br/>
      </w:r>
      <w:r w:rsidRPr="00664CF3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664CF3">
        <w:rPr>
          <w:rFonts w:ascii="Angsana New" w:hAnsi="Angsana New" w:hint="cs"/>
          <w:sz w:val="30"/>
          <w:szCs w:val="30"/>
          <w:cs/>
        </w:rPr>
        <w:t xml:space="preserve"> </w:t>
      </w:r>
      <w:r w:rsidRPr="00664CF3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664CF3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664CF3">
        <w:rPr>
          <w:rFonts w:ascii="Angsana New" w:hAnsi="Angsana New"/>
          <w:sz w:val="30"/>
          <w:szCs w:val="30"/>
          <w:cs/>
        </w:rPr>
        <w:t>ถึงการเปิดเผย</w:t>
      </w:r>
      <w:r w:rsidRPr="00664CF3">
        <w:rPr>
          <w:rFonts w:ascii="Angsana New" w:hAnsi="Angsana New" w:hint="cs"/>
          <w:sz w:val="30"/>
          <w:szCs w:val="30"/>
          <w:cs/>
        </w:rPr>
        <w:t>ข้อมูล</w:t>
      </w:r>
      <w:r w:rsidRPr="00664CF3">
        <w:rPr>
          <w:rFonts w:ascii="Angsana New" w:hAnsi="Angsana New"/>
          <w:sz w:val="30"/>
          <w:szCs w:val="30"/>
          <w:cs/>
        </w:rPr>
        <w:t>ในงบการเงิน</w:t>
      </w:r>
      <w:r w:rsidR="00E463B6" w:rsidRPr="00664CF3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664CF3">
        <w:rPr>
          <w:rFonts w:ascii="Angsana New" w:hAnsi="Angsana New"/>
          <w:sz w:val="30"/>
          <w:szCs w:val="30"/>
          <w:cs/>
        </w:rPr>
        <w:t>ที่เกี่ยวข้อง</w:t>
      </w:r>
      <w:r w:rsidRPr="00664CF3">
        <w:rPr>
          <w:rFonts w:ascii="Angsana New" w:hAnsi="Angsana New" w:hint="cs"/>
          <w:sz w:val="30"/>
          <w:szCs w:val="30"/>
          <w:cs/>
        </w:rPr>
        <w:t xml:space="preserve"> </w:t>
      </w:r>
      <w:r w:rsidRPr="00664CF3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664CF3">
        <w:rPr>
          <w:rFonts w:ascii="Angsana New" w:hAnsi="Angsana New" w:hint="cs"/>
          <w:sz w:val="30"/>
          <w:szCs w:val="30"/>
          <w:cs/>
        </w:rPr>
        <w:t>ข้อมูล</w:t>
      </w:r>
      <w:r w:rsidRPr="00664CF3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E463B6" w:rsidRPr="00664CF3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664CF3">
        <w:rPr>
          <w:rFonts w:ascii="Angsana New" w:hAnsi="Angsana New"/>
          <w:sz w:val="30"/>
          <w:szCs w:val="30"/>
          <w:cs/>
        </w:rPr>
        <w:t>บริษัท</w:t>
      </w:r>
      <w:r w:rsidR="00F116FD" w:rsidRPr="00664CF3">
        <w:rPr>
          <w:rFonts w:ascii="Angsana New" w:hAnsi="Angsana New" w:hint="cs"/>
          <w:sz w:val="30"/>
          <w:szCs w:val="30"/>
          <w:cs/>
        </w:rPr>
        <w:t>และบริษัท</w:t>
      </w:r>
      <w:r w:rsidRPr="00664CF3">
        <w:rPr>
          <w:rFonts w:ascii="Angsana New" w:hAnsi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3F62E638" w14:textId="77777777" w:rsidR="0072572E" w:rsidRPr="00664CF3" w:rsidRDefault="0072572E" w:rsidP="00BE05D9">
      <w:pPr>
        <w:numPr>
          <w:ilvl w:val="0"/>
          <w:numId w:val="12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E463B6" w:rsidRPr="00664CF3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664CF3">
        <w:rPr>
          <w:rFonts w:ascii="Angsana New" w:hAnsi="Angsana New"/>
          <w:sz w:val="30"/>
          <w:szCs w:val="30"/>
          <w:cs/>
        </w:rPr>
        <w:t>โดยรวม รวมถึงการเปิดเผย</w:t>
      </w:r>
      <w:r w:rsidRPr="00664CF3">
        <w:rPr>
          <w:rFonts w:ascii="Angsana New" w:hAnsi="Angsana New" w:hint="cs"/>
          <w:sz w:val="30"/>
          <w:szCs w:val="30"/>
          <w:cs/>
        </w:rPr>
        <w:t>ข้อมูล</w:t>
      </w:r>
      <w:r w:rsidRPr="00664CF3">
        <w:rPr>
          <w:rFonts w:ascii="Angsana New" w:hAnsi="Angsana New"/>
          <w:sz w:val="30"/>
          <w:szCs w:val="30"/>
          <w:cs/>
        </w:rPr>
        <w:t>ว่างบการเงิน</w:t>
      </w:r>
      <w:r w:rsidR="00E463B6" w:rsidRPr="00664CF3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664CF3">
        <w:rPr>
          <w:rFonts w:ascii="Angsana New" w:hAnsi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664CF3">
        <w:rPr>
          <w:rFonts w:ascii="Angsana New" w:hAnsi="Angsana New" w:hint="cs"/>
          <w:sz w:val="30"/>
          <w:szCs w:val="30"/>
          <w:cs/>
        </w:rPr>
        <w:t>หรือไม่</w:t>
      </w:r>
      <w:r w:rsidRPr="00664CF3">
        <w:rPr>
          <w:rFonts w:ascii="Angsana New" w:hAnsi="Angsana New"/>
          <w:sz w:val="30"/>
          <w:szCs w:val="30"/>
          <w:cs/>
        </w:rPr>
        <w:t xml:space="preserve">   </w:t>
      </w:r>
    </w:p>
    <w:p w14:paraId="5026B63A" w14:textId="2F52A938" w:rsidR="00E463B6" w:rsidRPr="00664CF3" w:rsidRDefault="00D17671" w:rsidP="00BE05D9">
      <w:pPr>
        <w:numPr>
          <w:ilvl w:val="0"/>
          <w:numId w:val="12"/>
        </w:numPr>
        <w:spacing w:line="240" w:lineRule="auto"/>
        <w:ind w:left="562" w:hanging="562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64CF3">
        <w:rPr>
          <w:rFonts w:asciiTheme="majorBidi" w:hAnsiTheme="majorBidi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E463B6" w:rsidRPr="00664CF3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r w:rsidRPr="00664CF3">
        <w:rPr>
          <w:rFonts w:asciiTheme="majorBidi" w:hAnsiTheme="majorBidi"/>
          <w:sz w:val="30"/>
          <w:szCs w:val="30"/>
          <w:cs/>
        </w:rPr>
        <w:t>หน่วย</w:t>
      </w:r>
      <w:r w:rsidR="00E463B6" w:rsidRPr="00664CF3">
        <w:rPr>
          <w:rFonts w:asciiTheme="majorBidi" w:hAnsiTheme="majorBidi" w:cstheme="majorBidi"/>
          <w:sz w:val="30"/>
          <w:szCs w:val="30"/>
          <w:cs/>
        </w:rPr>
        <w:t>ธุรกิจภายในกลุ่มบริษัทเพื่อ</w:t>
      </w:r>
      <w:r w:rsidRPr="00664CF3">
        <w:rPr>
          <w:rFonts w:asciiTheme="majorBidi" w:hAnsiTheme="majorBidi"/>
          <w:sz w:val="30"/>
          <w:szCs w:val="30"/>
          <w:cs/>
        </w:rPr>
        <w:t>ใช้เป็นเกณฑ์ในการ</w:t>
      </w:r>
      <w:r w:rsidR="00E463B6" w:rsidRPr="00664CF3">
        <w:rPr>
          <w:rFonts w:asciiTheme="majorBidi" w:hAnsiTheme="majorBidi" w:cstheme="majorBidi"/>
          <w:sz w:val="30"/>
          <w:szCs w:val="30"/>
          <w:cs/>
        </w:rPr>
        <w:t>แสดงความเห็นต่องบการเงินรวม</w:t>
      </w:r>
      <w:r w:rsidRPr="00664CF3">
        <w:rPr>
          <w:rFonts w:asciiTheme="majorBidi" w:hAnsiTheme="majorBidi"/>
          <w:sz w:val="30"/>
          <w:szCs w:val="30"/>
          <w:cs/>
        </w:rPr>
        <w:t>ของกลุ่มบริษัท</w:t>
      </w:r>
      <w:r w:rsidR="00E463B6" w:rsidRPr="00664CF3">
        <w:rPr>
          <w:rFonts w:asciiTheme="majorBidi" w:hAnsiTheme="majorBidi" w:cstheme="majorBidi"/>
          <w:sz w:val="30"/>
          <w:szCs w:val="30"/>
        </w:rPr>
        <w:t xml:space="preserve"> </w:t>
      </w:r>
      <w:r w:rsidR="00E463B6" w:rsidRPr="00664CF3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</w:t>
      </w:r>
      <w:r w:rsidRPr="00664CF3">
        <w:rPr>
          <w:rFonts w:asciiTheme="majorBidi" w:hAnsiTheme="majorBidi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E463B6" w:rsidRPr="00664CF3">
        <w:rPr>
          <w:rFonts w:asciiTheme="majorBidi" w:hAnsiTheme="majorBidi" w:cstheme="majorBidi"/>
          <w:sz w:val="30"/>
          <w:szCs w:val="30"/>
          <w:cs/>
        </w:rPr>
        <w:t>ตรวจสอบกลุ่มบริษัท</w:t>
      </w:r>
      <w:r w:rsidR="00E463B6" w:rsidRPr="00664CF3">
        <w:rPr>
          <w:rFonts w:asciiTheme="majorBidi" w:hAnsiTheme="majorBidi" w:cstheme="majorBidi"/>
          <w:sz w:val="30"/>
          <w:szCs w:val="30"/>
        </w:rPr>
        <w:t xml:space="preserve"> </w:t>
      </w:r>
      <w:r w:rsidR="00E463B6" w:rsidRPr="00664CF3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="00E463B6" w:rsidRPr="00664CF3">
        <w:rPr>
          <w:rFonts w:asciiTheme="majorBidi" w:hAnsiTheme="majorBidi" w:cstheme="majorBidi"/>
          <w:sz w:val="30"/>
          <w:szCs w:val="30"/>
        </w:rPr>
        <w:t xml:space="preserve"> </w:t>
      </w:r>
    </w:p>
    <w:p w14:paraId="7984C30C" w14:textId="2AEA7570" w:rsidR="005E36EC" w:rsidRPr="00664CF3" w:rsidRDefault="005E36EC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664CF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4835ECF" w14:textId="77777777" w:rsidR="0072572E" w:rsidRPr="00664CF3" w:rsidRDefault="0072572E" w:rsidP="0072572E">
      <w:pPr>
        <w:jc w:val="thaiDistribute"/>
        <w:rPr>
          <w:rFonts w:ascii="Angsana New" w:hAnsi="Angsana New"/>
          <w:sz w:val="30"/>
          <w:szCs w:val="30"/>
        </w:rPr>
      </w:pPr>
      <w:r w:rsidRPr="00664CF3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Pr="00664CF3">
        <w:rPr>
          <w:rFonts w:ascii="Angsana New" w:eastAsia="Calibri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664CF3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664CF3">
        <w:rPr>
          <w:rFonts w:ascii="Angsana New" w:eastAsia="Calibri" w:hAnsi="Angsana New" w:hint="cs"/>
          <w:sz w:val="30"/>
          <w:szCs w:val="30"/>
          <w:cs/>
        </w:rPr>
        <w:t>หาก</w:t>
      </w:r>
      <w:r w:rsidRPr="00664CF3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664CF3">
        <w:rPr>
          <w:rFonts w:ascii="Angsana New" w:hAnsi="Angsana New"/>
          <w:sz w:val="30"/>
          <w:szCs w:val="30"/>
          <w:cs/>
        </w:rPr>
        <w:t>งข้าพเจ้า</w:t>
      </w:r>
    </w:p>
    <w:p w14:paraId="6ED9251B" w14:textId="77777777" w:rsidR="0072572E" w:rsidRPr="00664CF3" w:rsidRDefault="0072572E" w:rsidP="00152EC4">
      <w:pPr>
        <w:pStyle w:val="Ang15"/>
      </w:pPr>
    </w:p>
    <w:p w14:paraId="4025E211" w14:textId="7B0C751E" w:rsidR="005977F3" w:rsidRPr="00664CF3" w:rsidRDefault="0072572E" w:rsidP="00AA4755">
      <w:pPr>
        <w:jc w:val="thaiDistribute"/>
        <w:rPr>
          <w:rFonts w:ascii="Angsana New" w:eastAsia="Calibri" w:hAnsi="Angsana New"/>
          <w:sz w:val="30"/>
          <w:szCs w:val="30"/>
        </w:rPr>
      </w:pPr>
      <w:r w:rsidRPr="00664CF3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86477F" w:rsidRPr="00664CF3">
        <w:rPr>
          <w:rFonts w:ascii="Angsana New" w:eastAsia="Calibri" w:hAnsi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27F5ED72" w14:textId="77777777" w:rsidR="005E36EC" w:rsidRPr="00664CF3" w:rsidRDefault="005E36EC" w:rsidP="00AA4755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27E08410" w14:textId="4269C597" w:rsidR="00DF5A46" w:rsidRPr="00664CF3" w:rsidRDefault="00DF5A46" w:rsidP="00DF5A46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  <w:r w:rsidRPr="00664CF3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664CF3">
        <w:rPr>
          <w:rFonts w:ascii="Angsana New" w:hAnsi="Angsana New"/>
          <w:sz w:val="30"/>
          <w:szCs w:val="30"/>
        </w:rPr>
        <w:br/>
      </w:r>
      <w:r w:rsidRPr="00664CF3">
        <w:rPr>
          <w:rFonts w:ascii="Angsana New" w:hAnsi="Angsana New"/>
          <w:sz w:val="30"/>
          <w:szCs w:val="30"/>
          <w:cs/>
        </w:rPr>
        <w:t>งบการเงิน</w:t>
      </w:r>
      <w:r w:rsidRPr="00664CF3">
        <w:rPr>
          <w:rFonts w:asciiTheme="majorBidi" w:hAnsiTheme="majorBidi" w:cstheme="majorBidi"/>
          <w:spacing w:val="-2"/>
          <w:sz w:val="30"/>
          <w:szCs w:val="30"/>
          <w:cs/>
        </w:rPr>
        <w:t>รวมและงบการเงินเฉพาะกิจการ</w:t>
      </w:r>
      <w:r w:rsidRPr="00664CF3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902FB0" w:rsidRPr="00664CF3">
        <w:rPr>
          <w:rFonts w:ascii="Angsana New" w:hAnsi="Angsana New"/>
          <w:sz w:val="30"/>
          <w:szCs w:val="30"/>
        </w:rPr>
        <w:t xml:space="preserve"> </w:t>
      </w:r>
      <w:r w:rsidRPr="00664CF3">
        <w:rPr>
          <w:rFonts w:ascii="Angsana New" w:hAnsi="Angsana New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D778558" w14:textId="085E73BB" w:rsidR="00F4720C" w:rsidRPr="00664CF3" w:rsidRDefault="00F4720C" w:rsidP="008109E0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67A9FACA" w14:textId="77777777" w:rsidR="0072572E" w:rsidRPr="00664CF3" w:rsidRDefault="0072572E" w:rsidP="0072572E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</w:p>
    <w:p w14:paraId="7F07029A" w14:textId="77777777" w:rsidR="0072572E" w:rsidRPr="00664CF3" w:rsidRDefault="0072572E" w:rsidP="0072572E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</w:p>
    <w:p w14:paraId="38B5FE6A" w14:textId="77777777" w:rsidR="0072572E" w:rsidRPr="00664CF3" w:rsidRDefault="0072572E" w:rsidP="0072572E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  <w:cs/>
        </w:rPr>
      </w:pPr>
    </w:p>
    <w:p w14:paraId="38EDE87F" w14:textId="2F294356" w:rsidR="0072572E" w:rsidRPr="00664CF3" w:rsidRDefault="0072572E" w:rsidP="0072572E">
      <w:pPr>
        <w:jc w:val="both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/>
          <w:sz w:val="30"/>
          <w:szCs w:val="30"/>
        </w:rPr>
        <w:t>(</w:t>
      </w:r>
      <w:r w:rsidR="00902FB0" w:rsidRPr="00664CF3">
        <w:rPr>
          <w:rFonts w:ascii="Angsana New" w:hAnsi="Angsana New"/>
          <w:sz w:val="30"/>
          <w:szCs w:val="30"/>
          <w:cs/>
        </w:rPr>
        <w:t>ธัญลักษณ์ เกตุแก้ว</w:t>
      </w:r>
      <w:r w:rsidRPr="00664CF3">
        <w:rPr>
          <w:rFonts w:ascii="Angsana New" w:hAnsi="Angsana New"/>
          <w:sz w:val="30"/>
          <w:szCs w:val="30"/>
        </w:rPr>
        <w:t>)</w:t>
      </w:r>
    </w:p>
    <w:p w14:paraId="19FD2EA0" w14:textId="77777777" w:rsidR="0072572E" w:rsidRPr="00664CF3" w:rsidRDefault="0072572E" w:rsidP="0072572E">
      <w:pPr>
        <w:jc w:val="both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0F2657A" w14:textId="2AF488B5" w:rsidR="0072572E" w:rsidRPr="00664CF3" w:rsidRDefault="0072572E" w:rsidP="0072572E">
      <w:pPr>
        <w:jc w:val="both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036DD3">
        <w:rPr>
          <w:rFonts w:ascii="Angsana New" w:hAnsi="Angsana New"/>
          <w:sz w:val="30"/>
          <w:szCs w:val="30"/>
          <w:lang w:val="en-US"/>
        </w:rPr>
        <w:t>8179</w:t>
      </w:r>
    </w:p>
    <w:p w14:paraId="0E2BB963" w14:textId="77777777" w:rsidR="0072572E" w:rsidRPr="00664CF3" w:rsidRDefault="0072572E" w:rsidP="0072572E">
      <w:pPr>
        <w:jc w:val="both"/>
        <w:rPr>
          <w:rFonts w:ascii="Angsana New" w:hAnsi="Angsana New"/>
        </w:rPr>
      </w:pPr>
    </w:p>
    <w:p w14:paraId="3E73CA0E" w14:textId="77777777" w:rsidR="0072572E" w:rsidRPr="00664CF3" w:rsidRDefault="0072572E" w:rsidP="0072572E">
      <w:pPr>
        <w:jc w:val="both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B1B52AD" w14:textId="77777777" w:rsidR="0072572E" w:rsidRPr="00664CF3" w:rsidRDefault="0072572E" w:rsidP="0072572E">
      <w:pPr>
        <w:jc w:val="both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23F9DA6" w14:textId="4B5FB19D" w:rsidR="0072572E" w:rsidRPr="00664CF3" w:rsidRDefault="00036DD3" w:rsidP="0072572E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>19</w:t>
      </w:r>
      <w:r w:rsidR="00227BCE" w:rsidRPr="00664CF3">
        <w:rPr>
          <w:rFonts w:ascii="Angsana New" w:hAnsi="Angsana New"/>
          <w:sz w:val="30"/>
          <w:szCs w:val="30"/>
          <w:lang w:val="en-US"/>
        </w:rPr>
        <w:t xml:space="preserve"> </w:t>
      </w:r>
      <w:r w:rsidR="00033483" w:rsidRPr="00664CF3">
        <w:rPr>
          <w:rFonts w:ascii="Angsana New" w:hAnsi="Angsana New" w:hint="cs"/>
          <w:sz w:val="30"/>
          <w:szCs w:val="30"/>
          <w:cs/>
          <w:lang w:val="en-US"/>
        </w:rPr>
        <w:t>กุมภาพันธ์</w:t>
      </w:r>
      <w:r w:rsidR="006064A9" w:rsidRPr="00664CF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2569</w:t>
      </w:r>
    </w:p>
    <w:p w14:paraId="03FC991C" w14:textId="4128C646" w:rsidR="00D87DA9" w:rsidRPr="005E34DC" w:rsidRDefault="00D87DA9" w:rsidP="00DA35F0">
      <w:pPr>
        <w:tabs>
          <w:tab w:val="left" w:pos="1555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sectPr w:rsidR="00D87DA9" w:rsidRPr="005E34DC" w:rsidSect="00C915A1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aperSrc w:first="7" w:other="7"/>
      <w:pgNumType w:start="2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F2990" w14:textId="77777777" w:rsidR="007405A5" w:rsidRDefault="007405A5">
      <w:r>
        <w:separator/>
      </w:r>
    </w:p>
  </w:endnote>
  <w:endnote w:type="continuationSeparator" w:id="0">
    <w:p w14:paraId="1BDA45DE" w14:textId="77777777" w:rsidR="007405A5" w:rsidRDefault="00740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F720B" w14:textId="4CA8DC79" w:rsidR="00E42A4A" w:rsidRDefault="00E42A4A" w:rsidP="00B95AA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36DD3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3E26ED82" w14:textId="77777777" w:rsidR="00E42A4A" w:rsidRDefault="00E42A4A" w:rsidP="00B95AA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9688B" w14:textId="77777777" w:rsidR="00E42A4A" w:rsidRPr="0024253B" w:rsidRDefault="00E42A4A" w:rsidP="00E041F2">
    <w:pPr>
      <w:pStyle w:val="Footer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59213" w14:textId="105B7001" w:rsidR="00E42A4A" w:rsidRDefault="00E42A4A" w:rsidP="00B95AA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36DD3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5E41C8CE" w14:textId="77777777" w:rsidR="00E42A4A" w:rsidRDefault="00E42A4A" w:rsidP="00B95AAF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49C73" w14:textId="77777777" w:rsidR="00E42A4A" w:rsidRPr="0024253B" w:rsidRDefault="00E42A4A" w:rsidP="00E041F2">
    <w:pPr>
      <w:pStyle w:val="Footer"/>
      <w:jc w:val="center"/>
      <w:rPr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75517" w14:textId="01FDDE43" w:rsidR="00E42A4A" w:rsidRPr="00013021" w:rsidRDefault="00E42A4A" w:rsidP="006045BA">
    <w:pPr>
      <w:pStyle w:val="Footer"/>
      <w:jc w:val="center"/>
      <w:rPr>
        <w:rFonts w:ascii="Angsana New" w:hAnsi="Angsana New"/>
        <w:sz w:val="30"/>
        <w:szCs w:val="30"/>
      </w:rPr>
    </w:pPr>
    <w:r w:rsidRPr="00013021">
      <w:rPr>
        <w:rFonts w:ascii="Angsana New" w:hAnsi="Angsana New"/>
        <w:sz w:val="30"/>
        <w:szCs w:val="30"/>
      </w:rPr>
      <w:fldChar w:fldCharType="begin"/>
    </w:r>
    <w:r w:rsidRPr="00013021">
      <w:rPr>
        <w:rFonts w:ascii="Angsana New" w:hAnsi="Angsana New"/>
        <w:sz w:val="30"/>
        <w:szCs w:val="30"/>
      </w:rPr>
      <w:instrText xml:space="preserve"> PAGE   \* MERGEFORMAT </w:instrText>
    </w:r>
    <w:r w:rsidRPr="00013021">
      <w:rPr>
        <w:rFonts w:ascii="Angsana New" w:hAnsi="Angsana New"/>
        <w:sz w:val="30"/>
        <w:szCs w:val="30"/>
      </w:rPr>
      <w:fldChar w:fldCharType="separate"/>
    </w:r>
    <w:r w:rsidRPr="00013021">
      <w:rPr>
        <w:rFonts w:ascii="Angsana New" w:hAnsi="Angsana New"/>
        <w:noProof/>
        <w:sz w:val="30"/>
        <w:szCs w:val="30"/>
      </w:rPr>
      <w:t>8</w:t>
    </w:r>
    <w:r w:rsidR="00036DD3">
      <w:rPr>
        <w:rFonts w:ascii="Angsana New" w:hAnsi="Angsana New"/>
        <w:noProof/>
        <w:sz w:val="30"/>
        <w:szCs w:val="30"/>
        <w:lang w:val="en-US"/>
      </w:rPr>
      <w:t>0</w:t>
    </w:r>
    <w:r w:rsidRPr="00013021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8DC1F" w14:textId="77777777" w:rsidR="007405A5" w:rsidRDefault="007405A5">
      <w:r>
        <w:separator/>
      </w:r>
    </w:p>
  </w:footnote>
  <w:footnote w:type="continuationSeparator" w:id="0">
    <w:p w14:paraId="483C6669" w14:textId="77777777" w:rsidR="007405A5" w:rsidRDefault="00740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1487B" w14:textId="513FCEAD" w:rsidR="00E42A4A" w:rsidRPr="00B202BC" w:rsidRDefault="00E42A4A" w:rsidP="00B202BC">
    <w:pPr>
      <w:pStyle w:val="Header"/>
      <w:spacing w:line="240" w:lineRule="auto"/>
      <w:rPr>
        <w:rFonts w:asciiTheme="majorBidi" w:hAnsiTheme="majorBidi" w:cstheme="majorBidi"/>
        <w:i w:val="0"/>
        <w:iCs w:val="0"/>
        <w:sz w:val="52"/>
        <w:szCs w:val="52"/>
      </w:rPr>
    </w:pPr>
  </w:p>
  <w:p w14:paraId="17E8AC20" w14:textId="77777777" w:rsidR="00B202BC" w:rsidRPr="00B202BC" w:rsidRDefault="00B202BC" w:rsidP="00B202BC">
    <w:pPr>
      <w:pStyle w:val="Header"/>
      <w:spacing w:line="240" w:lineRule="auto"/>
      <w:rPr>
        <w:rFonts w:asciiTheme="majorBidi" w:hAnsiTheme="majorBidi" w:cstheme="majorBidi"/>
        <w:i w:val="0"/>
        <w:iCs w:val="0"/>
        <w:sz w:val="52"/>
        <w:szCs w:val="52"/>
      </w:rPr>
    </w:pPr>
  </w:p>
  <w:p w14:paraId="11F66955" w14:textId="77777777" w:rsidR="00E42A4A" w:rsidRPr="00B202BC" w:rsidRDefault="00E42A4A" w:rsidP="00B202BC">
    <w:pPr>
      <w:pStyle w:val="Header"/>
      <w:spacing w:line="240" w:lineRule="auto"/>
      <w:rPr>
        <w:rFonts w:asciiTheme="majorBidi" w:hAnsiTheme="majorBidi" w:cstheme="majorBidi"/>
        <w:i w:val="0"/>
        <w:iCs w:val="0"/>
        <w:sz w:val="52"/>
        <w:szCs w:val="52"/>
      </w:rPr>
    </w:pPr>
  </w:p>
  <w:p w14:paraId="3533A2C5" w14:textId="77777777" w:rsidR="00E42A4A" w:rsidRPr="00B202BC" w:rsidRDefault="00E42A4A" w:rsidP="00B202BC">
    <w:pPr>
      <w:pStyle w:val="Header"/>
      <w:spacing w:line="240" w:lineRule="auto"/>
      <w:rPr>
        <w:rFonts w:asciiTheme="majorBidi" w:hAnsiTheme="majorBidi" w:cstheme="majorBidi"/>
        <w:i w:val="0"/>
        <w:iCs w:val="0"/>
        <w:sz w:val="52"/>
        <w:szCs w:val="52"/>
      </w:rPr>
    </w:pPr>
  </w:p>
  <w:p w14:paraId="18F81E95" w14:textId="77777777" w:rsidR="00E42A4A" w:rsidRPr="00B202BC" w:rsidRDefault="00E42A4A" w:rsidP="00B202BC">
    <w:pPr>
      <w:pStyle w:val="Header"/>
      <w:spacing w:line="240" w:lineRule="auto"/>
      <w:rPr>
        <w:rFonts w:asciiTheme="majorBidi" w:hAnsiTheme="majorBidi" w:cstheme="majorBidi"/>
        <w:i w:val="0"/>
        <w:iCs w:val="0"/>
        <w:sz w:val="52"/>
        <w:szCs w:val="52"/>
      </w:rPr>
    </w:pPr>
  </w:p>
  <w:p w14:paraId="01BA0AC2" w14:textId="77777777" w:rsidR="00E42A4A" w:rsidRPr="00B202BC" w:rsidRDefault="00E42A4A" w:rsidP="00B202BC">
    <w:pPr>
      <w:pStyle w:val="Header"/>
      <w:spacing w:line="240" w:lineRule="auto"/>
      <w:rPr>
        <w:rFonts w:asciiTheme="majorBidi" w:hAnsiTheme="majorBidi" w:cstheme="majorBidi"/>
        <w:i w:val="0"/>
        <w:iCs w:val="0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D493C" w14:textId="77777777" w:rsidR="00E42A4A" w:rsidRDefault="00E42A4A" w:rsidP="00502402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78AF3A51" w14:textId="77777777" w:rsidR="00E42A4A" w:rsidRPr="00E534EC" w:rsidRDefault="00E42A4A" w:rsidP="00502402">
    <w:pPr>
      <w:spacing w:line="240" w:lineRule="auto"/>
      <w:ind w:right="389"/>
      <w:rPr>
        <w:rFonts w:ascii="Angsana New" w:hAnsi="Angsana New"/>
        <w:b/>
        <w:bCs/>
        <w:sz w:val="24"/>
        <w:szCs w:val="24"/>
        <w:lang w:val="en-US"/>
      </w:rPr>
    </w:pPr>
  </w:p>
  <w:p w14:paraId="755D261E" w14:textId="77777777" w:rsidR="00E42A4A" w:rsidRPr="00E041F2" w:rsidRDefault="00E42A4A" w:rsidP="00E041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DCB98" w14:textId="77777777" w:rsidR="00DA35F0" w:rsidRDefault="00DA35F0" w:rsidP="00502402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48F8660D" w14:textId="77777777" w:rsidR="00DA35F0" w:rsidRDefault="00DA35F0" w:rsidP="00502402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31C476FC" w14:textId="77777777" w:rsidR="00DA35F0" w:rsidRDefault="00DA35F0" w:rsidP="00502402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2839B5FE" w14:textId="77777777" w:rsidR="00DA35F0" w:rsidRPr="00DA35F0" w:rsidRDefault="00DA35F0" w:rsidP="00502402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1710"/>
        </w:tabs>
        <w:ind w:left="2700" w:hanging="360"/>
      </w:pPr>
    </w:lvl>
  </w:abstractNum>
  <w:abstractNum w:abstractNumId="1" w15:restartNumberingAfterBreak="0">
    <w:nsid w:val="01C51337"/>
    <w:multiLevelType w:val="multilevel"/>
    <w:tmpl w:val="85A20498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0A40B2A"/>
    <w:multiLevelType w:val="multilevel"/>
    <w:tmpl w:val="5886809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/>
        <w:i w:val="0"/>
        <w:iCs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7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8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DCB2E44"/>
    <w:multiLevelType w:val="hybridMultilevel"/>
    <w:tmpl w:val="3BE8C08C"/>
    <w:lvl w:ilvl="0" w:tplc="930474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032844"/>
    <w:multiLevelType w:val="multilevel"/>
    <w:tmpl w:val="06986C7E"/>
    <w:lvl w:ilvl="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58C7989"/>
    <w:multiLevelType w:val="hybridMultilevel"/>
    <w:tmpl w:val="A8D0D37A"/>
    <w:lvl w:ilvl="0" w:tplc="0930E61C">
      <w:start w:val="2"/>
      <w:numFmt w:val="bullet"/>
      <w:lvlText w:val="-"/>
      <w:lvlJc w:val="left"/>
      <w:pPr>
        <w:ind w:left="126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 w15:restartNumberingAfterBreak="0">
    <w:nsid w:val="3828218C"/>
    <w:multiLevelType w:val="hybridMultilevel"/>
    <w:tmpl w:val="E604E5B4"/>
    <w:lvl w:ilvl="0" w:tplc="B6265B0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C19E6A90">
      <w:start w:val="1"/>
      <w:numFmt w:val="decimal"/>
      <w:lvlText w:val="(%2)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9B461FD"/>
    <w:multiLevelType w:val="hybridMultilevel"/>
    <w:tmpl w:val="E974A9DC"/>
    <w:lvl w:ilvl="0" w:tplc="CBB8E3F6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A7F6712"/>
    <w:multiLevelType w:val="hybridMultilevel"/>
    <w:tmpl w:val="06986C7E"/>
    <w:lvl w:ilvl="0" w:tplc="85AA699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4DE2884"/>
    <w:multiLevelType w:val="hybridMultilevel"/>
    <w:tmpl w:val="9B0A6D70"/>
    <w:lvl w:ilvl="0" w:tplc="744299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BC91BF0"/>
    <w:multiLevelType w:val="hybridMultilevel"/>
    <w:tmpl w:val="FC981492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7F238D6"/>
    <w:multiLevelType w:val="multilevel"/>
    <w:tmpl w:val="06986C7E"/>
    <w:lvl w:ilvl="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C040AD"/>
    <w:multiLevelType w:val="hybridMultilevel"/>
    <w:tmpl w:val="D918E6F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A8E2AC6"/>
    <w:multiLevelType w:val="hybridMultilevel"/>
    <w:tmpl w:val="DFBE0920"/>
    <w:lvl w:ilvl="0" w:tplc="FFFFFFFF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642" w:hanging="360"/>
      </w:pPr>
    </w:lvl>
    <w:lvl w:ilvl="2" w:tplc="FFFFFFFF" w:tentative="1">
      <w:start w:val="1"/>
      <w:numFmt w:val="lowerRoman"/>
      <w:lvlText w:val="%3."/>
      <w:lvlJc w:val="right"/>
      <w:pPr>
        <w:ind w:left="2362" w:hanging="180"/>
      </w:pPr>
    </w:lvl>
    <w:lvl w:ilvl="3" w:tplc="FFFFFFFF" w:tentative="1">
      <w:start w:val="1"/>
      <w:numFmt w:val="decimal"/>
      <w:lvlText w:val="%4."/>
      <w:lvlJc w:val="left"/>
      <w:pPr>
        <w:ind w:left="3082" w:hanging="360"/>
      </w:pPr>
    </w:lvl>
    <w:lvl w:ilvl="4" w:tplc="FFFFFFFF" w:tentative="1">
      <w:start w:val="1"/>
      <w:numFmt w:val="lowerLetter"/>
      <w:lvlText w:val="%5."/>
      <w:lvlJc w:val="left"/>
      <w:pPr>
        <w:ind w:left="3802" w:hanging="360"/>
      </w:pPr>
    </w:lvl>
    <w:lvl w:ilvl="5" w:tplc="FFFFFFFF" w:tentative="1">
      <w:start w:val="1"/>
      <w:numFmt w:val="lowerRoman"/>
      <w:lvlText w:val="%6."/>
      <w:lvlJc w:val="right"/>
      <w:pPr>
        <w:ind w:left="4522" w:hanging="180"/>
      </w:pPr>
    </w:lvl>
    <w:lvl w:ilvl="6" w:tplc="FFFFFFFF" w:tentative="1">
      <w:start w:val="1"/>
      <w:numFmt w:val="decimal"/>
      <w:lvlText w:val="%7."/>
      <w:lvlJc w:val="left"/>
      <w:pPr>
        <w:ind w:left="5242" w:hanging="360"/>
      </w:pPr>
    </w:lvl>
    <w:lvl w:ilvl="7" w:tplc="FFFFFFFF" w:tentative="1">
      <w:start w:val="1"/>
      <w:numFmt w:val="lowerLetter"/>
      <w:lvlText w:val="%8."/>
      <w:lvlJc w:val="left"/>
      <w:pPr>
        <w:ind w:left="5962" w:hanging="360"/>
      </w:pPr>
    </w:lvl>
    <w:lvl w:ilvl="8" w:tplc="FFFFFFFF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8" w15:restartNumberingAfterBreak="0">
    <w:nsid w:val="716F0D91"/>
    <w:multiLevelType w:val="hybridMultilevel"/>
    <w:tmpl w:val="E270A090"/>
    <w:lvl w:ilvl="0" w:tplc="301A9CA4">
      <w:start w:val="1"/>
      <w:numFmt w:val="decimal"/>
      <w:lvlText w:val="(%1)"/>
      <w:lvlJc w:val="left"/>
      <w:pPr>
        <w:ind w:left="14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140" w:hanging="360"/>
      </w:pPr>
    </w:lvl>
    <w:lvl w:ilvl="2" w:tplc="0409001B" w:tentative="1">
      <w:start w:val="1"/>
      <w:numFmt w:val="lowerRoman"/>
      <w:lvlText w:val="%3."/>
      <w:lvlJc w:val="right"/>
      <w:pPr>
        <w:ind w:left="2860" w:hanging="180"/>
      </w:pPr>
    </w:lvl>
    <w:lvl w:ilvl="3" w:tplc="0409000F" w:tentative="1">
      <w:start w:val="1"/>
      <w:numFmt w:val="decimal"/>
      <w:lvlText w:val="%4."/>
      <w:lvlJc w:val="left"/>
      <w:pPr>
        <w:ind w:left="3580" w:hanging="360"/>
      </w:pPr>
    </w:lvl>
    <w:lvl w:ilvl="4" w:tplc="04090019" w:tentative="1">
      <w:start w:val="1"/>
      <w:numFmt w:val="lowerLetter"/>
      <w:lvlText w:val="%5."/>
      <w:lvlJc w:val="left"/>
      <w:pPr>
        <w:ind w:left="4300" w:hanging="360"/>
      </w:pPr>
    </w:lvl>
    <w:lvl w:ilvl="5" w:tplc="0409001B" w:tentative="1">
      <w:start w:val="1"/>
      <w:numFmt w:val="lowerRoman"/>
      <w:lvlText w:val="%6."/>
      <w:lvlJc w:val="right"/>
      <w:pPr>
        <w:ind w:left="5020" w:hanging="180"/>
      </w:pPr>
    </w:lvl>
    <w:lvl w:ilvl="6" w:tplc="0409000F" w:tentative="1">
      <w:start w:val="1"/>
      <w:numFmt w:val="decimal"/>
      <w:lvlText w:val="%7."/>
      <w:lvlJc w:val="left"/>
      <w:pPr>
        <w:ind w:left="5740" w:hanging="360"/>
      </w:pPr>
    </w:lvl>
    <w:lvl w:ilvl="7" w:tplc="04090019" w:tentative="1">
      <w:start w:val="1"/>
      <w:numFmt w:val="lowerLetter"/>
      <w:lvlText w:val="%8."/>
      <w:lvlJc w:val="left"/>
      <w:pPr>
        <w:ind w:left="6460" w:hanging="360"/>
      </w:pPr>
    </w:lvl>
    <w:lvl w:ilvl="8" w:tplc="040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9" w15:restartNumberingAfterBreak="0">
    <w:nsid w:val="728C3C11"/>
    <w:multiLevelType w:val="multilevel"/>
    <w:tmpl w:val="847E5DE2"/>
    <w:lvl w:ilvl="0">
      <w:start w:val="1"/>
      <w:numFmt w:val="decimal"/>
      <w:lvlText w:val="%1)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4303582"/>
    <w:multiLevelType w:val="singleLevel"/>
    <w:tmpl w:val="69602390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  <w:lang w:bidi="th-TH"/>
      </w:rPr>
    </w:lvl>
  </w:abstractNum>
  <w:abstractNum w:abstractNumId="31" w15:restartNumberingAfterBreak="0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32" w15:restartNumberingAfterBreak="0">
    <w:nsid w:val="771535C2"/>
    <w:multiLevelType w:val="multilevel"/>
    <w:tmpl w:val="06986C7E"/>
    <w:lvl w:ilvl="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B182786"/>
    <w:multiLevelType w:val="hybridMultilevel"/>
    <w:tmpl w:val="895C03D4"/>
    <w:lvl w:ilvl="0" w:tplc="F5B027B2">
      <w:start w:val="1"/>
      <w:numFmt w:val="bullet"/>
      <w:lvlText w:val="-"/>
      <w:lvlJc w:val="left"/>
      <w:pPr>
        <w:ind w:left="1267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5" w15:restartNumberingAfterBreak="0">
    <w:nsid w:val="7E240CD3"/>
    <w:multiLevelType w:val="hybridMultilevel"/>
    <w:tmpl w:val="19645860"/>
    <w:lvl w:ilvl="0" w:tplc="33D85F1C">
      <w:start w:val="10"/>
      <w:numFmt w:val="bullet"/>
      <w:lvlText w:val="-"/>
      <w:lvlJc w:val="left"/>
      <w:pPr>
        <w:ind w:left="63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 w15:restartNumberingAfterBreak="0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 w16cid:durableId="1308708877">
    <w:abstractNumId w:val="6"/>
  </w:num>
  <w:num w:numId="2" w16cid:durableId="1945258765">
    <w:abstractNumId w:val="21"/>
  </w:num>
  <w:num w:numId="3" w16cid:durableId="1356079260">
    <w:abstractNumId w:val="30"/>
  </w:num>
  <w:num w:numId="4" w16cid:durableId="852958636">
    <w:abstractNumId w:val="17"/>
  </w:num>
  <w:num w:numId="5" w16cid:durableId="267204540">
    <w:abstractNumId w:val="1"/>
  </w:num>
  <w:num w:numId="6" w16cid:durableId="1818497693">
    <w:abstractNumId w:val="31"/>
  </w:num>
  <w:num w:numId="7" w16cid:durableId="646279052">
    <w:abstractNumId w:val="19"/>
  </w:num>
  <w:num w:numId="8" w16cid:durableId="1891308566">
    <w:abstractNumId w:val="18"/>
  </w:num>
  <w:num w:numId="9" w16cid:durableId="1040472777">
    <w:abstractNumId w:val="4"/>
  </w:num>
  <w:num w:numId="10" w16cid:durableId="260572785">
    <w:abstractNumId w:val="3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 w16cid:durableId="124084481">
    <w:abstractNumId w:val="35"/>
  </w:num>
  <w:num w:numId="12" w16cid:durableId="1723944960">
    <w:abstractNumId w:val="3"/>
  </w:num>
  <w:num w:numId="13" w16cid:durableId="190383420">
    <w:abstractNumId w:val="14"/>
  </w:num>
  <w:num w:numId="14" w16cid:durableId="1720788374">
    <w:abstractNumId w:val="28"/>
  </w:num>
  <w:num w:numId="15" w16cid:durableId="1440370146">
    <w:abstractNumId w:val="10"/>
  </w:num>
  <w:num w:numId="16" w16cid:durableId="2006130280">
    <w:abstractNumId w:val="23"/>
  </w:num>
  <w:num w:numId="17" w16cid:durableId="1109818803">
    <w:abstractNumId w:val="26"/>
  </w:num>
  <w:num w:numId="18" w16cid:durableId="1063484023">
    <w:abstractNumId w:val="36"/>
  </w:num>
  <w:num w:numId="19" w16cid:durableId="987200610">
    <w:abstractNumId w:val="16"/>
  </w:num>
  <w:num w:numId="20" w16cid:durableId="443697586">
    <w:abstractNumId w:val="22"/>
  </w:num>
  <w:num w:numId="21" w16cid:durableId="1584996375">
    <w:abstractNumId w:val="33"/>
  </w:num>
  <w:num w:numId="22" w16cid:durableId="843013594">
    <w:abstractNumId w:val="25"/>
  </w:num>
  <w:num w:numId="23" w16cid:durableId="589434323">
    <w:abstractNumId w:val="8"/>
  </w:num>
  <w:num w:numId="24" w16cid:durableId="1162745611">
    <w:abstractNumId w:val="15"/>
  </w:num>
  <w:num w:numId="25" w16cid:durableId="722601667">
    <w:abstractNumId w:val="12"/>
  </w:num>
  <w:num w:numId="26" w16cid:durableId="1881697565">
    <w:abstractNumId w:val="13"/>
  </w:num>
  <w:num w:numId="27" w16cid:durableId="1938293979">
    <w:abstractNumId w:val="34"/>
  </w:num>
  <w:num w:numId="28" w16cid:durableId="1672096438">
    <w:abstractNumId w:val="9"/>
  </w:num>
  <w:num w:numId="29" w16cid:durableId="2104757233">
    <w:abstractNumId w:val="1"/>
  </w:num>
  <w:num w:numId="30" w16cid:durableId="838274379">
    <w:abstractNumId w:val="20"/>
  </w:num>
  <w:num w:numId="31" w16cid:durableId="2123844356">
    <w:abstractNumId w:val="1"/>
  </w:num>
  <w:num w:numId="32" w16cid:durableId="623775997">
    <w:abstractNumId w:val="1"/>
  </w:num>
  <w:num w:numId="33" w16cid:durableId="991327278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22906171">
    <w:abstractNumId w:val="1"/>
    <w:lvlOverride w:ilvl="0">
      <w:startOverride w:val="14"/>
    </w:lvlOverride>
  </w:num>
  <w:num w:numId="35" w16cid:durableId="860893803">
    <w:abstractNumId w:val="29"/>
  </w:num>
  <w:num w:numId="36" w16cid:durableId="1144273718">
    <w:abstractNumId w:val="1"/>
  </w:num>
  <w:num w:numId="37" w16cid:durableId="679429270">
    <w:abstractNumId w:val="5"/>
  </w:num>
  <w:num w:numId="38" w16cid:durableId="1127234575">
    <w:abstractNumId w:val="7"/>
  </w:num>
  <w:num w:numId="39" w16cid:durableId="453863534">
    <w:abstractNumId w:val="27"/>
  </w:num>
  <w:num w:numId="40" w16cid:durableId="1749956243">
    <w:abstractNumId w:val="32"/>
  </w:num>
  <w:num w:numId="41" w16cid:durableId="1260019662">
    <w:abstractNumId w:val="11"/>
  </w:num>
  <w:num w:numId="42" w16cid:durableId="1183980108">
    <w:abstractNumId w:val="1"/>
  </w:num>
  <w:num w:numId="43" w16cid:durableId="7081872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37245227">
    <w:abstractNumId w:val="2"/>
  </w:num>
  <w:num w:numId="45" w16cid:durableId="1492408914">
    <w:abstractNumId w:val="24"/>
  </w:num>
  <w:num w:numId="46" w16cid:durableId="1084843943">
    <w:abstractNumId w:val="1"/>
  </w:num>
  <w:num w:numId="47" w16cid:durableId="145627542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482"/>
    <w:rsid w:val="000007C3"/>
    <w:rsid w:val="00000B5F"/>
    <w:rsid w:val="00000EE9"/>
    <w:rsid w:val="00000F82"/>
    <w:rsid w:val="00000F8B"/>
    <w:rsid w:val="00001027"/>
    <w:rsid w:val="00001069"/>
    <w:rsid w:val="0000127A"/>
    <w:rsid w:val="00001D81"/>
    <w:rsid w:val="00001EB9"/>
    <w:rsid w:val="0000222D"/>
    <w:rsid w:val="0000260D"/>
    <w:rsid w:val="00002631"/>
    <w:rsid w:val="00002724"/>
    <w:rsid w:val="0000281E"/>
    <w:rsid w:val="000028AB"/>
    <w:rsid w:val="00002CD7"/>
    <w:rsid w:val="00002E34"/>
    <w:rsid w:val="00002F86"/>
    <w:rsid w:val="0000345A"/>
    <w:rsid w:val="00003A89"/>
    <w:rsid w:val="00003C8D"/>
    <w:rsid w:val="000040AB"/>
    <w:rsid w:val="00004D3F"/>
    <w:rsid w:val="00004E64"/>
    <w:rsid w:val="00004F7E"/>
    <w:rsid w:val="00005133"/>
    <w:rsid w:val="00005435"/>
    <w:rsid w:val="00005AB5"/>
    <w:rsid w:val="00006118"/>
    <w:rsid w:val="000061B9"/>
    <w:rsid w:val="0000627B"/>
    <w:rsid w:val="000062BC"/>
    <w:rsid w:val="00006644"/>
    <w:rsid w:val="000066C8"/>
    <w:rsid w:val="00006908"/>
    <w:rsid w:val="000069A2"/>
    <w:rsid w:val="00006BEB"/>
    <w:rsid w:val="00006C42"/>
    <w:rsid w:val="0000702A"/>
    <w:rsid w:val="000070F4"/>
    <w:rsid w:val="0000719F"/>
    <w:rsid w:val="000074BC"/>
    <w:rsid w:val="000075DA"/>
    <w:rsid w:val="0000771C"/>
    <w:rsid w:val="00007D70"/>
    <w:rsid w:val="00010439"/>
    <w:rsid w:val="00010620"/>
    <w:rsid w:val="00010EF6"/>
    <w:rsid w:val="00011555"/>
    <w:rsid w:val="000116AA"/>
    <w:rsid w:val="00011710"/>
    <w:rsid w:val="00011797"/>
    <w:rsid w:val="0001184F"/>
    <w:rsid w:val="00011D8B"/>
    <w:rsid w:val="00012345"/>
    <w:rsid w:val="00012953"/>
    <w:rsid w:val="00012E2C"/>
    <w:rsid w:val="00013021"/>
    <w:rsid w:val="000134E4"/>
    <w:rsid w:val="000135E2"/>
    <w:rsid w:val="00013992"/>
    <w:rsid w:val="000139DA"/>
    <w:rsid w:val="00013A0A"/>
    <w:rsid w:val="00013A77"/>
    <w:rsid w:val="00013BDC"/>
    <w:rsid w:val="00013C0B"/>
    <w:rsid w:val="00013EF3"/>
    <w:rsid w:val="0001411B"/>
    <w:rsid w:val="0001441F"/>
    <w:rsid w:val="000144EA"/>
    <w:rsid w:val="00014567"/>
    <w:rsid w:val="00014671"/>
    <w:rsid w:val="000149B8"/>
    <w:rsid w:val="00014C3D"/>
    <w:rsid w:val="00014DC1"/>
    <w:rsid w:val="00014F06"/>
    <w:rsid w:val="0001519B"/>
    <w:rsid w:val="000151AC"/>
    <w:rsid w:val="0001551F"/>
    <w:rsid w:val="00015588"/>
    <w:rsid w:val="00015861"/>
    <w:rsid w:val="00015926"/>
    <w:rsid w:val="000159B5"/>
    <w:rsid w:val="00015CF8"/>
    <w:rsid w:val="00015D24"/>
    <w:rsid w:val="00015D5D"/>
    <w:rsid w:val="00015D79"/>
    <w:rsid w:val="00015EC3"/>
    <w:rsid w:val="00015EE5"/>
    <w:rsid w:val="00015F56"/>
    <w:rsid w:val="00015FD0"/>
    <w:rsid w:val="00016117"/>
    <w:rsid w:val="0001615A"/>
    <w:rsid w:val="000162F3"/>
    <w:rsid w:val="000163BB"/>
    <w:rsid w:val="000163FD"/>
    <w:rsid w:val="00016439"/>
    <w:rsid w:val="00016830"/>
    <w:rsid w:val="00016959"/>
    <w:rsid w:val="000169F2"/>
    <w:rsid w:val="00016C2E"/>
    <w:rsid w:val="00016CFF"/>
    <w:rsid w:val="00016D49"/>
    <w:rsid w:val="00016E7B"/>
    <w:rsid w:val="0001707A"/>
    <w:rsid w:val="000172D7"/>
    <w:rsid w:val="0001755B"/>
    <w:rsid w:val="00017643"/>
    <w:rsid w:val="00017798"/>
    <w:rsid w:val="00017912"/>
    <w:rsid w:val="0001792F"/>
    <w:rsid w:val="00017A3A"/>
    <w:rsid w:val="00017F60"/>
    <w:rsid w:val="000200E6"/>
    <w:rsid w:val="000200E7"/>
    <w:rsid w:val="0002021B"/>
    <w:rsid w:val="000203E0"/>
    <w:rsid w:val="00020824"/>
    <w:rsid w:val="00020907"/>
    <w:rsid w:val="00020C87"/>
    <w:rsid w:val="00020F5B"/>
    <w:rsid w:val="00020FA0"/>
    <w:rsid w:val="00021067"/>
    <w:rsid w:val="00021428"/>
    <w:rsid w:val="0002142E"/>
    <w:rsid w:val="000214BC"/>
    <w:rsid w:val="00021658"/>
    <w:rsid w:val="0002170A"/>
    <w:rsid w:val="00021C94"/>
    <w:rsid w:val="00021CA6"/>
    <w:rsid w:val="00021DDB"/>
    <w:rsid w:val="0002208C"/>
    <w:rsid w:val="0002216B"/>
    <w:rsid w:val="00022EF1"/>
    <w:rsid w:val="00023672"/>
    <w:rsid w:val="00023877"/>
    <w:rsid w:val="00023D1F"/>
    <w:rsid w:val="00024310"/>
    <w:rsid w:val="000243FB"/>
    <w:rsid w:val="0002470F"/>
    <w:rsid w:val="00024824"/>
    <w:rsid w:val="00024B84"/>
    <w:rsid w:val="00024C15"/>
    <w:rsid w:val="00025069"/>
    <w:rsid w:val="0002520E"/>
    <w:rsid w:val="00025610"/>
    <w:rsid w:val="00025619"/>
    <w:rsid w:val="00025F5D"/>
    <w:rsid w:val="00026326"/>
    <w:rsid w:val="00026507"/>
    <w:rsid w:val="000265B8"/>
    <w:rsid w:val="000268AA"/>
    <w:rsid w:val="00026C1F"/>
    <w:rsid w:val="00026CE5"/>
    <w:rsid w:val="00026DD1"/>
    <w:rsid w:val="00026EA3"/>
    <w:rsid w:val="00027111"/>
    <w:rsid w:val="00027169"/>
    <w:rsid w:val="000279F4"/>
    <w:rsid w:val="00027B66"/>
    <w:rsid w:val="00027B8E"/>
    <w:rsid w:val="00027BAB"/>
    <w:rsid w:val="00027C17"/>
    <w:rsid w:val="00027E74"/>
    <w:rsid w:val="00027FEB"/>
    <w:rsid w:val="000302A8"/>
    <w:rsid w:val="00030364"/>
    <w:rsid w:val="000304FD"/>
    <w:rsid w:val="00030534"/>
    <w:rsid w:val="0003055B"/>
    <w:rsid w:val="000306EF"/>
    <w:rsid w:val="000307C4"/>
    <w:rsid w:val="00030892"/>
    <w:rsid w:val="00030A4A"/>
    <w:rsid w:val="00030D6E"/>
    <w:rsid w:val="000310C3"/>
    <w:rsid w:val="000311B4"/>
    <w:rsid w:val="00031553"/>
    <w:rsid w:val="000316D4"/>
    <w:rsid w:val="00031739"/>
    <w:rsid w:val="000318DC"/>
    <w:rsid w:val="00031C5A"/>
    <w:rsid w:val="00031E80"/>
    <w:rsid w:val="00031F3A"/>
    <w:rsid w:val="00031FF2"/>
    <w:rsid w:val="00032081"/>
    <w:rsid w:val="00032126"/>
    <w:rsid w:val="00032439"/>
    <w:rsid w:val="0003299A"/>
    <w:rsid w:val="00032AEE"/>
    <w:rsid w:val="000331BC"/>
    <w:rsid w:val="000333B0"/>
    <w:rsid w:val="00033483"/>
    <w:rsid w:val="00033631"/>
    <w:rsid w:val="0003387D"/>
    <w:rsid w:val="00033902"/>
    <w:rsid w:val="00033B45"/>
    <w:rsid w:val="00033E17"/>
    <w:rsid w:val="000343A2"/>
    <w:rsid w:val="00034530"/>
    <w:rsid w:val="00034935"/>
    <w:rsid w:val="00034A53"/>
    <w:rsid w:val="00034E29"/>
    <w:rsid w:val="00034F54"/>
    <w:rsid w:val="0003573E"/>
    <w:rsid w:val="00035B3A"/>
    <w:rsid w:val="000361D4"/>
    <w:rsid w:val="000361E7"/>
    <w:rsid w:val="00036385"/>
    <w:rsid w:val="000363DC"/>
    <w:rsid w:val="00036455"/>
    <w:rsid w:val="00036669"/>
    <w:rsid w:val="000367E2"/>
    <w:rsid w:val="00036B96"/>
    <w:rsid w:val="00036C98"/>
    <w:rsid w:val="00036CA3"/>
    <w:rsid w:val="00036DD3"/>
    <w:rsid w:val="00036FBE"/>
    <w:rsid w:val="00037204"/>
    <w:rsid w:val="00037DF6"/>
    <w:rsid w:val="00037F78"/>
    <w:rsid w:val="000401D1"/>
    <w:rsid w:val="00040A45"/>
    <w:rsid w:val="0004100D"/>
    <w:rsid w:val="00041019"/>
    <w:rsid w:val="000413E5"/>
    <w:rsid w:val="0004140C"/>
    <w:rsid w:val="00041443"/>
    <w:rsid w:val="000415C9"/>
    <w:rsid w:val="000419E9"/>
    <w:rsid w:val="00041B75"/>
    <w:rsid w:val="00041EBF"/>
    <w:rsid w:val="00041F4F"/>
    <w:rsid w:val="00042ADF"/>
    <w:rsid w:val="00042AEE"/>
    <w:rsid w:val="00042C42"/>
    <w:rsid w:val="0004344D"/>
    <w:rsid w:val="00043492"/>
    <w:rsid w:val="00043565"/>
    <w:rsid w:val="000435DF"/>
    <w:rsid w:val="00043A61"/>
    <w:rsid w:val="00043AA2"/>
    <w:rsid w:val="00043ADC"/>
    <w:rsid w:val="00043F34"/>
    <w:rsid w:val="00044363"/>
    <w:rsid w:val="00044CB4"/>
    <w:rsid w:val="00044D30"/>
    <w:rsid w:val="00044F34"/>
    <w:rsid w:val="00045048"/>
    <w:rsid w:val="0004511A"/>
    <w:rsid w:val="000451E7"/>
    <w:rsid w:val="00045397"/>
    <w:rsid w:val="000455CA"/>
    <w:rsid w:val="0004584A"/>
    <w:rsid w:val="000458E9"/>
    <w:rsid w:val="000459C4"/>
    <w:rsid w:val="00045AB9"/>
    <w:rsid w:val="00045B6D"/>
    <w:rsid w:val="00045B94"/>
    <w:rsid w:val="00045BD1"/>
    <w:rsid w:val="00045C3F"/>
    <w:rsid w:val="00046319"/>
    <w:rsid w:val="000463C6"/>
    <w:rsid w:val="00046512"/>
    <w:rsid w:val="00046860"/>
    <w:rsid w:val="00046994"/>
    <w:rsid w:val="00046A3B"/>
    <w:rsid w:val="00046C05"/>
    <w:rsid w:val="00046F07"/>
    <w:rsid w:val="00047069"/>
    <w:rsid w:val="0004726D"/>
    <w:rsid w:val="00047278"/>
    <w:rsid w:val="000473A5"/>
    <w:rsid w:val="00047509"/>
    <w:rsid w:val="000476BD"/>
    <w:rsid w:val="000479B3"/>
    <w:rsid w:val="00047C8B"/>
    <w:rsid w:val="00047D24"/>
    <w:rsid w:val="00047E50"/>
    <w:rsid w:val="00047E9C"/>
    <w:rsid w:val="0005012E"/>
    <w:rsid w:val="00050251"/>
    <w:rsid w:val="00050262"/>
    <w:rsid w:val="00050363"/>
    <w:rsid w:val="00050CA2"/>
    <w:rsid w:val="00051100"/>
    <w:rsid w:val="000515D1"/>
    <w:rsid w:val="00051F02"/>
    <w:rsid w:val="00052019"/>
    <w:rsid w:val="00052375"/>
    <w:rsid w:val="0005243C"/>
    <w:rsid w:val="00052980"/>
    <w:rsid w:val="00052AF3"/>
    <w:rsid w:val="00052D1B"/>
    <w:rsid w:val="00052E27"/>
    <w:rsid w:val="00052E7E"/>
    <w:rsid w:val="00052F98"/>
    <w:rsid w:val="00052FFF"/>
    <w:rsid w:val="00053145"/>
    <w:rsid w:val="000533B7"/>
    <w:rsid w:val="000540BB"/>
    <w:rsid w:val="0005413E"/>
    <w:rsid w:val="00054473"/>
    <w:rsid w:val="00054857"/>
    <w:rsid w:val="00054B71"/>
    <w:rsid w:val="00054C25"/>
    <w:rsid w:val="00054F7F"/>
    <w:rsid w:val="0005500A"/>
    <w:rsid w:val="00055217"/>
    <w:rsid w:val="00055256"/>
    <w:rsid w:val="00055284"/>
    <w:rsid w:val="00055503"/>
    <w:rsid w:val="000555AD"/>
    <w:rsid w:val="00055A98"/>
    <w:rsid w:val="00055AD9"/>
    <w:rsid w:val="00055BFA"/>
    <w:rsid w:val="00055D70"/>
    <w:rsid w:val="00055E12"/>
    <w:rsid w:val="000560AD"/>
    <w:rsid w:val="00056112"/>
    <w:rsid w:val="00056162"/>
    <w:rsid w:val="0005648C"/>
    <w:rsid w:val="00056B0E"/>
    <w:rsid w:val="00056C84"/>
    <w:rsid w:val="000570C5"/>
    <w:rsid w:val="00057225"/>
    <w:rsid w:val="00057D43"/>
    <w:rsid w:val="00060224"/>
    <w:rsid w:val="00060226"/>
    <w:rsid w:val="000602DE"/>
    <w:rsid w:val="000604EB"/>
    <w:rsid w:val="00060594"/>
    <w:rsid w:val="00060952"/>
    <w:rsid w:val="00060CA2"/>
    <w:rsid w:val="00060E97"/>
    <w:rsid w:val="000611A7"/>
    <w:rsid w:val="000611B8"/>
    <w:rsid w:val="00062241"/>
    <w:rsid w:val="0006234C"/>
    <w:rsid w:val="00062556"/>
    <w:rsid w:val="000629B5"/>
    <w:rsid w:val="0006380F"/>
    <w:rsid w:val="00063824"/>
    <w:rsid w:val="000639B2"/>
    <w:rsid w:val="00063A04"/>
    <w:rsid w:val="000640AD"/>
    <w:rsid w:val="00064149"/>
    <w:rsid w:val="000642B6"/>
    <w:rsid w:val="000643E8"/>
    <w:rsid w:val="00064A10"/>
    <w:rsid w:val="00064A6F"/>
    <w:rsid w:val="00064BF9"/>
    <w:rsid w:val="00064C50"/>
    <w:rsid w:val="00064D40"/>
    <w:rsid w:val="00064F82"/>
    <w:rsid w:val="000659B3"/>
    <w:rsid w:val="00065C9B"/>
    <w:rsid w:val="00065DCA"/>
    <w:rsid w:val="00065E93"/>
    <w:rsid w:val="00065EA1"/>
    <w:rsid w:val="00065FE1"/>
    <w:rsid w:val="00066305"/>
    <w:rsid w:val="00066394"/>
    <w:rsid w:val="00066504"/>
    <w:rsid w:val="0006654C"/>
    <w:rsid w:val="00066A08"/>
    <w:rsid w:val="00066E03"/>
    <w:rsid w:val="00066F02"/>
    <w:rsid w:val="00067073"/>
    <w:rsid w:val="000670BC"/>
    <w:rsid w:val="000670E4"/>
    <w:rsid w:val="0006719A"/>
    <w:rsid w:val="0006741D"/>
    <w:rsid w:val="00067771"/>
    <w:rsid w:val="00067AFD"/>
    <w:rsid w:val="00067FF9"/>
    <w:rsid w:val="00070377"/>
    <w:rsid w:val="0007082C"/>
    <w:rsid w:val="000709B4"/>
    <w:rsid w:val="00070CC6"/>
    <w:rsid w:val="00070D97"/>
    <w:rsid w:val="00070EE1"/>
    <w:rsid w:val="0007105B"/>
    <w:rsid w:val="00071209"/>
    <w:rsid w:val="000712EB"/>
    <w:rsid w:val="000718D6"/>
    <w:rsid w:val="00071902"/>
    <w:rsid w:val="00072143"/>
    <w:rsid w:val="00072298"/>
    <w:rsid w:val="00072694"/>
    <w:rsid w:val="00072781"/>
    <w:rsid w:val="000728A0"/>
    <w:rsid w:val="00072AAC"/>
    <w:rsid w:val="00072C34"/>
    <w:rsid w:val="00072D1C"/>
    <w:rsid w:val="000734A8"/>
    <w:rsid w:val="00073A37"/>
    <w:rsid w:val="00073A92"/>
    <w:rsid w:val="00074120"/>
    <w:rsid w:val="000743C7"/>
    <w:rsid w:val="0007456B"/>
    <w:rsid w:val="00074B0F"/>
    <w:rsid w:val="00074B36"/>
    <w:rsid w:val="00074C83"/>
    <w:rsid w:val="0007576D"/>
    <w:rsid w:val="000757D0"/>
    <w:rsid w:val="00075938"/>
    <w:rsid w:val="00075A7F"/>
    <w:rsid w:val="00075D2C"/>
    <w:rsid w:val="00076255"/>
    <w:rsid w:val="0007647B"/>
    <w:rsid w:val="000764DF"/>
    <w:rsid w:val="00076683"/>
    <w:rsid w:val="0007767E"/>
    <w:rsid w:val="0007779E"/>
    <w:rsid w:val="000778BE"/>
    <w:rsid w:val="00077F93"/>
    <w:rsid w:val="00080AC3"/>
    <w:rsid w:val="00080ECF"/>
    <w:rsid w:val="00080F53"/>
    <w:rsid w:val="000818B2"/>
    <w:rsid w:val="00082444"/>
    <w:rsid w:val="00082B00"/>
    <w:rsid w:val="00083067"/>
    <w:rsid w:val="0008341D"/>
    <w:rsid w:val="0008358E"/>
    <w:rsid w:val="00083920"/>
    <w:rsid w:val="000844CC"/>
    <w:rsid w:val="00084733"/>
    <w:rsid w:val="00084ADF"/>
    <w:rsid w:val="00084F61"/>
    <w:rsid w:val="00084F69"/>
    <w:rsid w:val="000852D3"/>
    <w:rsid w:val="000857BA"/>
    <w:rsid w:val="00085D23"/>
    <w:rsid w:val="00085DE0"/>
    <w:rsid w:val="000860EB"/>
    <w:rsid w:val="00086B7B"/>
    <w:rsid w:val="00087122"/>
    <w:rsid w:val="00087692"/>
    <w:rsid w:val="00087955"/>
    <w:rsid w:val="00090330"/>
    <w:rsid w:val="000904BA"/>
    <w:rsid w:val="000905CD"/>
    <w:rsid w:val="000906A6"/>
    <w:rsid w:val="00090743"/>
    <w:rsid w:val="00090831"/>
    <w:rsid w:val="00090B47"/>
    <w:rsid w:val="000912A8"/>
    <w:rsid w:val="00091910"/>
    <w:rsid w:val="00091A06"/>
    <w:rsid w:val="00091A0A"/>
    <w:rsid w:val="00091B55"/>
    <w:rsid w:val="00091C4F"/>
    <w:rsid w:val="00092292"/>
    <w:rsid w:val="000922A7"/>
    <w:rsid w:val="000926D0"/>
    <w:rsid w:val="0009291E"/>
    <w:rsid w:val="00092995"/>
    <w:rsid w:val="00093182"/>
    <w:rsid w:val="0009348D"/>
    <w:rsid w:val="00093662"/>
    <w:rsid w:val="00093A5B"/>
    <w:rsid w:val="00093F2F"/>
    <w:rsid w:val="000944C1"/>
    <w:rsid w:val="0009499E"/>
    <w:rsid w:val="000953DE"/>
    <w:rsid w:val="00095AB5"/>
    <w:rsid w:val="00095BA4"/>
    <w:rsid w:val="00095C0B"/>
    <w:rsid w:val="000962FA"/>
    <w:rsid w:val="0009663B"/>
    <w:rsid w:val="00096A28"/>
    <w:rsid w:val="00096B87"/>
    <w:rsid w:val="00096FB9"/>
    <w:rsid w:val="000973EA"/>
    <w:rsid w:val="00097656"/>
    <w:rsid w:val="0009773F"/>
    <w:rsid w:val="0009775B"/>
    <w:rsid w:val="000978F5"/>
    <w:rsid w:val="00097B33"/>
    <w:rsid w:val="00097D9D"/>
    <w:rsid w:val="00097E03"/>
    <w:rsid w:val="000A0087"/>
    <w:rsid w:val="000A00D7"/>
    <w:rsid w:val="000A0145"/>
    <w:rsid w:val="000A0198"/>
    <w:rsid w:val="000A027B"/>
    <w:rsid w:val="000A0799"/>
    <w:rsid w:val="000A07B1"/>
    <w:rsid w:val="000A08BE"/>
    <w:rsid w:val="000A0922"/>
    <w:rsid w:val="000A09EE"/>
    <w:rsid w:val="000A0AF2"/>
    <w:rsid w:val="000A0BC9"/>
    <w:rsid w:val="000A0EA0"/>
    <w:rsid w:val="000A0EF2"/>
    <w:rsid w:val="000A10E6"/>
    <w:rsid w:val="000A1319"/>
    <w:rsid w:val="000A13E7"/>
    <w:rsid w:val="000A1431"/>
    <w:rsid w:val="000A1446"/>
    <w:rsid w:val="000A1949"/>
    <w:rsid w:val="000A1AD4"/>
    <w:rsid w:val="000A1C1B"/>
    <w:rsid w:val="000A1F29"/>
    <w:rsid w:val="000A2300"/>
    <w:rsid w:val="000A2350"/>
    <w:rsid w:val="000A2581"/>
    <w:rsid w:val="000A25C0"/>
    <w:rsid w:val="000A2669"/>
    <w:rsid w:val="000A2A02"/>
    <w:rsid w:val="000A2A32"/>
    <w:rsid w:val="000A2E90"/>
    <w:rsid w:val="000A2F58"/>
    <w:rsid w:val="000A3099"/>
    <w:rsid w:val="000A31B0"/>
    <w:rsid w:val="000A330F"/>
    <w:rsid w:val="000A35AE"/>
    <w:rsid w:val="000A3DC6"/>
    <w:rsid w:val="000A3ED9"/>
    <w:rsid w:val="000A3F45"/>
    <w:rsid w:val="000A3F69"/>
    <w:rsid w:val="000A41D6"/>
    <w:rsid w:val="000A470A"/>
    <w:rsid w:val="000A4728"/>
    <w:rsid w:val="000A4D27"/>
    <w:rsid w:val="000A53D6"/>
    <w:rsid w:val="000A55BB"/>
    <w:rsid w:val="000A55D3"/>
    <w:rsid w:val="000A5C50"/>
    <w:rsid w:val="000A5F75"/>
    <w:rsid w:val="000A6162"/>
    <w:rsid w:val="000A63FB"/>
    <w:rsid w:val="000A6516"/>
    <w:rsid w:val="000A6A89"/>
    <w:rsid w:val="000A6BA1"/>
    <w:rsid w:val="000A6E30"/>
    <w:rsid w:val="000A700B"/>
    <w:rsid w:val="000A7163"/>
    <w:rsid w:val="000A7436"/>
    <w:rsid w:val="000A7EF4"/>
    <w:rsid w:val="000A7F9E"/>
    <w:rsid w:val="000B010F"/>
    <w:rsid w:val="000B01D0"/>
    <w:rsid w:val="000B037C"/>
    <w:rsid w:val="000B0859"/>
    <w:rsid w:val="000B0BCE"/>
    <w:rsid w:val="000B0CBB"/>
    <w:rsid w:val="000B0D56"/>
    <w:rsid w:val="000B0DF3"/>
    <w:rsid w:val="000B1131"/>
    <w:rsid w:val="000B136D"/>
    <w:rsid w:val="000B1395"/>
    <w:rsid w:val="000B1619"/>
    <w:rsid w:val="000B1754"/>
    <w:rsid w:val="000B1A99"/>
    <w:rsid w:val="000B1B1D"/>
    <w:rsid w:val="000B1BB7"/>
    <w:rsid w:val="000B1DDF"/>
    <w:rsid w:val="000B1E41"/>
    <w:rsid w:val="000B1EDD"/>
    <w:rsid w:val="000B20C7"/>
    <w:rsid w:val="000B28A1"/>
    <w:rsid w:val="000B2CD6"/>
    <w:rsid w:val="000B3152"/>
    <w:rsid w:val="000B3394"/>
    <w:rsid w:val="000B3823"/>
    <w:rsid w:val="000B3A79"/>
    <w:rsid w:val="000B3D66"/>
    <w:rsid w:val="000B4032"/>
    <w:rsid w:val="000B4107"/>
    <w:rsid w:val="000B49B0"/>
    <w:rsid w:val="000B4C75"/>
    <w:rsid w:val="000B513E"/>
    <w:rsid w:val="000B51EF"/>
    <w:rsid w:val="000B5486"/>
    <w:rsid w:val="000B552D"/>
    <w:rsid w:val="000B55A8"/>
    <w:rsid w:val="000B581B"/>
    <w:rsid w:val="000B59B4"/>
    <w:rsid w:val="000B5CF2"/>
    <w:rsid w:val="000B6285"/>
    <w:rsid w:val="000B63D5"/>
    <w:rsid w:val="000B6414"/>
    <w:rsid w:val="000B6506"/>
    <w:rsid w:val="000B653B"/>
    <w:rsid w:val="000B6632"/>
    <w:rsid w:val="000B6737"/>
    <w:rsid w:val="000B6BB9"/>
    <w:rsid w:val="000B6EEE"/>
    <w:rsid w:val="000B7057"/>
    <w:rsid w:val="000B74C5"/>
    <w:rsid w:val="000B75CD"/>
    <w:rsid w:val="000B7857"/>
    <w:rsid w:val="000C0152"/>
    <w:rsid w:val="000C022C"/>
    <w:rsid w:val="000C0329"/>
    <w:rsid w:val="000C06CB"/>
    <w:rsid w:val="000C09C2"/>
    <w:rsid w:val="000C1346"/>
    <w:rsid w:val="000C136A"/>
    <w:rsid w:val="000C138D"/>
    <w:rsid w:val="000C1582"/>
    <w:rsid w:val="000C1645"/>
    <w:rsid w:val="000C19A7"/>
    <w:rsid w:val="000C19C1"/>
    <w:rsid w:val="000C1BC2"/>
    <w:rsid w:val="000C1D81"/>
    <w:rsid w:val="000C2215"/>
    <w:rsid w:val="000C26B6"/>
    <w:rsid w:val="000C2791"/>
    <w:rsid w:val="000C2960"/>
    <w:rsid w:val="000C2AEB"/>
    <w:rsid w:val="000C2EC5"/>
    <w:rsid w:val="000C2FDC"/>
    <w:rsid w:val="000C346B"/>
    <w:rsid w:val="000C40BA"/>
    <w:rsid w:val="000C410B"/>
    <w:rsid w:val="000C4503"/>
    <w:rsid w:val="000C4596"/>
    <w:rsid w:val="000C45F3"/>
    <w:rsid w:val="000C4878"/>
    <w:rsid w:val="000C49FA"/>
    <w:rsid w:val="000C52B8"/>
    <w:rsid w:val="000C58D0"/>
    <w:rsid w:val="000C5ABA"/>
    <w:rsid w:val="000C5C1A"/>
    <w:rsid w:val="000C5CC2"/>
    <w:rsid w:val="000C60D8"/>
    <w:rsid w:val="000C68EB"/>
    <w:rsid w:val="000C697E"/>
    <w:rsid w:val="000C71B1"/>
    <w:rsid w:val="000C77CE"/>
    <w:rsid w:val="000C7825"/>
    <w:rsid w:val="000C78B6"/>
    <w:rsid w:val="000C7AE2"/>
    <w:rsid w:val="000C7CA5"/>
    <w:rsid w:val="000C7FB7"/>
    <w:rsid w:val="000D0044"/>
    <w:rsid w:val="000D0160"/>
    <w:rsid w:val="000D033F"/>
    <w:rsid w:val="000D08AC"/>
    <w:rsid w:val="000D093F"/>
    <w:rsid w:val="000D0B88"/>
    <w:rsid w:val="000D0C79"/>
    <w:rsid w:val="000D0CE3"/>
    <w:rsid w:val="000D0F7B"/>
    <w:rsid w:val="000D0FEB"/>
    <w:rsid w:val="000D1029"/>
    <w:rsid w:val="000D15BC"/>
    <w:rsid w:val="000D164D"/>
    <w:rsid w:val="000D1765"/>
    <w:rsid w:val="000D18DF"/>
    <w:rsid w:val="000D1ACC"/>
    <w:rsid w:val="000D1EE4"/>
    <w:rsid w:val="000D202D"/>
    <w:rsid w:val="000D2247"/>
    <w:rsid w:val="000D2709"/>
    <w:rsid w:val="000D27C6"/>
    <w:rsid w:val="000D2D60"/>
    <w:rsid w:val="000D3476"/>
    <w:rsid w:val="000D384B"/>
    <w:rsid w:val="000D3CF9"/>
    <w:rsid w:val="000D40DB"/>
    <w:rsid w:val="000D4170"/>
    <w:rsid w:val="000D42AD"/>
    <w:rsid w:val="000D45CE"/>
    <w:rsid w:val="000D487E"/>
    <w:rsid w:val="000D5299"/>
    <w:rsid w:val="000D535A"/>
    <w:rsid w:val="000D56E2"/>
    <w:rsid w:val="000D5786"/>
    <w:rsid w:val="000D5C0F"/>
    <w:rsid w:val="000D5E4E"/>
    <w:rsid w:val="000D5EDE"/>
    <w:rsid w:val="000D604B"/>
    <w:rsid w:val="000D60F2"/>
    <w:rsid w:val="000D628B"/>
    <w:rsid w:val="000D64F6"/>
    <w:rsid w:val="000D65A6"/>
    <w:rsid w:val="000D6791"/>
    <w:rsid w:val="000D6A13"/>
    <w:rsid w:val="000D6A9B"/>
    <w:rsid w:val="000D6BE9"/>
    <w:rsid w:val="000D6BFA"/>
    <w:rsid w:val="000D7107"/>
    <w:rsid w:val="000D71DD"/>
    <w:rsid w:val="000D720F"/>
    <w:rsid w:val="000D7295"/>
    <w:rsid w:val="000D730C"/>
    <w:rsid w:val="000D747E"/>
    <w:rsid w:val="000D7603"/>
    <w:rsid w:val="000D7660"/>
    <w:rsid w:val="000D77DB"/>
    <w:rsid w:val="000D77EE"/>
    <w:rsid w:val="000D7C31"/>
    <w:rsid w:val="000D7F44"/>
    <w:rsid w:val="000D7F5F"/>
    <w:rsid w:val="000E0773"/>
    <w:rsid w:val="000E087A"/>
    <w:rsid w:val="000E0907"/>
    <w:rsid w:val="000E0951"/>
    <w:rsid w:val="000E0C08"/>
    <w:rsid w:val="000E0D62"/>
    <w:rsid w:val="000E102F"/>
    <w:rsid w:val="000E1BA1"/>
    <w:rsid w:val="000E1BAC"/>
    <w:rsid w:val="000E1D77"/>
    <w:rsid w:val="000E1EB8"/>
    <w:rsid w:val="000E1F5B"/>
    <w:rsid w:val="000E2116"/>
    <w:rsid w:val="000E212F"/>
    <w:rsid w:val="000E2341"/>
    <w:rsid w:val="000E24B5"/>
    <w:rsid w:val="000E278B"/>
    <w:rsid w:val="000E2C84"/>
    <w:rsid w:val="000E2DAC"/>
    <w:rsid w:val="000E2EC8"/>
    <w:rsid w:val="000E2F95"/>
    <w:rsid w:val="000E3143"/>
    <w:rsid w:val="000E3176"/>
    <w:rsid w:val="000E3348"/>
    <w:rsid w:val="000E33F9"/>
    <w:rsid w:val="000E3451"/>
    <w:rsid w:val="000E34DC"/>
    <w:rsid w:val="000E3811"/>
    <w:rsid w:val="000E3CDA"/>
    <w:rsid w:val="000E4198"/>
    <w:rsid w:val="000E4217"/>
    <w:rsid w:val="000E447A"/>
    <w:rsid w:val="000E474C"/>
    <w:rsid w:val="000E4AE4"/>
    <w:rsid w:val="000E4E33"/>
    <w:rsid w:val="000E5086"/>
    <w:rsid w:val="000E50B4"/>
    <w:rsid w:val="000E51EA"/>
    <w:rsid w:val="000E53EF"/>
    <w:rsid w:val="000E54E1"/>
    <w:rsid w:val="000E567F"/>
    <w:rsid w:val="000E57D3"/>
    <w:rsid w:val="000E5B02"/>
    <w:rsid w:val="000E5B9C"/>
    <w:rsid w:val="000E5BC4"/>
    <w:rsid w:val="000E5D5C"/>
    <w:rsid w:val="000E5F00"/>
    <w:rsid w:val="000E5F5D"/>
    <w:rsid w:val="000E61C3"/>
    <w:rsid w:val="000E6301"/>
    <w:rsid w:val="000E6495"/>
    <w:rsid w:val="000E6757"/>
    <w:rsid w:val="000E6770"/>
    <w:rsid w:val="000E6EA5"/>
    <w:rsid w:val="000E70DF"/>
    <w:rsid w:val="000E7176"/>
    <w:rsid w:val="000E7636"/>
    <w:rsid w:val="000E7A62"/>
    <w:rsid w:val="000E7CEE"/>
    <w:rsid w:val="000E7E84"/>
    <w:rsid w:val="000F05F2"/>
    <w:rsid w:val="000F06EA"/>
    <w:rsid w:val="000F07B4"/>
    <w:rsid w:val="000F0E11"/>
    <w:rsid w:val="000F10D9"/>
    <w:rsid w:val="000F1243"/>
    <w:rsid w:val="000F13DC"/>
    <w:rsid w:val="000F14C9"/>
    <w:rsid w:val="000F19D1"/>
    <w:rsid w:val="000F1FB3"/>
    <w:rsid w:val="000F219B"/>
    <w:rsid w:val="000F23C6"/>
    <w:rsid w:val="000F242F"/>
    <w:rsid w:val="000F2639"/>
    <w:rsid w:val="000F2A9A"/>
    <w:rsid w:val="000F3043"/>
    <w:rsid w:val="000F3074"/>
    <w:rsid w:val="000F3177"/>
    <w:rsid w:val="000F32B3"/>
    <w:rsid w:val="000F3347"/>
    <w:rsid w:val="000F3EFE"/>
    <w:rsid w:val="000F4377"/>
    <w:rsid w:val="000F4859"/>
    <w:rsid w:val="000F48B0"/>
    <w:rsid w:val="000F4B4C"/>
    <w:rsid w:val="000F4E96"/>
    <w:rsid w:val="000F5731"/>
    <w:rsid w:val="000F5A64"/>
    <w:rsid w:val="000F62BB"/>
    <w:rsid w:val="000F657A"/>
    <w:rsid w:val="000F6DF2"/>
    <w:rsid w:val="000F70E6"/>
    <w:rsid w:val="000F7D57"/>
    <w:rsid w:val="000F7EB7"/>
    <w:rsid w:val="00100327"/>
    <w:rsid w:val="001005B5"/>
    <w:rsid w:val="001007B1"/>
    <w:rsid w:val="00100A9D"/>
    <w:rsid w:val="00100FBD"/>
    <w:rsid w:val="001016DC"/>
    <w:rsid w:val="00101BD2"/>
    <w:rsid w:val="00101CE5"/>
    <w:rsid w:val="00101F07"/>
    <w:rsid w:val="00101F4C"/>
    <w:rsid w:val="00101F50"/>
    <w:rsid w:val="0010203A"/>
    <w:rsid w:val="0010278C"/>
    <w:rsid w:val="001029D1"/>
    <w:rsid w:val="001029F0"/>
    <w:rsid w:val="00103A0D"/>
    <w:rsid w:val="00103A99"/>
    <w:rsid w:val="00103C5E"/>
    <w:rsid w:val="00103DD9"/>
    <w:rsid w:val="00104302"/>
    <w:rsid w:val="00104988"/>
    <w:rsid w:val="00104B1A"/>
    <w:rsid w:val="00104ED3"/>
    <w:rsid w:val="00105101"/>
    <w:rsid w:val="00105738"/>
    <w:rsid w:val="00105F24"/>
    <w:rsid w:val="00105F4F"/>
    <w:rsid w:val="00105FFD"/>
    <w:rsid w:val="00106AFB"/>
    <w:rsid w:val="00106E62"/>
    <w:rsid w:val="00106E69"/>
    <w:rsid w:val="00107139"/>
    <w:rsid w:val="001072C1"/>
    <w:rsid w:val="00107408"/>
    <w:rsid w:val="001074D8"/>
    <w:rsid w:val="001076DD"/>
    <w:rsid w:val="001076E3"/>
    <w:rsid w:val="0010773E"/>
    <w:rsid w:val="00107982"/>
    <w:rsid w:val="0011022C"/>
    <w:rsid w:val="00110305"/>
    <w:rsid w:val="0011095E"/>
    <w:rsid w:val="0011104E"/>
    <w:rsid w:val="001115CE"/>
    <w:rsid w:val="001116A5"/>
    <w:rsid w:val="00111FDE"/>
    <w:rsid w:val="001129A2"/>
    <w:rsid w:val="00112D8E"/>
    <w:rsid w:val="00112DF2"/>
    <w:rsid w:val="00113158"/>
    <w:rsid w:val="00113160"/>
    <w:rsid w:val="001132B4"/>
    <w:rsid w:val="001133E9"/>
    <w:rsid w:val="00113653"/>
    <w:rsid w:val="00113731"/>
    <w:rsid w:val="001139B0"/>
    <w:rsid w:val="001139EB"/>
    <w:rsid w:val="001139FF"/>
    <w:rsid w:val="00113C95"/>
    <w:rsid w:val="00113D47"/>
    <w:rsid w:val="00113E13"/>
    <w:rsid w:val="00113EF5"/>
    <w:rsid w:val="00113FF4"/>
    <w:rsid w:val="001141F6"/>
    <w:rsid w:val="00114648"/>
    <w:rsid w:val="0011464B"/>
    <w:rsid w:val="0011469B"/>
    <w:rsid w:val="001146D9"/>
    <w:rsid w:val="001148D7"/>
    <w:rsid w:val="00114A57"/>
    <w:rsid w:val="00114D25"/>
    <w:rsid w:val="00114DD8"/>
    <w:rsid w:val="00114F0E"/>
    <w:rsid w:val="00115214"/>
    <w:rsid w:val="001152D8"/>
    <w:rsid w:val="00115419"/>
    <w:rsid w:val="00115803"/>
    <w:rsid w:val="0011588E"/>
    <w:rsid w:val="001159E5"/>
    <w:rsid w:val="00115CB8"/>
    <w:rsid w:val="00115D4A"/>
    <w:rsid w:val="00115EA4"/>
    <w:rsid w:val="00116314"/>
    <w:rsid w:val="001165CC"/>
    <w:rsid w:val="001166FC"/>
    <w:rsid w:val="0011680B"/>
    <w:rsid w:val="00116995"/>
    <w:rsid w:val="001169A3"/>
    <w:rsid w:val="00116B8A"/>
    <w:rsid w:val="00116E2C"/>
    <w:rsid w:val="00116ECD"/>
    <w:rsid w:val="00116FD6"/>
    <w:rsid w:val="00117076"/>
    <w:rsid w:val="00117197"/>
    <w:rsid w:val="00117642"/>
    <w:rsid w:val="00117956"/>
    <w:rsid w:val="001179C5"/>
    <w:rsid w:val="001201F9"/>
    <w:rsid w:val="0012031B"/>
    <w:rsid w:val="0012041D"/>
    <w:rsid w:val="001204ED"/>
    <w:rsid w:val="001205E7"/>
    <w:rsid w:val="0012081E"/>
    <w:rsid w:val="00120985"/>
    <w:rsid w:val="00120A38"/>
    <w:rsid w:val="00120B63"/>
    <w:rsid w:val="001212BE"/>
    <w:rsid w:val="00121A7C"/>
    <w:rsid w:val="00121C77"/>
    <w:rsid w:val="0012202F"/>
    <w:rsid w:val="0012229E"/>
    <w:rsid w:val="0012241D"/>
    <w:rsid w:val="0012267A"/>
    <w:rsid w:val="001229FB"/>
    <w:rsid w:val="0012302E"/>
    <w:rsid w:val="00123363"/>
    <w:rsid w:val="001238AC"/>
    <w:rsid w:val="00123C3F"/>
    <w:rsid w:val="00123D0F"/>
    <w:rsid w:val="0012423D"/>
    <w:rsid w:val="001243AC"/>
    <w:rsid w:val="00124B54"/>
    <w:rsid w:val="00124DFB"/>
    <w:rsid w:val="00124EB8"/>
    <w:rsid w:val="00124F4B"/>
    <w:rsid w:val="0012553F"/>
    <w:rsid w:val="001255A8"/>
    <w:rsid w:val="001258EC"/>
    <w:rsid w:val="00125D26"/>
    <w:rsid w:val="00125D34"/>
    <w:rsid w:val="00125E0F"/>
    <w:rsid w:val="00126640"/>
    <w:rsid w:val="001267F8"/>
    <w:rsid w:val="00126AA1"/>
    <w:rsid w:val="00126E6D"/>
    <w:rsid w:val="001274C9"/>
    <w:rsid w:val="0012758B"/>
    <w:rsid w:val="00127ED5"/>
    <w:rsid w:val="00127F47"/>
    <w:rsid w:val="00130E7E"/>
    <w:rsid w:val="001312C9"/>
    <w:rsid w:val="0013186B"/>
    <w:rsid w:val="001319A0"/>
    <w:rsid w:val="00131AE7"/>
    <w:rsid w:val="00131CC1"/>
    <w:rsid w:val="00131F55"/>
    <w:rsid w:val="0013231F"/>
    <w:rsid w:val="00132AFB"/>
    <w:rsid w:val="00132E27"/>
    <w:rsid w:val="00132EEC"/>
    <w:rsid w:val="00132F9A"/>
    <w:rsid w:val="0013311B"/>
    <w:rsid w:val="001332CB"/>
    <w:rsid w:val="00133336"/>
    <w:rsid w:val="00133352"/>
    <w:rsid w:val="001334F0"/>
    <w:rsid w:val="00133641"/>
    <w:rsid w:val="00133A34"/>
    <w:rsid w:val="00133D43"/>
    <w:rsid w:val="00133F92"/>
    <w:rsid w:val="0013434D"/>
    <w:rsid w:val="0013438A"/>
    <w:rsid w:val="00134739"/>
    <w:rsid w:val="00134E9F"/>
    <w:rsid w:val="00134FC1"/>
    <w:rsid w:val="00135527"/>
    <w:rsid w:val="00135A35"/>
    <w:rsid w:val="00135B88"/>
    <w:rsid w:val="00136046"/>
    <w:rsid w:val="001362FD"/>
    <w:rsid w:val="00136853"/>
    <w:rsid w:val="0013696E"/>
    <w:rsid w:val="00136B54"/>
    <w:rsid w:val="00136BE5"/>
    <w:rsid w:val="00137061"/>
    <w:rsid w:val="001374E1"/>
    <w:rsid w:val="001376C7"/>
    <w:rsid w:val="001378CB"/>
    <w:rsid w:val="00137C0B"/>
    <w:rsid w:val="00137E10"/>
    <w:rsid w:val="00140717"/>
    <w:rsid w:val="001408CF"/>
    <w:rsid w:val="0014094B"/>
    <w:rsid w:val="00141069"/>
    <w:rsid w:val="00141213"/>
    <w:rsid w:val="00141791"/>
    <w:rsid w:val="0014182A"/>
    <w:rsid w:val="00141D1E"/>
    <w:rsid w:val="00141DD0"/>
    <w:rsid w:val="00141E9C"/>
    <w:rsid w:val="00142B1E"/>
    <w:rsid w:val="0014322E"/>
    <w:rsid w:val="001434B1"/>
    <w:rsid w:val="00143732"/>
    <w:rsid w:val="001437D1"/>
    <w:rsid w:val="001438A7"/>
    <w:rsid w:val="001439B5"/>
    <w:rsid w:val="00143C76"/>
    <w:rsid w:val="00143CAA"/>
    <w:rsid w:val="00143D99"/>
    <w:rsid w:val="00143DD2"/>
    <w:rsid w:val="00143FDD"/>
    <w:rsid w:val="00144467"/>
    <w:rsid w:val="0014453B"/>
    <w:rsid w:val="00144587"/>
    <w:rsid w:val="00144789"/>
    <w:rsid w:val="00144A25"/>
    <w:rsid w:val="00144C8B"/>
    <w:rsid w:val="00144F7F"/>
    <w:rsid w:val="0014506A"/>
    <w:rsid w:val="001451AA"/>
    <w:rsid w:val="0014540F"/>
    <w:rsid w:val="00145424"/>
    <w:rsid w:val="00145440"/>
    <w:rsid w:val="00145515"/>
    <w:rsid w:val="0014560B"/>
    <w:rsid w:val="00145BA8"/>
    <w:rsid w:val="00145BEE"/>
    <w:rsid w:val="001465B7"/>
    <w:rsid w:val="00146843"/>
    <w:rsid w:val="00146C24"/>
    <w:rsid w:val="00146C97"/>
    <w:rsid w:val="00147011"/>
    <w:rsid w:val="00147414"/>
    <w:rsid w:val="00147836"/>
    <w:rsid w:val="00147B66"/>
    <w:rsid w:val="00147CA4"/>
    <w:rsid w:val="00147D0A"/>
    <w:rsid w:val="00147FC3"/>
    <w:rsid w:val="0015025A"/>
    <w:rsid w:val="00150F03"/>
    <w:rsid w:val="00150FAD"/>
    <w:rsid w:val="00151365"/>
    <w:rsid w:val="00151777"/>
    <w:rsid w:val="00151785"/>
    <w:rsid w:val="001527D6"/>
    <w:rsid w:val="001529FA"/>
    <w:rsid w:val="00152E02"/>
    <w:rsid w:val="00152EC4"/>
    <w:rsid w:val="001530E7"/>
    <w:rsid w:val="00153735"/>
    <w:rsid w:val="00153FB4"/>
    <w:rsid w:val="0015416B"/>
    <w:rsid w:val="00154216"/>
    <w:rsid w:val="001543A0"/>
    <w:rsid w:val="00154773"/>
    <w:rsid w:val="00154A4D"/>
    <w:rsid w:val="00154FCB"/>
    <w:rsid w:val="00155056"/>
    <w:rsid w:val="00155A31"/>
    <w:rsid w:val="00155C8B"/>
    <w:rsid w:val="00155EFC"/>
    <w:rsid w:val="00156161"/>
    <w:rsid w:val="00156314"/>
    <w:rsid w:val="00156497"/>
    <w:rsid w:val="0015695F"/>
    <w:rsid w:val="00156990"/>
    <w:rsid w:val="00156994"/>
    <w:rsid w:val="001569B3"/>
    <w:rsid w:val="00156B53"/>
    <w:rsid w:val="00156E52"/>
    <w:rsid w:val="00157315"/>
    <w:rsid w:val="0015734D"/>
    <w:rsid w:val="001574B9"/>
    <w:rsid w:val="001575F9"/>
    <w:rsid w:val="00157642"/>
    <w:rsid w:val="00157738"/>
    <w:rsid w:val="0015777B"/>
    <w:rsid w:val="00157ABE"/>
    <w:rsid w:val="00157CCE"/>
    <w:rsid w:val="00157E4A"/>
    <w:rsid w:val="0016028C"/>
    <w:rsid w:val="0016029D"/>
    <w:rsid w:val="0016095B"/>
    <w:rsid w:val="001609A4"/>
    <w:rsid w:val="00160A54"/>
    <w:rsid w:val="00160EF7"/>
    <w:rsid w:val="001615B0"/>
    <w:rsid w:val="00161CEE"/>
    <w:rsid w:val="00161D09"/>
    <w:rsid w:val="00161E97"/>
    <w:rsid w:val="00161EC8"/>
    <w:rsid w:val="001626E2"/>
    <w:rsid w:val="00162BFE"/>
    <w:rsid w:val="00162E09"/>
    <w:rsid w:val="001631E6"/>
    <w:rsid w:val="001632F4"/>
    <w:rsid w:val="00163565"/>
    <w:rsid w:val="00163A43"/>
    <w:rsid w:val="00163BCC"/>
    <w:rsid w:val="00163C43"/>
    <w:rsid w:val="00163E6B"/>
    <w:rsid w:val="001645BA"/>
    <w:rsid w:val="00164618"/>
    <w:rsid w:val="0016465E"/>
    <w:rsid w:val="001646EC"/>
    <w:rsid w:val="001647E1"/>
    <w:rsid w:val="001648C2"/>
    <w:rsid w:val="00164BA5"/>
    <w:rsid w:val="00164E0C"/>
    <w:rsid w:val="00165003"/>
    <w:rsid w:val="001655C0"/>
    <w:rsid w:val="00165903"/>
    <w:rsid w:val="00165AF4"/>
    <w:rsid w:val="00165D2F"/>
    <w:rsid w:val="00165DDF"/>
    <w:rsid w:val="00165FF8"/>
    <w:rsid w:val="00166296"/>
    <w:rsid w:val="001664C1"/>
    <w:rsid w:val="00166517"/>
    <w:rsid w:val="0016655F"/>
    <w:rsid w:val="00166826"/>
    <w:rsid w:val="00166EF3"/>
    <w:rsid w:val="0016731D"/>
    <w:rsid w:val="0016732F"/>
    <w:rsid w:val="001674DD"/>
    <w:rsid w:val="00167650"/>
    <w:rsid w:val="001676F0"/>
    <w:rsid w:val="0017006C"/>
    <w:rsid w:val="0017007D"/>
    <w:rsid w:val="0017008A"/>
    <w:rsid w:val="00170216"/>
    <w:rsid w:val="001703A0"/>
    <w:rsid w:val="001706FD"/>
    <w:rsid w:val="00171049"/>
    <w:rsid w:val="00171264"/>
    <w:rsid w:val="001713EE"/>
    <w:rsid w:val="00171836"/>
    <w:rsid w:val="0017228C"/>
    <w:rsid w:val="00172290"/>
    <w:rsid w:val="00172451"/>
    <w:rsid w:val="001730DE"/>
    <w:rsid w:val="001733EF"/>
    <w:rsid w:val="0017393A"/>
    <w:rsid w:val="00173C2E"/>
    <w:rsid w:val="00173D5A"/>
    <w:rsid w:val="001740F8"/>
    <w:rsid w:val="0017422F"/>
    <w:rsid w:val="0017471B"/>
    <w:rsid w:val="001748AB"/>
    <w:rsid w:val="00174A83"/>
    <w:rsid w:val="00174B32"/>
    <w:rsid w:val="00174DAC"/>
    <w:rsid w:val="00175397"/>
    <w:rsid w:val="0017584F"/>
    <w:rsid w:val="001758B4"/>
    <w:rsid w:val="00175993"/>
    <w:rsid w:val="001762F6"/>
    <w:rsid w:val="001763F6"/>
    <w:rsid w:val="001764AE"/>
    <w:rsid w:val="0017688F"/>
    <w:rsid w:val="00176E8B"/>
    <w:rsid w:val="001770B4"/>
    <w:rsid w:val="0017754D"/>
    <w:rsid w:val="00177834"/>
    <w:rsid w:val="001779C9"/>
    <w:rsid w:val="00177B3D"/>
    <w:rsid w:val="00177BC6"/>
    <w:rsid w:val="00177F67"/>
    <w:rsid w:val="00180281"/>
    <w:rsid w:val="00180322"/>
    <w:rsid w:val="00180804"/>
    <w:rsid w:val="00180A11"/>
    <w:rsid w:val="00180DF9"/>
    <w:rsid w:val="00180EAB"/>
    <w:rsid w:val="00181614"/>
    <w:rsid w:val="00181642"/>
    <w:rsid w:val="001818DD"/>
    <w:rsid w:val="001819D0"/>
    <w:rsid w:val="00181AE2"/>
    <w:rsid w:val="00182188"/>
    <w:rsid w:val="001821E2"/>
    <w:rsid w:val="00182395"/>
    <w:rsid w:val="00182596"/>
    <w:rsid w:val="00182A3E"/>
    <w:rsid w:val="00182BB8"/>
    <w:rsid w:val="00182D0A"/>
    <w:rsid w:val="00182D19"/>
    <w:rsid w:val="0018336E"/>
    <w:rsid w:val="0018344E"/>
    <w:rsid w:val="00183760"/>
    <w:rsid w:val="001839E2"/>
    <w:rsid w:val="0018402E"/>
    <w:rsid w:val="001842C5"/>
    <w:rsid w:val="001848FA"/>
    <w:rsid w:val="00184943"/>
    <w:rsid w:val="00184A21"/>
    <w:rsid w:val="00184AD5"/>
    <w:rsid w:val="00184C69"/>
    <w:rsid w:val="00184D1D"/>
    <w:rsid w:val="00184F39"/>
    <w:rsid w:val="0018615B"/>
    <w:rsid w:val="001861F9"/>
    <w:rsid w:val="00186236"/>
    <w:rsid w:val="00186445"/>
    <w:rsid w:val="00186985"/>
    <w:rsid w:val="00186DD6"/>
    <w:rsid w:val="00186E2F"/>
    <w:rsid w:val="00187508"/>
    <w:rsid w:val="00187B30"/>
    <w:rsid w:val="00187D86"/>
    <w:rsid w:val="0019094A"/>
    <w:rsid w:val="00190A0D"/>
    <w:rsid w:val="00190BCA"/>
    <w:rsid w:val="00191009"/>
    <w:rsid w:val="00191343"/>
    <w:rsid w:val="0019163D"/>
    <w:rsid w:val="001917F4"/>
    <w:rsid w:val="00191A5B"/>
    <w:rsid w:val="00192181"/>
    <w:rsid w:val="00192269"/>
    <w:rsid w:val="001923B8"/>
    <w:rsid w:val="00192420"/>
    <w:rsid w:val="00192504"/>
    <w:rsid w:val="001927B8"/>
    <w:rsid w:val="00192D63"/>
    <w:rsid w:val="0019336A"/>
    <w:rsid w:val="001936F2"/>
    <w:rsid w:val="0019389B"/>
    <w:rsid w:val="001939EF"/>
    <w:rsid w:val="00193A7C"/>
    <w:rsid w:val="00193B04"/>
    <w:rsid w:val="00193B2C"/>
    <w:rsid w:val="00193B6C"/>
    <w:rsid w:val="00193DDE"/>
    <w:rsid w:val="00193E09"/>
    <w:rsid w:val="00193E96"/>
    <w:rsid w:val="00193FCF"/>
    <w:rsid w:val="00194451"/>
    <w:rsid w:val="00194578"/>
    <w:rsid w:val="0019459F"/>
    <w:rsid w:val="00194629"/>
    <w:rsid w:val="00194670"/>
    <w:rsid w:val="00194677"/>
    <w:rsid w:val="00194810"/>
    <w:rsid w:val="00194837"/>
    <w:rsid w:val="0019541F"/>
    <w:rsid w:val="0019545D"/>
    <w:rsid w:val="00196176"/>
    <w:rsid w:val="001962FE"/>
    <w:rsid w:val="0019638B"/>
    <w:rsid w:val="00196492"/>
    <w:rsid w:val="00196DE3"/>
    <w:rsid w:val="00196E8B"/>
    <w:rsid w:val="00197152"/>
    <w:rsid w:val="00197218"/>
    <w:rsid w:val="00197492"/>
    <w:rsid w:val="00197592"/>
    <w:rsid w:val="00197676"/>
    <w:rsid w:val="001978BA"/>
    <w:rsid w:val="00197919"/>
    <w:rsid w:val="0019795D"/>
    <w:rsid w:val="00197AB8"/>
    <w:rsid w:val="00197B00"/>
    <w:rsid w:val="001A0157"/>
    <w:rsid w:val="001A017E"/>
    <w:rsid w:val="001A0350"/>
    <w:rsid w:val="001A0735"/>
    <w:rsid w:val="001A0907"/>
    <w:rsid w:val="001A0A18"/>
    <w:rsid w:val="001A0A3D"/>
    <w:rsid w:val="001A0C56"/>
    <w:rsid w:val="001A1349"/>
    <w:rsid w:val="001A13DD"/>
    <w:rsid w:val="001A1451"/>
    <w:rsid w:val="001A1493"/>
    <w:rsid w:val="001A1592"/>
    <w:rsid w:val="001A1EEF"/>
    <w:rsid w:val="001A2025"/>
    <w:rsid w:val="001A2044"/>
    <w:rsid w:val="001A2174"/>
    <w:rsid w:val="001A2486"/>
    <w:rsid w:val="001A26D8"/>
    <w:rsid w:val="001A2B0D"/>
    <w:rsid w:val="001A2BCC"/>
    <w:rsid w:val="001A2C33"/>
    <w:rsid w:val="001A2F41"/>
    <w:rsid w:val="001A3021"/>
    <w:rsid w:val="001A322D"/>
    <w:rsid w:val="001A3963"/>
    <w:rsid w:val="001A3A4A"/>
    <w:rsid w:val="001A3ABD"/>
    <w:rsid w:val="001A3DF7"/>
    <w:rsid w:val="001A4269"/>
    <w:rsid w:val="001A434B"/>
    <w:rsid w:val="001A461E"/>
    <w:rsid w:val="001A49E4"/>
    <w:rsid w:val="001A4E00"/>
    <w:rsid w:val="001A4FA3"/>
    <w:rsid w:val="001A53E0"/>
    <w:rsid w:val="001A56EC"/>
    <w:rsid w:val="001A5B67"/>
    <w:rsid w:val="001A5BC2"/>
    <w:rsid w:val="001A5DFD"/>
    <w:rsid w:val="001A5EAE"/>
    <w:rsid w:val="001A5F1D"/>
    <w:rsid w:val="001A60CF"/>
    <w:rsid w:val="001A6797"/>
    <w:rsid w:val="001A68D1"/>
    <w:rsid w:val="001A694E"/>
    <w:rsid w:val="001A6CDD"/>
    <w:rsid w:val="001A7245"/>
    <w:rsid w:val="001A7555"/>
    <w:rsid w:val="001A7558"/>
    <w:rsid w:val="001A7714"/>
    <w:rsid w:val="001A7994"/>
    <w:rsid w:val="001A7F31"/>
    <w:rsid w:val="001A7F74"/>
    <w:rsid w:val="001B0109"/>
    <w:rsid w:val="001B0684"/>
    <w:rsid w:val="001B0A9E"/>
    <w:rsid w:val="001B0EA0"/>
    <w:rsid w:val="001B1454"/>
    <w:rsid w:val="001B14E0"/>
    <w:rsid w:val="001B15FD"/>
    <w:rsid w:val="001B19BD"/>
    <w:rsid w:val="001B1A02"/>
    <w:rsid w:val="001B1B16"/>
    <w:rsid w:val="001B208F"/>
    <w:rsid w:val="001B21D8"/>
    <w:rsid w:val="001B2210"/>
    <w:rsid w:val="001B27F3"/>
    <w:rsid w:val="001B28F3"/>
    <w:rsid w:val="001B2A71"/>
    <w:rsid w:val="001B2AE0"/>
    <w:rsid w:val="001B2B07"/>
    <w:rsid w:val="001B2C69"/>
    <w:rsid w:val="001B2D00"/>
    <w:rsid w:val="001B2D57"/>
    <w:rsid w:val="001B2DDE"/>
    <w:rsid w:val="001B2E9C"/>
    <w:rsid w:val="001B3335"/>
    <w:rsid w:val="001B397F"/>
    <w:rsid w:val="001B3CFE"/>
    <w:rsid w:val="001B414E"/>
    <w:rsid w:val="001B443F"/>
    <w:rsid w:val="001B48C7"/>
    <w:rsid w:val="001B4927"/>
    <w:rsid w:val="001B4A92"/>
    <w:rsid w:val="001B4CC7"/>
    <w:rsid w:val="001B4EAB"/>
    <w:rsid w:val="001B51B5"/>
    <w:rsid w:val="001B5780"/>
    <w:rsid w:val="001B5782"/>
    <w:rsid w:val="001B5784"/>
    <w:rsid w:val="001B5822"/>
    <w:rsid w:val="001B5C85"/>
    <w:rsid w:val="001B5FD9"/>
    <w:rsid w:val="001B623A"/>
    <w:rsid w:val="001B6683"/>
    <w:rsid w:val="001B6949"/>
    <w:rsid w:val="001B6BF8"/>
    <w:rsid w:val="001B6D79"/>
    <w:rsid w:val="001B6D8F"/>
    <w:rsid w:val="001B6EED"/>
    <w:rsid w:val="001B725F"/>
    <w:rsid w:val="001B7284"/>
    <w:rsid w:val="001B75DE"/>
    <w:rsid w:val="001B76C6"/>
    <w:rsid w:val="001B7B06"/>
    <w:rsid w:val="001B7CAF"/>
    <w:rsid w:val="001C00D7"/>
    <w:rsid w:val="001C01A0"/>
    <w:rsid w:val="001C02DE"/>
    <w:rsid w:val="001C07C6"/>
    <w:rsid w:val="001C08FB"/>
    <w:rsid w:val="001C09C3"/>
    <w:rsid w:val="001C0B84"/>
    <w:rsid w:val="001C10D5"/>
    <w:rsid w:val="001C17BF"/>
    <w:rsid w:val="001C19C8"/>
    <w:rsid w:val="001C1D9D"/>
    <w:rsid w:val="001C1DAA"/>
    <w:rsid w:val="001C211F"/>
    <w:rsid w:val="001C24AA"/>
    <w:rsid w:val="001C2DE0"/>
    <w:rsid w:val="001C3014"/>
    <w:rsid w:val="001C3663"/>
    <w:rsid w:val="001C37CA"/>
    <w:rsid w:val="001C3998"/>
    <w:rsid w:val="001C3AFE"/>
    <w:rsid w:val="001C3EAF"/>
    <w:rsid w:val="001C40EA"/>
    <w:rsid w:val="001C4133"/>
    <w:rsid w:val="001C4278"/>
    <w:rsid w:val="001C42D2"/>
    <w:rsid w:val="001C434B"/>
    <w:rsid w:val="001C47D5"/>
    <w:rsid w:val="001C48AC"/>
    <w:rsid w:val="001C4A70"/>
    <w:rsid w:val="001C52D3"/>
    <w:rsid w:val="001C52E8"/>
    <w:rsid w:val="001C5D92"/>
    <w:rsid w:val="001C6375"/>
    <w:rsid w:val="001C63CF"/>
    <w:rsid w:val="001C664C"/>
    <w:rsid w:val="001C681B"/>
    <w:rsid w:val="001C68AB"/>
    <w:rsid w:val="001C695D"/>
    <w:rsid w:val="001C6A10"/>
    <w:rsid w:val="001C6CCC"/>
    <w:rsid w:val="001C7394"/>
    <w:rsid w:val="001C76A3"/>
    <w:rsid w:val="001C7B93"/>
    <w:rsid w:val="001C7C87"/>
    <w:rsid w:val="001C7EED"/>
    <w:rsid w:val="001D03F6"/>
    <w:rsid w:val="001D0943"/>
    <w:rsid w:val="001D0A10"/>
    <w:rsid w:val="001D0AC5"/>
    <w:rsid w:val="001D0B74"/>
    <w:rsid w:val="001D0D05"/>
    <w:rsid w:val="001D13CA"/>
    <w:rsid w:val="001D17F9"/>
    <w:rsid w:val="001D1AFA"/>
    <w:rsid w:val="001D1C68"/>
    <w:rsid w:val="001D1DA9"/>
    <w:rsid w:val="001D265E"/>
    <w:rsid w:val="001D2A5A"/>
    <w:rsid w:val="001D2BCF"/>
    <w:rsid w:val="001D2C76"/>
    <w:rsid w:val="001D31AF"/>
    <w:rsid w:val="001D32C2"/>
    <w:rsid w:val="001D32FF"/>
    <w:rsid w:val="001D3907"/>
    <w:rsid w:val="001D397C"/>
    <w:rsid w:val="001D39D6"/>
    <w:rsid w:val="001D39DE"/>
    <w:rsid w:val="001D3B84"/>
    <w:rsid w:val="001D4228"/>
    <w:rsid w:val="001D482F"/>
    <w:rsid w:val="001D4D40"/>
    <w:rsid w:val="001D4F85"/>
    <w:rsid w:val="001D50ED"/>
    <w:rsid w:val="001D59F2"/>
    <w:rsid w:val="001D606A"/>
    <w:rsid w:val="001D6366"/>
    <w:rsid w:val="001D6659"/>
    <w:rsid w:val="001D66B8"/>
    <w:rsid w:val="001D6762"/>
    <w:rsid w:val="001D6F19"/>
    <w:rsid w:val="001D6FA9"/>
    <w:rsid w:val="001D70FD"/>
    <w:rsid w:val="001D711A"/>
    <w:rsid w:val="001D7377"/>
    <w:rsid w:val="001D785A"/>
    <w:rsid w:val="001D7BF0"/>
    <w:rsid w:val="001D7C2D"/>
    <w:rsid w:val="001D7EFB"/>
    <w:rsid w:val="001E002C"/>
    <w:rsid w:val="001E06AE"/>
    <w:rsid w:val="001E0F53"/>
    <w:rsid w:val="001E1069"/>
    <w:rsid w:val="001E11C5"/>
    <w:rsid w:val="001E12BC"/>
    <w:rsid w:val="001E1483"/>
    <w:rsid w:val="001E167A"/>
    <w:rsid w:val="001E17DF"/>
    <w:rsid w:val="001E1931"/>
    <w:rsid w:val="001E1D30"/>
    <w:rsid w:val="001E1E96"/>
    <w:rsid w:val="001E2638"/>
    <w:rsid w:val="001E2B1E"/>
    <w:rsid w:val="001E2CEB"/>
    <w:rsid w:val="001E32C6"/>
    <w:rsid w:val="001E346C"/>
    <w:rsid w:val="001E365F"/>
    <w:rsid w:val="001E36B2"/>
    <w:rsid w:val="001E3725"/>
    <w:rsid w:val="001E381B"/>
    <w:rsid w:val="001E3E99"/>
    <w:rsid w:val="001E45F1"/>
    <w:rsid w:val="001E475E"/>
    <w:rsid w:val="001E4838"/>
    <w:rsid w:val="001E4B23"/>
    <w:rsid w:val="001E4CE8"/>
    <w:rsid w:val="001E5272"/>
    <w:rsid w:val="001E5572"/>
    <w:rsid w:val="001E5821"/>
    <w:rsid w:val="001E58D2"/>
    <w:rsid w:val="001E5A41"/>
    <w:rsid w:val="001E5DF6"/>
    <w:rsid w:val="001E6057"/>
    <w:rsid w:val="001E64A7"/>
    <w:rsid w:val="001E65AD"/>
    <w:rsid w:val="001E6708"/>
    <w:rsid w:val="001E67C3"/>
    <w:rsid w:val="001E6824"/>
    <w:rsid w:val="001E6A0C"/>
    <w:rsid w:val="001E6C88"/>
    <w:rsid w:val="001E6E78"/>
    <w:rsid w:val="001E744F"/>
    <w:rsid w:val="001E7586"/>
    <w:rsid w:val="001E762E"/>
    <w:rsid w:val="001E7E4D"/>
    <w:rsid w:val="001E7F2A"/>
    <w:rsid w:val="001F013A"/>
    <w:rsid w:val="001F0448"/>
    <w:rsid w:val="001F0C8F"/>
    <w:rsid w:val="001F10CC"/>
    <w:rsid w:val="001F1215"/>
    <w:rsid w:val="001F17B3"/>
    <w:rsid w:val="001F2188"/>
    <w:rsid w:val="001F25C8"/>
    <w:rsid w:val="001F2BD0"/>
    <w:rsid w:val="001F2DCB"/>
    <w:rsid w:val="001F2E65"/>
    <w:rsid w:val="001F3105"/>
    <w:rsid w:val="001F318E"/>
    <w:rsid w:val="001F3190"/>
    <w:rsid w:val="001F44C6"/>
    <w:rsid w:val="001F4BC7"/>
    <w:rsid w:val="001F4D42"/>
    <w:rsid w:val="001F4DCE"/>
    <w:rsid w:val="001F51D3"/>
    <w:rsid w:val="001F5243"/>
    <w:rsid w:val="001F5254"/>
    <w:rsid w:val="001F535B"/>
    <w:rsid w:val="001F55B6"/>
    <w:rsid w:val="001F5895"/>
    <w:rsid w:val="001F5A2E"/>
    <w:rsid w:val="001F5AF8"/>
    <w:rsid w:val="001F6146"/>
    <w:rsid w:val="001F625F"/>
    <w:rsid w:val="001F672A"/>
    <w:rsid w:val="001F6750"/>
    <w:rsid w:val="001F6806"/>
    <w:rsid w:val="001F68AC"/>
    <w:rsid w:val="001F6AC7"/>
    <w:rsid w:val="001F6E71"/>
    <w:rsid w:val="001F70E4"/>
    <w:rsid w:val="001F7432"/>
    <w:rsid w:val="001F7559"/>
    <w:rsid w:val="001F7909"/>
    <w:rsid w:val="001F7C37"/>
    <w:rsid w:val="001F7F0C"/>
    <w:rsid w:val="002001F3"/>
    <w:rsid w:val="002011D1"/>
    <w:rsid w:val="00201378"/>
    <w:rsid w:val="002013A1"/>
    <w:rsid w:val="00201688"/>
    <w:rsid w:val="002018D7"/>
    <w:rsid w:val="00201E56"/>
    <w:rsid w:val="002020A6"/>
    <w:rsid w:val="00202103"/>
    <w:rsid w:val="0020215D"/>
    <w:rsid w:val="002021F8"/>
    <w:rsid w:val="00202402"/>
    <w:rsid w:val="00202639"/>
    <w:rsid w:val="00202749"/>
    <w:rsid w:val="00202786"/>
    <w:rsid w:val="00202E76"/>
    <w:rsid w:val="00202F2C"/>
    <w:rsid w:val="00202FC4"/>
    <w:rsid w:val="0020320A"/>
    <w:rsid w:val="0020336C"/>
    <w:rsid w:val="00203531"/>
    <w:rsid w:val="00203571"/>
    <w:rsid w:val="0020370C"/>
    <w:rsid w:val="0020372F"/>
    <w:rsid w:val="002039BB"/>
    <w:rsid w:val="00203B85"/>
    <w:rsid w:val="00203EEF"/>
    <w:rsid w:val="00203FF7"/>
    <w:rsid w:val="002043EA"/>
    <w:rsid w:val="00204629"/>
    <w:rsid w:val="00204829"/>
    <w:rsid w:val="00204841"/>
    <w:rsid w:val="002048A3"/>
    <w:rsid w:val="00204A38"/>
    <w:rsid w:val="00204CFE"/>
    <w:rsid w:val="0020526D"/>
    <w:rsid w:val="00205641"/>
    <w:rsid w:val="0020565E"/>
    <w:rsid w:val="002057E6"/>
    <w:rsid w:val="00205BC4"/>
    <w:rsid w:val="00205D92"/>
    <w:rsid w:val="002061B6"/>
    <w:rsid w:val="0020649C"/>
    <w:rsid w:val="0020685F"/>
    <w:rsid w:val="00206A9A"/>
    <w:rsid w:val="00206F8C"/>
    <w:rsid w:val="002077B5"/>
    <w:rsid w:val="002077F9"/>
    <w:rsid w:val="00207840"/>
    <w:rsid w:val="00207ABD"/>
    <w:rsid w:val="00207BAC"/>
    <w:rsid w:val="0021006F"/>
    <w:rsid w:val="002101E7"/>
    <w:rsid w:val="00211234"/>
    <w:rsid w:val="002112D2"/>
    <w:rsid w:val="00211326"/>
    <w:rsid w:val="00211447"/>
    <w:rsid w:val="00211708"/>
    <w:rsid w:val="00211841"/>
    <w:rsid w:val="002118E1"/>
    <w:rsid w:val="0021190A"/>
    <w:rsid w:val="00211A6B"/>
    <w:rsid w:val="00211AC9"/>
    <w:rsid w:val="00211B9A"/>
    <w:rsid w:val="00211BF2"/>
    <w:rsid w:val="00211DD3"/>
    <w:rsid w:val="002121DF"/>
    <w:rsid w:val="002123D7"/>
    <w:rsid w:val="00212418"/>
    <w:rsid w:val="0021287A"/>
    <w:rsid w:val="00212D1A"/>
    <w:rsid w:val="00212EBC"/>
    <w:rsid w:val="00213134"/>
    <w:rsid w:val="0021325C"/>
    <w:rsid w:val="00213400"/>
    <w:rsid w:val="0021375B"/>
    <w:rsid w:val="002139D0"/>
    <w:rsid w:val="00213A9E"/>
    <w:rsid w:val="00213B7C"/>
    <w:rsid w:val="00213FEF"/>
    <w:rsid w:val="002140D7"/>
    <w:rsid w:val="0021459F"/>
    <w:rsid w:val="002147F0"/>
    <w:rsid w:val="00214873"/>
    <w:rsid w:val="00214C6E"/>
    <w:rsid w:val="00214E30"/>
    <w:rsid w:val="00214F22"/>
    <w:rsid w:val="002150C4"/>
    <w:rsid w:val="0021593C"/>
    <w:rsid w:val="00215A34"/>
    <w:rsid w:val="00215C6B"/>
    <w:rsid w:val="002160B1"/>
    <w:rsid w:val="002160F2"/>
    <w:rsid w:val="002161FC"/>
    <w:rsid w:val="002162A6"/>
    <w:rsid w:val="002164C4"/>
    <w:rsid w:val="002166C4"/>
    <w:rsid w:val="0021685F"/>
    <w:rsid w:val="00216AC8"/>
    <w:rsid w:val="00216B27"/>
    <w:rsid w:val="0021754E"/>
    <w:rsid w:val="002177AB"/>
    <w:rsid w:val="0021790E"/>
    <w:rsid w:val="00217AC0"/>
    <w:rsid w:val="00217BE5"/>
    <w:rsid w:val="00217FD2"/>
    <w:rsid w:val="00220131"/>
    <w:rsid w:val="00220232"/>
    <w:rsid w:val="002204A7"/>
    <w:rsid w:val="002205BA"/>
    <w:rsid w:val="002206AB"/>
    <w:rsid w:val="00220732"/>
    <w:rsid w:val="00220737"/>
    <w:rsid w:val="0022076C"/>
    <w:rsid w:val="00220F49"/>
    <w:rsid w:val="00221016"/>
    <w:rsid w:val="00221048"/>
    <w:rsid w:val="002210C4"/>
    <w:rsid w:val="00221164"/>
    <w:rsid w:val="0022196A"/>
    <w:rsid w:val="00221FBC"/>
    <w:rsid w:val="0022236C"/>
    <w:rsid w:val="002224AF"/>
    <w:rsid w:val="002224EB"/>
    <w:rsid w:val="00222A63"/>
    <w:rsid w:val="00222B85"/>
    <w:rsid w:val="00222C32"/>
    <w:rsid w:val="00222C6F"/>
    <w:rsid w:val="00222D35"/>
    <w:rsid w:val="002233FB"/>
    <w:rsid w:val="002238B6"/>
    <w:rsid w:val="00223E20"/>
    <w:rsid w:val="00224189"/>
    <w:rsid w:val="002242E8"/>
    <w:rsid w:val="00224430"/>
    <w:rsid w:val="002244ED"/>
    <w:rsid w:val="0022466A"/>
    <w:rsid w:val="00224937"/>
    <w:rsid w:val="00224D33"/>
    <w:rsid w:val="00225003"/>
    <w:rsid w:val="002250B5"/>
    <w:rsid w:val="002251B5"/>
    <w:rsid w:val="00225768"/>
    <w:rsid w:val="00225D06"/>
    <w:rsid w:val="00225D32"/>
    <w:rsid w:val="002261AC"/>
    <w:rsid w:val="00226538"/>
    <w:rsid w:val="002268D5"/>
    <w:rsid w:val="00226B7A"/>
    <w:rsid w:val="002271C3"/>
    <w:rsid w:val="002272B2"/>
    <w:rsid w:val="002274A4"/>
    <w:rsid w:val="00227564"/>
    <w:rsid w:val="00227766"/>
    <w:rsid w:val="002279DE"/>
    <w:rsid w:val="00227BCE"/>
    <w:rsid w:val="00227C8F"/>
    <w:rsid w:val="00227D0F"/>
    <w:rsid w:val="00227EF7"/>
    <w:rsid w:val="00230147"/>
    <w:rsid w:val="002304F9"/>
    <w:rsid w:val="002304FC"/>
    <w:rsid w:val="00230700"/>
    <w:rsid w:val="00230783"/>
    <w:rsid w:val="00230CC0"/>
    <w:rsid w:val="00231511"/>
    <w:rsid w:val="00231676"/>
    <w:rsid w:val="00231751"/>
    <w:rsid w:val="002317DE"/>
    <w:rsid w:val="002317F3"/>
    <w:rsid w:val="00231E43"/>
    <w:rsid w:val="002322C8"/>
    <w:rsid w:val="00232321"/>
    <w:rsid w:val="00232959"/>
    <w:rsid w:val="0023295D"/>
    <w:rsid w:val="00232A11"/>
    <w:rsid w:val="00232FB6"/>
    <w:rsid w:val="0023320A"/>
    <w:rsid w:val="00233350"/>
    <w:rsid w:val="002333F3"/>
    <w:rsid w:val="00233B10"/>
    <w:rsid w:val="00233B5B"/>
    <w:rsid w:val="00233CEA"/>
    <w:rsid w:val="00233DB4"/>
    <w:rsid w:val="00233DF4"/>
    <w:rsid w:val="002347B1"/>
    <w:rsid w:val="002349CD"/>
    <w:rsid w:val="00234AC3"/>
    <w:rsid w:val="00234B62"/>
    <w:rsid w:val="00234D20"/>
    <w:rsid w:val="00234E47"/>
    <w:rsid w:val="00234FF9"/>
    <w:rsid w:val="00235104"/>
    <w:rsid w:val="00235202"/>
    <w:rsid w:val="0023552A"/>
    <w:rsid w:val="00235682"/>
    <w:rsid w:val="002359E6"/>
    <w:rsid w:val="00236146"/>
    <w:rsid w:val="00236374"/>
    <w:rsid w:val="002365EE"/>
    <w:rsid w:val="00236600"/>
    <w:rsid w:val="00236D6D"/>
    <w:rsid w:val="00236E80"/>
    <w:rsid w:val="00237157"/>
    <w:rsid w:val="002371FD"/>
    <w:rsid w:val="00237793"/>
    <w:rsid w:val="002377BB"/>
    <w:rsid w:val="0023787B"/>
    <w:rsid w:val="002378BB"/>
    <w:rsid w:val="002379AD"/>
    <w:rsid w:val="00237DFA"/>
    <w:rsid w:val="00237F34"/>
    <w:rsid w:val="002400E4"/>
    <w:rsid w:val="00240408"/>
    <w:rsid w:val="0024044D"/>
    <w:rsid w:val="0024080D"/>
    <w:rsid w:val="0024086F"/>
    <w:rsid w:val="00240B23"/>
    <w:rsid w:val="00241161"/>
    <w:rsid w:val="002411D6"/>
    <w:rsid w:val="002412BB"/>
    <w:rsid w:val="002412C5"/>
    <w:rsid w:val="002412D2"/>
    <w:rsid w:val="00241621"/>
    <w:rsid w:val="00241648"/>
    <w:rsid w:val="00241B9B"/>
    <w:rsid w:val="00241C67"/>
    <w:rsid w:val="00241D38"/>
    <w:rsid w:val="00241DAF"/>
    <w:rsid w:val="00242094"/>
    <w:rsid w:val="0024288A"/>
    <w:rsid w:val="00242972"/>
    <w:rsid w:val="00242BD5"/>
    <w:rsid w:val="00242D1F"/>
    <w:rsid w:val="00242EB4"/>
    <w:rsid w:val="00243476"/>
    <w:rsid w:val="0024356E"/>
    <w:rsid w:val="002436E1"/>
    <w:rsid w:val="00243A6B"/>
    <w:rsid w:val="00243AF0"/>
    <w:rsid w:val="00243EDE"/>
    <w:rsid w:val="00244118"/>
    <w:rsid w:val="00244721"/>
    <w:rsid w:val="002448F5"/>
    <w:rsid w:val="002448FE"/>
    <w:rsid w:val="00244927"/>
    <w:rsid w:val="00244CA5"/>
    <w:rsid w:val="00244EB7"/>
    <w:rsid w:val="002450B2"/>
    <w:rsid w:val="00245201"/>
    <w:rsid w:val="002453D3"/>
    <w:rsid w:val="002457DB"/>
    <w:rsid w:val="00245A89"/>
    <w:rsid w:val="00245D7C"/>
    <w:rsid w:val="00245F15"/>
    <w:rsid w:val="00245F2F"/>
    <w:rsid w:val="002461DB"/>
    <w:rsid w:val="00246718"/>
    <w:rsid w:val="00246DD1"/>
    <w:rsid w:val="0024701D"/>
    <w:rsid w:val="0024703F"/>
    <w:rsid w:val="002470AB"/>
    <w:rsid w:val="0024750A"/>
    <w:rsid w:val="0024780F"/>
    <w:rsid w:val="002478B4"/>
    <w:rsid w:val="00247935"/>
    <w:rsid w:val="0025051D"/>
    <w:rsid w:val="002505FE"/>
    <w:rsid w:val="0025077E"/>
    <w:rsid w:val="00250A82"/>
    <w:rsid w:val="00250C83"/>
    <w:rsid w:val="00250F42"/>
    <w:rsid w:val="00250FBE"/>
    <w:rsid w:val="00250FDA"/>
    <w:rsid w:val="00251143"/>
    <w:rsid w:val="00251372"/>
    <w:rsid w:val="00251522"/>
    <w:rsid w:val="002515D7"/>
    <w:rsid w:val="00251737"/>
    <w:rsid w:val="0025196B"/>
    <w:rsid w:val="00251DF6"/>
    <w:rsid w:val="00251EB3"/>
    <w:rsid w:val="0025243D"/>
    <w:rsid w:val="0025279C"/>
    <w:rsid w:val="002528E6"/>
    <w:rsid w:val="002528F4"/>
    <w:rsid w:val="00252B37"/>
    <w:rsid w:val="00253713"/>
    <w:rsid w:val="00253794"/>
    <w:rsid w:val="00253EA0"/>
    <w:rsid w:val="0025458D"/>
    <w:rsid w:val="00254777"/>
    <w:rsid w:val="00254B1D"/>
    <w:rsid w:val="00254C92"/>
    <w:rsid w:val="0025532B"/>
    <w:rsid w:val="0025554B"/>
    <w:rsid w:val="00255763"/>
    <w:rsid w:val="00255933"/>
    <w:rsid w:val="00255AC3"/>
    <w:rsid w:val="002561EB"/>
    <w:rsid w:val="00256379"/>
    <w:rsid w:val="0025657F"/>
    <w:rsid w:val="002565FA"/>
    <w:rsid w:val="00256626"/>
    <w:rsid w:val="0025693B"/>
    <w:rsid w:val="00256C0A"/>
    <w:rsid w:val="00256C0E"/>
    <w:rsid w:val="00256C85"/>
    <w:rsid w:val="00256F57"/>
    <w:rsid w:val="00256F60"/>
    <w:rsid w:val="00257840"/>
    <w:rsid w:val="00257B20"/>
    <w:rsid w:val="00257C6E"/>
    <w:rsid w:val="002606AC"/>
    <w:rsid w:val="0026093E"/>
    <w:rsid w:val="00260B16"/>
    <w:rsid w:val="00260C53"/>
    <w:rsid w:val="00260D02"/>
    <w:rsid w:val="00260DC7"/>
    <w:rsid w:val="00260E9F"/>
    <w:rsid w:val="002612AD"/>
    <w:rsid w:val="002612F6"/>
    <w:rsid w:val="00261C1E"/>
    <w:rsid w:val="00261E63"/>
    <w:rsid w:val="002623B6"/>
    <w:rsid w:val="0026253F"/>
    <w:rsid w:val="00262B60"/>
    <w:rsid w:val="00262DBF"/>
    <w:rsid w:val="00263383"/>
    <w:rsid w:val="002633F3"/>
    <w:rsid w:val="002636AA"/>
    <w:rsid w:val="0026390D"/>
    <w:rsid w:val="00263A84"/>
    <w:rsid w:val="00263E62"/>
    <w:rsid w:val="0026420D"/>
    <w:rsid w:val="0026433C"/>
    <w:rsid w:val="00265067"/>
    <w:rsid w:val="00265435"/>
    <w:rsid w:val="002654BD"/>
    <w:rsid w:val="002658C6"/>
    <w:rsid w:val="00265C70"/>
    <w:rsid w:val="00265F7E"/>
    <w:rsid w:val="00266101"/>
    <w:rsid w:val="002662B2"/>
    <w:rsid w:val="0026641D"/>
    <w:rsid w:val="00266594"/>
    <w:rsid w:val="002666EF"/>
    <w:rsid w:val="00266755"/>
    <w:rsid w:val="00266825"/>
    <w:rsid w:val="002669DD"/>
    <w:rsid w:val="00266A03"/>
    <w:rsid w:val="00266A67"/>
    <w:rsid w:val="002671AA"/>
    <w:rsid w:val="002671CC"/>
    <w:rsid w:val="00267267"/>
    <w:rsid w:val="00267C2B"/>
    <w:rsid w:val="00267DE5"/>
    <w:rsid w:val="00267E34"/>
    <w:rsid w:val="00267F25"/>
    <w:rsid w:val="002705F8"/>
    <w:rsid w:val="0027095C"/>
    <w:rsid w:val="00270A9D"/>
    <w:rsid w:val="00270C90"/>
    <w:rsid w:val="00271788"/>
    <w:rsid w:val="00271861"/>
    <w:rsid w:val="00271E62"/>
    <w:rsid w:val="00271E76"/>
    <w:rsid w:val="002720E2"/>
    <w:rsid w:val="002721B7"/>
    <w:rsid w:val="00272293"/>
    <w:rsid w:val="00272942"/>
    <w:rsid w:val="002729E1"/>
    <w:rsid w:val="00272E9B"/>
    <w:rsid w:val="0027302C"/>
    <w:rsid w:val="002730A4"/>
    <w:rsid w:val="002730F0"/>
    <w:rsid w:val="00273294"/>
    <w:rsid w:val="002732D4"/>
    <w:rsid w:val="002732E0"/>
    <w:rsid w:val="00273734"/>
    <w:rsid w:val="002737B4"/>
    <w:rsid w:val="00273A87"/>
    <w:rsid w:val="00273B84"/>
    <w:rsid w:val="00273ECC"/>
    <w:rsid w:val="00274068"/>
    <w:rsid w:val="002744BB"/>
    <w:rsid w:val="00274680"/>
    <w:rsid w:val="0027493C"/>
    <w:rsid w:val="00274AA3"/>
    <w:rsid w:val="00274B59"/>
    <w:rsid w:val="002755CF"/>
    <w:rsid w:val="002759E3"/>
    <w:rsid w:val="00275B76"/>
    <w:rsid w:val="00275DAE"/>
    <w:rsid w:val="0027650F"/>
    <w:rsid w:val="00276601"/>
    <w:rsid w:val="00276936"/>
    <w:rsid w:val="002769E8"/>
    <w:rsid w:val="00276C8B"/>
    <w:rsid w:val="00276CED"/>
    <w:rsid w:val="0027727A"/>
    <w:rsid w:val="0027743D"/>
    <w:rsid w:val="00277AA9"/>
    <w:rsid w:val="00277AC7"/>
    <w:rsid w:val="002800D6"/>
    <w:rsid w:val="0028035B"/>
    <w:rsid w:val="00280520"/>
    <w:rsid w:val="0028067D"/>
    <w:rsid w:val="00280C33"/>
    <w:rsid w:val="00280CA3"/>
    <w:rsid w:val="00280CD5"/>
    <w:rsid w:val="002812C4"/>
    <w:rsid w:val="0028139F"/>
    <w:rsid w:val="00281577"/>
    <w:rsid w:val="00281600"/>
    <w:rsid w:val="002821ED"/>
    <w:rsid w:val="00282405"/>
    <w:rsid w:val="002826F2"/>
    <w:rsid w:val="00282ACE"/>
    <w:rsid w:val="00282D31"/>
    <w:rsid w:val="00283176"/>
    <w:rsid w:val="00283341"/>
    <w:rsid w:val="00283F47"/>
    <w:rsid w:val="00283F64"/>
    <w:rsid w:val="002845AF"/>
    <w:rsid w:val="00284626"/>
    <w:rsid w:val="002847A1"/>
    <w:rsid w:val="00285191"/>
    <w:rsid w:val="002853F7"/>
    <w:rsid w:val="002854FE"/>
    <w:rsid w:val="00285575"/>
    <w:rsid w:val="002855E5"/>
    <w:rsid w:val="00285AA2"/>
    <w:rsid w:val="00285CCC"/>
    <w:rsid w:val="00285E05"/>
    <w:rsid w:val="00285E22"/>
    <w:rsid w:val="00286236"/>
    <w:rsid w:val="00286480"/>
    <w:rsid w:val="002869EC"/>
    <w:rsid w:val="002870AD"/>
    <w:rsid w:val="0028731F"/>
    <w:rsid w:val="00287590"/>
    <w:rsid w:val="00287864"/>
    <w:rsid w:val="0028789D"/>
    <w:rsid w:val="002878B3"/>
    <w:rsid w:val="00287D47"/>
    <w:rsid w:val="002902DF"/>
    <w:rsid w:val="002904B5"/>
    <w:rsid w:val="002904F9"/>
    <w:rsid w:val="002914C9"/>
    <w:rsid w:val="002916C5"/>
    <w:rsid w:val="0029175C"/>
    <w:rsid w:val="002918BB"/>
    <w:rsid w:val="00291CB3"/>
    <w:rsid w:val="00291CF9"/>
    <w:rsid w:val="00291D77"/>
    <w:rsid w:val="00291F7F"/>
    <w:rsid w:val="0029207A"/>
    <w:rsid w:val="00292082"/>
    <w:rsid w:val="002920E4"/>
    <w:rsid w:val="00292549"/>
    <w:rsid w:val="002925ED"/>
    <w:rsid w:val="002927CC"/>
    <w:rsid w:val="00292BDC"/>
    <w:rsid w:val="00292D6E"/>
    <w:rsid w:val="00292E08"/>
    <w:rsid w:val="002933B7"/>
    <w:rsid w:val="0029358E"/>
    <w:rsid w:val="00293A4D"/>
    <w:rsid w:val="0029433B"/>
    <w:rsid w:val="002950BD"/>
    <w:rsid w:val="002952F9"/>
    <w:rsid w:val="00295330"/>
    <w:rsid w:val="00295617"/>
    <w:rsid w:val="002957A0"/>
    <w:rsid w:val="00295B2B"/>
    <w:rsid w:val="00295C5B"/>
    <w:rsid w:val="002961CD"/>
    <w:rsid w:val="00296658"/>
    <w:rsid w:val="00296775"/>
    <w:rsid w:val="002967D0"/>
    <w:rsid w:val="00296BFA"/>
    <w:rsid w:val="00296E5D"/>
    <w:rsid w:val="00296FB7"/>
    <w:rsid w:val="00297007"/>
    <w:rsid w:val="0029754C"/>
    <w:rsid w:val="00297601"/>
    <w:rsid w:val="0029779C"/>
    <w:rsid w:val="002977D0"/>
    <w:rsid w:val="00297974"/>
    <w:rsid w:val="00297A80"/>
    <w:rsid w:val="00297BBD"/>
    <w:rsid w:val="00297BD6"/>
    <w:rsid w:val="00297E6B"/>
    <w:rsid w:val="002A0127"/>
    <w:rsid w:val="002A027A"/>
    <w:rsid w:val="002A0376"/>
    <w:rsid w:val="002A039B"/>
    <w:rsid w:val="002A0B2D"/>
    <w:rsid w:val="002A0FAF"/>
    <w:rsid w:val="002A10BD"/>
    <w:rsid w:val="002A14C6"/>
    <w:rsid w:val="002A1561"/>
    <w:rsid w:val="002A1CB5"/>
    <w:rsid w:val="002A1CF2"/>
    <w:rsid w:val="002A22DD"/>
    <w:rsid w:val="002A22F9"/>
    <w:rsid w:val="002A2982"/>
    <w:rsid w:val="002A2B62"/>
    <w:rsid w:val="002A3209"/>
    <w:rsid w:val="002A3452"/>
    <w:rsid w:val="002A3918"/>
    <w:rsid w:val="002A3933"/>
    <w:rsid w:val="002A3C75"/>
    <w:rsid w:val="002A48BA"/>
    <w:rsid w:val="002A4E25"/>
    <w:rsid w:val="002A5535"/>
    <w:rsid w:val="002A560C"/>
    <w:rsid w:val="002A5903"/>
    <w:rsid w:val="002A6006"/>
    <w:rsid w:val="002A60AC"/>
    <w:rsid w:val="002A62BC"/>
    <w:rsid w:val="002A6A49"/>
    <w:rsid w:val="002A6B9A"/>
    <w:rsid w:val="002A6BFE"/>
    <w:rsid w:val="002A6CC1"/>
    <w:rsid w:val="002A6D91"/>
    <w:rsid w:val="002A76AA"/>
    <w:rsid w:val="002A7715"/>
    <w:rsid w:val="002A771B"/>
    <w:rsid w:val="002A7747"/>
    <w:rsid w:val="002A7CE9"/>
    <w:rsid w:val="002B0329"/>
    <w:rsid w:val="002B03DF"/>
    <w:rsid w:val="002B07C0"/>
    <w:rsid w:val="002B0A30"/>
    <w:rsid w:val="002B0CB8"/>
    <w:rsid w:val="002B0DC6"/>
    <w:rsid w:val="002B0F62"/>
    <w:rsid w:val="002B0F99"/>
    <w:rsid w:val="002B146B"/>
    <w:rsid w:val="002B169A"/>
    <w:rsid w:val="002B18EB"/>
    <w:rsid w:val="002B1B0C"/>
    <w:rsid w:val="002B1B78"/>
    <w:rsid w:val="002B1CCF"/>
    <w:rsid w:val="002B1E32"/>
    <w:rsid w:val="002B1E53"/>
    <w:rsid w:val="002B1FAD"/>
    <w:rsid w:val="002B1FEB"/>
    <w:rsid w:val="002B2091"/>
    <w:rsid w:val="002B20F1"/>
    <w:rsid w:val="002B2371"/>
    <w:rsid w:val="002B23E3"/>
    <w:rsid w:val="002B2475"/>
    <w:rsid w:val="002B25E1"/>
    <w:rsid w:val="002B272E"/>
    <w:rsid w:val="002B2733"/>
    <w:rsid w:val="002B2F28"/>
    <w:rsid w:val="002B32D5"/>
    <w:rsid w:val="002B34D4"/>
    <w:rsid w:val="002B3512"/>
    <w:rsid w:val="002B3882"/>
    <w:rsid w:val="002B3BA2"/>
    <w:rsid w:val="002B3E08"/>
    <w:rsid w:val="002B42DB"/>
    <w:rsid w:val="002B4A8E"/>
    <w:rsid w:val="002B4DCC"/>
    <w:rsid w:val="002B5428"/>
    <w:rsid w:val="002B57F9"/>
    <w:rsid w:val="002B5E91"/>
    <w:rsid w:val="002B5EBB"/>
    <w:rsid w:val="002B5EC1"/>
    <w:rsid w:val="002B62D6"/>
    <w:rsid w:val="002B6871"/>
    <w:rsid w:val="002B6FCF"/>
    <w:rsid w:val="002B7231"/>
    <w:rsid w:val="002B7480"/>
    <w:rsid w:val="002B74D5"/>
    <w:rsid w:val="002B764E"/>
    <w:rsid w:val="002B7B99"/>
    <w:rsid w:val="002B7BBC"/>
    <w:rsid w:val="002B7F08"/>
    <w:rsid w:val="002C029C"/>
    <w:rsid w:val="002C07C2"/>
    <w:rsid w:val="002C0CD8"/>
    <w:rsid w:val="002C13F8"/>
    <w:rsid w:val="002C17CA"/>
    <w:rsid w:val="002C1917"/>
    <w:rsid w:val="002C19D6"/>
    <w:rsid w:val="002C1D49"/>
    <w:rsid w:val="002C1EDA"/>
    <w:rsid w:val="002C1F15"/>
    <w:rsid w:val="002C2055"/>
    <w:rsid w:val="002C2115"/>
    <w:rsid w:val="002C215F"/>
    <w:rsid w:val="002C22DF"/>
    <w:rsid w:val="002C262D"/>
    <w:rsid w:val="002C2A80"/>
    <w:rsid w:val="002C2AB0"/>
    <w:rsid w:val="002C314E"/>
    <w:rsid w:val="002C3155"/>
    <w:rsid w:val="002C335F"/>
    <w:rsid w:val="002C3401"/>
    <w:rsid w:val="002C36B5"/>
    <w:rsid w:val="002C3982"/>
    <w:rsid w:val="002C3B6A"/>
    <w:rsid w:val="002C3E17"/>
    <w:rsid w:val="002C3E60"/>
    <w:rsid w:val="002C3FD1"/>
    <w:rsid w:val="002C4379"/>
    <w:rsid w:val="002C486C"/>
    <w:rsid w:val="002C486E"/>
    <w:rsid w:val="002C4A04"/>
    <w:rsid w:val="002C50AE"/>
    <w:rsid w:val="002C5347"/>
    <w:rsid w:val="002C55E8"/>
    <w:rsid w:val="002C581E"/>
    <w:rsid w:val="002C5DCE"/>
    <w:rsid w:val="002C621F"/>
    <w:rsid w:val="002C632A"/>
    <w:rsid w:val="002C6616"/>
    <w:rsid w:val="002C6724"/>
    <w:rsid w:val="002C6782"/>
    <w:rsid w:val="002C6BC8"/>
    <w:rsid w:val="002C6C34"/>
    <w:rsid w:val="002C6D09"/>
    <w:rsid w:val="002C6D4F"/>
    <w:rsid w:val="002C6EE6"/>
    <w:rsid w:val="002C6FE2"/>
    <w:rsid w:val="002C75AE"/>
    <w:rsid w:val="002C78C4"/>
    <w:rsid w:val="002C79EE"/>
    <w:rsid w:val="002C7B7D"/>
    <w:rsid w:val="002D0252"/>
    <w:rsid w:val="002D0349"/>
    <w:rsid w:val="002D03BE"/>
    <w:rsid w:val="002D0675"/>
    <w:rsid w:val="002D0BA2"/>
    <w:rsid w:val="002D0C0F"/>
    <w:rsid w:val="002D0EB3"/>
    <w:rsid w:val="002D115C"/>
    <w:rsid w:val="002D11EC"/>
    <w:rsid w:val="002D1629"/>
    <w:rsid w:val="002D177C"/>
    <w:rsid w:val="002D1B7D"/>
    <w:rsid w:val="002D1D2C"/>
    <w:rsid w:val="002D1DAE"/>
    <w:rsid w:val="002D1DDA"/>
    <w:rsid w:val="002D1F20"/>
    <w:rsid w:val="002D1FAE"/>
    <w:rsid w:val="002D1FBC"/>
    <w:rsid w:val="002D2212"/>
    <w:rsid w:val="002D26D8"/>
    <w:rsid w:val="002D276C"/>
    <w:rsid w:val="002D2993"/>
    <w:rsid w:val="002D2B25"/>
    <w:rsid w:val="002D2B51"/>
    <w:rsid w:val="002D2BE1"/>
    <w:rsid w:val="002D2CB1"/>
    <w:rsid w:val="002D2CB4"/>
    <w:rsid w:val="002D2E79"/>
    <w:rsid w:val="002D33B1"/>
    <w:rsid w:val="002D3760"/>
    <w:rsid w:val="002D3815"/>
    <w:rsid w:val="002D38BB"/>
    <w:rsid w:val="002D3E3D"/>
    <w:rsid w:val="002D3F50"/>
    <w:rsid w:val="002D4197"/>
    <w:rsid w:val="002D4424"/>
    <w:rsid w:val="002D4851"/>
    <w:rsid w:val="002D49B6"/>
    <w:rsid w:val="002D4D6E"/>
    <w:rsid w:val="002D4E3B"/>
    <w:rsid w:val="002D5076"/>
    <w:rsid w:val="002D5226"/>
    <w:rsid w:val="002D53A5"/>
    <w:rsid w:val="002D5688"/>
    <w:rsid w:val="002D5907"/>
    <w:rsid w:val="002D5A45"/>
    <w:rsid w:val="002D5AE1"/>
    <w:rsid w:val="002D5C09"/>
    <w:rsid w:val="002D5C2F"/>
    <w:rsid w:val="002D605A"/>
    <w:rsid w:val="002D6758"/>
    <w:rsid w:val="002D6E39"/>
    <w:rsid w:val="002D6FB8"/>
    <w:rsid w:val="002D7222"/>
    <w:rsid w:val="002D7439"/>
    <w:rsid w:val="002D7909"/>
    <w:rsid w:val="002D796E"/>
    <w:rsid w:val="002D79DA"/>
    <w:rsid w:val="002D7A1B"/>
    <w:rsid w:val="002D7A5D"/>
    <w:rsid w:val="002D7E1A"/>
    <w:rsid w:val="002E0286"/>
    <w:rsid w:val="002E0337"/>
    <w:rsid w:val="002E03C1"/>
    <w:rsid w:val="002E04DD"/>
    <w:rsid w:val="002E05D4"/>
    <w:rsid w:val="002E0F5B"/>
    <w:rsid w:val="002E0FA2"/>
    <w:rsid w:val="002E0FF0"/>
    <w:rsid w:val="002E1374"/>
    <w:rsid w:val="002E15F3"/>
    <w:rsid w:val="002E1A7B"/>
    <w:rsid w:val="002E1B47"/>
    <w:rsid w:val="002E1E09"/>
    <w:rsid w:val="002E1E81"/>
    <w:rsid w:val="002E1FC4"/>
    <w:rsid w:val="002E1FD1"/>
    <w:rsid w:val="002E25F6"/>
    <w:rsid w:val="002E26EC"/>
    <w:rsid w:val="002E28DC"/>
    <w:rsid w:val="002E2D0C"/>
    <w:rsid w:val="002E303D"/>
    <w:rsid w:val="002E3191"/>
    <w:rsid w:val="002E37B0"/>
    <w:rsid w:val="002E3912"/>
    <w:rsid w:val="002E3ED0"/>
    <w:rsid w:val="002E411D"/>
    <w:rsid w:val="002E4339"/>
    <w:rsid w:val="002E43F5"/>
    <w:rsid w:val="002E4684"/>
    <w:rsid w:val="002E472A"/>
    <w:rsid w:val="002E48BC"/>
    <w:rsid w:val="002E48BE"/>
    <w:rsid w:val="002E4BA1"/>
    <w:rsid w:val="002E4C25"/>
    <w:rsid w:val="002E50F4"/>
    <w:rsid w:val="002E51B8"/>
    <w:rsid w:val="002E53ED"/>
    <w:rsid w:val="002E5756"/>
    <w:rsid w:val="002E5E5C"/>
    <w:rsid w:val="002E5F66"/>
    <w:rsid w:val="002E5FE1"/>
    <w:rsid w:val="002E6603"/>
    <w:rsid w:val="002E6DB4"/>
    <w:rsid w:val="002E7274"/>
    <w:rsid w:val="002E7301"/>
    <w:rsid w:val="002E75B3"/>
    <w:rsid w:val="002E776A"/>
    <w:rsid w:val="002E781E"/>
    <w:rsid w:val="002F0024"/>
    <w:rsid w:val="002F0D82"/>
    <w:rsid w:val="002F0EBE"/>
    <w:rsid w:val="002F1017"/>
    <w:rsid w:val="002F1032"/>
    <w:rsid w:val="002F1396"/>
    <w:rsid w:val="002F1AEA"/>
    <w:rsid w:val="002F222C"/>
    <w:rsid w:val="002F2301"/>
    <w:rsid w:val="002F291B"/>
    <w:rsid w:val="002F3131"/>
    <w:rsid w:val="002F318A"/>
    <w:rsid w:val="002F3294"/>
    <w:rsid w:val="002F3573"/>
    <w:rsid w:val="002F37AE"/>
    <w:rsid w:val="002F3B5B"/>
    <w:rsid w:val="002F41AB"/>
    <w:rsid w:val="002F41F5"/>
    <w:rsid w:val="002F4550"/>
    <w:rsid w:val="002F4903"/>
    <w:rsid w:val="002F505F"/>
    <w:rsid w:val="002F5186"/>
    <w:rsid w:val="002F531B"/>
    <w:rsid w:val="002F5A62"/>
    <w:rsid w:val="002F5B1E"/>
    <w:rsid w:val="002F5BFE"/>
    <w:rsid w:val="002F64F2"/>
    <w:rsid w:val="002F66C7"/>
    <w:rsid w:val="002F6B23"/>
    <w:rsid w:val="002F6BE4"/>
    <w:rsid w:val="002F6C7C"/>
    <w:rsid w:val="002F6D39"/>
    <w:rsid w:val="002F7076"/>
    <w:rsid w:val="002F71F2"/>
    <w:rsid w:val="002F7284"/>
    <w:rsid w:val="002F7597"/>
    <w:rsid w:val="002F7669"/>
    <w:rsid w:val="002F77E5"/>
    <w:rsid w:val="002F79B1"/>
    <w:rsid w:val="002F7B13"/>
    <w:rsid w:val="00300081"/>
    <w:rsid w:val="0030084A"/>
    <w:rsid w:val="003008E7"/>
    <w:rsid w:val="00300D7D"/>
    <w:rsid w:val="00300E48"/>
    <w:rsid w:val="0030104F"/>
    <w:rsid w:val="003011D6"/>
    <w:rsid w:val="00301392"/>
    <w:rsid w:val="0030148E"/>
    <w:rsid w:val="0030177A"/>
    <w:rsid w:val="003017FA"/>
    <w:rsid w:val="003024B0"/>
    <w:rsid w:val="003024CA"/>
    <w:rsid w:val="003024EA"/>
    <w:rsid w:val="00302578"/>
    <w:rsid w:val="00302A0B"/>
    <w:rsid w:val="00302C40"/>
    <w:rsid w:val="00302E8F"/>
    <w:rsid w:val="003037E4"/>
    <w:rsid w:val="00303869"/>
    <w:rsid w:val="00303D79"/>
    <w:rsid w:val="00304554"/>
    <w:rsid w:val="0030484A"/>
    <w:rsid w:val="00304999"/>
    <w:rsid w:val="00304BF8"/>
    <w:rsid w:val="00304D5C"/>
    <w:rsid w:val="0030527C"/>
    <w:rsid w:val="003052A6"/>
    <w:rsid w:val="003059FC"/>
    <w:rsid w:val="00305A82"/>
    <w:rsid w:val="00305E9C"/>
    <w:rsid w:val="003063F4"/>
    <w:rsid w:val="003067B2"/>
    <w:rsid w:val="003068D3"/>
    <w:rsid w:val="00306A9D"/>
    <w:rsid w:val="0030714F"/>
    <w:rsid w:val="003077D4"/>
    <w:rsid w:val="00310070"/>
    <w:rsid w:val="0031051A"/>
    <w:rsid w:val="003106F6"/>
    <w:rsid w:val="00310804"/>
    <w:rsid w:val="00310994"/>
    <w:rsid w:val="00310B91"/>
    <w:rsid w:val="00310D54"/>
    <w:rsid w:val="00310E58"/>
    <w:rsid w:val="00310F2A"/>
    <w:rsid w:val="00310FDE"/>
    <w:rsid w:val="00311024"/>
    <w:rsid w:val="0031175E"/>
    <w:rsid w:val="00311C49"/>
    <w:rsid w:val="00311D14"/>
    <w:rsid w:val="00311E00"/>
    <w:rsid w:val="00311E08"/>
    <w:rsid w:val="00311F54"/>
    <w:rsid w:val="00312296"/>
    <w:rsid w:val="003124BA"/>
    <w:rsid w:val="003126DD"/>
    <w:rsid w:val="00312CF4"/>
    <w:rsid w:val="00312F19"/>
    <w:rsid w:val="00312F66"/>
    <w:rsid w:val="0031326E"/>
    <w:rsid w:val="003133C7"/>
    <w:rsid w:val="00313879"/>
    <w:rsid w:val="00313CB7"/>
    <w:rsid w:val="00314228"/>
    <w:rsid w:val="00314396"/>
    <w:rsid w:val="00314540"/>
    <w:rsid w:val="00314558"/>
    <w:rsid w:val="0031477C"/>
    <w:rsid w:val="00314907"/>
    <w:rsid w:val="00315002"/>
    <w:rsid w:val="003155F1"/>
    <w:rsid w:val="003155FD"/>
    <w:rsid w:val="00315E02"/>
    <w:rsid w:val="00315F34"/>
    <w:rsid w:val="00316041"/>
    <w:rsid w:val="00316108"/>
    <w:rsid w:val="00316193"/>
    <w:rsid w:val="003164B4"/>
    <w:rsid w:val="00316BF0"/>
    <w:rsid w:val="00316C50"/>
    <w:rsid w:val="0031701C"/>
    <w:rsid w:val="0031715A"/>
    <w:rsid w:val="00317220"/>
    <w:rsid w:val="003173E4"/>
    <w:rsid w:val="003174AA"/>
    <w:rsid w:val="003175AE"/>
    <w:rsid w:val="00317771"/>
    <w:rsid w:val="00317917"/>
    <w:rsid w:val="0032016A"/>
    <w:rsid w:val="00320184"/>
    <w:rsid w:val="003202EB"/>
    <w:rsid w:val="003213D5"/>
    <w:rsid w:val="003216DE"/>
    <w:rsid w:val="0032192D"/>
    <w:rsid w:val="00321CB0"/>
    <w:rsid w:val="00322145"/>
    <w:rsid w:val="003225EB"/>
    <w:rsid w:val="00322666"/>
    <w:rsid w:val="00322868"/>
    <w:rsid w:val="003228C2"/>
    <w:rsid w:val="00322974"/>
    <w:rsid w:val="00322AA5"/>
    <w:rsid w:val="00322C58"/>
    <w:rsid w:val="00322C8A"/>
    <w:rsid w:val="00322CDA"/>
    <w:rsid w:val="003230A3"/>
    <w:rsid w:val="00323723"/>
    <w:rsid w:val="00323756"/>
    <w:rsid w:val="00323F49"/>
    <w:rsid w:val="00323FE0"/>
    <w:rsid w:val="00324112"/>
    <w:rsid w:val="003242F9"/>
    <w:rsid w:val="00324642"/>
    <w:rsid w:val="00324FF5"/>
    <w:rsid w:val="00325D90"/>
    <w:rsid w:val="00325DD1"/>
    <w:rsid w:val="00325EF5"/>
    <w:rsid w:val="00325F7C"/>
    <w:rsid w:val="00326A42"/>
    <w:rsid w:val="00326FAC"/>
    <w:rsid w:val="00327186"/>
    <w:rsid w:val="00327404"/>
    <w:rsid w:val="00327C7D"/>
    <w:rsid w:val="00327F93"/>
    <w:rsid w:val="003303BC"/>
    <w:rsid w:val="00330867"/>
    <w:rsid w:val="00330A38"/>
    <w:rsid w:val="00330A9E"/>
    <w:rsid w:val="00330C42"/>
    <w:rsid w:val="00330C86"/>
    <w:rsid w:val="00331157"/>
    <w:rsid w:val="003312F3"/>
    <w:rsid w:val="0033130C"/>
    <w:rsid w:val="00331321"/>
    <w:rsid w:val="003313BD"/>
    <w:rsid w:val="00331770"/>
    <w:rsid w:val="00331BEA"/>
    <w:rsid w:val="00331CE4"/>
    <w:rsid w:val="00331FEB"/>
    <w:rsid w:val="00332412"/>
    <w:rsid w:val="00332437"/>
    <w:rsid w:val="0033255F"/>
    <w:rsid w:val="003326B7"/>
    <w:rsid w:val="0033283B"/>
    <w:rsid w:val="00333033"/>
    <w:rsid w:val="00333758"/>
    <w:rsid w:val="0033399B"/>
    <w:rsid w:val="00333F88"/>
    <w:rsid w:val="00333FA0"/>
    <w:rsid w:val="00334077"/>
    <w:rsid w:val="0033407F"/>
    <w:rsid w:val="00334110"/>
    <w:rsid w:val="0033434F"/>
    <w:rsid w:val="003344BC"/>
    <w:rsid w:val="003347DE"/>
    <w:rsid w:val="00334C21"/>
    <w:rsid w:val="00334F14"/>
    <w:rsid w:val="00335AD1"/>
    <w:rsid w:val="00335B2A"/>
    <w:rsid w:val="00335D0A"/>
    <w:rsid w:val="00335F7C"/>
    <w:rsid w:val="003360FF"/>
    <w:rsid w:val="003362A8"/>
    <w:rsid w:val="003364BE"/>
    <w:rsid w:val="0033666C"/>
    <w:rsid w:val="00336D0D"/>
    <w:rsid w:val="00336FBD"/>
    <w:rsid w:val="0033716A"/>
    <w:rsid w:val="00337361"/>
    <w:rsid w:val="003373C5"/>
    <w:rsid w:val="0033768D"/>
    <w:rsid w:val="00337D5F"/>
    <w:rsid w:val="00337D6D"/>
    <w:rsid w:val="00337DF9"/>
    <w:rsid w:val="00337E6C"/>
    <w:rsid w:val="0034002A"/>
    <w:rsid w:val="003400E5"/>
    <w:rsid w:val="0034019B"/>
    <w:rsid w:val="003401A3"/>
    <w:rsid w:val="00340311"/>
    <w:rsid w:val="003403D5"/>
    <w:rsid w:val="00340410"/>
    <w:rsid w:val="003405C3"/>
    <w:rsid w:val="003408DB"/>
    <w:rsid w:val="00340BF4"/>
    <w:rsid w:val="00340D60"/>
    <w:rsid w:val="00340D6C"/>
    <w:rsid w:val="0034162E"/>
    <w:rsid w:val="003418B3"/>
    <w:rsid w:val="00341DAC"/>
    <w:rsid w:val="00341FC7"/>
    <w:rsid w:val="00342079"/>
    <w:rsid w:val="003421AC"/>
    <w:rsid w:val="00342292"/>
    <w:rsid w:val="003424A1"/>
    <w:rsid w:val="003426F8"/>
    <w:rsid w:val="00342826"/>
    <w:rsid w:val="00342B69"/>
    <w:rsid w:val="003430BE"/>
    <w:rsid w:val="0034337C"/>
    <w:rsid w:val="003438B6"/>
    <w:rsid w:val="00343A52"/>
    <w:rsid w:val="00343A66"/>
    <w:rsid w:val="00343ADF"/>
    <w:rsid w:val="003440A6"/>
    <w:rsid w:val="003441CB"/>
    <w:rsid w:val="003443B7"/>
    <w:rsid w:val="00344509"/>
    <w:rsid w:val="00344784"/>
    <w:rsid w:val="003450C2"/>
    <w:rsid w:val="0034572D"/>
    <w:rsid w:val="0034588F"/>
    <w:rsid w:val="00345E8E"/>
    <w:rsid w:val="00346154"/>
    <w:rsid w:val="00346494"/>
    <w:rsid w:val="003465F7"/>
    <w:rsid w:val="00346647"/>
    <w:rsid w:val="003467F3"/>
    <w:rsid w:val="00346829"/>
    <w:rsid w:val="00346E3C"/>
    <w:rsid w:val="0034712C"/>
    <w:rsid w:val="00347335"/>
    <w:rsid w:val="003473BA"/>
    <w:rsid w:val="00347639"/>
    <w:rsid w:val="003476AE"/>
    <w:rsid w:val="003479B0"/>
    <w:rsid w:val="00347B4F"/>
    <w:rsid w:val="00347BD4"/>
    <w:rsid w:val="00347C6C"/>
    <w:rsid w:val="00347D13"/>
    <w:rsid w:val="00347DF3"/>
    <w:rsid w:val="003500C9"/>
    <w:rsid w:val="003500E5"/>
    <w:rsid w:val="00350323"/>
    <w:rsid w:val="0035099F"/>
    <w:rsid w:val="00350AC9"/>
    <w:rsid w:val="00350BB2"/>
    <w:rsid w:val="00350C11"/>
    <w:rsid w:val="00350E78"/>
    <w:rsid w:val="00350E90"/>
    <w:rsid w:val="00351789"/>
    <w:rsid w:val="00351A0D"/>
    <w:rsid w:val="00351B7A"/>
    <w:rsid w:val="00351FAB"/>
    <w:rsid w:val="00351FDD"/>
    <w:rsid w:val="00352125"/>
    <w:rsid w:val="00352524"/>
    <w:rsid w:val="00352700"/>
    <w:rsid w:val="00352BAB"/>
    <w:rsid w:val="00352D19"/>
    <w:rsid w:val="00352ECF"/>
    <w:rsid w:val="00352ED0"/>
    <w:rsid w:val="003532AE"/>
    <w:rsid w:val="00353389"/>
    <w:rsid w:val="003533E2"/>
    <w:rsid w:val="00353598"/>
    <w:rsid w:val="0035376C"/>
    <w:rsid w:val="003538CA"/>
    <w:rsid w:val="00353A6B"/>
    <w:rsid w:val="00353F98"/>
    <w:rsid w:val="0035402A"/>
    <w:rsid w:val="00354303"/>
    <w:rsid w:val="0035437D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24"/>
    <w:rsid w:val="00355CB9"/>
    <w:rsid w:val="00355D3A"/>
    <w:rsid w:val="00355F71"/>
    <w:rsid w:val="00356951"/>
    <w:rsid w:val="00356C05"/>
    <w:rsid w:val="00356FA4"/>
    <w:rsid w:val="003570CE"/>
    <w:rsid w:val="0035728D"/>
    <w:rsid w:val="003574C5"/>
    <w:rsid w:val="00357660"/>
    <w:rsid w:val="00357BAE"/>
    <w:rsid w:val="003604E1"/>
    <w:rsid w:val="0036055E"/>
    <w:rsid w:val="003606C3"/>
    <w:rsid w:val="003608F6"/>
    <w:rsid w:val="0036094E"/>
    <w:rsid w:val="00360CE8"/>
    <w:rsid w:val="003617EF"/>
    <w:rsid w:val="00361AE6"/>
    <w:rsid w:val="00361AEB"/>
    <w:rsid w:val="00361AF6"/>
    <w:rsid w:val="00361BEE"/>
    <w:rsid w:val="00361F0D"/>
    <w:rsid w:val="0036211E"/>
    <w:rsid w:val="0036275B"/>
    <w:rsid w:val="003627A8"/>
    <w:rsid w:val="003628E1"/>
    <w:rsid w:val="003629E6"/>
    <w:rsid w:val="00362A9F"/>
    <w:rsid w:val="00362E3E"/>
    <w:rsid w:val="0036303E"/>
    <w:rsid w:val="0036395F"/>
    <w:rsid w:val="00363CDE"/>
    <w:rsid w:val="003647C4"/>
    <w:rsid w:val="00364934"/>
    <w:rsid w:val="00364A47"/>
    <w:rsid w:val="00365004"/>
    <w:rsid w:val="0036563C"/>
    <w:rsid w:val="003656D0"/>
    <w:rsid w:val="003656F1"/>
    <w:rsid w:val="003659AC"/>
    <w:rsid w:val="00365AEF"/>
    <w:rsid w:val="00365B4D"/>
    <w:rsid w:val="00365D6F"/>
    <w:rsid w:val="00365D84"/>
    <w:rsid w:val="003661E3"/>
    <w:rsid w:val="003662FA"/>
    <w:rsid w:val="003665A2"/>
    <w:rsid w:val="00366BB7"/>
    <w:rsid w:val="00366C9F"/>
    <w:rsid w:val="00367857"/>
    <w:rsid w:val="00367A08"/>
    <w:rsid w:val="00367B4E"/>
    <w:rsid w:val="00367D2D"/>
    <w:rsid w:val="003700DF"/>
    <w:rsid w:val="0037027D"/>
    <w:rsid w:val="003703DB"/>
    <w:rsid w:val="00370CC3"/>
    <w:rsid w:val="00371242"/>
    <w:rsid w:val="00371304"/>
    <w:rsid w:val="003713F5"/>
    <w:rsid w:val="003715DA"/>
    <w:rsid w:val="00371A73"/>
    <w:rsid w:val="00371E53"/>
    <w:rsid w:val="00371E90"/>
    <w:rsid w:val="00371FAB"/>
    <w:rsid w:val="00371FF4"/>
    <w:rsid w:val="00372038"/>
    <w:rsid w:val="00372111"/>
    <w:rsid w:val="00372B99"/>
    <w:rsid w:val="00373155"/>
    <w:rsid w:val="003733C7"/>
    <w:rsid w:val="0037360E"/>
    <w:rsid w:val="003739AB"/>
    <w:rsid w:val="00373B6E"/>
    <w:rsid w:val="00373BE9"/>
    <w:rsid w:val="00373CB0"/>
    <w:rsid w:val="00373DC6"/>
    <w:rsid w:val="00373F4D"/>
    <w:rsid w:val="003740A4"/>
    <w:rsid w:val="003740D2"/>
    <w:rsid w:val="003742F5"/>
    <w:rsid w:val="00374382"/>
    <w:rsid w:val="003744F0"/>
    <w:rsid w:val="0037452C"/>
    <w:rsid w:val="00374786"/>
    <w:rsid w:val="00374ABD"/>
    <w:rsid w:val="00374C14"/>
    <w:rsid w:val="00374E16"/>
    <w:rsid w:val="003750C0"/>
    <w:rsid w:val="003751E9"/>
    <w:rsid w:val="00375503"/>
    <w:rsid w:val="0037559A"/>
    <w:rsid w:val="00375979"/>
    <w:rsid w:val="00375A1A"/>
    <w:rsid w:val="00375C5A"/>
    <w:rsid w:val="00375D79"/>
    <w:rsid w:val="00375FEB"/>
    <w:rsid w:val="0037630A"/>
    <w:rsid w:val="003763A2"/>
    <w:rsid w:val="00376435"/>
    <w:rsid w:val="003767FB"/>
    <w:rsid w:val="00376A1A"/>
    <w:rsid w:val="00376BC9"/>
    <w:rsid w:val="00376E0C"/>
    <w:rsid w:val="00377286"/>
    <w:rsid w:val="003772D0"/>
    <w:rsid w:val="003776E4"/>
    <w:rsid w:val="00377CE8"/>
    <w:rsid w:val="003802FD"/>
    <w:rsid w:val="0038074E"/>
    <w:rsid w:val="00380912"/>
    <w:rsid w:val="00380A70"/>
    <w:rsid w:val="00380B19"/>
    <w:rsid w:val="00380D5A"/>
    <w:rsid w:val="00380E99"/>
    <w:rsid w:val="003816D3"/>
    <w:rsid w:val="003816EB"/>
    <w:rsid w:val="0038177F"/>
    <w:rsid w:val="00381A3F"/>
    <w:rsid w:val="0038200A"/>
    <w:rsid w:val="00382427"/>
    <w:rsid w:val="0038250C"/>
    <w:rsid w:val="0038276A"/>
    <w:rsid w:val="0038281C"/>
    <w:rsid w:val="00382C4F"/>
    <w:rsid w:val="00382DE8"/>
    <w:rsid w:val="003831E6"/>
    <w:rsid w:val="0038324A"/>
    <w:rsid w:val="003833E3"/>
    <w:rsid w:val="003833EE"/>
    <w:rsid w:val="0038352A"/>
    <w:rsid w:val="003837AF"/>
    <w:rsid w:val="00383A00"/>
    <w:rsid w:val="00383B46"/>
    <w:rsid w:val="00383E14"/>
    <w:rsid w:val="00384096"/>
    <w:rsid w:val="003840F7"/>
    <w:rsid w:val="003848C9"/>
    <w:rsid w:val="00384D0A"/>
    <w:rsid w:val="00385448"/>
    <w:rsid w:val="00385743"/>
    <w:rsid w:val="003858E8"/>
    <w:rsid w:val="003861D5"/>
    <w:rsid w:val="00386514"/>
    <w:rsid w:val="003866A6"/>
    <w:rsid w:val="00386D85"/>
    <w:rsid w:val="00386F1F"/>
    <w:rsid w:val="0038709A"/>
    <w:rsid w:val="00387312"/>
    <w:rsid w:val="003873B6"/>
    <w:rsid w:val="00387408"/>
    <w:rsid w:val="003879BD"/>
    <w:rsid w:val="00390493"/>
    <w:rsid w:val="00390F02"/>
    <w:rsid w:val="0039141F"/>
    <w:rsid w:val="0039153C"/>
    <w:rsid w:val="00391705"/>
    <w:rsid w:val="0039186F"/>
    <w:rsid w:val="003919D9"/>
    <w:rsid w:val="003919FC"/>
    <w:rsid w:val="00391A6E"/>
    <w:rsid w:val="00391AED"/>
    <w:rsid w:val="0039301E"/>
    <w:rsid w:val="00393820"/>
    <w:rsid w:val="003938DB"/>
    <w:rsid w:val="003938E2"/>
    <w:rsid w:val="00393F27"/>
    <w:rsid w:val="003941D8"/>
    <w:rsid w:val="00394307"/>
    <w:rsid w:val="00394338"/>
    <w:rsid w:val="003945D7"/>
    <w:rsid w:val="003948B5"/>
    <w:rsid w:val="003949E9"/>
    <w:rsid w:val="00394A59"/>
    <w:rsid w:val="00394AC3"/>
    <w:rsid w:val="00394C38"/>
    <w:rsid w:val="00394D1C"/>
    <w:rsid w:val="003951C9"/>
    <w:rsid w:val="003957A6"/>
    <w:rsid w:val="0039599D"/>
    <w:rsid w:val="00395BB1"/>
    <w:rsid w:val="003962D9"/>
    <w:rsid w:val="00396307"/>
    <w:rsid w:val="003968B0"/>
    <w:rsid w:val="00396A68"/>
    <w:rsid w:val="00396C6C"/>
    <w:rsid w:val="00396E25"/>
    <w:rsid w:val="00396FF3"/>
    <w:rsid w:val="00396FF6"/>
    <w:rsid w:val="003973DF"/>
    <w:rsid w:val="0039755E"/>
    <w:rsid w:val="003977A8"/>
    <w:rsid w:val="003977D2"/>
    <w:rsid w:val="00397829"/>
    <w:rsid w:val="003979FF"/>
    <w:rsid w:val="00397AE6"/>
    <w:rsid w:val="003A0044"/>
    <w:rsid w:val="003A02E9"/>
    <w:rsid w:val="003A097A"/>
    <w:rsid w:val="003A0CD6"/>
    <w:rsid w:val="003A0D22"/>
    <w:rsid w:val="003A0F5D"/>
    <w:rsid w:val="003A159B"/>
    <w:rsid w:val="003A18EB"/>
    <w:rsid w:val="003A1BC0"/>
    <w:rsid w:val="003A1ECB"/>
    <w:rsid w:val="003A1EFB"/>
    <w:rsid w:val="003A286B"/>
    <w:rsid w:val="003A2AB2"/>
    <w:rsid w:val="003A2AC8"/>
    <w:rsid w:val="003A2AD7"/>
    <w:rsid w:val="003A2FA0"/>
    <w:rsid w:val="003A3214"/>
    <w:rsid w:val="003A3596"/>
    <w:rsid w:val="003A36FF"/>
    <w:rsid w:val="003A373A"/>
    <w:rsid w:val="003A38A7"/>
    <w:rsid w:val="003A397A"/>
    <w:rsid w:val="003A3BCA"/>
    <w:rsid w:val="003A3D11"/>
    <w:rsid w:val="003A3E64"/>
    <w:rsid w:val="003A4055"/>
    <w:rsid w:val="003A471C"/>
    <w:rsid w:val="003A4A74"/>
    <w:rsid w:val="003A5237"/>
    <w:rsid w:val="003A5707"/>
    <w:rsid w:val="003A5941"/>
    <w:rsid w:val="003A59B2"/>
    <w:rsid w:val="003A5ABD"/>
    <w:rsid w:val="003A5B5F"/>
    <w:rsid w:val="003A5BC0"/>
    <w:rsid w:val="003A5EBF"/>
    <w:rsid w:val="003A6185"/>
    <w:rsid w:val="003A646A"/>
    <w:rsid w:val="003A65A9"/>
    <w:rsid w:val="003A6641"/>
    <w:rsid w:val="003A6C05"/>
    <w:rsid w:val="003A6EF5"/>
    <w:rsid w:val="003A720A"/>
    <w:rsid w:val="003A734A"/>
    <w:rsid w:val="003A73D2"/>
    <w:rsid w:val="003A74F8"/>
    <w:rsid w:val="003A7713"/>
    <w:rsid w:val="003A7777"/>
    <w:rsid w:val="003A7E6D"/>
    <w:rsid w:val="003B00BA"/>
    <w:rsid w:val="003B030D"/>
    <w:rsid w:val="003B0BA5"/>
    <w:rsid w:val="003B0CAE"/>
    <w:rsid w:val="003B0D63"/>
    <w:rsid w:val="003B0D93"/>
    <w:rsid w:val="003B0DD5"/>
    <w:rsid w:val="003B136A"/>
    <w:rsid w:val="003B15BC"/>
    <w:rsid w:val="003B194E"/>
    <w:rsid w:val="003B195A"/>
    <w:rsid w:val="003B1C1C"/>
    <w:rsid w:val="003B1D07"/>
    <w:rsid w:val="003B1DDE"/>
    <w:rsid w:val="003B1E68"/>
    <w:rsid w:val="003B27C6"/>
    <w:rsid w:val="003B291D"/>
    <w:rsid w:val="003B2AFE"/>
    <w:rsid w:val="003B2B47"/>
    <w:rsid w:val="003B2CC7"/>
    <w:rsid w:val="003B2D38"/>
    <w:rsid w:val="003B2F35"/>
    <w:rsid w:val="003B3600"/>
    <w:rsid w:val="003B3A05"/>
    <w:rsid w:val="003B4170"/>
    <w:rsid w:val="003B4194"/>
    <w:rsid w:val="003B41EC"/>
    <w:rsid w:val="003B42D1"/>
    <w:rsid w:val="003B43C8"/>
    <w:rsid w:val="003B4785"/>
    <w:rsid w:val="003B4A07"/>
    <w:rsid w:val="003B4A0F"/>
    <w:rsid w:val="003B4EA4"/>
    <w:rsid w:val="003B503A"/>
    <w:rsid w:val="003B5283"/>
    <w:rsid w:val="003B52CF"/>
    <w:rsid w:val="003B52FD"/>
    <w:rsid w:val="003B5C7B"/>
    <w:rsid w:val="003B62E5"/>
    <w:rsid w:val="003B64A6"/>
    <w:rsid w:val="003B6507"/>
    <w:rsid w:val="003B6B50"/>
    <w:rsid w:val="003B6D60"/>
    <w:rsid w:val="003B6F9A"/>
    <w:rsid w:val="003B72ED"/>
    <w:rsid w:val="003B733C"/>
    <w:rsid w:val="003B73D2"/>
    <w:rsid w:val="003B7452"/>
    <w:rsid w:val="003B7480"/>
    <w:rsid w:val="003B74EB"/>
    <w:rsid w:val="003B7857"/>
    <w:rsid w:val="003B7CF7"/>
    <w:rsid w:val="003C0447"/>
    <w:rsid w:val="003C0504"/>
    <w:rsid w:val="003C05AF"/>
    <w:rsid w:val="003C07CF"/>
    <w:rsid w:val="003C09C8"/>
    <w:rsid w:val="003C0C27"/>
    <w:rsid w:val="003C0C86"/>
    <w:rsid w:val="003C0F00"/>
    <w:rsid w:val="003C1359"/>
    <w:rsid w:val="003C19A4"/>
    <w:rsid w:val="003C19F7"/>
    <w:rsid w:val="003C1A84"/>
    <w:rsid w:val="003C1B10"/>
    <w:rsid w:val="003C1B89"/>
    <w:rsid w:val="003C1C0F"/>
    <w:rsid w:val="003C20FD"/>
    <w:rsid w:val="003C2272"/>
    <w:rsid w:val="003C28D4"/>
    <w:rsid w:val="003C2A60"/>
    <w:rsid w:val="003C2ACC"/>
    <w:rsid w:val="003C2B9E"/>
    <w:rsid w:val="003C2BDB"/>
    <w:rsid w:val="003C30C1"/>
    <w:rsid w:val="003C3183"/>
    <w:rsid w:val="003C3324"/>
    <w:rsid w:val="003C337F"/>
    <w:rsid w:val="003C3643"/>
    <w:rsid w:val="003C3A6C"/>
    <w:rsid w:val="003C3A92"/>
    <w:rsid w:val="003C3BBC"/>
    <w:rsid w:val="003C3CC7"/>
    <w:rsid w:val="003C40AD"/>
    <w:rsid w:val="003C41F5"/>
    <w:rsid w:val="003C450C"/>
    <w:rsid w:val="003C45AF"/>
    <w:rsid w:val="003C4B57"/>
    <w:rsid w:val="003C4BA1"/>
    <w:rsid w:val="003C4CF5"/>
    <w:rsid w:val="003C4FD1"/>
    <w:rsid w:val="003C5350"/>
    <w:rsid w:val="003C546B"/>
    <w:rsid w:val="003C594A"/>
    <w:rsid w:val="003C62B6"/>
    <w:rsid w:val="003C6DFB"/>
    <w:rsid w:val="003C7245"/>
    <w:rsid w:val="003C7291"/>
    <w:rsid w:val="003C72A3"/>
    <w:rsid w:val="003C748C"/>
    <w:rsid w:val="003C7A5C"/>
    <w:rsid w:val="003C7B1B"/>
    <w:rsid w:val="003C7BC9"/>
    <w:rsid w:val="003C7D1B"/>
    <w:rsid w:val="003C7DCF"/>
    <w:rsid w:val="003D0037"/>
    <w:rsid w:val="003D0231"/>
    <w:rsid w:val="003D0BF5"/>
    <w:rsid w:val="003D0E4A"/>
    <w:rsid w:val="003D0E8C"/>
    <w:rsid w:val="003D110B"/>
    <w:rsid w:val="003D13A6"/>
    <w:rsid w:val="003D14C2"/>
    <w:rsid w:val="003D1995"/>
    <w:rsid w:val="003D1D58"/>
    <w:rsid w:val="003D1F2C"/>
    <w:rsid w:val="003D2375"/>
    <w:rsid w:val="003D23D2"/>
    <w:rsid w:val="003D2772"/>
    <w:rsid w:val="003D2951"/>
    <w:rsid w:val="003D299F"/>
    <w:rsid w:val="003D2CBF"/>
    <w:rsid w:val="003D2FA4"/>
    <w:rsid w:val="003D3028"/>
    <w:rsid w:val="003D3040"/>
    <w:rsid w:val="003D305A"/>
    <w:rsid w:val="003D3089"/>
    <w:rsid w:val="003D3245"/>
    <w:rsid w:val="003D343D"/>
    <w:rsid w:val="003D354D"/>
    <w:rsid w:val="003D35B6"/>
    <w:rsid w:val="003D36D6"/>
    <w:rsid w:val="003D3C99"/>
    <w:rsid w:val="003D3D40"/>
    <w:rsid w:val="003D417A"/>
    <w:rsid w:val="003D41CB"/>
    <w:rsid w:val="003D4256"/>
    <w:rsid w:val="003D4273"/>
    <w:rsid w:val="003D43CB"/>
    <w:rsid w:val="003D46F4"/>
    <w:rsid w:val="003D4AA5"/>
    <w:rsid w:val="003D5B1A"/>
    <w:rsid w:val="003D5DBA"/>
    <w:rsid w:val="003D5F15"/>
    <w:rsid w:val="003D658D"/>
    <w:rsid w:val="003D65CC"/>
    <w:rsid w:val="003D65F8"/>
    <w:rsid w:val="003D667E"/>
    <w:rsid w:val="003D67F6"/>
    <w:rsid w:val="003D6A40"/>
    <w:rsid w:val="003D6B91"/>
    <w:rsid w:val="003D6E1C"/>
    <w:rsid w:val="003D7D0E"/>
    <w:rsid w:val="003D7D5B"/>
    <w:rsid w:val="003E0433"/>
    <w:rsid w:val="003E0482"/>
    <w:rsid w:val="003E06ED"/>
    <w:rsid w:val="003E0819"/>
    <w:rsid w:val="003E0989"/>
    <w:rsid w:val="003E0C21"/>
    <w:rsid w:val="003E0E05"/>
    <w:rsid w:val="003E123C"/>
    <w:rsid w:val="003E129F"/>
    <w:rsid w:val="003E1354"/>
    <w:rsid w:val="003E1551"/>
    <w:rsid w:val="003E18DB"/>
    <w:rsid w:val="003E1AB2"/>
    <w:rsid w:val="003E1BDE"/>
    <w:rsid w:val="003E1E59"/>
    <w:rsid w:val="003E1EE7"/>
    <w:rsid w:val="003E243B"/>
    <w:rsid w:val="003E2595"/>
    <w:rsid w:val="003E2BF6"/>
    <w:rsid w:val="003E3115"/>
    <w:rsid w:val="003E32B5"/>
    <w:rsid w:val="003E33E2"/>
    <w:rsid w:val="003E3690"/>
    <w:rsid w:val="003E390B"/>
    <w:rsid w:val="003E3AD7"/>
    <w:rsid w:val="003E3B3D"/>
    <w:rsid w:val="003E3BA1"/>
    <w:rsid w:val="003E3C0D"/>
    <w:rsid w:val="003E3F87"/>
    <w:rsid w:val="003E4273"/>
    <w:rsid w:val="003E45A2"/>
    <w:rsid w:val="003E49D0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CA9"/>
    <w:rsid w:val="003E6E69"/>
    <w:rsid w:val="003E6F02"/>
    <w:rsid w:val="003E7132"/>
    <w:rsid w:val="003E7471"/>
    <w:rsid w:val="003E7F8F"/>
    <w:rsid w:val="003F003E"/>
    <w:rsid w:val="003F02B6"/>
    <w:rsid w:val="003F0724"/>
    <w:rsid w:val="003F1005"/>
    <w:rsid w:val="003F1166"/>
    <w:rsid w:val="003F129B"/>
    <w:rsid w:val="003F14FA"/>
    <w:rsid w:val="003F163D"/>
    <w:rsid w:val="003F17A2"/>
    <w:rsid w:val="003F1945"/>
    <w:rsid w:val="003F1ADA"/>
    <w:rsid w:val="003F1D96"/>
    <w:rsid w:val="003F2896"/>
    <w:rsid w:val="003F2B0F"/>
    <w:rsid w:val="003F2DE8"/>
    <w:rsid w:val="003F2F81"/>
    <w:rsid w:val="003F31D9"/>
    <w:rsid w:val="003F378A"/>
    <w:rsid w:val="003F38BF"/>
    <w:rsid w:val="003F3C7E"/>
    <w:rsid w:val="003F3F73"/>
    <w:rsid w:val="003F43E3"/>
    <w:rsid w:val="003F43FA"/>
    <w:rsid w:val="003F4470"/>
    <w:rsid w:val="003F46F9"/>
    <w:rsid w:val="003F4A40"/>
    <w:rsid w:val="003F4B0B"/>
    <w:rsid w:val="003F505A"/>
    <w:rsid w:val="003F56E7"/>
    <w:rsid w:val="003F591C"/>
    <w:rsid w:val="003F59FC"/>
    <w:rsid w:val="003F5C4C"/>
    <w:rsid w:val="003F5C83"/>
    <w:rsid w:val="003F6155"/>
    <w:rsid w:val="003F6269"/>
    <w:rsid w:val="003F65F0"/>
    <w:rsid w:val="003F6EFA"/>
    <w:rsid w:val="003F6F21"/>
    <w:rsid w:val="003F708D"/>
    <w:rsid w:val="003F7137"/>
    <w:rsid w:val="003F7528"/>
    <w:rsid w:val="003F7775"/>
    <w:rsid w:val="003F7822"/>
    <w:rsid w:val="003F79D2"/>
    <w:rsid w:val="003F7F0A"/>
    <w:rsid w:val="00400029"/>
    <w:rsid w:val="004001A1"/>
    <w:rsid w:val="00400254"/>
    <w:rsid w:val="0040029D"/>
    <w:rsid w:val="004005CB"/>
    <w:rsid w:val="0040071A"/>
    <w:rsid w:val="00400801"/>
    <w:rsid w:val="00400877"/>
    <w:rsid w:val="00400AE1"/>
    <w:rsid w:val="00400D18"/>
    <w:rsid w:val="00400F69"/>
    <w:rsid w:val="00400FF0"/>
    <w:rsid w:val="00401254"/>
    <w:rsid w:val="00401293"/>
    <w:rsid w:val="0040154F"/>
    <w:rsid w:val="00401565"/>
    <w:rsid w:val="004017DB"/>
    <w:rsid w:val="00401AED"/>
    <w:rsid w:val="00401C55"/>
    <w:rsid w:val="00401D58"/>
    <w:rsid w:val="00401D79"/>
    <w:rsid w:val="00402061"/>
    <w:rsid w:val="0040209E"/>
    <w:rsid w:val="004021FA"/>
    <w:rsid w:val="00402271"/>
    <w:rsid w:val="0040271F"/>
    <w:rsid w:val="00402A0B"/>
    <w:rsid w:val="00402C8E"/>
    <w:rsid w:val="00402EEC"/>
    <w:rsid w:val="0040333E"/>
    <w:rsid w:val="00403356"/>
    <w:rsid w:val="004035FC"/>
    <w:rsid w:val="0040389D"/>
    <w:rsid w:val="00403CA1"/>
    <w:rsid w:val="00403D9F"/>
    <w:rsid w:val="004047B3"/>
    <w:rsid w:val="004051DB"/>
    <w:rsid w:val="004052F1"/>
    <w:rsid w:val="004055E3"/>
    <w:rsid w:val="00405F01"/>
    <w:rsid w:val="00405F60"/>
    <w:rsid w:val="00406016"/>
    <w:rsid w:val="00406082"/>
    <w:rsid w:val="004062F8"/>
    <w:rsid w:val="004063DF"/>
    <w:rsid w:val="004065C2"/>
    <w:rsid w:val="00406945"/>
    <w:rsid w:val="00406CE3"/>
    <w:rsid w:val="00406D34"/>
    <w:rsid w:val="00406F10"/>
    <w:rsid w:val="00406F9F"/>
    <w:rsid w:val="0040714C"/>
    <w:rsid w:val="0040733B"/>
    <w:rsid w:val="004073BB"/>
    <w:rsid w:val="0040749C"/>
    <w:rsid w:val="00407A46"/>
    <w:rsid w:val="00407D12"/>
    <w:rsid w:val="0041003C"/>
    <w:rsid w:val="00410102"/>
    <w:rsid w:val="0041030C"/>
    <w:rsid w:val="0041038A"/>
    <w:rsid w:val="0041072E"/>
    <w:rsid w:val="004107BA"/>
    <w:rsid w:val="00410AA1"/>
    <w:rsid w:val="00410CDF"/>
    <w:rsid w:val="00410E0B"/>
    <w:rsid w:val="00411090"/>
    <w:rsid w:val="004112AB"/>
    <w:rsid w:val="004118E0"/>
    <w:rsid w:val="004119E6"/>
    <w:rsid w:val="00411A7D"/>
    <w:rsid w:val="00411D5F"/>
    <w:rsid w:val="00411D90"/>
    <w:rsid w:val="00411EE0"/>
    <w:rsid w:val="00411F59"/>
    <w:rsid w:val="00412048"/>
    <w:rsid w:val="0041218C"/>
    <w:rsid w:val="0041231F"/>
    <w:rsid w:val="004129E2"/>
    <w:rsid w:val="00412BED"/>
    <w:rsid w:val="0041305F"/>
    <w:rsid w:val="004136D1"/>
    <w:rsid w:val="00413C34"/>
    <w:rsid w:val="00413C56"/>
    <w:rsid w:val="00414051"/>
    <w:rsid w:val="004144F3"/>
    <w:rsid w:val="00414544"/>
    <w:rsid w:val="00414606"/>
    <w:rsid w:val="00414995"/>
    <w:rsid w:val="00414A5B"/>
    <w:rsid w:val="00414E87"/>
    <w:rsid w:val="00414FEC"/>
    <w:rsid w:val="00415788"/>
    <w:rsid w:val="00415928"/>
    <w:rsid w:val="00415B89"/>
    <w:rsid w:val="0041617A"/>
    <w:rsid w:val="004161C7"/>
    <w:rsid w:val="0041645D"/>
    <w:rsid w:val="00416508"/>
    <w:rsid w:val="00416EBE"/>
    <w:rsid w:val="004170AD"/>
    <w:rsid w:val="00417499"/>
    <w:rsid w:val="00417550"/>
    <w:rsid w:val="004178F5"/>
    <w:rsid w:val="00417A74"/>
    <w:rsid w:val="00417F81"/>
    <w:rsid w:val="004202D0"/>
    <w:rsid w:val="00420519"/>
    <w:rsid w:val="004207E8"/>
    <w:rsid w:val="00420967"/>
    <w:rsid w:val="00420D9E"/>
    <w:rsid w:val="004214DC"/>
    <w:rsid w:val="004215E9"/>
    <w:rsid w:val="0042178C"/>
    <w:rsid w:val="004217DF"/>
    <w:rsid w:val="00421966"/>
    <w:rsid w:val="004219E1"/>
    <w:rsid w:val="00421B8F"/>
    <w:rsid w:val="00421D1E"/>
    <w:rsid w:val="00422155"/>
    <w:rsid w:val="0042237F"/>
    <w:rsid w:val="004225AB"/>
    <w:rsid w:val="00422DB0"/>
    <w:rsid w:val="004230E2"/>
    <w:rsid w:val="00423178"/>
    <w:rsid w:val="00423220"/>
    <w:rsid w:val="004234E8"/>
    <w:rsid w:val="004238A1"/>
    <w:rsid w:val="004238A3"/>
    <w:rsid w:val="00423B61"/>
    <w:rsid w:val="00423F4E"/>
    <w:rsid w:val="00424887"/>
    <w:rsid w:val="00424E04"/>
    <w:rsid w:val="00424E17"/>
    <w:rsid w:val="00425170"/>
    <w:rsid w:val="0042522A"/>
    <w:rsid w:val="004253CA"/>
    <w:rsid w:val="004259E8"/>
    <w:rsid w:val="00425FF8"/>
    <w:rsid w:val="0042626D"/>
    <w:rsid w:val="00426873"/>
    <w:rsid w:val="004268E3"/>
    <w:rsid w:val="004270D0"/>
    <w:rsid w:val="00427696"/>
    <w:rsid w:val="00427948"/>
    <w:rsid w:val="00427AC6"/>
    <w:rsid w:val="00427B53"/>
    <w:rsid w:val="00427B80"/>
    <w:rsid w:val="00430362"/>
    <w:rsid w:val="0043040E"/>
    <w:rsid w:val="00430741"/>
    <w:rsid w:val="00430CF8"/>
    <w:rsid w:val="00430DFD"/>
    <w:rsid w:val="00430E2C"/>
    <w:rsid w:val="00431120"/>
    <w:rsid w:val="004313E8"/>
    <w:rsid w:val="0043151A"/>
    <w:rsid w:val="00431681"/>
    <w:rsid w:val="00431B0C"/>
    <w:rsid w:val="00431D63"/>
    <w:rsid w:val="00431DC5"/>
    <w:rsid w:val="0043230D"/>
    <w:rsid w:val="004323CD"/>
    <w:rsid w:val="004325D3"/>
    <w:rsid w:val="00432EAA"/>
    <w:rsid w:val="004330AA"/>
    <w:rsid w:val="004338A5"/>
    <w:rsid w:val="004339CD"/>
    <w:rsid w:val="004339E9"/>
    <w:rsid w:val="00433A11"/>
    <w:rsid w:val="00433A40"/>
    <w:rsid w:val="00433A9F"/>
    <w:rsid w:val="00433B83"/>
    <w:rsid w:val="00433D13"/>
    <w:rsid w:val="00433D73"/>
    <w:rsid w:val="00434223"/>
    <w:rsid w:val="0043426C"/>
    <w:rsid w:val="00434330"/>
    <w:rsid w:val="00434485"/>
    <w:rsid w:val="00434767"/>
    <w:rsid w:val="004347B0"/>
    <w:rsid w:val="00434D74"/>
    <w:rsid w:val="00434DB0"/>
    <w:rsid w:val="00434EA8"/>
    <w:rsid w:val="00434FBE"/>
    <w:rsid w:val="00435278"/>
    <w:rsid w:val="004353C4"/>
    <w:rsid w:val="00435525"/>
    <w:rsid w:val="00435653"/>
    <w:rsid w:val="0043574F"/>
    <w:rsid w:val="004359D4"/>
    <w:rsid w:val="00435C38"/>
    <w:rsid w:val="00435FA5"/>
    <w:rsid w:val="004360B6"/>
    <w:rsid w:val="0043614F"/>
    <w:rsid w:val="004361F8"/>
    <w:rsid w:val="0043637C"/>
    <w:rsid w:val="00436693"/>
    <w:rsid w:val="00436903"/>
    <w:rsid w:val="00436D41"/>
    <w:rsid w:val="00436E3E"/>
    <w:rsid w:val="00437AE5"/>
    <w:rsid w:val="00437B5D"/>
    <w:rsid w:val="00437B94"/>
    <w:rsid w:val="004401F2"/>
    <w:rsid w:val="004401F7"/>
    <w:rsid w:val="00440FF0"/>
    <w:rsid w:val="004410AF"/>
    <w:rsid w:val="00441224"/>
    <w:rsid w:val="004414D3"/>
    <w:rsid w:val="004418A8"/>
    <w:rsid w:val="00441AF7"/>
    <w:rsid w:val="0044231A"/>
    <w:rsid w:val="0044255C"/>
    <w:rsid w:val="00442627"/>
    <w:rsid w:val="00442727"/>
    <w:rsid w:val="004428A3"/>
    <w:rsid w:val="00442EF4"/>
    <w:rsid w:val="00443099"/>
    <w:rsid w:val="004430F1"/>
    <w:rsid w:val="004433ED"/>
    <w:rsid w:val="00443522"/>
    <w:rsid w:val="0044362B"/>
    <w:rsid w:val="00443912"/>
    <w:rsid w:val="00443944"/>
    <w:rsid w:val="00443ABF"/>
    <w:rsid w:val="00443AD2"/>
    <w:rsid w:val="00443B02"/>
    <w:rsid w:val="00443B42"/>
    <w:rsid w:val="00443EE4"/>
    <w:rsid w:val="00444241"/>
    <w:rsid w:val="004447E9"/>
    <w:rsid w:val="00444840"/>
    <w:rsid w:val="00444887"/>
    <w:rsid w:val="00445221"/>
    <w:rsid w:val="00445224"/>
    <w:rsid w:val="004452FD"/>
    <w:rsid w:val="0044549E"/>
    <w:rsid w:val="004454DD"/>
    <w:rsid w:val="004455C9"/>
    <w:rsid w:val="00445C63"/>
    <w:rsid w:val="00445D2B"/>
    <w:rsid w:val="00445D57"/>
    <w:rsid w:val="004464F5"/>
    <w:rsid w:val="0044657D"/>
    <w:rsid w:val="00446584"/>
    <w:rsid w:val="004466C6"/>
    <w:rsid w:val="00446712"/>
    <w:rsid w:val="00446761"/>
    <w:rsid w:val="00446A23"/>
    <w:rsid w:val="00446B9E"/>
    <w:rsid w:val="00447277"/>
    <w:rsid w:val="00450A57"/>
    <w:rsid w:val="00450B5D"/>
    <w:rsid w:val="0045118A"/>
    <w:rsid w:val="004511F2"/>
    <w:rsid w:val="00451269"/>
    <w:rsid w:val="004515A6"/>
    <w:rsid w:val="004515D0"/>
    <w:rsid w:val="00451672"/>
    <w:rsid w:val="004516C4"/>
    <w:rsid w:val="004518A4"/>
    <w:rsid w:val="00451E6C"/>
    <w:rsid w:val="00452410"/>
    <w:rsid w:val="00452B9C"/>
    <w:rsid w:val="00452C72"/>
    <w:rsid w:val="00452E24"/>
    <w:rsid w:val="00452EC2"/>
    <w:rsid w:val="00453092"/>
    <w:rsid w:val="00453159"/>
    <w:rsid w:val="00453772"/>
    <w:rsid w:val="00453854"/>
    <w:rsid w:val="00453C8E"/>
    <w:rsid w:val="0045433E"/>
    <w:rsid w:val="0045443B"/>
    <w:rsid w:val="004544D5"/>
    <w:rsid w:val="004548C2"/>
    <w:rsid w:val="00454EC6"/>
    <w:rsid w:val="0045522B"/>
    <w:rsid w:val="00455231"/>
    <w:rsid w:val="00455291"/>
    <w:rsid w:val="004555A7"/>
    <w:rsid w:val="00455A18"/>
    <w:rsid w:val="00455AE8"/>
    <w:rsid w:val="00455B55"/>
    <w:rsid w:val="00455D8F"/>
    <w:rsid w:val="00455EB1"/>
    <w:rsid w:val="00456219"/>
    <w:rsid w:val="004565FF"/>
    <w:rsid w:val="00456798"/>
    <w:rsid w:val="00456A21"/>
    <w:rsid w:val="00456AAB"/>
    <w:rsid w:val="00456B5C"/>
    <w:rsid w:val="00456C57"/>
    <w:rsid w:val="004572D1"/>
    <w:rsid w:val="00457671"/>
    <w:rsid w:val="004577A6"/>
    <w:rsid w:val="004577B1"/>
    <w:rsid w:val="00457E43"/>
    <w:rsid w:val="00460239"/>
    <w:rsid w:val="004607BA"/>
    <w:rsid w:val="00460838"/>
    <w:rsid w:val="00460C5C"/>
    <w:rsid w:val="00460C78"/>
    <w:rsid w:val="00460F7F"/>
    <w:rsid w:val="004611F8"/>
    <w:rsid w:val="0046128B"/>
    <w:rsid w:val="004615E8"/>
    <w:rsid w:val="00461877"/>
    <w:rsid w:val="004618F3"/>
    <w:rsid w:val="00461B8C"/>
    <w:rsid w:val="00461D74"/>
    <w:rsid w:val="0046250C"/>
    <w:rsid w:val="00462593"/>
    <w:rsid w:val="00462782"/>
    <w:rsid w:val="00462BB0"/>
    <w:rsid w:val="00462CB5"/>
    <w:rsid w:val="0046313F"/>
    <w:rsid w:val="0046319B"/>
    <w:rsid w:val="004639B0"/>
    <w:rsid w:val="00463A2C"/>
    <w:rsid w:val="00463E38"/>
    <w:rsid w:val="0046408A"/>
    <w:rsid w:val="00464110"/>
    <w:rsid w:val="00464308"/>
    <w:rsid w:val="004644ED"/>
    <w:rsid w:val="004645C8"/>
    <w:rsid w:val="00464B01"/>
    <w:rsid w:val="00464B28"/>
    <w:rsid w:val="00464D20"/>
    <w:rsid w:val="00464E27"/>
    <w:rsid w:val="00465401"/>
    <w:rsid w:val="00465813"/>
    <w:rsid w:val="00465830"/>
    <w:rsid w:val="004658F8"/>
    <w:rsid w:val="00465C7D"/>
    <w:rsid w:val="004665D2"/>
    <w:rsid w:val="0046684B"/>
    <w:rsid w:val="00466AA6"/>
    <w:rsid w:val="00466BD5"/>
    <w:rsid w:val="00466DF5"/>
    <w:rsid w:val="00466E00"/>
    <w:rsid w:val="004672B7"/>
    <w:rsid w:val="00467347"/>
    <w:rsid w:val="004677FC"/>
    <w:rsid w:val="00467913"/>
    <w:rsid w:val="00467AC3"/>
    <w:rsid w:val="00467BD6"/>
    <w:rsid w:val="00467F11"/>
    <w:rsid w:val="004702D8"/>
    <w:rsid w:val="004702ED"/>
    <w:rsid w:val="00470469"/>
    <w:rsid w:val="00470B9D"/>
    <w:rsid w:val="00470C49"/>
    <w:rsid w:val="00470D40"/>
    <w:rsid w:val="00470E15"/>
    <w:rsid w:val="00470EA6"/>
    <w:rsid w:val="00471117"/>
    <w:rsid w:val="004714B5"/>
    <w:rsid w:val="004716C4"/>
    <w:rsid w:val="004716EA"/>
    <w:rsid w:val="0047198F"/>
    <w:rsid w:val="00471C2A"/>
    <w:rsid w:val="004720A7"/>
    <w:rsid w:val="00472257"/>
    <w:rsid w:val="00472390"/>
    <w:rsid w:val="00472924"/>
    <w:rsid w:val="00472C2F"/>
    <w:rsid w:val="00472C3D"/>
    <w:rsid w:val="00472D0D"/>
    <w:rsid w:val="00472FD7"/>
    <w:rsid w:val="0047338D"/>
    <w:rsid w:val="004738DE"/>
    <w:rsid w:val="00473BBB"/>
    <w:rsid w:val="00473D9C"/>
    <w:rsid w:val="00473FAA"/>
    <w:rsid w:val="00474066"/>
    <w:rsid w:val="0047426F"/>
    <w:rsid w:val="00474333"/>
    <w:rsid w:val="0047436B"/>
    <w:rsid w:val="004744FB"/>
    <w:rsid w:val="00474A9B"/>
    <w:rsid w:val="00474A9C"/>
    <w:rsid w:val="00474C5E"/>
    <w:rsid w:val="00474DC4"/>
    <w:rsid w:val="00474E5D"/>
    <w:rsid w:val="0047505D"/>
    <w:rsid w:val="004750BC"/>
    <w:rsid w:val="0047532A"/>
    <w:rsid w:val="004754DE"/>
    <w:rsid w:val="00475A30"/>
    <w:rsid w:val="00475CE7"/>
    <w:rsid w:val="004760C9"/>
    <w:rsid w:val="004760D9"/>
    <w:rsid w:val="004767DC"/>
    <w:rsid w:val="004768FB"/>
    <w:rsid w:val="00476BA1"/>
    <w:rsid w:val="00476C49"/>
    <w:rsid w:val="00476DEF"/>
    <w:rsid w:val="0047705C"/>
    <w:rsid w:val="00477066"/>
    <w:rsid w:val="004771C2"/>
    <w:rsid w:val="004772CD"/>
    <w:rsid w:val="0047742B"/>
    <w:rsid w:val="00477505"/>
    <w:rsid w:val="004778FC"/>
    <w:rsid w:val="00477AFC"/>
    <w:rsid w:val="00477D3C"/>
    <w:rsid w:val="00477D6D"/>
    <w:rsid w:val="0048035B"/>
    <w:rsid w:val="0048064F"/>
    <w:rsid w:val="00480C1F"/>
    <w:rsid w:val="00481691"/>
    <w:rsid w:val="0048187D"/>
    <w:rsid w:val="00481B41"/>
    <w:rsid w:val="00482137"/>
    <w:rsid w:val="00482367"/>
    <w:rsid w:val="0048248B"/>
    <w:rsid w:val="00482C2C"/>
    <w:rsid w:val="00482D88"/>
    <w:rsid w:val="00482FD8"/>
    <w:rsid w:val="004831B5"/>
    <w:rsid w:val="0048337D"/>
    <w:rsid w:val="00483402"/>
    <w:rsid w:val="00483B4D"/>
    <w:rsid w:val="00483D03"/>
    <w:rsid w:val="00483EEC"/>
    <w:rsid w:val="004845C3"/>
    <w:rsid w:val="004853DD"/>
    <w:rsid w:val="004855FC"/>
    <w:rsid w:val="00485BBC"/>
    <w:rsid w:val="00485C89"/>
    <w:rsid w:val="00485D0D"/>
    <w:rsid w:val="00485E81"/>
    <w:rsid w:val="00485ECD"/>
    <w:rsid w:val="0048612F"/>
    <w:rsid w:val="004862C2"/>
    <w:rsid w:val="00486393"/>
    <w:rsid w:val="004863D5"/>
    <w:rsid w:val="00486438"/>
    <w:rsid w:val="004865F5"/>
    <w:rsid w:val="00486774"/>
    <w:rsid w:val="00486C83"/>
    <w:rsid w:val="00487A6B"/>
    <w:rsid w:val="00487BB6"/>
    <w:rsid w:val="00487BF8"/>
    <w:rsid w:val="00487C33"/>
    <w:rsid w:val="00487CEF"/>
    <w:rsid w:val="00487D70"/>
    <w:rsid w:val="00487E7E"/>
    <w:rsid w:val="00490004"/>
    <w:rsid w:val="00490590"/>
    <w:rsid w:val="004905B5"/>
    <w:rsid w:val="00490C12"/>
    <w:rsid w:val="00490D4B"/>
    <w:rsid w:val="00490D7D"/>
    <w:rsid w:val="004910BD"/>
    <w:rsid w:val="0049146D"/>
    <w:rsid w:val="0049155D"/>
    <w:rsid w:val="004917BA"/>
    <w:rsid w:val="004922D3"/>
    <w:rsid w:val="00492557"/>
    <w:rsid w:val="004925F1"/>
    <w:rsid w:val="004929C3"/>
    <w:rsid w:val="00492BC4"/>
    <w:rsid w:val="00492C70"/>
    <w:rsid w:val="00492F15"/>
    <w:rsid w:val="0049328A"/>
    <w:rsid w:val="004932D6"/>
    <w:rsid w:val="00493505"/>
    <w:rsid w:val="004936D1"/>
    <w:rsid w:val="004937B4"/>
    <w:rsid w:val="00493C48"/>
    <w:rsid w:val="004942A0"/>
    <w:rsid w:val="00494457"/>
    <w:rsid w:val="00494464"/>
    <w:rsid w:val="00494682"/>
    <w:rsid w:val="00494996"/>
    <w:rsid w:val="00494B97"/>
    <w:rsid w:val="00494E42"/>
    <w:rsid w:val="00495053"/>
    <w:rsid w:val="00495308"/>
    <w:rsid w:val="00495A00"/>
    <w:rsid w:val="00495B67"/>
    <w:rsid w:val="00495C7A"/>
    <w:rsid w:val="00495D27"/>
    <w:rsid w:val="00496262"/>
    <w:rsid w:val="00496424"/>
    <w:rsid w:val="00496999"/>
    <w:rsid w:val="004969ED"/>
    <w:rsid w:val="00496E1E"/>
    <w:rsid w:val="00496E4E"/>
    <w:rsid w:val="00496E8A"/>
    <w:rsid w:val="00497537"/>
    <w:rsid w:val="004975F2"/>
    <w:rsid w:val="00497874"/>
    <w:rsid w:val="00497B27"/>
    <w:rsid w:val="004A0020"/>
    <w:rsid w:val="004A017B"/>
    <w:rsid w:val="004A0338"/>
    <w:rsid w:val="004A040D"/>
    <w:rsid w:val="004A043A"/>
    <w:rsid w:val="004A07AF"/>
    <w:rsid w:val="004A089C"/>
    <w:rsid w:val="004A09D3"/>
    <w:rsid w:val="004A0C23"/>
    <w:rsid w:val="004A0EA6"/>
    <w:rsid w:val="004A1239"/>
    <w:rsid w:val="004A1304"/>
    <w:rsid w:val="004A13B5"/>
    <w:rsid w:val="004A1600"/>
    <w:rsid w:val="004A167C"/>
    <w:rsid w:val="004A18DE"/>
    <w:rsid w:val="004A1A8A"/>
    <w:rsid w:val="004A1CFF"/>
    <w:rsid w:val="004A1F6D"/>
    <w:rsid w:val="004A2264"/>
    <w:rsid w:val="004A2273"/>
    <w:rsid w:val="004A2B63"/>
    <w:rsid w:val="004A2DAD"/>
    <w:rsid w:val="004A2E64"/>
    <w:rsid w:val="004A2EAC"/>
    <w:rsid w:val="004A2F5E"/>
    <w:rsid w:val="004A34B7"/>
    <w:rsid w:val="004A34FF"/>
    <w:rsid w:val="004A3A4F"/>
    <w:rsid w:val="004A3C48"/>
    <w:rsid w:val="004A3E1A"/>
    <w:rsid w:val="004A3F10"/>
    <w:rsid w:val="004A4418"/>
    <w:rsid w:val="004A4432"/>
    <w:rsid w:val="004A49A4"/>
    <w:rsid w:val="004A4A89"/>
    <w:rsid w:val="004A5110"/>
    <w:rsid w:val="004A51A4"/>
    <w:rsid w:val="004A51B5"/>
    <w:rsid w:val="004A5751"/>
    <w:rsid w:val="004A5A79"/>
    <w:rsid w:val="004A5C89"/>
    <w:rsid w:val="004A5F3F"/>
    <w:rsid w:val="004A65B9"/>
    <w:rsid w:val="004A67E7"/>
    <w:rsid w:val="004A6F8A"/>
    <w:rsid w:val="004A7053"/>
    <w:rsid w:val="004A70BB"/>
    <w:rsid w:val="004A747B"/>
    <w:rsid w:val="004A7489"/>
    <w:rsid w:val="004A7627"/>
    <w:rsid w:val="004A7B31"/>
    <w:rsid w:val="004A7CF3"/>
    <w:rsid w:val="004A7D0C"/>
    <w:rsid w:val="004B052B"/>
    <w:rsid w:val="004B0576"/>
    <w:rsid w:val="004B070C"/>
    <w:rsid w:val="004B137B"/>
    <w:rsid w:val="004B1956"/>
    <w:rsid w:val="004B1EA3"/>
    <w:rsid w:val="004B212C"/>
    <w:rsid w:val="004B221A"/>
    <w:rsid w:val="004B24DD"/>
    <w:rsid w:val="004B2534"/>
    <w:rsid w:val="004B25E6"/>
    <w:rsid w:val="004B2635"/>
    <w:rsid w:val="004B268E"/>
    <w:rsid w:val="004B28E9"/>
    <w:rsid w:val="004B2FF4"/>
    <w:rsid w:val="004B32D8"/>
    <w:rsid w:val="004B3590"/>
    <w:rsid w:val="004B376B"/>
    <w:rsid w:val="004B3EA7"/>
    <w:rsid w:val="004B3EC0"/>
    <w:rsid w:val="004B4877"/>
    <w:rsid w:val="004B493F"/>
    <w:rsid w:val="004B4CA0"/>
    <w:rsid w:val="004B4D35"/>
    <w:rsid w:val="004B568C"/>
    <w:rsid w:val="004B6332"/>
    <w:rsid w:val="004B65D1"/>
    <w:rsid w:val="004B66A2"/>
    <w:rsid w:val="004B6930"/>
    <w:rsid w:val="004B6A02"/>
    <w:rsid w:val="004B6AC4"/>
    <w:rsid w:val="004B6CE7"/>
    <w:rsid w:val="004B6D78"/>
    <w:rsid w:val="004B7036"/>
    <w:rsid w:val="004B7310"/>
    <w:rsid w:val="004B79B8"/>
    <w:rsid w:val="004B7A76"/>
    <w:rsid w:val="004B7A8D"/>
    <w:rsid w:val="004B7EC8"/>
    <w:rsid w:val="004C0223"/>
    <w:rsid w:val="004C02AC"/>
    <w:rsid w:val="004C070B"/>
    <w:rsid w:val="004C080E"/>
    <w:rsid w:val="004C0824"/>
    <w:rsid w:val="004C0D22"/>
    <w:rsid w:val="004C0D6F"/>
    <w:rsid w:val="004C0E8D"/>
    <w:rsid w:val="004C0EF9"/>
    <w:rsid w:val="004C1054"/>
    <w:rsid w:val="004C1058"/>
    <w:rsid w:val="004C1171"/>
    <w:rsid w:val="004C1180"/>
    <w:rsid w:val="004C130E"/>
    <w:rsid w:val="004C1347"/>
    <w:rsid w:val="004C1698"/>
    <w:rsid w:val="004C1986"/>
    <w:rsid w:val="004C19AE"/>
    <w:rsid w:val="004C1C8B"/>
    <w:rsid w:val="004C1DF1"/>
    <w:rsid w:val="004C2543"/>
    <w:rsid w:val="004C2906"/>
    <w:rsid w:val="004C29EC"/>
    <w:rsid w:val="004C2B3A"/>
    <w:rsid w:val="004C2BED"/>
    <w:rsid w:val="004C2C04"/>
    <w:rsid w:val="004C2D82"/>
    <w:rsid w:val="004C2ECE"/>
    <w:rsid w:val="004C30B9"/>
    <w:rsid w:val="004C342B"/>
    <w:rsid w:val="004C34B2"/>
    <w:rsid w:val="004C361B"/>
    <w:rsid w:val="004C3834"/>
    <w:rsid w:val="004C39FA"/>
    <w:rsid w:val="004C3ADD"/>
    <w:rsid w:val="004C4248"/>
    <w:rsid w:val="004C4268"/>
    <w:rsid w:val="004C437E"/>
    <w:rsid w:val="004C467A"/>
    <w:rsid w:val="004C469F"/>
    <w:rsid w:val="004C46A8"/>
    <w:rsid w:val="004C4AFA"/>
    <w:rsid w:val="004C4EB7"/>
    <w:rsid w:val="004C4F0E"/>
    <w:rsid w:val="004C54CD"/>
    <w:rsid w:val="004C589B"/>
    <w:rsid w:val="004C595A"/>
    <w:rsid w:val="004C597F"/>
    <w:rsid w:val="004C5CB8"/>
    <w:rsid w:val="004C6138"/>
    <w:rsid w:val="004C62CD"/>
    <w:rsid w:val="004C69B1"/>
    <w:rsid w:val="004C6B30"/>
    <w:rsid w:val="004C6FEE"/>
    <w:rsid w:val="004C7140"/>
    <w:rsid w:val="004C733F"/>
    <w:rsid w:val="004C7810"/>
    <w:rsid w:val="004C7823"/>
    <w:rsid w:val="004C78C2"/>
    <w:rsid w:val="004C7CB5"/>
    <w:rsid w:val="004D072A"/>
    <w:rsid w:val="004D0961"/>
    <w:rsid w:val="004D0B93"/>
    <w:rsid w:val="004D0BE5"/>
    <w:rsid w:val="004D0BFB"/>
    <w:rsid w:val="004D0C5D"/>
    <w:rsid w:val="004D0DAD"/>
    <w:rsid w:val="004D0DB7"/>
    <w:rsid w:val="004D0E34"/>
    <w:rsid w:val="004D12EB"/>
    <w:rsid w:val="004D167A"/>
    <w:rsid w:val="004D17F7"/>
    <w:rsid w:val="004D18D6"/>
    <w:rsid w:val="004D1A01"/>
    <w:rsid w:val="004D1D82"/>
    <w:rsid w:val="004D1DD2"/>
    <w:rsid w:val="004D1F68"/>
    <w:rsid w:val="004D21CB"/>
    <w:rsid w:val="004D2464"/>
    <w:rsid w:val="004D25AB"/>
    <w:rsid w:val="004D275D"/>
    <w:rsid w:val="004D2A5A"/>
    <w:rsid w:val="004D2C14"/>
    <w:rsid w:val="004D2CC9"/>
    <w:rsid w:val="004D2EF0"/>
    <w:rsid w:val="004D2FD8"/>
    <w:rsid w:val="004D307D"/>
    <w:rsid w:val="004D34B8"/>
    <w:rsid w:val="004D3554"/>
    <w:rsid w:val="004D35D5"/>
    <w:rsid w:val="004D3900"/>
    <w:rsid w:val="004D3955"/>
    <w:rsid w:val="004D3C6D"/>
    <w:rsid w:val="004D481F"/>
    <w:rsid w:val="004D48DA"/>
    <w:rsid w:val="004D4A06"/>
    <w:rsid w:val="004D4FD1"/>
    <w:rsid w:val="004D525B"/>
    <w:rsid w:val="004D535B"/>
    <w:rsid w:val="004D556B"/>
    <w:rsid w:val="004D5938"/>
    <w:rsid w:val="004D5D87"/>
    <w:rsid w:val="004D5DCD"/>
    <w:rsid w:val="004D5F88"/>
    <w:rsid w:val="004D61C1"/>
    <w:rsid w:val="004D61F3"/>
    <w:rsid w:val="004D624B"/>
    <w:rsid w:val="004D6524"/>
    <w:rsid w:val="004D65FC"/>
    <w:rsid w:val="004D660A"/>
    <w:rsid w:val="004D6909"/>
    <w:rsid w:val="004D69CD"/>
    <w:rsid w:val="004D6B5F"/>
    <w:rsid w:val="004D6D42"/>
    <w:rsid w:val="004D6DCE"/>
    <w:rsid w:val="004D7198"/>
    <w:rsid w:val="004D721F"/>
    <w:rsid w:val="004D7268"/>
    <w:rsid w:val="004D75FE"/>
    <w:rsid w:val="004D79E1"/>
    <w:rsid w:val="004D7D6F"/>
    <w:rsid w:val="004E0386"/>
    <w:rsid w:val="004E09E1"/>
    <w:rsid w:val="004E0A2F"/>
    <w:rsid w:val="004E0BE4"/>
    <w:rsid w:val="004E0C34"/>
    <w:rsid w:val="004E112A"/>
    <w:rsid w:val="004E14C3"/>
    <w:rsid w:val="004E15DA"/>
    <w:rsid w:val="004E1617"/>
    <w:rsid w:val="004E1634"/>
    <w:rsid w:val="004E1723"/>
    <w:rsid w:val="004E1B53"/>
    <w:rsid w:val="004E1BA9"/>
    <w:rsid w:val="004E2175"/>
    <w:rsid w:val="004E22FF"/>
    <w:rsid w:val="004E24E7"/>
    <w:rsid w:val="004E24EA"/>
    <w:rsid w:val="004E26EF"/>
    <w:rsid w:val="004E293D"/>
    <w:rsid w:val="004E2E28"/>
    <w:rsid w:val="004E37A0"/>
    <w:rsid w:val="004E3821"/>
    <w:rsid w:val="004E38C0"/>
    <w:rsid w:val="004E3A83"/>
    <w:rsid w:val="004E3D83"/>
    <w:rsid w:val="004E414B"/>
    <w:rsid w:val="004E463B"/>
    <w:rsid w:val="004E4830"/>
    <w:rsid w:val="004E4983"/>
    <w:rsid w:val="004E5172"/>
    <w:rsid w:val="004E55DC"/>
    <w:rsid w:val="004E56B6"/>
    <w:rsid w:val="004E57A5"/>
    <w:rsid w:val="004E5DA6"/>
    <w:rsid w:val="004E5DD3"/>
    <w:rsid w:val="004E5F85"/>
    <w:rsid w:val="004E613D"/>
    <w:rsid w:val="004E63FC"/>
    <w:rsid w:val="004E649B"/>
    <w:rsid w:val="004E6B9E"/>
    <w:rsid w:val="004E712A"/>
    <w:rsid w:val="004E7184"/>
    <w:rsid w:val="004E75F8"/>
    <w:rsid w:val="004E77A4"/>
    <w:rsid w:val="004E7AC9"/>
    <w:rsid w:val="004E7E39"/>
    <w:rsid w:val="004E7EE8"/>
    <w:rsid w:val="004F0028"/>
    <w:rsid w:val="004F0788"/>
    <w:rsid w:val="004F099E"/>
    <w:rsid w:val="004F0C54"/>
    <w:rsid w:val="004F0D4D"/>
    <w:rsid w:val="004F10AE"/>
    <w:rsid w:val="004F10E8"/>
    <w:rsid w:val="004F13BD"/>
    <w:rsid w:val="004F1A85"/>
    <w:rsid w:val="004F1BB4"/>
    <w:rsid w:val="004F1C14"/>
    <w:rsid w:val="004F2108"/>
    <w:rsid w:val="004F24F8"/>
    <w:rsid w:val="004F2531"/>
    <w:rsid w:val="004F2666"/>
    <w:rsid w:val="004F2676"/>
    <w:rsid w:val="004F26FF"/>
    <w:rsid w:val="004F291E"/>
    <w:rsid w:val="004F2C78"/>
    <w:rsid w:val="004F2CDC"/>
    <w:rsid w:val="004F2D3D"/>
    <w:rsid w:val="004F2D46"/>
    <w:rsid w:val="004F2D7A"/>
    <w:rsid w:val="004F3470"/>
    <w:rsid w:val="004F34A0"/>
    <w:rsid w:val="004F3553"/>
    <w:rsid w:val="004F388F"/>
    <w:rsid w:val="004F392F"/>
    <w:rsid w:val="004F3C51"/>
    <w:rsid w:val="004F3D12"/>
    <w:rsid w:val="004F3DB4"/>
    <w:rsid w:val="004F3E49"/>
    <w:rsid w:val="004F4078"/>
    <w:rsid w:val="004F4337"/>
    <w:rsid w:val="004F4338"/>
    <w:rsid w:val="004F4440"/>
    <w:rsid w:val="004F4453"/>
    <w:rsid w:val="004F4495"/>
    <w:rsid w:val="004F45EC"/>
    <w:rsid w:val="004F47B8"/>
    <w:rsid w:val="004F4848"/>
    <w:rsid w:val="004F4BAA"/>
    <w:rsid w:val="004F4DA9"/>
    <w:rsid w:val="004F4E5F"/>
    <w:rsid w:val="004F505E"/>
    <w:rsid w:val="004F5069"/>
    <w:rsid w:val="004F52E6"/>
    <w:rsid w:val="004F5468"/>
    <w:rsid w:val="004F5708"/>
    <w:rsid w:val="004F5B00"/>
    <w:rsid w:val="004F5E3A"/>
    <w:rsid w:val="004F627E"/>
    <w:rsid w:val="004F63CE"/>
    <w:rsid w:val="004F6532"/>
    <w:rsid w:val="004F6607"/>
    <w:rsid w:val="004F681F"/>
    <w:rsid w:val="004F6889"/>
    <w:rsid w:val="004F6A7F"/>
    <w:rsid w:val="004F6E4D"/>
    <w:rsid w:val="004F6FC9"/>
    <w:rsid w:val="004F7433"/>
    <w:rsid w:val="004F7CD5"/>
    <w:rsid w:val="004F7D55"/>
    <w:rsid w:val="0050027A"/>
    <w:rsid w:val="005002B2"/>
    <w:rsid w:val="0050043F"/>
    <w:rsid w:val="005005F2"/>
    <w:rsid w:val="00500A00"/>
    <w:rsid w:val="00500A3A"/>
    <w:rsid w:val="00500BC3"/>
    <w:rsid w:val="00500E2C"/>
    <w:rsid w:val="00500FFC"/>
    <w:rsid w:val="0050117C"/>
    <w:rsid w:val="005016D0"/>
    <w:rsid w:val="005018DE"/>
    <w:rsid w:val="00501A3C"/>
    <w:rsid w:val="00501E47"/>
    <w:rsid w:val="00501F0C"/>
    <w:rsid w:val="00502158"/>
    <w:rsid w:val="00502187"/>
    <w:rsid w:val="00502402"/>
    <w:rsid w:val="00502AFB"/>
    <w:rsid w:val="00502DD6"/>
    <w:rsid w:val="00502F4A"/>
    <w:rsid w:val="0050364F"/>
    <w:rsid w:val="00503853"/>
    <w:rsid w:val="00503902"/>
    <w:rsid w:val="00503D08"/>
    <w:rsid w:val="0050409B"/>
    <w:rsid w:val="00504200"/>
    <w:rsid w:val="00504C31"/>
    <w:rsid w:val="00504CCD"/>
    <w:rsid w:val="00504CD7"/>
    <w:rsid w:val="00504DE4"/>
    <w:rsid w:val="0050519D"/>
    <w:rsid w:val="00505476"/>
    <w:rsid w:val="0050550A"/>
    <w:rsid w:val="005057EC"/>
    <w:rsid w:val="00505821"/>
    <w:rsid w:val="00505B92"/>
    <w:rsid w:val="00505CA2"/>
    <w:rsid w:val="00505DB8"/>
    <w:rsid w:val="00505E1B"/>
    <w:rsid w:val="0050635B"/>
    <w:rsid w:val="005064FB"/>
    <w:rsid w:val="00506622"/>
    <w:rsid w:val="00506C3F"/>
    <w:rsid w:val="00507B2E"/>
    <w:rsid w:val="00507C45"/>
    <w:rsid w:val="00507DB5"/>
    <w:rsid w:val="00507E55"/>
    <w:rsid w:val="00507F1A"/>
    <w:rsid w:val="0051082D"/>
    <w:rsid w:val="005110DB"/>
    <w:rsid w:val="00511155"/>
    <w:rsid w:val="005114A0"/>
    <w:rsid w:val="005114A3"/>
    <w:rsid w:val="005114CA"/>
    <w:rsid w:val="0051152B"/>
    <w:rsid w:val="00511939"/>
    <w:rsid w:val="00511F15"/>
    <w:rsid w:val="005121D0"/>
    <w:rsid w:val="00512433"/>
    <w:rsid w:val="00512814"/>
    <w:rsid w:val="005129B7"/>
    <w:rsid w:val="00513245"/>
    <w:rsid w:val="005132B9"/>
    <w:rsid w:val="00513812"/>
    <w:rsid w:val="005139BD"/>
    <w:rsid w:val="00513BE3"/>
    <w:rsid w:val="00514239"/>
    <w:rsid w:val="00514347"/>
    <w:rsid w:val="00514512"/>
    <w:rsid w:val="00514753"/>
    <w:rsid w:val="005148F2"/>
    <w:rsid w:val="005151E1"/>
    <w:rsid w:val="0051536C"/>
    <w:rsid w:val="00515390"/>
    <w:rsid w:val="0051545A"/>
    <w:rsid w:val="005154A2"/>
    <w:rsid w:val="00515507"/>
    <w:rsid w:val="005156CA"/>
    <w:rsid w:val="005157E5"/>
    <w:rsid w:val="00515D84"/>
    <w:rsid w:val="00515FC9"/>
    <w:rsid w:val="0051614E"/>
    <w:rsid w:val="00516250"/>
    <w:rsid w:val="005165E1"/>
    <w:rsid w:val="00516A9E"/>
    <w:rsid w:val="00516B35"/>
    <w:rsid w:val="00517305"/>
    <w:rsid w:val="00517418"/>
    <w:rsid w:val="0051745E"/>
    <w:rsid w:val="00517548"/>
    <w:rsid w:val="005175D8"/>
    <w:rsid w:val="0051766D"/>
    <w:rsid w:val="0051776A"/>
    <w:rsid w:val="005177B2"/>
    <w:rsid w:val="00517951"/>
    <w:rsid w:val="00517BFC"/>
    <w:rsid w:val="00517FBA"/>
    <w:rsid w:val="00520365"/>
    <w:rsid w:val="005203F1"/>
    <w:rsid w:val="00520543"/>
    <w:rsid w:val="00520736"/>
    <w:rsid w:val="00520813"/>
    <w:rsid w:val="005208CA"/>
    <w:rsid w:val="005208F8"/>
    <w:rsid w:val="005209A1"/>
    <w:rsid w:val="00520CC2"/>
    <w:rsid w:val="0052148C"/>
    <w:rsid w:val="00521743"/>
    <w:rsid w:val="00521C22"/>
    <w:rsid w:val="00521F2B"/>
    <w:rsid w:val="005222E5"/>
    <w:rsid w:val="0052232F"/>
    <w:rsid w:val="0052241B"/>
    <w:rsid w:val="005228F0"/>
    <w:rsid w:val="00522C88"/>
    <w:rsid w:val="00522FDA"/>
    <w:rsid w:val="005230F0"/>
    <w:rsid w:val="005231C0"/>
    <w:rsid w:val="00523518"/>
    <w:rsid w:val="005237F9"/>
    <w:rsid w:val="00523A1F"/>
    <w:rsid w:val="00523B7F"/>
    <w:rsid w:val="00524551"/>
    <w:rsid w:val="005248E2"/>
    <w:rsid w:val="00525172"/>
    <w:rsid w:val="005254B3"/>
    <w:rsid w:val="0052557E"/>
    <w:rsid w:val="005255A4"/>
    <w:rsid w:val="00525839"/>
    <w:rsid w:val="005258D6"/>
    <w:rsid w:val="005259F0"/>
    <w:rsid w:val="00525A06"/>
    <w:rsid w:val="00525CE6"/>
    <w:rsid w:val="00525EFC"/>
    <w:rsid w:val="00526373"/>
    <w:rsid w:val="005264B3"/>
    <w:rsid w:val="0052682A"/>
    <w:rsid w:val="0052696C"/>
    <w:rsid w:val="00526FF2"/>
    <w:rsid w:val="005271BB"/>
    <w:rsid w:val="00527231"/>
    <w:rsid w:val="005272FC"/>
    <w:rsid w:val="005275E6"/>
    <w:rsid w:val="0052774B"/>
    <w:rsid w:val="00527959"/>
    <w:rsid w:val="00527B8E"/>
    <w:rsid w:val="00527BAE"/>
    <w:rsid w:val="00527C84"/>
    <w:rsid w:val="00527CE8"/>
    <w:rsid w:val="005302E3"/>
    <w:rsid w:val="0053066A"/>
    <w:rsid w:val="00530AED"/>
    <w:rsid w:val="00530C04"/>
    <w:rsid w:val="00530C6E"/>
    <w:rsid w:val="00530FDD"/>
    <w:rsid w:val="0053138E"/>
    <w:rsid w:val="005318F7"/>
    <w:rsid w:val="0053224B"/>
    <w:rsid w:val="0053245A"/>
    <w:rsid w:val="005326EF"/>
    <w:rsid w:val="00532C58"/>
    <w:rsid w:val="00532DC1"/>
    <w:rsid w:val="00532FAC"/>
    <w:rsid w:val="005331A0"/>
    <w:rsid w:val="0053354C"/>
    <w:rsid w:val="00533557"/>
    <w:rsid w:val="00533DFA"/>
    <w:rsid w:val="005346B4"/>
    <w:rsid w:val="00534779"/>
    <w:rsid w:val="00534E35"/>
    <w:rsid w:val="0053527E"/>
    <w:rsid w:val="00535322"/>
    <w:rsid w:val="00535E33"/>
    <w:rsid w:val="00535E76"/>
    <w:rsid w:val="005360A9"/>
    <w:rsid w:val="00536371"/>
    <w:rsid w:val="0053663D"/>
    <w:rsid w:val="005368D6"/>
    <w:rsid w:val="005369A8"/>
    <w:rsid w:val="00536F43"/>
    <w:rsid w:val="005371E9"/>
    <w:rsid w:val="005371F1"/>
    <w:rsid w:val="00537402"/>
    <w:rsid w:val="005374C0"/>
    <w:rsid w:val="005378DB"/>
    <w:rsid w:val="005378FE"/>
    <w:rsid w:val="00540611"/>
    <w:rsid w:val="0054063C"/>
    <w:rsid w:val="005406A9"/>
    <w:rsid w:val="00540857"/>
    <w:rsid w:val="00540AF7"/>
    <w:rsid w:val="00540CAD"/>
    <w:rsid w:val="00540ED9"/>
    <w:rsid w:val="00541292"/>
    <w:rsid w:val="005420C5"/>
    <w:rsid w:val="005420D9"/>
    <w:rsid w:val="00542649"/>
    <w:rsid w:val="005426AB"/>
    <w:rsid w:val="00542B59"/>
    <w:rsid w:val="0054331D"/>
    <w:rsid w:val="00543480"/>
    <w:rsid w:val="005435DD"/>
    <w:rsid w:val="005439C7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600C"/>
    <w:rsid w:val="00546AD8"/>
    <w:rsid w:val="00546BE4"/>
    <w:rsid w:val="00546D1D"/>
    <w:rsid w:val="00546D3D"/>
    <w:rsid w:val="00546F97"/>
    <w:rsid w:val="00546FAA"/>
    <w:rsid w:val="00547484"/>
    <w:rsid w:val="00547489"/>
    <w:rsid w:val="005478EB"/>
    <w:rsid w:val="005479A6"/>
    <w:rsid w:val="00547AEE"/>
    <w:rsid w:val="00547B68"/>
    <w:rsid w:val="00547D3E"/>
    <w:rsid w:val="00547F68"/>
    <w:rsid w:val="00547FBC"/>
    <w:rsid w:val="00550371"/>
    <w:rsid w:val="00550833"/>
    <w:rsid w:val="00550835"/>
    <w:rsid w:val="00550AD3"/>
    <w:rsid w:val="00550B7D"/>
    <w:rsid w:val="00551790"/>
    <w:rsid w:val="005523DC"/>
    <w:rsid w:val="00552424"/>
    <w:rsid w:val="005525B0"/>
    <w:rsid w:val="005527E5"/>
    <w:rsid w:val="00552821"/>
    <w:rsid w:val="0055298F"/>
    <w:rsid w:val="00552BA5"/>
    <w:rsid w:val="00552BC4"/>
    <w:rsid w:val="00552FED"/>
    <w:rsid w:val="00553517"/>
    <w:rsid w:val="005535C6"/>
    <w:rsid w:val="005535EF"/>
    <w:rsid w:val="005538A2"/>
    <w:rsid w:val="00553A56"/>
    <w:rsid w:val="00553B68"/>
    <w:rsid w:val="00553B69"/>
    <w:rsid w:val="00553ECE"/>
    <w:rsid w:val="00554937"/>
    <w:rsid w:val="00554E5C"/>
    <w:rsid w:val="00554E6C"/>
    <w:rsid w:val="0055544D"/>
    <w:rsid w:val="00555B18"/>
    <w:rsid w:val="005561E5"/>
    <w:rsid w:val="00556632"/>
    <w:rsid w:val="0055677E"/>
    <w:rsid w:val="0055697C"/>
    <w:rsid w:val="0055708C"/>
    <w:rsid w:val="00557657"/>
    <w:rsid w:val="00557ADA"/>
    <w:rsid w:val="00557C00"/>
    <w:rsid w:val="00557E91"/>
    <w:rsid w:val="0056032F"/>
    <w:rsid w:val="0056067F"/>
    <w:rsid w:val="00560974"/>
    <w:rsid w:val="00560A36"/>
    <w:rsid w:val="00560F25"/>
    <w:rsid w:val="00560F2F"/>
    <w:rsid w:val="00560F9D"/>
    <w:rsid w:val="00560FEF"/>
    <w:rsid w:val="0056198A"/>
    <w:rsid w:val="00561A37"/>
    <w:rsid w:val="00561D51"/>
    <w:rsid w:val="00561E55"/>
    <w:rsid w:val="00562054"/>
    <w:rsid w:val="005621F1"/>
    <w:rsid w:val="0056231F"/>
    <w:rsid w:val="00562506"/>
    <w:rsid w:val="00562764"/>
    <w:rsid w:val="005627FC"/>
    <w:rsid w:val="0056285A"/>
    <w:rsid w:val="00562869"/>
    <w:rsid w:val="0056287A"/>
    <w:rsid w:val="00562A3D"/>
    <w:rsid w:val="00562A52"/>
    <w:rsid w:val="00562B97"/>
    <w:rsid w:val="00562E5E"/>
    <w:rsid w:val="00563003"/>
    <w:rsid w:val="00563183"/>
    <w:rsid w:val="005631AC"/>
    <w:rsid w:val="0056325D"/>
    <w:rsid w:val="005634EF"/>
    <w:rsid w:val="00563569"/>
    <w:rsid w:val="0056392B"/>
    <w:rsid w:val="00563CE4"/>
    <w:rsid w:val="0056459F"/>
    <w:rsid w:val="00564A24"/>
    <w:rsid w:val="00564EE9"/>
    <w:rsid w:val="00565406"/>
    <w:rsid w:val="005655AE"/>
    <w:rsid w:val="00565933"/>
    <w:rsid w:val="00565AA8"/>
    <w:rsid w:val="00565CE2"/>
    <w:rsid w:val="00565E79"/>
    <w:rsid w:val="0056654B"/>
    <w:rsid w:val="005665F9"/>
    <w:rsid w:val="00566696"/>
    <w:rsid w:val="00566A41"/>
    <w:rsid w:val="00566CF8"/>
    <w:rsid w:val="00566E82"/>
    <w:rsid w:val="005673CC"/>
    <w:rsid w:val="00567959"/>
    <w:rsid w:val="005679E8"/>
    <w:rsid w:val="00567EEB"/>
    <w:rsid w:val="005700FF"/>
    <w:rsid w:val="00570311"/>
    <w:rsid w:val="00570476"/>
    <w:rsid w:val="005704CE"/>
    <w:rsid w:val="00570526"/>
    <w:rsid w:val="00570734"/>
    <w:rsid w:val="005707DD"/>
    <w:rsid w:val="005709E2"/>
    <w:rsid w:val="00570F52"/>
    <w:rsid w:val="005711F4"/>
    <w:rsid w:val="005713AE"/>
    <w:rsid w:val="005713B1"/>
    <w:rsid w:val="00571445"/>
    <w:rsid w:val="0057161F"/>
    <w:rsid w:val="005716B5"/>
    <w:rsid w:val="005718B0"/>
    <w:rsid w:val="00571B70"/>
    <w:rsid w:val="00571CC5"/>
    <w:rsid w:val="00571F26"/>
    <w:rsid w:val="00572465"/>
    <w:rsid w:val="00572B03"/>
    <w:rsid w:val="00572B5E"/>
    <w:rsid w:val="00572D0E"/>
    <w:rsid w:val="0057339D"/>
    <w:rsid w:val="0057345A"/>
    <w:rsid w:val="005736E3"/>
    <w:rsid w:val="00573C54"/>
    <w:rsid w:val="00573EC5"/>
    <w:rsid w:val="00573F72"/>
    <w:rsid w:val="00574187"/>
    <w:rsid w:val="0057424F"/>
    <w:rsid w:val="005746FF"/>
    <w:rsid w:val="00574C22"/>
    <w:rsid w:val="00574C2A"/>
    <w:rsid w:val="00574CCE"/>
    <w:rsid w:val="00574F3D"/>
    <w:rsid w:val="00575325"/>
    <w:rsid w:val="00575582"/>
    <w:rsid w:val="005759FB"/>
    <w:rsid w:val="00575BEF"/>
    <w:rsid w:val="00575C9C"/>
    <w:rsid w:val="00575D53"/>
    <w:rsid w:val="005762D5"/>
    <w:rsid w:val="00576869"/>
    <w:rsid w:val="00576BEB"/>
    <w:rsid w:val="00576E30"/>
    <w:rsid w:val="00577195"/>
    <w:rsid w:val="005776DE"/>
    <w:rsid w:val="00577753"/>
    <w:rsid w:val="00577949"/>
    <w:rsid w:val="00577987"/>
    <w:rsid w:val="005779E0"/>
    <w:rsid w:val="00577F9F"/>
    <w:rsid w:val="00580002"/>
    <w:rsid w:val="00580520"/>
    <w:rsid w:val="00580727"/>
    <w:rsid w:val="005808BF"/>
    <w:rsid w:val="00580CE1"/>
    <w:rsid w:val="00580D4C"/>
    <w:rsid w:val="00580D84"/>
    <w:rsid w:val="00580F3C"/>
    <w:rsid w:val="005810D2"/>
    <w:rsid w:val="005811E5"/>
    <w:rsid w:val="005814A0"/>
    <w:rsid w:val="005814AA"/>
    <w:rsid w:val="00581816"/>
    <w:rsid w:val="00582284"/>
    <w:rsid w:val="00582761"/>
    <w:rsid w:val="005828F6"/>
    <w:rsid w:val="00582D7D"/>
    <w:rsid w:val="00582E10"/>
    <w:rsid w:val="00582F44"/>
    <w:rsid w:val="0058326C"/>
    <w:rsid w:val="0058392F"/>
    <w:rsid w:val="00583951"/>
    <w:rsid w:val="00583ACF"/>
    <w:rsid w:val="00583BF9"/>
    <w:rsid w:val="00583C69"/>
    <w:rsid w:val="005841DF"/>
    <w:rsid w:val="005842E6"/>
    <w:rsid w:val="0058492B"/>
    <w:rsid w:val="00584C45"/>
    <w:rsid w:val="00584E57"/>
    <w:rsid w:val="00584F04"/>
    <w:rsid w:val="00585448"/>
    <w:rsid w:val="00585911"/>
    <w:rsid w:val="00585C55"/>
    <w:rsid w:val="00585D08"/>
    <w:rsid w:val="00585DEC"/>
    <w:rsid w:val="00586918"/>
    <w:rsid w:val="00586C5B"/>
    <w:rsid w:val="00586CCE"/>
    <w:rsid w:val="00586F89"/>
    <w:rsid w:val="0058705C"/>
    <w:rsid w:val="0058706E"/>
    <w:rsid w:val="0058722E"/>
    <w:rsid w:val="00587264"/>
    <w:rsid w:val="00587416"/>
    <w:rsid w:val="005875B4"/>
    <w:rsid w:val="005878C3"/>
    <w:rsid w:val="00587B03"/>
    <w:rsid w:val="00587C51"/>
    <w:rsid w:val="00587D3E"/>
    <w:rsid w:val="0059048A"/>
    <w:rsid w:val="005904AF"/>
    <w:rsid w:val="005906E1"/>
    <w:rsid w:val="00590B92"/>
    <w:rsid w:val="00590E06"/>
    <w:rsid w:val="005910C0"/>
    <w:rsid w:val="005911CF"/>
    <w:rsid w:val="00591299"/>
    <w:rsid w:val="0059136D"/>
    <w:rsid w:val="00591477"/>
    <w:rsid w:val="0059158F"/>
    <w:rsid w:val="00591743"/>
    <w:rsid w:val="005919CE"/>
    <w:rsid w:val="00591A00"/>
    <w:rsid w:val="00591ACB"/>
    <w:rsid w:val="00591C70"/>
    <w:rsid w:val="00591CCD"/>
    <w:rsid w:val="00591F0A"/>
    <w:rsid w:val="00592550"/>
    <w:rsid w:val="00592554"/>
    <w:rsid w:val="00592694"/>
    <w:rsid w:val="005927BB"/>
    <w:rsid w:val="0059289F"/>
    <w:rsid w:val="00592955"/>
    <w:rsid w:val="00592A8F"/>
    <w:rsid w:val="00592E06"/>
    <w:rsid w:val="005932F7"/>
    <w:rsid w:val="00593558"/>
    <w:rsid w:val="00593576"/>
    <w:rsid w:val="00593680"/>
    <w:rsid w:val="00593B52"/>
    <w:rsid w:val="00593BF6"/>
    <w:rsid w:val="00593C23"/>
    <w:rsid w:val="00593E8F"/>
    <w:rsid w:val="00593F78"/>
    <w:rsid w:val="00593FA4"/>
    <w:rsid w:val="005941DD"/>
    <w:rsid w:val="0059439F"/>
    <w:rsid w:val="00594597"/>
    <w:rsid w:val="0059481B"/>
    <w:rsid w:val="00594862"/>
    <w:rsid w:val="00594A22"/>
    <w:rsid w:val="00594B3D"/>
    <w:rsid w:val="00594D6B"/>
    <w:rsid w:val="00594E28"/>
    <w:rsid w:val="005950A8"/>
    <w:rsid w:val="00595AAC"/>
    <w:rsid w:val="00595B9A"/>
    <w:rsid w:val="00595BF1"/>
    <w:rsid w:val="00596078"/>
    <w:rsid w:val="00596411"/>
    <w:rsid w:val="005964F0"/>
    <w:rsid w:val="00596668"/>
    <w:rsid w:val="0059672D"/>
    <w:rsid w:val="00596899"/>
    <w:rsid w:val="00596EDB"/>
    <w:rsid w:val="00596F62"/>
    <w:rsid w:val="00596FEF"/>
    <w:rsid w:val="00597348"/>
    <w:rsid w:val="005973F2"/>
    <w:rsid w:val="00597464"/>
    <w:rsid w:val="00597492"/>
    <w:rsid w:val="00597570"/>
    <w:rsid w:val="005977B0"/>
    <w:rsid w:val="005977F3"/>
    <w:rsid w:val="00597804"/>
    <w:rsid w:val="005978D4"/>
    <w:rsid w:val="00597ACA"/>
    <w:rsid w:val="005A0201"/>
    <w:rsid w:val="005A03AB"/>
    <w:rsid w:val="005A0632"/>
    <w:rsid w:val="005A072C"/>
    <w:rsid w:val="005A080D"/>
    <w:rsid w:val="005A0D45"/>
    <w:rsid w:val="005A0EC9"/>
    <w:rsid w:val="005A0F36"/>
    <w:rsid w:val="005A0F8D"/>
    <w:rsid w:val="005A1541"/>
    <w:rsid w:val="005A163B"/>
    <w:rsid w:val="005A1D9A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1D6"/>
    <w:rsid w:val="005A337F"/>
    <w:rsid w:val="005A3564"/>
    <w:rsid w:val="005A3D54"/>
    <w:rsid w:val="005A3E45"/>
    <w:rsid w:val="005A453D"/>
    <w:rsid w:val="005A46C9"/>
    <w:rsid w:val="005A46D5"/>
    <w:rsid w:val="005A480E"/>
    <w:rsid w:val="005A4A99"/>
    <w:rsid w:val="005A4B97"/>
    <w:rsid w:val="005A4C4B"/>
    <w:rsid w:val="005A4DDD"/>
    <w:rsid w:val="005A5114"/>
    <w:rsid w:val="005A528B"/>
    <w:rsid w:val="005A5420"/>
    <w:rsid w:val="005A55CE"/>
    <w:rsid w:val="005A58B0"/>
    <w:rsid w:val="005A5AB1"/>
    <w:rsid w:val="005A5E91"/>
    <w:rsid w:val="005A613A"/>
    <w:rsid w:val="005A629B"/>
    <w:rsid w:val="005A6485"/>
    <w:rsid w:val="005A64AC"/>
    <w:rsid w:val="005A6886"/>
    <w:rsid w:val="005A68FC"/>
    <w:rsid w:val="005A69E3"/>
    <w:rsid w:val="005A6A50"/>
    <w:rsid w:val="005A6F4C"/>
    <w:rsid w:val="005A746F"/>
    <w:rsid w:val="005A78D9"/>
    <w:rsid w:val="005A78FB"/>
    <w:rsid w:val="005A7D6D"/>
    <w:rsid w:val="005B002E"/>
    <w:rsid w:val="005B02F1"/>
    <w:rsid w:val="005B047D"/>
    <w:rsid w:val="005B0862"/>
    <w:rsid w:val="005B08D9"/>
    <w:rsid w:val="005B0957"/>
    <w:rsid w:val="005B0AA0"/>
    <w:rsid w:val="005B125D"/>
    <w:rsid w:val="005B13FF"/>
    <w:rsid w:val="005B14E6"/>
    <w:rsid w:val="005B1550"/>
    <w:rsid w:val="005B2287"/>
    <w:rsid w:val="005B254A"/>
    <w:rsid w:val="005B2737"/>
    <w:rsid w:val="005B2D9D"/>
    <w:rsid w:val="005B3018"/>
    <w:rsid w:val="005B318B"/>
    <w:rsid w:val="005B3438"/>
    <w:rsid w:val="005B385F"/>
    <w:rsid w:val="005B4159"/>
    <w:rsid w:val="005B4551"/>
    <w:rsid w:val="005B4707"/>
    <w:rsid w:val="005B48B4"/>
    <w:rsid w:val="005B4B7E"/>
    <w:rsid w:val="005B4B87"/>
    <w:rsid w:val="005B4DCE"/>
    <w:rsid w:val="005B5215"/>
    <w:rsid w:val="005B5491"/>
    <w:rsid w:val="005B56E2"/>
    <w:rsid w:val="005B587F"/>
    <w:rsid w:val="005B5EDE"/>
    <w:rsid w:val="005B5F60"/>
    <w:rsid w:val="005B6905"/>
    <w:rsid w:val="005B6C16"/>
    <w:rsid w:val="005B6D78"/>
    <w:rsid w:val="005B70FA"/>
    <w:rsid w:val="005B72C7"/>
    <w:rsid w:val="005B744F"/>
    <w:rsid w:val="005C0427"/>
    <w:rsid w:val="005C05D1"/>
    <w:rsid w:val="005C0674"/>
    <w:rsid w:val="005C06AA"/>
    <w:rsid w:val="005C06FF"/>
    <w:rsid w:val="005C0BA3"/>
    <w:rsid w:val="005C0F91"/>
    <w:rsid w:val="005C0FD1"/>
    <w:rsid w:val="005C114F"/>
    <w:rsid w:val="005C115A"/>
    <w:rsid w:val="005C12AE"/>
    <w:rsid w:val="005C18A6"/>
    <w:rsid w:val="005C193D"/>
    <w:rsid w:val="005C194F"/>
    <w:rsid w:val="005C2082"/>
    <w:rsid w:val="005C2754"/>
    <w:rsid w:val="005C2C10"/>
    <w:rsid w:val="005C32CB"/>
    <w:rsid w:val="005C32F2"/>
    <w:rsid w:val="005C335B"/>
    <w:rsid w:val="005C38A1"/>
    <w:rsid w:val="005C3A85"/>
    <w:rsid w:val="005C40EE"/>
    <w:rsid w:val="005C4202"/>
    <w:rsid w:val="005C42D5"/>
    <w:rsid w:val="005C4557"/>
    <w:rsid w:val="005C469C"/>
    <w:rsid w:val="005C47F3"/>
    <w:rsid w:val="005C4C5C"/>
    <w:rsid w:val="005C4CD1"/>
    <w:rsid w:val="005C5069"/>
    <w:rsid w:val="005C529E"/>
    <w:rsid w:val="005C5482"/>
    <w:rsid w:val="005C563F"/>
    <w:rsid w:val="005C5ADF"/>
    <w:rsid w:val="005C5C7C"/>
    <w:rsid w:val="005C5E17"/>
    <w:rsid w:val="005C5E63"/>
    <w:rsid w:val="005C5FED"/>
    <w:rsid w:val="005C603A"/>
    <w:rsid w:val="005C6813"/>
    <w:rsid w:val="005C68D2"/>
    <w:rsid w:val="005C6B84"/>
    <w:rsid w:val="005C7055"/>
    <w:rsid w:val="005C7363"/>
    <w:rsid w:val="005C758C"/>
    <w:rsid w:val="005C786F"/>
    <w:rsid w:val="005C7C58"/>
    <w:rsid w:val="005C7E6D"/>
    <w:rsid w:val="005C7F7A"/>
    <w:rsid w:val="005D0080"/>
    <w:rsid w:val="005D022C"/>
    <w:rsid w:val="005D1028"/>
    <w:rsid w:val="005D125C"/>
    <w:rsid w:val="005D138E"/>
    <w:rsid w:val="005D187B"/>
    <w:rsid w:val="005D1BCA"/>
    <w:rsid w:val="005D1CFE"/>
    <w:rsid w:val="005D1EC3"/>
    <w:rsid w:val="005D21DE"/>
    <w:rsid w:val="005D24AE"/>
    <w:rsid w:val="005D2773"/>
    <w:rsid w:val="005D2B03"/>
    <w:rsid w:val="005D2E0E"/>
    <w:rsid w:val="005D3032"/>
    <w:rsid w:val="005D3255"/>
    <w:rsid w:val="005D327D"/>
    <w:rsid w:val="005D378E"/>
    <w:rsid w:val="005D3912"/>
    <w:rsid w:val="005D3D00"/>
    <w:rsid w:val="005D4310"/>
    <w:rsid w:val="005D467C"/>
    <w:rsid w:val="005D4771"/>
    <w:rsid w:val="005D4903"/>
    <w:rsid w:val="005D498A"/>
    <w:rsid w:val="005D4AE5"/>
    <w:rsid w:val="005D4BF7"/>
    <w:rsid w:val="005D4DF6"/>
    <w:rsid w:val="005D4E97"/>
    <w:rsid w:val="005D4ECE"/>
    <w:rsid w:val="005D567C"/>
    <w:rsid w:val="005D6201"/>
    <w:rsid w:val="005D62D1"/>
    <w:rsid w:val="005D637E"/>
    <w:rsid w:val="005D656F"/>
    <w:rsid w:val="005D6D62"/>
    <w:rsid w:val="005D72AB"/>
    <w:rsid w:val="005D7AD4"/>
    <w:rsid w:val="005D7D51"/>
    <w:rsid w:val="005D7E96"/>
    <w:rsid w:val="005E02C5"/>
    <w:rsid w:val="005E02D7"/>
    <w:rsid w:val="005E02F6"/>
    <w:rsid w:val="005E0774"/>
    <w:rsid w:val="005E0D6D"/>
    <w:rsid w:val="005E0FC0"/>
    <w:rsid w:val="005E10E6"/>
    <w:rsid w:val="005E1382"/>
    <w:rsid w:val="005E1480"/>
    <w:rsid w:val="005E14CC"/>
    <w:rsid w:val="005E16DF"/>
    <w:rsid w:val="005E19DB"/>
    <w:rsid w:val="005E1A6C"/>
    <w:rsid w:val="005E1B79"/>
    <w:rsid w:val="005E2126"/>
    <w:rsid w:val="005E237E"/>
    <w:rsid w:val="005E2395"/>
    <w:rsid w:val="005E2408"/>
    <w:rsid w:val="005E2621"/>
    <w:rsid w:val="005E2675"/>
    <w:rsid w:val="005E2838"/>
    <w:rsid w:val="005E295A"/>
    <w:rsid w:val="005E29E8"/>
    <w:rsid w:val="005E2B17"/>
    <w:rsid w:val="005E2E46"/>
    <w:rsid w:val="005E312A"/>
    <w:rsid w:val="005E319F"/>
    <w:rsid w:val="005E34DC"/>
    <w:rsid w:val="005E3524"/>
    <w:rsid w:val="005E35B8"/>
    <w:rsid w:val="005E36EC"/>
    <w:rsid w:val="005E3D55"/>
    <w:rsid w:val="005E3E65"/>
    <w:rsid w:val="005E4131"/>
    <w:rsid w:val="005E434A"/>
    <w:rsid w:val="005E44AA"/>
    <w:rsid w:val="005E5039"/>
    <w:rsid w:val="005E50F7"/>
    <w:rsid w:val="005E5213"/>
    <w:rsid w:val="005E546F"/>
    <w:rsid w:val="005E585C"/>
    <w:rsid w:val="005E5925"/>
    <w:rsid w:val="005E596F"/>
    <w:rsid w:val="005E6348"/>
    <w:rsid w:val="005E6485"/>
    <w:rsid w:val="005E6D2C"/>
    <w:rsid w:val="005E70C5"/>
    <w:rsid w:val="005E78F2"/>
    <w:rsid w:val="005E7B4B"/>
    <w:rsid w:val="005E7CB7"/>
    <w:rsid w:val="005E7CBB"/>
    <w:rsid w:val="005E7FED"/>
    <w:rsid w:val="005F0396"/>
    <w:rsid w:val="005F05D5"/>
    <w:rsid w:val="005F05F8"/>
    <w:rsid w:val="005F0767"/>
    <w:rsid w:val="005F07A3"/>
    <w:rsid w:val="005F0A28"/>
    <w:rsid w:val="005F0A47"/>
    <w:rsid w:val="005F0AAD"/>
    <w:rsid w:val="005F0BCA"/>
    <w:rsid w:val="005F0E3B"/>
    <w:rsid w:val="005F0F6B"/>
    <w:rsid w:val="005F100C"/>
    <w:rsid w:val="005F11D2"/>
    <w:rsid w:val="005F126C"/>
    <w:rsid w:val="005F1426"/>
    <w:rsid w:val="005F18C7"/>
    <w:rsid w:val="005F1D3C"/>
    <w:rsid w:val="005F1EA6"/>
    <w:rsid w:val="005F21E5"/>
    <w:rsid w:val="005F2345"/>
    <w:rsid w:val="005F2766"/>
    <w:rsid w:val="005F2C1A"/>
    <w:rsid w:val="005F2D12"/>
    <w:rsid w:val="005F2E23"/>
    <w:rsid w:val="005F32D5"/>
    <w:rsid w:val="005F38B6"/>
    <w:rsid w:val="005F3A6D"/>
    <w:rsid w:val="005F3B29"/>
    <w:rsid w:val="005F3D09"/>
    <w:rsid w:val="005F3D22"/>
    <w:rsid w:val="005F423B"/>
    <w:rsid w:val="005F44A5"/>
    <w:rsid w:val="005F44E4"/>
    <w:rsid w:val="005F46CB"/>
    <w:rsid w:val="005F4718"/>
    <w:rsid w:val="005F4C44"/>
    <w:rsid w:val="005F4C57"/>
    <w:rsid w:val="005F4D1C"/>
    <w:rsid w:val="005F5A10"/>
    <w:rsid w:val="005F5A48"/>
    <w:rsid w:val="005F5C6F"/>
    <w:rsid w:val="005F5D46"/>
    <w:rsid w:val="005F647D"/>
    <w:rsid w:val="005F64E2"/>
    <w:rsid w:val="005F670C"/>
    <w:rsid w:val="005F6AF9"/>
    <w:rsid w:val="005F6BFA"/>
    <w:rsid w:val="005F6C18"/>
    <w:rsid w:val="005F6CBB"/>
    <w:rsid w:val="005F6DD7"/>
    <w:rsid w:val="005F73F3"/>
    <w:rsid w:val="005F74A8"/>
    <w:rsid w:val="005F74AE"/>
    <w:rsid w:val="005F7A87"/>
    <w:rsid w:val="005F7B02"/>
    <w:rsid w:val="005F7C80"/>
    <w:rsid w:val="005F7E69"/>
    <w:rsid w:val="006002C5"/>
    <w:rsid w:val="00600AFF"/>
    <w:rsid w:val="00600C5A"/>
    <w:rsid w:val="00600D60"/>
    <w:rsid w:val="00600F10"/>
    <w:rsid w:val="0060174A"/>
    <w:rsid w:val="00601C4A"/>
    <w:rsid w:val="00602254"/>
    <w:rsid w:val="00602F21"/>
    <w:rsid w:val="0060309B"/>
    <w:rsid w:val="00603277"/>
    <w:rsid w:val="00603456"/>
    <w:rsid w:val="00603851"/>
    <w:rsid w:val="00603964"/>
    <w:rsid w:val="00603A85"/>
    <w:rsid w:val="006044AC"/>
    <w:rsid w:val="006045BA"/>
    <w:rsid w:val="0060471A"/>
    <w:rsid w:val="00604A9B"/>
    <w:rsid w:val="00604C23"/>
    <w:rsid w:val="00604D42"/>
    <w:rsid w:val="006052F9"/>
    <w:rsid w:val="00605A40"/>
    <w:rsid w:val="00605B59"/>
    <w:rsid w:val="00605FF7"/>
    <w:rsid w:val="006061D5"/>
    <w:rsid w:val="0060641C"/>
    <w:rsid w:val="006064A9"/>
    <w:rsid w:val="0060652A"/>
    <w:rsid w:val="00606692"/>
    <w:rsid w:val="00606C11"/>
    <w:rsid w:val="00607155"/>
    <w:rsid w:val="00607291"/>
    <w:rsid w:val="00607422"/>
    <w:rsid w:val="006077FB"/>
    <w:rsid w:val="00607AE1"/>
    <w:rsid w:val="00607B45"/>
    <w:rsid w:val="00607FBC"/>
    <w:rsid w:val="006100FC"/>
    <w:rsid w:val="006102C4"/>
    <w:rsid w:val="00610483"/>
    <w:rsid w:val="00610549"/>
    <w:rsid w:val="00610BE9"/>
    <w:rsid w:val="00610CF6"/>
    <w:rsid w:val="00610E34"/>
    <w:rsid w:val="00610FD0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2E21"/>
    <w:rsid w:val="0061303D"/>
    <w:rsid w:val="006132E0"/>
    <w:rsid w:val="006133A1"/>
    <w:rsid w:val="00613508"/>
    <w:rsid w:val="0061357D"/>
    <w:rsid w:val="006135CD"/>
    <w:rsid w:val="00613788"/>
    <w:rsid w:val="00613961"/>
    <w:rsid w:val="00613B96"/>
    <w:rsid w:val="00613CAA"/>
    <w:rsid w:val="00613D21"/>
    <w:rsid w:val="006145CD"/>
    <w:rsid w:val="00614619"/>
    <w:rsid w:val="00614D65"/>
    <w:rsid w:val="00614DBB"/>
    <w:rsid w:val="0061505C"/>
    <w:rsid w:val="006150F8"/>
    <w:rsid w:val="00615104"/>
    <w:rsid w:val="006152E0"/>
    <w:rsid w:val="006154D5"/>
    <w:rsid w:val="006158DF"/>
    <w:rsid w:val="00615F80"/>
    <w:rsid w:val="006160FA"/>
    <w:rsid w:val="006163D2"/>
    <w:rsid w:val="006166FD"/>
    <w:rsid w:val="006167B3"/>
    <w:rsid w:val="0061690B"/>
    <w:rsid w:val="00616F2E"/>
    <w:rsid w:val="006171A8"/>
    <w:rsid w:val="006171B1"/>
    <w:rsid w:val="00617623"/>
    <w:rsid w:val="00617695"/>
    <w:rsid w:val="006208E7"/>
    <w:rsid w:val="00620973"/>
    <w:rsid w:val="006209BD"/>
    <w:rsid w:val="00620B46"/>
    <w:rsid w:val="00620BAA"/>
    <w:rsid w:val="00620C87"/>
    <w:rsid w:val="00620D51"/>
    <w:rsid w:val="00620F1A"/>
    <w:rsid w:val="00621021"/>
    <w:rsid w:val="006212A2"/>
    <w:rsid w:val="00621395"/>
    <w:rsid w:val="0062145F"/>
    <w:rsid w:val="0062176E"/>
    <w:rsid w:val="00621779"/>
    <w:rsid w:val="00621A28"/>
    <w:rsid w:val="00621BD5"/>
    <w:rsid w:val="00622191"/>
    <w:rsid w:val="006224A7"/>
    <w:rsid w:val="006226F1"/>
    <w:rsid w:val="0062281B"/>
    <w:rsid w:val="00622A58"/>
    <w:rsid w:val="00622A8C"/>
    <w:rsid w:val="00622BF1"/>
    <w:rsid w:val="00622C25"/>
    <w:rsid w:val="006231F8"/>
    <w:rsid w:val="0062345B"/>
    <w:rsid w:val="0062367D"/>
    <w:rsid w:val="00623F18"/>
    <w:rsid w:val="0062404C"/>
    <w:rsid w:val="00624112"/>
    <w:rsid w:val="00624E77"/>
    <w:rsid w:val="00624F44"/>
    <w:rsid w:val="00624F76"/>
    <w:rsid w:val="00625087"/>
    <w:rsid w:val="0062519F"/>
    <w:rsid w:val="00625270"/>
    <w:rsid w:val="00625547"/>
    <w:rsid w:val="006255D8"/>
    <w:rsid w:val="00625661"/>
    <w:rsid w:val="006256A2"/>
    <w:rsid w:val="006257C0"/>
    <w:rsid w:val="006258C1"/>
    <w:rsid w:val="00625A17"/>
    <w:rsid w:val="00625B59"/>
    <w:rsid w:val="00625BD4"/>
    <w:rsid w:val="00625C3A"/>
    <w:rsid w:val="00625E1E"/>
    <w:rsid w:val="00625F4F"/>
    <w:rsid w:val="00626008"/>
    <w:rsid w:val="00626274"/>
    <w:rsid w:val="00626586"/>
    <w:rsid w:val="0062680C"/>
    <w:rsid w:val="00626C00"/>
    <w:rsid w:val="00626C37"/>
    <w:rsid w:val="00626CD0"/>
    <w:rsid w:val="00626E36"/>
    <w:rsid w:val="006271E2"/>
    <w:rsid w:val="006273BD"/>
    <w:rsid w:val="006273BF"/>
    <w:rsid w:val="006273EF"/>
    <w:rsid w:val="0062757E"/>
    <w:rsid w:val="00627698"/>
    <w:rsid w:val="006276F4"/>
    <w:rsid w:val="00627911"/>
    <w:rsid w:val="00627F51"/>
    <w:rsid w:val="0063026A"/>
    <w:rsid w:val="006304DD"/>
    <w:rsid w:val="006306A6"/>
    <w:rsid w:val="00630838"/>
    <w:rsid w:val="00630956"/>
    <w:rsid w:val="006312B5"/>
    <w:rsid w:val="0063131E"/>
    <w:rsid w:val="00631648"/>
    <w:rsid w:val="00631C80"/>
    <w:rsid w:val="00632652"/>
    <w:rsid w:val="006328F2"/>
    <w:rsid w:val="00632C66"/>
    <w:rsid w:val="00632CC0"/>
    <w:rsid w:val="00632D99"/>
    <w:rsid w:val="00632DF3"/>
    <w:rsid w:val="00632F99"/>
    <w:rsid w:val="0063345A"/>
    <w:rsid w:val="0063375A"/>
    <w:rsid w:val="00633A7A"/>
    <w:rsid w:val="00633E08"/>
    <w:rsid w:val="00634AAE"/>
    <w:rsid w:val="00634BDB"/>
    <w:rsid w:val="00634CA2"/>
    <w:rsid w:val="00634E6A"/>
    <w:rsid w:val="00634F88"/>
    <w:rsid w:val="006357C0"/>
    <w:rsid w:val="006359FB"/>
    <w:rsid w:val="00635BA4"/>
    <w:rsid w:val="00635D08"/>
    <w:rsid w:val="00636658"/>
    <w:rsid w:val="00636680"/>
    <w:rsid w:val="00636797"/>
    <w:rsid w:val="006367F7"/>
    <w:rsid w:val="00636950"/>
    <w:rsid w:val="00636EAE"/>
    <w:rsid w:val="00636F56"/>
    <w:rsid w:val="00637051"/>
    <w:rsid w:val="0063722E"/>
    <w:rsid w:val="00637564"/>
    <w:rsid w:val="00637742"/>
    <w:rsid w:val="00637944"/>
    <w:rsid w:val="00637CAF"/>
    <w:rsid w:val="00637CC2"/>
    <w:rsid w:val="00637E21"/>
    <w:rsid w:val="006402F8"/>
    <w:rsid w:val="0064119C"/>
    <w:rsid w:val="0064180D"/>
    <w:rsid w:val="00641825"/>
    <w:rsid w:val="00641985"/>
    <w:rsid w:val="00641CC8"/>
    <w:rsid w:val="00641E54"/>
    <w:rsid w:val="00641FC4"/>
    <w:rsid w:val="0064207A"/>
    <w:rsid w:val="0064262E"/>
    <w:rsid w:val="006429CE"/>
    <w:rsid w:val="006433BB"/>
    <w:rsid w:val="00643432"/>
    <w:rsid w:val="006436A7"/>
    <w:rsid w:val="00643795"/>
    <w:rsid w:val="00643B14"/>
    <w:rsid w:val="00644802"/>
    <w:rsid w:val="0064480A"/>
    <w:rsid w:val="00644A35"/>
    <w:rsid w:val="00644ADD"/>
    <w:rsid w:val="00644B40"/>
    <w:rsid w:val="00644C77"/>
    <w:rsid w:val="006455C3"/>
    <w:rsid w:val="00645D1F"/>
    <w:rsid w:val="00645E06"/>
    <w:rsid w:val="00645FB5"/>
    <w:rsid w:val="00646728"/>
    <w:rsid w:val="00646783"/>
    <w:rsid w:val="00646AB3"/>
    <w:rsid w:val="00646B28"/>
    <w:rsid w:val="00646C17"/>
    <w:rsid w:val="00646E08"/>
    <w:rsid w:val="006470CE"/>
    <w:rsid w:val="0064710D"/>
    <w:rsid w:val="0064714B"/>
    <w:rsid w:val="0064751D"/>
    <w:rsid w:val="006479D0"/>
    <w:rsid w:val="00650117"/>
    <w:rsid w:val="006504E6"/>
    <w:rsid w:val="00650874"/>
    <w:rsid w:val="0065108E"/>
    <w:rsid w:val="0065146C"/>
    <w:rsid w:val="006517A0"/>
    <w:rsid w:val="006518E0"/>
    <w:rsid w:val="006522B5"/>
    <w:rsid w:val="0065236D"/>
    <w:rsid w:val="006524F0"/>
    <w:rsid w:val="00652871"/>
    <w:rsid w:val="00652983"/>
    <w:rsid w:val="006532ED"/>
    <w:rsid w:val="00653934"/>
    <w:rsid w:val="00653958"/>
    <w:rsid w:val="00653C0E"/>
    <w:rsid w:val="006540F7"/>
    <w:rsid w:val="00654276"/>
    <w:rsid w:val="0065438A"/>
    <w:rsid w:val="00654526"/>
    <w:rsid w:val="00654723"/>
    <w:rsid w:val="00654890"/>
    <w:rsid w:val="006548D9"/>
    <w:rsid w:val="00654A4F"/>
    <w:rsid w:val="00654A64"/>
    <w:rsid w:val="00654A77"/>
    <w:rsid w:val="00654B1A"/>
    <w:rsid w:val="00654C45"/>
    <w:rsid w:val="00654C98"/>
    <w:rsid w:val="00654D59"/>
    <w:rsid w:val="00654EAB"/>
    <w:rsid w:val="0065534B"/>
    <w:rsid w:val="00655409"/>
    <w:rsid w:val="006556C3"/>
    <w:rsid w:val="00655966"/>
    <w:rsid w:val="00655A88"/>
    <w:rsid w:val="006563C8"/>
    <w:rsid w:val="0065689A"/>
    <w:rsid w:val="00656CA3"/>
    <w:rsid w:val="00656E1C"/>
    <w:rsid w:val="00656FAA"/>
    <w:rsid w:val="006570C2"/>
    <w:rsid w:val="0065733F"/>
    <w:rsid w:val="00657346"/>
    <w:rsid w:val="0065747F"/>
    <w:rsid w:val="006575E1"/>
    <w:rsid w:val="006600CE"/>
    <w:rsid w:val="00660482"/>
    <w:rsid w:val="006607F5"/>
    <w:rsid w:val="00660811"/>
    <w:rsid w:val="00660890"/>
    <w:rsid w:val="0066098C"/>
    <w:rsid w:val="00660A53"/>
    <w:rsid w:val="0066127F"/>
    <w:rsid w:val="0066156F"/>
    <w:rsid w:val="006616F4"/>
    <w:rsid w:val="00661B9D"/>
    <w:rsid w:val="00661E28"/>
    <w:rsid w:val="00661F49"/>
    <w:rsid w:val="00661FDE"/>
    <w:rsid w:val="0066233C"/>
    <w:rsid w:val="00662561"/>
    <w:rsid w:val="006627D3"/>
    <w:rsid w:val="0066288E"/>
    <w:rsid w:val="00662914"/>
    <w:rsid w:val="0066295F"/>
    <w:rsid w:val="00662B60"/>
    <w:rsid w:val="00662CC6"/>
    <w:rsid w:val="00662CFA"/>
    <w:rsid w:val="00662D84"/>
    <w:rsid w:val="00662F65"/>
    <w:rsid w:val="00663246"/>
    <w:rsid w:val="00663581"/>
    <w:rsid w:val="00663621"/>
    <w:rsid w:val="0066368D"/>
    <w:rsid w:val="00663717"/>
    <w:rsid w:val="00663795"/>
    <w:rsid w:val="00663C52"/>
    <w:rsid w:val="00664138"/>
    <w:rsid w:val="0066421E"/>
    <w:rsid w:val="00664A4F"/>
    <w:rsid w:val="00664A83"/>
    <w:rsid w:val="00664ACD"/>
    <w:rsid w:val="00664AEA"/>
    <w:rsid w:val="00664BFA"/>
    <w:rsid w:val="00664CF3"/>
    <w:rsid w:val="00664FD2"/>
    <w:rsid w:val="0066518A"/>
    <w:rsid w:val="006651CE"/>
    <w:rsid w:val="00665874"/>
    <w:rsid w:val="00665FFA"/>
    <w:rsid w:val="00666006"/>
    <w:rsid w:val="006665FE"/>
    <w:rsid w:val="0066692B"/>
    <w:rsid w:val="00666AA3"/>
    <w:rsid w:val="00666B3E"/>
    <w:rsid w:val="00666C6C"/>
    <w:rsid w:val="00666E4E"/>
    <w:rsid w:val="00666E60"/>
    <w:rsid w:val="00666F46"/>
    <w:rsid w:val="0066710A"/>
    <w:rsid w:val="006672D3"/>
    <w:rsid w:val="00667519"/>
    <w:rsid w:val="00667B47"/>
    <w:rsid w:val="00667F7A"/>
    <w:rsid w:val="006702B3"/>
    <w:rsid w:val="006705DD"/>
    <w:rsid w:val="00670BAF"/>
    <w:rsid w:val="00670BE4"/>
    <w:rsid w:val="00670E20"/>
    <w:rsid w:val="00671008"/>
    <w:rsid w:val="00671448"/>
    <w:rsid w:val="00671879"/>
    <w:rsid w:val="00671942"/>
    <w:rsid w:val="00671957"/>
    <w:rsid w:val="00671A2B"/>
    <w:rsid w:val="00671A90"/>
    <w:rsid w:val="006734D0"/>
    <w:rsid w:val="00673C6C"/>
    <w:rsid w:val="00673D53"/>
    <w:rsid w:val="00673EF2"/>
    <w:rsid w:val="00674E07"/>
    <w:rsid w:val="00674F77"/>
    <w:rsid w:val="0067500A"/>
    <w:rsid w:val="0067528A"/>
    <w:rsid w:val="006757AD"/>
    <w:rsid w:val="006757FA"/>
    <w:rsid w:val="00675A4F"/>
    <w:rsid w:val="00675A60"/>
    <w:rsid w:val="00675CB6"/>
    <w:rsid w:val="00675FFC"/>
    <w:rsid w:val="006760E8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44C"/>
    <w:rsid w:val="006775AB"/>
    <w:rsid w:val="006800C1"/>
    <w:rsid w:val="006802E2"/>
    <w:rsid w:val="00680481"/>
    <w:rsid w:val="00680714"/>
    <w:rsid w:val="00680814"/>
    <w:rsid w:val="00680BB5"/>
    <w:rsid w:val="006818A7"/>
    <w:rsid w:val="00681BE3"/>
    <w:rsid w:val="00681C1E"/>
    <w:rsid w:val="00681E75"/>
    <w:rsid w:val="00682466"/>
    <w:rsid w:val="00682994"/>
    <w:rsid w:val="00682C5A"/>
    <w:rsid w:val="006833B6"/>
    <w:rsid w:val="006833D7"/>
    <w:rsid w:val="006834A0"/>
    <w:rsid w:val="00683F20"/>
    <w:rsid w:val="006840BD"/>
    <w:rsid w:val="00684138"/>
    <w:rsid w:val="00684368"/>
    <w:rsid w:val="0068455E"/>
    <w:rsid w:val="0068464C"/>
    <w:rsid w:val="006848D3"/>
    <w:rsid w:val="00684A65"/>
    <w:rsid w:val="00684F03"/>
    <w:rsid w:val="006851E8"/>
    <w:rsid w:val="00685262"/>
    <w:rsid w:val="006855DE"/>
    <w:rsid w:val="0068567F"/>
    <w:rsid w:val="00685749"/>
    <w:rsid w:val="0068597C"/>
    <w:rsid w:val="00685AF0"/>
    <w:rsid w:val="00685C38"/>
    <w:rsid w:val="00685ECC"/>
    <w:rsid w:val="0068618D"/>
    <w:rsid w:val="00686266"/>
    <w:rsid w:val="0068628C"/>
    <w:rsid w:val="00686335"/>
    <w:rsid w:val="006868D4"/>
    <w:rsid w:val="006868DF"/>
    <w:rsid w:val="00686A8B"/>
    <w:rsid w:val="00686C1D"/>
    <w:rsid w:val="00686EB1"/>
    <w:rsid w:val="00687071"/>
    <w:rsid w:val="00687098"/>
    <w:rsid w:val="006870BE"/>
    <w:rsid w:val="00687243"/>
    <w:rsid w:val="006877E0"/>
    <w:rsid w:val="00687805"/>
    <w:rsid w:val="00687C6F"/>
    <w:rsid w:val="0069002C"/>
    <w:rsid w:val="0069022D"/>
    <w:rsid w:val="006904E1"/>
    <w:rsid w:val="00690705"/>
    <w:rsid w:val="0069090F"/>
    <w:rsid w:val="006909D7"/>
    <w:rsid w:val="00690AFD"/>
    <w:rsid w:val="00690BE3"/>
    <w:rsid w:val="00690F70"/>
    <w:rsid w:val="00691214"/>
    <w:rsid w:val="00691375"/>
    <w:rsid w:val="0069159F"/>
    <w:rsid w:val="00691748"/>
    <w:rsid w:val="00691809"/>
    <w:rsid w:val="00691C30"/>
    <w:rsid w:val="00691CE0"/>
    <w:rsid w:val="006920EC"/>
    <w:rsid w:val="0069258F"/>
    <w:rsid w:val="006925E6"/>
    <w:rsid w:val="00692909"/>
    <w:rsid w:val="00692AD9"/>
    <w:rsid w:val="00692C1E"/>
    <w:rsid w:val="00692EE4"/>
    <w:rsid w:val="00693434"/>
    <w:rsid w:val="00693740"/>
    <w:rsid w:val="006937B8"/>
    <w:rsid w:val="006937DB"/>
    <w:rsid w:val="00693DD4"/>
    <w:rsid w:val="00694805"/>
    <w:rsid w:val="0069482A"/>
    <w:rsid w:val="00694916"/>
    <w:rsid w:val="00694961"/>
    <w:rsid w:val="00694BF9"/>
    <w:rsid w:val="00694CDF"/>
    <w:rsid w:val="00694E39"/>
    <w:rsid w:val="00695078"/>
    <w:rsid w:val="00695235"/>
    <w:rsid w:val="00695971"/>
    <w:rsid w:val="00695D38"/>
    <w:rsid w:val="0069650C"/>
    <w:rsid w:val="006966E3"/>
    <w:rsid w:val="00696AE2"/>
    <w:rsid w:val="00696AF8"/>
    <w:rsid w:val="00696DB3"/>
    <w:rsid w:val="006970CF"/>
    <w:rsid w:val="00697147"/>
    <w:rsid w:val="0069718E"/>
    <w:rsid w:val="00697C63"/>
    <w:rsid w:val="00697CD4"/>
    <w:rsid w:val="00697FB1"/>
    <w:rsid w:val="006A0612"/>
    <w:rsid w:val="006A0770"/>
    <w:rsid w:val="006A089B"/>
    <w:rsid w:val="006A0E66"/>
    <w:rsid w:val="006A0F87"/>
    <w:rsid w:val="006A0FB9"/>
    <w:rsid w:val="006A0FD1"/>
    <w:rsid w:val="006A109F"/>
    <w:rsid w:val="006A1B99"/>
    <w:rsid w:val="006A1F8A"/>
    <w:rsid w:val="006A1FC9"/>
    <w:rsid w:val="006A21C7"/>
    <w:rsid w:val="006A22CD"/>
    <w:rsid w:val="006A2358"/>
    <w:rsid w:val="006A2542"/>
    <w:rsid w:val="006A26A5"/>
    <w:rsid w:val="006A2969"/>
    <w:rsid w:val="006A2AF4"/>
    <w:rsid w:val="006A2ECA"/>
    <w:rsid w:val="006A3083"/>
    <w:rsid w:val="006A30F6"/>
    <w:rsid w:val="006A3101"/>
    <w:rsid w:val="006A33B2"/>
    <w:rsid w:val="006A3894"/>
    <w:rsid w:val="006A3E82"/>
    <w:rsid w:val="006A3F8A"/>
    <w:rsid w:val="006A3F8F"/>
    <w:rsid w:val="006A428E"/>
    <w:rsid w:val="006A429B"/>
    <w:rsid w:val="006A4718"/>
    <w:rsid w:val="006A4DED"/>
    <w:rsid w:val="006A4F03"/>
    <w:rsid w:val="006A4F6E"/>
    <w:rsid w:val="006A4FCC"/>
    <w:rsid w:val="006A5058"/>
    <w:rsid w:val="006A524C"/>
    <w:rsid w:val="006A5491"/>
    <w:rsid w:val="006A588E"/>
    <w:rsid w:val="006A5D9B"/>
    <w:rsid w:val="006A5E7F"/>
    <w:rsid w:val="006A5F89"/>
    <w:rsid w:val="006A601E"/>
    <w:rsid w:val="006A61C3"/>
    <w:rsid w:val="006A63BE"/>
    <w:rsid w:val="006A672C"/>
    <w:rsid w:val="006A6A79"/>
    <w:rsid w:val="006A70DC"/>
    <w:rsid w:val="006A7379"/>
    <w:rsid w:val="006A74FF"/>
    <w:rsid w:val="006A7B69"/>
    <w:rsid w:val="006A7CF5"/>
    <w:rsid w:val="006A7EFD"/>
    <w:rsid w:val="006B00FE"/>
    <w:rsid w:val="006B026F"/>
    <w:rsid w:val="006B04AF"/>
    <w:rsid w:val="006B0707"/>
    <w:rsid w:val="006B0724"/>
    <w:rsid w:val="006B0933"/>
    <w:rsid w:val="006B0B4E"/>
    <w:rsid w:val="006B0FEE"/>
    <w:rsid w:val="006B127A"/>
    <w:rsid w:val="006B127C"/>
    <w:rsid w:val="006B142B"/>
    <w:rsid w:val="006B166E"/>
    <w:rsid w:val="006B1A69"/>
    <w:rsid w:val="006B2196"/>
    <w:rsid w:val="006B23F8"/>
    <w:rsid w:val="006B281D"/>
    <w:rsid w:val="006B2AA2"/>
    <w:rsid w:val="006B31AF"/>
    <w:rsid w:val="006B334F"/>
    <w:rsid w:val="006B33DA"/>
    <w:rsid w:val="006B3561"/>
    <w:rsid w:val="006B3893"/>
    <w:rsid w:val="006B3A65"/>
    <w:rsid w:val="006B3DA8"/>
    <w:rsid w:val="006B424C"/>
    <w:rsid w:val="006B431D"/>
    <w:rsid w:val="006B44EF"/>
    <w:rsid w:val="006B4605"/>
    <w:rsid w:val="006B4658"/>
    <w:rsid w:val="006B47AD"/>
    <w:rsid w:val="006B495F"/>
    <w:rsid w:val="006B4B53"/>
    <w:rsid w:val="006B4C28"/>
    <w:rsid w:val="006B4D2C"/>
    <w:rsid w:val="006B4F37"/>
    <w:rsid w:val="006B5593"/>
    <w:rsid w:val="006B5625"/>
    <w:rsid w:val="006B5681"/>
    <w:rsid w:val="006B56D3"/>
    <w:rsid w:val="006B56D9"/>
    <w:rsid w:val="006B5729"/>
    <w:rsid w:val="006B57F2"/>
    <w:rsid w:val="006B5AA2"/>
    <w:rsid w:val="006B5C0E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109"/>
    <w:rsid w:val="006C03F4"/>
    <w:rsid w:val="006C0542"/>
    <w:rsid w:val="006C061A"/>
    <w:rsid w:val="006C0909"/>
    <w:rsid w:val="006C0B65"/>
    <w:rsid w:val="006C0C3C"/>
    <w:rsid w:val="006C11EC"/>
    <w:rsid w:val="006C1328"/>
    <w:rsid w:val="006C1706"/>
    <w:rsid w:val="006C1A46"/>
    <w:rsid w:val="006C1A48"/>
    <w:rsid w:val="006C1ADE"/>
    <w:rsid w:val="006C2341"/>
    <w:rsid w:val="006C246A"/>
    <w:rsid w:val="006C249D"/>
    <w:rsid w:val="006C2715"/>
    <w:rsid w:val="006C2980"/>
    <w:rsid w:val="006C2CC7"/>
    <w:rsid w:val="006C2E0E"/>
    <w:rsid w:val="006C2E10"/>
    <w:rsid w:val="006C3201"/>
    <w:rsid w:val="006C34A8"/>
    <w:rsid w:val="006C35B8"/>
    <w:rsid w:val="006C3801"/>
    <w:rsid w:val="006C3888"/>
    <w:rsid w:val="006C3A8C"/>
    <w:rsid w:val="006C3CCC"/>
    <w:rsid w:val="006C3EA6"/>
    <w:rsid w:val="006C460C"/>
    <w:rsid w:val="006C47DC"/>
    <w:rsid w:val="006C4AF2"/>
    <w:rsid w:val="006C4B9F"/>
    <w:rsid w:val="006C4E05"/>
    <w:rsid w:val="006C4EDA"/>
    <w:rsid w:val="006C51D4"/>
    <w:rsid w:val="006C5444"/>
    <w:rsid w:val="006C5645"/>
    <w:rsid w:val="006C58A6"/>
    <w:rsid w:val="006C5B11"/>
    <w:rsid w:val="006C5C47"/>
    <w:rsid w:val="006C5CC2"/>
    <w:rsid w:val="006C6086"/>
    <w:rsid w:val="006C6142"/>
    <w:rsid w:val="006C638B"/>
    <w:rsid w:val="006C64EB"/>
    <w:rsid w:val="006C672A"/>
    <w:rsid w:val="006C68F9"/>
    <w:rsid w:val="006C6E30"/>
    <w:rsid w:val="006C6EE0"/>
    <w:rsid w:val="006C71CD"/>
    <w:rsid w:val="006C71FD"/>
    <w:rsid w:val="006C7487"/>
    <w:rsid w:val="006C74E6"/>
    <w:rsid w:val="006C7821"/>
    <w:rsid w:val="006C79B0"/>
    <w:rsid w:val="006D07D2"/>
    <w:rsid w:val="006D09C1"/>
    <w:rsid w:val="006D0B94"/>
    <w:rsid w:val="006D10D7"/>
    <w:rsid w:val="006D1256"/>
    <w:rsid w:val="006D1B35"/>
    <w:rsid w:val="006D1BA1"/>
    <w:rsid w:val="006D1C09"/>
    <w:rsid w:val="006D1C5A"/>
    <w:rsid w:val="006D1F00"/>
    <w:rsid w:val="006D2369"/>
    <w:rsid w:val="006D24C8"/>
    <w:rsid w:val="006D2769"/>
    <w:rsid w:val="006D2916"/>
    <w:rsid w:val="006D29F5"/>
    <w:rsid w:val="006D2C31"/>
    <w:rsid w:val="006D2DC9"/>
    <w:rsid w:val="006D2E48"/>
    <w:rsid w:val="006D31A5"/>
    <w:rsid w:val="006D4231"/>
    <w:rsid w:val="006D4234"/>
    <w:rsid w:val="006D4A92"/>
    <w:rsid w:val="006D4D25"/>
    <w:rsid w:val="006D5209"/>
    <w:rsid w:val="006D54E4"/>
    <w:rsid w:val="006D553C"/>
    <w:rsid w:val="006D5995"/>
    <w:rsid w:val="006D5E47"/>
    <w:rsid w:val="006D5E6F"/>
    <w:rsid w:val="006D62E2"/>
    <w:rsid w:val="006D6817"/>
    <w:rsid w:val="006D6DD0"/>
    <w:rsid w:val="006D6DE2"/>
    <w:rsid w:val="006D6EE7"/>
    <w:rsid w:val="006D7466"/>
    <w:rsid w:val="006D7813"/>
    <w:rsid w:val="006D7B7C"/>
    <w:rsid w:val="006D7BB2"/>
    <w:rsid w:val="006E01DC"/>
    <w:rsid w:val="006E0594"/>
    <w:rsid w:val="006E05F0"/>
    <w:rsid w:val="006E062E"/>
    <w:rsid w:val="006E1092"/>
    <w:rsid w:val="006E1215"/>
    <w:rsid w:val="006E166C"/>
    <w:rsid w:val="006E1920"/>
    <w:rsid w:val="006E1AAA"/>
    <w:rsid w:val="006E1B7F"/>
    <w:rsid w:val="006E1F16"/>
    <w:rsid w:val="006E1FB9"/>
    <w:rsid w:val="006E20E8"/>
    <w:rsid w:val="006E22F7"/>
    <w:rsid w:val="006E24E9"/>
    <w:rsid w:val="006E2512"/>
    <w:rsid w:val="006E25A0"/>
    <w:rsid w:val="006E284F"/>
    <w:rsid w:val="006E28CC"/>
    <w:rsid w:val="006E29D5"/>
    <w:rsid w:val="006E2DC8"/>
    <w:rsid w:val="006E30CA"/>
    <w:rsid w:val="006E36BA"/>
    <w:rsid w:val="006E391B"/>
    <w:rsid w:val="006E40D0"/>
    <w:rsid w:val="006E4338"/>
    <w:rsid w:val="006E44E7"/>
    <w:rsid w:val="006E46E6"/>
    <w:rsid w:val="006E479E"/>
    <w:rsid w:val="006E495A"/>
    <w:rsid w:val="006E4AE4"/>
    <w:rsid w:val="006E4B02"/>
    <w:rsid w:val="006E4BA6"/>
    <w:rsid w:val="006E4D71"/>
    <w:rsid w:val="006E4DB6"/>
    <w:rsid w:val="006E4F71"/>
    <w:rsid w:val="006E52D8"/>
    <w:rsid w:val="006E5437"/>
    <w:rsid w:val="006E543D"/>
    <w:rsid w:val="006E569D"/>
    <w:rsid w:val="006E576A"/>
    <w:rsid w:val="006E5B29"/>
    <w:rsid w:val="006E5CA1"/>
    <w:rsid w:val="006E62B1"/>
    <w:rsid w:val="006E64AF"/>
    <w:rsid w:val="006E6685"/>
    <w:rsid w:val="006E6845"/>
    <w:rsid w:val="006E68C2"/>
    <w:rsid w:val="006E69D1"/>
    <w:rsid w:val="006E6B4C"/>
    <w:rsid w:val="006E6E77"/>
    <w:rsid w:val="006E78E2"/>
    <w:rsid w:val="006E7BB7"/>
    <w:rsid w:val="006E7E92"/>
    <w:rsid w:val="006F0268"/>
    <w:rsid w:val="006F03C0"/>
    <w:rsid w:val="006F04D4"/>
    <w:rsid w:val="006F05BA"/>
    <w:rsid w:val="006F05C4"/>
    <w:rsid w:val="006F08CC"/>
    <w:rsid w:val="006F0F16"/>
    <w:rsid w:val="006F13D0"/>
    <w:rsid w:val="006F143A"/>
    <w:rsid w:val="006F174A"/>
    <w:rsid w:val="006F178B"/>
    <w:rsid w:val="006F182A"/>
    <w:rsid w:val="006F1AE3"/>
    <w:rsid w:val="006F1AEB"/>
    <w:rsid w:val="006F1E4E"/>
    <w:rsid w:val="006F1F89"/>
    <w:rsid w:val="006F2336"/>
    <w:rsid w:val="006F25AC"/>
    <w:rsid w:val="006F25F4"/>
    <w:rsid w:val="006F286C"/>
    <w:rsid w:val="006F2A9C"/>
    <w:rsid w:val="006F31F3"/>
    <w:rsid w:val="006F3214"/>
    <w:rsid w:val="006F33D4"/>
    <w:rsid w:val="006F3505"/>
    <w:rsid w:val="006F376F"/>
    <w:rsid w:val="006F3DD5"/>
    <w:rsid w:val="006F432C"/>
    <w:rsid w:val="006F4941"/>
    <w:rsid w:val="006F4A94"/>
    <w:rsid w:val="006F4B18"/>
    <w:rsid w:val="006F4C63"/>
    <w:rsid w:val="006F5BC5"/>
    <w:rsid w:val="006F5C3E"/>
    <w:rsid w:val="006F5D32"/>
    <w:rsid w:val="006F5DB7"/>
    <w:rsid w:val="006F6118"/>
    <w:rsid w:val="006F6349"/>
    <w:rsid w:val="006F6564"/>
    <w:rsid w:val="006F664E"/>
    <w:rsid w:val="006F6799"/>
    <w:rsid w:val="006F68A9"/>
    <w:rsid w:val="006F68E8"/>
    <w:rsid w:val="006F69EA"/>
    <w:rsid w:val="006F6C49"/>
    <w:rsid w:val="006F718B"/>
    <w:rsid w:val="006F7210"/>
    <w:rsid w:val="006F7791"/>
    <w:rsid w:val="006F7905"/>
    <w:rsid w:val="006F7991"/>
    <w:rsid w:val="006F7BD1"/>
    <w:rsid w:val="0070039B"/>
    <w:rsid w:val="007003E7"/>
    <w:rsid w:val="0070068E"/>
    <w:rsid w:val="00700823"/>
    <w:rsid w:val="00700AB8"/>
    <w:rsid w:val="00700B1C"/>
    <w:rsid w:val="00700C2F"/>
    <w:rsid w:val="00700D41"/>
    <w:rsid w:val="007014E7"/>
    <w:rsid w:val="007024B4"/>
    <w:rsid w:val="00702606"/>
    <w:rsid w:val="00702737"/>
    <w:rsid w:val="00702872"/>
    <w:rsid w:val="00702925"/>
    <w:rsid w:val="00702ABE"/>
    <w:rsid w:val="00702BCD"/>
    <w:rsid w:val="007030E4"/>
    <w:rsid w:val="007031C8"/>
    <w:rsid w:val="00703A38"/>
    <w:rsid w:val="00703A6C"/>
    <w:rsid w:val="00703B4C"/>
    <w:rsid w:val="00703C19"/>
    <w:rsid w:val="00703DB4"/>
    <w:rsid w:val="00703F07"/>
    <w:rsid w:val="00703FA5"/>
    <w:rsid w:val="00704798"/>
    <w:rsid w:val="007047C1"/>
    <w:rsid w:val="007049FA"/>
    <w:rsid w:val="00704CB3"/>
    <w:rsid w:val="00704EB0"/>
    <w:rsid w:val="0070531A"/>
    <w:rsid w:val="0070538B"/>
    <w:rsid w:val="007053B4"/>
    <w:rsid w:val="00705797"/>
    <w:rsid w:val="00705A25"/>
    <w:rsid w:val="00705B7A"/>
    <w:rsid w:val="00705CCE"/>
    <w:rsid w:val="00705DF6"/>
    <w:rsid w:val="00705E8C"/>
    <w:rsid w:val="007062DD"/>
    <w:rsid w:val="007064F8"/>
    <w:rsid w:val="0070673D"/>
    <w:rsid w:val="0070678C"/>
    <w:rsid w:val="00706A28"/>
    <w:rsid w:val="00706B73"/>
    <w:rsid w:val="00706FF1"/>
    <w:rsid w:val="00707690"/>
    <w:rsid w:val="00707738"/>
    <w:rsid w:val="0070786C"/>
    <w:rsid w:val="00707C68"/>
    <w:rsid w:val="00707EF9"/>
    <w:rsid w:val="0071017B"/>
    <w:rsid w:val="00710545"/>
    <w:rsid w:val="007109F8"/>
    <w:rsid w:val="00710A04"/>
    <w:rsid w:val="00710E5D"/>
    <w:rsid w:val="00710EF9"/>
    <w:rsid w:val="0071126A"/>
    <w:rsid w:val="0071130B"/>
    <w:rsid w:val="00711358"/>
    <w:rsid w:val="00711432"/>
    <w:rsid w:val="00711533"/>
    <w:rsid w:val="00711568"/>
    <w:rsid w:val="0071160C"/>
    <w:rsid w:val="0071169A"/>
    <w:rsid w:val="0071220F"/>
    <w:rsid w:val="00712460"/>
    <w:rsid w:val="0071283D"/>
    <w:rsid w:val="007128C3"/>
    <w:rsid w:val="007128D9"/>
    <w:rsid w:val="00712C6E"/>
    <w:rsid w:val="00712E1D"/>
    <w:rsid w:val="007130C4"/>
    <w:rsid w:val="0071310D"/>
    <w:rsid w:val="007135D8"/>
    <w:rsid w:val="007138A4"/>
    <w:rsid w:val="00713A5A"/>
    <w:rsid w:val="00713ADE"/>
    <w:rsid w:val="00713B26"/>
    <w:rsid w:val="00713E58"/>
    <w:rsid w:val="00713F8B"/>
    <w:rsid w:val="00714088"/>
    <w:rsid w:val="007141CD"/>
    <w:rsid w:val="00714381"/>
    <w:rsid w:val="0071455E"/>
    <w:rsid w:val="007146BC"/>
    <w:rsid w:val="00714CA2"/>
    <w:rsid w:val="007151D9"/>
    <w:rsid w:val="00715202"/>
    <w:rsid w:val="007154EE"/>
    <w:rsid w:val="00715850"/>
    <w:rsid w:val="00715B77"/>
    <w:rsid w:val="00715BDD"/>
    <w:rsid w:val="0071638B"/>
    <w:rsid w:val="00716458"/>
    <w:rsid w:val="00716467"/>
    <w:rsid w:val="00716475"/>
    <w:rsid w:val="007165AC"/>
    <w:rsid w:val="0071676D"/>
    <w:rsid w:val="00716A68"/>
    <w:rsid w:val="00716B2C"/>
    <w:rsid w:val="0071755C"/>
    <w:rsid w:val="00717569"/>
    <w:rsid w:val="0071773E"/>
    <w:rsid w:val="007177B9"/>
    <w:rsid w:val="00717B83"/>
    <w:rsid w:val="00717E8F"/>
    <w:rsid w:val="00717FCC"/>
    <w:rsid w:val="007201D8"/>
    <w:rsid w:val="00720376"/>
    <w:rsid w:val="0072037E"/>
    <w:rsid w:val="007204C0"/>
    <w:rsid w:val="00720BCD"/>
    <w:rsid w:val="00720C43"/>
    <w:rsid w:val="0072110D"/>
    <w:rsid w:val="00721122"/>
    <w:rsid w:val="007213D6"/>
    <w:rsid w:val="0072151D"/>
    <w:rsid w:val="00721604"/>
    <w:rsid w:val="00721A21"/>
    <w:rsid w:val="00721A72"/>
    <w:rsid w:val="00721C8A"/>
    <w:rsid w:val="00721D89"/>
    <w:rsid w:val="0072229F"/>
    <w:rsid w:val="007222B6"/>
    <w:rsid w:val="007224A4"/>
    <w:rsid w:val="007225B3"/>
    <w:rsid w:val="007230D1"/>
    <w:rsid w:val="00723225"/>
    <w:rsid w:val="00723511"/>
    <w:rsid w:val="00723AF6"/>
    <w:rsid w:val="00723B6A"/>
    <w:rsid w:val="00723E5E"/>
    <w:rsid w:val="00724072"/>
    <w:rsid w:val="0072408E"/>
    <w:rsid w:val="007243FA"/>
    <w:rsid w:val="0072448E"/>
    <w:rsid w:val="0072449A"/>
    <w:rsid w:val="007248E6"/>
    <w:rsid w:val="00724992"/>
    <w:rsid w:val="0072513B"/>
    <w:rsid w:val="00725591"/>
    <w:rsid w:val="0072572E"/>
    <w:rsid w:val="00725CB3"/>
    <w:rsid w:val="00725CFC"/>
    <w:rsid w:val="0072630E"/>
    <w:rsid w:val="007263BC"/>
    <w:rsid w:val="00726604"/>
    <w:rsid w:val="00726631"/>
    <w:rsid w:val="007267E0"/>
    <w:rsid w:val="00726916"/>
    <w:rsid w:val="007275CF"/>
    <w:rsid w:val="007276AA"/>
    <w:rsid w:val="00727892"/>
    <w:rsid w:val="00727C0B"/>
    <w:rsid w:val="007307E1"/>
    <w:rsid w:val="007307F3"/>
    <w:rsid w:val="00731289"/>
    <w:rsid w:val="007312C4"/>
    <w:rsid w:val="007317DD"/>
    <w:rsid w:val="007318C2"/>
    <w:rsid w:val="00731A53"/>
    <w:rsid w:val="00731B13"/>
    <w:rsid w:val="00731B95"/>
    <w:rsid w:val="00731BCE"/>
    <w:rsid w:val="00731DCF"/>
    <w:rsid w:val="00732478"/>
    <w:rsid w:val="007327D8"/>
    <w:rsid w:val="007327DB"/>
    <w:rsid w:val="00732855"/>
    <w:rsid w:val="00732954"/>
    <w:rsid w:val="007329FC"/>
    <w:rsid w:val="00732BAC"/>
    <w:rsid w:val="00732D82"/>
    <w:rsid w:val="0073327A"/>
    <w:rsid w:val="007332C9"/>
    <w:rsid w:val="007336D6"/>
    <w:rsid w:val="00733713"/>
    <w:rsid w:val="00733C48"/>
    <w:rsid w:val="00733F0A"/>
    <w:rsid w:val="00734223"/>
    <w:rsid w:val="00734452"/>
    <w:rsid w:val="00734499"/>
    <w:rsid w:val="00734506"/>
    <w:rsid w:val="0073463D"/>
    <w:rsid w:val="007346EF"/>
    <w:rsid w:val="00734BD1"/>
    <w:rsid w:val="00734C47"/>
    <w:rsid w:val="0073581C"/>
    <w:rsid w:val="00735964"/>
    <w:rsid w:val="00735A1B"/>
    <w:rsid w:val="00735C26"/>
    <w:rsid w:val="00735FE8"/>
    <w:rsid w:val="00736463"/>
    <w:rsid w:val="007364A1"/>
    <w:rsid w:val="007365DB"/>
    <w:rsid w:val="00736600"/>
    <w:rsid w:val="00736A09"/>
    <w:rsid w:val="00736BAE"/>
    <w:rsid w:val="00736D73"/>
    <w:rsid w:val="00736DCF"/>
    <w:rsid w:val="00736EF4"/>
    <w:rsid w:val="0073751D"/>
    <w:rsid w:val="0073780E"/>
    <w:rsid w:val="00737858"/>
    <w:rsid w:val="00737B70"/>
    <w:rsid w:val="00737DB8"/>
    <w:rsid w:val="00740528"/>
    <w:rsid w:val="007405A5"/>
    <w:rsid w:val="00740EE5"/>
    <w:rsid w:val="00742401"/>
    <w:rsid w:val="007424D6"/>
    <w:rsid w:val="007429FC"/>
    <w:rsid w:val="00742DC1"/>
    <w:rsid w:val="00742FBB"/>
    <w:rsid w:val="00743077"/>
    <w:rsid w:val="007430C4"/>
    <w:rsid w:val="0074318C"/>
    <w:rsid w:val="007435F2"/>
    <w:rsid w:val="00743677"/>
    <w:rsid w:val="00743874"/>
    <w:rsid w:val="007440CE"/>
    <w:rsid w:val="007442F9"/>
    <w:rsid w:val="0074464C"/>
    <w:rsid w:val="0074498E"/>
    <w:rsid w:val="00744F1B"/>
    <w:rsid w:val="007450E5"/>
    <w:rsid w:val="007450F2"/>
    <w:rsid w:val="007450F8"/>
    <w:rsid w:val="007451FE"/>
    <w:rsid w:val="00745643"/>
    <w:rsid w:val="007456E9"/>
    <w:rsid w:val="00745BFC"/>
    <w:rsid w:val="00745DF6"/>
    <w:rsid w:val="00745EEA"/>
    <w:rsid w:val="00745F6C"/>
    <w:rsid w:val="00745F9D"/>
    <w:rsid w:val="00746010"/>
    <w:rsid w:val="007460A3"/>
    <w:rsid w:val="007461B7"/>
    <w:rsid w:val="0074632E"/>
    <w:rsid w:val="007464D1"/>
    <w:rsid w:val="007467E9"/>
    <w:rsid w:val="007468DC"/>
    <w:rsid w:val="007468E1"/>
    <w:rsid w:val="00746A02"/>
    <w:rsid w:val="00746C48"/>
    <w:rsid w:val="007472DA"/>
    <w:rsid w:val="007478A5"/>
    <w:rsid w:val="00747A5B"/>
    <w:rsid w:val="00747A7D"/>
    <w:rsid w:val="00747EC3"/>
    <w:rsid w:val="007503B1"/>
    <w:rsid w:val="00750408"/>
    <w:rsid w:val="00750CB6"/>
    <w:rsid w:val="00750D1A"/>
    <w:rsid w:val="00750D55"/>
    <w:rsid w:val="00751458"/>
    <w:rsid w:val="007515AF"/>
    <w:rsid w:val="00751D59"/>
    <w:rsid w:val="007520E6"/>
    <w:rsid w:val="00752249"/>
    <w:rsid w:val="0075237B"/>
    <w:rsid w:val="007524A3"/>
    <w:rsid w:val="00752B44"/>
    <w:rsid w:val="00752EC4"/>
    <w:rsid w:val="0075317B"/>
    <w:rsid w:val="0075377F"/>
    <w:rsid w:val="00753787"/>
    <w:rsid w:val="00753F0F"/>
    <w:rsid w:val="0075408F"/>
    <w:rsid w:val="0075429D"/>
    <w:rsid w:val="007543F3"/>
    <w:rsid w:val="007546D2"/>
    <w:rsid w:val="00754885"/>
    <w:rsid w:val="00754BB8"/>
    <w:rsid w:val="00754E3C"/>
    <w:rsid w:val="00755013"/>
    <w:rsid w:val="007551A1"/>
    <w:rsid w:val="007551B7"/>
    <w:rsid w:val="00755499"/>
    <w:rsid w:val="00755910"/>
    <w:rsid w:val="00755963"/>
    <w:rsid w:val="00755CDD"/>
    <w:rsid w:val="00755DED"/>
    <w:rsid w:val="00755F10"/>
    <w:rsid w:val="00755FAB"/>
    <w:rsid w:val="007562D1"/>
    <w:rsid w:val="0075656E"/>
    <w:rsid w:val="007566CE"/>
    <w:rsid w:val="007566EE"/>
    <w:rsid w:val="00756AF5"/>
    <w:rsid w:val="00757634"/>
    <w:rsid w:val="007578C9"/>
    <w:rsid w:val="00757949"/>
    <w:rsid w:val="007579D7"/>
    <w:rsid w:val="00757C00"/>
    <w:rsid w:val="00760387"/>
    <w:rsid w:val="00760DCB"/>
    <w:rsid w:val="007616A0"/>
    <w:rsid w:val="00761711"/>
    <w:rsid w:val="0076173F"/>
    <w:rsid w:val="00761B78"/>
    <w:rsid w:val="00761BFF"/>
    <w:rsid w:val="007624AC"/>
    <w:rsid w:val="0076251A"/>
    <w:rsid w:val="007625A9"/>
    <w:rsid w:val="00762AFC"/>
    <w:rsid w:val="00762D76"/>
    <w:rsid w:val="00762DCB"/>
    <w:rsid w:val="00762EC2"/>
    <w:rsid w:val="00762F3A"/>
    <w:rsid w:val="007634A2"/>
    <w:rsid w:val="007634DF"/>
    <w:rsid w:val="00763935"/>
    <w:rsid w:val="00763B90"/>
    <w:rsid w:val="007640D9"/>
    <w:rsid w:val="007642A9"/>
    <w:rsid w:val="00764608"/>
    <w:rsid w:val="00764804"/>
    <w:rsid w:val="00764856"/>
    <w:rsid w:val="00764C5F"/>
    <w:rsid w:val="00764D3A"/>
    <w:rsid w:val="007650CA"/>
    <w:rsid w:val="0076511E"/>
    <w:rsid w:val="0076516B"/>
    <w:rsid w:val="007658DB"/>
    <w:rsid w:val="00765AF7"/>
    <w:rsid w:val="00765C95"/>
    <w:rsid w:val="00765CBB"/>
    <w:rsid w:val="00765E6D"/>
    <w:rsid w:val="00765EA2"/>
    <w:rsid w:val="007663A4"/>
    <w:rsid w:val="007663CD"/>
    <w:rsid w:val="00766434"/>
    <w:rsid w:val="007667F9"/>
    <w:rsid w:val="00766A9E"/>
    <w:rsid w:val="00766B33"/>
    <w:rsid w:val="00766BCF"/>
    <w:rsid w:val="00766E07"/>
    <w:rsid w:val="00766F63"/>
    <w:rsid w:val="007674C4"/>
    <w:rsid w:val="00767B89"/>
    <w:rsid w:val="00767F68"/>
    <w:rsid w:val="00767FFE"/>
    <w:rsid w:val="00770587"/>
    <w:rsid w:val="00770F56"/>
    <w:rsid w:val="007715B8"/>
    <w:rsid w:val="0077176D"/>
    <w:rsid w:val="00771811"/>
    <w:rsid w:val="00771DA9"/>
    <w:rsid w:val="00771F32"/>
    <w:rsid w:val="007720F0"/>
    <w:rsid w:val="007723F7"/>
    <w:rsid w:val="0077251C"/>
    <w:rsid w:val="007726A7"/>
    <w:rsid w:val="007727C5"/>
    <w:rsid w:val="00772A78"/>
    <w:rsid w:val="00772B48"/>
    <w:rsid w:val="00772D0D"/>
    <w:rsid w:val="0077301B"/>
    <w:rsid w:val="007730D5"/>
    <w:rsid w:val="007733EF"/>
    <w:rsid w:val="0077433A"/>
    <w:rsid w:val="00774E45"/>
    <w:rsid w:val="0077510C"/>
    <w:rsid w:val="00775378"/>
    <w:rsid w:val="00775532"/>
    <w:rsid w:val="00775AFB"/>
    <w:rsid w:val="007761EC"/>
    <w:rsid w:val="007764E5"/>
    <w:rsid w:val="007766BB"/>
    <w:rsid w:val="00776A60"/>
    <w:rsid w:val="00776BA3"/>
    <w:rsid w:val="0077778D"/>
    <w:rsid w:val="0077790C"/>
    <w:rsid w:val="00777993"/>
    <w:rsid w:val="00777AA8"/>
    <w:rsid w:val="00777CC6"/>
    <w:rsid w:val="00777F2B"/>
    <w:rsid w:val="0078031E"/>
    <w:rsid w:val="007804C8"/>
    <w:rsid w:val="00780594"/>
    <w:rsid w:val="007807F2"/>
    <w:rsid w:val="00780CE8"/>
    <w:rsid w:val="007811E1"/>
    <w:rsid w:val="0078123E"/>
    <w:rsid w:val="00781523"/>
    <w:rsid w:val="0078152D"/>
    <w:rsid w:val="00781994"/>
    <w:rsid w:val="00781D14"/>
    <w:rsid w:val="00781DB6"/>
    <w:rsid w:val="0078224C"/>
    <w:rsid w:val="0078249D"/>
    <w:rsid w:val="0078255F"/>
    <w:rsid w:val="0078259D"/>
    <w:rsid w:val="0078268F"/>
    <w:rsid w:val="007827F8"/>
    <w:rsid w:val="00782A5E"/>
    <w:rsid w:val="00782B79"/>
    <w:rsid w:val="00782E64"/>
    <w:rsid w:val="00782F9E"/>
    <w:rsid w:val="00782FB0"/>
    <w:rsid w:val="00783157"/>
    <w:rsid w:val="0078336B"/>
    <w:rsid w:val="00783702"/>
    <w:rsid w:val="0078386A"/>
    <w:rsid w:val="007838EA"/>
    <w:rsid w:val="00783B6D"/>
    <w:rsid w:val="00783C33"/>
    <w:rsid w:val="00783E88"/>
    <w:rsid w:val="00783F35"/>
    <w:rsid w:val="00783FE6"/>
    <w:rsid w:val="00784018"/>
    <w:rsid w:val="007842E4"/>
    <w:rsid w:val="0078435F"/>
    <w:rsid w:val="007843CA"/>
    <w:rsid w:val="00784400"/>
    <w:rsid w:val="00784432"/>
    <w:rsid w:val="00784562"/>
    <w:rsid w:val="007849D5"/>
    <w:rsid w:val="00784EE4"/>
    <w:rsid w:val="00784EE5"/>
    <w:rsid w:val="00784F64"/>
    <w:rsid w:val="00785567"/>
    <w:rsid w:val="00785F2C"/>
    <w:rsid w:val="0078625D"/>
    <w:rsid w:val="007863B3"/>
    <w:rsid w:val="007864AC"/>
    <w:rsid w:val="00786770"/>
    <w:rsid w:val="00786924"/>
    <w:rsid w:val="00786939"/>
    <w:rsid w:val="00786E65"/>
    <w:rsid w:val="00787023"/>
    <w:rsid w:val="00787074"/>
    <w:rsid w:val="00787153"/>
    <w:rsid w:val="00787703"/>
    <w:rsid w:val="00787823"/>
    <w:rsid w:val="00787B5D"/>
    <w:rsid w:val="00787FD5"/>
    <w:rsid w:val="007905E1"/>
    <w:rsid w:val="007906C5"/>
    <w:rsid w:val="00790827"/>
    <w:rsid w:val="00790BFF"/>
    <w:rsid w:val="007913FD"/>
    <w:rsid w:val="007914D6"/>
    <w:rsid w:val="007918F2"/>
    <w:rsid w:val="0079206C"/>
    <w:rsid w:val="007923BE"/>
    <w:rsid w:val="007924DE"/>
    <w:rsid w:val="0079252A"/>
    <w:rsid w:val="007927D0"/>
    <w:rsid w:val="00792903"/>
    <w:rsid w:val="0079303D"/>
    <w:rsid w:val="007930F3"/>
    <w:rsid w:val="00793153"/>
    <w:rsid w:val="007932BE"/>
    <w:rsid w:val="0079332F"/>
    <w:rsid w:val="00793594"/>
    <w:rsid w:val="00793804"/>
    <w:rsid w:val="00793E50"/>
    <w:rsid w:val="00793EE3"/>
    <w:rsid w:val="00793F1E"/>
    <w:rsid w:val="00794000"/>
    <w:rsid w:val="00794AC3"/>
    <w:rsid w:val="0079507B"/>
    <w:rsid w:val="007950D3"/>
    <w:rsid w:val="007951AA"/>
    <w:rsid w:val="00795319"/>
    <w:rsid w:val="00795422"/>
    <w:rsid w:val="007958C3"/>
    <w:rsid w:val="00795D49"/>
    <w:rsid w:val="00795DB8"/>
    <w:rsid w:val="0079607B"/>
    <w:rsid w:val="007960E1"/>
    <w:rsid w:val="007965EE"/>
    <w:rsid w:val="0079674D"/>
    <w:rsid w:val="0079686E"/>
    <w:rsid w:val="0079697E"/>
    <w:rsid w:val="007970A2"/>
    <w:rsid w:val="00797355"/>
    <w:rsid w:val="007974A4"/>
    <w:rsid w:val="00797EF2"/>
    <w:rsid w:val="007A005C"/>
    <w:rsid w:val="007A0203"/>
    <w:rsid w:val="007A04F2"/>
    <w:rsid w:val="007A0503"/>
    <w:rsid w:val="007A056B"/>
    <w:rsid w:val="007A0682"/>
    <w:rsid w:val="007A06F0"/>
    <w:rsid w:val="007A0895"/>
    <w:rsid w:val="007A08FF"/>
    <w:rsid w:val="007A09D8"/>
    <w:rsid w:val="007A0ABE"/>
    <w:rsid w:val="007A0E35"/>
    <w:rsid w:val="007A1290"/>
    <w:rsid w:val="007A16B2"/>
    <w:rsid w:val="007A16EB"/>
    <w:rsid w:val="007A18A0"/>
    <w:rsid w:val="007A1DA2"/>
    <w:rsid w:val="007A1E8E"/>
    <w:rsid w:val="007A22EA"/>
    <w:rsid w:val="007A236F"/>
    <w:rsid w:val="007A2B6D"/>
    <w:rsid w:val="007A2D81"/>
    <w:rsid w:val="007A2EF3"/>
    <w:rsid w:val="007A3204"/>
    <w:rsid w:val="007A36CE"/>
    <w:rsid w:val="007A3722"/>
    <w:rsid w:val="007A3BDD"/>
    <w:rsid w:val="007A4075"/>
    <w:rsid w:val="007A42D5"/>
    <w:rsid w:val="007A4505"/>
    <w:rsid w:val="007A45D0"/>
    <w:rsid w:val="007A475B"/>
    <w:rsid w:val="007A47AF"/>
    <w:rsid w:val="007A4A15"/>
    <w:rsid w:val="007A4BE7"/>
    <w:rsid w:val="007A4C74"/>
    <w:rsid w:val="007A4D5C"/>
    <w:rsid w:val="007A4DDE"/>
    <w:rsid w:val="007A5047"/>
    <w:rsid w:val="007A51B6"/>
    <w:rsid w:val="007A562A"/>
    <w:rsid w:val="007A5BB3"/>
    <w:rsid w:val="007A5BE8"/>
    <w:rsid w:val="007A5D25"/>
    <w:rsid w:val="007A641D"/>
    <w:rsid w:val="007A6458"/>
    <w:rsid w:val="007A6725"/>
    <w:rsid w:val="007A6A13"/>
    <w:rsid w:val="007A6CA0"/>
    <w:rsid w:val="007A6E46"/>
    <w:rsid w:val="007A6EFA"/>
    <w:rsid w:val="007A72F6"/>
    <w:rsid w:val="007A75EF"/>
    <w:rsid w:val="007A75F7"/>
    <w:rsid w:val="007A76EC"/>
    <w:rsid w:val="007A7C8F"/>
    <w:rsid w:val="007A7F50"/>
    <w:rsid w:val="007B006C"/>
    <w:rsid w:val="007B0213"/>
    <w:rsid w:val="007B0247"/>
    <w:rsid w:val="007B0410"/>
    <w:rsid w:val="007B0479"/>
    <w:rsid w:val="007B07BD"/>
    <w:rsid w:val="007B0CA7"/>
    <w:rsid w:val="007B0CB3"/>
    <w:rsid w:val="007B0E00"/>
    <w:rsid w:val="007B0EC3"/>
    <w:rsid w:val="007B1014"/>
    <w:rsid w:val="007B1082"/>
    <w:rsid w:val="007B1145"/>
    <w:rsid w:val="007B1271"/>
    <w:rsid w:val="007B13F2"/>
    <w:rsid w:val="007B142A"/>
    <w:rsid w:val="007B16B5"/>
    <w:rsid w:val="007B170B"/>
    <w:rsid w:val="007B1859"/>
    <w:rsid w:val="007B1A35"/>
    <w:rsid w:val="007B1C74"/>
    <w:rsid w:val="007B1DF6"/>
    <w:rsid w:val="007B1F18"/>
    <w:rsid w:val="007B1F43"/>
    <w:rsid w:val="007B2382"/>
    <w:rsid w:val="007B23F6"/>
    <w:rsid w:val="007B2482"/>
    <w:rsid w:val="007B2879"/>
    <w:rsid w:val="007B2890"/>
    <w:rsid w:val="007B2EC8"/>
    <w:rsid w:val="007B2FD8"/>
    <w:rsid w:val="007B3081"/>
    <w:rsid w:val="007B3349"/>
    <w:rsid w:val="007B33B9"/>
    <w:rsid w:val="007B3456"/>
    <w:rsid w:val="007B36E1"/>
    <w:rsid w:val="007B397B"/>
    <w:rsid w:val="007B3F70"/>
    <w:rsid w:val="007B4727"/>
    <w:rsid w:val="007B4D0E"/>
    <w:rsid w:val="007B4F14"/>
    <w:rsid w:val="007B538D"/>
    <w:rsid w:val="007B53FD"/>
    <w:rsid w:val="007B5563"/>
    <w:rsid w:val="007B5727"/>
    <w:rsid w:val="007B5A68"/>
    <w:rsid w:val="007B5AC6"/>
    <w:rsid w:val="007B5AED"/>
    <w:rsid w:val="007B5B8C"/>
    <w:rsid w:val="007B5B9E"/>
    <w:rsid w:val="007B5DC3"/>
    <w:rsid w:val="007B5FE9"/>
    <w:rsid w:val="007B6443"/>
    <w:rsid w:val="007B6647"/>
    <w:rsid w:val="007B6685"/>
    <w:rsid w:val="007B68C8"/>
    <w:rsid w:val="007B6959"/>
    <w:rsid w:val="007B6A56"/>
    <w:rsid w:val="007B6B67"/>
    <w:rsid w:val="007B6BB7"/>
    <w:rsid w:val="007B6D7E"/>
    <w:rsid w:val="007B7006"/>
    <w:rsid w:val="007B700C"/>
    <w:rsid w:val="007B753A"/>
    <w:rsid w:val="007B78F7"/>
    <w:rsid w:val="007B7B82"/>
    <w:rsid w:val="007B7E1E"/>
    <w:rsid w:val="007C02CE"/>
    <w:rsid w:val="007C0404"/>
    <w:rsid w:val="007C0543"/>
    <w:rsid w:val="007C0630"/>
    <w:rsid w:val="007C0745"/>
    <w:rsid w:val="007C074F"/>
    <w:rsid w:val="007C09B3"/>
    <w:rsid w:val="007C0A85"/>
    <w:rsid w:val="007C15BC"/>
    <w:rsid w:val="007C17F5"/>
    <w:rsid w:val="007C1CBB"/>
    <w:rsid w:val="007C24D2"/>
    <w:rsid w:val="007C2656"/>
    <w:rsid w:val="007C2670"/>
    <w:rsid w:val="007C2BF4"/>
    <w:rsid w:val="007C2C37"/>
    <w:rsid w:val="007C2C77"/>
    <w:rsid w:val="007C2C88"/>
    <w:rsid w:val="007C2D67"/>
    <w:rsid w:val="007C3096"/>
    <w:rsid w:val="007C3A92"/>
    <w:rsid w:val="007C3C83"/>
    <w:rsid w:val="007C423B"/>
    <w:rsid w:val="007C42CE"/>
    <w:rsid w:val="007C4395"/>
    <w:rsid w:val="007C439E"/>
    <w:rsid w:val="007C4611"/>
    <w:rsid w:val="007C4908"/>
    <w:rsid w:val="007C4951"/>
    <w:rsid w:val="007C4BC0"/>
    <w:rsid w:val="007C4CB0"/>
    <w:rsid w:val="007C4D0C"/>
    <w:rsid w:val="007C513C"/>
    <w:rsid w:val="007C5449"/>
    <w:rsid w:val="007C5623"/>
    <w:rsid w:val="007C5808"/>
    <w:rsid w:val="007C5849"/>
    <w:rsid w:val="007C5A80"/>
    <w:rsid w:val="007C691A"/>
    <w:rsid w:val="007C6B95"/>
    <w:rsid w:val="007C6D06"/>
    <w:rsid w:val="007C71EB"/>
    <w:rsid w:val="007C7373"/>
    <w:rsid w:val="007C750B"/>
    <w:rsid w:val="007C764E"/>
    <w:rsid w:val="007C76DF"/>
    <w:rsid w:val="007C7AB6"/>
    <w:rsid w:val="007D0022"/>
    <w:rsid w:val="007D009C"/>
    <w:rsid w:val="007D02B8"/>
    <w:rsid w:val="007D05A7"/>
    <w:rsid w:val="007D0899"/>
    <w:rsid w:val="007D0A8B"/>
    <w:rsid w:val="007D0D9F"/>
    <w:rsid w:val="007D10DB"/>
    <w:rsid w:val="007D14C9"/>
    <w:rsid w:val="007D1595"/>
    <w:rsid w:val="007D1765"/>
    <w:rsid w:val="007D1B4B"/>
    <w:rsid w:val="007D1C0C"/>
    <w:rsid w:val="007D1FB9"/>
    <w:rsid w:val="007D242F"/>
    <w:rsid w:val="007D24BC"/>
    <w:rsid w:val="007D257F"/>
    <w:rsid w:val="007D26B2"/>
    <w:rsid w:val="007D272F"/>
    <w:rsid w:val="007D299E"/>
    <w:rsid w:val="007D2C3D"/>
    <w:rsid w:val="007D2EE2"/>
    <w:rsid w:val="007D2F8F"/>
    <w:rsid w:val="007D347C"/>
    <w:rsid w:val="007D353D"/>
    <w:rsid w:val="007D3638"/>
    <w:rsid w:val="007D3A08"/>
    <w:rsid w:val="007D3AE8"/>
    <w:rsid w:val="007D3E63"/>
    <w:rsid w:val="007D3F51"/>
    <w:rsid w:val="007D4016"/>
    <w:rsid w:val="007D4970"/>
    <w:rsid w:val="007D4BC1"/>
    <w:rsid w:val="007D4E49"/>
    <w:rsid w:val="007D4F06"/>
    <w:rsid w:val="007D4FF9"/>
    <w:rsid w:val="007D503D"/>
    <w:rsid w:val="007D50FA"/>
    <w:rsid w:val="007D5175"/>
    <w:rsid w:val="007D53E6"/>
    <w:rsid w:val="007D5718"/>
    <w:rsid w:val="007D59EB"/>
    <w:rsid w:val="007D5C53"/>
    <w:rsid w:val="007D5CF2"/>
    <w:rsid w:val="007D5DB5"/>
    <w:rsid w:val="007D6290"/>
    <w:rsid w:val="007D6314"/>
    <w:rsid w:val="007D65D4"/>
    <w:rsid w:val="007D667A"/>
    <w:rsid w:val="007D6688"/>
    <w:rsid w:val="007D6C98"/>
    <w:rsid w:val="007D6F1C"/>
    <w:rsid w:val="007D7FD0"/>
    <w:rsid w:val="007E016F"/>
    <w:rsid w:val="007E0935"/>
    <w:rsid w:val="007E0B38"/>
    <w:rsid w:val="007E1299"/>
    <w:rsid w:val="007E1301"/>
    <w:rsid w:val="007E1B43"/>
    <w:rsid w:val="007E1CC1"/>
    <w:rsid w:val="007E1D60"/>
    <w:rsid w:val="007E1F31"/>
    <w:rsid w:val="007E1F47"/>
    <w:rsid w:val="007E20AD"/>
    <w:rsid w:val="007E227C"/>
    <w:rsid w:val="007E259A"/>
    <w:rsid w:val="007E283B"/>
    <w:rsid w:val="007E2919"/>
    <w:rsid w:val="007E2A30"/>
    <w:rsid w:val="007E2CE0"/>
    <w:rsid w:val="007E2D6F"/>
    <w:rsid w:val="007E370C"/>
    <w:rsid w:val="007E3725"/>
    <w:rsid w:val="007E37E6"/>
    <w:rsid w:val="007E3B36"/>
    <w:rsid w:val="007E3B74"/>
    <w:rsid w:val="007E3E3B"/>
    <w:rsid w:val="007E3EEC"/>
    <w:rsid w:val="007E4480"/>
    <w:rsid w:val="007E4503"/>
    <w:rsid w:val="007E4747"/>
    <w:rsid w:val="007E4899"/>
    <w:rsid w:val="007E48C9"/>
    <w:rsid w:val="007E4FE0"/>
    <w:rsid w:val="007E4FE9"/>
    <w:rsid w:val="007E53E4"/>
    <w:rsid w:val="007E53F7"/>
    <w:rsid w:val="007E5472"/>
    <w:rsid w:val="007E550B"/>
    <w:rsid w:val="007E61D6"/>
    <w:rsid w:val="007E6469"/>
    <w:rsid w:val="007E665C"/>
    <w:rsid w:val="007E6B0C"/>
    <w:rsid w:val="007E7864"/>
    <w:rsid w:val="007E78B9"/>
    <w:rsid w:val="007E7C52"/>
    <w:rsid w:val="007F03B5"/>
    <w:rsid w:val="007F046D"/>
    <w:rsid w:val="007F04FA"/>
    <w:rsid w:val="007F085A"/>
    <w:rsid w:val="007F0889"/>
    <w:rsid w:val="007F0A95"/>
    <w:rsid w:val="007F11E0"/>
    <w:rsid w:val="007F11FA"/>
    <w:rsid w:val="007F14AA"/>
    <w:rsid w:val="007F1919"/>
    <w:rsid w:val="007F1B4F"/>
    <w:rsid w:val="007F1FE0"/>
    <w:rsid w:val="007F2174"/>
    <w:rsid w:val="007F2350"/>
    <w:rsid w:val="007F24DC"/>
    <w:rsid w:val="007F2613"/>
    <w:rsid w:val="007F2E05"/>
    <w:rsid w:val="007F34B5"/>
    <w:rsid w:val="007F385F"/>
    <w:rsid w:val="007F3F41"/>
    <w:rsid w:val="007F41C8"/>
    <w:rsid w:val="007F421E"/>
    <w:rsid w:val="007F4405"/>
    <w:rsid w:val="007F4432"/>
    <w:rsid w:val="007F44E9"/>
    <w:rsid w:val="007F4A1A"/>
    <w:rsid w:val="007F4E22"/>
    <w:rsid w:val="007F5A1A"/>
    <w:rsid w:val="007F5C82"/>
    <w:rsid w:val="007F5CDE"/>
    <w:rsid w:val="007F60F3"/>
    <w:rsid w:val="007F622A"/>
    <w:rsid w:val="007F63D2"/>
    <w:rsid w:val="007F6592"/>
    <w:rsid w:val="007F708D"/>
    <w:rsid w:val="007F721D"/>
    <w:rsid w:val="007F736F"/>
    <w:rsid w:val="007F74A6"/>
    <w:rsid w:val="007F756E"/>
    <w:rsid w:val="007F7573"/>
    <w:rsid w:val="007F758A"/>
    <w:rsid w:val="007F75E8"/>
    <w:rsid w:val="007F7AFF"/>
    <w:rsid w:val="007F7FF5"/>
    <w:rsid w:val="008003EB"/>
    <w:rsid w:val="00800844"/>
    <w:rsid w:val="0080095A"/>
    <w:rsid w:val="00800A88"/>
    <w:rsid w:val="00800C48"/>
    <w:rsid w:val="00800E16"/>
    <w:rsid w:val="008014A4"/>
    <w:rsid w:val="008015DA"/>
    <w:rsid w:val="0080164C"/>
    <w:rsid w:val="00801724"/>
    <w:rsid w:val="00801869"/>
    <w:rsid w:val="008018BC"/>
    <w:rsid w:val="00801994"/>
    <w:rsid w:val="00801CC2"/>
    <w:rsid w:val="00801E2A"/>
    <w:rsid w:val="00801F1F"/>
    <w:rsid w:val="00801F52"/>
    <w:rsid w:val="00802009"/>
    <w:rsid w:val="008021B5"/>
    <w:rsid w:val="00802774"/>
    <w:rsid w:val="008029EC"/>
    <w:rsid w:val="00802E7A"/>
    <w:rsid w:val="00803289"/>
    <w:rsid w:val="0080336F"/>
    <w:rsid w:val="00803AA5"/>
    <w:rsid w:val="00803C54"/>
    <w:rsid w:val="0080415C"/>
    <w:rsid w:val="00804179"/>
    <w:rsid w:val="00804282"/>
    <w:rsid w:val="0080473E"/>
    <w:rsid w:val="00804837"/>
    <w:rsid w:val="00804DF5"/>
    <w:rsid w:val="00804F2B"/>
    <w:rsid w:val="00804F5C"/>
    <w:rsid w:val="00804FF9"/>
    <w:rsid w:val="008052B5"/>
    <w:rsid w:val="008052EE"/>
    <w:rsid w:val="008062E3"/>
    <w:rsid w:val="0080645A"/>
    <w:rsid w:val="0080649C"/>
    <w:rsid w:val="00806620"/>
    <w:rsid w:val="00806956"/>
    <w:rsid w:val="0080754B"/>
    <w:rsid w:val="0080768C"/>
    <w:rsid w:val="00807F3E"/>
    <w:rsid w:val="0081016B"/>
    <w:rsid w:val="0081038A"/>
    <w:rsid w:val="008107D4"/>
    <w:rsid w:val="008109E0"/>
    <w:rsid w:val="00810A6D"/>
    <w:rsid w:val="00810C7B"/>
    <w:rsid w:val="008114E7"/>
    <w:rsid w:val="008116E8"/>
    <w:rsid w:val="00811F28"/>
    <w:rsid w:val="008121DD"/>
    <w:rsid w:val="008123B6"/>
    <w:rsid w:val="008129CA"/>
    <w:rsid w:val="00813030"/>
    <w:rsid w:val="0081364D"/>
    <w:rsid w:val="008136C9"/>
    <w:rsid w:val="00813C9F"/>
    <w:rsid w:val="00813D48"/>
    <w:rsid w:val="00813E94"/>
    <w:rsid w:val="00813ED1"/>
    <w:rsid w:val="008142DA"/>
    <w:rsid w:val="008145CC"/>
    <w:rsid w:val="00814B2F"/>
    <w:rsid w:val="00815312"/>
    <w:rsid w:val="00815380"/>
    <w:rsid w:val="008153F8"/>
    <w:rsid w:val="00815680"/>
    <w:rsid w:val="00815A16"/>
    <w:rsid w:val="00815C29"/>
    <w:rsid w:val="00815DE0"/>
    <w:rsid w:val="0081613B"/>
    <w:rsid w:val="00816236"/>
    <w:rsid w:val="008165B2"/>
    <w:rsid w:val="00816A40"/>
    <w:rsid w:val="00816CE1"/>
    <w:rsid w:val="00817134"/>
    <w:rsid w:val="0081732C"/>
    <w:rsid w:val="0081738C"/>
    <w:rsid w:val="00817885"/>
    <w:rsid w:val="0081789E"/>
    <w:rsid w:val="008178A9"/>
    <w:rsid w:val="00817ABE"/>
    <w:rsid w:val="00817D99"/>
    <w:rsid w:val="00817FE2"/>
    <w:rsid w:val="00820195"/>
    <w:rsid w:val="008202FA"/>
    <w:rsid w:val="0082036A"/>
    <w:rsid w:val="0082071D"/>
    <w:rsid w:val="00820A78"/>
    <w:rsid w:val="00820B58"/>
    <w:rsid w:val="00820E1C"/>
    <w:rsid w:val="0082140D"/>
    <w:rsid w:val="00821578"/>
    <w:rsid w:val="00821E69"/>
    <w:rsid w:val="00822071"/>
    <w:rsid w:val="008220D2"/>
    <w:rsid w:val="008226B9"/>
    <w:rsid w:val="00822841"/>
    <w:rsid w:val="00822865"/>
    <w:rsid w:val="008228A2"/>
    <w:rsid w:val="00822B7A"/>
    <w:rsid w:val="00823164"/>
    <w:rsid w:val="00823563"/>
    <w:rsid w:val="008235FC"/>
    <w:rsid w:val="00823DC5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757"/>
    <w:rsid w:val="00826817"/>
    <w:rsid w:val="008269DC"/>
    <w:rsid w:val="00826EEF"/>
    <w:rsid w:val="00826FEC"/>
    <w:rsid w:val="0082797D"/>
    <w:rsid w:val="00827AA2"/>
    <w:rsid w:val="00827C28"/>
    <w:rsid w:val="00827C90"/>
    <w:rsid w:val="0083005A"/>
    <w:rsid w:val="008306F8"/>
    <w:rsid w:val="0083071E"/>
    <w:rsid w:val="008308C6"/>
    <w:rsid w:val="008309D8"/>
    <w:rsid w:val="00830B94"/>
    <w:rsid w:val="00830FA2"/>
    <w:rsid w:val="00831761"/>
    <w:rsid w:val="00831780"/>
    <w:rsid w:val="00831B9D"/>
    <w:rsid w:val="00831E05"/>
    <w:rsid w:val="00831E06"/>
    <w:rsid w:val="00831E6E"/>
    <w:rsid w:val="00832271"/>
    <w:rsid w:val="0083227C"/>
    <w:rsid w:val="008322A7"/>
    <w:rsid w:val="0083262D"/>
    <w:rsid w:val="008328D7"/>
    <w:rsid w:val="00832AA0"/>
    <w:rsid w:val="00832EE1"/>
    <w:rsid w:val="00833025"/>
    <w:rsid w:val="00833031"/>
    <w:rsid w:val="00833228"/>
    <w:rsid w:val="00833315"/>
    <w:rsid w:val="00833360"/>
    <w:rsid w:val="00833397"/>
    <w:rsid w:val="00833A26"/>
    <w:rsid w:val="00833CA2"/>
    <w:rsid w:val="00833CF7"/>
    <w:rsid w:val="00833FFC"/>
    <w:rsid w:val="008344AE"/>
    <w:rsid w:val="008346F7"/>
    <w:rsid w:val="00834704"/>
    <w:rsid w:val="00834B73"/>
    <w:rsid w:val="00834CEE"/>
    <w:rsid w:val="00834D05"/>
    <w:rsid w:val="00834E8C"/>
    <w:rsid w:val="00834EC5"/>
    <w:rsid w:val="0083558A"/>
    <w:rsid w:val="008355BE"/>
    <w:rsid w:val="00835648"/>
    <w:rsid w:val="0083569C"/>
    <w:rsid w:val="0083577A"/>
    <w:rsid w:val="0083588B"/>
    <w:rsid w:val="008358A9"/>
    <w:rsid w:val="00835C80"/>
    <w:rsid w:val="00835F2A"/>
    <w:rsid w:val="00835FDA"/>
    <w:rsid w:val="00836086"/>
    <w:rsid w:val="0083669C"/>
    <w:rsid w:val="00836B1D"/>
    <w:rsid w:val="00836B74"/>
    <w:rsid w:val="00836C26"/>
    <w:rsid w:val="00836EFE"/>
    <w:rsid w:val="0083729C"/>
    <w:rsid w:val="0083768C"/>
    <w:rsid w:val="008376FB"/>
    <w:rsid w:val="008379A0"/>
    <w:rsid w:val="00837AF3"/>
    <w:rsid w:val="00837DD4"/>
    <w:rsid w:val="0084018E"/>
    <w:rsid w:val="008407ED"/>
    <w:rsid w:val="0084083E"/>
    <w:rsid w:val="00840A01"/>
    <w:rsid w:val="008413F0"/>
    <w:rsid w:val="00841553"/>
    <w:rsid w:val="00841EB8"/>
    <w:rsid w:val="008422BC"/>
    <w:rsid w:val="008428D5"/>
    <w:rsid w:val="008429E2"/>
    <w:rsid w:val="008429EA"/>
    <w:rsid w:val="00842E99"/>
    <w:rsid w:val="00843E7F"/>
    <w:rsid w:val="00843FD6"/>
    <w:rsid w:val="00844223"/>
    <w:rsid w:val="00844690"/>
    <w:rsid w:val="0084498C"/>
    <w:rsid w:val="008449FA"/>
    <w:rsid w:val="00844ABE"/>
    <w:rsid w:val="00844B7C"/>
    <w:rsid w:val="00844CE6"/>
    <w:rsid w:val="00844ED1"/>
    <w:rsid w:val="00845B85"/>
    <w:rsid w:val="00845BAE"/>
    <w:rsid w:val="00845F9C"/>
    <w:rsid w:val="00846214"/>
    <w:rsid w:val="0084647F"/>
    <w:rsid w:val="00846552"/>
    <w:rsid w:val="0084665B"/>
    <w:rsid w:val="00846698"/>
    <w:rsid w:val="008468AC"/>
    <w:rsid w:val="00846BA8"/>
    <w:rsid w:val="00846DC4"/>
    <w:rsid w:val="0084741F"/>
    <w:rsid w:val="00847572"/>
    <w:rsid w:val="00847670"/>
    <w:rsid w:val="0084779A"/>
    <w:rsid w:val="00847C0A"/>
    <w:rsid w:val="0085054B"/>
    <w:rsid w:val="008505F0"/>
    <w:rsid w:val="00850839"/>
    <w:rsid w:val="00850867"/>
    <w:rsid w:val="00850F35"/>
    <w:rsid w:val="00850F44"/>
    <w:rsid w:val="00850F45"/>
    <w:rsid w:val="00851052"/>
    <w:rsid w:val="0085106C"/>
    <w:rsid w:val="00851111"/>
    <w:rsid w:val="008513A8"/>
    <w:rsid w:val="00851426"/>
    <w:rsid w:val="0085153D"/>
    <w:rsid w:val="008516EE"/>
    <w:rsid w:val="00851E24"/>
    <w:rsid w:val="00852273"/>
    <w:rsid w:val="008523F6"/>
    <w:rsid w:val="008527A2"/>
    <w:rsid w:val="0085280F"/>
    <w:rsid w:val="00852D16"/>
    <w:rsid w:val="0085302E"/>
    <w:rsid w:val="00853094"/>
    <w:rsid w:val="0085323C"/>
    <w:rsid w:val="00853398"/>
    <w:rsid w:val="00853687"/>
    <w:rsid w:val="008536DB"/>
    <w:rsid w:val="00853979"/>
    <w:rsid w:val="00853C1C"/>
    <w:rsid w:val="00853D2D"/>
    <w:rsid w:val="00854046"/>
    <w:rsid w:val="008542C5"/>
    <w:rsid w:val="0085445A"/>
    <w:rsid w:val="0085456B"/>
    <w:rsid w:val="00854662"/>
    <w:rsid w:val="00854690"/>
    <w:rsid w:val="008551EE"/>
    <w:rsid w:val="0085520F"/>
    <w:rsid w:val="008552D9"/>
    <w:rsid w:val="008553D9"/>
    <w:rsid w:val="008553F8"/>
    <w:rsid w:val="00855591"/>
    <w:rsid w:val="008556AB"/>
    <w:rsid w:val="00855AA8"/>
    <w:rsid w:val="00856679"/>
    <w:rsid w:val="0085725D"/>
    <w:rsid w:val="00857607"/>
    <w:rsid w:val="00857C54"/>
    <w:rsid w:val="00860741"/>
    <w:rsid w:val="00860902"/>
    <w:rsid w:val="00860AB4"/>
    <w:rsid w:val="00860B42"/>
    <w:rsid w:val="00860B68"/>
    <w:rsid w:val="00860E3F"/>
    <w:rsid w:val="00861279"/>
    <w:rsid w:val="008613B9"/>
    <w:rsid w:val="0086148D"/>
    <w:rsid w:val="008618B2"/>
    <w:rsid w:val="00861A51"/>
    <w:rsid w:val="00861CF3"/>
    <w:rsid w:val="00862013"/>
    <w:rsid w:val="008620A6"/>
    <w:rsid w:val="0086279E"/>
    <w:rsid w:val="008629E9"/>
    <w:rsid w:val="00862C2A"/>
    <w:rsid w:val="00862E35"/>
    <w:rsid w:val="00863195"/>
    <w:rsid w:val="008634CF"/>
    <w:rsid w:val="0086370A"/>
    <w:rsid w:val="00863902"/>
    <w:rsid w:val="008639DE"/>
    <w:rsid w:val="00863D73"/>
    <w:rsid w:val="0086477F"/>
    <w:rsid w:val="00864AD8"/>
    <w:rsid w:val="00864CC3"/>
    <w:rsid w:val="008652E2"/>
    <w:rsid w:val="008655C2"/>
    <w:rsid w:val="00865733"/>
    <w:rsid w:val="00865962"/>
    <w:rsid w:val="00865A39"/>
    <w:rsid w:val="00865E8F"/>
    <w:rsid w:val="00865EBD"/>
    <w:rsid w:val="00865F0C"/>
    <w:rsid w:val="008660CD"/>
    <w:rsid w:val="00866217"/>
    <w:rsid w:val="0086691A"/>
    <w:rsid w:val="00866D21"/>
    <w:rsid w:val="00866DC6"/>
    <w:rsid w:val="00866E11"/>
    <w:rsid w:val="00866FB2"/>
    <w:rsid w:val="00867299"/>
    <w:rsid w:val="00867434"/>
    <w:rsid w:val="008674E9"/>
    <w:rsid w:val="00867D63"/>
    <w:rsid w:val="00867D8A"/>
    <w:rsid w:val="00867E81"/>
    <w:rsid w:val="00867F77"/>
    <w:rsid w:val="0087025B"/>
    <w:rsid w:val="0087054F"/>
    <w:rsid w:val="008707D4"/>
    <w:rsid w:val="008708C3"/>
    <w:rsid w:val="00870DB3"/>
    <w:rsid w:val="0087136F"/>
    <w:rsid w:val="008713D3"/>
    <w:rsid w:val="00871890"/>
    <w:rsid w:val="00871C28"/>
    <w:rsid w:val="00872025"/>
    <w:rsid w:val="00872B8E"/>
    <w:rsid w:val="00872D39"/>
    <w:rsid w:val="008738D7"/>
    <w:rsid w:val="00873A8B"/>
    <w:rsid w:val="00874B60"/>
    <w:rsid w:val="008755AA"/>
    <w:rsid w:val="00875675"/>
    <w:rsid w:val="00875758"/>
    <w:rsid w:val="00875ABF"/>
    <w:rsid w:val="00875B28"/>
    <w:rsid w:val="008763F7"/>
    <w:rsid w:val="0087649D"/>
    <w:rsid w:val="008765C0"/>
    <w:rsid w:val="008766C0"/>
    <w:rsid w:val="00876897"/>
    <w:rsid w:val="00876DCE"/>
    <w:rsid w:val="00876F20"/>
    <w:rsid w:val="008770A2"/>
    <w:rsid w:val="0087725D"/>
    <w:rsid w:val="00877262"/>
    <w:rsid w:val="00877277"/>
    <w:rsid w:val="008772E5"/>
    <w:rsid w:val="008773AC"/>
    <w:rsid w:val="0087779F"/>
    <w:rsid w:val="0087780F"/>
    <w:rsid w:val="00877DC5"/>
    <w:rsid w:val="00877F4A"/>
    <w:rsid w:val="00880040"/>
    <w:rsid w:val="008800BC"/>
    <w:rsid w:val="0088026D"/>
    <w:rsid w:val="008803F3"/>
    <w:rsid w:val="00880563"/>
    <w:rsid w:val="00880A0E"/>
    <w:rsid w:val="00880EAC"/>
    <w:rsid w:val="008812AD"/>
    <w:rsid w:val="00881689"/>
    <w:rsid w:val="00881875"/>
    <w:rsid w:val="00881C98"/>
    <w:rsid w:val="00881CB0"/>
    <w:rsid w:val="008820C9"/>
    <w:rsid w:val="00882339"/>
    <w:rsid w:val="008823D8"/>
    <w:rsid w:val="008826A9"/>
    <w:rsid w:val="00882942"/>
    <w:rsid w:val="00882A9F"/>
    <w:rsid w:val="00882B0C"/>
    <w:rsid w:val="00882FA3"/>
    <w:rsid w:val="00882FA5"/>
    <w:rsid w:val="00883703"/>
    <w:rsid w:val="00883933"/>
    <w:rsid w:val="0088399A"/>
    <w:rsid w:val="00883A51"/>
    <w:rsid w:val="00883D25"/>
    <w:rsid w:val="00883E6F"/>
    <w:rsid w:val="00883FD1"/>
    <w:rsid w:val="00884317"/>
    <w:rsid w:val="008843C8"/>
    <w:rsid w:val="00884B99"/>
    <w:rsid w:val="00884D5F"/>
    <w:rsid w:val="00884E3A"/>
    <w:rsid w:val="008851C7"/>
    <w:rsid w:val="0088539C"/>
    <w:rsid w:val="00885B5C"/>
    <w:rsid w:val="00885BDB"/>
    <w:rsid w:val="00885D46"/>
    <w:rsid w:val="00885DF3"/>
    <w:rsid w:val="00885F5D"/>
    <w:rsid w:val="00886150"/>
    <w:rsid w:val="00886242"/>
    <w:rsid w:val="00886278"/>
    <w:rsid w:val="008862D1"/>
    <w:rsid w:val="00886C83"/>
    <w:rsid w:val="00886E21"/>
    <w:rsid w:val="00886ED9"/>
    <w:rsid w:val="008870FB"/>
    <w:rsid w:val="008871D5"/>
    <w:rsid w:val="00887285"/>
    <w:rsid w:val="008873F6"/>
    <w:rsid w:val="008874EC"/>
    <w:rsid w:val="00887C44"/>
    <w:rsid w:val="00887FDB"/>
    <w:rsid w:val="00890011"/>
    <w:rsid w:val="0089019E"/>
    <w:rsid w:val="008901EF"/>
    <w:rsid w:val="008902D7"/>
    <w:rsid w:val="008905A8"/>
    <w:rsid w:val="008905FD"/>
    <w:rsid w:val="0089069D"/>
    <w:rsid w:val="00890767"/>
    <w:rsid w:val="00890769"/>
    <w:rsid w:val="008907A6"/>
    <w:rsid w:val="008909A2"/>
    <w:rsid w:val="00890A04"/>
    <w:rsid w:val="00890BC6"/>
    <w:rsid w:val="00891041"/>
    <w:rsid w:val="00891260"/>
    <w:rsid w:val="00891937"/>
    <w:rsid w:val="00891AC9"/>
    <w:rsid w:val="00891E28"/>
    <w:rsid w:val="00892513"/>
    <w:rsid w:val="0089301B"/>
    <w:rsid w:val="008930F2"/>
    <w:rsid w:val="008932C5"/>
    <w:rsid w:val="008934C6"/>
    <w:rsid w:val="008937AE"/>
    <w:rsid w:val="00893A2B"/>
    <w:rsid w:val="00893CCC"/>
    <w:rsid w:val="00893F0D"/>
    <w:rsid w:val="0089468F"/>
    <w:rsid w:val="008946DA"/>
    <w:rsid w:val="0089493C"/>
    <w:rsid w:val="00894A5C"/>
    <w:rsid w:val="008950D5"/>
    <w:rsid w:val="00895511"/>
    <w:rsid w:val="008956A4"/>
    <w:rsid w:val="008959A8"/>
    <w:rsid w:val="00896339"/>
    <w:rsid w:val="008964E5"/>
    <w:rsid w:val="008965B7"/>
    <w:rsid w:val="00896633"/>
    <w:rsid w:val="00896772"/>
    <w:rsid w:val="00896B3C"/>
    <w:rsid w:val="00896B3E"/>
    <w:rsid w:val="00896B9D"/>
    <w:rsid w:val="00896DD3"/>
    <w:rsid w:val="00896EAF"/>
    <w:rsid w:val="008973E5"/>
    <w:rsid w:val="008973F1"/>
    <w:rsid w:val="008A0372"/>
    <w:rsid w:val="008A0B67"/>
    <w:rsid w:val="008A0DE6"/>
    <w:rsid w:val="008A1278"/>
    <w:rsid w:val="008A14DD"/>
    <w:rsid w:val="008A1FFA"/>
    <w:rsid w:val="008A2206"/>
    <w:rsid w:val="008A231B"/>
    <w:rsid w:val="008A247B"/>
    <w:rsid w:val="008A253E"/>
    <w:rsid w:val="008A2C4C"/>
    <w:rsid w:val="008A2F4C"/>
    <w:rsid w:val="008A33C4"/>
    <w:rsid w:val="008A35BC"/>
    <w:rsid w:val="008A3648"/>
    <w:rsid w:val="008A3B12"/>
    <w:rsid w:val="008A3D0B"/>
    <w:rsid w:val="008A40A3"/>
    <w:rsid w:val="008A4110"/>
    <w:rsid w:val="008A43F8"/>
    <w:rsid w:val="008A4647"/>
    <w:rsid w:val="008A4A56"/>
    <w:rsid w:val="008A4BEC"/>
    <w:rsid w:val="008A4EF1"/>
    <w:rsid w:val="008A4FB3"/>
    <w:rsid w:val="008A5384"/>
    <w:rsid w:val="008A566F"/>
    <w:rsid w:val="008A5695"/>
    <w:rsid w:val="008A57D5"/>
    <w:rsid w:val="008A58CE"/>
    <w:rsid w:val="008A5A8F"/>
    <w:rsid w:val="008A5AA0"/>
    <w:rsid w:val="008A5AAD"/>
    <w:rsid w:val="008A6425"/>
    <w:rsid w:val="008A64A7"/>
    <w:rsid w:val="008A6BF0"/>
    <w:rsid w:val="008A6CD3"/>
    <w:rsid w:val="008A6E26"/>
    <w:rsid w:val="008A70FC"/>
    <w:rsid w:val="008A7533"/>
    <w:rsid w:val="008A77DE"/>
    <w:rsid w:val="008A78B1"/>
    <w:rsid w:val="008A78BC"/>
    <w:rsid w:val="008B0150"/>
    <w:rsid w:val="008B02E8"/>
    <w:rsid w:val="008B0A8E"/>
    <w:rsid w:val="008B0FB8"/>
    <w:rsid w:val="008B11D4"/>
    <w:rsid w:val="008B1A8C"/>
    <w:rsid w:val="008B2084"/>
    <w:rsid w:val="008B2160"/>
    <w:rsid w:val="008B2978"/>
    <w:rsid w:val="008B2E92"/>
    <w:rsid w:val="008B3057"/>
    <w:rsid w:val="008B32D5"/>
    <w:rsid w:val="008B3494"/>
    <w:rsid w:val="008B34E9"/>
    <w:rsid w:val="008B367A"/>
    <w:rsid w:val="008B3768"/>
    <w:rsid w:val="008B3C89"/>
    <w:rsid w:val="008B3D24"/>
    <w:rsid w:val="008B4144"/>
    <w:rsid w:val="008B4231"/>
    <w:rsid w:val="008B4258"/>
    <w:rsid w:val="008B433E"/>
    <w:rsid w:val="008B4884"/>
    <w:rsid w:val="008B48D2"/>
    <w:rsid w:val="008B4F3D"/>
    <w:rsid w:val="008B5000"/>
    <w:rsid w:val="008B526F"/>
    <w:rsid w:val="008B52FA"/>
    <w:rsid w:val="008B530A"/>
    <w:rsid w:val="008B552E"/>
    <w:rsid w:val="008B569B"/>
    <w:rsid w:val="008B5C92"/>
    <w:rsid w:val="008B64BB"/>
    <w:rsid w:val="008B6518"/>
    <w:rsid w:val="008B65EB"/>
    <w:rsid w:val="008B6AD6"/>
    <w:rsid w:val="008B6E0C"/>
    <w:rsid w:val="008B6F38"/>
    <w:rsid w:val="008B70AC"/>
    <w:rsid w:val="008B7105"/>
    <w:rsid w:val="008B7269"/>
    <w:rsid w:val="008B7371"/>
    <w:rsid w:val="008B7469"/>
    <w:rsid w:val="008B747D"/>
    <w:rsid w:val="008B766C"/>
    <w:rsid w:val="008B78D2"/>
    <w:rsid w:val="008B7A9E"/>
    <w:rsid w:val="008B7B5F"/>
    <w:rsid w:val="008B7DAB"/>
    <w:rsid w:val="008B7F95"/>
    <w:rsid w:val="008C0434"/>
    <w:rsid w:val="008C04F6"/>
    <w:rsid w:val="008C05DB"/>
    <w:rsid w:val="008C088D"/>
    <w:rsid w:val="008C099B"/>
    <w:rsid w:val="008C09C9"/>
    <w:rsid w:val="008C0B06"/>
    <w:rsid w:val="008C0F77"/>
    <w:rsid w:val="008C12ED"/>
    <w:rsid w:val="008C1A90"/>
    <w:rsid w:val="008C1BD6"/>
    <w:rsid w:val="008C1C04"/>
    <w:rsid w:val="008C1D38"/>
    <w:rsid w:val="008C1E81"/>
    <w:rsid w:val="008C251A"/>
    <w:rsid w:val="008C25CF"/>
    <w:rsid w:val="008C27FA"/>
    <w:rsid w:val="008C2A8A"/>
    <w:rsid w:val="008C2ECE"/>
    <w:rsid w:val="008C318D"/>
    <w:rsid w:val="008C32D7"/>
    <w:rsid w:val="008C3357"/>
    <w:rsid w:val="008C3475"/>
    <w:rsid w:val="008C34C8"/>
    <w:rsid w:val="008C412B"/>
    <w:rsid w:val="008C41AD"/>
    <w:rsid w:val="008C4204"/>
    <w:rsid w:val="008C4432"/>
    <w:rsid w:val="008C461D"/>
    <w:rsid w:val="008C4A29"/>
    <w:rsid w:val="008C4C10"/>
    <w:rsid w:val="008C505B"/>
    <w:rsid w:val="008C542D"/>
    <w:rsid w:val="008C5762"/>
    <w:rsid w:val="008C57BC"/>
    <w:rsid w:val="008C5916"/>
    <w:rsid w:val="008C67D1"/>
    <w:rsid w:val="008C681F"/>
    <w:rsid w:val="008C687F"/>
    <w:rsid w:val="008C6BC0"/>
    <w:rsid w:val="008C6FCE"/>
    <w:rsid w:val="008C764D"/>
    <w:rsid w:val="008C76A0"/>
    <w:rsid w:val="008C7803"/>
    <w:rsid w:val="008C78EB"/>
    <w:rsid w:val="008C7F63"/>
    <w:rsid w:val="008D017C"/>
    <w:rsid w:val="008D059C"/>
    <w:rsid w:val="008D083F"/>
    <w:rsid w:val="008D096C"/>
    <w:rsid w:val="008D0A4D"/>
    <w:rsid w:val="008D0AC7"/>
    <w:rsid w:val="008D11DF"/>
    <w:rsid w:val="008D1384"/>
    <w:rsid w:val="008D13AA"/>
    <w:rsid w:val="008D1501"/>
    <w:rsid w:val="008D1604"/>
    <w:rsid w:val="008D195C"/>
    <w:rsid w:val="008D1CC0"/>
    <w:rsid w:val="008D2415"/>
    <w:rsid w:val="008D2B13"/>
    <w:rsid w:val="008D2C1F"/>
    <w:rsid w:val="008D32AA"/>
    <w:rsid w:val="008D3570"/>
    <w:rsid w:val="008D3DBF"/>
    <w:rsid w:val="008D4470"/>
    <w:rsid w:val="008D4B89"/>
    <w:rsid w:val="008D4D8A"/>
    <w:rsid w:val="008D4E17"/>
    <w:rsid w:val="008D4FD9"/>
    <w:rsid w:val="008D5292"/>
    <w:rsid w:val="008D55A7"/>
    <w:rsid w:val="008D55D5"/>
    <w:rsid w:val="008D5647"/>
    <w:rsid w:val="008D5703"/>
    <w:rsid w:val="008D59E4"/>
    <w:rsid w:val="008D5AC6"/>
    <w:rsid w:val="008D5B04"/>
    <w:rsid w:val="008D5C11"/>
    <w:rsid w:val="008D618A"/>
    <w:rsid w:val="008D62E7"/>
    <w:rsid w:val="008D63F9"/>
    <w:rsid w:val="008D6558"/>
    <w:rsid w:val="008D6629"/>
    <w:rsid w:val="008D6701"/>
    <w:rsid w:val="008D6767"/>
    <w:rsid w:val="008D6A31"/>
    <w:rsid w:val="008D6DC9"/>
    <w:rsid w:val="008D6ED4"/>
    <w:rsid w:val="008D6F10"/>
    <w:rsid w:val="008D71CD"/>
    <w:rsid w:val="008D7479"/>
    <w:rsid w:val="008D75E8"/>
    <w:rsid w:val="008D7B95"/>
    <w:rsid w:val="008D7FED"/>
    <w:rsid w:val="008E0046"/>
    <w:rsid w:val="008E0218"/>
    <w:rsid w:val="008E0260"/>
    <w:rsid w:val="008E0855"/>
    <w:rsid w:val="008E0ACF"/>
    <w:rsid w:val="008E0BD5"/>
    <w:rsid w:val="008E0CBC"/>
    <w:rsid w:val="008E0F1D"/>
    <w:rsid w:val="008E1464"/>
    <w:rsid w:val="008E174E"/>
    <w:rsid w:val="008E1A59"/>
    <w:rsid w:val="008E1A6E"/>
    <w:rsid w:val="008E1E81"/>
    <w:rsid w:val="008E1ED8"/>
    <w:rsid w:val="008E1FE0"/>
    <w:rsid w:val="008E20C4"/>
    <w:rsid w:val="008E2168"/>
    <w:rsid w:val="008E2184"/>
    <w:rsid w:val="008E293F"/>
    <w:rsid w:val="008E2B87"/>
    <w:rsid w:val="008E2D14"/>
    <w:rsid w:val="008E2E69"/>
    <w:rsid w:val="008E35C5"/>
    <w:rsid w:val="008E37BB"/>
    <w:rsid w:val="008E37F4"/>
    <w:rsid w:val="008E3C86"/>
    <w:rsid w:val="008E3DD2"/>
    <w:rsid w:val="008E4502"/>
    <w:rsid w:val="008E4680"/>
    <w:rsid w:val="008E4855"/>
    <w:rsid w:val="008E4A5B"/>
    <w:rsid w:val="008E4CEB"/>
    <w:rsid w:val="008E4E33"/>
    <w:rsid w:val="008E5170"/>
    <w:rsid w:val="008E53BD"/>
    <w:rsid w:val="008E5613"/>
    <w:rsid w:val="008E5BFE"/>
    <w:rsid w:val="008E5E64"/>
    <w:rsid w:val="008E6135"/>
    <w:rsid w:val="008E620F"/>
    <w:rsid w:val="008E646D"/>
    <w:rsid w:val="008E652B"/>
    <w:rsid w:val="008E669D"/>
    <w:rsid w:val="008E6763"/>
    <w:rsid w:val="008E6A20"/>
    <w:rsid w:val="008E6B0B"/>
    <w:rsid w:val="008E6D54"/>
    <w:rsid w:val="008E6DBB"/>
    <w:rsid w:val="008E6DFB"/>
    <w:rsid w:val="008E6FEA"/>
    <w:rsid w:val="008E7432"/>
    <w:rsid w:val="008E768D"/>
    <w:rsid w:val="008E76D1"/>
    <w:rsid w:val="008E79B1"/>
    <w:rsid w:val="008E7A51"/>
    <w:rsid w:val="008E7B08"/>
    <w:rsid w:val="008E7B7D"/>
    <w:rsid w:val="008E7DB5"/>
    <w:rsid w:val="008E7F74"/>
    <w:rsid w:val="008F0233"/>
    <w:rsid w:val="008F02AE"/>
    <w:rsid w:val="008F0F6B"/>
    <w:rsid w:val="008F12C5"/>
    <w:rsid w:val="008F1313"/>
    <w:rsid w:val="008F148B"/>
    <w:rsid w:val="008F1F3E"/>
    <w:rsid w:val="008F2425"/>
    <w:rsid w:val="008F2639"/>
    <w:rsid w:val="008F269F"/>
    <w:rsid w:val="008F26A3"/>
    <w:rsid w:val="008F27D7"/>
    <w:rsid w:val="008F33F0"/>
    <w:rsid w:val="008F4441"/>
    <w:rsid w:val="008F485B"/>
    <w:rsid w:val="008F48B5"/>
    <w:rsid w:val="008F4DFF"/>
    <w:rsid w:val="008F513C"/>
    <w:rsid w:val="008F526B"/>
    <w:rsid w:val="008F555E"/>
    <w:rsid w:val="008F5582"/>
    <w:rsid w:val="008F5595"/>
    <w:rsid w:val="008F5810"/>
    <w:rsid w:val="008F5974"/>
    <w:rsid w:val="008F59E4"/>
    <w:rsid w:val="008F5A13"/>
    <w:rsid w:val="008F5BA1"/>
    <w:rsid w:val="008F5F7E"/>
    <w:rsid w:val="008F6176"/>
    <w:rsid w:val="008F645B"/>
    <w:rsid w:val="008F6791"/>
    <w:rsid w:val="008F6DC4"/>
    <w:rsid w:val="008F6F4D"/>
    <w:rsid w:val="008F702C"/>
    <w:rsid w:val="008F7094"/>
    <w:rsid w:val="008F7521"/>
    <w:rsid w:val="008F756B"/>
    <w:rsid w:val="008F76C8"/>
    <w:rsid w:val="008F7AB8"/>
    <w:rsid w:val="009001EC"/>
    <w:rsid w:val="009003DC"/>
    <w:rsid w:val="0090097B"/>
    <w:rsid w:val="00900B56"/>
    <w:rsid w:val="00900B7C"/>
    <w:rsid w:val="00901063"/>
    <w:rsid w:val="00901235"/>
    <w:rsid w:val="009013DA"/>
    <w:rsid w:val="0090175D"/>
    <w:rsid w:val="009017DE"/>
    <w:rsid w:val="0090182F"/>
    <w:rsid w:val="009018F4"/>
    <w:rsid w:val="00902063"/>
    <w:rsid w:val="0090220E"/>
    <w:rsid w:val="0090242F"/>
    <w:rsid w:val="009029BB"/>
    <w:rsid w:val="00902C0B"/>
    <w:rsid w:val="00902C4C"/>
    <w:rsid w:val="00902CF0"/>
    <w:rsid w:val="00902D43"/>
    <w:rsid w:val="00902D69"/>
    <w:rsid w:val="00902D74"/>
    <w:rsid w:val="00902FB0"/>
    <w:rsid w:val="009032CD"/>
    <w:rsid w:val="009034FC"/>
    <w:rsid w:val="00903AA7"/>
    <w:rsid w:val="0090436A"/>
    <w:rsid w:val="00904724"/>
    <w:rsid w:val="00904B7E"/>
    <w:rsid w:val="00904CAE"/>
    <w:rsid w:val="00904EF5"/>
    <w:rsid w:val="009052CF"/>
    <w:rsid w:val="00905631"/>
    <w:rsid w:val="009057FB"/>
    <w:rsid w:val="00905ACE"/>
    <w:rsid w:val="00905D9B"/>
    <w:rsid w:val="0090605F"/>
    <w:rsid w:val="009061B8"/>
    <w:rsid w:val="00906248"/>
    <w:rsid w:val="009062AE"/>
    <w:rsid w:val="00906746"/>
    <w:rsid w:val="009068A3"/>
    <w:rsid w:val="00906A28"/>
    <w:rsid w:val="00906D1B"/>
    <w:rsid w:val="00906D5F"/>
    <w:rsid w:val="0090719F"/>
    <w:rsid w:val="0090747A"/>
    <w:rsid w:val="00907CA5"/>
    <w:rsid w:val="00907D1B"/>
    <w:rsid w:val="00907DC6"/>
    <w:rsid w:val="00907EF8"/>
    <w:rsid w:val="00907FF6"/>
    <w:rsid w:val="00910719"/>
    <w:rsid w:val="00910A77"/>
    <w:rsid w:val="00910B19"/>
    <w:rsid w:val="00910DAA"/>
    <w:rsid w:val="00910E7E"/>
    <w:rsid w:val="00911293"/>
    <w:rsid w:val="009112D6"/>
    <w:rsid w:val="00911358"/>
    <w:rsid w:val="00911372"/>
    <w:rsid w:val="00911A40"/>
    <w:rsid w:val="00911ADB"/>
    <w:rsid w:val="00911DF2"/>
    <w:rsid w:val="0091202C"/>
    <w:rsid w:val="0091229C"/>
    <w:rsid w:val="009122B1"/>
    <w:rsid w:val="0091276C"/>
    <w:rsid w:val="0091289A"/>
    <w:rsid w:val="009131B7"/>
    <w:rsid w:val="009132C0"/>
    <w:rsid w:val="009132D9"/>
    <w:rsid w:val="00913593"/>
    <w:rsid w:val="009135FA"/>
    <w:rsid w:val="009139A2"/>
    <w:rsid w:val="00913CBA"/>
    <w:rsid w:val="00913FC2"/>
    <w:rsid w:val="00914221"/>
    <w:rsid w:val="009146AA"/>
    <w:rsid w:val="0091489C"/>
    <w:rsid w:val="009148E6"/>
    <w:rsid w:val="00914B3E"/>
    <w:rsid w:val="00914DB6"/>
    <w:rsid w:val="00915147"/>
    <w:rsid w:val="00915360"/>
    <w:rsid w:val="009154B5"/>
    <w:rsid w:val="00915691"/>
    <w:rsid w:val="009157B4"/>
    <w:rsid w:val="009157F5"/>
    <w:rsid w:val="00916358"/>
    <w:rsid w:val="00916415"/>
    <w:rsid w:val="009165FA"/>
    <w:rsid w:val="00916A2A"/>
    <w:rsid w:val="00916F9A"/>
    <w:rsid w:val="00917034"/>
    <w:rsid w:val="009173E3"/>
    <w:rsid w:val="0091740E"/>
    <w:rsid w:val="009174BF"/>
    <w:rsid w:val="00917699"/>
    <w:rsid w:val="0091773A"/>
    <w:rsid w:val="0091775E"/>
    <w:rsid w:val="00917CF5"/>
    <w:rsid w:val="00917D0F"/>
    <w:rsid w:val="009200C4"/>
    <w:rsid w:val="00920952"/>
    <w:rsid w:val="00920A06"/>
    <w:rsid w:val="009212A0"/>
    <w:rsid w:val="0092137D"/>
    <w:rsid w:val="0092188C"/>
    <w:rsid w:val="00921BD1"/>
    <w:rsid w:val="00921C97"/>
    <w:rsid w:val="00921ECC"/>
    <w:rsid w:val="00921F28"/>
    <w:rsid w:val="00922632"/>
    <w:rsid w:val="00922ADE"/>
    <w:rsid w:val="00922BE5"/>
    <w:rsid w:val="00923094"/>
    <w:rsid w:val="009232DE"/>
    <w:rsid w:val="00923B0B"/>
    <w:rsid w:val="00923FAF"/>
    <w:rsid w:val="009243D1"/>
    <w:rsid w:val="00924854"/>
    <w:rsid w:val="009248CC"/>
    <w:rsid w:val="00924C36"/>
    <w:rsid w:val="0092514C"/>
    <w:rsid w:val="00925229"/>
    <w:rsid w:val="0092580B"/>
    <w:rsid w:val="0092588E"/>
    <w:rsid w:val="00925F2D"/>
    <w:rsid w:val="00925F69"/>
    <w:rsid w:val="0092609B"/>
    <w:rsid w:val="00926808"/>
    <w:rsid w:val="00926BB0"/>
    <w:rsid w:val="00926CF4"/>
    <w:rsid w:val="00927241"/>
    <w:rsid w:val="00927314"/>
    <w:rsid w:val="0092737F"/>
    <w:rsid w:val="009276B7"/>
    <w:rsid w:val="00927768"/>
    <w:rsid w:val="0092799A"/>
    <w:rsid w:val="00927B8C"/>
    <w:rsid w:val="00927BE0"/>
    <w:rsid w:val="00927C24"/>
    <w:rsid w:val="00927C99"/>
    <w:rsid w:val="0093011D"/>
    <w:rsid w:val="00930456"/>
    <w:rsid w:val="009304B9"/>
    <w:rsid w:val="009306B9"/>
    <w:rsid w:val="0093086F"/>
    <w:rsid w:val="00930DCA"/>
    <w:rsid w:val="00930DE4"/>
    <w:rsid w:val="0093113F"/>
    <w:rsid w:val="009312F1"/>
    <w:rsid w:val="0093133A"/>
    <w:rsid w:val="009319CA"/>
    <w:rsid w:val="00931C25"/>
    <w:rsid w:val="00931D18"/>
    <w:rsid w:val="00931FA1"/>
    <w:rsid w:val="0093208B"/>
    <w:rsid w:val="0093229F"/>
    <w:rsid w:val="00932624"/>
    <w:rsid w:val="00932B26"/>
    <w:rsid w:val="00932B5B"/>
    <w:rsid w:val="009337C6"/>
    <w:rsid w:val="00933993"/>
    <w:rsid w:val="00933FAC"/>
    <w:rsid w:val="0093400E"/>
    <w:rsid w:val="00934064"/>
    <w:rsid w:val="009343CB"/>
    <w:rsid w:val="00934545"/>
    <w:rsid w:val="0093528C"/>
    <w:rsid w:val="00935752"/>
    <w:rsid w:val="00935919"/>
    <w:rsid w:val="00935DC6"/>
    <w:rsid w:val="0093604A"/>
    <w:rsid w:val="00936641"/>
    <w:rsid w:val="00936DC7"/>
    <w:rsid w:val="00936E0C"/>
    <w:rsid w:val="00937077"/>
    <w:rsid w:val="0093726A"/>
    <w:rsid w:val="00937560"/>
    <w:rsid w:val="009375AF"/>
    <w:rsid w:val="00937745"/>
    <w:rsid w:val="0093776F"/>
    <w:rsid w:val="009379E2"/>
    <w:rsid w:val="00937B74"/>
    <w:rsid w:val="00937C48"/>
    <w:rsid w:val="00937CD6"/>
    <w:rsid w:val="009405DF"/>
    <w:rsid w:val="009406FF"/>
    <w:rsid w:val="009407C0"/>
    <w:rsid w:val="00940870"/>
    <w:rsid w:val="009414A8"/>
    <w:rsid w:val="00941974"/>
    <w:rsid w:val="00941A0E"/>
    <w:rsid w:val="00941D5C"/>
    <w:rsid w:val="00941EFA"/>
    <w:rsid w:val="00941FD0"/>
    <w:rsid w:val="0094227D"/>
    <w:rsid w:val="0094242D"/>
    <w:rsid w:val="009424F5"/>
    <w:rsid w:val="00942584"/>
    <w:rsid w:val="00942641"/>
    <w:rsid w:val="00942932"/>
    <w:rsid w:val="009429EA"/>
    <w:rsid w:val="00942FCD"/>
    <w:rsid w:val="0094364A"/>
    <w:rsid w:val="009439D1"/>
    <w:rsid w:val="009439E2"/>
    <w:rsid w:val="00943B08"/>
    <w:rsid w:val="00943E8F"/>
    <w:rsid w:val="009440E6"/>
    <w:rsid w:val="0094418C"/>
    <w:rsid w:val="009443E7"/>
    <w:rsid w:val="00944509"/>
    <w:rsid w:val="00944713"/>
    <w:rsid w:val="00944748"/>
    <w:rsid w:val="009448B2"/>
    <w:rsid w:val="00944C75"/>
    <w:rsid w:val="00944D8A"/>
    <w:rsid w:val="00944E9B"/>
    <w:rsid w:val="00945127"/>
    <w:rsid w:val="00945483"/>
    <w:rsid w:val="009456BD"/>
    <w:rsid w:val="009456ED"/>
    <w:rsid w:val="00945863"/>
    <w:rsid w:val="009459FC"/>
    <w:rsid w:val="00945BFF"/>
    <w:rsid w:val="00945C89"/>
    <w:rsid w:val="00945D1F"/>
    <w:rsid w:val="009461C8"/>
    <w:rsid w:val="009465A1"/>
    <w:rsid w:val="009465CA"/>
    <w:rsid w:val="009469A4"/>
    <w:rsid w:val="009469FD"/>
    <w:rsid w:val="00946C2A"/>
    <w:rsid w:val="00946FD8"/>
    <w:rsid w:val="009470C0"/>
    <w:rsid w:val="0094720D"/>
    <w:rsid w:val="0094733F"/>
    <w:rsid w:val="009473B0"/>
    <w:rsid w:val="009475F5"/>
    <w:rsid w:val="00947775"/>
    <w:rsid w:val="00947839"/>
    <w:rsid w:val="0095022C"/>
    <w:rsid w:val="00950265"/>
    <w:rsid w:val="00950B14"/>
    <w:rsid w:val="00951251"/>
    <w:rsid w:val="00951319"/>
    <w:rsid w:val="00951654"/>
    <w:rsid w:val="00951668"/>
    <w:rsid w:val="0095185A"/>
    <w:rsid w:val="00951D1F"/>
    <w:rsid w:val="00951E28"/>
    <w:rsid w:val="00951E60"/>
    <w:rsid w:val="00951E94"/>
    <w:rsid w:val="00951F10"/>
    <w:rsid w:val="00952072"/>
    <w:rsid w:val="0095232C"/>
    <w:rsid w:val="00952C07"/>
    <w:rsid w:val="00952D22"/>
    <w:rsid w:val="00952E43"/>
    <w:rsid w:val="009532FE"/>
    <w:rsid w:val="00953596"/>
    <w:rsid w:val="00953717"/>
    <w:rsid w:val="00953742"/>
    <w:rsid w:val="00954210"/>
    <w:rsid w:val="009542ED"/>
    <w:rsid w:val="009546B9"/>
    <w:rsid w:val="00954D3A"/>
    <w:rsid w:val="00954DBF"/>
    <w:rsid w:val="0095569A"/>
    <w:rsid w:val="0095594F"/>
    <w:rsid w:val="00955C67"/>
    <w:rsid w:val="00955E00"/>
    <w:rsid w:val="00955FBA"/>
    <w:rsid w:val="00955FDE"/>
    <w:rsid w:val="0095607E"/>
    <w:rsid w:val="009560C5"/>
    <w:rsid w:val="00956148"/>
    <w:rsid w:val="009565AF"/>
    <w:rsid w:val="00956AD2"/>
    <w:rsid w:val="00956C8C"/>
    <w:rsid w:val="009571C9"/>
    <w:rsid w:val="00957317"/>
    <w:rsid w:val="009574F9"/>
    <w:rsid w:val="0095762B"/>
    <w:rsid w:val="0095787E"/>
    <w:rsid w:val="00957AFA"/>
    <w:rsid w:val="00957B80"/>
    <w:rsid w:val="00957EBF"/>
    <w:rsid w:val="00960360"/>
    <w:rsid w:val="00960593"/>
    <w:rsid w:val="00960CB0"/>
    <w:rsid w:val="0096135B"/>
    <w:rsid w:val="009614C2"/>
    <w:rsid w:val="0096151D"/>
    <w:rsid w:val="00961738"/>
    <w:rsid w:val="0096176A"/>
    <w:rsid w:val="00961988"/>
    <w:rsid w:val="00961E1A"/>
    <w:rsid w:val="00961F75"/>
    <w:rsid w:val="009620F8"/>
    <w:rsid w:val="00962319"/>
    <w:rsid w:val="0096234F"/>
    <w:rsid w:val="009625B5"/>
    <w:rsid w:val="00962B2F"/>
    <w:rsid w:val="00962F8C"/>
    <w:rsid w:val="00963422"/>
    <w:rsid w:val="009634DE"/>
    <w:rsid w:val="009637BB"/>
    <w:rsid w:val="00963865"/>
    <w:rsid w:val="00963E19"/>
    <w:rsid w:val="00963F4F"/>
    <w:rsid w:val="00964222"/>
    <w:rsid w:val="009643CF"/>
    <w:rsid w:val="00964597"/>
    <w:rsid w:val="0096484D"/>
    <w:rsid w:val="00964D68"/>
    <w:rsid w:val="00964DFB"/>
    <w:rsid w:val="00964FE8"/>
    <w:rsid w:val="009650D3"/>
    <w:rsid w:val="009651A3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6FED"/>
    <w:rsid w:val="009676A1"/>
    <w:rsid w:val="009677C5"/>
    <w:rsid w:val="00967881"/>
    <w:rsid w:val="00967AEF"/>
    <w:rsid w:val="00967CF7"/>
    <w:rsid w:val="0097014E"/>
    <w:rsid w:val="009709C6"/>
    <w:rsid w:val="009709F8"/>
    <w:rsid w:val="00970A3C"/>
    <w:rsid w:val="00970C66"/>
    <w:rsid w:val="00970FF0"/>
    <w:rsid w:val="00971230"/>
    <w:rsid w:val="009715D8"/>
    <w:rsid w:val="00971B60"/>
    <w:rsid w:val="00971D77"/>
    <w:rsid w:val="00972050"/>
    <w:rsid w:val="009720A1"/>
    <w:rsid w:val="0097252C"/>
    <w:rsid w:val="00972D2C"/>
    <w:rsid w:val="009742FF"/>
    <w:rsid w:val="0097472D"/>
    <w:rsid w:val="00974C6F"/>
    <w:rsid w:val="00974D16"/>
    <w:rsid w:val="00974EF0"/>
    <w:rsid w:val="00974FAC"/>
    <w:rsid w:val="0097521F"/>
    <w:rsid w:val="009755C9"/>
    <w:rsid w:val="0097563B"/>
    <w:rsid w:val="0097583C"/>
    <w:rsid w:val="00975927"/>
    <w:rsid w:val="00975A74"/>
    <w:rsid w:val="00975FB3"/>
    <w:rsid w:val="00976720"/>
    <w:rsid w:val="009769FB"/>
    <w:rsid w:val="00976AA5"/>
    <w:rsid w:val="00976B8A"/>
    <w:rsid w:val="00976C79"/>
    <w:rsid w:val="00976CC5"/>
    <w:rsid w:val="009772DF"/>
    <w:rsid w:val="009773CE"/>
    <w:rsid w:val="0097761B"/>
    <w:rsid w:val="00977992"/>
    <w:rsid w:val="00977B6C"/>
    <w:rsid w:val="00977B82"/>
    <w:rsid w:val="00977C6A"/>
    <w:rsid w:val="00977CD6"/>
    <w:rsid w:val="009804D6"/>
    <w:rsid w:val="00980531"/>
    <w:rsid w:val="00980911"/>
    <w:rsid w:val="00980A46"/>
    <w:rsid w:val="00980C19"/>
    <w:rsid w:val="00980CD1"/>
    <w:rsid w:val="00980CEE"/>
    <w:rsid w:val="00980E71"/>
    <w:rsid w:val="00980E75"/>
    <w:rsid w:val="00980FBE"/>
    <w:rsid w:val="00980FD4"/>
    <w:rsid w:val="00981071"/>
    <w:rsid w:val="009812C0"/>
    <w:rsid w:val="0098134F"/>
    <w:rsid w:val="00981B18"/>
    <w:rsid w:val="00981B70"/>
    <w:rsid w:val="00981C23"/>
    <w:rsid w:val="00981D42"/>
    <w:rsid w:val="00982126"/>
    <w:rsid w:val="009824AA"/>
    <w:rsid w:val="009829EC"/>
    <w:rsid w:val="00982B3E"/>
    <w:rsid w:val="00982C83"/>
    <w:rsid w:val="0098301F"/>
    <w:rsid w:val="00983290"/>
    <w:rsid w:val="00983528"/>
    <w:rsid w:val="009835EC"/>
    <w:rsid w:val="00983796"/>
    <w:rsid w:val="00983958"/>
    <w:rsid w:val="0098395C"/>
    <w:rsid w:val="00984262"/>
    <w:rsid w:val="00984409"/>
    <w:rsid w:val="00984481"/>
    <w:rsid w:val="009845D2"/>
    <w:rsid w:val="0098493F"/>
    <w:rsid w:val="00984C7F"/>
    <w:rsid w:val="00984DF7"/>
    <w:rsid w:val="00984F04"/>
    <w:rsid w:val="00985B61"/>
    <w:rsid w:val="00985BEA"/>
    <w:rsid w:val="00985CE2"/>
    <w:rsid w:val="00985EE5"/>
    <w:rsid w:val="00986185"/>
    <w:rsid w:val="0098648D"/>
    <w:rsid w:val="009864E7"/>
    <w:rsid w:val="00986516"/>
    <w:rsid w:val="009865F7"/>
    <w:rsid w:val="00986767"/>
    <w:rsid w:val="00986A62"/>
    <w:rsid w:val="00986C54"/>
    <w:rsid w:val="00986F8A"/>
    <w:rsid w:val="0098710E"/>
    <w:rsid w:val="0098712A"/>
    <w:rsid w:val="00987457"/>
    <w:rsid w:val="00987791"/>
    <w:rsid w:val="009878DC"/>
    <w:rsid w:val="00987922"/>
    <w:rsid w:val="00987C47"/>
    <w:rsid w:val="00987D5E"/>
    <w:rsid w:val="00987E2D"/>
    <w:rsid w:val="00987F87"/>
    <w:rsid w:val="00987F8F"/>
    <w:rsid w:val="00990475"/>
    <w:rsid w:val="0099082F"/>
    <w:rsid w:val="00990AB7"/>
    <w:rsid w:val="00990E4E"/>
    <w:rsid w:val="00990E55"/>
    <w:rsid w:val="00990FA9"/>
    <w:rsid w:val="0099100D"/>
    <w:rsid w:val="009912E6"/>
    <w:rsid w:val="00991383"/>
    <w:rsid w:val="009913B2"/>
    <w:rsid w:val="009913C7"/>
    <w:rsid w:val="00991570"/>
    <w:rsid w:val="00991A76"/>
    <w:rsid w:val="00991AEC"/>
    <w:rsid w:val="00991B00"/>
    <w:rsid w:val="00991B12"/>
    <w:rsid w:val="00991BE0"/>
    <w:rsid w:val="00991EED"/>
    <w:rsid w:val="00991FE5"/>
    <w:rsid w:val="009920FA"/>
    <w:rsid w:val="0099221B"/>
    <w:rsid w:val="009927E9"/>
    <w:rsid w:val="00992F4A"/>
    <w:rsid w:val="009937B5"/>
    <w:rsid w:val="009939A4"/>
    <w:rsid w:val="00993A83"/>
    <w:rsid w:val="00993EC1"/>
    <w:rsid w:val="00993EFC"/>
    <w:rsid w:val="0099406D"/>
    <w:rsid w:val="00994204"/>
    <w:rsid w:val="00994674"/>
    <w:rsid w:val="009946F4"/>
    <w:rsid w:val="00994A3A"/>
    <w:rsid w:val="00994E11"/>
    <w:rsid w:val="00994EAA"/>
    <w:rsid w:val="0099511E"/>
    <w:rsid w:val="00995741"/>
    <w:rsid w:val="00995A7B"/>
    <w:rsid w:val="00995BEE"/>
    <w:rsid w:val="00995CFF"/>
    <w:rsid w:val="00995EFC"/>
    <w:rsid w:val="009973DB"/>
    <w:rsid w:val="009977BF"/>
    <w:rsid w:val="009977C1"/>
    <w:rsid w:val="009A0025"/>
    <w:rsid w:val="009A0231"/>
    <w:rsid w:val="009A059C"/>
    <w:rsid w:val="009A07D9"/>
    <w:rsid w:val="009A07F8"/>
    <w:rsid w:val="009A0AB8"/>
    <w:rsid w:val="009A0AB9"/>
    <w:rsid w:val="009A0CC4"/>
    <w:rsid w:val="009A0CD9"/>
    <w:rsid w:val="009A0CF0"/>
    <w:rsid w:val="009A10AC"/>
    <w:rsid w:val="009A10C7"/>
    <w:rsid w:val="009A16A2"/>
    <w:rsid w:val="009A1915"/>
    <w:rsid w:val="009A1B93"/>
    <w:rsid w:val="009A1E2D"/>
    <w:rsid w:val="009A1E86"/>
    <w:rsid w:val="009A1EC0"/>
    <w:rsid w:val="009A2000"/>
    <w:rsid w:val="009A26D0"/>
    <w:rsid w:val="009A2A65"/>
    <w:rsid w:val="009A2C26"/>
    <w:rsid w:val="009A2C62"/>
    <w:rsid w:val="009A2FA7"/>
    <w:rsid w:val="009A2FED"/>
    <w:rsid w:val="009A30EC"/>
    <w:rsid w:val="009A32A6"/>
    <w:rsid w:val="009A333F"/>
    <w:rsid w:val="009A338C"/>
    <w:rsid w:val="009A3701"/>
    <w:rsid w:val="009A3B7D"/>
    <w:rsid w:val="009A3D81"/>
    <w:rsid w:val="009A3F43"/>
    <w:rsid w:val="009A3FBF"/>
    <w:rsid w:val="009A3FDA"/>
    <w:rsid w:val="009A41FE"/>
    <w:rsid w:val="009A43C7"/>
    <w:rsid w:val="009A463B"/>
    <w:rsid w:val="009A4656"/>
    <w:rsid w:val="009A486C"/>
    <w:rsid w:val="009A49D4"/>
    <w:rsid w:val="009A4AAF"/>
    <w:rsid w:val="009A4B8E"/>
    <w:rsid w:val="009A4CD1"/>
    <w:rsid w:val="009A5925"/>
    <w:rsid w:val="009A5A2A"/>
    <w:rsid w:val="009A5ADF"/>
    <w:rsid w:val="009A62A7"/>
    <w:rsid w:val="009A64D3"/>
    <w:rsid w:val="009A6BC5"/>
    <w:rsid w:val="009A6D5B"/>
    <w:rsid w:val="009A6E01"/>
    <w:rsid w:val="009A6FAE"/>
    <w:rsid w:val="009A71FE"/>
    <w:rsid w:val="009B040E"/>
    <w:rsid w:val="009B04F7"/>
    <w:rsid w:val="009B081C"/>
    <w:rsid w:val="009B0A07"/>
    <w:rsid w:val="009B0BC7"/>
    <w:rsid w:val="009B0DFA"/>
    <w:rsid w:val="009B15F6"/>
    <w:rsid w:val="009B1BC0"/>
    <w:rsid w:val="009B1F79"/>
    <w:rsid w:val="009B2024"/>
    <w:rsid w:val="009B21C5"/>
    <w:rsid w:val="009B26EE"/>
    <w:rsid w:val="009B2A75"/>
    <w:rsid w:val="009B2BD2"/>
    <w:rsid w:val="009B2DC7"/>
    <w:rsid w:val="009B2E53"/>
    <w:rsid w:val="009B35E2"/>
    <w:rsid w:val="009B3A0A"/>
    <w:rsid w:val="009B3AD8"/>
    <w:rsid w:val="009B3BC0"/>
    <w:rsid w:val="009B3E42"/>
    <w:rsid w:val="009B400A"/>
    <w:rsid w:val="009B4070"/>
    <w:rsid w:val="009B40D7"/>
    <w:rsid w:val="009B41E1"/>
    <w:rsid w:val="009B46D7"/>
    <w:rsid w:val="009B491E"/>
    <w:rsid w:val="009B49C5"/>
    <w:rsid w:val="009B4A30"/>
    <w:rsid w:val="009B4A56"/>
    <w:rsid w:val="009B4EF3"/>
    <w:rsid w:val="009B4F19"/>
    <w:rsid w:val="009B532D"/>
    <w:rsid w:val="009B5C2B"/>
    <w:rsid w:val="009B5C4B"/>
    <w:rsid w:val="009B5D35"/>
    <w:rsid w:val="009B5F25"/>
    <w:rsid w:val="009B61BD"/>
    <w:rsid w:val="009B6559"/>
    <w:rsid w:val="009B65AD"/>
    <w:rsid w:val="009B6EDB"/>
    <w:rsid w:val="009B6F67"/>
    <w:rsid w:val="009B711A"/>
    <w:rsid w:val="009B72D0"/>
    <w:rsid w:val="009B75C8"/>
    <w:rsid w:val="009B7BC1"/>
    <w:rsid w:val="009B7D0C"/>
    <w:rsid w:val="009B7D7A"/>
    <w:rsid w:val="009B7E38"/>
    <w:rsid w:val="009C0515"/>
    <w:rsid w:val="009C0903"/>
    <w:rsid w:val="009C0E58"/>
    <w:rsid w:val="009C138B"/>
    <w:rsid w:val="009C141A"/>
    <w:rsid w:val="009C148B"/>
    <w:rsid w:val="009C16F6"/>
    <w:rsid w:val="009C1849"/>
    <w:rsid w:val="009C1903"/>
    <w:rsid w:val="009C1970"/>
    <w:rsid w:val="009C1ABA"/>
    <w:rsid w:val="009C1DA9"/>
    <w:rsid w:val="009C1EA9"/>
    <w:rsid w:val="009C2208"/>
    <w:rsid w:val="009C2E64"/>
    <w:rsid w:val="009C2FDE"/>
    <w:rsid w:val="009C30A1"/>
    <w:rsid w:val="009C36CF"/>
    <w:rsid w:val="009C37B4"/>
    <w:rsid w:val="009C3B63"/>
    <w:rsid w:val="009C3BDA"/>
    <w:rsid w:val="009C41B4"/>
    <w:rsid w:val="009C41CA"/>
    <w:rsid w:val="009C43DE"/>
    <w:rsid w:val="009C46B0"/>
    <w:rsid w:val="009C4AA8"/>
    <w:rsid w:val="009C4AFF"/>
    <w:rsid w:val="009C4C55"/>
    <w:rsid w:val="009C4D19"/>
    <w:rsid w:val="009C5D5E"/>
    <w:rsid w:val="009C66EF"/>
    <w:rsid w:val="009C6C46"/>
    <w:rsid w:val="009C6E88"/>
    <w:rsid w:val="009C7008"/>
    <w:rsid w:val="009C72B8"/>
    <w:rsid w:val="009C749A"/>
    <w:rsid w:val="009C7B09"/>
    <w:rsid w:val="009C7C2B"/>
    <w:rsid w:val="009C7CEF"/>
    <w:rsid w:val="009C7D64"/>
    <w:rsid w:val="009D033F"/>
    <w:rsid w:val="009D05A3"/>
    <w:rsid w:val="009D05DA"/>
    <w:rsid w:val="009D0889"/>
    <w:rsid w:val="009D08B6"/>
    <w:rsid w:val="009D0913"/>
    <w:rsid w:val="009D0C90"/>
    <w:rsid w:val="009D0F59"/>
    <w:rsid w:val="009D1068"/>
    <w:rsid w:val="009D108F"/>
    <w:rsid w:val="009D16BE"/>
    <w:rsid w:val="009D1AE7"/>
    <w:rsid w:val="009D1CAF"/>
    <w:rsid w:val="009D2133"/>
    <w:rsid w:val="009D2746"/>
    <w:rsid w:val="009D2779"/>
    <w:rsid w:val="009D27E0"/>
    <w:rsid w:val="009D2E73"/>
    <w:rsid w:val="009D30DE"/>
    <w:rsid w:val="009D35FF"/>
    <w:rsid w:val="009D371C"/>
    <w:rsid w:val="009D3AC2"/>
    <w:rsid w:val="009D3CA2"/>
    <w:rsid w:val="009D41A2"/>
    <w:rsid w:val="009D41F7"/>
    <w:rsid w:val="009D434A"/>
    <w:rsid w:val="009D442C"/>
    <w:rsid w:val="009D4456"/>
    <w:rsid w:val="009D446A"/>
    <w:rsid w:val="009D4636"/>
    <w:rsid w:val="009D4937"/>
    <w:rsid w:val="009D4A5F"/>
    <w:rsid w:val="009D4B61"/>
    <w:rsid w:val="009D4C32"/>
    <w:rsid w:val="009D4D26"/>
    <w:rsid w:val="009D4F3A"/>
    <w:rsid w:val="009D5014"/>
    <w:rsid w:val="009D555E"/>
    <w:rsid w:val="009D60F7"/>
    <w:rsid w:val="009D62E9"/>
    <w:rsid w:val="009D649A"/>
    <w:rsid w:val="009D66B9"/>
    <w:rsid w:val="009D72D9"/>
    <w:rsid w:val="009D792D"/>
    <w:rsid w:val="009D7B86"/>
    <w:rsid w:val="009D7C81"/>
    <w:rsid w:val="009E0A19"/>
    <w:rsid w:val="009E0A58"/>
    <w:rsid w:val="009E0BFA"/>
    <w:rsid w:val="009E15FD"/>
    <w:rsid w:val="009E1A15"/>
    <w:rsid w:val="009E1A8A"/>
    <w:rsid w:val="009E1A8C"/>
    <w:rsid w:val="009E24D4"/>
    <w:rsid w:val="009E259D"/>
    <w:rsid w:val="009E2775"/>
    <w:rsid w:val="009E284A"/>
    <w:rsid w:val="009E2A20"/>
    <w:rsid w:val="009E2AF6"/>
    <w:rsid w:val="009E2C63"/>
    <w:rsid w:val="009E3103"/>
    <w:rsid w:val="009E33BA"/>
    <w:rsid w:val="009E3518"/>
    <w:rsid w:val="009E375C"/>
    <w:rsid w:val="009E3F93"/>
    <w:rsid w:val="009E411F"/>
    <w:rsid w:val="009E4134"/>
    <w:rsid w:val="009E4320"/>
    <w:rsid w:val="009E4425"/>
    <w:rsid w:val="009E45B6"/>
    <w:rsid w:val="009E45C9"/>
    <w:rsid w:val="009E45CA"/>
    <w:rsid w:val="009E47B2"/>
    <w:rsid w:val="009E4B28"/>
    <w:rsid w:val="009E522C"/>
    <w:rsid w:val="009E53AE"/>
    <w:rsid w:val="009E5938"/>
    <w:rsid w:val="009E62F8"/>
    <w:rsid w:val="009E66F1"/>
    <w:rsid w:val="009E6864"/>
    <w:rsid w:val="009E69A0"/>
    <w:rsid w:val="009E6A46"/>
    <w:rsid w:val="009E6B2C"/>
    <w:rsid w:val="009E6E7D"/>
    <w:rsid w:val="009E70E5"/>
    <w:rsid w:val="009E7282"/>
    <w:rsid w:val="009E74CF"/>
    <w:rsid w:val="009E753B"/>
    <w:rsid w:val="009E7551"/>
    <w:rsid w:val="009E757F"/>
    <w:rsid w:val="009E7581"/>
    <w:rsid w:val="009E7D36"/>
    <w:rsid w:val="009E7E5F"/>
    <w:rsid w:val="009E7F70"/>
    <w:rsid w:val="009F02ED"/>
    <w:rsid w:val="009F05AE"/>
    <w:rsid w:val="009F0740"/>
    <w:rsid w:val="009F0828"/>
    <w:rsid w:val="009F0875"/>
    <w:rsid w:val="009F0D0A"/>
    <w:rsid w:val="009F0F82"/>
    <w:rsid w:val="009F183B"/>
    <w:rsid w:val="009F1CA5"/>
    <w:rsid w:val="009F1CD3"/>
    <w:rsid w:val="009F1CE9"/>
    <w:rsid w:val="009F20DB"/>
    <w:rsid w:val="009F2296"/>
    <w:rsid w:val="009F23FC"/>
    <w:rsid w:val="009F2760"/>
    <w:rsid w:val="009F2910"/>
    <w:rsid w:val="009F2C4C"/>
    <w:rsid w:val="009F2CB8"/>
    <w:rsid w:val="009F3EB1"/>
    <w:rsid w:val="009F406E"/>
    <w:rsid w:val="009F43D6"/>
    <w:rsid w:val="009F45B4"/>
    <w:rsid w:val="009F4A27"/>
    <w:rsid w:val="009F4DA9"/>
    <w:rsid w:val="009F4DF6"/>
    <w:rsid w:val="009F5110"/>
    <w:rsid w:val="009F5C81"/>
    <w:rsid w:val="009F5CC7"/>
    <w:rsid w:val="009F5E6B"/>
    <w:rsid w:val="009F625E"/>
    <w:rsid w:val="009F65BE"/>
    <w:rsid w:val="009F674D"/>
    <w:rsid w:val="009F6782"/>
    <w:rsid w:val="009F693F"/>
    <w:rsid w:val="009F69EA"/>
    <w:rsid w:val="009F6CE3"/>
    <w:rsid w:val="009F6D77"/>
    <w:rsid w:val="009F71AC"/>
    <w:rsid w:val="009F79EB"/>
    <w:rsid w:val="009F7E9A"/>
    <w:rsid w:val="00A0003D"/>
    <w:rsid w:val="00A00184"/>
    <w:rsid w:val="00A001CF"/>
    <w:rsid w:val="00A006E5"/>
    <w:rsid w:val="00A00971"/>
    <w:rsid w:val="00A00C6B"/>
    <w:rsid w:val="00A00CD8"/>
    <w:rsid w:val="00A00DF1"/>
    <w:rsid w:val="00A01194"/>
    <w:rsid w:val="00A01243"/>
    <w:rsid w:val="00A01500"/>
    <w:rsid w:val="00A01F80"/>
    <w:rsid w:val="00A025AD"/>
    <w:rsid w:val="00A025CE"/>
    <w:rsid w:val="00A02A13"/>
    <w:rsid w:val="00A02AD1"/>
    <w:rsid w:val="00A02C18"/>
    <w:rsid w:val="00A02DD3"/>
    <w:rsid w:val="00A03128"/>
    <w:rsid w:val="00A0312C"/>
    <w:rsid w:val="00A031DE"/>
    <w:rsid w:val="00A036AA"/>
    <w:rsid w:val="00A03ABB"/>
    <w:rsid w:val="00A03CF3"/>
    <w:rsid w:val="00A04195"/>
    <w:rsid w:val="00A042C1"/>
    <w:rsid w:val="00A04367"/>
    <w:rsid w:val="00A04415"/>
    <w:rsid w:val="00A044E2"/>
    <w:rsid w:val="00A046BA"/>
    <w:rsid w:val="00A04A49"/>
    <w:rsid w:val="00A05054"/>
    <w:rsid w:val="00A05071"/>
    <w:rsid w:val="00A0551F"/>
    <w:rsid w:val="00A05647"/>
    <w:rsid w:val="00A05931"/>
    <w:rsid w:val="00A05D9E"/>
    <w:rsid w:val="00A06418"/>
    <w:rsid w:val="00A066BC"/>
    <w:rsid w:val="00A06D25"/>
    <w:rsid w:val="00A06D92"/>
    <w:rsid w:val="00A07037"/>
    <w:rsid w:val="00A0742F"/>
    <w:rsid w:val="00A07DEF"/>
    <w:rsid w:val="00A1048D"/>
    <w:rsid w:val="00A105B1"/>
    <w:rsid w:val="00A105F0"/>
    <w:rsid w:val="00A107D6"/>
    <w:rsid w:val="00A107F0"/>
    <w:rsid w:val="00A108B6"/>
    <w:rsid w:val="00A10936"/>
    <w:rsid w:val="00A10BB1"/>
    <w:rsid w:val="00A1107D"/>
    <w:rsid w:val="00A110FA"/>
    <w:rsid w:val="00A112CF"/>
    <w:rsid w:val="00A1168E"/>
    <w:rsid w:val="00A11729"/>
    <w:rsid w:val="00A11928"/>
    <w:rsid w:val="00A119DD"/>
    <w:rsid w:val="00A119F8"/>
    <w:rsid w:val="00A11A6C"/>
    <w:rsid w:val="00A11AB5"/>
    <w:rsid w:val="00A11B96"/>
    <w:rsid w:val="00A11C65"/>
    <w:rsid w:val="00A11E35"/>
    <w:rsid w:val="00A1219C"/>
    <w:rsid w:val="00A121E8"/>
    <w:rsid w:val="00A1274B"/>
    <w:rsid w:val="00A12970"/>
    <w:rsid w:val="00A12AE7"/>
    <w:rsid w:val="00A13115"/>
    <w:rsid w:val="00A133F4"/>
    <w:rsid w:val="00A135D3"/>
    <w:rsid w:val="00A137D2"/>
    <w:rsid w:val="00A13D59"/>
    <w:rsid w:val="00A14476"/>
    <w:rsid w:val="00A14655"/>
    <w:rsid w:val="00A147D5"/>
    <w:rsid w:val="00A1487D"/>
    <w:rsid w:val="00A14950"/>
    <w:rsid w:val="00A14BDD"/>
    <w:rsid w:val="00A14CB2"/>
    <w:rsid w:val="00A14E61"/>
    <w:rsid w:val="00A15854"/>
    <w:rsid w:val="00A15B66"/>
    <w:rsid w:val="00A15EA0"/>
    <w:rsid w:val="00A16209"/>
    <w:rsid w:val="00A168D0"/>
    <w:rsid w:val="00A16B0C"/>
    <w:rsid w:val="00A16F7A"/>
    <w:rsid w:val="00A17100"/>
    <w:rsid w:val="00A17145"/>
    <w:rsid w:val="00A17316"/>
    <w:rsid w:val="00A1752C"/>
    <w:rsid w:val="00A176C2"/>
    <w:rsid w:val="00A177F3"/>
    <w:rsid w:val="00A1782F"/>
    <w:rsid w:val="00A179B9"/>
    <w:rsid w:val="00A17AFC"/>
    <w:rsid w:val="00A20010"/>
    <w:rsid w:val="00A200F0"/>
    <w:rsid w:val="00A208BF"/>
    <w:rsid w:val="00A209A2"/>
    <w:rsid w:val="00A21233"/>
    <w:rsid w:val="00A21458"/>
    <w:rsid w:val="00A21577"/>
    <w:rsid w:val="00A21A43"/>
    <w:rsid w:val="00A21AE3"/>
    <w:rsid w:val="00A21C2E"/>
    <w:rsid w:val="00A21C8B"/>
    <w:rsid w:val="00A21DCA"/>
    <w:rsid w:val="00A21E95"/>
    <w:rsid w:val="00A21EC1"/>
    <w:rsid w:val="00A226C8"/>
    <w:rsid w:val="00A22778"/>
    <w:rsid w:val="00A2295D"/>
    <w:rsid w:val="00A22A93"/>
    <w:rsid w:val="00A22F35"/>
    <w:rsid w:val="00A22FBE"/>
    <w:rsid w:val="00A239A4"/>
    <w:rsid w:val="00A239B3"/>
    <w:rsid w:val="00A239B8"/>
    <w:rsid w:val="00A249AC"/>
    <w:rsid w:val="00A24A33"/>
    <w:rsid w:val="00A24DC0"/>
    <w:rsid w:val="00A25140"/>
    <w:rsid w:val="00A252D5"/>
    <w:rsid w:val="00A253CC"/>
    <w:rsid w:val="00A25846"/>
    <w:rsid w:val="00A25865"/>
    <w:rsid w:val="00A2594A"/>
    <w:rsid w:val="00A25DFB"/>
    <w:rsid w:val="00A25E9B"/>
    <w:rsid w:val="00A25EF8"/>
    <w:rsid w:val="00A26480"/>
    <w:rsid w:val="00A26CD8"/>
    <w:rsid w:val="00A26EFA"/>
    <w:rsid w:val="00A26F82"/>
    <w:rsid w:val="00A27405"/>
    <w:rsid w:val="00A274AA"/>
    <w:rsid w:val="00A2786B"/>
    <w:rsid w:val="00A27A14"/>
    <w:rsid w:val="00A27D1E"/>
    <w:rsid w:val="00A27E60"/>
    <w:rsid w:val="00A27FC4"/>
    <w:rsid w:val="00A30365"/>
    <w:rsid w:val="00A304F5"/>
    <w:rsid w:val="00A305C5"/>
    <w:rsid w:val="00A30723"/>
    <w:rsid w:val="00A30A68"/>
    <w:rsid w:val="00A30D12"/>
    <w:rsid w:val="00A30E3B"/>
    <w:rsid w:val="00A30ECA"/>
    <w:rsid w:val="00A30EDE"/>
    <w:rsid w:val="00A31001"/>
    <w:rsid w:val="00A3108A"/>
    <w:rsid w:val="00A310EF"/>
    <w:rsid w:val="00A31187"/>
    <w:rsid w:val="00A314AD"/>
    <w:rsid w:val="00A31583"/>
    <w:rsid w:val="00A317EF"/>
    <w:rsid w:val="00A31A24"/>
    <w:rsid w:val="00A31AC2"/>
    <w:rsid w:val="00A320F1"/>
    <w:rsid w:val="00A33388"/>
    <w:rsid w:val="00A33A1B"/>
    <w:rsid w:val="00A33A21"/>
    <w:rsid w:val="00A33A30"/>
    <w:rsid w:val="00A34683"/>
    <w:rsid w:val="00A34B54"/>
    <w:rsid w:val="00A34BBD"/>
    <w:rsid w:val="00A350F5"/>
    <w:rsid w:val="00A355DD"/>
    <w:rsid w:val="00A35630"/>
    <w:rsid w:val="00A357A8"/>
    <w:rsid w:val="00A35E0B"/>
    <w:rsid w:val="00A36197"/>
    <w:rsid w:val="00A3623A"/>
    <w:rsid w:val="00A36602"/>
    <w:rsid w:val="00A367CD"/>
    <w:rsid w:val="00A3686A"/>
    <w:rsid w:val="00A368BE"/>
    <w:rsid w:val="00A36A74"/>
    <w:rsid w:val="00A36F91"/>
    <w:rsid w:val="00A370DA"/>
    <w:rsid w:val="00A37317"/>
    <w:rsid w:val="00A37801"/>
    <w:rsid w:val="00A37802"/>
    <w:rsid w:val="00A379A5"/>
    <w:rsid w:val="00A37DA5"/>
    <w:rsid w:val="00A37E9B"/>
    <w:rsid w:val="00A4002D"/>
    <w:rsid w:val="00A402FC"/>
    <w:rsid w:val="00A40437"/>
    <w:rsid w:val="00A40512"/>
    <w:rsid w:val="00A406C3"/>
    <w:rsid w:val="00A407FB"/>
    <w:rsid w:val="00A411F7"/>
    <w:rsid w:val="00A41309"/>
    <w:rsid w:val="00A419A3"/>
    <w:rsid w:val="00A41F68"/>
    <w:rsid w:val="00A41F78"/>
    <w:rsid w:val="00A41FA1"/>
    <w:rsid w:val="00A424B1"/>
    <w:rsid w:val="00A424C2"/>
    <w:rsid w:val="00A42500"/>
    <w:rsid w:val="00A4347F"/>
    <w:rsid w:val="00A43778"/>
    <w:rsid w:val="00A43B04"/>
    <w:rsid w:val="00A4406B"/>
    <w:rsid w:val="00A443E1"/>
    <w:rsid w:val="00A44F76"/>
    <w:rsid w:val="00A45021"/>
    <w:rsid w:val="00A45527"/>
    <w:rsid w:val="00A45C0D"/>
    <w:rsid w:val="00A45E38"/>
    <w:rsid w:val="00A460D8"/>
    <w:rsid w:val="00A46498"/>
    <w:rsid w:val="00A4653C"/>
    <w:rsid w:val="00A46779"/>
    <w:rsid w:val="00A46866"/>
    <w:rsid w:val="00A4686B"/>
    <w:rsid w:val="00A46927"/>
    <w:rsid w:val="00A47055"/>
    <w:rsid w:val="00A470A6"/>
    <w:rsid w:val="00A47912"/>
    <w:rsid w:val="00A47C40"/>
    <w:rsid w:val="00A50213"/>
    <w:rsid w:val="00A5080B"/>
    <w:rsid w:val="00A50D29"/>
    <w:rsid w:val="00A51175"/>
    <w:rsid w:val="00A514FF"/>
    <w:rsid w:val="00A51522"/>
    <w:rsid w:val="00A528D3"/>
    <w:rsid w:val="00A52A8C"/>
    <w:rsid w:val="00A52B44"/>
    <w:rsid w:val="00A52B86"/>
    <w:rsid w:val="00A52C8A"/>
    <w:rsid w:val="00A52FCB"/>
    <w:rsid w:val="00A531E8"/>
    <w:rsid w:val="00A5342C"/>
    <w:rsid w:val="00A5387B"/>
    <w:rsid w:val="00A53B71"/>
    <w:rsid w:val="00A542F8"/>
    <w:rsid w:val="00A54831"/>
    <w:rsid w:val="00A549AC"/>
    <w:rsid w:val="00A54CAE"/>
    <w:rsid w:val="00A54DF5"/>
    <w:rsid w:val="00A55617"/>
    <w:rsid w:val="00A5580C"/>
    <w:rsid w:val="00A55822"/>
    <w:rsid w:val="00A55C19"/>
    <w:rsid w:val="00A55C63"/>
    <w:rsid w:val="00A55FFB"/>
    <w:rsid w:val="00A560F4"/>
    <w:rsid w:val="00A561D1"/>
    <w:rsid w:val="00A56378"/>
    <w:rsid w:val="00A5641B"/>
    <w:rsid w:val="00A564EA"/>
    <w:rsid w:val="00A565D6"/>
    <w:rsid w:val="00A566E2"/>
    <w:rsid w:val="00A56AD8"/>
    <w:rsid w:val="00A56CE6"/>
    <w:rsid w:val="00A570DA"/>
    <w:rsid w:val="00A57256"/>
    <w:rsid w:val="00A57776"/>
    <w:rsid w:val="00A601D6"/>
    <w:rsid w:val="00A60422"/>
    <w:rsid w:val="00A6071F"/>
    <w:rsid w:val="00A60B22"/>
    <w:rsid w:val="00A60DF5"/>
    <w:rsid w:val="00A6102D"/>
    <w:rsid w:val="00A610E3"/>
    <w:rsid w:val="00A611B8"/>
    <w:rsid w:val="00A6140B"/>
    <w:rsid w:val="00A61655"/>
    <w:rsid w:val="00A618B7"/>
    <w:rsid w:val="00A61AFA"/>
    <w:rsid w:val="00A61C57"/>
    <w:rsid w:val="00A61DA2"/>
    <w:rsid w:val="00A61DDD"/>
    <w:rsid w:val="00A61F6E"/>
    <w:rsid w:val="00A62125"/>
    <w:rsid w:val="00A62221"/>
    <w:rsid w:val="00A62305"/>
    <w:rsid w:val="00A628CD"/>
    <w:rsid w:val="00A62BEB"/>
    <w:rsid w:val="00A62C7B"/>
    <w:rsid w:val="00A63264"/>
    <w:rsid w:val="00A632D7"/>
    <w:rsid w:val="00A63599"/>
    <w:rsid w:val="00A635B3"/>
    <w:rsid w:val="00A638AE"/>
    <w:rsid w:val="00A63A67"/>
    <w:rsid w:val="00A63B63"/>
    <w:rsid w:val="00A63BBB"/>
    <w:rsid w:val="00A63BEC"/>
    <w:rsid w:val="00A63DD2"/>
    <w:rsid w:val="00A6413E"/>
    <w:rsid w:val="00A6416D"/>
    <w:rsid w:val="00A64174"/>
    <w:rsid w:val="00A6466F"/>
    <w:rsid w:val="00A6472E"/>
    <w:rsid w:val="00A64771"/>
    <w:rsid w:val="00A64C6E"/>
    <w:rsid w:val="00A64DCB"/>
    <w:rsid w:val="00A64E07"/>
    <w:rsid w:val="00A6505F"/>
    <w:rsid w:val="00A650EC"/>
    <w:rsid w:val="00A651CB"/>
    <w:rsid w:val="00A6555E"/>
    <w:rsid w:val="00A65669"/>
    <w:rsid w:val="00A65CBD"/>
    <w:rsid w:val="00A65E30"/>
    <w:rsid w:val="00A65E67"/>
    <w:rsid w:val="00A65EB2"/>
    <w:rsid w:val="00A662C2"/>
    <w:rsid w:val="00A66301"/>
    <w:rsid w:val="00A663C1"/>
    <w:rsid w:val="00A665FD"/>
    <w:rsid w:val="00A668D5"/>
    <w:rsid w:val="00A6697A"/>
    <w:rsid w:val="00A669DA"/>
    <w:rsid w:val="00A66A3E"/>
    <w:rsid w:val="00A66A40"/>
    <w:rsid w:val="00A66A8E"/>
    <w:rsid w:val="00A66D3D"/>
    <w:rsid w:val="00A671D2"/>
    <w:rsid w:val="00A6729C"/>
    <w:rsid w:val="00A6746B"/>
    <w:rsid w:val="00A67834"/>
    <w:rsid w:val="00A679DA"/>
    <w:rsid w:val="00A67DD9"/>
    <w:rsid w:val="00A67DE1"/>
    <w:rsid w:val="00A67EEB"/>
    <w:rsid w:val="00A705B0"/>
    <w:rsid w:val="00A706BD"/>
    <w:rsid w:val="00A70E12"/>
    <w:rsid w:val="00A7129A"/>
    <w:rsid w:val="00A7142F"/>
    <w:rsid w:val="00A718EF"/>
    <w:rsid w:val="00A71950"/>
    <w:rsid w:val="00A71982"/>
    <w:rsid w:val="00A71A3C"/>
    <w:rsid w:val="00A71BB5"/>
    <w:rsid w:val="00A71FCC"/>
    <w:rsid w:val="00A7218A"/>
    <w:rsid w:val="00A721E1"/>
    <w:rsid w:val="00A726BB"/>
    <w:rsid w:val="00A72970"/>
    <w:rsid w:val="00A72DCA"/>
    <w:rsid w:val="00A731AA"/>
    <w:rsid w:val="00A73373"/>
    <w:rsid w:val="00A7342C"/>
    <w:rsid w:val="00A736CD"/>
    <w:rsid w:val="00A73893"/>
    <w:rsid w:val="00A73C6D"/>
    <w:rsid w:val="00A73CC7"/>
    <w:rsid w:val="00A73E09"/>
    <w:rsid w:val="00A74341"/>
    <w:rsid w:val="00A743FD"/>
    <w:rsid w:val="00A7451B"/>
    <w:rsid w:val="00A7468E"/>
    <w:rsid w:val="00A748CD"/>
    <w:rsid w:val="00A74D89"/>
    <w:rsid w:val="00A75083"/>
    <w:rsid w:val="00A750B1"/>
    <w:rsid w:val="00A751D9"/>
    <w:rsid w:val="00A75600"/>
    <w:rsid w:val="00A7572C"/>
    <w:rsid w:val="00A75A4E"/>
    <w:rsid w:val="00A75B4B"/>
    <w:rsid w:val="00A75C46"/>
    <w:rsid w:val="00A764A5"/>
    <w:rsid w:val="00A765E9"/>
    <w:rsid w:val="00A7698F"/>
    <w:rsid w:val="00A76BBD"/>
    <w:rsid w:val="00A76DF7"/>
    <w:rsid w:val="00A771F7"/>
    <w:rsid w:val="00A7742A"/>
    <w:rsid w:val="00A77684"/>
    <w:rsid w:val="00A80153"/>
    <w:rsid w:val="00A802F9"/>
    <w:rsid w:val="00A8047F"/>
    <w:rsid w:val="00A80C81"/>
    <w:rsid w:val="00A81DDF"/>
    <w:rsid w:val="00A81FDF"/>
    <w:rsid w:val="00A820C0"/>
    <w:rsid w:val="00A8222E"/>
    <w:rsid w:val="00A82ADC"/>
    <w:rsid w:val="00A82EA1"/>
    <w:rsid w:val="00A82ECF"/>
    <w:rsid w:val="00A8301A"/>
    <w:rsid w:val="00A833AA"/>
    <w:rsid w:val="00A834B6"/>
    <w:rsid w:val="00A8356B"/>
    <w:rsid w:val="00A83594"/>
    <w:rsid w:val="00A835EA"/>
    <w:rsid w:val="00A83618"/>
    <w:rsid w:val="00A836C1"/>
    <w:rsid w:val="00A83CDF"/>
    <w:rsid w:val="00A83D9A"/>
    <w:rsid w:val="00A84229"/>
    <w:rsid w:val="00A84288"/>
    <w:rsid w:val="00A845E6"/>
    <w:rsid w:val="00A84901"/>
    <w:rsid w:val="00A849C2"/>
    <w:rsid w:val="00A84ADE"/>
    <w:rsid w:val="00A84BBD"/>
    <w:rsid w:val="00A84CB8"/>
    <w:rsid w:val="00A84EA6"/>
    <w:rsid w:val="00A84FE1"/>
    <w:rsid w:val="00A85192"/>
    <w:rsid w:val="00A85222"/>
    <w:rsid w:val="00A8528F"/>
    <w:rsid w:val="00A85458"/>
    <w:rsid w:val="00A854F3"/>
    <w:rsid w:val="00A85595"/>
    <w:rsid w:val="00A861CE"/>
    <w:rsid w:val="00A8697E"/>
    <w:rsid w:val="00A86A2C"/>
    <w:rsid w:val="00A87303"/>
    <w:rsid w:val="00A8756C"/>
    <w:rsid w:val="00A877CA"/>
    <w:rsid w:val="00A87862"/>
    <w:rsid w:val="00A87965"/>
    <w:rsid w:val="00A87AB9"/>
    <w:rsid w:val="00A87AFF"/>
    <w:rsid w:val="00A87D53"/>
    <w:rsid w:val="00A90051"/>
    <w:rsid w:val="00A90325"/>
    <w:rsid w:val="00A90475"/>
    <w:rsid w:val="00A904EA"/>
    <w:rsid w:val="00A90505"/>
    <w:rsid w:val="00A91138"/>
    <w:rsid w:val="00A91158"/>
    <w:rsid w:val="00A9173D"/>
    <w:rsid w:val="00A91954"/>
    <w:rsid w:val="00A91DB5"/>
    <w:rsid w:val="00A91EBB"/>
    <w:rsid w:val="00A9223B"/>
    <w:rsid w:val="00A92850"/>
    <w:rsid w:val="00A92D60"/>
    <w:rsid w:val="00A92DA7"/>
    <w:rsid w:val="00A92F92"/>
    <w:rsid w:val="00A93245"/>
    <w:rsid w:val="00A93351"/>
    <w:rsid w:val="00A93551"/>
    <w:rsid w:val="00A93BEE"/>
    <w:rsid w:val="00A94497"/>
    <w:rsid w:val="00A948C0"/>
    <w:rsid w:val="00A94E5D"/>
    <w:rsid w:val="00A94FF4"/>
    <w:rsid w:val="00A95226"/>
    <w:rsid w:val="00A95D34"/>
    <w:rsid w:val="00A95EB0"/>
    <w:rsid w:val="00A96194"/>
    <w:rsid w:val="00A9686C"/>
    <w:rsid w:val="00A96BAF"/>
    <w:rsid w:val="00A96DB7"/>
    <w:rsid w:val="00A97117"/>
    <w:rsid w:val="00A97359"/>
    <w:rsid w:val="00A9767A"/>
    <w:rsid w:val="00A976B6"/>
    <w:rsid w:val="00A976FB"/>
    <w:rsid w:val="00A97B1E"/>
    <w:rsid w:val="00A97D8E"/>
    <w:rsid w:val="00AA0132"/>
    <w:rsid w:val="00AA01C9"/>
    <w:rsid w:val="00AA05B9"/>
    <w:rsid w:val="00AA0AFA"/>
    <w:rsid w:val="00AA0C0E"/>
    <w:rsid w:val="00AA1560"/>
    <w:rsid w:val="00AA1A8B"/>
    <w:rsid w:val="00AA1C2F"/>
    <w:rsid w:val="00AA21DA"/>
    <w:rsid w:val="00AA2351"/>
    <w:rsid w:val="00AA2AFF"/>
    <w:rsid w:val="00AA2EC7"/>
    <w:rsid w:val="00AA30ED"/>
    <w:rsid w:val="00AA325A"/>
    <w:rsid w:val="00AA33D1"/>
    <w:rsid w:val="00AA342E"/>
    <w:rsid w:val="00AA371C"/>
    <w:rsid w:val="00AA37FD"/>
    <w:rsid w:val="00AA386D"/>
    <w:rsid w:val="00AA3940"/>
    <w:rsid w:val="00AA3CE9"/>
    <w:rsid w:val="00AA3F85"/>
    <w:rsid w:val="00AA41C9"/>
    <w:rsid w:val="00AA4755"/>
    <w:rsid w:val="00AA47E2"/>
    <w:rsid w:val="00AA4919"/>
    <w:rsid w:val="00AA51A4"/>
    <w:rsid w:val="00AA5516"/>
    <w:rsid w:val="00AA55EE"/>
    <w:rsid w:val="00AA5767"/>
    <w:rsid w:val="00AA5A4F"/>
    <w:rsid w:val="00AA5D76"/>
    <w:rsid w:val="00AA60A3"/>
    <w:rsid w:val="00AA6293"/>
    <w:rsid w:val="00AA6378"/>
    <w:rsid w:val="00AA64C3"/>
    <w:rsid w:val="00AA65DA"/>
    <w:rsid w:val="00AA6635"/>
    <w:rsid w:val="00AA6B0A"/>
    <w:rsid w:val="00AA6C9E"/>
    <w:rsid w:val="00AA7056"/>
    <w:rsid w:val="00AA71E5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997"/>
    <w:rsid w:val="00AB0A27"/>
    <w:rsid w:val="00AB0A3E"/>
    <w:rsid w:val="00AB0B0A"/>
    <w:rsid w:val="00AB0BF9"/>
    <w:rsid w:val="00AB1877"/>
    <w:rsid w:val="00AB1CC3"/>
    <w:rsid w:val="00AB217E"/>
    <w:rsid w:val="00AB2183"/>
    <w:rsid w:val="00AB2354"/>
    <w:rsid w:val="00AB2508"/>
    <w:rsid w:val="00AB28C7"/>
    <w:rsid w:val="00AB2C50"/>
    <w:rsid w:val="00AB2FE0"/>
    <w:rsid w:val="00AB31E9"/>
    <w:rsid w:val="00AB32A4"/>
    <w:rsid w:val="00AB33FD"/>
    <w:rsid w:val="00AB345C"/>
    <w:rsid w:val="00AB4059"/>
    <w:rsid w:val="00AB41B0"/>
    <w:rsid w:val="00AB47A4"/>
    <w:rsid w:val="00AB49B1"/>
    <w:rsid w:val="00AB4AFF"/>
    <w:rsid w:val="00AB5016"/>
    <w:rsid w:val="00AB524D"/>
    <w:rsid w:val="00AB5497"/>
    <w:rsid w:val="00AB5614"/>
    <w:rsid w:val="00AB583D"/>
    <w:rsid w:val="00AB5C89"/>
    <w:rsid w:val="00AB5D20"/>
    <w:rsid w:val="00AB5E30"/>
    <w:rsid w:val="00AB61DA"/>
    <w:rsid w:val="00AB6247"/>
    <w:rsid w:val="00AB69EA"/>
    <w:rsid w:val="00AB6B0C"/>
    <w:rsid w:val="00AB6CF2"/>
    <w:rsid w:val="00AB6DE6"/>
    <w:rsid w:val="00AB6F45"/>
    <w:rsid w:val="00AB7211"/>
    <w:rsid w:val="00AB78B2"/>
    <w:rsid w:val="00AC0028"/>
    <w:rsid w:val="00AC0121"/>
    <w:rsid w:val="00AC0210"/>
    <w:rsid w:val="00AC038F"/>
    <w:rsid w:val="00AC0424"/>
    <w:rsid w:val="00AC08B7"/>
    <w:rsid w:val="00AC0BB3"/>
    <w:rsid w:val="00AC0D2D"/>
    <w:rsid w:val="00AC106E"/>
    <w:rsid w:val="00AC1E86"/>
    <w:rsid w:val="00AC1FC7"/>
    <w:rsid w:val="00AC2509"/>
    <w:rsid w:val="00AC2582"/>
    <w:rsid w:val="00AC25DA"/>
    <w:rsid w:val="00AC28FB"/>
    <w:rsid w:val="00AC2E06"/>
    <w:rsid w:val="00AC30B8"/>
    <w:rsid w:val="00AC30EB"/>
    <w:rsid w:val="00AC3179"/>
    <w:rsid w:val="00AC333B"/>
    <w:rsid w:val="00AC3398"/>
    <w:rsid w:val="00AC3AAF"/>
    <w:rsid w:val="00AC3C9A"/>
    <w:rsid w:val="00AC3E3D"/>
    <w:rsid w:val="00AC3E89"/>
    <w:rsid w:val="00AC4173"/>
    <w:rsid w:val="00AC4326"/>
    <w:rsid w:val="00AC4AA3"/>
    <w:rsid w:val="00AC4BFE"/>
    <w:rsid w:val="00AC4CA0"/>
    <w:rsid w:val="00AC4E87"/>
    <w:rsid w:val="00AC4F4A"/>
    <w:rsid w:val="00AC4FCB"/>
    <w:rsid w:val="00AC50CC"/>
    <w:rsid w:val="00AC50FC"/>
    <w:rsid w:val="00AC52BA"/>
    <w:rsid w:val="00AC545B"/>
    <w:rsid w:val="00AC5BD9"/>
    <w:rsid w:val="00AC60E6"/>
    <w:rsid w:val="00AC62C9"/>
    <w:rsid w:val="00AC631B"/>
    <w:rsid w:val="00AC6412"/>
    <w:rsid w:val="00AC659D"/>
    <w:rsid w:val="00AC693B"/>
    <w:rsid w:val="00AC6BCB"/>
    <w:rsid w:val="00AC6C4F"/>
    <w:rsid w:val="00AC6C75"/>
    <w:rsid w:val="00AC6C7B"/>
    <w:rsid w:val="00AC7770"/>
    <w:rsid w:val="00AC7776"/>
    <w:rsid w:val="00AC7B97"/>
    <w:rsid w:val="00AC7CBC"/>
    <w:rsid w:val="00AC7D8B"/>
    <w:rsid w:val="00AC7DC9"/>
    <w:rsid w:val="00AC7E2E"/>
    <w:rsid w:val="00AD02E7"/>
    <w:rsid w:val="00AD03F6"/>
    <w:rsid w:val="00AD0669"/>
    <w:rsid w:val="00AD08A9"/>
    <w:rsid w:val="00AD09BF"/>
    <w:rsid w:val="00AD0B77"/>
    <w:rsid w:val="00AD0BFA"/>
    <w:rsid w:val="00AD0D24"/>
    <w:rsid w:val="00AD0F0D"/>
    <w:rsid w:val="00AD118F"/>
    <w:rsid w:val="00AD1231"/>
    <w:rsid w:val="00AD1284"/>
    <w:rsid w:val="00AD12EC"/>
    <w:rsid w:val="00AD1408"/>
    <w:rsid w:val="00AD142F"/>
    <w:rsid w:val="00AD1569"/>
    <w:rsid w:val="00AD15D8"/>
    <w:rsid w:val="00AD17ED"/>
    <w:rsid w:val="00AD1BB0"/>
    <w:rsid w:val="00AD1E5C"/>
    <w:rsid w:val="00AD1F4D"/>
    <w:rsid w:val="00AD2017"/>
    <w:rsid w:val="00AD253C"/>
    <w:rsid w:val="00AD288A"/>
    <w:rsid w:val="00AD29CA"/>
    <w:rsid w:val="00AD29D2"/>
    <w:rsid w:val="00AD2B4B"/>
    <w:rsid w:val="00AD2D3F"/>
    <w:rsid w:val="00AD2E88"/>
    <w:rsid w:val="00AD2EFD"/>
    <w:rsid w:val="00AD37E5"/>
    <w:rsid w:val="00AD38AE"/>
    <w:rsid w:val="00AD38D5"/>
    <w:rsid w:val="00AD3FB1"/>
    <w:rsid w:val="00AD4235"/>
    <w:rsid w:val="00AD4339"/>
    <w:rsid w:val="00AD43EF"/>
    <w:rsid w:val="00AD449E"/>
    <w:rsid w:val="00AD472F"/>
    <w:rsid w:val="00AD4BEC"/>
    <w:rsid w:val="00AD4D35"/>
    <w:rsid w:val="00AD4DDB"/>
    <w:rsid w:val="00AD4F7F"/>
    <w:rsid w:val="00AD5334"/>
    <w:rsid w:val="00AD5643"/>
    <w:rsid w:val="00AD5B5A"/>
    <w:rsid w:val="00AD5D80"/>
    <w:rsid w:val="00AD5DFE"/>
    <w:rsid w:val="00AD5E92"/>
    <w:rsid w:val="00AD66FE"/>
    <w:rsid w:val="00AD6B78"/>
    <w:rsid w:val="00AD6E3D"/>
    <w:rsid w:val="00AD7588"/>
    <w:rsid w:val="00AD76C8"/>
    <w:rsid w:val="00AD7785"/>
    <w:rsid w:val="00AD7ABF"/>
    <w:rsid w:val="00AD7CB7"/>
    <w:rsid w:val="00AD7CCD"/>
    <w:rsid w:val="00AD7E5C"/>
    <w:rsid w:val="00AE02F6"/>
    <w:rsid w:val="00AE060B"/>
    <w:rsid w:val="00AE0865"/>
    <w:rsid w:val="00AE0A16"/>
    <w:rsid w:val="00AE0BA6"/>
    <w:rsid w:val="00AE0FF5"/>
    <w:rsid w:val="00AE1061"/>
    <w:rsid w:val="00AE1261"/>
    <w:rsid w:val="00AE1AA6"/>
    <w:rsid w:val="00AE1AE5"/>
    <w:rsid w:val="00AE1D4F"/>
    <w:rsid w:val="00AE1F62"/>
    <w:rsid w:val="00AE2495"/>
    <w:rsid w:val="00AE2682"/>
    <w:rsid w:val="00AE29D5"/>
    <w:rsid w:val="00AE2AE0"/>
    <w:rsid w:val="00AE2B8B"/>
    <w:rsid w:val="00AE2EF2"/>
    <w:rsid w:val="00AE2FAE"/>
    <w:rsid w:val="00AE3132"/>
    <w:rsid w:val="00AE37E3"/>
    <w:rsid w:val="00AE37E6"/>
    <w:rsid w:val="00AE41D3"/>
    <w:rsid w:val="00AE43EE"/>
    <w:rsid w:val="00AE4ED8"/>
    <w:rsid w:val="00AE5908"/>
    <w:rsid w:val="00AE5B87"/>
    <w:rsid w:val="00AE5D2A"/>
    <w:rsid w:val="00AE5E0B"/>
    <w:rsid w:val="00AE61F8"/>
    <w:rsid w:val="00AE6359"/>
    <w:rsid w:val="00AE6807"/>
    <w:rsid w:val="00AE6B73"/>
    <w:rsid w:val="00AE70D9"/>
    <w:rsid w:val="00AE7175"/>
    <w:rsid w:val="00AE72AD"/>
    <w:rsid w:val="00AE741E"/>
    <w:rsid w:val="00AE77A5"/>
    <w:rsid w:val="00AF0368"/>
    <w:rsid w:val="00AF03D4"/>
    <w:rsid w:val="00AF0591"/>
    <w:rsid w:val="00AF0769"/>
    <w:rsid w:val="00AF08A9"/>
    <w:rsid w:val="00AF091D"/>
    <w:rsid w:val="00AF0ACA"/>
    <w:rsid w:val="00AF0C66"/>
    <w:rsid w:val="00AF0E05"/>
    <w:rsid w:val="00AF11E5"/>
    <w:rsid w:val="00AF1223"/>
    <w:rsid w:val="00AF13B4"/>
    <w:rsid w:val="00AF1561"/>
    <w:rsid w:val="00AF166D"/>
    <w:rsid w:val="00AF16F0"/>
    <w:rsid w:val="00AF1B7D"/>
    <w:rsid w:val="00AF212E"/>
    <w:rsid w:val="00AF219F"/>
    <w:rsid w:val="00AF22D3"/>
    <w:rsid w:val="00AF2680"/>
    <w:rsid w:val="00AF2D6E"/>
    <w:rsid w:val="00AF2E29"/>
    <w:rsid w:val="00AF328B"/>
    <w:rsid w:val="00AF3408"/>
    <w:rsid w:val="00AF3429"/>
    <w:rsid w:val="00AF3478"/>
    <w:rsid w:val="00AF3745"/>
    <w:rsid w:val="00AF40F8"/>
    <w:rsid w:val="00AF4226"/>
    <w:rsid w:val="00AF425C"/>
    <w:rsid w:val="00AF458B"/>
    <w:rsid w:val="00AF480E"/>
    <w:rsid w:val="00AF4F48"/>
    <w:rsid w:val="00AF4F49"/>
    <w:rsid w:val="00AF5969"/>
    <w:rsid w:val="00AF5A72"/>
    <w:rsid w:val="00AF60A1"/>
    <w:rsid w:val="00AF6248"/>
    <w:rsid w:val="00AF6265"/>
    <w:rsid w:val="00AF6489"/>
    <w:rsid w:val="00AF67A8"/>
    <w:rsid w:val="00AF6A2E"/>
    <w:rsid w:val="00AF6A68"/>
    <w:rsid w:val="00AF6DF7"/>
    <w:rsid w:val="00AF6EA6"/>
    <w:rsid w:val="00AF73F2"/>
    <w:rsid w:val="00AF77A4"/>
    <w:rsid w:val="00AF7D06"/>
    <w:rsid w:val="00AF7F75"/>
    <w:rsid w:val="00B002A5"/>
    <w:rsid w:val="00B00354"/>
    <w:rsid w:val="00B005F1"/>
    <w:rsid w:val="00B006DC"/>
    <w:rsid w:val="00B00809"/>
    <w:rsid w:val="00B00A0D"/>
    <w:rsid w:val="00B00A7D"/>
    <w:rsid w:val="00B00AAD"/>
    <w:rsid w:val="00B00AB8"/>
    <w:rsid w:val="00B00DEA"/>
    <w:rsid w:val="00B00EE2"/>
    <w:rsid w:val="00B010A0"/>
    <w:rsid w:val="00B010E2"/>
    <w:rsid w:val="00B016D9"/>
    <w:rsid w:val="00B0180D"/>
    <w:rsid w:val="00B0194A"/>
    <w:rsid w:val="00B01ABB"/>
    <w:rsid w:val="00B01CB7"/>
    <w:rsid w:val="00B01DF8"/>
    <w:rsid w:val="00B01E55"/>
    <w:rsid w:val="00B020EF"/>
    <w:rsid w:val="00B02157"/>
    <w:rsid w:val="00B02179"/>
    <w:rsid w:val="00B022C2"/>
    <w:rsid w:val="00B0266B"/>
    <w:rsid w:val="00B027E3"/>
    <w:rsid w:val="00B02A9C"/>
    <w:rsid w:val="00B02F54"/>
    <w:rsid w:val="00B02FAB"/>
    <w:rsid w:val="00B030FC"/>
    <w:rsid w:val="00B03563"/>
    <w:rsid w:val="00B03C28"/>
    <w:rsid w:val="00B03C6A"/>
    <w:rsid w:val="00B03F73"/>
    <w:rsid w:val="00B04AB0"/>
    <w:rsid w:val="00B0530A"/>
    <w:rsid w:val="00B05BA4"/>
    <w:rsid w:val="00B05CFD"/>
    <w:rsid w:val="00B05ED3"/>
    <w:rsid w:val="00B05EE6"/>
    <w:rsid w:val="00B060FD"/>
    <w:rsid w:val="00B0673F"/>
    <w:rsid w:val="00B06749"/>
    <w:rsid w:val="00B067AA"/>
    <w:rsid w:val="00B06911"/>
    <w:rsid w:val="00B06D30"/>
    <w:rsid w:val="00B06E09"/>
    <w:rsid w:val="00B07173"/>
    <w:rsid w:val="00B0756A"/>
    <w:rsid w:val="00B0765F"/>
    <w:rsid w:val="00B07B47"/>
    <w:rsid w:val="00B07C9B"/>
    <w:rsid w:val="00B07D2B"/>
    <w:rsid w:val="00B10364"/>
    <w:rsid w:val="00B113DA"/>
    <w:rsid w:val="00B11969"/>
    <w:rsid w:val="00B119F0"/>
    <w:rsid w:val="00B12271"/>
    <w:rsid w:val="00B1235A"/>
    <w:rsid w:val="00B12397"/>
    <w:rsid w:val="00B129C9"/>
    <w:rsid w:val="00B12C0B"/>
    <w:rsid w:val="00B1330F"/>
    <w:rsid w:val="00B1415E"/>
    <w:rsid w:val="00B14709"/>
    <w:rsid w:val="00B1475A"/>
    <w:rsid w:val="00B14857"/>
    <w:rsid w:val="00B14B53"/>
    <w:rsid w:val="00B14F8C"/>
    <w:rsid w:val="00B1500D"/>
    <w:rsid w:val="00B154D6"/>
    <w:rsid w:val="00B15523"/>
    <w:rsid w:val="00B155FD"/>
    <w:rsid w:val="00B15B5F"/>
    <w:rsid w:val="00B161D8"/>
    <w:rsid w:val="00B164DB"/>
    <w:rsid w:val="00B166FC"/>
    <w:rsid w:val="00B16746"/>
    <w:rsid w:val="00B16A12"/>
    <w:rsid w:val="00B16A65"/>
    <w:rsid w:val="00B1739F"/>
    <w:rsid w:val="00B17401"/>
    <w:rsid w:val="00B17637"/>
    <w:rsid w:val="00B1773D"/>
    <w:rsid w:val="00B177D3"/>
    <w:rsid w:val="00B17A25"/>
    <w:rsid w:val="00B17AF7"/>
    <w:rsid w:val="00B17E78"/>
    <w:rsid w:val="00B2003F"/>
    <w:rsid w:val="00B20115"/>
    <w:rsid w:val="00B202BC"/>
    <w:rsid w:val="00B20399"/>
    <w:rsid w:val="00B20405"/>
    <w:rsid w:val="00B205ED"/>
    <w:rsid w:val="00B20792"/>
    <w:rsid w:val="00B20EB7"/>
    <w:rsid w:val="00B210DE"/>
    <w:rsid w:val="00B21117"/>
    <w:rsid w:val="00B211D6"/>
    <w:rsid w:val="00B213EB"/>
    <w:rsid w:val="00B2151A"/>
    <w:rsid w:val="00B218C9"/>
    <w:rsid w:val="00B21CF5"/>
    <w:rsid w:val="00B2213C"/>
    <w:rsid w:val="00B22B70"/>
    <w:rsid w:val="00B22D93"/>
    <w:rsid w:val="00B22E3B"/>
    <w:rsid w:val="00B231E9"/>
    <w:rsid w:val="00B233E5"/>
    <w:rsid w:val="00B2366E"/>
    <w:rsid w:val="00B236A9"/>
    <w:rsid w:val="00B23908"/>
    <w:rsid w:val="00B2394A"/>
    <w:rsid w:val="00B23C1C"/>
    <w:rsid w:val="00B23D17"/>
    <w:rsid w:val="00B23DA1"/>
    <w:rsid w:val="00B2441D"/>
    <w:rsid w:val="00B2486D"/>
    <w:rsid w:val="00B24ECB"/>
    <w:rsid w:val="00B25183"/>
    <w:rsid w:val="00B25263"/>
    <w:rsid w:val="00B253AD"/>
    <w:rsid w:val="00B25402"/>
    <w:rsid w:val="00B2569E"/>
    <w:rsid w:val="00B25A7D"/>
    <w:rsid w:val="00B25C62"/>
    <w:rsid w:val="00B25E83"/>
    <w:rsid w:val="00B262A6"/>
    <w:rsid w:val="00B26464"/>
    <w:rsid w:val="00B266C9"/>
    <w:rsid w:val="00B2687B"/>
    <w:rsid w:val="00B26D73"/>
    <w:rsid w:val="00B27023"/>
    <w:rsid w:val="00B27857"/>
    <w:rsid w:val="00B27D9D"/>
    <w:rsid w:val="00B3035F"/>
    <w:rsid w:val="00B30A09"/>
    <w:rsid w:val="00B30B8E"/>
    <w:rsid w:val="00B31150"/>
    <w:rsid w:val="00B311FD"/>
    <w:rsid w:val="00B31557"/>
    <w:rsid w:val="00B31607"/>
    <w:rsid w:val="00B319AA"/>
    <w:rsid w:val="00B319F6"/>
    <w:rsid w:val="00B31A86"/>
    <w:rsid w:val="00B31B50"/>
    <w:rsid w:val="00B31D6C"/>
    <w:rsid w:val="00B31F13"/>
    <w:rsid w:val="00B3207A"/>
    <w:rsid w:val="00B3239C"/>
    <w:rsid w:val="00B32972"/>
    <w:rsid w:val="00B32A1F"/>
    <w:rsid w:val="00B32F5F"/>
    <w:rsid w:val="00B33265"/>
    <w:rsid w:val="00B33321"/>
    <w:rsid w:val="00B334EF"/>
    <w:rsid w:val="00B3352E"/>
    <w:rsid w:val="00B33AF9"/>
    <w:rsid w:val="00B33BF2"/>
    <w:rsid w:val="00B33DC7"/>
    <w:rsid w:val="00B33F7F"/>
    <w:rsid w:val="00B347C3"/>
    <w:rsid w:val="00B34C4D"/>
    <w:rsid w:val="00B35091"/>
    <w:rsid w:val="00B350E4"/>
    <w:rsid w:val="00B3514A"/>
    <w:rsid w:val="00B3519E"/>
    <w:rsid w:val="00B35474"/>
    <w:rsid w:val="00B3573C"/>
    <w:rsid w:val="00B3583C"/>
    <w:rsid w:val="00B35961"/>
    <w:rsid w:val="00B35E47"/>
    <w:rsid w:val="00B35E6B"/>
    <w:rsid w:val="00B35F07"/>
    <w:rsid w:val="00B35F0A"/>
    <w:rsid w:val="00B360F5"/>
    <w:rsid w:val="00B36567"/>
    <w:rsid w:val="00B36A05"/>
    <w:rsid w:val="00B36A4D"/>
    <w:rsid w:val="00B36B60"/>
    <w:rsid w:val="00B36DB8"/>
    <w:rsid w:val="00B372D7"/>
    <w:rsid w:val="00B376A7"/>
    <w:rsid w:val="00B37A92"/>
    <w:rsid w:val="00B37E64"/>
    <w:rsid w:val="00B37F11"/>
    <w:rsid w:val="00B40040"/>
    <w:rsid w:val="00B4030C"/>
    <w:rsid w:val="00B40336"/>
    <w:rsid w:val="00B40432"/>
    <w:rsid w:val="00B40761"/>
    <w:rsid w:val="00B40772"/>
    <w:rsid w:val="00B40892"/>
    <w:rsid w:val="00B4097B"/>
    <w:rsid w:val="00B40E56"/>
    <w:rsid w:val="00B4131D"/>
    <w:rsid w:val="00B4158A"/>
    <w:rsid w:val="00B41671"/>
    <w:rsid w:val="00B416B0"/>
    <w:rsid w:val="00B4180F"/>
    <w:rsid w:val="00B41A01"/>
    <w:rsid w:val="00B41D01"/>
    <w:rsid w:val="00B41D61"/>
    <w:rsid w:val="00B42FF5"/>
    <w:rsid w:val="00B43037"/>
    <w:rsid w:val="00B432BF"/>
    <w:rsid w:val="00B43C50"/>
    <w:rsid w:val="00B43D2D"/>
    <w:rsid w:val="00B43DAB"/>
    <w:rsid w:val="00B4432A"/>
    <w:rsid w:val="00B4442A"/>
    <w:rsid w:val="00B446DD"/>
    <w:rsid w:val="00B44718"/>
    <w:rsid w:val="00B4474E"/>
    <w:rsid w:val="00B4478D"/>
    <w:rsid w:val="00B4479E"/>
    <w:rsid w:val="00B449F2"/>
    <w:rsid w:val="00B44B60"/>
    <w:rsid w:val="00B44BD6"/>
    <w:rsid w:val="00B44C18"/>
    <w:rsid w:val="00B44F66"/>
    <w:rsid w:val="00B45770"/>
    <w:rsid w:val="00B45936"/>
    <w:rsid w:val="00B45DBE"/>
    <w:rsid w:val="00B45FDF"/>
    <w:rsid w:val="00B46A24"/>
    <w:rsid w:val="00B46CC7"/>
    <w:rsid w:val="00B46CE0"/>
    <w:rsid w:val="00B46F6B"/>
    <w:rsid w:val="00B478D6"/>
    <w:rsid w:val="00B47CDE"/>
    <w:rsid w:val="00B47ECA"/>
    <w:rsid w:val="00B50009"/>
    <w:rsid w:val="00B5106F"/>
    <w:rsid w:val="00B510ED"/>
    <w:rsid w:val="00B51639"/>
    <w:rsid w:val="00B519D1"/>
    <w:rsid w:val="00B51B0F"/>
    <w:rsid w:val="00B51B54"/>
    <w:rsid w:val="00B51CDE"/>
    <w:rsid w:val="00B51CF1"/>
    <w:rsid w:val="00B51D0A"/>
    <w:rsid w:val="00B52210"/>
    <w:rsid w:val="00B5225E"/>
    <w:rsid w:val="00B52376"/>
    <w:rsid w:val="00B52485"/>
    <w:rsid w:val="00B52FBC"/>
    <w:rsid w:val="00B53493"/>
    <w:rsid w:val="00B53809"/>
    <w:rsid w:val="00B53923"/>
    <w:rsid w:val="00B5398A"/>
    <w:rsid w:val="00B53F97"/>
    <w:rsid w:val="00B54067"/>
    <w:rsid w:val="00B542E0"/>
    <w:rsid w:val="00B54502"/>
    <w:rsid w:val="00B546E4"/>
    <w:rsid w:val="00B54716"/>
    <w:rsid w:val="00B54D9D"/>
    <w:rsid w:val="00B5525F"/>
    <w:rsid w:val="00B55427"/>
    <w:rsid w:val="00B554B4"/>
    <w:rsid w:val="00B55556"/>
    <w:rsid w:val="00B55862"/>
    <w:rsid w:val="00B55B18"/>
    <w:rsid w:val="00B56131"/>
    <w:rsid w:val="00B56598"/>
    <w:rsid w:val="00B565EF"/>
    <w:rsid w:val="00B5661E"/>
    <w:rsid w:val="00B56688"/>
    <w:rsid w:val="00B566E5"/>
    <w:rsid w:val="00B56753"/>
    <w:rsid w:val="00B56A76"/>
    <w:rsid w:val="00B56A7D"/>
    <w:rsid w:val="00B56C11"/>
    <w:rsid w:val="00B56CE4"/>
    <w:rsid w:val="00B56F6A"/>
    <w:rsid w:val="00B5705F"/>
    <w:rsid w:val="00B570B3"/>
    <w:rsid w:val="00B5717E"/>
    <w:rsid w:val="00B5767C"/>
    <w:rsid w:val="00B57BD5"/>
    <w:rsid w:val="00B60199"/>
    <w:rsid w:val="00B602AE"/>
    <w:rsid w:val="00B60454"/>
    <w:rsid w:val="00B6067D"/>
    <w:rsid w:val="00B60DF2"/>
    <w:rsid w:val="00B61524"/>
    <w:rsid w:val="00B615A0"/>
    <w:rsid w:val="00B6172E"/>
    <w:rsid w:val="00B6183A"/>
    <w:rsid w:val="00B61845"/>
    <w:rsid w:val="00B61899"/>
    <w:rsid w:val="00B61959"/>
    <w:rsid w:val="00B619B3"/>
    <w:rsid w:val="00B61C69"/>
    <w:rsid w:val="00B61D93"/>
    <w:rsid w:val="00B61DC2"/>
    <w:rsid w:val="00B61DFA"/>
    <w:rsid w:val="00B61E42"/>
    <w:rsid w:val="00B62F4C"/>
    <w:rsid w:val="00B62F70"/>
    <w:rsid w:val="00B630D2"/>
    <w:rsid w:val="00B631A5"/>
    <w:rsid w:val="00B632C7"/>
    <w:rsid w:val="00B637C1"/>
    <w:rsid w:val="00B63CAD"/>
    <w:rsid w:val="00B63E47"/>
    <w:rsid w:val="00B63EF4"/>
    <w:rsid w:val="00B6404E"/>
    <w:rsid w:val="00B6426D"/>
    <w:rsid w:val="00B64378"/>
    <w:rsid w:val="00B645C0"/>
    <w:rsid w:val="00B64E3E"/>
    <w:rsid w:val="00B65337"/>
    <w:rsid w:val="00B65737"/>
    <w:rsid w:val="00B66069"/>
    <w:rsid w:val="00B66576"/>
    <w:rsid w:val="00B66A73"/>
    <w:rsid w:val="00B66F41"/>
    <w:rsid w:val="00B671F1"/>
    <w:rsid w:val="00B67AC7"/>
    <w:rsid w:val="00B67B4C"/>
    <w:rsid w:val="00B67B6F"/>
    <w:rsid w:val="00B67F5C"/>
    <w:rsid w:val="00B67F66"/>
    <w:rsid w:val="00B67FEB"/>
    <w:rsid w:val="00B70249"/>
    <w:rsid w:val="00B70979"/>
    <w:rsid w:val="00B70B42"/>
    <w:rsid w:val="00B70D53"/>
    <w:rsid w:val="00B71040"/>
    <w:rsid w:val="00B711CD"/>
    <w:rsid w:val="00B71410"/>
    <w:rsid w:val="00B719E5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B11"/>
    <w:rsid w:val="00B72DBD"/>
    <w:rsid w:val="00B72F86"/>
    <w:rsid w:val="00B72FC9"/>
    <w:rsid w:val="00B73117"/>
    <w:rsid w:val="00B73429"/>
    <w:rsid w:val="00B7352C"/>
    <w:rsid w:val="00B73B0B"/>
    <w:rsid w:val="00B73D1E"/>
    <w:rsid w:val="00B73D43"/>
    <w:rsid w:val="00B73E3C"/>
    <w:rsid w:val="00B73E7A"/>
    <w:rsid w:val="00B73FEC"/>
    <w:rsid w:val="00B74433"/>
    <w:rsid w:val="00B7448E"/>
    <w:rsid w:val="00B7451F"/>
    <w:rsid w:val="00B74954"/>
    <w:rsid w:val="00B74A40"/>
    <w:rsid w:val="00B74AC3"/>
    <w:rsid w:val="00B74C2E"/>
    <w:rsid w:val="00B75218"/>
    <w:rsid w:val="00B752AE"/>
    <w:rsid w:val="00B755C4"/>
    <w:rsid w:val="00B75806"/>
    <w:rsid w:val="00B75A59"/>
    <w:rsid w:val="00B761AF"/>
    <w:rsid w:val="00B76235"/>
    <w:rsid w:val="00B76699"/>
    <w:rsid w:val="00B768A7"/>
    <w:rsid w:val="00B76BE1"/>
    <w:rsid w:val="00B76DDC"/>
    <w:rsid w:val="00B771BA"/>
    <w:rsid w:val="00B77272"/>
    <w:rsid w:val="00B77277"/>
    <w:rsid w:val="00B7732B"/>
    <w:rsid w:val="00B77534"/>
    <w:rsid w:val="00B77AF6"/>
    <w:rsid w:val="00B77AFD"/>
    <w:rsid w:val="00B77C97"/>
    <w:rsid w:val="00B77D64"/>
    <w:rsid w:val="00B800A4"/>
    <w:rsid w:val="00B800AE"/>
    <w:rsid w:val="00B804F7"/>
    <w:rsid w:val="00B8065F"/>
    <w:rsid w:val="00B80FE1"/>
    <w:rsid w:val="00B81004"/>
    <w:rsid w:val="00B81089"/>
    <w:rsid w:val="00B81463"/>
    <w:rsid w:val="00B81475"/>
    <w:rsid w:val="00B81B09"/>
    <w:rsid w:val="00B821E4"/>
    <w:rsid w:val="00B8260D"/>
    <w:rsid w:val="00B82E57"/>
    <w:rsid w:val="00B834ED"/>
    <w:rsid w:val="00B838A7"/>
    <w:rsid w:val="00B838E2"/>
    <w:rsid w:val="00B83C95"/>
    <w:rsid w:val="00B83ECE"/>
    <w:rsid w:val="00B84224"/>
    <w:rsid w:val="00B8455A"/>
    <w:rsid w:val="00B84CE7"/>
    <w:rsid w:val="00B84EA0"/>
    <w:rsid w:val="00B85161"/>
    <w:rsid w:val="00B85BD5"/>
    <w:rsid w:val="00B85E06"/>
    <w:rsid w:val="00B85E76"/>
    <w:rsid w:val="00B85E77"/>
    <w:rsid w:val="00B85F2F"/>
    <w:rsid w:val="00B863C9"/>
    <w:rsid w:val="00B865F8"/>
    <w:rsid w:val="00B86714"/>
    <w:rsid w:val="00B86836"/>
    <w:rsid w:val="00B86CB6"/>
    <w:rsid w:val="00B875F2"/>
    <w:rsid w:val="00B87688"/>
    <w:rsid w:val="00B87AB6"/>
    <w:rsid w:val="00B9019A"/>
    <w:rsid w:val="00B901B5"/>
    <w:rsid w:val="00B90249"/>
    <w:rsid w:val="00B9028D"/>
    <w:rsid w:val="00B90619"/>
    <w:rsid w:val="00B90BDA"/>
    <w:rsid w:val="00B90F6C"/>
    <w:rsid w:val="00B90FDF"/>
    <w:rsid w:val="00B9103E"/>
    <w:rsid w:val="00B91555"/>
    <w:rsid w:val="00B918BC"/>
    <w:rsid w:val="00B91D75"/>
    <w:rsid w:val="00B922C8"/>
    <w:rsid w:val="00B92361"/>
    <w:rsid w:val="00B92660"/>
    <w:rsid w:val="00B929E4"/>
    <w:rsid w:val="00B929F4"/>
    <w:rsid w:val="00B92BC3"/>
    <w:rsid w:val="00B92D9F"/>
    <w:rsid w:val="00B93C5F"/>
    <w:rsid w:val="00B94108"/>
    <w:rsid w:val="00B94594"/>
    <w:rsid w:val="00B94651"/>
    <w:rsid w:val="00B94B8F"/>
    <w:rsid w:val="00B94D47"/>
    <w:rsid w:val="00B94E1D"/>
    <w:rsid w:val="00B9502A"/>
    <w:rsid w:val="00B950A1"/>
    <w:rsid w:val="00B950B1"/>
    <w:rsid w:val="00B954C6"/>
    <w:rsid w:val="00B9553A"/>
    <w:rsid w:val="00B9571D"/>
    <w:rsid w:val="00B959D0"/>
    <w:rsid w:val="00B95AAF"/>
    <w:rsid w:val="00B95CA1"/>
    <w:rsid w:val="00B95CD2"/>
    <w:rsid w:val="00B95DF6"/>
    <w:rsid w:val="00B9617B"/>
    <w:rsid w:val="00B962B8"/>
    <w:rsid w:val="00B96524"/>
    <w:rsid w:val="00B9690C"/>
    <w:rsid w:val="00B96B7A"/>
    <w:rsid w:val="00B96BEA"/>
    <w:rsid w:val="00B96FDD"/>
    <w:rsid w:val="00B97147"/>
    <w:rsid w:val="00B971F9"/>
    <w:rsid w:val="00B9740B"/>
    <w:rsid w:val="00B97550"/>
    <w:rsid w:val="00B979A0"/>
    <w:rsid w:val="00B979C2"/>
    <w:rsid w:val="00B97E7A"/>
    <w:rsid w:val="00B97F6F"/>
    <w:rsid w:val="00BA01F6"/>
    <w:rsid w:val="00BA0298"/>
    <w:rsid w:val="00BA05B8"/>
    <w:rsid w:val="00BA077E"/>
    <w:rsid w:val="00BA08BD"/>
    <w:rsid w:val="00BA0A12"/>
    <w:rsid w:val="00BA0BED"/>
    <w:rsid w:val="00BA10EB"/>
    <w:rsid w:val="00BA11F2"/>
    <w:rsid w:val="00BA1325"/>
    <w:rsid w:val="00BA1558"/>
    <w:rsid w:val="00BA15E5"/>
    <w:rsid w:val="00BA1822"/>
    <w:rsid w:val="00BA1AAB"/>
    <w:rsid w:val="00BA1BA0"/>
    <w:rsid w:val="00BA212C"/>
    <w:rsid w:val="00BA263A"/>
    <w:rsid w:val="00BA26DF"/>
    <w:rsid w:val="00BA2701"/>
    <w:rsid w:val="00BA2AD7"/>
    <w:rsid w:val="00BA2BCF"/>
    <w:rsid w:val="00BA30A2"/>
    <w:rsid w:val="00BA30C8"/>
    <w:rsid w:val="00BA33CD"/>
    <w:rsid w:val="00BA36D9"/>
    <w:rsid w:val="00BA36F2"/>
    <w:rsid w:val="00BA3BD2"/>
    <w:rsid w:val="00BA431E"/>
    <w:rsid w:val="00BA4362"/>
    <w:rsid w:val="00BA4550"/>
    <w:rsid w:val="00BA4A34"/>
    <w:rsid w:val="00BA4B10"/>
    <w:rsid w:val="00BA4C61"/>
    <w:rsid w:val="00BA4DAF"/>
    <w:rsid w:val="00BA4E88"/>
    <w:rsid w:val="00BA4F17"/>
    <w:rsid w:val="00BA4FB7"/>
    <w:rsid w:val="00BA5120"/>
    <w:rsid w:val="00BA5402"/>
    <w:rsid w:val="00BA5539"/>
    <w:rsid w:val="00BA5711"/>
    <w:rsid w:val="00BA5CB7"/>
    <w:rsid w:val="00BA60EE"/>
    <w:rsid w:val="00BA6187"/>
    <w:rsid w:val="00BA7347"/>
    <w:rsid w:val="00BA75E4"/>
    <w:rsid w:val="00BA793C"/>
    <w:rsid w:val="00BA79EF"/>
    <w:rsid w:val="00BA7A05"/>
    <w:rsid w:val="00BA7F9E"/>
    <w:rsid w:val="00BB0A0E"/>
    <w:rsid w:val="00BB0EE8"/>
    <w:rsid w:val="00BB1227"/>
    <w:rsid w:val="00BB1643"/>
    <w:rsid w:val="00BB1AF9"/>
    <w:rsid w:val="00BB1C61"/>
    <w:rsid w:val="00BB220B"/>
    <w:rsid w:val="00BB229D"/>
    <w:rsid w:val="00BB26A0"/>
    <w:rsid w:val="00BB283D"/>
    <w:rsid w:val="00BB2C3F"/>
    <w:rsid w:val="00BB2D40"/>
    <w:rsid w:val="00BB2DD0"/>
    <w:rsid w:val="00BB30E7"/>
    <w:rsid w:val="00BB3182"/>
    <w:rsid w:val="00BB32B0"/>
    <w:rsid w:val="00BB37AF"/>
    <w:rsid w:val="00BB408E"/>
    <w:rsid w:val="00BB4161"/>
    <w:rsid w:val="00BB495C"/>
    <w:rsid w:val="00BB4AAB"/>
    <w:rsid w:val="00BB4E29"/>
    <w:rsid w:val="00BB4F0C"/>
    <w:rsid w:val="00BB4F4D"/>
    <w:rsid w:val="00BB5103"/>
    <w:rsid w:val="00BB556E"/>
    <w:rsid w:val="00BB5736"/>
    <w:rsid w:val="00BB57AD"/>
    <w:rsid w:val="00BB57B2"/>
    <w:rsid w:val="00BB69CA"/>
    <w:rsid w:val="00BB6A31"/>
    <w:rsid w:val="00BB6EB8"/>
    <w:rsid w:val="00BB6F40"/>
    <w:rsid w:val="00BB7338"/>
    <w:rsid w:val="00BB744D"/>
    <w:rsid w:val="00BB74F9"/>
    <w:rsid w:val="00BB75AF"/>
    <w:rsid w:val="00BB7657"/>
    <w:rsid w:val="00BB767D"/>
    <w:rsid w:val="00BB778D"/>
    <w:rsid w:val="00BB79DD"/>
    <w:rsid w:val="00BB7A6E"/>
    <w:rsid w:val="00BB7E99"/>
    <w:rsid w:val="00BB7FF3"/>
    <w:rsid w:val="00BC03FC"/>
    <w:rsid w:val="00BC08D8"/>
    <w:rsid w:val="00BC0A63"/>
    <w:rsid w:val="00BC0D3C"/>
    <w:rsid w:val="00BC0E74"/>
    <w:rsid w:val="00BC0F37"/>
    <w:rsid w:val="00BC123B"/>
    <w:rsid w:val="00BC175A"/>
    <w:rsid w:val="00BC1982"/>
    <w:rsid w:val="00BC1CDE"/>
    <w:rsid w:val="00BC1D79"/>
    <w:rsid w:val="00BC1FB2"/>
    <w:rsid w:val="00BC25E2"/>
    <w:rsid w:val="00BC2C7B"/>
    <w:rsid w:val="00BC2D4A"/>
    <w:rsid w:val="00BC2E7B"/>
    <w:rsid w:val="00BC341C"/>
    <w:rsid w:val="00BC3515"/>
    <w:rsid w:val="00BC352A"/>
    <w:rsid w:val="00BC374C"/>
    <w:rsid w:val="00BC38E7"/>
    <w:rsid w:val="00BC3912"/>
    <w:rsid w:val="00BC3978"/>
    <w:rsid w:val="00BC3A19"/>
    <w:rsid w:val="00BC3BE1"/>
    <w:rsid w:val="00BC3D2B"/>
    <w:rsid w:val="00BC3D7C"/>
    <w:rsid w:val="00BC3E93"/>
    <w:rsid w:val="00BC41B1"/>
    <w:rsid w:val="00BC42AD"/>
    <w:rsid w:val="00BC44CB"/>
    <w:rsid w:val="00BC45C3"/>
    <w:rsid w:val="00BC4905"/>
    <w:rsid w:val="00BC49CA"/>
    <w:rsid w:val="00BC5363"/>
    <w:rsid w:val="00BC5382"/>
    <w:rsid w:val="00BC55C7"/>
    <w:rsid w:val="00BC568D"/>
    <w:rsid w:val="00BC591E"/>
    <w:rsid w:val="00BC5A06"/>
    <w:rsid w:val="00BC5B06"/>
    <w:rsid w:val="00BC6031"/>
    <w:rsid w:val="00BC6275"/>
    <w:rsid w:val="00BC6502"/>
    <w:rsid w:val="00BC6918"/>
    <w:rsid w:val="00BC6D5D"/>
    <w:rsid w:val="00BC6E5F"/>
    <w:rsid w:val="00BC6F05"/>
    <w:rsid w:val="00BC7208"/>
    <w:rsid w:val="00BC7255"/>
    <w:rsid w:val="00BC7340"/>
    <w:rsid w:val="00BC768C"/>
    <w:rsid w:val="00BC769B"/>
    <w:rsid w:val="00BC772F"/>
    <w:rsid w:val="00BC776A"/>
    <w:rsid w:val="00BD0448"/>
    <w:rsid w:val="00BD045A"/>
    <w:rsid w:val="00BD04E8"/>
    <w:rsid w:val="00BD09F7"/>
    <w:rsid w:val="00BD0A98"/>
    <w:rsid w:val="00BD0C11"/>
    <w:rsid w:val="00BD0D0B"/>
    <w:rsid w:val="00BD11F2"/>
    <w:rsid w:val="00BD1A39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9C4"/>
    <w:rsid w:val="00BD3C4D"/>
    <w:rsid w:val="00BD3D06"/>
    <w:rsid w:val="00BD3DFD"/>
    <w:rsid w:val="00BD44EE"/>
    <w:rsid w:val="00BD510D"/>
    <w:rsid w:val="00BD5111"/>
    <w:rsid w:val="00BD515F"/>
    <w:rsid w:val="00BD5239"/>
    <w:rsid w:val="00BD5837"/>
    <w:rsid w:val="00BD5FDC"/>
    <w:rsid w:val="00BD6127"/>
    <w:rsid w:val="00BD6352"/>
    <w:rsid w:val="00BD63C3"/>
    <w:rsid w:val="00BD661E"/>
    <w:rsid w:val="00BD6633"/>
    <w:rsid w:val="00BD6660"/>
    <w:rsid w:val="00BD691E"/>
    <w:rsid w:val="00BD6A24"/>
    <w:rsid w:val="00BD6C3B"/>
    <w:rsid w:val="00BD6EE4"/>
    <w:rsid w:val="00BD7434"/>
    <w:rsid w:val="00BD763C"/>
    <w:rsid w:val="00BE05D9"/>
    <w:rsid w:val="00BE0695"/>
    <w:rsid w:val="00BE0753"/>
    <w:rsid w:val="00BE093C"/>
    <w:rsid w:val="00BE0AD2"/>
    <w:rsid w:val="00BE0AD8"/>
    <w:rsid w:val="00BE0BA5"/>
    <w:rsid w:val="00BE0CCE"/>
    <w:rsid w:val="00BE0E70"/>
    <w:rsid w:val="00BE1063"/>
    <w:rsid w:val="00BE12C7"/>
    <w:rsid w:val="00BE1838"/>
    <w:rsid w:val="00BE1840"/>
    <w:rsid w:val="00BE1AC0"/>
    <w:rsid w:val="00BE2541"/>
    <w:rsid w:val="00BE2712"/>
    <w:rsid w:val="00BE29BA"/>
    <w:rsid w:val="00BE2A03"/>
    <w:rsid w:val="00BE2CC7"/>
    <w:rsid w:val="00BE347E"/>
    <w:rsid w:val="00BE3634"/>
    <w:rsid w:val="00BE3888"/>
    <w:rsid w:val="00BE38BA"/>
    <w:rsid w:val="00BE39C0"/>
    <w:rsid w:val="00BE3E48"/>
    <w:rsid w:val="00BE3F4C"/>
    <w:rsid w:val="00BE46E6"/>
    <w:rsid w:val="00BE4875"/>
    <w:rsid w:val="00BE4A29"/>
    <w:rsid w:val="00BE4DD9"/>
    <w:rsid w:val="00BE5862"/>
    <w:rsid w:val="00BE58B3"/>
    <w:rsid w:val="00BE5C6A"/>
    <w:rsid w:val="00BE5D66"/>
    <w:rsid w:val="00BE6434"/>
    <w:rsid w:val="00BE65D7"/>
    <w:rsid w:val="00BE6735"/>
    <w:rsid w:val="00BE6740"/>
    <w:rsid w:val="00BE67AA"/>
    <w:rsid w:val="00BE6B49"/>
    <w:rsid w:val="00BE6D9D"/>
    <w:rsid w:val="00BE6F68"/>
    <w:rsid w:val="00BE704B"/>
    <w:rsid w:val="00BE719F"/>
    <w:rsid w:val="00BE750B"/>
    <w:rsid w:val="00BE757E"/>
    <w:rsid w:val="00BE75CB"/>
    <w:rsid w:val="00BE7A4B"/>
    <w:rsid w:val="00BE7ADA"/>
    <w:rsid w:val="00BE7BAC"/>
    <w:rsid w:val="00BE7CB6"/>
    <w:rsid w:val="00BE7F5A"/>
    <w:rsid w:val="00BF0015"/>
    <w:rsid w:val="00BF03E2"/>
    <w:rsid w:val="00BF0978"/>
    <w:rsid w:val="00BF0CC3"/>
    <w:rsid w:val="00BF0F4C"/>
    <w:rsid w:val="00BF1336"/>
    <w:rsid w:val="00BF1533"/>
    <w:rsid w:val="00BF1B63"/>
    <w:rsid w:val="00BF1EB2"/>
    <w:rsid w:val="00BF1F35"/>
    <w:rsid w:val="00BF222C"/>
    <w:rsid w:val="00BF26F0"/>
    <w:rsid w:val="00BF2DF9"/>
    <w:rsid w:val="00BF2E9E"/>
    <w:rsid w:val="00BF328A"/>
    <w:rsid w:val="00BF3711"/>
    <w:rsid w:val="00BF37E0"/>
    <w:rsid w:val="00BF3E46"/>
    <w:rsid w:val="00BF3E8C"/>
    <w:rsid w:val="00BF3F4A"/>
    <w:rsid w:val="00BF43A5"/>
    <w:rsid w:val="00BF4478"/>
    <w:rsid w:val="00BF46B5"/>
    <w:rsid w:val="00BF46B7"/>
    <w:rsid w:val="00BF4CB6"/>
    <w:rsid w:val="00BF4F22"/>
    <w:rsid w:val="00BF4FC6"/>
    <w:rsid w:val="00BF50EB"/>
    <w:rsid w:val="00BF541B"/>
    <w:rsid w:val="00BF5C1D"/>
    <w:rsid w:val="00BF5F4E"/>
    <w:rsid w:val="00BF6412"/>
    <w:rsid w:val="00BF6635"/>
    <w:rsid w:val="00BF665B"/>
    <w:rsid w:val="00BF6B6A"/>
    <w:rsid w:val="00BF6CF7"/>
    <w:rsid w:val="00BF6D6A"/>
    <w:rsid w:val="00BF7123"/>
    <w:rsid w:val="00BF7244"/>
    <w:rsid w:val="00BF7384"/>
    <w:rsid w:val="00BF76DC"/>
    <w:rsid w:val="00BF775F"/>
    <w:rsid w:val="00BF7A56"/>
    <w:rsid w:val="00BF7E78"/>
    <w:rsid w:val="00BF7F12"/>
    <w:rsid w:val="00C008F5"/>
    <w:rsid w:val="00C00AD6"/>
    <w:rsid w:val="00C00F68"/>
    <w:rsid w:val="00C00FB1"/>
    <w:rsid w:val="00C01211"/>
    <w:rsid w:val="00C01382"/>
    <w:rsid w:val="00C017FB"/>
    <w:rsid w:val="00C01BB7"/>
    <w:rsid w:val="00C01CEC"/>
    <w:rsid w:val="00C021BE"/>
    <w:rsid w:val="00C025C8"/>
    <w:rsid w:val="00C02840"/>
    <w:rsid w:val="00C028FA"/>
    <w:rsid w:val="00C02D6B"/>
    <w:rsid w:val="00C02E95"/>
    <w:rsid w:val="00C02EE3"/>
    <w:rsid w:val="00C03034"/>
    <w:rsid w:val="00C0303F"/>
    <w:rsid w:val="00C031E2"/>
    <w:rsid w:val="00C03243"/>
    <w:rsid w:val="00C0326D"/>
    <w:rsid w:val="00C0378F"/>
    <w:rsid w:val="00C03AC9"/>
    <w:rsid w:val="00C03B9B"/>
    <w:rsid w:val="00C03F7D"/>
    <w:rsid w:val="00C03FD1"/>
    <w:rsid w:val="00C047C4"/>
    <w:rsid w:val="00C0490D"/>
    <w:rsid w:val="00C04C1C"/>
    <w:rsid w:val="00C04DF3"/>
    <w:rsid w:val="00C04E10"/>
    <w:rsid w:val="00C050C1"/>
    <w:rsid w:val="00C0523A"/>
    <w:rsid w:val="00C05971"/>
    <w:rsid w:val="00C05A9C"/>
    <w:rsid w:val="00C05AD5"/>
    <w:rsid w:val="00C05CE0"/>
    <w:rsid w:val="00C05DF8"/>
    <w:rsid w:val="00C06129"/>
    <w:rsid w:val="00C0633B"/>
    <w:rsid w:val="00C06446"/>
    <w:rsid w:val="00C064C6"/>
    <w:rsid w:val="00C0650D"/>
    <w:rsid w:val="00C065EA"/>
    <w:rsid w:val="00C066E0"/>
    <w:rsid w:val="00C06BA6"/>
    <w:rsid w:val="00C06E32"/>
    <w:rsid w:val="00C06F2A"/>
    <w:rsid w:val="00C06FE1"/>
    <w:rsid w:val="00C078DF"/>
    <w:rsid w:val="00C07AA8"/>
    <w:rsid w:val="00C07B22"/>
    <w:rsid w:val="00C07B23"/>
    <w:rsid w:val="00C07D50"/>
    <w:rsid w:val="00C07DB9"/>
    <w:rsid w:val="00C103F6"/>
    <w:rsid w:val="00C1051A"/>
    <w:rsid w:val="00C106AB"/>
    <w:rsid w:val="00C107AC"/>
    <w:rsid w:val="00C10DFE"/>
    <w:rsid w:val="00C10FC7"/>
    <w:rsid w:val="00C1104E"/>
    <w:rsid w:val="00C11079"/>
    <w:rsid w:val="00C113C0"/>
    <w:rsid w:val="00C11497"/>
    <w:rsid w:val="00C1185E"/>
    <w:rsid w:val="00C1199B"/>
    <w:rsid w:val="00C11CCF"/>
    <w:rsid w:val="00C11D58"/>
    <w:rsid w:val="00C11D90"/>
    <w:rsid w:val="00C11E7E"/>
    <w:rsid w:val="00C121DF"/>
    <w:rsid w:val="00C1222B"/>
    <w:rsid w:val="00C128C4"/>
    <w:rsid w:val="00C128CB"/>
    <w:rsid w:val="00C12C7D"/>
    <w:rsid w:val="00C12DF3"/>
    <w:rsid w:val="00C12E5C"/>
    <w:rsid w:val="00C1302A"/>
    <w:rsid w:val="00C1306C"/>
    <w:rsid w:val="00C13A62"/>
    <w:rsid w:val="00C14044"/>
    <w:rsid w:val="00C1424D"/>
    <w:rsid w:val="00C144B0"/>
    <w:rsid w:val="00C1469B"/>
    <w:rsid w:val="00C14E87"/>
    <w:rsid w:val="00C1519B"/>
    <w:rsid w:val="00C151AA"/>
    <w:rsid w:val="00C15426"/>
    <w:rsid w:val="00C15B68"/>
    <w:rsid w:val="00C15DC1"/>
    <w:rsid w:val="00C1625E"/>
    <w:rsid w:val="00C1676C"/>
    <w:rsid w:val="00C16AD7"/>
    <w:rsid w:val="00C16B5D"/>
    <w:rsid w:val="00C16CF5"/>
    <w:rsid w:val="00C16E07"/>
    <w:rsid w:val="00C17346"/>
    <w:rsid w:val="00C174DC"/>
    <w:rsid w:val="00C17505"/>
    <w:rsid w:val="00C1755A"/>
    <w:rsid w:val="00C17744"/>
    <w:rsid w:val="00C178A4"/>
    <w:rsid w:val="00C17E07"/>
    <w:rsid w:val="00C207ED"/>
    <w:rsid w:val="00C20C65"/>
    <w:rsid w:val="00C20E55"/>
    <w:rsid w:val="00C20F93"/>
    <w:rsid w:val="00C21040"/>
    <w:rsid w:val="00C211B7"/>
    <w:rsid w:val="00C21404"/>
    <w:rsid w:val="00C218FE"/>
    <w:rsid w:val="00C21A12"/>
    <w:rsid w:val="00C21A24"/>
    <w:rsid w:val="00C21BC3"/>
    <w:rsid w:val="00C21FB0"/>
    <w:rsid w:val="00C22083"/>
    <w:rsid w:val="00C220A7"/>
    <w:rsid w:val="00C223AA"/>
    <w:rsid w:val="00C2249C"/>
    <w:rsid w:val="00C227F3"/>
    <w:rsid w:val="00C22D5E"/>
    <w:rsid w:val="00C22EE6"/>
    <w:rsid w:val="00C23070"/>
    <w:rsid w:val="00C230B5"/>
    <w:rsid w:val="00C2321B"/>
    <w:rsid w:val="00C237CF"/>
    <w:rsid w:val="00C237EA"/>
    <w:rsid w:val="00C23951"/>
    <w:rsid w:val="00C23D40"/>
    <w:rsid w:val="00C23FDA"/>
    <w:rsid w:val="00C24100"/>
    <w:rsid w:val="00C241B7"/>
    <w:rsid w:val="00C24388"/>
    <w:rsid w:val="00C24574"/>
    <w:rsid w:val="00C254B1"/>
    <w:rsid w:val="00C25751"/>
    <w:rsid w:val="00C25C88"/>
    <w:rsid w:val="00C25E57"/>
    <w:rsid w:val="00C260E6"/>
    <w:rsid w:val="00C261BC"/>
    <w:rsid w:val="00C26BF0"/>
    <w:rsid w:val="00C26CCA"/>
    <w:rsid w:val="00C27835"/>
    <w:rsid w:val="00C27971"/>
    <w:rsid w:val="00C27A1F"/>
    <w:rsid w:val="00C27FC9"/>
    <w:rsid w:val="00C30088"/>
    <w:rsid w:val="00C30501"/>
    <w:rsid w:val="00C30615"/>
    <w:rsid w:val="00C3088B"/>
    <w:rsid w:val="00C30904"/>
    <w:rsid w:val="00C30AB0"/>
    <w:rsid w:val="00C30F46"/>
    <w:rsid w:val="00C313BC"/>
    <w:rsid w:val="00C315A0"/>
    <w:rsid w:val="00C31ACC"/>
    <w:rsid w:val="00C32183"/>
    <w:rsid w:val="00C32184"/>
    <w:rsid w:val="00C3237F"/>
    <w:rsid w:val="00C324E2"/>
    <w:rsid w:val="00C32672"/>
    <w:rsid w:val="00C32C6C"/>
    <w:rsid w:val="00C32CA8"/>
    <w:rsid w:val="00C32CFF"/>
    <w:rsid w:val="00C33AB5"/>
    <w:rsid w:val="00C33B01"/>
    <w:rsid w:val="00C33C13"/>
    <w:rsid w:val="00C343EA"/>
    <w:rsid w:val="00C345CF"/>
    <w:rsid w:val="00C348F3"/>
    <w:rsid w:val="00C34A4E"/>
    <w:rsid w:val="00C351CA"/>
    <w:rsid w:val="00C3529D"/>
    <w:rsid w:val="00C35520"/>
    <w:rsid w:val="00C3582D"/>
    <w:rsid w:val="00C35B42"/>
    <w:rsid w:val="00C361C4"/>
    <w:rsid w:val="00C36330"/>
    <w:rsid w:val="00C36647"/>
    <w:rsid w:val="00C3684E"/>
    <w:rsid w:val="00C36C80"/>
    <w:rsid w:val="00C36E07"/>
    <w:rsid w:val="00C36FAE"/>
    <w:rsid w:val="00C3710D"/>
    <w:rsid w:val="00C3730C"/>
    <w:rsid w:val="00C3768C"/>
    <w:rsid w:val="00C3774D"/>
    <w:rsid w:val="00C379CB"/>
    <w:rsid w:val="00C37B4E"/>
    <w:rsid w:val="00C40884"/>
    <w:rsid w:val="00C40B5B"/>
    <w:rsid w:val="00C40E69"/>
    <w:rsid w:val="00C413CE"/>
    <w:rsid w:val="00C41962"/>
    <w:rsid w:val="00C41B46"/>
    <w:rsid w:val="00C41CC6"/>
    <w:rsid w:val="00C41FE4"/>
    <w:rsid w:val="00C4243E"/>
    <w:rsid w:val="00C42ABC"/>
    <w:rsid w:val="00C42F3A"/>
    <w:rsid w:val="00C43349"/>
    <w:rsid w:val="00C43540"/>
    <w:rsid w:val="00C43777"/>
    <w:rsid w:val="00C43E1C"/>
    <w:rsid w:val="00C43FC7"/>
    <w:rsid w:val="00C44137"/>
    <w:rsid w:val="00C441B6"/>
    <w:rsid w:val="00C44AF8"/>
    <w:rsid w:val="00C44BCD"/>
    <w:rsid w:val="00C44C93"/>
    <w:rsid w:val="00C44DB7"/>
    <w:rsid w:val="00C45251"/>
    <w:rsid w:val="00C4534E"/>
    <w:rsid w:val="00C45541"/>
    <w:rsid w:val="00C455DB"/>
    <w:rsid w:val="00C45A47"/>
    <w:rsid w:val="00C45B90"/>
    <w:rsid w:val="00C45CB8"/>
    <w:rsid w:val="00C45CBD"/>
    <w:rsid w:val="00C45D72"/>
    <w:rsid w:val="00C46073"/>
    <w:rsid w:val="00C461B5"/>
    <w:rsid w:val="00C465BB"/>
    <w:rsid w:val="00C46699"/>
    <w:rsid w:val="00C4678D"/>
    <w:rsid w:val="00C46ECB"/>
    <w:rsid w:val="00C477AE"/>
    <w:rsid w:val="00C47821"/>
    <w:rsid w:val="00C478D9"/>
    <w:rsid w:val="00C47AC3"/>
    <w:rsid w:val="00C47BB4"/>
    <w:rsid w:val="00C47D13"/>
    <w:rsid w:val="00C47DD7"/>
    <w:rsid w:val="00C507D2"/>
    <w:rsid w:val="00C5110D"/>
    <w:rsid w:val="00C51607"/>
    <w:rsid w:val="00C51950"/>
    <w:rsid w:val="00C51A6C"/>
    <w:rsid w:val="00C51B72"/>
    <w:rsid w:val="00C51EB2"/>
    <w:rsid w:val="00C5233A"/>
    <w:rsid w:val="00C5235C"/>
    <w:rsid w:val="00C5285D"/>
    <w:rsid w:val="00C528B7"/>
    <w:rsid w:val="00C52D87"/>
    <w:rsid w:val="00C5347A"/>
    <w:rsid w:val="00C537C0"/>
    <w:rsid w:val="00C53A90"/>
    <w:rsid w:val="00C53C70"/>
    <w:rsid w:val="00C54AEE"/>
    <w:rsid w:val="00C54C49"/>
    <w:rsid w:val="00C55262"/>
    <w:rsid w:val="00C552A4"/>
    <w:rsid w:val="00C55569"/>
    <w:rsid w:val="00C55697"/>
    <w:rsid w:val="00C55F31"/>
    <w:rsid w:val="00C55F62"/>
    <w:rsid w:val="00C562D2"/>
    <w:rsid w:val="00C56360"/>
    <w:rsid w:val="00C5660D"/>
    <w:rsid w:val="00C566B2"/>
    <w:rsid w:val="00C56B5F"/>
    <w:rsid w:val="00C56FD8"/>
    <w:rsid w:val="00C57369"/>
    <w:rsid w:val="00C573F3"/>
    <w:rsid w:val="00C5754B"/>
    <w:rsid w:val="00C577EB"/>
    <w:rsid w:val="00C5782E"/>
    <w:rsid w:val="00C57914"/>
    <w:rsid w:val="00C57B90"/>
    <w:rsid w:val="00C57B93"/>
    <w:rsid w:val="00C6037C"/>
    <w:rsid w:val="00C60FE4"/>
    <w:rsid w:val="00C610FC"/>
    <w:rsid w:val="00C61236"/>
    <w:rsid w:val="00C614FB"/>
    <w:rsid w:val="00C6151D"/>
    <w:rsid w:val="00C6173E"/>
    <w:rsid w:val="00C618D1"/>
    <w:rsid w:val="00C61EA9"/>
    <w:rsid w:val="00C62CBD"/>
    <w:rsid w:val="00C62E4F"/>
    <w:rsid w:val="00C62E50"/>
    <w:rsid w:val="00C62EBC"/>
    <w:rsid w:val="00C63BFD"/>
    <w:rsid w:val="00C63C1D"/>
    <w:rsid w:val="00C63EBA"/>
    <w:rsid w:val="00C643BD"/>
    <w:rsid w:val="00C648DB"/>
    <w:rsid w:val="00C64B0F"/>
    <w:rsid w:val="00C64E39"/>
    <w:rsid w:val="00C650E2"/>
    <w:rsid w:val="00C65445"/>
    <w:rsid w:val="00C65514"/>
    <w:rsid w:val="00C65F4A"/>
    <w:rsid w:val="00C6620D"/>
    <w:rsid w:val="00C662C3"/>
    <w:rsid w:val="00C66323"/>
    <w:rsid w:val="00C66389"/>
    <w:rsid w:val="00C66600"/>
    <w:rsid w:val="00C66609"/>
    <w:rsid w:val="00C66A05"/>
    <w:rsid w:val="00C66D9E"/>
    <w:rsid w:val="00C66DBC"/>
    <w:rsid w:val="00C66E23"/>
    <w:rsid w:val="00C6747F"/>
    <w:rsid w:val="00C675F9"/>
    <w:rsid w:val="00C67751"/>
    <w:rsid w:val="00C67DB8"/>
    <w:rsid w:val="00C7018C"/>
    <w:rsid w:val="00C7044A"/>
    <w:rsid w:val="00C7045A"/>
    <w:rsid w:val="00C707B3"/>
    <w:rsid w:val="00C7118F"/>
    <w:rsid w:val="00C711F3"/>
    <w:rsid w:val="00C7127E"/>
    <w:rsid w:val="00C7141D"/>
    <w:rsid w:val="00C717EF"/>
    <w:rsid w:val="00C71B93"/>
    <w:rsid w:val="00C71F18"/>
    <w:rsid w:val="00C720C2"/>
    <w:rsid w:val="00C722A7"/>
    <w:rsid w:val="00C7231D"/>
    <w:rsid w:val="00C72549"/>
    <w:rsid w:val="00C726BF"/>
    <w:rsid w:val="00C7284F"/>
    <w:rsid w:val="00C72A1C"/>
    <w:rsid w:val="00C72D9C"/>
    <w:rsid w:val="00C72E58"/>
    <w:rsid w:val="00C73092"/>
    <w:rsid w:val="00C73160"/>
    <w:rsid w:val="00C73305"/>
    <w:rsid w:val="00C7349E"/>
    <w:rsid w:val="00C73662"/>
    <w:rsid w:val="00C73B65"/>
    <w:rsid w:val="00C73B9E"/>
    <w:rsid w:val="00C73BA6"/>
    <w:rsid w:val="00C73ED7"/>
    <w:rsid w:val="00C73F41"/>
    <w:rsid w:val="00C73FA1"/>
    <w:rsid w:val="00C73FD2"/>
    <w:rsid w:val="00C744F2"/>
    <w:rsid w:val="00C74633"/>
    <w:rsid w:val="00C74898"/>
    <w:rsid w:val="00C74C43"/>
    <w:rsid w:val="00C74C5B"/>
    <w:rsid w:val="00C74DAE"/>
    <w:rsid w:val="00C74E7C"/>
    <w:rsid w:val="00C750C9"/>
    <w:rsid w:val="00C75270"/>
    <w:rsid w:val="00C75658"/>
    <w:rsid w:val="00C7589D"/>
    <w:rsid w:val="00C758AF"/>
    <w:rsid w:val="00C75969"/>
    <w:rsid w:val="00C75A9A"/>
    <w:rsid w:val="00C75B45"/>
    <w:rsid w:val="00C76110"/>
    <w:rsid w:val="00C76536"/>
    <w:rsid w:val="00C76759"/>
    <w:rsid w:val="00C76AA0"/>
    <w:rsid w:val="00C76C79"/>
    <w:rsid w:val="00C76CFE"/>
    <w:rsid w:val="00C77387"/>
    <w:rsid w:val="00C774D6"/>
    <w:rsid w:val="00C77735"/>
    <w:rsid w:val="00C77A44"/>
    <w:rsid w:val="00C80002"/>
    <w:rsid w:val="00C80F0D"/>
    <w:rsid w:val="00C810EE"/>
    <w:rsid w:val="00C8119D"/>
    <w:rsid w:val="00C81972"/>
    <w:rsid w:val="00C81ACC"/>
    <w:rsid w:val="00C81B0C"/>
    <w:rsid w:val="00C82053"/>
    <w:rsid w:val="00C82104"/>
    <w:rsid w:val="00C82179"/>
    <w:rsid w:val="00C827F7"/>
    <w:rsid w:val="00C82C3E"/>
    <w:rsid w:val="00C82D7D"/>
    <w:rsid w:val="00C82F60"/>
    <w:rsid w:val="00C833A3"/>
    <w:rsid w:val="00C8346C"/>
    <w:rsid w:val="00C835AB"/>
    <w:rsid w:val="00C83787"/>
    <w:rsid w:val="00C83C72"/>
    <w:rsid w:val="00C8429A"/>
    <w:rsid w:val="00C846E3"/>
    <w:rsid w:val="00C847F5"/>
    <w:rsid w:val="00C84D49"/>
    <w:rsid w:val="00C84F29"/>
    <w:rsid w:val="00C850DC"/>
    <w:rsid w:val="00C852B1"/>
    <w:rsid w:val="00C853FE"/>
    <w:rsid w:val="00C85763"/>
    <w:rsid w:val="00C8592E"/>
    <w:rsid w:val="00C85A1F"/>
    <w:rsid w:val="00C85A65"/>
    <w:rsid w:val="00C861E5"/>
    <w:rsid w:val="00C863C6"/>
    <w:rsid w:val="00C86892"/>
    <w:rsid w:val="00C868F9"/>
    <w:rsid w:val="00C86D35"/>
    <w:rsid w:val="00C86D73"/>
    <w:rsid w:val="00C87672"/>
    <w:rsid w:val="00C877DE"/>
    <w:rsid w:val="00C8783C"/>
    <w:rsid w:val="00C878D0"/>
    <w:rsid w:val="00C87A37"/>
    <w:rsid w:val="00C87BBE"/>
    <w:rsid w:val="00C87C90"/>
    <w:rsid w:val="00C87D69"/>
    <w:rsid w:val="00C87DE6"/>
    <w:rsid w:val="00C87F73"/>
    <w:rsid w:val="00C90659"/>
    <w:rsid w:val="00C90B16"/>
    <w:rsid w:val="00C90B94"/>
    <w:rsid w:val="00C90CC0"/>
    <w:rsid w:val="00C90CC6"/>
    <w:rsid w:val="00C90F0B"/>
    <w:rsid w:val="00C9103C"/>
    <w:rsid w:val="00C91248"/>
    <w:rsid w:val="00C915A1"/>
    <w:rsid w:val="00C915BD"/>
    <w:rsid w:val="00C916C9"/>
    <w:rsid w:val="00C91C7B"/>
    <w:rsid w:val="00C91DCD"/>
    <w:rsid w:val="00C91FA7"/>
    <w:rsid w:val="00C9230D"/>
    <w:rsid w:val="00C92677"/>
    <w:rsid w:val="00C92BAE"/>
    <w:rsid w:val="00C9327E"/>
    <w:rsid w:val="00C9396D"/>
    <w:rsid w:val="00C93A85"/>
    <w:rsid w:val="00C93B86"/>
    <w:rsid w:val="00C93FD9"/>
    <w:rsid w:val="00C94292"/>
    <w:rsid w:val="00C942D5"/>
    <w:rsid w:val="00C943BF"/>
    <w:rsid w:val="00C9473D"/>
    <w:rsid w:val="00C94774"/>
    <w:rsid w:val="00C94F61"/>
    <w:rsid w:val="00C955DD"/>
    <w:rsid w:val="00C95CBB"/>
    <w:rsid w:val="00C95E81"/>
    <w:rsid w:val="00C968DA"/>
    <w:rsid w:val="00C9729C"/>
    <w:rsid w:val="00C97390"/>
    <w:rsid w:val="00C974B6"/>
    <w:rsid w:val="00C979AF"/>
    <w:rsid w:val="00C97A3B"/>
    <w:rsid w:val="00CA003B"/>
    <w:rsid w:val="00CA0314"/>
    <w:rsid w:val="00CA057E"/>
    <w:rsid w:val="00CA10AD"/>
    <w:rsid w:val="00CA10C7"/>
    <w:rsid w:val="00CA10F7"/>
    <w:rsid w:val="00CA1198"/>
    <w:rsid w:val="00CA13D6"/>
    <w:rsid w:val="00CA155F"/>
    <w:rsid w:val="00CA1604"/>
    <w:rsid w:val="00CA1714"/>
    <w:rsid w:val="00CA1806"/>
    <w:rsid w:val="00CA1830"/>
    <w:rsid w:val="00CA1890"/>
    <w:rsid w:val="00CA19C1"/>
    <w:rsid w:val="00CA1F9F"/>
    <w:rsid w:val="00CA21C6"/>
    <w:rsid w:val="00CA22F2"/>
    <w:rsid w:val="00CA2724"/>
    <w:rsid w:val="00CA2817"/>
    <w:rsid w:val="00CA3030"/>
    <w:rsid w:val="00CA3540"/>
    <w:rsid w:val="00CA358C"/>
    <w:rsid w:val="00CA3696"/>
    <w:rsid w:val="00CA36AE"/>
    <w:rsid w:val="00CA3790"/>
    <w:rsid w:val="00CA39DE"/>
    <w:rsid w:val="00CA3AD2"/>
    <w:rsid w:val="00CA3B9D"/>
    <w:rsid w:val="00CA3C1D"/>
    <w:rsid w:val="00CA3C2D"/>
    <w:rsid w:val="00CA3CE7"/>
    <w:rsid w:val="00CA415F"/>
    <w:rsid w:val="00CA4A08"/>
    <w:rsid w:val="00CA4E06"/>
    <w:rsid w:val="00CA4EDD"/>
    <w:rsid w:val="00CA54E0"/>
    <w:rsid w:val="00CA55C0"/>
    <w:rsid w:val="00CA577E"/>
    <w:rsid w:val="00CA5F65"/>
    <w:rsid w:val="00CA5FAC"/>
    <w:rsid w:val="00CA64C9"/>
    <w:rsid w:val="00CA6EBD"/>
    <w:rsid w:val="00CA7036"/>
    <w:rsid w:val="00CA74A4"/>
    <w:rsid w:val="00CA7D15"/>
    <w:rsid w:val="00CB000E"/>
    <w:rsid w:val="00CB0799"/>
    <w:rsid w:val="00CB08F9"/>
    <w:rsid w:val="00CB0902"/>
    <w:rsid w:val="00CB0A44"/>
    <w:rsid w:val="00CB14F8"/>
    <w:rsid w:val="00CB1506"/>
    <w:rsid w:val="00CB1538"/>
    <w:rsid w:val="00CB159D"/>
    <w:rsid w:val="00CB16CC"/>
    <w:rsid w:val="00CB1752"/>
    <w:rsid w:val="00CB18BB"/>
    <w:rsid w:val="00CB1D0C"/>
    <w:rsid w:val="00CB1F45"/>
    <w:rsid w:val="00CB2001"/>
    <w:rsid w:val="00CB2142"/>
    <w:rsid w:val="00CB2153"/>
    <w:rsid w:val="00CB2161"/>
    <w:rsid w:val="00CB21AB"/>
    <w:rsid w:val="00CB222F"/>
    <w:rsid w:val="00CB226F"/>
    <w:rsid w:val="00CB274C"/>
    <w:rsid w:val="00CB2779"/>
    <w:rsid w:val="00CB2E48"/>
    <w:rsid w:val="00CB2E78"/>
    <w:rsid w:val="00CB2E7D"/>
    <w:rsid w:val="00CB30E4"/>
    <w:rsid w:val="00CB32FC"/>
    <w:rsid w:val="00CB348B"/>
    <w:rsid w:val="00CB3852"/>
    <w:rsid w:val="00CB3CD2"/>
    <w:rsid w:val="00CB41B0"/>
    <w:rsid w:val="00CB4294"/>
    <w:rsid w:val="00CB4592"/>
    <w:rsid w:val="00CB4A68"/>
    <w:rsid w:val="00CB4B98"/>
    <w:rsid w:val="00CB4EC2"/>
    <w:rsid w:val="00CB4FA4"/>
    <w:rsid w:val="00CB5872"/>
    <w:rsid w:val="00CB642C"/>
    <w:rsid w:val="00CB6949"/>
    <w:rsid w:val="00CB6C4F"/>
    <w:rsid w:val="00CB6DA6"/>
    <w:rsid w:val="00CB71A5"/>
    <w:rsid w:val="00CB75E9"/>
    <w:rsid w:val="00CB7B3F"/>
    <w:rsid w:val="00CB7C53"/>
    <w:rsid w:val="00CB7CFB"/>
    <w:rsid w:val="00CB7D80"/>
    <w:rsid w:val="00CB7E8D"/>
    <w:rsid w:val="00CB7F79"/>
    <w:rsid w:val="00CC0312"/>
    <w:rsid w:val="00CC065E"/>
    <w:rsid w:val="00CC0668"/>
    <w:rsid w:val="00CC077F"/>
    <w:rsid w:val="00CC104A"/>
    <w:rsid w:val="00CC1451"/>
    <w:rsid w:val="00CC1461"/>
    <w:rsid w:val="00CC16C0"/>
    <w:rsid w:val="00CC1ACE"/>
    <w:rsid w:val="00CC1BD2"/>
    <w:rsid w:val="00CC1CB4"/>
    <w:rsid w:val="00CC2053"/>
    <w:rsid w:val="00CC2871"/>
    <w:rsid w:val="00CC30A0"/>
    <w:rsid w:val="00CC3128"/>
    <w:rsid w:val="00CC38F3"/>
    <w:rsid w:val="00CC3C21"/>
    <w:rsid w:val="00CC4027"/>
    <w:rsid w:val="00CC40E7"/>
    <w:rsid w:val="00CC4235"/>
    <w:rsid w:val="00CC453E"/>
    <w:rsid w:val="00CC45AD"/>
    <w:rsid w:val="00CC45B3"/>
    <w:rsid w:val="00CC4621"/>
    <w:rsid w:val="00CC4767"/>
    <w:rsid w:val="00CC47A0"/>
    <w:rsid w:val="00CC4B34"/>
    <w:rsid w:val="00CC4CBB"/>
    <w:rsid w:val="00CC4D3B"/>
    <w:rsid w:val="00CC4D6E"/>
    <w:rsid w:val="00CC521D"/>
    <w:rsid w:val="00CC5236"/>
    <w:rsid w:val="00CC5A44"/>
    <w:rsid w:val="00CC5A6A"/>
    <w:rsid w:val="00CC5F00"/>
    <w:rsid w:val="00CC6080"/>
    <w:rsid w:val="00CC61FD"/>
    <w:rsid w:val="00CC6425"/>
    <w:rsid w:val="00CC64F7"/>
    <w:rsid w:val="00CC7C47"/>
    <w:rsid w:val="00CC7EBC"/>
    <w:rsid w:val="00CD0124"/>
    <w:rsid w:val="00CD03E5"/>
    <w:rsid w:val="00CD0926"/>
    <w:rsid w:val="00CD17E0"/>
    <w:rsid w:val="00CD1881"/>
    <w:rsid w:val="00CD1A7B"/>
    <w:rsid w:val="00CD1C58"/>
    <w:rsid w:val="00CD25D4"/>
    <w:rsid w:val="00CD283E"/>
    <w:rsid w:val="00CD28E1"/>
    <w:rsid w:val="00CD2BD9"/>
    <w:rsid w:val="00CD2FD2"/>
    <w:rsid w:val="00CD3039"/>
    <w:rsid w:val="00CD313E"/>
    <w:rsid w:val="00CD356A"/>
    <w:rsid w:val="00CD3592"/>
    <w:rsid w:val="00CD35BD"/>
    <w:rsid w:val="00CD3CAB"/>
    <w:rsid w:val="00CD3FF2"/>
    <w:rsid w:val="00CD408D"/>
    <w:rsid w:val="00CD4355"/>
    <w:rsid w:val="00CD444C"/>
    <w:rsid w:val="00CD47EF"/>
    <w:rsid w:val="00CD48A9"/>
    <w:rsid w:val="00CD4BBE"/>
    <w:rsid w:val="00CD4D59"/>
    <w:rsid w:val="00CD5011"/>
    <w:rsid w:val="00CD515C"/>
    <w:rsid w:val="00CD52E8"/>
    <w:rsid w:val="00CD5392"/>
    <w:rsid w:val="00CD5548"/>
    <w:rsid w:val="00CD5703"/>
    <w:rsid w:val="00CD597F"/>
    <w:rsid w:val="00CD59E1"/>
    <w:rsid w:val="00CD5CED"/>
    <w:rsid w:val="00CD60C9"/>
    <w:rsid w:val="00CD6290"/>
    <w:rsid w:val="00CD6451"/>
    <w:rsid w:val="00CD655D"/>
    <w:rsid w:val="00CD65BD"/>
    <w:rsid w:val="00CD6620"/>
    <w:rsid w:val="00CD6B54"/>
    <w:rsid w:val="00CD6E8E"/>
    <w:rsid w:val="00CD6FF3"/>
    <w:rsid w:val="00CD7339"/>
    <w:rsid w:val="00CD7343"/>
    <w:rsid w:val="00CD7400"/>
    <w:rsid w:val="00CD76AB"/>
    <w:rsid w:val="00CD7879"/>
    <w:rsid w:val="00CD79C7"/>
    <w:rsid w:val="00CE0151"/>
    <w:rsid w:val="00CE02F7"/>
    <w:rsid w:val="00CE03E7"/>
    <w:rsid w:val="00CE07AE"/>
    <w:rsid w:val="00CE09AE"/>
    <w:rsid w:val="00CE0BE2"/>
    <w:rsid w:val="00CE0DBE"/>
    <w:rsid w:val="00CE0E6A"/>
    <w:rsid w:val="00CE1281"/>
    <w:rsid w:val="00CE1492"/>
    <w:rsid w:val="00CE1D44"/>
    <w:rsid w:val="00CE2529"/>
    <w:rsid w:val="00CE2689"/>
    <w:rsid w:val="00CE27D8"/>
    <w:rsid w:val="00CE2B71"/>
    <w:rsid w:val="00CE3CED"/>
    <w:rsid w:val="00CE4162"/>
    <w:rsid w:val="00CE4236"/>
    <w:rsid w:val="00CE48A4"/>
    <w:rsid w:val="00CE48C4"/>
    <w:rsid w:val="00CE4C87"/>
    <w:rsid w:val="00CE4E5E"/>
    <w:rsid w:val="00CE5671"/>
    <w:rsid w:val="00CE586D"/>
    <w:rsid w:val="00CE593F"/>
    <w:rsid w:val="00CE5973"/>
    <w:rsid w:val="00CE5CD2"/>
    <w:rsid w:val="00CE5D9A"/>
    <w:rsid w:val="00CE5EAB"/>
    <w:rsid w:val="00CE798B"/>
    <w:rsid w:val="00CE7B79"/>
    <w:rsid w:val="00CE7C4B"/>
    <w:rsid w:val="00CE7D55"/>
    <w:rsid w:val="00CF004D"/>
    <w:rsid w:val="00CF064F"/>
    <w:rsid w:val="00CF08DE"/>
    <w:rsid w:val="00CF0AF5"/>
    <w:rsid w:val="00CF0B07"/>
    <w:rsid w:val="00CF0C15"/>
    <w:rsid w:val="00CF0ED9"/>
    <w:rsid w:val="00CF10A0"/>
    <w:rsid w:val="00CF10A1"/>
    <w:rsid w:val="00CF10BC"/>
    <w:rsid w:val="00CF117A"/>
    <w:rsid w:val="00CF13DC"/>
    <w:rsid w:val="00CF13DD"/>
    <w:rsid w:val="00CF1EBC"/>
    <w:rsid w:val="00CF1EC2"/>
    <w:rsid w:val="00CF24A8"/>
    <w:rsid w:val="00CF27C9"/>
    <w:rsid w:val="00CF2819"/>
    <w:rsid w:val="00CF28AD"/>
    <w:rsid w:val="00CF2B36"/>
    <w:rsid w:val="00CF2D51"/>
    <w:rsid w:val="00CF2EC2"/>
    <w:rsid w:val="00CF2F2D"/>
    <w:rsid w:val="00CF317A"/>
    <w:rsid w:val="00CF340C"/>
    <w:rsid w:val="00CF35BC"/>
    <w:rsid w:val="00CF3871"/>
    <w:rsid w:val="00CF396E"/>
    <w:rsid w:val="00CF3EF1"/>
    <w:rsid w:val="00CF3F23"/>
    <w:rsid w:val="00CF40BE"/>
    <w:rsid w:val="00CF4480"/>
    <w:rsid w:val="00CF44A1"/>
    <w:rsid w:val="00CF49B6"/>
    <w:rsid w:val="00CF4E44"/>
    <w:rsid w:val="00CF5477"/>
    <w:rsid w:val="00CF56BB"/>
    <w:rsid w:val="00CF5A19"/>
    <w:rsid w:val="00CF5D0E"/>
    <w:rsid w:val="00CF6029"/>
    <w:rsid w:val="00CF61FE"/>
    <w:rsid w:val="00CF63FB"/>
    <w:rsid w:val="00CF689E"/>
    <w:rsid w:val="00CF6A90"/>
    <w:rsid w:val="00CF6C1A"/>
    <w:rsid w:val="00CF6CFB"/>
    <w:rsid w:val="00CF6D45"/>
    <w:rsid w:val="00CF6EE0"/>
    <w:rsid w:val="00CF71F4"/>
    <w:rsid w:val="00CF73DB"/>
    <w:rsid w:val="00CF7498"/>
    <w:rsid w:val="00CF7566"/>
    <w:rsid w:val="00CF758A"/>
    <w:rsid w:val="00CF7882"/>
    <w:rsid w:val="00CF791B"/>
    <w:rsid w:val="00CF797E"/>
    <w:rsid w:val="00CF7AF9"/>
    <w:rsid w:val="00CF7FDA"/>
    <w:rsid w:val="00D001A4"/>
    <w:rsid w:val="00D002E5"/>
    <w:rsid w:val="00D0035D"/>
    <w:rsid w:val="00D00F7C"/>
    <w:rsid w:val="00D01256"/>
    <w:rsid w:val="00D015CE"/>
    <w:rsid w:val="00D02362"/>
    <w:rsid w:val="00D026C3"/>
    <w:rsid w:val="00D0277B"/>
    <w:rsid w:val="00D028C6"/>
    <w:rsid w:val="00D029FD"/>
    <w:rsid w:val="00D02B1C"/>
    <w:rsid w:val="00D03061"/>
    <w:rsid w:val="00D03891"/>
    <w:rsid w:val="00D039CD"/>
    <w:rsid w:val="00D03BE9"/>
    <w:rsid w:val="00D03DC5"/>
    <w:rsid w:val="00D03E14"/>
    <w:rsid w:val="00D04041"/>
    <w:rsid w:val="00D04106"/>
    <w:rsid w:val="00D04812"/>
    <w:rsid w:val="00D04BE5"/>
    <w:rsid w:val="00D04C13"/>
    <w:rsid w:val="00D04C77"/>
    <w:rsid w:val="00D04FC0"/>
    <w:rsid w:val="00D0519D"/>
    <w:rsid w:val="00D052C7"/>
    <w:rsid w:val="00D05619"/>
    <w:rsid w:val="00D05A90"/>
    <w:rsid w:val="00D05B4A"/>
    <w:rsid w:val="00D05D2E"/>
    <w:rsid w:val="00D0677C"/>
    <w:rsid w:val="00D067EF"/>
    <w:rsid w:val="00D068A8"/>
    <w:rsid w:val="00D06916"/>
    <w:rsid w:val="00D06A75"/>
    <w:rsid w:val="00D06A93"/>
    <w:rsid w:val="00D06ACD"/>
    <w:rsid w:val="00D06B09"/>
    <w:rsid w:val="00D06B58"/>
    <w:rsid w:val="00D06C61"/>
    <w:rsid w:val="00D06EF2"/>
    <w:rsid w:val="00D06FA6"/>
    <w:rsid w:val="00D071E5"/>
    <w:rsid w:val="00D0764F"/>
    <w:rsid w:val="00D078E2"/>
    <w:rsid w:val="00D07BBA"/>
    <w:rsid w:val="00D07BFE"/>
    <w:rsid w:val="00D07E6A"/>
    <w:rsid w:val="00D07ED9"/>
    <w:rsid w:val="00D07EF0"/>
    <w:rsid w:val="00D10315"/>
    <w:rsid w:val="00D10448"/>
    <w:rsid w:val="00D108C3"/>
    <w:rsid w:val="00D10A03"/>
    <w:rsid w:val="00D10B5F"/>
    <w:rsid w:val="00D10D39"/>
    <w:rsid w:val="00D117BF"/>
    <w:rsid w:val="00D11801"/>
    <w:rsid w:val="00D11841"/>
    <w:rsid w:val="00D11A98"/>
    <w:rsid w:val="00D11AE5"/>
    <w:rsid w:val="00D11E37"/>
    <w:rsid w:val="00D11F4A"/>
    <w:rsid w:val="00D1211B"/>
    <w:rsid w:val="00D12203"/>
    <w:rsid w:val="00D12261"/>
    <w:rsid w:val="00D12670"/>
    <w:rsid w:val="00D12AAD"/>
    <w:rsid w:val="00D12C31"/>
    <w:rsid w:val="00D13144"/>
    <w:rsid w:val="00D13210"/>
    <w:rsid w:val="00D133B7"/>
    <w:rsid w:val="00D13581"/>
    <w:rsid w:val="00D13A07"/>
    <w:rsid w:val="00D13A0D"/>
    <w:rsid w:val="00D141B7"/>
    <w:rsid w:val="00D144F0"/>
    <w:rsid w:val="00D14C6D"/>
    <w:rsid w:val="00D14CB8"/>
    <w:rsid w:val="00D14FC6"/>
    <w:rsid w:val="00D1506D"/>
    <w:rsid w:val="00D15188"/>
    <w:rsid w:val="00D15A13"/>
    <w:rsid w:val="00D15B40"/>
    <w:rsid w:val="00D15C46"/>
    <w:rsid w:val="00D161BD"/>
    <w:rsid w:val="00D1667D"/>
    <w:rsid w:val="00D1685E"/>
    <w:rsid w:val="00D168F7"/>
    <w:rsid w:val="00D1694E"/>
    <w:rsid w:val="00D16AE7"/>
    <w:rsid w:val="00D17363"/>
    <w:rsid w:val="00D17671"/>
    <w:rsid w:val="00D178D5"/>
    <w:rsid w:val="00D17902"/>
    <w:rsid w:val="00D17D15"/>
    <w:rsid w:val="00D17D74"/>
    <w:rsid w:val="00D17DD0"/>
    <w:rsid w:val="00D17ED1"/>
    <w:rsid w:val="00D20299"/>
    <w:rsid w:val="00D202BB"/>
    <w:rsid w:val="00D20680"/>
    <w:rsid w:val="00D20800"/>
    <w:rsid w:val="00D20BC1"/>
    <w:rsid w:val="00D21124"/>
    <w:rsid w:val="00D211E7"/>
    <w:rsid w:val="00D21332"/>
    <w:rsid w:val="00D213C9"/>
    <w:rsid w:val="00D2189A"/>
    <w:rsid w:val="00D21BF3"/>
    <w:rsid w:val="00D21FEB"/>
    <w:rsid w:val="00D225D5"/>
    <w:rsid w:val="00D22AA2"/>
    <w:rsid w:val="00D23146"/>
    <w:rsid w:val="00D2355B"/>
    <w:rsid w:val="00D23B9C"/>
    <w:rsid w:val="00D23CAA"/>
    <w:rsid w:val="00D241E3"/>
    <w:rsid w:val="00D241F8"/>
    <w:rsid w:val="00D24732"/>
    <w:rsid w:val="00D247CA"/>
    <w:rsid w:val="00D248B9"/>
    <w:rsid w:val="00D248F4"/>
    <w:rsid w:val="00D24A67"/>
    <w:rsid w:val="00D24B47"/>
    <w:rsid w:val="00D24CF4"/>
    <w:rsid w:val="00D25317"/>
    <w:rsid w:val="00D2545B"/>
    <w:rsid w:val="00D25575"/>
    <w:rsid w:val="00D25695"/>
    <w:rsid w:val="00D259A2"/>
    <w:rsid w:val="00D259B4"/>
    <w:rsid w:val="00D25D6F"/>
    <w:rsid w:val="00D2611B"/>
    <w:rsid w:val="00D2663F"/>
    <w:rsid w:val="00D26811"/>
    <w:rsid w:val="00D2681A"/>
    <w:rsid w:val="00D2698E"/>
    <w:rsid w:val="00D26F01"/>
    <w:rsid w:val="00D270D6"/>
    <w:rsid w:val="00D2752F"/>
    <w:rsid w:val="00D275D9"/>
    <w:rsid w:val="00D27D15"/>
    <w:rsid w:val="00D302DA"/>
    <w:rsid w:val="00D30340"/>
    <w:rsid w:val="00D30789"/>
    <w:rsid w:val="00D30A70"/>
    <w:rsid w:val="00D30B2F"/>
    <w:rsid w:val="00D30D07"/>
    <w:rsid w:val="00D30D6B"/>
    <w:rsid w:val="00D31200"/>
    <w:rsid w:val="00D31314"/>
    <w:rsid w:val="00D317A6"/>
    <w:rsid w:val="00D319F6"/>
    <w:rsid w:val="00D31BC3"/>
    <w:rsid w:val="00D31E0F"/>
    <w:rsid w:val="00D32328"/>
    <w:rsid w:val="00D324EE"/>
    <w:rsid w:val="00D32765"/>
    <w:rsid w:val="00D3297B"/>
    <w:rsid w:val="00D32A30"/>
    <w:rsid w:val="00D32C48"/>
    <w:rsid w:val="00D32FF8"/>
    <w:rsid w:val="00D3315D"/>
    <w:rsid w:val="00D3335A"/>
    <w:rsid w:val="00D335CA"/>
    <w:rsid w:val="00D33879"/>
    <w:rsid w:val="00D339A7"/>
    <w:rsid w:val="00D33ED0"/>
    <w:rsid w:val="00D33F4A"/>
    <w:rsid w:val="00D34043"/>
    <w:rsid w:val="00D34069"/>
    <w:rsid w:val="00D34408"/>
    <w:rsid w:val="00D34603"/>
    <w:rsid w:val="00D346EB"/>
    <w:rsid w:val="00D3486D"/>
    <w:rsid w:val="00D349C2"/>
    <w:rsid w:val="00D34C53"/>
    <w:rsid w:val="00D34CB8"/>
    <w:rsid w:val="00D358AA"/>
    <w:rsid w:val="00D358ED"/>
    <w:rsid w:val="00D360F2"/>
    <w:rsid w:val="00D3637F"/>
    <w:rsid w:val="00D36AB2"/>
    <w:rsid w:val="00D36B1A"/>
    <w:rsid w:val="00D36F54"/>
    <w:rsid w:val="00D373D4"/>
    <w:rsid w:val="00D37B4F"/>
    <w:rsid w:val="00D37BD0"/>
    <w:rsid w:val="00D37CA3"/>
    <w:rsid w:val="00D37D15"/>
    <w:rsid w:val="00D40013"/>
    <w:rsid w:val="00D403FC"/>
    <w:rsid w:val="00D40887"/>
    <w:rsid w:val="00D409D6"/>
    <w:rsid w:val="00D40A37"/>
    <w:rsid w:val="00D40E67"/>
    <w:rsid w:val="00D4106F"/>
    <w:rsid w:val="00D41167"/>
    <w:rsid w:val="00D41689"/>
    <w:rsid w:val="00D41766"/>
    <w:rsid w:val="00D41984"/>
    <w:rsid w:val="00D419FF"/>
    <w:rsid w:val="00D41B4A"/>
    <w:rsid w:val="00D420A7"/>
    <w:rsid w:val="00D42125"/>
    <w:rsid w:val="00D42450"/>
    <w:rsid w:val="00D424B4"/>
    <w:rsid w:val="00D42518"/>
    <w:rsid w:val="00D428A5"/>
    <w:rsid w:val="00D42F01"/>
    <w:rsid w:val="00D431C6"/>
    <w:rsid w:val="00D4367D"/>
    <w:rsid w:val="00D436B6"/>
    <w:rsid w:val="00D437A5"/>
    <w:rsid w:val="00D43989"/>
    <w:rsid w:val="00D43AD3"/>
    <w:rsid w:val="00D43B86"/>
    <w:rsid w:val="00D43B9C"/>
    <w:rsid w:val="00D43F28"/>
    <w:rsid w:val="00D43F4F"/>
    <w:rsid w:val="00D4409E"/>
    <w:rsid w:val="00D44253"/>
    <w:rsid w:val="00D44622"/>
    <w:rsid w:val="00D44860"/>
    <w:rsid w:val="00D44964"/>
    <w:rsid w:val="00D44B0F"/>
    <w:rsid w:val="00D44C1C"/>
    <w:rsid w:val="00D44C8D"/>
    <w:rsid w:val="00D44D76"/>
    <w:rsid w:val="00D44E5C"/>
    <w:rsid w:val="00D44F9E"/>
    <w:rsid w:val="00D45012"/>
    <w:rsid w:val="00D45192"/>
    <w:rsid w:val="00D456F0"/>
    <w:rsid w:val="00D45A7E"/>
    <w:rsid w:val="00D45FFD"/>
    <w:rsid w:val="00D460C8"/>
    <w:rsid w:val="00D46243"/>
    <w:rsid w:val="00D4629F"/>
    <w:rsid w:val="00D463E6"/>
    <w:rsid w:val="00D46D73"/>
    <w:rsid w:val="00D46E7B"/>
    <w:rsid w:val="00D470B4"/>
    <w:rsid w:val="00D47518"/>
    <w:rsid w:val="00D47709"/>
    <w:rsid w:val="00D47979"/>
    <w:rsid w:val="00D47DBD"/>
    <w:rsid w:val="00D47E36"/>
    <w:rsid w:val="00D509F8"/>
    <w:rsid w:val="00D50A02"/>
    <w:rsid w:val="00D50B51"/>
    <w:rsid w:val="00D50E9B"/>
    <w:rsid w:val="00D51123"/>
    <w:rsid w:val="00D51214"/>
    <w:rsid w:val="00D5157C"/>
    <w:rsid w:val="00D5197B"/>
    <w:rsid w:val="00D51B8A"/>
    <w:rsid w:val="00D51E0B"/>
    <w:rsid w:val="00D5213E"/>
    <w:rsid w:val="00D52361"/>
    <w:rsid w:val="00D5284C"/>
    <w:rsid w:val="00D5289E"/>
    <w:rsid w:val="00D528E6"/>
    <w:rsid w:val="00D52A41"/>
    <w:rsid w:val="00D52B5B"/>
    <w:rsid w:val="00D52D17"/>
    <w:rsid w:val="00D53288"/>
    <w:rsid w:val="00D5398A"/>
    <w:rsid w:val="00D53B7C"/>
    <w:rsid w:val="00D53E14"/>
    <w:rsid w:val="00D542B3"/>
    <w:rsid w:val="00D555B9"/>
    <w:rsid w:val="00D556F8"/>
    <w:rsid w:val="00D55905"/>
    <w:rsid w:val="00D5591D"/>
    <w:rsid w:val="00D55BAF"/>
    <w:rsid w:val="00D55FBE"/>
    <w:rsid w:val="00D5614E"/>
    <w:rsid w:val="00D56268"/>
    <w:rsid w:val="00D562CC"/>
    <w:rsid w:val="00D563F5"/>
    <w:rsid w:val="00D56995"/>
    <w:rsid w:val="00D56A54"/>
    <w:rsid w:val="00D56B02"/>
    <w:rsid w:val="00D56BDB"/>
    <w:rsid w:val="00D56D3A"/>
    <w:rsid w:val="00D56E32"/>
    <w:rsid w:val="00D57505"/>
    <w:rsid w:val="00D576DE"/>
    <w:rsid w:val="00D57810"/>
    <w:rsid w:val="00D57A5C"/>
    <w:rsid w:val="00D57F45"/>
    <w:rsid w:val="00D60019"/>
    <w:rsid w:val="00D6012F"/>
    <w:rsid w:val="00D6028D"/>
    <w:rsid w:val="00D6053F"/>
    <w:rsid w:val="00D60587"/>
    <w:rsid w:val="00D60884"/>
    <w:rsid w:val="00D60980"/>
    <w:rsid w:val="00D60B3E"/>
    <w:rsid w:val="00D60BEF"/>
    <w:rsid w:val="00D60F8D"/>
    <w:rsid w:val="00D61351"/>
    <w:rsid w:val="00D61411"/>
    <w:rsid w:val="00D614C1"/>
    <w:rsid w:val="00D61816"/>
    <w:rsid w:val="00D61D61"/>
    <w:rsid w:val="00D61E2D"/>
    <w:rsid w:val="00D61FF7"/>
    <w:rsid w:val="00D62179"/>
    <w:rsid w:val="00D621C1"/>
    <w:rsid w:val="00D621C7"/>
    <w:rsid w:val="00D623A7"/>
    <w:rsid w:val="00D62920"/>
    <w:rsid w:val="00D62A48"/>
    <w:rsid w:val="00D62CFF"/>
    <w:rsid w:val="00D62F6C"/>
    <w:rsid w:val="00D63A6D"/>
    <w:rsid w:val="00D63FD9"/>
    <w:rsid w:val="00D64237"/>
    <w:rsid w:val="00D6450C"/>
    <w:rsid w:val="00D6479F"/>
    <w:rsid w:val="00D64C2D"/>
    <w:rsid w:val="00D65433"/>
    <w:rsid w:val="00D65619"/>
    <w:rsid w:val="00D65A5F"/>
    <w:rsid w:val="00D65A8F"/>
    <w:rsid w:val="00D65AB0"/>
    <w:rsid w:val="00D65ACA"/>
    <w:rsid w:val="00D66434"/>
    <w:rsid w:val="00D665FA"/>
    <w:rsid w:val="00D667B7"/>
    <w:rsid w:val="00D667EE"/>
    <w:rsid w:val="00D67518"/>
    <w:rsid w:val="00D67FEC"/>
    <w:rsid w:val="00D70047"/>
    <w:rsid w:val="00D70079"/>
    <w:rsid w:val="00D700B7"/>
    <w:rsid w:val="00D70332"/>
    <w:rsid w:val="00D70814"/>
    <w:rsid w:val="00D70D02"/>
    <w:rsid w:val="00D70E68"/>
    <w:rsid w:val="00D71061"/>
    <w:rsid w:val="00D7118E"/>
    <w:rsid w:val="00D7137C"/>
    <w:rsid w:val="00D71594"/>
    <w:rsid w:val="00D715C8"/>
    <w:rsid w:val="00D718A3"/>
    <w:rsid w:val="00D71E2B"/>
    <w:rsid w:val="00D71EC0"/>
    <w:rsid w:val="00D71FD1"/>
    <w:rsid w:val="00D7277D"/>
    <w:rsid w:val="00D728C2"/>
    <w:rsid w:val="00D72B5F"/>
    <w:rsid w:val="00D73740"/>
    <w:rsid w:val="00D73A5A"/>
    <w:rsid w:val="00D73B58"/>
    <w:rsid w:val="00D73B64"/>
    <w:rsid w:val="00D73B9F"/>
    <w:rsid w:val="00D73D8C"/>
    <w:rsid w:val="00D73EBE"/>
    <w:rsid w:val="00D740C6"/>
    <w:rsid w:val="00D7412D"/>
    <w:rsid w:val="00D74798"/>
    <w:rsid w:val="00D74A5D"/>
    <w:rsid w:val="00D74C0F"/>
    <w:rsid w:val="00D75024"/>
    <w:rsid w:val="00D75105"/>
    <w:rsid w:val="00D75114"/>
    <w:rsid w:val="00D75163"/>
    <w:rsid w:val="00D75568"/>
    <w:rsid w:val="00D755C5"/>
    <w:rsid w:val="00D757D7"/>
    <w:rsid w:val="00D75CBE"/>
    <w:rsid w:val="00D75D79"/>
    <w:rsid w:val="00D75EFE"/>
    <w:rsid w:val="00D760F7"/>
    <w:rsid w:val="00D76193"/>
    <w:rsid w:val="00D7653A"/>
    <w:rsid w:val="00D76546"/>
    <w:rsid w:val="00D76CA2"/>
    <w:rsid w:val="00D76CF8"/>
    <w:rsid w:val="00D7722F"/>
    <w:rsid w:val="00D77291"/>
    <w:rsid w:val="00D777C5"/>
    <w:rsid w:val="00D77B5D"/>
    <w:rsid w:val="00D77CA1"/>
    <w:rsid w:val="00D77E8E"/>
    <w:rsid w:val="00D77F69"/>
    <w:rsid w:val="00D80096"/>
    <w:rsid w:val="00D800CA"/>
    <w:rsid w:val="00D803A5"/>
    <w:rsid w:val="00D80B0E"/>
    <w:rsid w:val="00D817F9"/>
    <w:rsid w:val="00D81C9F"/>
    <w:rsid w:val="00D81E2F"/>
    <w:rsid w:val="00D82452"/>
    <w:rsid w:val="00D8283E"/>
    <w:rsid w:val="00D82842"/>
    <w:rsid w:val="00D82A0A"/>
    <w:rsid w:val="00D82ACA"/>
    <w:rsid w:val="00D82AD4"/>
    <w:rsid w:val="00D82D0E"/>
    <w:rsid w:val="00D82D61"/>
    <w:rsid w:val="00D8310A"/>
    <w:rsid w:val="00D8315A"/>
    <w:rsid w:val="00D83589"/>
    <w:rsid w:val="00D838B1"/>
    <w:rsid w:val="00D83B21"/>
    <w:rsid w:val="00D83C53"/>
    <w:rsid w:val="00D83CAD"/>
    <w:rsid w:val="00D83F71"/>
    <w:rsid w:val="00D8431D"/>
    <w:rsid w:val="00D84D90"/>
    <w:rsid w:val="00D84E5F"/>
    <w:rsid w:val="00D84FC5"/>
    <w:rsid w:val="00D85071"/>
    <w:rsid w:val="00D85171"/>
    <w:rsid w:val="00D852BE"/>
    <w:rsid w:val="00D85813"/>
    <w:rsid w:val="00D85AB5"/>
    <w:rsid w:val="00D85DF6"/>
    <w:rsid w:val="00D861BD"/>
    <w:rsid w:val="00D86230"/>
    <w:rsid w:val="00D8627E"/>
    <w:rsid w:val="00D862FF"/>
    <w:rsid w:val="00D8656D"/>
    <w:rsid w:val="00D86778"/>
    <w:rsid w:val="00D868EA"/>
    <w:rsid w:val="00D86EF4"/>
    <w:rsid w:val="00D8703B"/>
    <w:rsid w:val="00D87387"/>
    <w:rsid w:val="00D87518"/>
    <w:rsid w:val="00D87537"/>
    <w:rsid w:val="00D875CB"/>
    <w:rsid w:val="00D87652"/>
    <w:rsid w:val="00D876E6"/>
    <w:rsid w:val="00D8791E"/>
    <w:rsid w:val="00D87BA1"/>
    <w:rsid w:val="00D87DA9"/>
    <w:rsid w:val="00D90077"/>
    <w:rsid w:val="00D90315"/>
    <w:rsid w:val="00D905BA"/>
    <w:rsid w:val="00D906CB"/>
    <w:rsid w:val="00D90AEB"/>
    <w:rsid w:val="00D90BB1"/>
    <w:rsid w:val="00D90E05"/>
    <w:rsid w:val="00D90E54"/>
    <w:rsid w:val="00D90EF5"/>
    <w:rsid w:val="00D90FB1"/>
    <w:rsid w:val="00D90FC6"/>
    <w:rsid w:val="00D91124"/>
    <w:rsid w:val="00D91405"/>
    <w:rsid w:val="00D91532"/>
    <w:rsid w:val="00D91730"/>
    <w:rsid w:val="00D91778"/>
    <w:rsid w:val="00D918F5"/>
    <w:rsid w:val="00D91E43"/>
    <w:rsid w:val="00D922BC"/>
    <w:rsid w:val="00D92532"/>
    <w:rsid w:val="00D92879"/>
    <w:rsid w:val="00D9299C"/>
    <w:rsid w:val="00D92A4D"/>
    <w:rsid w:val="00D936D8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56C"/>
    <w:rsid w:val="00D959D5"/>
    <w:rsid w:val="00D95E6A"/>
    <w:rsid w:val="00D961F6"/>
    <w:rsid w:val="00D9679D"/>
    <w:rsid w:val="00D96833"/>
    <w:rsid w:val="00D96A16"/>
    <w:rsid w:val="00D972FF"/>
    <w:rsid w:val="00D9730C"/>
    <w:rsid w:val="00D9744F"/>
    <w:rsid w:val="00D974A1"/>
    <w:rsid w:val="00D974B4"/>
    <w:rsid w:val="00D976D8"/>
    <w:rsid w:val="00D977FD"/>
    <w:rsid w:val="00D97F0D"/>
    <w:rsid w:val="00DA012C"/>
    <w:rsid w:val="00DA03E1"/>
    <w:rsid w:val="00DA0482"/>
    <w:rsid w:val="00DA0536"/>
    <w:rsid w:val="00DA07ED"/>
    <w:rsid w:val="00DA0AED"/>
    <w:rsid w:val="00DA0C55"/>
    <w:rsid w:val="00DA0FFA"/>
    <w:rsid w:val="00DA127B"/>
    <w:rsid w:val="00DA12D1"/>
    <w:rsid w:val="00DA15DC"/>
    <w:rsid w:val="00DA1B83"/>
    <w:rsid w:val="00DA2471"/>
    <w:rsid w:val="00DA251B"/>
    <w:rsid w:val="00DA2621"/>
    <w:rsid w:val="00DA2638"/>
    <w:rsid w:val="00DA2647"/>
    <w:rsid w:val="00DA2736"/>
    <w:rsid w:val="00DA2A8E"/>
    <w:rsid w:val="00DA2C9A"/>
    <w:rsid w:val="00DA2DB3"/>
    <w:rsid w:val="00DA3206"/>
    <w:rsid w:val="00DA342D"/>
    <w:rsid w:val="00DA35F0"/>
    <w:rsid w:val="00DA39DF"/>
    <w:rsid w:val="00DA3C7B"/>
    <w:rsid w:val="00DA3C83"/>
    <w:rsid w:val="00DA44C7"/>
    <w:rsid w:val="00DA45AE"/>
    <w:rsid w:val="00DA47E5"/>
    <w:rsid w:val="00DA48DD"/>
    <w:rsid w:val="00DA498F"/>
    <w:rsid w:val="00DA4A73"/>
    <w:rsid w:val="00DA4B3A"/>
    <w:rsid w:val="00DA4C1D"/>
    <w:rsid w:val="00DA4E2D"/>
    <w:rsid w:val="00DA4F60"/>
    <w:rsid w:val="00DA4FBD"/>
    <w:rsid w:val="00DA4FD0"/>
    <w:rsid w:val="00DA4FEF"/>
    <w:rsid w:val="00DA5406"/>
    <w:rsid w:val="00DA57C2"/>
    <w:rsid w:val="00DA5C10"/>
    <w:rsid w:val="00DA5C68"/>
    <w:rsid w:val="00DA5F14"/>
    <w:rsid w:val="00DA5F9A"/>
    <w:rsid w:val="00DA6279"/>
    <w:rsid w:val="00DA6B15"/>
    <w:rsid w:val="00DA6BE5"/>
    <w:rsid w:val="00DA6C3C"/>
    <w:rsid w:val="00DA6CEA"/>
    <w:rsid w:val="00DA6E81"/>
    <w:rsid w:val="00DA6F99"/>
    <w:rsid w:val="00DA717C"/>
    <w:rsid w:val="00DA732C"/>
    <w:rsid w:val="00DA7355"/>
    <w:rsid w:val="00DA7383"/>
    <w:rsid w:val="00DA74CC"/>
    <w:rsid w:val="00DA7587"/>
    <w:rsid w:val="00DA7709"/>
    <w:rsid w:val="00DA7BC7"/>
    <w:rsid w:val="00DA7CA3"/>
    <w:rsid w:val="00DA7DEA"/>
    <w:rsid w:val="00DA7E63"/>
    <w:rsid w:val="00DA7ECF"/>
    <w:rsid w:val="00DA7FF0"/>
    <w:rsid w:val="00DB017E"/>
    <w:rsid w:val="00DB0648"/>
    <w:rsid w:val="00DB0FFA"/>
    <w:rsid w:val="00DB11DE"/>
    <w:rsid w:val="00DB13FA"/>
    <w:rsid w:val="00DB150F"/>
    <w:rsid w:val="00DB1BDA"/>
    <w:rsid w:val="00DB1DF3"/>
    <w:rsid w:val="00DB2181"/>
    <w:rsid w:val="00DB268C"/>
    <w:rsid w:val="00DB2CBE"/>
    <w:rsid w:val="00DB2F42"/>
    <w:rsid w:val="00DB3464"/>
    <w:rsid w:val="00DB34BF"/>
    <w:rsid w:val="00DB3C15"/>
    <w:rsid w:val="00DB3C20"/>
    <w:rsid w:val="00DB41EA"/>
    <w:rsid w:val="00DB446A"/>
    <w:rsid w:val="00DB4489"/>
    <w:rsid w:val="00DB449D"/>
    <w:rsid w:val="00DB45B2"/>
    <w:rsid w:val="00DB4B13"/>
    <w:rsid w:val="00DB4CD2"/>
    <w:rsid w:val="00DB4D04"/>
    <w:rsid w:val="00DB5127"/>
    <w:rsid w:val="00DB5208"/>
    <w:rsid w:val="00DB52EF"/>
    <w:rsid w:val="00DB532D"/>
    <w:rsid w:val="00DB5549"/>
    <w:rsid w:val="00DB572B"/>
    <w:rsid w:val="00DB59EE"/>
    <w:rsid w:val="00DB59F0"/>
    <w:rsid w:val="00DB5A7C"/>
    <w:rsid w:val="00DB5B86"/>
    <w:rsid w:val="00DB5C7B"/>
    <w:rsid w:val="00DB5EA6"/>
    <w:rsid w:val="00DB5F0E"/>
    <w:rsid w:val="00DB669E"/>
    <w:rsid w:val="00DB6E2C"/>
    <w:rsid w:val="00DB71E0"/>
    <w:rsid w:val="00DB722A"/>
    <w:rsid w:val="00DB7768"/>
    <w:rsid w:val="00DB77BB"/>
    <w:rsid w:val="00DB7885"/>
    <w:rsid w:val="00DB7A14"/>
    <w:rsid w:val="00DB7E6C"/>
    <w:rsid w:val="00DB7F24"/>
    <w:rsid w:val="00DC007C"/>
    <w:rsid w:val="00DC00B8"/>
    <w:rsid w:val="00DC00C9"/>
    <w:rsid w:val="00DC027B"/>
    <w:rsid w:val="00DC04C3"/>
    <w:rsid w:val="00DC0724"/>
    <w:rsid w:val="00DC0CF8"/>
    <w:rsid w:val="00DC0D01"/>
    <w:rsid w:val="00DC0D12"/>
    <w:rsid w:val="00DC0DE4"/>
    <w:rsid w:val="00DC15E2"/>
    <w:rsid w:val="00DC17FB"/>
    <w:rsid w:val="00DC18CB"/>
    <w:rsid w:val="00DC1906"/>
    <w:rsid w:val="00DC1A0D"/>
    <w:rsid w:val="00DC2784"/>
    <w:rsid w:val="00DC2CA5"/>
    <w:rsid w:val="00DC2D09"/>
    <w:rsid w:val="00DC2F7C"/>
    <w:rsid w:val="00DC3587"/>
    <w:rsid w:val="00DC3A12"/>
    <w:rsid w:val="00DC3CD4"/>
    <w:rsid w:val="00DC3CFB"/>
    <w:rsid w:val="00DC411A"/>
    <w:rsid w:val="00DC4134"/>
    <w:rsid w:val="00DC437D"/>
    <w:rsid w:val="00DC46BF"/>
    <w:rsid w:val="00DC4766"/>
    <w:rsid w:val="00DC488F"/>
    <w:rsid w:val="00DC48C2"/>
    <w:rsid w:val="00DC4D71"/>
    <w:rsid w:val="00DC4F09"/>
    <w:rsid w:val="00DC53A5"/>
    <w:rsid w:val="00DC57CF"/>
    <w:rsid w:val="00DC57E3"/>
    <w:rsid w:val="00DC5B34"/>
    <w:rsid w:val="00DC5C9E"/>
    <w:rsid w:val="00DC5D66"/>
    <w:rsid w:val="00DC6509"/>
    <w:rsid w:val="00DC6869"/>
    <w:rsid w:val="00DC6895"/>
    <w:rsid w:val="00DC6A64"/>
    <w:rsid w:val="00DC6BDF"/>
    <w:rsid w:val="00DC6E67"/>
    <w:rsid w:val="00DC7309"/>
    <w:rsid w:val="00DC7374"/>
    <w:rsid w:val="00DC743E"/>
    <w:rsid w:val="00DC745D"/>
    <w:rsid w:val="00DC7A56"/>
    <w:rsid w:val="00DC7BFC"/>
    <w:rsid w:val="00DD040F"/>
    <w:rsid w:val="00DD0475"/>
    <w:rsid w:val="00DD055F"/>
    <w:rsid w:val="00DD064A"/>
    <w:rsid w:val="00DD0869"/>
    <w:rsid w:val="00DD0A28"/>
    <w:rsid w:val="00DD0D7D"/>
    <w:rsid w:val="00DD1216"/>
    <w:rsid w:val="00DD132A"/>
    <w:rsid w:val="00DD143C"/>
    <w:rsid w:val="00DD156E"/>
    <w:rsid w:val="00DD187E"/>
    <w:rsid w:val="00DD1C04"/>
    <w:rsid w:val="00DD1C0F"/>
    <w:rsid w:val="00DD20F3"/>
    <w:rsid w:val="00DD22C1"/>
    <w:rsid w:val="00DD22FD"/>
    <w:rsid w:val="00DD2310"/>
    <w:rsid w:val="00DD251A"/>
    <w:rsid w:val="00DD2A6A"/>
    <w:rsid w:val="00DD2E3C"/>
    <w:rsid w:val="00DD36AE"/>
    <w:rsid w:val="00DD3AC1"/>
    <w:rsid w:val="00DD3B50"/>
    <w:rsid w:val="00DD3C37"/>
    <w:rsid w:val="00DD3C73"/>
    <w:rsid w:val="00DD3CDF"/>
    <w:rsid w:val="00DD3CFF"/>
    <w:rsid w:val="00DD3D1C"/>
    <w:rsid w:val="00DD3FAF"/>
    <w:rsid w:val="00DD40F8"/>
    <w:rsid w:val="00DD4107"/>
    <w:rsid w:val="00DD44DB"/>
    <w:rsid w:val="00DD4562"/>
    <w:rsid w:val="00DD4A08"/>
    <w:rsid w:val="00DD4A2A"/>
    <w:rsid w:val="00DD4B37"/>
    <w:rsid w:val="00DD4C6E"/>
    <w:rsid w:val="00DD4FC2"/>
    <w:rsid w:val="00DD573F"/>
    <w:rsid w:val="00DD5CD2"/>
    <w:rsid w:val="00DD5EE6"/>
    <w:rsid w:val="00DD6046"/>
    <w:rsid w:val="00DD6053"/>
    <w:rsid w:val="00DD6166"/>
    <w:rsid w:val="00DD61D4"/>
    <w:rsid w:val="00DD631F"/>
    <w:rsid w:val="00DD6434"/>
    <w:rsid w:val="00DD65BB"/>
    <w:rsid w:val="00DD65E5"/>
    <w:rsid w:val="00DD6678"/>
    <w:rsid w:val="00DD6D09"/>
    <w:rsid w:val="00DD6EB1"/>
    <w:rsid w:val="00DD70A4"/>
    <w:rsid w:val="00DD77C7"/>
    <w:rsid w:val="00DD77E4"/>
    <w:rsid w:val="00DD7B32"/>
    <w:rsid w:val="00DD7D53"/>
    <w:rsid w:val="00DE00B4"/>
    <w:rsid w:val="00DE02CB"/>
    <w:rsid w:val="00DE0C9E"/>
    <w:rsid w:val="00DE0E23"/>
    <w:rsid w:val="00DE121D"/>
    <w:rsid w:val="00DE1337"/>
    <w:rsid w:val="00DE148C"/>
    <w:rsid w:val="00DE1562"/>
    <w:rsid w:val="00DE187B"/>
    <w:rsid w:val="00DE18B2"/>
    <w:rsid w:val="00DE1A99"/>
    <w:rsid w:val="00DE1B65"/>
    <w:rsid w:val="00DE1BE9"/>
    <w:rsid w:val="00DE1C4E"/>
    <w:rsid w:val="00DE2061"/>
    <w:rsid w:val="00DE226E"/>
    <w:rsid w:val="00DE2F90"/>
    <w:rsid w:val="00DE31FC"/>
    <w:rsid w:val="00DE3312"/>
    <w:rsid w:val="00DE33DA"/>
    <w:rsid w:val="00DE3595"/>
    <w:rsid w:val="00DE36C8"/>
    <w:rsid w:val="00DE377B"/>
    <w:rsid w:val="00DE399F"/>
    <w:rsid w:val="00DE3B36"/>
    <w:rsid w:val="00DE3CD7"/>
    <w:rsid w:val="00DE3EE4"/>
    <w:rsid w:val="00DE4008"/>
    <w:rsid w:val="00DE40F3"/>
    <w:rsid w:val="00DE423F"/>
    <w:rsid w:val="00DE4B27"/>
    <w:rsid w:val="00DE4C17"/>
    <w:rsid w:val="00DE4F25"/>
    <w:rsid w:val="00DE51B6"/>
    <w:rsid w:val="00DE51E4"/>
    <w:rsid w:val="00DE5222"/>
    <w:rsid w:val="00DE5345"/>
    <w:rsid w:val="00DE5493"/>
    <w:rsid w:val="00DE566B"/>
    <w:rsid w:val="00DE5792"/>
    <w:rsid w:val="00DE6088"/>
    <w:rsid w:val="00DE60C6"/>
    <w:rsid w:val="00DE60CC"/>
    <w:rsid w:val="00DE642D"/>
    <w:rsid w:val="00DE6454"/>
    <w:rsid w:val="00DE6653"/>
    <w:rsid w:val="00DE670E"/>
    <w:rsid w:val="00DE6A55"/>
    <w:rsid w:val="00DE6EFF"/>
    <w:rsid w:val="00DE72CF"/>
    <w:rsid w:val="00DE7B37"/>
    <w:rsid w:val="00DE7CF5"/>
    <w:rsid w:val="00DE7FE2"/>
    <w:rsid w:val="00DF0457"/>
    <w:rsid w:val="00DF0D41"/>
    <w:rsid w:val="00DF130D"/>
    <w:rsid w:val="00DF133F"/>
    <w:rsid w:val="00DF1748"/>
    <w:rsid w:val="00DF1988"/>
    <w:rsid w:val="00DF1C2F"/>
    <w:rsid w:val="00DF1F60"/>
    <w:rsid w:val="00DF1F92"/>
    <w:rsid w:val="00DF2385"/>
    <w:rsid w:val="00DF261B"/>
    <w:rsid w:val="00DF2978"/>
    <w:rsid w:val="00DF2AD9"/>
    <w:rsid w:val="00DF2CEF"/>
    <w:rsid w:val="00DF3207"/>
    <w:rsid w:val="00DF342A"/>
    <w:rsid w:val="00DF402C"/>
    <w:rsid w:val="00DF4445"/>
    <w:rsid w:val="00DF4996"/>
    <w:rsid w:val="00DF4DA1"/>
    <w:rsid w:val="00DF56A4"/>
    <w:rsid w:val="00DF56A5"/>
    <w:rsid w:val="00DF5910"/>
    <w:rsid w:val="00DF5A46"/>
    <w:rsid w:val="00DF5EC1"/>
    <w:rsid w:val="00DF5FEB"/>
    <w:rsid w:val="00DF6210"/>
    <w:rsid w:val="00DF632B"/>
    <w:rsid w:val="00DF642C"/>
    <w:rsid w:val="00DF662A"/>
    <w:rsid w:val="00DF6641"/>
    <w:rsid w:val="00DF6B30"/>
    <w:rsid w:val="00DF6CCB"/>
    <w:rsid w:val="00DF6E65"/>
    <w:rsid w:val="00DF700F"/>
    <w:rsid w:val="00DF711A"/>
    <w:rsid w:val="00DF718E"/>
    <w:rsid w:val="00DF76A8"/>
    <w:rsid w:val="00DF77B9"/>
    <w:rsid w:val="00DF78C8"/>
    <w:rsid w:val="00DF78F0"/>
    <w:rsid w:val="00DF7A9E"/>
    <w:rsid w:val="00DF7C95"/>
    <w:rsid w:val="00DF7D2C"/>
    <w:rsid w:val="00DF7EE4"/>
    <w:rsid w:val="00E0012B"/>
    <w:rsid w:val="00E00153"/>
    <w:rsid w:val="00E00398"/>
    <w:rsid w:val="00E00549"/>
    <w:rsid w:val="00E00B6C"/>
    <w:rsid w:val="00E00F4B"/>
    <w:rsid w:val="00E0150B"/>
    <w:rsid w:val="00E01931"/>
    <w:rsid w:val="00E01988"/>
    <w:rsid w:val="00E019C9"/>
    <w:rsid w:val="00E02285"/>
    <w:rsid w:val="00E02CE1"/>
    <w:rsid w:val="00E02DEF"/>
    <w:rsid w:val="00E030E8"/>
    <w:rsid w:val="00E034BF"/>
    <w:rsid w:val="00E03549"/>
    <w:rsid w:val="00E037FA"/>
    <w:rsid w:val="00E0380D"/>
    <w:rsid w:val="00E038B4"/>
    <w:rsid w:val="00E0392B"/>
    <w:rsid w:val="00E03CED"/>
    <w:rsid w:val="00E03E2B"/>
    <w:rsid w:val="00E0400E"/>
    <w:rsid w:val="00E041F2"/>
    <w:rsid w:val="00E0448D"/>
    <w:rsid w:val="00E0490D"/>
    <w:rsid w:val="00E04AF9"/>
    <w:rsid w:val="00E04DFC"/>
    <w:rsid w:val="00E04E6A"/>
    <w:rsid w:val="00E04FA0"/>
    <w:rsid w:val="00E05B01"/>
    <w:rsid w:val="00E05C92"/>
    <w:rsid w:val="00E05D18"/>
    <w:rsid w:val="00E06151"/>
    <w:rsid w:val="00E06188"/>
    <w:rsid w:val="00E061B4"/>
    <w:rsid w:val="00E06269"/>
    <w:rsid w:val="00E06492"/>
    <w:rsid w:val="00E06625"/>
    <w:rsid w:val="00E06DE1"/>
    <w:rsid w:val="00E06F00"/>
    <w:rsid w:val="00E07118"/>
    <w:rsid w:val="00E07273"/>
    <w:rsid w:val="00E074A7"/>
    <w:rsid w:val="00E07511"/>
    <w:rsid w:val="00E07702"/>
    <w:rsid w:val="00E07C42"/>
    <w:rsid w:val="00E10049"/>
    <w:rsid w:val="00E1039D"/>
    <w:rsid w:val="00E1072D"/>
    <w:rsid w:val="00E10A77"/>
    <w:rsid w:val="00E10AD2"/>
    <w:rsid w:val="00E10D5D"/>
    <w:rsid w:val="00E10DAC"/>
    <w:rsid w:val="00E11099"/>
    <w:rsid w:val="00E11222"/>
    <w:rsid w:val="00E11285"/>
    <w:rsid w:val="00E11645"/>
    <w:rsid w:val="00E11D96"/>
    <w:rsid w:val="00E121E0"/>
    <w:rsid w:val="00E124B0"/>
    <w:rsid w:val="00E12721"/>
    <w:rsid w:val="00E12A4B"/>
    <w:rsid w:val="00E12CD8"/>
    <w:rsid w:val="00E13027"/>
    <w:rsid w:val="00E13555"/>
    <w:rsid w:val="00E135D3"/>
    <w:rsid w:val="00E1380A"/>
    <w:rsid w:val="00E13BA2"/>
    <w:rsid w:val="00E14634"/>
    <w:rsid w:val="00E14813"/>
    <w:rsid w:val="00E15A17"/>
    <w:rsid w:val="00E15DB7"/>
    <w:rsid w:val="00E16464"/>
    <w:rsid w:val="00E16723"/>
    <w:rsid w:val="00E16798"/>
    <w:rsid w:val="00E16ACF"/>
    <w:rsid w:val="00E16B29"/>
    <w:rsid w:val="00E16B6A"/>
    <w:rsid w:val="00E16D30"/>
    <w:rsid w:val="00E16F84"/>
    <w:rsid w:val="00E175A2"/>
    <w:rsid w:val="00E177D8"/>
    <w:rsid w:val="00E17814"/>
    <w:rsid w:val="00E178DA"/>
    <w:rsid w:val="00E20064"/>
    <w:rsid w:val="00E201D8"/>
    <w:rsid w:val="00E202FF"/>
    <w:rsid w:val="00E20397"/>
    <w:rsid w:val="00E207C6"/>
    <w:rsid w:val="00E208F0"/>
    <w:rsid w:val="00E20DFD"/>
    <w:rsid w:val="00E21087"/>
    <w:rsid w:val="00E21457"/>
    <w:rsid w:val="00E214B0"/>
    <w:rsid w:val="00E21507"/>
    <w:rsid w:val="00E21829"/>
    <w:rsid w:val="00E21C6F"/>
    <w:rsid w:val="00E21E57"/>
    <w:rsid w:val="00E22134"/>
    <w:rsid w:val="00E222A5"/>
    <w:rsid w:val="00E2250E"/>
    <w:rsid w:val="00E22769"/>
    <w:rsid w:val="00E22AC6"/>
    <w:rsid w:val="00E22AE0"/>
    <w:rsid w:val="00E22BD2"/>
    <w:rsid w:val="00E22D76"/>
    <w:rsid w:val="00E23569"/>
    <w:rsid w:val="00E23B5D"/>
    <w:rsid w:val="00E23CCC"/>
    <w:rsid w:val="00E23F5B"/>
    <w:rsid w:val="00E23FAA"/>
    <w:rsid w:val="00E24646"/>
    <w:rsid w:val="00E24A75"/>
    <w:rsid w:val="00E24AEF"/>
    <w:rsid w:val="00E24D6E"/>
    <w:rsid w:val="00E24DB4"/>
    <w:rsid w:val="00E252C0"/>
    <w:rsid w:val="00E2547B"/>
    <w:rsid w:val="00E255C7"/>
    <w:rsid w:val="00E256E4"/>
    <w:rsid w:val="00E257F6"/>
    <w:rsid w:val="00E262E3"/>
    <w:rsid w:val="00E263BB"/>
    <w:rsid w:val="00E266DC"/>
    <w:rsid w:val="00E267CE"/>
    <w:rsid w:val="00E26845"/>
    <w:rsid w:val="00E268D9"/>
    <w:rsid w:val="00E2694A"/>
    <w:rsid w:val="00E26D00"/>
    <w:rsid w:val="00E26E88"/>
    <w:rsid w:val="00E27870"/>
    <w:rsid w:val="00E278CB"/>
    <w:rsid w:val="00E300EC"/>
    <w:rsid w:val="00E3019E"/>
    <w:rsid w:val="00E30E8E"/>
    <w:rsid w:val="00E313A7"/>
    <w:rsid w:val="00E315D2"/>
    <w:rsid w:val="00E31CEC"/>
    <w:rsid w:val="00E31DDD"/>
    <w:rsid w:val="00E31FB0"/>
    <w:rsid w:val="00E322AB"/>
    <w:rsid w:val="00E32407"/>
    <w:rsid w:val="00E32C9A"/>
    <w:rsid w:val="00E32DE3"/>
    <w:rsid w:val="00E33301"/>
    <w:rsid w:val="00E333A2"/>
    <w:rsid w:val="00E3353D"/>
    <w:rsid w:val="00E33AE2"/>
    <w:rsid w:val="00E33EC1"/>
    <w:rsid w:val="00E33F13"/>
    <w:rsid w:val="00E340E6"/>
    <w:rsid w:val="00E34229"/>
    <w:rsid w:val="00E34678"/>
    <w:rsid w:val="00E346A2"/>
    <w:rsid w:val="00E34B5B"/>
    <w:rsid w:val="00E34F07"/>
    <w:rsid w:val="00E350B8"/>
    <w:rsid w:val="00E35851"/>
    <w:rsid w:val="00E35874"/>
    <w:rsid w:val="00E35B01"/>
    <w:rsid w:val="00E3602C"/>
    <w:rsid w:val="00E363AC"/>
    <w:rsid w:val="00E365B8"/>
    <w:rsid w:val="00E36774"/>
    <w:rsid w:val="00E36DE3"/>
    <w:rsid w:val="00E36EC5"/>
    <w:rsid w:val="00E37A6B"/>
    <w:rsid w:val="00E37A6F"/>
    <w:rsid w:val="00E37A92"/>
    <w:rsid w:val="00E4036E"/>
    <w:rsid w:val="00E40432"/>
    <w:rsid w:val="00E404B1"/>
    <w:rsid w:val="00E4053C"/>
    <w:rsid w:val="00E40ABB"/>
    <w:rsid w:val="00E413E8"/>
    <w:rsid w:val="00E41426"/>
    <w:rsid w:val="00E41518"/>
    <w:rsid w:val="00E41912"/>
    <w:rsid w:val="00E41DA0"/>
    <w:rsid w:val="00E421F3"/>
    <w:rsid w:val="00E42205"/>
    <w:rsid w:val="00E423CF"/>
    <w:rsid w:val="00E424CE"/>
    <w:rsid w:val="00E424F9"/>
    <w:rsid w:val="00E427C7"/>
    <w:rsid w:val="00E42811"/>
    <w:rsid w:val="00E42A4A"/>
    <w:rsid w:val="00E42B4F"/>
    <w:rsid w:val="00E43359"/>
    <w:rsid w:val="00E43398"/>
    <w:rsid w:val="00E43453"/>
    <w:rsid w:val="00E434A5"/>
    <w:rsid w:val="00E43510"/>
    <w:rsid w:val="00E4360D"/>
    <w:rsid w:val="00E43756"/>
    <w:rsid w:val="00E43841"/>
    <w:rsid w:val="00E438B1"/>
    <w:rsid w:val="00E43F64"/>
    <w:rsid w:val="00E4435B"/>
    <w:rsid w:val="00E4454A"/>
    <w:rsid w:val="00E44E13"/>
    <w:rsid w:val="00E4509A"/>
    <w:rsid w:val="00E450B6"/>
    <w:rsid w:val="00E45451"/>
    <w:rsid w:val="00E45B30"/>
    <w:rsid w:val="00E45F5E"/>
    <w:rsid w:val="00E45FBE"/>
    <w:rsid w:val="00E463B6"/>
    <w:rsid w:val="00E46453"/>
    <w:rsid w:val="00E465E5"/>
    <w:rsid w:val="00E4662E"/>
    <w:rsid w:val="00E46730"/>
    <w:rsid w:val="00E469DB"/>
    <w:rsid w:val="00E46A7C"/>
    <w:rsid w:val="00E46F23"/>
    <w:rsid w:val="00E4741D"/>
    <w:rsid w:val="00E47461"/>
    <w:rsid w:val="00E474CA"/>
    <w:rsid w:val="00E4756E"/>
    <w:rsid w:val="00E47597"/>
    <w:rsid w:val="00E47946"/>
    <w:rsid w:val="00E479D7"/>
    <w:rsid w:val="00E47D7E"/>
    <w:rsid w:val="00E47E3A"/>
    <w:rsid w:val="00E47F43"/>
    <w:rsid w:val="00E47FAA"/>
    <w:rsid w:val="00E50422"/>
    <w:rsid w:val="00E50A97"/>
    <w:rsid w:val="00E50B4D"/>
    <w:rsid w:val="00E50E0E"/>
    <w:rsid w:val="00E50E12"/>
    <w:rsid w:val="00E51841"/>
    <w:rsid w:val="00E51F14"/>
    <w:rsid w:val="00E52269"/>
    <w:rsid w:val="00E52914"/>
    <w:rsid w:val="00E52B2F"/>
    <w:rsid w:val="00E52CCB"/>
    <w:rsid w:val="00E52ECE"/>
    <w:rsid w:val="00E534EC"/>
    <w:rsid w:val="00E537AC"/>
    <w:rsid w:val="00E53E0A"/>
    <w:rsid w:val="00E53F31"/>
    <w:rsid w:val="00E54197"/>
    <w:rsid w:val="00E541B3"/>
    <w:rsid w:val="00E5426E"/>
    <w:rsid w:val="00E544C1"/>
    <w:rsid w:val="00E5477C"/>
    <w:rsid w:val="00E54791"/>
    <w:rsid w:val="00E54D3B"/>
    <w:rsid w:val="00E54ED6"/>
    <w:rsid w:val="00E5503F"/>
    <w:rsid w:val="00E55053"/>
    <w:rsid w:val="00E553FD"/>
    <w:rsid w:val="00E55E41"/>
    <w:rsid w:val="00E55EA2"/>
    <w:rsid w:val="00E565A8"/>
    <w:rsid w:val="00E568A5"/>
    <w:rsid w:val="00E569D6"/>
    <w:rsid w:val="00E56C05"/>
    <w:rsid w:val="00E56DE6"/>
    <w:rsid w:val="00E572A5"/>
    <w:rsid w:val="00E573DB"/>
    <w:rsid w:val="00E57F52"/>
    <w:rsid w:val="00E601EC"/>
    <w:rsid w:val="00E60237"/>
    <w:rsid w:val="00E605E3"/>
    <w:rsid w:val="00E608E8"/>
    <w:rsid w:val="00E6098D"/>
    <w:rsid w:val="00E60AB2"/>
    <w:rsid w:val="00E60C74"/>
    <w:rsid w:val="00E60FC2"/>
    <w:rsid w:val="00E61597"/>
    <w:rsid w:val="00E616CB"/>
    <w:rsid w:val="00E616E9"/>
    <w:rsid w:val="00E61913"/>
    <w:rsid w:val="00E6196E"/>
    <w:rsid w:val="00E61C26"/>
    <w:rsid w:val="00E6204D"/>
    <w:rsid w:val="00E62243"/>
    <w:rsid w:val="00E62BE9"/>
    <w:rsid w:val="00E62CC5"/>
    <w:rsid w:val="00E63854"/>
    <w:rsid w:val="00E63971"/>
    <w:rsid w:val="00E64515"/>
    <w:rsid w:val="00E646EA"/>
    <w:rsid w:val="00E6473F"/>
    <w:rsid w:val="00E648E6"/>
    <w:rsid w:val="00E6492E"/>
    <w:rsid w:val="00E64F6E"/>
    <w:rsid w:val="00E650FF"/>
    <w:rsid w:val="00E65A50"/>
    <w:rsid w:val="00E65C1F"/>
    <w:rsid w:val="00E65DCD"/>
    <w:rsid w:val="00E663CA"/>
    <w:rsid w:val="00E664D3"/>
    <w:rsid w:val="00E666DF"/>
    <w:rsid w:val="00E66F60"/>
    <w:rsid w:val="00E67424"/>
    <w:rsid w:val="00E6786E"/>
    <w:rsid w:val="00E67B2B"/>
    <w:rsid w:val="00E70575"/>
    <w:rsid w:val="00E70978"/>
    <w:rsid w:val="00E70A69"/>
    <w:rsid w:val="00E70BEF"/>
    <w:rsid w:val="00E71608"/>
    <w:rsid w:val="00E71859"/>
    <w:rsid w:val="00E71A7F"/>
    <w:rsid w:val="00E71ADC"/>
    <w:rsid w:val="00E71B82"/>
    <w:rsid w:val="00E72024"/>
    <w:rsid w:val="00E72264"/>
    <w:rsid w:val="00E7227F"/>
    <w:rsid w:val="00E72ACC"/>
    <w:rsid w:val="00E72D4E"/>
    <w:rsid w:val="00E72EFE"/>
    <w:rsid w:val="00E72FB0"/>
    <w:rsid w:val="00E73010"/>
    <w:rsid w:val="00E73012"/>
    <w:rsid w:val="00E73222"/>
    <w:rsid w:val="00E732BA"/>
    <w:rsid w:val="00E73579"/>
    <w:rsid w:val="00E7394D"/>
    <w:rsid w:val="00E73B55"/>
    <w:rsid w:val="00E73BF1"/>
    <w:rsid w:val="00E74394"/>
    <w:rsid w:val="00E7469E"/>
    <w:rsid w:val="00E74B15"/>
    <w:rsid w:val="00E74BD1"/>
    <w:rsid w:val="00E74BD5"/>
    <w:rsid w:val="00E74C47"/>
    <w:rsid w:val="00E74C78"/>
    <w:rsid w:val="00E74D2C"/>
    <w:rsid w:val="00E75097"/>
    <w:rsid w:val="00E75201"/>
    <w:rsid w:val="00E75376"/>
    <w:rsid w:val="00E753A8"/>
    <w:rsid w:val="00E75574"/>
    <w:rsid w:val="00E757DF"/>
    <w:rsid w:val="00E75836"/>
    <w:rsid w:val="00E75ACA"/>
    <w:rsid w:val="00E75B2D"/>
    <w:rsid w:val="00E76088"/>
    <w:rsid w:val="00E7659B"/>
    <w:rsid w:val="00E766D9"/>
    <w:rsid w:val="00E76832"/>
    <w:rsid w:val="00E7697C"/>
    <w:rsid w:val="00E7710D"/>
    <w:rsid w:val="00E775C3"/>
    <w:rsid w:val="00E7798F"/>
    <w:rsid w:val="00E77C82"/>
    <w:rsid w:val="00E77C9C"/>
    <w:rsid w:val="00E77E2E"/>
    <w:rsid w:val="00E77E39"/>
    <w:rsid w:val="00E8017D"/>
    <w:rsid w:val="00E80415"/>
    <w:rsid w:val="00E8045E"/>
    <w:rsid w:val="00E8049A"/>
    <w:rsid w:val="00E80781"/>
    <w:rsid w:val="00E80B4B"/>
    <w:rsid w:val="00E80E7F"/>
    <w:rsid w:val="00E814A1"/>
    <w:rsid w:val="00E81575"/>
    <w:rsid w:val="00E81689"/>
    <w:rsid w:val="00E819F9"/>
    <w:rsid w:val="00E81E1A"/>
    <w:rsid w:val="00E81ECD"/>
    <w:rsid w:val="00E82349"/>
    <w:rsid w:val="00E826CF"/>
    <w:rsid w:val="00E82AA0"/>
    <w:rsid w:val="00E831E4"/>
    <w:rsid w:val="00E8340A"/>
    <w:rsid w:val="00E834F8"/>
    <w:rsid w:val="00E83A85"/>
    <w:rsid w:val="00E83CA2"/>
    <w:rsid w:val="00E84594"/>
    <w:rsid w:val="00E8470F"/>
    <w:rsid w:val="00E8476A"/>
    <w:rsid w:val="00E849BA"/>
    <w:rsid w:val="00E84B2E"/>
    <w:rsid w:val="00E84E03"/>
    <w:rsid w:val="00E85093"/>
    <w:rsid w:val="00E85223"/>
    <w:rsid w:val="00E857DC"/>
    <w:rsid w:val="00E85D43"/>
    <w:rsid w:val="00E85EA0"/>
    <w:rsid w:val="00E85FBC"/>
    <w:rsid w:val="00E86040"/>
    <w:rsid w:val="00E86492"/>
    <w:rsid w:val="00E86697"/>
    <w:rsid w:val="00E8711E"/>
    <w:rsid w:val="00E8714B"/>
    <w:rsid w:val="00E87173"/>
    <w:rsid w:val="00E871AC"/>
    <w:rsid w:val="00E87216"/>
    <w:rsid w:val="00E879F3"/>
    <w:rsid w:val="00E87BFF"/>
    <w:rsid w:val="00E9041F"/>
    <w:rsid w:val="00E905DF"/>
    <w:rsid w:val="00E90701"/>
    <w:rsid w:val="00E90B14"/>
    <w:rsid w:val="00E90CB3"/>
    <w:rsid w:val="00E90D60"/>
    <w:rsid w:val="00E90D8E"/>
    <w:rsid w:val="00E9102B"/>
    <w:rsid w:val="00E913AB"/>
    <w:rsid w:val="00E91420"/>
    <w:rsid w:val="00E91452"/>
    <w:rsid w:val="00E91467"/>
    <w:rsid w:val="00E914DA"/>
    <w:rsid w:val="00E915A0"/>
    <w:rsid w:val="00E91906"/>
    <w:rsid w:val="00E91A18"/>
    <w:rsid w:val="00E91E4D"/>
    <w:rsid w:val="00E91F55"/>
    <w:rsid w:val="00E920C0"/>
    <w:rsid w:val="00E92212"/>
    <w:rsid w:val="00E92993"/>
    <w:rsid w:val="00E92A5E"/>
    <w:rsid w:val="00E9326A"/>
    <w:rsid w:val="00E93366"/>
    <w:rsid w:val="00E93773"/>
    <w:rsid w:val="00E939A0"/>
    <w:rsid w:val="00E93A24"/>
    <w:rsid w:val="00E93A97"/>
    <w:rsid w:val="00E93AE4"/>
    <w:rsid w:val="00E93BA2"/>
    <w:rsid w:val="00E940B3"/>
    <w:rsid w:val="00E94319"/>
    <w:rsid w:val="00E94396"/>
    <w:rsid w:val="00E943AB"/>
    <w:rsid w:val="00E94526"/>
    <w:rsid w:val="00E94C6B"/>
    <w:rsid w:val="00E94C9F"/>
    <w:rsid w:val="00E951AF"/>
    <w:rsid w:val="00E95551"/>
    <w:rsid w:val="00E963F5"/>
    <w:rsid w:val="00E96699"/>
    <w:rsid w:val="00E966DF"/>
    <w:rsid w:val="00E96930"/>
    <w:rsid w:val="00E970C7"/>
    <w:rsid w:val="00E9732A"/>
    <w:rsid w:val="00E9734A"/>
    <w:rsid w:val="00E97D79"/>
    <w:rsid w:val="00E97DD9"/>
    <w:rsid w:val="00EA0291"/>
    <w:rsid w:val="00EA02C2"/>
    <w:rsid w:val="00EA042E"/>
    <w:rsid w:val="00EA060A"/>
    <w:rsid w:val="00EA06E6"/>
    <w:rsid w:val="00EA0ADD"/>
    <w:rsid w:val="00EA0C93"/>
    <w:rsid w:val="00EA0D32"/>
    <w:rsid w:val="00EA0D8F"/>
    <w:rsid w:val="00EA0E00"/>
    <w:rsid w:val="00EA0F27"/>
    <w:rsid w:val="00EA1009"/>
    <w:rsid w:val="00EA1459"/>
    <w:rsid w:val="00EA15BA"/>
    <w:rsid w:val="00EA1629"/>
    <w:rsid w:val="00EA164D"/>
    <w:rsid w:val="00EA187A"/>
    <w:rsid w:val="00EA1966"/>
    <w:rsid w:val="00EA1F05"/>
    <w:rsid w:val="00EA247B"/>
    <w:rsid w:val="00EA25C5"/>
    <w:rsid w:val="00EA264E"/>
    <w:rsid w:val="00EA2F53"/>
    <w:rsid w:val="00EA3771"/>
    <w:rsid w:val="00EA3B2E"/>
    <w:rsid w:val="00EA3B59"/>
    <w:rsid w:val="00EA3D41"/>
    <w:rsid w:val="00EA439D"/>
    <w:rsid w:val="00EA43BC"/>
    <w:rsid w:val="00EA4609"/>
    <w:rsid w:val="00EA4959"/>
    <w:rsid w:val="00EA4984"/>
    <w:rsid w:val="00EA4F4A"/>
    <w:rsid w:val="00EA508F"/>
    <w:rsid w:val="00EA569B"/>
    <w:rsid w:val="00EA5941"/>
    <w:rsid w:val="00EA5B1C"/>
    <w:rsid w:val="00EA5BB7"/>
    <w:rsid w:val="00EA5C56"/>
    <w:rsid w:val="00EA628D"/>
    <w:rsid w:val="00EA6416"/>
    <w:rsid w:val="00EA646C"/>
    <w:rsid w:val="00EA6533"/>
    <w:rsid w:val="00EA65EB"/>
    <w:rsid w:val="00EA6607"/>
    <w:rsid w:val="00EA6794"/>
    <w:rsid w:val="00EA68A4"/>
    <w:rsid w:val="00EA6C96"/>
    <w:rsid w:val="00EA74AE"/>
    <w:rsid w:val="00EA7728"/>
    <w:rsid w:val="00EA7838"/>
    <w:rsid w:val="00EA789E"/>
    <w:rsid w:val="00EA7B36"/>
    <w:rsid w:val="00EA7D2C"/>
    <w:rsid w:val="00EB021D"/>
    <w:rsid w:val="00EB028F"/>
    <w:rsid w:val="00EB037E"/>
    <w:rsid w:val="00EB05A6"/>
    <w:rsid w:val="00EB07DF"/>
    <w:rsid w:val="00EB116C"/>
    <w:rsid w:val="00EB14F2"/>
    <w:rsid w:val="00EB154C"/>
    <w:rsid w:val="00EB1582"/>
    <w:rsid w:val="00EB15C7"/>
    <w:rsid w:val="00EB18CC"/>
    <w:rsid w:val="00EB1977"/>
    <w:rsid w:val="00EB1AFA"/>
    <w:rsid w:val="00EB1E23"/>
    <w:rsid w:val="00EB1E5E"/>
    <w:rsid w:val="00EB1E98"/>
    <w:rsid w:val="00EB1EF8"/>
    <w:rsid w:val="00EB1FF1"/>
    <w:rsid w:val="00EB294F"/>
    <w:rsid w:val="00EB2C35"/>
    <w:rsid w:val="00EB2DEC"/>
    <w:rsid w:val="00EB2EF3"/>
    <w:rsid w:val="00EB2F2E"/>
    <w:rsid w:val="00EB3323"/>
    <w:rsid w:val="00EB3673"/>
    <w:rsid w:val="00EB36C9"/>
    <w:rsid w:val="00EB3F3A"/>
    <w:rsid w:val="00EB4735"/>
    <w:rsid w:val="00EB49EA"/>
    <w:rsid w:val="00EB4B80"/>
    <w:rsid w:val="00EB4C9A"/>
    <w:rsid w:val="00EB4FBB"/>
    <w:rsid w:val="00EB5376"/>
    <w:rsid w:val="00EB5677"/>
    <w:rsid w:val="00EB5BCC"/>
    <w:rsid w:val="00EB5D0C"/>
    <w:rsid w:val="00EB624B"/>
    <w:rsid w:val="00EB62DF"/>
    <w:rsid w:val="00EB64A3"/>
    <w:rsid w:val="00EB64BB"/>
    <w:rsid w:val="00EB67EA"/>
    <w:rsid w:val="00EB6E62"/>
    <w:rsid w:val="00EB6F5A"/>
    <w:rsid w:val="00EB70EE"/>
    <w:rsid w:val="00EB712A"/>
    <w:rsid w:val="00EB71CC"/>
    <w:rsid w:val="00EB784F"/>
    <w:rsid w:val="00EB78E5"/>
    <w:rsid w:val="00EB7EF7"/>
    <w:rsid w:val="00EC0235"/>
    <w:rsid w:val="00EC0669"/>
    <w:rsid w:val="00EC0781"/>
    <w:rsid w:val="00EC0A91"/>
    <w:rsid w:val="00EC0C63"/>
    <w:rsid w:val="00EC0E65"/>
    <w:rsid w:val="00EC0FC6"/>
    <w:rsid w:val="00EC138B"/>
    <w:rsid w:val="00EC1CCC"/>
    <w:rsid w:val="00EC1DBA"/>
    <w:rsid w:val="00EC20EE"/>
    <w:rsid w:val="00EC2F7C"/>
    <w:rsid w:val="00EC32ED"/>
    <w:rsid w:val="00EC36A9"/>
    <w:rsid w:val="00EC3844"/>
    <w:rsid w:val="00EC387C"/>
    <w:rsid w:val="00EC3B98"/>
    <w:rsid w:val="00EC3BEB"/>
    <w:rsid w:val="00EC3DF3"/>
    <w:rsid w:val="00EC4117"/>
    <w:rsid w:val="00EC425B"/>
    <w:rsid w:val="00EC442A"/>
    <w:rsid w:val="00EC46A6"/>
    <w:rsid w:val="00EC4971"/>
    <w:rsid w:val="00EC4B08"/>
    <w:rsid w:val="00EC4C0A"/>
    <w:rsid w:val="00EC5883"/>
    <w:rsid w:val="00EC5943"/>
    <w:rsid w:val="00EC5968"/>
    <w:rsid w:val="00EC5C58"/>
    <w:rsid w:val="00EC5D47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D01A7"/>
    <w:rsid w:val="00ED0235"/>
    <w:rsid w:val="00ED0249"/>
    <w:rsid w:val="00ED064F"/>
    <w:rsid w:val="00ED0695"/>
    <w:rsid w:val="00ED0B5B"/>
    <w:rsid w:val="00ED0B95"/>
    <w:rsid w:val="00ED10DB"/>
    <w:rsid w:val="00ED1150"/>
    <w:rsid w:val="00ED16EF"/>
    <w:rsid w:val="00ED1A33"/>
    <w:rsid w:val="00ED1AC3"/>
    <w:rsid w:val="00ED1BA7"/>
    <w:rsid w:val="00ED1C1F"/>
    <w:rsid w:val="00ED1E96"/>
    <w:rsid w:val="00ED20F2"/>
    <w:rsid w:val="00ED254C"/>
    <w:rsid w:val="00ED2837"/>
    <w:rsid w:val="00ED2A73"/>
    <w:rsid w:val="00ED3246"/>
    <w:rsid w:val="00ED338C"/>
    <w:rsid w:val="00ED3473"/>
    <w:rsid w:val="00ED3579"/>
    <w:rsid w:val="00ED364B"/>
    <w:rsid w:val="00ED3891"/>
    <w:rsid w:val="00ED39C8"/>
    <w:rsid w:val="00ED39EB"/>
    <w:rsid w:val="00ED3FB7"/>
    <w:rsid w:val="00ED47AF"/>
    <w:rsid w:val="00ED47E4"/>
    <w:rsid w:val="00ED496E"/>
    <w:rsid w:val="00ED4ACF"/>
    <w:rsid w:val="00ED51AD"/>
    <w:rsid w:val="00ED564D"/>
    <w:rsid w:val="00ED5651"/>
    <w:rsid w:val="00ED56B2"/>
    <w:rsid w:val="00ED58CE"/>
    <w:rsid w:val="00ED5AB4"/>
    <w:rsid w:val="00ED6142"/>
    <w:rsid w:val="00ED6228"/>
    <w:rsid w:val="00ED62D5"/>
    <w:rsid w:val="00ED6397"/>
    <w:rsid w:val="00ED67F0"/>
    <w:rsid w:val="00ED6983"/>
    <w:rsid w:val="00ED6AC5"/>
    <w:rsid w:val="00ED6E95"/>
    <w:rsid w:val="00ED78AA"/>
    <w:rsid w:val="00ED797F"/>
    <w:rsid w:val="00ED7A59"/>
    <w:rsid w:val="00ED7B78"/>
    <w:rsid w:val="00ED7CDA"/>
    <w:rsid w:val="00ED7E4D"/>
    <w:rsid w:val="00ED7FDD"/>
    <w:rsid w:val="00EE0881"/>
    <w:rsid w:val="00EE0B05"/>
    <w:rsid w:val="00EE0D68"/>
    <w:rsid w:val="00EE10A2"/>
    <w:rsid w:val="00EE1202"/>
    <w:rsid w:val="00EE1300"/>
    <w:rsid w:val="00EE1593"/>
    <w:rsid w:val="00EE1B4B"/>
    <w:rsid w:val="00EE1E67"/>
    <w:rsid w:val="00EE1F99"/>
    <w:rsid w:val="00EE220C"/>
    <w:rsid w:val="00EE2293"/>
    <w:rsid w:val="00EE24EA"/>
    <w:rsid w:val="00EE263A"/>
    <w:rsid w:val="00EE274C"/>
    <w:rsid w:val="00EE2B00"/>
    <w:rsid w:val="00EE2CD7"/>
    <w:rsid w:val="00EE2DC8"/>
    <w:rsid w:val="00EE2E10"/>
    <w:rsid w:val="00EE2F1D"/>
    <w:rsid w:val="00EE3066"/>
    <w:rsid w:val="00EE3167"/>
    <w:rsid w:val="00EE31B7"/>
    <w:rsid w:val="00EE329A"/>
    <w:rsid w:val="00EE3467"/>
    <w:rsid w:val="00EE34D8"/>
    <w:rsid w:val="00EE3563"/>
    <w:rsid w:val="00EE370E"/>
    <w:rsid w:val="00EE3FE0"/>
    <w:rsid w:val="00EE40AD"/>
    <w:rsid w:val="00EE464D"/>
    <w:rsid w:val="00EE4682"/>
    <w:rsid w:val="00EE477E"/>
    <w:rsid w:val="00EE4A92"/>
    <w:rsid w:val="00EE4EA1"/>
    <w:rsid w:val="00EE4EBD"/>
    <w:rsid w:val="00EE50E6"/>
    <w:rsid w:val="00EE5423"/>
    <w:rsid w:val="00EE55AE"/>
    <w:rsid w:val="00EE5616"/>
    <w:rsid w:val="00EE561A"/>
    <w:rsid w:val="00EE562E"/>
    <w:rsid w:val="00EE5E74"/>
    <w:rsid w:val="00EE670A"/>
    <w:rsid w:val="00EE6AE7"/>
    <w:rsid w:val="00EE6BC2"/>
    <w:rsid w:val="00EE6E0A"/>
    <w:rsid w:val="00EE743E"/>
    <w:rsid w:val="00EE76A3"/>
    <w:rsid w:val="00EE76F9"/>
    <w:rsid w:val="00EE7825"/>
    <w:rsid w:val="00EE7CA5"/>
    <w:rsid w:val="00EE7E3B"/>
    <w:rsid w:val="00EF02AC"/>
    <w:rsid w:val="00EF03A9"/>
    <w:rsid w:val="00EF0AE9"/>
    <w:rsid w:val="00EF0BFB"/>
    <w:rsid w:val="00EF0EB0"/>
    <w:rsid w:val="00EF1324"/>
    <w:rsid w:val="00EF1427"/>
    <w:rsid w:val="00EF1516"/>
    <w:rsid w:val="00EF177B"/>
    <w:rsid w:val="00EF1856"/>
    <w:rsid w:val="00EF1C83"/>
    <w:rsid w:val="00EF20B2"/>
    <w:rsid w:val="00EF21B4"/>
    <w:rsid w:val="00EF22F9"/>
    <w:rsid w:val="00EF2449"/>
    <w:rsid w:val="00EF252F"/>
    <w:rsid w:val="00EF261F"/>
    <w:rsid w:val="00EF2660"/>
    <w:rsid w:val="00EF276C"/>
    <w:rsid w:val="00EF2AFF"/>
    <w:rsid w:val="00EF2B47"/>
    <w:rsid w:val="00EF2E6A"/>
    <w:rsid w:val="00EF31B5"/>
    <w:rsid w:val="00EF3439"/>
    <w:rsid w:val="00EF3779"/>
    <w:rsid w:val="00EF393B"/>
    <w:rsid w:val="00EF39EE"/>
    <w:rsid w:val="00EF4390"/>
    <w:rsid w:val="00EF467C"/>
    <w:rsid w:val="00EF46AC"/>
    <w:rsid w:val="00EF46D5"/>
    <w:rsid w:val="00EF475C"/>
    <w:rsid w:val="00EF4779"/>
    <w:rsid w:val="00EF49C3"/>
    <w:rsid w:val="00EF55AB"/>
    <w:rsid w:val="00EF58C8"/>
    <w:rsid w:val="00EF59A8"/>
    <w:rsid w:val="00EF5CAF"/>
    <w:rsid w:val="00EF5F56"/>
    <w:rsid w:val="00EF6053"/>
    <w:rsid w:val="00EF625D"/>
    <w:rsid w:val="00EF62E3"/>
    <w:rsid w:val="00EF6473"/>
    <w:rsid w:val="00EF647F"/>
    <w:rsid w:val="00EF6888"/>
    <w:rsid w:val="00EF68D7"/>
    <w:rsid w:val="00EF68F1"/>
    <w:rsid w:val="00EF68F9"/>
    <w:rsid w:val="00EF6E15"/>
    <w:rsid w:val="00EF6F04"/>
    <w:rsid w:val="00EF7022"/>
    <w:rsid w:val="00EF70C8"/>
    <w:rsid w:val="00EF719E"/>
    <w:rsid w:val="00EF7549"/>
    <w:rsid w:val="00EF7843"/>
    <w:rsid w:val="00EF7AE5"/>
    <w:rsid w:val="00EF7EC3"/>
    <w:rsid w:val="00EF7ECC"/>
    <w:rsid w:val="00EF7FF9"/>
    <w:rsid w:val="00F001BE"/>
    <w:rsid w:val="00F001C9"/>
    <w:rsid w:val="00F00486"/>
    <w:rsid w:val="00F00815"/>
    <w:rsid w:val="00F0098C"/>
    <w:rsid w:val="00F009EB"/>
    <w:rsid w:val="00F00B6A"/>
    <w:rsid w:val="00F0102E"/>
    <w:rsid w:val="00F012A5"/>
    <w:rsid w:val="00F012B6"/>
    <w:rsid w:val="00F01477"/>
    <w:rsid w:val="00F01A0C"/>
    <w:rsid w:val="00F01AD6"/>
    <w:rsid w:val="00F0204B"/>
    <w:rsid w:val="00F02081"/>
    <w:rsid w:val="00F020C0"/>
    <w:rsid w:val="00F021CA"/>
    <w:rsid w:val="00F02895"/>
    <w:rsid w:val="00F02A8F"/>
    <w:rsid w:val="00F02E3D"/>
    <w:rsid w:val="00F02FA7"/>
    <w:rsid w:val="00F02FB1"/>
    <w:rsid w:val="00F03076"/>
    <w:rsid w:val="00F032BD"/>
    <w:rsid w:val="00F036C1"/>
    <w:rsid w:val="00F037B5"/>
    <w:rsid w:val="00F038A5"/>
    <w:rsid w:val="00F03916"/>
    <w:rsid w:val="00F03A44"/>
    <w:rsid w:val="00F03D65"/>
    <w:rsid w:val="00F0414D"/>
    <w:rsid w:val="00F04344"/>
    <w:rsid w:val="00F047AF"/>
    <w:rsid w:val="00F047F6"/>
    <w:rsid w:val="00F0532A"/>
    <w:rsid w:val="00F05672"/>
    <w:rsid w:val="00F05775"/>
    <w:rsid w:val="00F057B2"/>
    <w:rsid w:val="00F05B2A"/>
    <w:rsid w:val="00F06059"/>
    <w:rsid w:val="00F06102"/>
    <w:rsid w:val="00F0613E"/>
    <w:rsid w:val="00F0634B"/>
    <w:rsid w:val="00F065F1"/>
    <w:rsid w:val="00F07254"/>
    <w:rsid w:val="00F0729C"/>
    <w:rsid w:val="00F07312"/>
    <w:rsid w:val="00F07606"/>
    <w:rsid w:val="00F078E4"/>
    <w:rsid w:val="00F07ADF"/>
    <w:rsid w:val="00F07E89"/>
    <w:rsid w:val="00F10213"/>
    <w:rsid w:val="00F10500"/>
    <w:rsid w:val="00F10690"/>
    <w:rsid w:val="00F108AF"/>
    <w:rsid w:val="00F10971"/>
    <w:rsid w:val="00F10CA4"/>
    <w:rsid w:val="00F10E0D"/>
    <w:rsid w:val="00F10EEE"/>
    <w:rsid w:val="00F11052"/>
    <w:rsid w:val="00F116FD"/>
    <w:rsid w:val="00F119BF"/>
    <w:rsid w:val="00F11AEC"/>
    <w:rsid w:val="00F126A7"/>
    <w:rsid w:val="00F12BEB"/>
    <w:rsid w:val="00F12CA4"/>
    <w:rsid w:val="00F13C1E"/>
    <w:rsid w:val="00F13C72"/>
    <w:rsid w:val="00F140F9"/>
    <w:rsid w:val="00F1426B"/>
    <w:rsid w:val="00F143DA"/>
    <w:rsid w:val="00F14695"/>
    <w:rsid w:val="00F14789"/>
    <w:rsid w:val="00F15154"/>
    <w:rsid w:val="00F151E8"/>
    <w:rsid w:val="00F15210"/>
    <w:rsid w:val="00F15631"/>
    <w:rsid w:val="00F15F28"/>
    <w:rsid w:val="00F164FE"/>
    <w:rsid w:val="00F16CE8"/>
    <w:rsid w:val="00F172C5"/>
    <w:rsid w:val="00F174FB"/>
    <w:rsid w:val="00F175DB"/>
    <w:rsid w:val="00F17794"/>
    <w:rsid w:val="00F17892"/>
    <w:rsid w:val="00F201E9"/>
    <w:rsid w:val="00F202BD"/>
    <w:rsid w:val="00F2063F"/>
    <w:rsid w:val="00F209F3"/>
    <w:rsid w:val="00F20F0D"/>
    <w:rsid w:val="00F20FB9"/>
    <w:rsid w:val="00F2111B"/>
    <w:rsid w:val="00F218F5"/>
    <w:rsid w:val="00F21957"/>
    <w:rsid w:val="00F21C1B"/>
    <w:rsid w:val="00F21E01"/>
    <w:rsid w:val="00F21E81"/>
    <w:rsid w:val="00F21EE5"/>
    <w:rsid w:val="00F22432"/>
    <w:rsid w:val="00F22444"/>
    <w:rsid w:val="00F225C3"/>
    <w:rsid w:val="00F22863"/>
    <w:rsid w:val="00F229EC"/>
    <w:rsid w:val="00F22A80"/>
    <w:rsid w:val="00F22E04"/>
    <w:rsid w:val="00F22E5F"/>
    <w:rsid w:val="00F23391"/>
    <w:rsid w:val="00F237B2"/>
    <w:rsid w:val="00F238D8"/>
    <w:rsid w:val="00F23AA0"/>
    <w:rsid w:val="00F23C30"/>
    <w:rsid w:val="00F23C34"/>
    <w:rsid w:val="00F24078"/>
    <w:rsid w:val="00F2413A"/>
    <w:rsid w:val="00F24400"/>
    <w:rsid w:val="00F24929"/>
    <w:rsid w:val="00F24AD9"/>
    <w:rsid w:val="00F24C4C"/>
    <w:rsid w:val="00F24DB5"/>
    <w:rsid w:val="00F24E7C"/>
    <w:rsid w:val="00F24EAF"/>
    <w:rsid w:val="00F24F9C"/>
    <w:rsid w:val="00F250A3"/>
    <w:rsid w:val="00F250A8"/>
    <w:rsid w:val="00F250E4"/>
    <w:rsid w:val="00F25295"/>
    <w:rsid w:val="00F2540F"/>
    <w:rsid w:val="00F254D5"/>
    <w:rsid w:val="00F25610"/>
    <w:rsid w:val="00F25711"/>
    <w:rsid w:val="00F25840"/>
    <w:rsid w:val="00F25AC2"/>
    <w:rsid w:val="00F25D52"/>
    <w:rsid w:val="00F25EA5"/>
    <w:rsid w:val="00F2631D"/>
    <w:rsid w:val="00F26B36"/>
    <w:rsid w:val="00F26B9F"/>
    <w:rsid w:val="00F26C41"/>
    <w:rsid w:val="00F26D48"/>
    <w:rsid w:val="00F26EE9"/>
    <w:rsid w:val="00F2706F"/>
    <w:rsid w:val="00F2718A"/>
    <w:rsid w:val="00F27439"/>
    <w:rsid w:val="00F27494"/>
    <w:rsid w:val="00F276AF"/>
    <w:rsid w:val="00F27A4C"/>
    <w:rsid w:val="00F27B5C"/>
    <w:rsid w:val="00F27C6B"/>
    <w:rsid w:val="00F27F38"/>
    <w:rsid w:val="00F30218"/>
    <w:rsid w:val="00F3049D"/>
    <w:rsid w:val="00F305E8"/>
    <w:rsid w:val="00F30649"/>
    <w:rsid w:val="00F307CA"/>
    <w:rsid w:val="00F30815"/>
    <w:rsid w:val="00F30930"/>
    <w:rsid w:val="00F30B99"/>
    <w:rsid w:val="00F30C09"/>
    <w:rsid w:val="00F31064"/>
    <w:rsid w:val="00F31272"/>
    <w:rsid w:val="00F312DB"/>
    <w:rsid w:val="00F31687"/>
    <w:rsid w:val="00F31890"/>
    <w:rsid w:val="00F318E1"/>
    <w:rsid w:val="00F32093"/>
    <w:rsid w:val="00F32181"/>
    <w:rsid w:val="00F3219C"/>
    <w:rsid w:val="00F321D1"/>
    <w:rsid w:val="00F322F2"/>
    <w:rsid w:val="00F32380"/>
    <w:rsid w:val="00F323DC"/>
    <w:rsid w:val="00F328F8"/>
    <w:rsid w:val="00F32DBD"/>
    <w:rsid w:val="00F337BC"/>
    <w:rsid w:val="00F337E3"/>
    <w:rsid w:val="00F3393D"/>
    <w:rsid w:val="00F33A4B"/>
    <w:rsid w:val="00F34122"/>
    <w:rsid w:val="00F341FA"/>
    <w:rsid w:val="00F34266"/>
    <w:rsid w:val="00F344EB"/>
    <w:rsid w:val="00F34C1E"/>
    <w:rsid w:val="00F34E4B"/>
    <w:rsid w:val="00F35627"/>
    <w:rsid w:val="00F356C1"/>
    <w:rsid w:val="00F35D56"/>
    <w:rsid w:val="00F367DE"/>
    <w:rsid w:val="00F36C76"/>
    <w:rsid w:val="00F37171"/>
    <w:rsid w:val="00F37209"/>
    <w:rsid w:val="00F372A1"/>
    <w:rsid w:val="00F372E3"/>
    <w:rsid w:val="00F37C35"/>
    <w:rsid w:val="00F37FEA"/>
    <w:rsid w:val="00F400DD"/>
    <w:rsid w:val="00F4038C"/>
    <w:rsid w:val="00F407FD"/>
    <w:rsid w:val="00F40832"/>
    <w:rsid w:val="00F40AE3"/>
    <w:rsid w:val="00F40ED9"/>
    <w:rsid w:val="00F41105"/>
    <w:rsid w:val="00F413FD"/>
    <w:rsid w:val="00F41731"/>
    <w:rsid w:val="00F4177C"/>
    <w:rsid w:val="00F418F2"/>
    <w:rsid w:val="00F41B89"/>
    <w:rsid w:val="00F41E1A"/>
    <w:rsid w:val="00F41E52"/>
    <w:rsid w:val="00F41E71"/>
    <w:rsid w:val="00F435C4"/>
    <w:rsid w:val="00F43617"/>
    <w:rsid w:val="00F43691"/>
    <w:rsid w:val="00F439B2"/>
    <w:rsid w:val="00F43DDC"/>
    <w:rsid w:val="00F440C3"/>
    <w:rsid w:val="00F44451"/>
    <w:rsid w:val="00F44860"/>
    <w:rsid w:val="00F4487A"/>
    <w:rsid w:val="00F44D2B"/>
    <w:rsid w:val="00F44E03"/>
    <w:rsid w:val="00F45095"/>
    <w:rsid w:val="00F45162"/>
    <w:rsid w:val="00F453F9"/>
    <w:rsid w:val="00F45BA3"/>
    <w:rsid w:val="00F46473"/>
    <w:rsid w:val="00F4680C"/>
    <w:rsid w:val="00F46E9D"/>
    <w:rsid w:val="00F46F06"/>
    <w:rsid w:val="00F46F21"/>
    <w:rsid w:val="00F4720C"/>
    <w:rsid w:val="00F47333"/>
    <w:rsid w:val="00F47472"/>
    <w:rsid w:val="00F477FF"/>
    <w:rsid w:val="00F4799D"/>
    <w:rsid w:val="00F479B9"/>
    <w:rsid w:val="00F50372"/>
    <w:rsid w:val="00F508ED"/>
    <w:rsid w:val="00F50B80"/>
    <w:rsid w:val="00F50F74"/>
    <w:rsid w:val="00F511A4"/>
    <w:rsid w:val="00F511B1"/>
    <w:rsid w:val="00F5152B"/>
    <w:rsid w:val="00F51785"/>
    <w:rsid w:val="00F517D9"/>
    <w:rsid w:val="00F51FBE"/>
    <w:rsid w:val="00F52629"/>
    <w:rsid w:val="00F52828"/>
    <w:rsid w:val="00F52A8C"/>
    <w:rsid w:val="00F52C20"/>
    <w:rsid w:val="00F52D0A"/>
    <w:rsid w:val="00F52E6D"/>
    <w:rsid w:val="00F53008"/>
    <w:rsid w:val="00F534DE"/>
    <w:rsid w:val="00F5385B"/>
    <w:rsid w:val="00F53A0C"/>
    <w:rsid w:val="00F53E6E"/>
    <w:rsid w:val="00F54156"/>
    <w:rsid w:val="00F543BB"/>
    <w:rsid w:val="00F54470"/>
    <w:rsid w:val="00F54712"/>
    <w:rsid w:val="00F54949"/>
    <w:rsid w:val="00F54BF2"/>
    <w:rsid w:val="00F5548E"/>
    <w:rsid w:val="00F5561F"/>
    <w:rsid w:val="00F55AAE"/>
    <w:rsid w:val="00F55E43"/>
    <w:rsid w:val="00F56094"/>
    <w:rsid w:val="00F566E9"/>
    <w:rsid w:val="00F566EA"/>
    <w:rsid w:val="00F56B3C"/>
    <w:rsid w:val="00F57075"/>
    <w:rsid w:val="00F574F5"/>
    <w:rsid w:val="00F57660"/>
    <w:rsid w:val="00F57782"/>
    <w:rsid w:val="00F577E2"/>
    <w:rsid w:val="00F5782E"/>
    <w:rsid w:val="00F57861"/>
    <w:rsid w:val="00F57E4E"/>
    <w:rsid w:val="00F57E6C"/>
    <w:rsid w:val="00F57F74"/>
    <w:rsid w:val="00F57FBA"/>
    <w:rsid w:val="00F60080"/>
    <w:rsid w:val="00F60105"/>
    <w:rsid w:val="00F604A5"/>
    <w:rsid w:val="00F604F1"/>
    <w:rsid w:val="00F60599"/>
    <w:rsid w:val="00F60791"/>
    <w:rsid w:val="00F6079E"/>
    <w:rsid w:val="00F6080D"/>
    <w:rsid w:val="00F60C42"/>
    <w:rsid w:val="00F6102F"/>
    <w:rsid w:val="00F61075"/>
    <w:rsid w:val="00F6128D"/>
    <w:rsid w:val="00F61671"/>
    <w:rsid w:val="00F617EB"/>
    <w:rsid w:val="00F6180C"/>
    <w:rsid w:val="00F61AD0"/>
    <w:rsid w:val="00F61CB1"/>
    <w:rsid w:val="00F61E9F"/>
    <w:rsid w:val="00F61FA0"/>
    <w:rsid w:val="00F62088"/>
    <w:rsid w:val="00F62105"/>
    <w:rsid w:val="00F6252C"/>
    <w:rsid w:val="00F62780"/>
    <w:rsid w:val="00F627BF"/>
    <w:rsid w:val="00F62913"/>
    <w:rsid w:val="00F62DCA"/>
    <w:rsid w:val="00F62EEB"/>
    <w:rsid w:val="00F63327"/>
    <w:rsid w:val="00F633DA"/>
    <w:rsid w:val="00F636E1"/>
    <w:rsid w:val="00F63EC7"/>
    <w:rsid w:val="00F63F70"/>
    <w:rsid w:val="00F6412D"/>
    <w:rsid w:val="00F6413B"/>
    <w:rsid w:val="00F64186"/>
    <w:rsid w:val="00F641FC"/>
    <w:rsid w:val="00F643CD"/>
    <w:rsid w:val="00F64908"/>
    <w:rsid w:val="00F64A12"/>
    <w:rsid w:val="00F64A2C"/>
    <w:rsid w:val="00F650CE"/>
    <w:rsid w:val="00F65208"/>
    <w:rsid w:val="00F65687"/>
    <w:rsid w:val="00F65C9B"/>
    <w:rsid w:val="00F65D0D"/>
    <w:rsid w:val="00F65D4D"/>
    <w:rsid w:val="00F65F5E"/>
    <w:rsid w:val="00F66151"/>
    <w:rsid w:val="00F661A0"/>
    <w:rsid w:val="00F6626B"/>
    <w:rsid w:val="00F66684"/>
    <w:rsid w:val="00F6693F"/>
    <w:rsid w:val="00F67033"/>
    <w:rsid w:val="00F6710B"/>
    <w:rsid w:val="00F67119"/>
    <w:rsid w:val="00F6718F"/>
    <w:rsid w:val="00F6721F"/>
    <w:rsid w:val="00F6738A"/>
    <w:rsid w:val="00F677C4"/>
    <w:rsid w:val="00F67BBE"/>
    <w:rsid w:val="00F67C62"/>
    <w:rsid w:val="00F67E77"/>
    <w:rsid w:val="00F67FDF"/>
    <w:rsid w:val="00F70568"/>
    <w:rsid w:val="00F70AAD"/>
    <w:rsid w:val="00F70B00"/>
    <w:rsid w:val="00F70C6B"/>
    <w:rsid w:val="00F70F87"/>
    <w:rsid w:val="00F7145D"/>
    <w:rsid w:val="00F71778"/>
    <w:rsid w:val="00F719BC"/>
    <w:rsid w:val="00F71D9F"/>
    <w:rsid w:val="00F7207D"/>
    <w:rsid w:val="00F72692"/>
    <w:rsid w:val="00F7287D"/>
    <w:rsid w:val="00F72924"/>
    <w:rsid w:val="00F72AC6"/>
    <w:rsid w:val="00F73062"/>
    <w:rsid w:val="00F730D7"/>
    <w:rsid w:val="00F73186"/>
    <w:rsid w:val="00F732C9"/>
    <w:rsid w:val="00F7341B"/>
    <w:rsid w:val="00F73C61"/>
    <w:rsid w:val="00F73D9C"/>
    <w:rsid w:val="00F74BB4"/>
    <w:rsid w:val="00F74C5A"/>
    <w:rsid w:val="00F74C90"/>
    <w:rsid w:val="00F7504E"/>
    <w:rsid w:val="00F750C0"/>
    <w:rsid w:val="00F7564A"/>
    <w:rsid w:val="00F758B4"/>
    <w:rsid w:val="00F758FF"/>
    <w:rsid w:val="00F75B74"/>
    <w:rsid w:val="00F75C8D"/>
    <w:rsid w:val="00F75CD7"/>
    <w:rsid w:val="00F75DF7"/>
    <w:rsid w:val="00F762B6"/>
    <w:rsid w:val="00F76B71"/>
    <w:rsid w:val="00F76F65"/>
    <w:rsid w:val="00F770F8"/>
    <w:rsid w:val="00F772A4"/>
    <w:rsid w:val="00F77815"/>
    <w:rsid w:val="00F805CE"/>
    <w:rsid w:val="00F80A42"/>
    <w:rsid w:val="00F80D12"/>
    <w:rsid w:val="00F8136D"/>
    <w:rsid w:val="00F813F9"/>
    <w:rsid w:val="00F81421"/>
    <w:rsid w:val="00F814CF"/>
    <w:rsid w:val="00F8183B"/>
    <w:rsid w:val="00F81B40"/>
    <w:rsid w:val="00F81C32"/>
    <w:rsid w:val="00F81FCF"/>
    <w:rsid w:val="00F81FDA"/>
    <w:rsid w:val="00F8248F"/>
    <w:rsid w:val="00F825B7"/>
    <w:rsid w:val="00F82658"/>
    <w:rsid w:val="00F82C81"/>
    <w:rsid w:val="00F83146"/>
    <w:rsid w:val="00F831AB"/>
    <w:rsid w:val="00F83335"/>
    <w:rsid w:val="00F835A2"/>
    <w:rsid w:val="00F835C5"/>
    <w:rsid w:val="00F83807"/>
    <w:rsid w:val="00F83885"/>
    <w:rsid w:val="00F8389E"/>
    <w:rsid w:val="00F83EE1"/>
    <w:rsid w:val="00F840FB"/>
    <w:rsid w:val="00F8419E"/>
    <w:rsid w:val="00F842B9"/>
    <w:rsid w:val="00F843F5"/>
    <w:rsid w:val="00F8444E"/>
    <w:rsid w:val="00F845E8"/>
    <w:rsid w:val="00F8465E"/>
    <w:rsid w:val="00F84D29"/>
    <w:rsid w:val="00F84E59"/>
    <w:rsid w:val="00F85020"/>
    <w:rsid w:val="00F8507D"/>
    <w:rsid w:val="00F85235"/>
    <w:rsid w:val="00F854A9"/>
    <w:rsid w:val="00F85508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87EA9"/>
    <w:rsid w:val="00F9043D"/>
    <w:rsid w:val="00F905EB"/>
    <w:rsid w:val="00F90608"/>
    <w:rsid w:val="00F9089D"/>
    <w:rsid w:val="00F90901"/>
    <w:rsid w:val="00F90AB8"/>
    <w:rsid w:val="00F90B1F"/>
    <w:rsid w:val="00F90B2D"/>
    <w:rsid w:val="00F90BF3"/>
    <w:rsid w:val="00F91536"/>
    <w:rsid w:val="00F9189B"/>
    <w:rsid w:val="00F91ABC"/>
    <w:rsid w:val="00F91F19"/>
    <w:rsid w:val="00F9220C"/>
    <w:rsid w:val="00F92433"/>
    <w:rsid w:val="00F9278C"/>
    <w:rsid w:val="00F9284B"/>
    <w:rsid w:val="00F9288E"/>
    <w:rsid w:val="00F92F3C"/>
    <w:rsid w:val="00F932A3"/>
    <w:rsid w:val="00F935DA"/>
    <w:rsid w:val="00F936AE"/>
    <w:rsid w:val="00F939DC"/>
    <w:rsid w:val="00F93A60"/>
    <w:rsid w:val="00F93A72"/>
    <w:rsid w:val="00F942A3"/>
    <w:rsid w:val="00F9431C"/>
    <w:rsid w:val="00F94687"/>
    <w:rsid w:val="00F946C8"/>
    <w:rsid w:val="00F94C42"/>
    <w:rsid w:val="00F94E28"/>
    <w:rsid w:val="00F94E56"/>
    <w:rsid w:val="00F95035"/>
    <w:rsid w:val="00F9511F"/>
    <w:rsid w:val="00F951EE"/>
    <w:rsid w:val="00F95261"/>
    <w:rsid w:val="00F955C1"/>
    <w:rsid w:val="00F95832"/>
    <w:rsid w:val="00F95ED1"/>
    <w:rsid w:val="00F95F3E"/>
    <w:rsid w:val="00F964E7"/>
    <w:rsid w:val="00F965C5"/>
    <w:rsid w:val="00F967D2"/>
    <w:rsid w:val="00F96BFF"/>
    <w:rsid w:val="00F96D57"/>
    <w:rsid w:val="00F96FC9"/>
    <w:rsid w:val="00F97334"/>
    <w:rsid w:val="00F973FD"/>
    <w:rsid w:val="00F97D19"/>
    <w:rsid w:val="00F97DFB"/>
    <w:rsid w:val="00FA01D6"/>
    <w:rsid w:val="00FA0345"/>
    <w:rsid w:val="00FA086D"/>
    <w:rsid w:val="00FA0A93"/>
    <w:rsid w:val="00FA0BC6"/>
    <w:rsid w:val="00FA0C69"/>
    <w:rsid w:val="00FA0F94"/>
    <w:rsid w:val="00FA1372"/>
    <w:rsid w:val="00FA1C57"/>
    <w:rsid w:val="00FA1D13"/>
    <w:rsid w:val="00FA1D19"/>
    <w:rsid w:val="00FA205A"/>
    <w:rsid w:val="00FA215F"/>
    <w:rsid w:val="00FA231A"/>
    <w:rsid w:val="00FA24F2"/>
    <w:rsid w:val="00FA27E8"/>
    <w:rsid w:val="00FA2CA6"/>
    <w:rsid w:val="00FA2E14"/>
    <w:rsid w:val="00FA35F1"/>
    <w:rsid w:val="00FA35F9"/>
    <w:rsid w:val="00FA3A90"/>
    <w:rsid w:val="00FA3FFD"/>
    <w:rsid w:val="00FA4089"/>
    <w:rsid w:val="00FA4205"/>
    <w:rsid w:val="00FA43D6"/>
    <w:rsid w:val="00FA4538"/>
    <w:rsid w:val="00FA454D"/>
    <w:rsid w:val="00FA4783"/>
    <w:rsid w:val="00FA4D1A"/>
    <w:rsid w:val="00FA51AE"/>
    <w:rsid w:val="00FA51D5"/>
    <w:rsid w:val="00FA5250"/>
    <w:rsid w:val="00FA54C6"/>
    <w:rsid w:val="00FA57BC"/>
    <w:rsid w:val="00FA58A3"/>
    <w:rsid w:val="00FA59A7"/>
    <w:rsid w:val="00FA5E8B"/>
    <w:rsid w:val="00FA5EB1"/>
    <w:rsid w:val="00FA6201"/>
    <w:rsid w:val="00FA62D5"/>
    <w:rsid w:val="00FA6432"/>
    <w:rsid w:val="00FA64D5"/>
    <w:rsid w:val="00FA6711"/>
    <w:rsid w:val="00FA68CC"/>
    <w:rsid w:val="00FA68F6"/>
    <w:rsid w:val="00FA6B1B"/>
    <w:rsid w:val="00FA6F8F"/>
    <w:rsid w:val="00FA7045"/>
    <w:rsid w:val="00FA72E0"/>
    <w:rsid w:val="00FA7482"/>
    <w:rsid w:val="00FA78BE"/>
    <w:rsid w:val="00FA7A57"/>
    <w:rsid w:val="00FA7D89"/>
    <w:rsid w:val="00FA7DE5"/>
    <w:rsid w:val="00FA7E08"/>
    <w:rsid w:val="00FB0311"/>
    <w:rsid w:val="00FB05A9"/>
    <w:rsid w:val="00FB069F"/>
    <w:rsid w:val="00FB0C7F"/>
    <w:rsid w:val="00FB0F9D"/>
    <w:rsid w:val="00FB0FB6"/>
    <w:rsid w:val="00FB1070"/>
    <w:rsid w:val="00FB1134"/>
    <w:rsid w:val="00FB1442"/>
    <w:rsid w:val="00FB1599"/>
    <w:rsid w:val="00FB1C75"/>
    <w:rsid w:val="00FB1EA3"/>
    <w:rsid w:val="00FB2188"/>
    <w:rsid w:val="00FB23C6"/>
    <w:rsid w:val="00FB28B9"/>
    <w:rsid w:val="00FB2B33"/>
    <w:rsid w:val="00FB2D02"/>
    <w:rsid w:val="00FB30F4"/>
    <w:rsid w:val="00FB35A9"/>
    <w:rsid w:val="00FB3991"/>
    <w:rsid w:val="00FB3D02"/>
    <w:rsid w:val="00FB3D37"/>
    <w:rsid w:val="00FB42B2"/>
    <w:rsid w:val="00FB43D1"/>
    <w:rsid w:val="00FB440A"/>
    <w:rsid w:val="00FB4597"/>
    <w:rsid w:val="00FB4A51"/>
    <w:rsid w:val="00FB4CC7"/>
    <w:rsid w:val="00FB4DAB"/>
    <w:rsid w:val="00FB4FBC"/>
    <w:rsid w:val="00FB52E8"/>
    <w:rsid w:val="00FB54A5"/>
    <w:rsid w:val="00FB5643"/>
    <w:rsid w:val="00FB5A97"/>
    <w:rsid w:val="00FB5C4E"/>
    <w:rsid w:val="00FB5C96"/>
    <w:rsid w:val="00FB5CAB"/>
    <w:rsid w:val="00FB5CAD"/>
    <w:rsid w:val="00FB5CD3"/>
    <w:rsid w:val="00FB5F6B"/>
    <w:rsid w:val="00FB64C1"/>
    <w:rsid w:val="00FB64F7"/>
    <w:rsid w:val="00FB6691"/>
    <w:rsid w:val="00FB674C"/>
    <w:rsid w:val="00FB69B2"/>
    <w:rsid w:val="00FB6C07"/>
    <w:rsid w:val="00FB6CCE"/>
    <w:rsid w:val="00FB73E7"/>
    <w:rsid w:val="00FB784B"/>
    <w:rsid w:val="00FB7C09"/>
    <w:rsid w:val="00FB7D3D"/>
    <w:rsid w:val="00FC0254"/>
    <w:rsid w:val="00FC03DB"/>
    <w:rsid w:val="00FC06E5"/>
    <w:rsid w:val="00FC0753"/>
    <w:rsid w:val="00FC0944"/>
    <w:rsid w:val="00FC0CB9"/>
    <w:rsid w:val="00FC0EFB"/>
    <w:rsid w:val="00FC10FD"/>
    <w:rsid w:val="00FC1358"/>
    <w:rsid w:val="00FC1532"/>
    <w:rsid w:val="00FC154F"/>
    <w:rsid w:val="00FC15C0"/>
    <w:rsid w:val="00FC182E"/>
    <w:rsid w:val="00FC1B42"/>
    <w:rsid w:val="00FC1C0D"/>
    <w:rsid w:val="00FC1F64"/>
    <w:rsid w:val="00FC226B"/>
    <w:rsid w:val="00FC22FA"/>
    <w:rsid w:val="00FC243E"/>
    <w:rsid w:val="00FC2620"/>
    <w:rsid w:val="00FC284B"/>
    <w:rsid w:val="00FC2988"/>
    <w:rsid w:val="00FC2A7D"/>
    <w:rsid w:val="00FC2B73"/>
    <w:rsid w:val="00FC2B98"/>
    <w:rsid w:val="00FC2CC5"/>
    <w:rsid w:val="00FC2E6A"/>
    <w:rsid w:val="00FC2EB4"/>
    <w:rsid w:val="00FC32FB"/>
    <w:rsid w:val="00FC38AF"/>
    <w:rsid w:val="00FC3D09"/>
    <w:rsid w:val="00FC4058"/>
    <w:rsid w:val="00FC42E2"/>
    <w:rsid w:val="00FC45EC"/>
    <w:rsid w:val="00FC4663"/>
    <w:rsid w:val="00FC4FC9"/>
    <w:rsid w:val="00FC501D"/>
    <w:rsid w:val="00FC51F0"/>
    <w:rsid w:val="00FC52EA"/>
    <w:rsid w:val="00FC53F3"/>
    <w:rsid w:val="00FC549A"/>
    <w:rsid w:val="00FC551E"/>
    <w:rsid w:val="00FC5A67"/>
    <w:rsid w:val="00FC5B0D"/>
    <w:rsid w:val="00FC5B7F"/>
    <w:rsid w:val="00FC5BFF"/>
    <w:rsid w:val="00FC5F10"/>
    <w:rsid w:val="00FC611C"/>
    <w:rsid w:val="00FC650D"/>
    <w:rsid w:val="00FC652E"/>
    <w:rsid w:val="00FC65FA"/>
    <w:rsid w:val="00FC6912"/>
    <w:rsid w:val="00FC6B8D"/>
    <w:rsid w:val="00FC747C"/>
    <w:rsid w:val="00FC79CD"/>
    <w:rsid w:val="00FC7CAE"/>
    <w:rsid w:val="00FC7DA6"/>
    <w:rsid w:val="00FD05C2"/>
    <w:rsid w:val="00FD074C"/>
    <w:rsid w:val="00FD0AB4"/>
    <w:rsid w:val="00FD0E2B"/>
    <w:rsid w:val="00FD0E65"/>
    <w:rsid w:val="00FD0F47"/>
    <w:rsid w:val="00FD11FD"/>
    <w:rsid w:val="00FD1245"/>
    <w:rsid w:val="00FD147A"/>
    <w:rsid w:val="00FD14B0"/>
    <w:rsid w:val="00FD19EC"/>
    <w:rsid w:val="00FD1ECE"/>
    <w:rsid w:val="00FD20F8"/>
    <w:rsid w:val="00FD217F"/>
    <w:rsid w:val="00FD26BA"/>
    <w:rsid w:val="00FD27B0"/>
    <w:rsid w:val="00FD3003"/>
    <w:rsid w:val="00FD35E3"/>
    <w:rsid w:val="00FD364B"/>
    <w:rsid w:val="00FD3831"/>
    <w:rsid w:val="00FD387D"/>
    <w:rsid w:val="00FD3A84"/>
    <w:rsid w:val="00FD3CFC"/>
    <w:rsid w:val="00FD3DA5"/>
    <w:rsid w:val="00FD3EF7"/>
    <w:rsid w:val="00FD468E"/>
    <w:rsid w:val="00FD4824"/>
    <w:rsid w:val="00FD49DC"/>
    <w:rsid w:val="00FD4CFD"/>
    <w:rsid w:val="00FD4F03"/>
    <w:rsid w:val="00FD520C"/>
    <w:rsid w:val="00FD52E4"/>
    <w:rsid w:val="00FD549C"/>
    <w:rsid w:val="00FD5B29"/>
    <w:rsid w:val="00FD5B31"/>
    <w:rsid w:val="00FD5B91"/>
    <w:rsid w:val="00FD5BB9"/>
    <w:rsid w:val="00FD5DB6"/>
    <w:rsid w:val="00FD6027"/>
    <w:rsid w:val="00FD608B"/>
    <w:rsid w:val="00FD67B1"/>
    <w:rsid w:val="00FD6C68"/>
    <w:rsid w:val="00FD7134"/>
    <w:rsid w:val="00FD7C83"/>
    <w:rsid w:val="00FD7EEF"/>
    <w:rsid w:val="00FE000D"/>
    <w:rsid w:val="00FE01AB"/>
    <w:rsid w:val="00FE031F"/>
    <w:rsid w:val="00FE0425"/>
    <w:rsid w:val="00FE0574"/>
    <w:rsid w:val="00FE0682"/>
    <w:rsid w:val="00FE06B7"/>
    <w:rsid w:val="00FE0AEE"/>
    <w:rsid w:val="00FE1189"/>
    <w:rsid w:val="00FE1298"/>
    <w:rsid w:val="00FE1817"/>
    <w:rsid w:val="00FE1C40"/>
    <w:rsid w:val="00FE1E65"/>
    <w:rsid w:val="00FE2139"/>
    <w:rsid w:val="00FE21FA"/>
    <w:rsid w:val="00FE2235"/>
    <w:rsid w:val="00FE26C9"/>
    <w:rsid w:val="00FE271E"/>
    <w:rsid w:val="00FE2720"/>
    <w:rsid w:val="00FE29A9"/>
    <w:rsid w:val="00FE2A2C"/>
    <w:rsid w:val="00FE2A42"/>
    <w:rsid w:val="00FE2D81"/>
    <w:rsid w:val="00FE3775"/>
    <w:rsid w:val="00FE388A"/>
    <w:rsid w:val="00FE3992"/>
    <w:rsid w:val="00FE39E1"/>
    <w:rsid w:val="00FE3F8D"/>
    <w:rsid w:val="00FE45C2"/>
    <w:rsid w:val="00FE45D8"/>
    <w:rsid w:val="00FE4BCF"/>
    <w:rsid w:val="00FE5114"/>
    <w:rsid w:val="00FE5242"/>
    <w:rsid w:val="00FE539B"/>
    <w:rsid w:val="00FE5534"/>
    <w:rsid w:val="00FE5A83"/>
    <w:rsid w:val="00FE6120"/>
    <w:rsid w:val="00FE6CBB"/>
    <w:rsid w:val="00FE6D81"/>
    <w:rsid w:val="00FE6DAA"/>
    <w:rsid w:val="00FE6DFA"/>
    <w:rsid w:val="00FE727A"/>
    <w:rsid w:val="00FE7338"/>
    <w:rsid w:val="00FE7352"/>
    <w:rsid w:val="00FE7610"/>
    <w:rsid w:val="00FE78AE"/>
    <w:rsid w:val="00FE7E86"/>
    <w:rsid w:val="00FF03FB"/>
    <w:rsid w:val="00FF0484"/>
    <w:rsid w:val="00FF059F"/>
    <w:rsid w:val="00FF085D"/>
    <w:rsid w:val="00FF094E"/>
    <w:rsid w:val="00FF0A8A"/>
    <w:rsid w:val="00FF0B23"/>
    <w:rsid w:val="00FF1198"/>
    <w:rsid w:val="00FF1C43"/>
    <w:rsid w:val="00FF215D"/>
    <w:rsid w:val="00FF272A"/>
    <w:rsid w:val="00FF28F8"/>
    <w:rsid w:val="00FF2DB6"/>
    <w:rsid w:val="00FF3044"/>
    <w:rsid w:val="00FF323D"/>
    <w:rsid w:val="00FF392D"/>
    <w:rsid w:val="00FF398C"/>
    <w:rsid w:val="00FF3ABC"/>
    <w:rsid w:val="00FF3B09"/>
    <w:rsid w:val="00FF3BC7"/>
    <w:rsid w:val="00FF3FF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3B0"/>
    <w:rsid w:val="00FF5A63"/>
    <w:rsid w:val="00FF5AEB"/>
    <w:rsid w:val="00FF5E5C"/>
    <w:rsid w:val="00FF5F40"/>
    <w:rsid w:val="00FF6B95"/>
    <w:rsid w:val="00FF6CD1"/>
    <w:rsid w:val="00FF7204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1404EC"/>
  <w15:chartTrackingRefBased/>
  <w15:docId w15:val="{F6FF87EF-727E-4C9F-B012-FF93B71D1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359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5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Ang15">
    <w:name w:val="Ang 15"/>
    <w:basedOn w:val="BodyText"/>
    <w:link w:val="Ang15Char"/>
    <w:qFormat/>
    <w:rsid w:val="0081016B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81016B"/>
    <w:rPr>
      <w:rFonts w:ascii="Angsana New" w:hAnsi="Angsana New"/>
      <w:sz w:val="30"/>
      <w:szCs w:val="30"/>
      <w:lang w:val="en-GB"/>
    </w:rPr>
  </w:style>
  <w:style w:type="table" w:styleId="PlainTable4">
    <w:name w:val="Plain Table 4"/>
    <w:basedOn w:val="TableNormal"/>
    <w:uiPriority w:val="44"/>
    <w:rsid w:val="00532DC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Spacing">
    <w:name w:val="No Spacing"/>
    <w:uiPriority w:val="1"/>
    <w:qFormat/>
    <w:rsid w:val="001E36B2"/>
    <w:rPr>
      <w:rFonts w:ascii="Times New Roman" w:hAnsi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263E62"/>
    <w:rPr>
      <w:rFonts w:ascii="Times New Roman" w:hAnsi="Times New Roman"/>
      <w:sz w:val="22"/>
      <w:lang w:eastAsia="en-US" w:bidi="ar-SA"/>
    </w:rPr>
  </w:style>
  <w:style w:type="paragraph" w:customStyle="1" w:styleId="Pa47">
    <w:name w:val="Pa47"/>
    <w:basedOn w:val="Normal"/>
    <w:next w:val="Normal"/>
    <w:uiPriority w:val="99"/>
    <w:rsid w:val="006E4BA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D34CB8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D34CB8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1A19B9-57D9-4B39-A573-A348A21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A91D55-77C2-422D-BA50-D7F4856CB3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130B92-682B-498F-8B0E-F3EB8359084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F9B246D3-F17A-43A0-B8B5-1EA445919F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544</TotalTime>
  <Pages>6</Pages>
  <Words>1818</Words>
  <Characters>8690</Characters>
  <Application>Microsoft Office Word</Application>
  <DocSecurity>0</DocSecurity>
  <Lines>155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8839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Siriyakorn, Trakoonpraiwan</cp:lastModifiedBy>
  <cp:revision>117</cp:revision>
  <cp:lastPrinted>2026-02-18T13:01:00Z</cp:lastPrinted>
  <dcterms:created xsi:type="dcterms:W3CDTF">2026-02-05T08:22:00Z</dcterms:created>
  <dcterms:modified xsi:type="dcterms:W3CDTF">2026-02-19T04:52:00Z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2022-02-08T10:57:45Z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fdacb030-95ce-45e5-864c-d27df81fa988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0x010100FC3C573FF70E394A86433F5E112C33AA</vt:lpwstr>
  </property>
</Properties>
</file>