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6C21E" w14:textId="77777777" w:rsidR="000D77DB" w:rsidRPr="00664CF3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bookmarkStart w:id="0" w:name="_Hlk222333479"/>
      <w:r w:rsidRPr="00664CF3"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 w:rsidRPr="00664CF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664CF3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 w:rsidRPr="00664CF3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5221C939" w14:textId="77777777" w:rsidR="000D77DB" w:rsidRPr="00664CF3" w:rsidRDefault="000D77DB" w:rsidP="00BE05D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 w:rsidRPr="00664CF3">
        <w:rPr>
          <w:rFonts w:ascii="Angsana New" w:hAnsi="Angsana New"/>
          <w:sz w:val="30"/>
          <w:szCs w:val="30"/>
          <w:cs/>
        </w:rPr>
        <w:t>ทั่วไป</w:t>
      </w:r>
    </w:p>
    <w:p w14:paraId="75315EC1" w14:textId="6814A073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20D0429" w14:textId="1F1A9CFE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นโยบายการบัญชีที่</w:t>
      </w:r>
      <w:r w:rsidR="00286236" w:rsidRPr="00664CF3">
        <w:rPr>
          <w:rFonts w:ascii="Angsana New" w:hAnsi="Angsana New" w:hint="cs"/>
          <w:sz w:val="30"/>
          <w:szCs w:val="30"/>
          <w:cs/>
        </w:rPr>
        <w:t>มีสาระ</w:t>
      </w:r>
      <w:r w:rsidRPr="00664CF3">
        <w:rPr>
          <w:rFonts w:ascii="Angsana New" w:hAnsi="Angsana New" w:hint="cs"/>
          <w:sz w:val="30"/>
          <w:szCs w:val="30"/>
          <w:cs/>
        </w:rPr>
        <w:t>สำคัญ</w:t>
      </w:r>
    </w:p>
    <w:p w14:paraId="486537B1" w14:textId="77777777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บุคคลหรือ</w:t>
      </w:r>
      <w:r w:rsidRPr="00664CF3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6E164DE1" w14:textId="680A0021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62B3E3CD" w14:textId="45C35A09" w:rsidR="009D1AE7" w:rsidRPr="00664CF3" w:rsidRDefault="009D1AE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377202C5" w14:textId="7627D97E" w:rsidR="000F4E96" w:rsidRPr="00664CF3" w:rsidRDefault="003776E4" w:rsidP="009A333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50F7907" w14:textId="62EE0829" w:rsidR="00191343" w:rsidRPr="00664CF3" w:rsidRDefault="00191343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FB5CAD" w:rsidRPr="00664CF3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2DA2C92D" w14:textId="5684C535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691C30" w:rsidRPr="00664CF3">
        <w:rPr>
          <w:rFonts w:ascii="Angsana New" w:hAnsi="Angsana New"/>
          <w:sz w:val="30"/>
          <w:szCs w:val="30"/>
        </w:rPr>
        <w:t xml:space="preserve"> </w:t>
      </w:r>
    </w:p>
    <w:p w14:paraId="681F3BD7" w14:textId="64D597E0" w:rsidR="00EA0291" w:rsidRPr="00664CF3" w:rsidRDefault="00EA029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90C8FB3" w14:textId="234ADA65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หนี้สิน</w:t>
      </w:r>
      <w:r w:rsidRPr="00664CF3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14:paraId="7BC78476" w14:textId="77777777" w:rsidR="003776E4" w:rsidRPr="00664CF3" w:rsidRDefault="00560F2F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BE2A03" w:rsidRPr="00664CF3">
        <w:rPr>
          <w:rFonts w:ascii="Angsana New" w:hAnsi="Angsana New"/>
          <w:sz w:val="30"/>
          <w:szCs w:val="30"/>
          <w:cs/>
        </w:rPr>
        <w:t>ไม่หมุนเวียน</w:t>
      </w:r>
      <w:r w:rsidRPr="00664CF3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7BBE95F1" w14:textId="79390799" w:rsidR="00EE220C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สำรอง</w:t>
      </w:r>
      <w:r w:rsidR="00BF0F4C" w:rsidRPr="00664CF3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598B463F" w14:textId="77777777" w:rsidR="000D1765" w:rsidRPr="00664CF3" w:rsidRDefault="000D176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202103" w:rsidRPr="00664CF3">
        <w:rPr>
          <w:rFonts w:ascii="Angsana New" w:hAnsi="Angsana New" w:hint="cs"/>
          <w:sz w:val="30"/>
          <w:szCs w:val="30"/>
          <w:cs/>
        </w:rPr>
        <w:t>และ</w:t>
      </w:r>
      <w:r w:rsidR="00FF3FF7" w:rsidRPr="00664CF3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C1BC3B1" w14:textId="1D9837EB" w:rsidR="009248CC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</w:t>
      </w:r>
    </w:p>
    <w:p w14:paraId="7FA480C5" w14:textId="77777777" w:rsidR="009B7D0C" w:rsidRPr="00664CF3" w:rsidRDefault="00E650FF" w:rsidP="00105E2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ค่าใช้จ่ายตาม</w:t>
      </w:r>
      <w:r w:rsidR="0042178C" w:rsidRPr="00664CF3">
        <w:rPr>
          <w:rFonts w:ascii="Angsana New" w:hAnsi="Angsana New" w:hint="cs"/>
          <w:sz w:val="30"/>
          <w:szCs w:val="30"/>
          <w:cs/>
        </w:rPr>
        <w:t>ธรรมชาติ</w:t>
      </w:r>
    </w:p>
    <w:p w14:paraId="776C6C7D" w14:textId="77777777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0EB49A83" w14:textId="1A180D16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กำไรต่อหุ้น</w:t>
      </w:r>
    </w:p>
    <w:p w14:paraId="41983DB3" w14:textId="77777777" w:rsidR="005A46D5" w:rsidRPr="00664CF3" w:rsidRDefault="005A46D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883D904" w14:textId="3D9C87D0" w:rsidR="005F2345" w:rsidRPr="00664CF3" w:rsidRDefault="005F234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9131499" w14:textId="238E3190" w:rsidR="00EB5376" w:rsidRPr="00664CF3" w:rsidRDefault="00EB537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452931E3" w14:textId="507CD533" w:rsidR="003776E4" w:rsidRPr="00664CF3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0BD9BF" w14:textId="6013C1DC" w:rsidR="00CF35BC" w:rsidRPr="00664CF3" w:rsidRDefault="00C90CC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14D8CEFB" w14:textId="60D889D4" w:rsidR="00567EEB" w:rsidRPr="00664CF3" w:rsidRDefault="00567EE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24DFA56" w14:textId="49AA0D8E" w:rsidR="00093182" w:rsidRPr="00664CF3" w:rsidRDefault="00093182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0259070" w14:textId="77777777" w:rsidR="007B2482" w:rsidRPr="00664CF3" w:rsidRDefault="000D77DB" w:rsidP="00435278">
      <w:pPr>
        <w:pStyle w:val="Bo-C1Content"/>
      </w:pPr>
      <w:r w:rsidRPr="00664CF3">
        <w:rPr>
          <w:cs/>
        </w:rPr>
        <w:br w:type="page"/>
      </w:r>
      <w:r w:rsidR="00203EEF" w:rsidRPr="00664CF3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22F59A" w14:textId="77777777" w:rsidR="00B7732B" w:rsidRPr="00664CF3" w:rsidRDefault="00B7732B" w:rsidP="005919CE">
      <w:pPr>
        <w:pStyle w:val="Bo-Blankline"/>
      </w:pPr>
    </w:p>
    <w:p w14:paraId="5434D169" w14:textId="654AEAB0" w:rsidR="007B2482" w:rsidRPr="00664CF3" w:rsidRDefault="00203EEF" w:rsidP="00435278">
      <w:pPr>
        <w:pStyle w:val="Bo-C1Content"/>
        <w:rPr>
          <w:cs/>
          <w:lang w:val="en-US"/>
        </w:rPr>
      </w:pPr>
      <w:r w:rsidRPr="00664CF3">
        <w:rPr>
          <w:cs/>
        </w:rPr>
        <w:t>งบการเงินนี</w:t>
      </w:r>
      <w:r w:rsidR="00800E16" w:rsidRPr="00664CF3">
        <w:rPr>
          <w:cs/>
        </w:rPr>
        <w:t>้ได้รับอนุมัติให้ออกงบการเงิน</w:t>
      </w:r>
      <w:r w:rsidRPr="00664CF3">
        <w:rPr>
          <w:cs/>
        </w:rPr>
        <w:t>จาก</w:t>
      </w:r>
      <w:r w:rsidR="00732BAC" w:rsidRPr="00664CF3">
        <w:rPr>
          <w:cs/>
        </w:rPr>
        <w:t>คณะกรรมการตรวจสอบตามการมอบหมายจากคณะกรรมการบริษัท</w:t>
      </w:r>
      <w:r w:rsidRPr="00664CF3">
        <w:rPr>
          <w:cs/>
        </w:rPr>
        <w:t xml:space="preserve"> เมื่อวันที่</w:t>
      </w:r>
      <w:r w:rsidR="004863D5" w:rsidRPr="00664CF3">
        <w:rPr>
          <w:lang w:val="en-US"/>
        </w:rPr>
        <w:t xml:space="preserve"> </w:t>
      </w:r>
      <w:r w:rsidR="00036DD3">
        <w:rPr>
          <w:lang w:val="en-US"/>
        </w:rPr>
        <w:t>19</w:t>
      </w:r>
      <w:r w:rsidR="00036CA3" w:rsidRPr="00664CF3">
        <w:rPr>
          <w:lang w:val="en-US"/>
        </w:rPr>
        <w:t xml:space="preserve"> </w:t>
      </w:r>
      <w:r w:rsidR="00036CA3" w:rsidRPr="00664CF3">
        <w:rPr>
          <w:rFonts w:hint="cs"/>
          <w:cs/>
          <w:lang w:val="en-US"/>
        </w:rPr>
        <w:t>กุมภาพันธ์</w:t>
      </w:r>
      <w:r w:rsidR="009248CC" w:rsidRPr="00664CF3">
        <w:rPr>
          <w:rFonts w:hint="cs"/>
          <w:cs/>
          <w:lang w:val="en-US"/>
        </w:rPr>
        <w:t xml:space="preserve"> </w:t>
      </w:r>
      <w:r w:rsidR="00036DD3">
        <w:rPr>
          <w:lang w:val="en-US"/>
        </w:rPr>
        <w:t>2569</w:t>
      </w:r>
    </w:p>
    <w:p w14:paraId="09529964" w14:textId="77777777" w:rsidR="00B7732B" w:rsidRPr="00664CF3" w:rsidRDefault="00B7732B" w:rsidP="005919CE">
      <w:pPr>
        <w:pStyle w:val="Bo-Blankline"/>
        <w:rPr>
          <w:cs/>
          <w:lang w:val="en-US"/>
        </w:rPr>
      </w:pPr>
    </w:p>
    <w:p w14:paraId="40D3488D" w14:textId="77777777" w:rsidR="007B2482" w:rsidRPr="00664CF3" w:rsidRDefault="007B2482" w:rsidP="00435278">
      <w:pPr>
        <w:pStyle w:val="Caption"/>
        <w:ind w:left="567" w:hanging="567"/>
      </w:pPr>
      <w:r w:rsidRPr="00664CF3">
        <w:rPr>
          <w:cs/>
        </w:rPr>
        <w:t>ข้อมูลทั่วไป</w:t>
      </w:r>
    </w:p>
    <w:p w14:paraId="04931E0C" w14:textId="77777777" w:rsidR="00B7732B" w:rsidRPr="00664CF3" w:rsidRDefault="00B7732B" w:rsidP="005919CE">
      <w:pPr>
        <w:pStyle w:val="Bo-Blankline"/>
      </w:pPr>
    </w:p>
    <w:p w14:paraId="1AF45727" w14:textId="5594E8FD" w:rsidR="00DF7C95" w:rsidRPr="00664CF3" w:rsidRDefault="00EA0C93" w:rsidP="00DF7C95">
      <w:pPr>
        <w:pStyle w:val="Bo-C1Content"/>
      </w:pPr>
      <w:r w:rsidRPr="00664CF3">
        <w:rPr>
          <w:cs/>
        </w:rPr>
        <w:t xml:space="preserve">บริษัท ทีพีไอ โพลีน เพาเวอร์ จำกัด (มหาชน) </w:t>
      </w:r>
      <w:r w:rsidR="00DF7C95" w:rsidRPr="00664CF3">
        <w:t>“</w:t>
      </w:r>
      <w:r w:rsidR="00DF7C95" w:rsidRPr="00664CF3">
        <w:rPr>
          <w:cs/>
        </w:rPr>
        <w:t>บริษัท</w:t>
      </w:r>
      <w:r w:rsidR="00DF7C95" w:rsidRPr="00664CF3">
        <w:rPr>
          <w:lang w:val="en-US"/>
        </w:rPr>
        <w:t xml:space="preserve">” </w:t>
      </w:r>
      <w:r w:rsidR="00DF7C95" w:rsidRPr="00664CF3">
        <w:rPr>
          <w:cs/>
        </w:rPr>
        <w:t>เป็นนิติบุคคล</w:t>
      </w:r>
      <w:r w:rsidR="00DF7C95" w:rsidRPr="00664CF3">
        <w:rPr>
          <w:cs/>
          <w:lang w:val="en-US"/>
        </w:rPr>
        <w:t>ที่จัดตั้งขึ้นใน</w:t>
      </w:r>
      <w:r w:rsidR="00DF7C95" w:rsidRPr="00664CF3">
        <w:rPr>
          <w:cs/>
        </w:rPr>
        <w:t xml:space="preserve">ประเทศไทย และมีที่อยู่จดทะเบียนตั้งอยู่เลขที่ </w:t>
      </w:r>
      <w:r w:rsidR="00036DD3">
        <w:rPr>
          <w:lang w:val="en-US"/>
        </w:rPr>
        <w:t>26</w:t>
      </w:r>
      <w:r w:rsidR="00DF7C95" w:rsidRPr="00664CF3">
        <w:t>/</w:t>
      </w:r>
      <w:r w:rsidR="00036DD3">
        <w:t>56</w:t>
      </w:r>
      <w:r w:rsidR="00DF7C95" w:rsidRPr="00664CF3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AC02DC3" w14:textId="77777777" w:rsidR="00DF7C95" w:rsidRPr="00664CF3" w:rsidRDefault="00DF7C95" w:rsidP="00A95226">
      <w:pPr>
        <w:pStyle w:val="Bo-Blankline"/>
      </w:pPr>
    </w:p>
    <w:p w14:paraId="29A86D54" w14:textId="3F28F1A3" w:rsidR="00DF7C95" w:rsidRPr="00664CF3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036DD3">
        <w:rPr>
          <w:rFonts w:ascii="Angsana New" w:hAnsi="Angsana New"/>
          <w:sz w:val="30"/>
          <w:szCs w:val="30"/>
          <w:lang w:val="en-US"/>
        </w:rPr>
        <w:t>5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664CF3">
        <w:rPr>
          <w:rFonts w:ascii="Angsana New" w:hAnsi="Angsana New"/>
          <w:sz w:val="30"/>
          <w:szCs w:val="30"/>
          <w:cs/>
        </w:rPr>
        <w:t xml:space="preserve"> </w:t>
      </w:r>
      <w:r w:rsidR="00036DD3">
        <w:rPr>
          <w:rFonts w:ascii="Angsana New" w:hAnsi="Angsana New"/>
          <w:sz w:val="30"/>
          <w:szCs w:val="30"/>
        </w:rPr>
        <w:t>2560</w:t>
      </w:r>
    </w:p>
    <w:p w14:paraId="3D77010A" w14:textId="77777777" w:rsidR="00DF7C95" w:rsidRPr="00664CF3" w:rsidRDefault="00DF7C95" w:rsidP="00A95226">
      <w:pPr>
        <w:pStyle w:val="Bo-Blankline"/>
      </w:pPr>
    </w:p>
    <w:p w14:paraId="696067BA" w14:textId="72A9E0E4" w:rsidR="004863D5" w:rsidRPr="00664CF3" w:rsidRDefault="004863D5" w:rsidP="004863D5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64CF3">
        <w:rPr>
          <w:rFonts w:ascii="Angsana New" w:hAnsi="Angsana New"/>
          <w:sz w:val="30"/>
          <w:szCs w:val="30"/>
          <w:cs/>
        </w:rPr>
        <w:t>บริษัทใหญ่</w:t>
      </w:r>
      <w:r w:rsidR="005E6485" w:rsidRPr="00664CF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664CF3">
        <w:rPr>
          <w:rFonts w:ascii="Angsana New" w:hAnsi="Angsana New"/>
          <w:sz w:val="30"/>
          <w:szCs w:val="30"/>
          <w:cs/>
        </w:rPr>
        <w:t>ในระหว่าง</w:t>
      </w:r>
      <w:r w:rsidRPr="00664CF3">
        <w:rPr>
          <w:rFonts w:ascii="Angsana New" w:hAnsi="Angsana New" w:hint="cs"/>
          <w:sz w:val="30"/>
          <w:szCs w:val="30"/>
          <w:cs/>
        </w:rPr>
        <w:t>ปี</w:t>
      </w:r>
      <w:r w:rsidR="000A6E30" w:rsidRPr="00664CF3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664CF3">
        <w:rPr>
          <w:rFonts w:ascii="Angsana New" w:hAnsi="Angsana New"/>
          <w:sz w:val="30"/>
          <w:szCs w:val="30"/>
          <w:cs/>
        </w:rPr>
        <w:t xml:space="preserve">บริษัท ทีพีไอ โพลีน จำกัด </w:t>
      </w:r>
      <w:r w:rsidRPr="00664CF3">
        <w:rPr>
          <w:rFonts w:ascii="Angsana New" w:hAnsi="Angsana New"/>
          <w:sz w:val="30"/>
          <w:szCs w:val="30"/>
        </w:rPr>
        <w:t>(</w:t>
      </w:r>
      <w:r w:rsidRPr="00664CF3">
        <w:rPr>
          <w:rFonts w:ascii="Angsana New" w:hAnsi="Angsana New"/>
          <w:sz w:val="30"/>
          <w:szCs w:val="30"/>
          <w:cs/>
        </w:rPr>
        <w:t>มหาชน</w:t>
      </w:r>
      <w:r w:rsidRPr="00664CF3">
        <w:rPr>
          <w:rFonts w:ascii="Angsana New" w:hAnsi="Angsana New"/>
          <w:sz w:val="30"/>
          <w:szCs w:val="30"/>
        </w:rPr>
        <w:t>) “</w:t>
      </w:r>
      <w:r w:rsidRPr="00664CF3">
        <w:rPr>
          <w:rFonts w:ascii="Angsana New" w:hAnsi="Angsana New"/>
          <w:sz w:val="30"/>
          <w:szCs w:val="30"/>
          <w:cs/>
        </w:rPr>
        <w:t>บริษัทใหญ่</w:t>
      </w:r>
      <w:r w:rsidRPr="00664CF3">
        <w:rPr>
          <w:rFonts w:ascii="Angsana New" w:hAnsi="Angsana New"/>
          <w:sz w:val="30"/>
          <w:szCs w:val="30"/>
        </w:rPr>
        <w:t xml:space="preserve">” </w:t>
      </w:r>
      <w:r w:rsidRPr="00664CF3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664CF3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036DD3">
        <w:rPr>
          <w:rFonts w:ascii="Angsana New" w:hAnsi="Angsana New"/>
          <w:sz w:val="30"/>
          <w:szCs w:val="30"/>
          <w:lang w:val="en-US"/>
        </w:rPr>
        <w:t>70</w:t>
      </w:r>
      <w:r w:rsidRPr="00664CF3">
        <w:rPr>
          <w:rFonts w:ascii="Angsana New" w:hAnsi="Angsana New"/>
          <w:sz w:val="30"/>
          <w:szCs w:val="30"/>
          <w:lang w:val="en-US"/>
        </w:rPr>
        <w:t>.</w:t>
      </w:r>
      <w:r w:rsidR="00036DD3">
        <w:rPr>
          <w:rFonts w:ascii="Angsana New" w:hAnsi="Angsana New"/>
          <w:sz w:val="30"/>
          <w:szCs w:val="30"/>
          <w:lang w:val="en-US"/>
        </w:rPr>
        <w:t>24</w:t>
      </w:r>
      <w:r w:rsidRPr="00664CF3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</w:t>
      </w:r>
    </w:p>
    <w:p w14:paraId="6B902A75" w14:textId="77777777" w:rsidR="00DF7C95" w:rsidRPr="00664CF3" w:rsidRDefault="00DF7C95" w:rsidP="005919CE">
      <w:pPr>
        <w:pStyle w:val="Bo-Blankline"/>
      </w:pPr>
    </w:p>
    <w:p w14:paraId="14B9BBE0" w14:textId="49E67449" w:rsidR="00CF10A1" w:rsidRPr="00664CF3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664CF3">
        <w:rPr>
          <w:cs/>
        </w:rPr>
        <w:t>บริษัทดำเนินธุรกิจหลัก</w:t>
      </w:r>
      <w:r w:rsidRPr="00664CF3">
        <w:rPr>
          <w:rStyle w:val="Ang15Char"/>
          <w:cs/>
        </w:rPr>
        <w:t>เกี่ยวกับ</w:t>
      </w:r>
      <w:r w:rsidRPr="00664CF3">
        <w:rPr>
          <w:rStyle w:val="Ang15Char"/>
        </w:rPr>
        <w:t xml:space="preserve"> </w:t>
      </w:r>
      <w:r w:rsidRPr="00664CF3">
        <w:rPr>
          <w:rStyle w:val="Ang15Char"/>
          <w:cs/>
        </w:rPr>
        <w:t>การผลิตและจำหน่ายกระแสไฟฟ้าและเชื้อเพลิงจากขยะ</w:t>
      </w:r>
      <w:r w:rsidRPr="00664CF3">
        <w:rPr>
          <w:rStyle w:val="Ang15Char"/>
        </w:rPr>
        <w:t xml:space="preserve"> </w:t>
      </w:r>
      <w:r w:rsidRPr="00664CF3">
        <w:rPr>
          <w:rStyle w:val="Ang15Char"/>
          <w:cs/>
        </w:rPr>
        <w:t>รวมทั้งเศษหรือขยะหรือของเสีย และประกอบกิจการสถานีบริการน้ำมัน</w:t>
      </w:r>
      <w:r w:rsidRPr="00664CF3">
        <w:rPr>
          <w:cs/>
        </w:rPr>
        <w:t>เชื้อเพลิง และก๊าซธรรมชาติ</w:t>
      </w:r>
      <w:r w:rsidRPr="00664CF3">
        <w:t xml:space="preserve"> </w:t>
      </w:r>
      <w:r w:rsidRPr="00664CF3">
        <w:rPr>
          <w:cs/>
        </w:rPr>
        <w:t xml:space="preserve">โดยมีสถานีบริการรวม </w:t>
      </w:r>
      <w:r w:rsidR="00036DD3">
        <w:rPr>
          <w:lang w:val="en-US"/>
        </w:rPr>
        <w:t>12</w:t>
      </w:r>
      <w:r w:rsidRPr="00664CF3">
        <w:t xml:space="preserve"> </w:t>
      </w:r>
      <w:r w:rsidRPr="00664CF3">
        <w:rPr>
          <w:cs/>
        </w:rPr>
        <w:t>แห่ง</w:t>
      </w:r>
      <w:r w:rsidR="0075317B" w:rsidRPr="00664CF3">
        <w:t xml:space="preserve"> </w:t>
      </w:r>
      <w:r w:rsidR="00FC5B0D" w:rsidRPr="00664CF3">
        <w:rPr>
          <w:rFonts w:hint="cs"/>
          <w:cs/>
        </w:rPr>
        <w:t>โดย</w:t>
      </w:r>
      <w:r w:rsidR="00CF10A1" w:rsidRPr="00664CF3">
        <w:rPr>
          <w:rFonts w:asciiTheme="majorBidi" w:hAnsiTheme="majorBidi" w:cstheme="majorBidi"/>
          <w:cs/>
        </w:rPr>
        <w:t xml:space="preserve">รายละเอียดของบริษัทย่อย ณ วันที่ </w:t>
      </w:r>
      <w:r w:rsidR="00036DD3">
        <w:rPr>
          <w:rFonts w:asciiTheme="majorBidi" w:hAnsiTheme="majorBidi" w:cstheme="majorBidi"/>
          <w:lang w:val="en-US"/>
        </w:rPr>
        <w:t>31</w:t>
      </w:r>
      <w:r w:rsidR="00CF10A1" w:rsidRPr="00664CF3">
        <w:rPr>
          <w:rFonts w:asciiTheme="majorBidi" w:hAnsiTheme="majorBidi" w:cstheme="majorBidi"/>
          <w:cs/>
        </w:rPr>
        <w:t xml:space="preserve"> ธันวาคม </w:t>
      </w:r>
      <w:r w:rsidR="00036DD3">
        <w:rPr>
          <w:rFonts w:asciiTheme="majorBidi" w:hAnsiTheme="majorBidi" w:cstheme="majorBidi"/>
          <w:lang w:val="en-US"/>
        </w:rPr>
        <w:t>2568</w:t>
      </w:r>
      <w:r w:rsidR="00CF10A1" w:rsidRPr="00664CF3">
        <w:rPr>
          <w:rFonts w:asciiTheme="majorBidi" w:hAnsiTheme="majorBidi" w:cstheme="majorBidi"/>
          <w:cs/>
        </w:rPr>
        <w:t xml:space="preserve"> และ </w:t>
      </w:r>
      <w:r w:rsidR="00036DD3">
        <w:rPr>
          <w:rFonts w:asciiTheme="majorBidi" w:hAnsiTheme="majorBidi" w:cstheme="majorBidi"/>
          <w:lang w:val="en-US"/>
        </w:rPr>
        <w:t>2567</w:t>
      </w:r>
      <w:r w:rsidR="000904BA" w:rsidRPr="00664CF3">
        <w:rPr>
          <w:rFonts w:asciiTheme="majorBidi" w:hAnsiTheme="majorBidi" w:cstheme="majorBidi" w:hint="cs"/>
          <w:cs/>
        </w:rPr>
        <w:t xml:space="preserve"> ได้เปิดเผยไว้ในหมายเหตุข้อ </w:t>
      </w:r>
      <w:r w:rsidR="00036DD3">
        <w:rPr>
          <w:rFonts w:asciiTheme="majorBidi" w:hAnsiTheme="majorBidi" w:cstheme="majorBidi"/>
        </w:rPr>
        <w:t>8</w:t>
      </w:r>
    </w:p>
    <w:p w14:paraId="34692D1C" w14:textId="77777777" w:rsidR="00CF10A1" w:rsidRPr="00664CF3" w:rsidRDefault="00CF10A1" w:rsidP="005919CE">
      <w:pPr>
        <w:pStyle w:val="Bo-Blankline"/>
        <w:rPr>
          <w:cs/>
          <w:lang w:val="en-US"/>
        </w:rPr>
      </w:pPr>
    </w:p>
    <w:p w14:paraId="41F44F82" w14:textId="77777777" w:rsidR="007B2482" w:rsidRPr="00664CF3" w:rsidRDefault="007B2482" w:rsidP="00813030">
      <w:pPr>
        <w:pStyle w:val="Caption"/>
        <w:tabs>
          <w:tab w:val="clear" w:pos="540"/>
        </w:tabs>
      </w:pPr>
      <w:r w:rsidRPr="00664CF3">
        <w:rPr>
          <w:cs/>
        </w:rPr>
        <w:t>เกณฑ์</w:t>
      </w:r>
      <w:r w:rsidRPr="00664CF3">
        <w:rPr>
          <w:rFonts w:hint="cs"/>
          <w:cs/>
        </w:rPr>
        <w:t>การจัดทำงบการเงิน</w:t>
      </w:r>
    </w:p>
    <w:p w14:paraId="549AFAE1" w14:textId="77777777" w:rsidR="007B2482" w:rsidRPr="00664CF3" w:rsidRDefault="007B2482" w:rsidP="005919CE">
      <w:pPr>
        <w:pStyle w:val="Bo-Blankline"/>
      </w:pPr>
    </w:p>
    <w:p w14:paraId="36C9D460" w14:textId="1F7A615A" w:rsidR="00782FB0" w:rsidRPr="00664CF3" w:rsidRDefault="00AC0BB3" w:rsidP="00782FB0">
      <w:pPr>
        <w:pStyle w:val="Bo-Blankline"/>
        <w:jc w:val="thaiDistribute"/>
        <w:rPr>
          <w:sz w:val="30"/>
          <w:szCs w:val="30"/>
          <w:lang w:eastAsia="en-US"/>
        </w:rPr>
      </w:pPr>
      <w:r w:rsidRPr="00664CF3">
        <w:rPr>
          <w:sz w:val="30"/>
          <w:szCs w:val="30"/>
          <w:cs/>
          <w:lang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664CF3">
        <w:rPr>
          <w:sz w:val="30"/>
          <w:szCs w:val="30"/>
          <w:lang w:eastAsia="en-US"/>
        </w:rPr>
        <w:br/>
      </w:r>
      <w:r w:rsidRPr="00664CF3">
        <w:rPr>
          <w:spacing w:val="10"/>
          <w:sz w:val="30"/>
          <w:szCs w:val="30"/>
          <w:cs/>
          <w:lang w:eastAsia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64CF3">
        <w:rPr>
          <w:sz w:val="30"/>
          <w:szCs w:val="30"/>
          <w:cs/>
          <w:lang w:eastAsia="en-US"/>
        </w:rPr>
        <w:t xml:space="preserve">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47C5F81" w14:textId="4FB6FB3C" w:rsidR="00AC0BB3" w:rsidRPr="00664CF3" w:rsidRDefault="00AC0BB3" w:rsidP="00782FB0">
      <w:pPr>
        <w:pStyle w:val="Bo-Blankline"/>
        <w:jc w:val="thaiDistribute"/>
      </w:pPr>
    </w:p>
    <w:p w14:paraId="39D10ECE" w14:textId="24264DA8" w:rsidR="00500FFC" w:rsidRPr="00664CF3" w:rsidRDefault="001C63CF" w:rsidP="00782FB0">
      <w:pPr>
        <w:pStyle w:val="Bo-Blankline"/>
        <w:jc w:val="thaiDistribute"/>
        <w:rPr>
          <w:sz w:val="30"/>
          <w:szCs w:val="30"/>
          <w:lang w:eastAsia="en-US"/>
        </w:rPr>
      </w:pPr>
      <w:r w:rsidRPr="00664CF3">
        <w:rPr>
          <w:rFonts w:hint="cs"/>
          <w:sz w:val="30"/>
          <w:szCs w:val="30"/>
          <w:cs/>
          <w:lang w:eastAsia="en-US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</w:t>
      </w:r>
      <w:r w:rsidR="00657346" w:rsidRPr="00664CF3">
        <w:rPr>
          <w:rFonts w:hint="cs"/>
          <w:sz w:val="30"/>
          <w:szCs w:val="30"/>
          <w:cs/>
          <w:lang w:eastAsia="en-US"/>
        </w:rPr>
        <w:t>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EC5943" w:rsidRPr="00664CF3">
        <w:rPr>
          <w:rFonts w:hint="cs"/>
          <w:sz w:val="30"/>
          <w:szCs w:val="30"/>
          <w:cs/>
          <w:lang w:eastAsia="en-US"/>
        </w:rPr>
        <w:t>ซึ่งเปิดเผยในหมายเหตุ</w:t>
      </w:r>
      <w:r w:rsidR="0040029D" w:rsidRPr="00664CF3">
        <w:rPr>
          <w:sz w:val="30"/>
          <w:szCs w:val="30"/>
          <w:lang w:eastAsia="en-US"/>
        </w:rPr>
        <w:br/>
      </w:r>
      <w:r w:rsidR="00EC5943" w:rsidRPr="00664CF3">
        <w:rPr>
          <w:rFonts w:hint="cs"/>
          <w:sz w:val="30"/>
          <w:szCs w:val="30"/>
          <w:cs/>
          <w:lang w:eastAsia="en-US"/>
        </w:rPr>
        <w:t xml:space="preserve">ข้อ </w:t>
      </w:r>
      <w:r w:rsidR="00036DD3">
        <w:rPr>
          <w:sz w:val="30"/>
          <w:szCs w:val="30"/>
          <w:lang w:val="en-US" w:eastAsia="en-US"/>
        </w:rPr>
        <w:t>3</w:t>
      </w:r>
      <w:r w:rsidR="00EC5943" w:rsidRPr="00664CF3">
        <w:rPr>
          <w:sz w:val="30"/>
          <w:szCs w:val="30"/>
          <w:lang w:val="en-US" w:eastAsia="en-US"/>
        </w:rPr>
        <w:t xml:space="preserve"> </w:t>
      </w:r>
      <w:r w:rsidR="00657346" w:rsidRPr="00664CF3">
        <w:rPr>
          <w:rFonts w:hint="cs"/>
          <w:sz w:val="30"/>
          <w:szCs w:val="30"/>
          <w:cs/>
          <w:lang w:eastAsia="en-US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500FFC" w:rsidRPr="00664CF3">
        <w:rPr>
          <w:sz w:val="30"/>
          <w:szCs w:val="30"/>
          <w:lang w:eastAsia="en-US"/>
        </w:rPr>
        <w:t xml:space="preserve"> </w:t>
      </w:r>
    </w:p>
    <w:p w14:paraId="74000D46" w14:textId="225BFABC" w:rsidR="00FE1298" w:rsidRPr="00F0613E" w:rsidRDefault="00500FFC" w:rsidP="00F0613E">
      <w:pPr>
        <w:spacing w:line="240" w:lineRule="auto"/>
        <w:rPr>
          <w:rFonts w:ascii="Angsana New" w:hAnsi="Angsana New"/>
          <w:sz w:val="30"/>
          <w:szCs w:val="30"/>
        </w:rPr>
      </w:pPr>
      <w:r w:rsidRPr="00664CF3">
        <w:rPr>
          <w:sz w:val="30"/>
          <w:szCs w:val="30"/>
        </w:rPr>
        <w:br w:type="page"/>
      </w:r>
    </w:p>
    <w:p w14:paraId="07750F1C" w14:textId="5717E7AA" w:rsidR="000162F3" w:rsidRDefault="000162F3" w:rsidP="00F0613E">
      <w:pPr>
        <w:pStyle w:val="Caption"/>
        <w:ind w:left="567" w:hanging="567"/>
      </w:pPr>
      <w:r w:rsidRPr="00664CF3">
        <w:rPr>
          <w:cs/>
        </w:rPr>
        <w:lastRenderedPageBreak/>
        <w:t>นโยบายการบัญชีที่</w:t>
      </w:r>
      <w:r w:rsidR="00DA47E5" w:rsidRPr="00664CF3">
        <w:rPr>
          <w:rFonts w:hint="cs"/>
          <w:cs/>
        </w:rPr>
        <w:t>มีสาระ</w:t>
      </w:r>
      <w:r w:rsidRPr="00664CF3">
        <w:rPr>
          <w:cs/>
        </w:rPr>
        <w:t>สำคัญ</w:t>
      </w:r>
    </w:p>
    <w:p w14:paraId="677699BE" w14:textId="77777777" w:rsidR="006B47AD" w:rsidRPr="006B47AD" w:rsidRDefault="006B47AD" w:rsidP="006B47AD">
      <w:pPr>
        <w:pStyle w:val="Bo-Blankline"/>
        <w:rPr>
          <w:lang w:val="en-US"/>
        </w:rPr>
      </w:pPr>
    </w:p>
    <w:p w14:paraId="5709CD94" w14:textId="77777777" w:rsidR="003347DE" w:rsidRPr="00664CF3" w:rsidRDefault="003347DE" w:rsidP="00DC743E">
      <w:pPr>
        <w:pStyle w:val="Bo-H2Main"/>
        <w:numPr>
          <w:ilvl w:val="0"/>
          <w:numId w:val="41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2E208DCB" w14:textId="77777777" w:rsidR="003347DE" w:rsidRPr="00664CF3" w:rsidRDefault="003347DE" w:rsidP="00A771F7">
      <w:pPr>
        <w:pStyle w:val="Bo-Blankline"/>
        <w:rPr>
          <w:cs/>
        </w:rPr>
      </w:pPr>
    </w:p>
    <w:p w14:paraId="687606F5" w14:textId="2D26C25F" w:rsidR="00213A9E" w:rsidRPr="00664CF3" w:rsidRDefault="00213A9E" w:rsidP="003347DE">
      <w:pPr>
        <w:pStyle w:val="Bo-C1Content"/>
        <w:rPr>
          <w:rFonts w:asciiTheme="majorBidi" w:hAnsiTheme="majorBidi" w:cstheme="majorBidi"/>
          <w:cs/>
        </w:rPr>
      </w:pPr>
      <w:r w:rsidRPr="00664CF3">
        <w:rPr>
          <w:rFonts w:asciiTheme="majorBidi" w:hAnsiTheme="majorBidi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และส่วนได้เสียของกลุ่มบริษัทในการร่วมค้า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60811E6" w14:textId="77777777" w:rsidR="001A0157" w:rsidRPr="00664CF3" w:rsidRDefault="001A0157" w:rsidP="003347D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1939A033" w14:textId="4D50D30D" w:rsidR="00A253CC" w:rsidRPr="00664CF3" w:rsidRDefault="00A253CC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664CF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30BD67B9" w14:textId="6D41016A" w:rsidR="00A253CC" w:rsidRPr="00664CF3" w:rsidRDefault="00A253CC" w:rsidP="00A253CC">
      <w:pPr>
        <w:pStyle w:val="Bo-Blankline"/>
      </w:pPr>
    </w:p>
    <w:p w14:paraId="473C8AE8" w14:textId="52357D8B" w:rsidR="00A253CC" w:rsidRPr="00664CF3" w:rsidRDefault="008E6DFB" w:rsidP="008E6DF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64CF3">
        <w:rPr>
          <w:rFonts w:asciiTheme="majorBidi" w:hAnsiTheme="majorBidi" w:cstheme="majorBidi"/>
          <w:sz w:val="30"/>
          <w:szCs w:val="30"/>
          <w:cs/>
          <w:lang w:eastAsia="x-none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1E311C" w14:textId="77777777" w:rsidR="008E6DFB" w:rsidRPr="00664CF3" w:rsidRDefault="008E6DFB" w:rsidP="008E6DFB">
      <w:pPr>
        <w:pStyle w:val="Bo-Blankline"/>
      </w:pPr>
    </w:p>
    <w:p w14:paraId="78A9AFDC" w14:textId="5899D511" w:rsidR="00A253CC" w:rsidRPr="00664CF3" w:rsidRDefault="00A253CC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กลุ่มบริษัทรับรู้</w:t>
      </w:r>
      <w:r w:rsidR="00D862FF" w:rsidRPr="00664CF3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A47912" w:rsidRPr="00664CF3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664CF3">
        <w:rPr>
          <w:rFonts w:asciiTheme="majorBidi" w:hAnsiTheme="majorBidi" w:cstheme="majorBidi"/>
          <w:sz w:val="30"/>
          <w:szCs w:val="30"/>
          <w:cs/>
        </w:rPr>
        <w:t>ในงบการเงินรว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664CF3">
        <w:rPr>
          <w:rFonts w:asciiTheme="majorBidi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B334EF" w:rsidRPr="00664CF3">
        <w:rPr>
          <w:rFonts w:asciiTheme="majorBidi" w:hAnsiTheme="majorBidi"/>
          <w:sz w:val="30"/>
          <w:szCs w:val="30"/>
          <w:cs/>
        </w:rPr>
        <w:t>การควบคุมร่วม</w:t>
      </w:r>
      <w:r w:rsidRPr="00664CF3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205437D7" w14:textId="59EEFAE3" w:rsidR="00F078E4" w:rsidRPr="00664CF3" w:rsidRDefault="00F078E4" w:rsidP="00F078E4">
      <w:pPr>
        <w:pStyle w:val="Bo-Blankline"/>
      </w:pPr>
    </w:p>
    <w:p w14:paraId="401BB0C1" w14:textId="388CF409" w:rsidR="00F078E4" w:rsidRPr="00664CF3" w:rsidRDefault="00F72AC6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/>
          <w:spacing w:val="4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</w:t>
      </w:r>
      <w:r w:rsidRPr="00664CF3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664CF3">
        <w:rPr>
          <w:rFonts w:asciiTheme="majorBidi" w:hAnsiTheme="majorBidi"/>
          <w:spacing w:val="4"/>
          <w:sz w:val="30"/>
          <w:szCs w:val="30"/>
          <w:cs/>
        </w:rPr>
        <w:t>หรือการควบคุมร่วมในการร่วมค้า</w:t>
      </w:r>
      <w:r w:rsidRPr="00664CF3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664CF3">
        <w:rPr>
          <w:rFonts w:asciiTheme="majorBidi" w:hAnsiTheme="majorBidi"/>
          <w:spacing w:val="4"/>
          <w:sz w:val="30"/>
          <w:szCs w:val="30"/>
          <w:cs/>
        </w:rPr>
        <w:t>กลุ่มบริษัทจะตัดจำหน่ายส่วนได้เสียทั้งหมดของ</w:t>
      </w:r>
      <w:r w:rsidRPr="00664CF3">
        <w:rPr>
          <w:rFonts w:asciiTheme="majorBidi" w:hAnsiTheme="majorBidi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</w:t>
      </w:r>
      <w:r w:rsidRPr="00664CF3">
        <w:rPr>
          <w:rFonts w:asciiTheme="majorBidi" w:hAnsiTheme="majorBidi"/>
          <w:sz w:val="30"/>
          <w:szCs w:val="30"/>
        </w:rPr>
        <w:br/>
      </w:r>
      <w:r w:rsidRPr="00664CF3">
        <w:rPr>
          <w:rFonts w:asciiTheme="majorBidi" w:hAnsiTheme="majorBidi"/>
          <w:sz w:val="30"/>
          <w:szCs w:val="30"/>
          <w:cs/>
        </w:rPr>
        <w:t>เงินลงทุนนั้นจะถูกรับรู้ด้วยมูลค่ายุติธรรม ณ วันที่สูญเสียการมีอิทธิพลอย่างมีนัยสำคัญ</w:t>
      </w:r>
      <w:r w:rsidRPr="00664CF3">
        <w:rPr>
          <w:rFonts w:asciiTheme="majorBidi" w:hAnsiTheme="majorBidi"/>
          <w:sz w:val="30"/>
          <w:szCs w:val="30"/>
        </w:rPr>
        <w:t xml:space="preserve"> </w:t>
      </w:r>
      <w:r w:rsidRPr="00664CF3">
        <w:rPr>
          <w:rFonts w:asciiTheme="majorBidi" w:hAnsiTheme="majorBidi"/>
          <w:sz w:val="30"/>
          <w:szCs w:val="30"/>
          <w:cs/>
        </w:rPr>
        <w:t>หรือการควบคุมร่วม</w:t>
      </w:r>
      <w:r w:rsidRPr="00664CF3">
        <w:rPr>
          <w:rFonts w:asciiTheme="majorBidi" w:hAnsiTheme="majorBidi"/>
          <w:sz w:val="30"/>
          <w:szCs w:val="30"/>
        </w:rPr>
        <w:t xml:space="preserve"> </w:t>
      </w:r>
      <w:r w:rsidRPr="00664CF3">
        <w:rPr>
          <w:rFonts w:asciiTheme="majorBidi" w:hAnsiTheme="majorBidi"/>
          <w:sz w:val="30"/>
          <w:szCs w:val="30"/>
          <w:cs/>
        </w:rPr>
        <w:t>และถือเป็นมูลค่ายุติธรรมที่รับรู้เมื่อเริ่มแรกของสินทรัพย์ทางการเงิน</w:t>
      </w:r>
    </w:p>
    <w:p w14:paraId="20CC7300" w14:textId="54269551" w:rsidR="00E94396" w:rsidRPr="00664CF3" w:rsidRDefault="00E94396" w:rsidP="00761711">
      <w:pPr>
        <w:pStyle w:val="Bo-Blankline"/>
      </w:pPr>
    </w:p>
    <w:p w14:paraId="5E648603" w14:textId="2EF38DE4" w:rsidR="00A253CC" w:rsidRPr="00664CF3" w:rsidRDefault="00A253CC" w:rsidP="00D862F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664CF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</w:t>
      </w:r>
      <w:r w:rsidR="00DE1562" w:rsidRPr="00664CF3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การร่วมค้า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664CF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115771DD" w14:textId="38C89605" w:rsidR="00CF3871" w:rsidRDefault="00CF3871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0B3C993B" w14:textId="535FD3BE" w:rsidR="00DC4F09" w:rsidRPr="00664CF3" w:rsidRDefault="00487D70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sz w:val="20"/>
          <w:szCs w:val="2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  <w:r w:rsidR="00193E96" w:rsidRPr="00664C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990475" w:rsidRPr="00664C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4D924888" w14:textId="4A2BBE9E" w:rsidR="00CF71F4" w:rsidRPr="00664CF3" w:rsidRDefault="00D34603" w:rsidP="00DC4F09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</w:rPr>
      </w:pPr>
      <w:r w:rsidRPr="00664CF3">
        <w:rPr>
          <w:rFonts w:ascii="Angsana New" w:hAnsi="Angsana New"/>
          <w:sz w:val="20"/>
          <w:szCs w:val="20"/>
        </w:rPr>
        <w:t xml:space="preserve"> </w:t>
      </w:r>
    </w:p>
    <w:p w14:paraId="2BB023CF" w14:textId="4FCC3A9D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193E96" w:rsidRPr="00664CF3">
        <w:rPr>
          <w:rFonts w:ascii="Angsana New" w:hAnsi="Angsana New" w:hint="cs"/>
          <w:sz w:val="30"/>
          <w:szCs w:val="30"/>
          <w:cs/>
        </w:rPr>
        <w:t>และ</w:t>
      </w:r>
      <w:r w:rsidR="00990475" w:rsidRPr="00664CF3">
        <w:rPr>
          <w:rFonts w:ascii="Angsana New" w:hAnsi="Angsana New" w:hint="cs"/>
          <w:sz w:val="30"/>
          <w:szCs w:val="30"/>
          <w:cs/>
        </w:rPr>
        <w:t>การ</w:t>
      </w:r>
      <w:r w:rsidR="00193E96" w:rsidRPr="00664CF3">
        <w:rPr>
          <w:rFonts w:ascii="Angsana New" w:hAnsi="Angsana New" w:hint="cs"/>
          <w:sz w:val="30"/>
          <w:szCs w:val="30"/>
          <w:cs/>
        </w:rPr>
        <w:t>ร่วม</w:t>
      </w:r>
      <w:r w:rsidR="00990475" w:rsidRPr="00664CF3">
        <w:rPr>
          <w:rFonts w:ascii="Angsana New" w:hAnsi="Angsana New" w:hint="cs"/>
          <w:sz w:val="30"/>
          <w:szCs w:val="30"/>
          <w:cs/>
        </w:rPr>
        <w:t>ค้า</w:t>
      </w:r>
      <w:r w:rsidRPr="00664CF3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ในงบการเงินเฉพาะกิจการของบริษัทบันทึกบัญชีโดยใช้วิธีส่วนได้เสีย</w:t>
      </w:r>
    </w:p>
    <w:p w14:paraId="1F5A7B37" w14:textId="77777777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35BD9A" w14:textId="7919F472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ส่วนได้เสียในบริษัทย่อย</w:t>
      </w:r>
      <w:r w:rsidR="00193E96" w:rsidRPr="00664CF3">
        <w:rPr>
          <w:rFonts w:ascii="Angsana New" w:hAnsi="Angsana New" w:hint="cs"/>
          <w:sz w:val="30"/>
          <w:szCs w:val="30"/>
          <w:cs/>
        </w:rPr>
        <w:t>และ</w:t>
      </w:r>
      <w:r w:rsidR="00990475" w:rsidRPr="00664CF3">
        <w:rPr>
          <w:rFonts w:ascii="Angsana New" w:hAnsi="Angsana New" w:hint="cs"/>
          <w:sz w:val="30"/>
          <w:szCs w:val="30"/>
          <w:cs/>
        </w:rPr>
        <w:t>การร่วมค้า</w:t>
      </w:r>
      <w:r w:rsidRPr="00664CF3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จะถูกบันทึกในงบการเงินเฉพาะกิจการจนถึงวันที่บริษัทสูญเสียการควบคุม หรือการควบคุมร่วม</w:t>
      </w:r>
    </w:p>
    <w:p w14:paraId="41B7A7DE" w14:textId="77777777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AFD148" w14:textId="77777777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4CF3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1CFC84A2" w14:textId="77777777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790DA6" w14:textId="222CDDDD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50D6822" w14:textId="77777777" w:rsidR="008F48B5" w:rsidRPr="00664CF3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6B1F47F" w14:textId="19250399" w:rsidR="00487D70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23C6FC68" w14:textId="77777777" w:rsidR="00CF3871" w:rsidRPr="00664CF3" w:rsidRDefault="00CF3871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CF17A4A" w14:textId="70828EB0" w:rsidR="000162F3" w:rsidRPr="00664CF3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9AF2ABC" w14:textId="77777777" w:rsidR="000162F3" w:rsidRPr="00664CF3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14:paraId="5930E70C" w14:textId="798602CB" w:rsidR="00E030E8" w:rsidRPr="00664CF3" w:rsidRDefault="003F7528" w:rsidP="008B3057">
      <w:pPr>
        <w:pStyle w:val="BodyText2"/>
        <w:spacing w:line="240" w:lineRule="atLeast"/>
        <w:ind w:left="540" w:right="43"/>
        <w:jc w:val="thaiDistribute"/>
        <w:rPr>
          <w:sz w:val="30"/>
          <w:szCs w:val="30"/>
          <w:lang w:val="en-US"/>
        </w:rPr>
      </w:pPr>
      <w:r w:rsidRPr="00664CF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4CF3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4CF3">
        <w:rPr>
          <w:rFonts w:ascii="Angsana New" w:hAnsi="Angsana New"/>
          <w:sz w:val="30"/>
          <w:szCs w:val="30"/>
          <w:cs/>
        </w:rPr>
        <w:t>กลุ่มบริษัทโดยใช้อัตราแลกเปลี่ยน ณ วันที่เกิดรายการ</w:t>
      </w:r>
      <w:r w:rsidR="00657346" w:rsidRPr="00664CF3">
        <w:rPr>
          <w:rFonts w:ascii="Angsana New" w:hAnsi="Angsana New" w:hint="cs"/>
          <w:sz w:val="30"/>
          <w:szCs w:val="30"/>
          <w:cs/>
        </w:rPr>
        <w:t xml:space="preserve"> </w:t>
      </w:r>
      <w:r w:rsidR="00375979" w:rsidRPr="00664CF3">
        <w:rPr>
          <w:rFonts w:ascii="Angsana New" w:hAnsi="Angsana New" w:hint="cs"/>
          <w:sz w:val="30"/>
          <w:szCs w:val="30"/>
          <w:cs/>
        </w:rPr>
        <w:t>สำหรับ</w:t>
      </w:r>
      <w:r w:rsidR="000162F3" w:rsidRPr="00664CF3">
        <w:rPr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</w:t>
      </w:r>
      <w:r w:rsidR="00657346" w:rsidRPr="00664CF3">
        <w:rPr>
          <w:rFonts w:hint="cs"/>
          <w:sz w:val="30"/>
          <w:szCs w:val="30"/>
          <w:cs/>
          <w:lang w:val="en-US"/>
        </w:rPr>
        <w:t xml:space="preserve"> </w:t>
      </w:r>
      <w:r w:rsidR="000162F3" w:rsidRPr="00664CF3">
        <w:rPr>
          <w:sz w:val="30"/>
          <w:szCs w:val="30"/>
          <w:cs/>
          <w:lang w:val="en-US"/>
        </w:rPr>
        <w:t>แปลงค่าโดยใช้อัตรา</w:t>
      </w:r>
      <w:r w:rsidR="000162F3" w:rsidRPr="00664CF3">
        <w:rPr>
          <w:sz w:val="30"/>
          <w:szCs w:val="30"/>
          <w:cs/>
        </w:rPr>
        <w:t>แลกเปลี่ยน</w:t>
      </w:r>
      <w:r w:rsidR="000162F3" w:rsidRPr="00664CF3">
        <w:rPr>
          <w:sz w:val="30"/>
          <w:szCs w:val="30"/>
          <w:cs/>
          <w:lang w:val="en-US"/>
        </w:rPr>
        <w:t xml:space="preserve"> ณ วัน</w:t>
      </w:r>
      <w:r w:rsidR="00657346" w:rsidRPr="00664CF3">
        <w:rPr>
          <w:rFonts w:hint="cs"/>
          <w:sz w:val="30"/>
          <w:szCs w:val="30"/>
          <w:cs/>
          <w:lang w:val="en-US"/>
        </w:rPr>
        <w:t>ที่รายงาน</w:t>
      </w:r>
      <w:r w:rsidR="000162F3" w:rsidRPr="00664CF3">
        <w:rPr>
          <w:sz w:val="30"/>
          <w:szCs w:val="30"/>
          <w:cs/>
          <w:lang w:val="en-US"/>
        </w:rPr>
        <w:t xml:space="preserve"> </w:t>
      </w:r>
    </w:p>
    <w:p w14:paraId="441C9505" w14:textId="77777777" w:rsidR="00E030E8" w:rsidRPr="00664CF3" w:rsidRDefault="00E030E8" w:rsidP="00502158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568E3F0" w14:textId="252626D9" w:rsidR="000162F3" w:rsidRPr="00664CF3" w:rsidRDefault="00151777" w:rsidP="001D50ED">
      <w:pPr>
        <w:pStyle w:val="Bo-C1Content"/>
        <w:rPr>
          <w:lang w:val="en-US"/>
        </w:rPr>
      </w:pPr>
      <w:r w:rsidRPr="00664CF3">
        <w:rPr>
          <w:color w:val="00000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3FD4628" w14:textId="40E92365" w:rsidR="00BA08BD" w:rsidRPr="00664CF3" w:rsidRDefault="00BA08BD" w:rsidP="00800A88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val="en-US" w:eastAsia="x-none"/>
        </w:rPr>
      </w:pPr>
    </w:p>
    <w:p w14:paraId="281C703F" w14:textId="36F4661B" w:rsidR="00AE2682" w:rsidRPr="00664CF3" w:rsidRDefault="00AE2682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EDC071F" w14:textId="77777777" w:rsidR="00AE2682" w:rsidRPr="00664CF3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C04929D" w14:textId="59D9141F" w:rsidR="00702606" w:rsidRPr="00664CF3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64CF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Start w:id="1" w:name="_Hlk93494826"/>
      <w:r w:rsidRPr="00664CF3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bookmarkEnd w:id="1"/>
    <w:p w14:paraId="66E8C885" w14:textId="667970DE" w:rsidR="008873F6" w:rsidRPr="00664CF3" w:rsidRDefault="008873F6" w:rsidP="00702606">
      <w:pPr>
        <w:spacing w:line="240" w:lineRule="auto"/>
        <w:ind w:left="720" w:right="-25" w:hanging="180"/>
        <w:jc w:val="both"/>
        <w:rPr>
          <w:rFonts w:ascii="Angsana New" w:hAnsi="Angsana New"/>
          <w:i/>
          <w:iCs/>
          <w:sz w:val="20"/>
          <w:szCs w:val="20"/>
        </w:rPr>
      </w:pPr>
    </w:p>
    <w:p w14:paraId="0BB2AEA8" w14:textId="3746F146" w:rsidR="00702606" w:rsidRPr="00664CF3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664CF3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="00B33F7F" w:rsidRPr="00664CF3">
        <w:rPr>
          <w:rFonts w:ascii="Angsana New" w:hAnsi="Angsana New"/>
          <w:color w:val="000000"/>
          <w:sz w:val="30"/>
          <w:szCs w:val="30"/>
          <w:cs/>
        </w:rPr>
        <w:t>ออกโดย</w:t>
      </w:r>
      <w:r w:rsidRPr="00664CF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64CF3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</w:t>
      </w:r>
      <w:r w:rsidRPr="00664CF3">
        <w:rPr>
          <w:rFonts w:ascii="Angsana New" w:hAnsi="Angsana New" w:hint="cs"/>
          <w:sz w:val="30"/>
          <w:szCs w:val="30"/>
          <w:cs/>
        </w:rPr>
        <w:t>หนี้สินทางการเงินอื่น ๆ (นอกเหนือจากลูกหนี้การค้า (ดูหมายเหตุข้อ</w:t>
      </w:r>
      <w:r w:rsidRPr="00664CF3">
        <w:rPr>
          <w:rFonts w:ascii="Angsana New" w:hAnsi="Angsana New" w:hint="cs"/>
          <w:sz w:val="30"/>
          <w:szCs w:val="30"/>
        </w:rPr>
        <w:t xml:space="preserve"> </w:t>
      </w:r>
      <w:r w:rsidR="00036DD3">
        <w:rPr>
          <w:rFonts w:ascii="Angsana New" w:hAnsi="Angsana New"/>
          <w:sz w:val="30"/>
          <w:szCs w:val="30"/>
        </w:rPr>
        <w:t>3</w:t>
      </w:r>
      <w:r w:rsidR="004230E2" w:rsidRPr="00664CF3">
        <w:rPr>
          <w:rFonts w:ascii="Angsana New" w:hAnsi="Angsana New"/>
          <w:sz w:val="30"/>
          <w:szCs w:val="30"/>
        </w:rPr>
        <w:t>(</w:t>
      </w:r>
      <w:r w:rsidR="004230E2" w:rsidRPr="00664CF3">
        <w:rPr>
          <w:rFonts w:ascii="Angsana New" w:hAnsi="Angsana New" w:hint="cs"/>
          <w:sz w:val="30"/>
          <w:szCs w:val="30"/>
          <w:cs/>
        </w:rPr>
        <w:t>ฉ</w:t>
      </w:r>
      <w:r w:rsidR="004230E2" w:rsidRPr="00664CF3">
        <w:rPr>
          <w:rFonts w:ascii="Angsana New" w:hAnsi="Angsana New"/>
          <w:sz w:val="30"/>
          <w:szCs w:val="30"/>
        </w:rPr>
        <w:t>)</w:t>
      </w:r>
      <w:r w:rsidR="007D4E49" w:rsidRPr="00664CF3">
        <w:rPr>
          <w:rFonts w:ascii="Angsana New" w:hAnsi="Angsana New" w:hint="cs"/>
          <w:sz w:val="30"/>
          <w:szCs w:val="30"/>
          <w:cs/>
        </w:rPr>
        <w:t>)</w:t>
      </w:r>
      <w:r w:rsidR="00922632" w:rsidRPr="00664CF3">
        <w:rPr>
          <w:rFonts w:ascii="Angsana New" w:hAnsi="Angsana New"/>
          <w:sz w:val="30"/>
          <w:szCs w:val="30"/>
        </w:rPr>
        <w:t>)</w:t>
      </w:r>
      <w:r w:rsidRPr="00664CF3">
        <w:rPr>
          <w:rFonts w:ascii="Angsana New" w:hAnsi="Angsana New" w:hint="cs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664CF3">
        <w:rPr>
          <w:rFonts w:ascii="Angsana New" w:hAnsi="Angsana New" w:hint="cs"/>
          <w:sz w:val="30"/>
          <w:szCs w:val="30"/>
        </w:rPr>
        <w:t xml:space="preserve"> </w:t>
      </w:r>
      <w:r w:rsidRPr="00664CF3">
        <w:rPr>
          <w:rFonts w:ascii="Angsana New" w:hAnsi="Angsana New" w:hint="cs"/>
          <w:sz w:val="30"/>
          <w:szCs w:val="30"/>
          <w:cs/>
        </w:rPr>
        <w:t>และวัดมูลค่า</w:t>
      </w:r>
      <w:r w:rsidR="00B92D9F" w:rsidRPr="00664CF3">
        <w:rPr>
          <w:rFonts w:ascii="Angsana New" w:hAnsi="Angsana New"/>
          <w:sz w:val="30"/>
          <w:szCs w:val="30"/>
          <w:cs/>
        </w:rPr>
        <w:t>เมื่อเริ่มแรก</w:t>
      </w:r>
      <w:r w:rsidRPr="00664CF3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="00B92D9F" w:rsidRPr="00664CF3">
        <w:rPr>
          <w:rFonts w:ascii="Angsana New" w:hAnsi="Angsana New"/>
          <w:color w:val="000000"/>
          <w:sz w:val="30"/>
          <w:szCs w:val="30"/>
          <w:cs/>
        </w:rPr>
        <w:t>ทั้งนี้ สินทรัพย์ทางการเงิน</w:t>
      </w:r>
      <w:r w:rsidR="00B92D9F" w:rsidRPr="00664C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664CF3">
        <w:rPr>
          <w:rFonts w:ascii="Angsana New" w:hAnsi="Angsana New"/>
          <w:color w:val="000000"/>
          <w:sz w:val="30"/>
          <w:szCs w:val="30"/>
          <w:cs/>
        </w:rPr>
        <w:t>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B92D9F" w:rsidRPr="00664C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664CF3">
        <w:rPr>
          <w:rFonts w:ascii="Angsana New" w:hAnsi="Angsana New"/>
          <w:color w:val="000000"/>
          <w:sz w:val="30"/>
          <w:szCs w:val="30"/>
          <w:cs/>
        </w:rPr>
        <w:t>หรือการออกตราสารด้วย</w:t>
      </w:r>
    </w:p>
    <w:p w14:paraId="0D08B816" w14:textId="4DDF07AC" w:rsidR="00D75568" w:rsidRPr="00664CF3" w:rsidRDefault="00D75568">
      <w:pPr>
        <w:spacing w:line="240" w:lineRule="auto"/>
        <w:rPr>
          <w:rFonts w:ascii="Angsana New" w:hAnsi="Angsana New"/>
          <w:sz w:val="20"/>
          <w:szCs w:val="20"/>
        </w:rPr>
      </w:pPr>
    </w:p>
    <w:p w14:paraId="375A2E3C" w14:textId="0AE9E9B9" w:rsidR="00702606" w:rsidRPr="00664CF3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64CF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664CF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9AC7D9B" w14:textId="152AFD72" w:rsidR="00B92D9F" w:rsidRPr="00664CF3" w:rsidRDefault="00B92D9F" w:rsidP="0016732F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095B5391" w14:textId="50488597" w:rsidR="00702606" w:rsidRPr="00664CF3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664CF3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664CF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664CF3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664CF3">
        <w:rPr>
          <w:rFonts w:ascii="Angsana New" w:hAnsi="Angsana New" w:hint="cs"/>
          <w:sz w:val="30"/>
          <w:szCs w:val="30"/>
          <w:cs/>
        </w:rPr>
        <w:t xml:space="preserve">ขาดทุน </w:t>
      </w:r>
    </w:p>
    <w:p w14:paraId="0FA19441" w14:textId="77777777" w:rsidR="00702606" w:rsidRPr="00664CF3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44C14C64" w14:textId="77777777" w:rsidR="00702606" w:rsidRPr="00664CF3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64CF3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69C7CCF" w14:textId="1F3F40E3" w:rsidR="0016732F" w:rsidRPr="00664CF3" w:rsidRDefault="0016732F" w:rsidP="00D75568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C6CDAED" w14:textId="1309B28F" w:rsidR="00702606" w:rsidRPr="00664CF3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664CF3">
        <w:rPr>
          <w:rFonts w:ascii="Angsana New" w:hAnsi="Angsana New" w:hint="cs"/>
          <w:sz w:val="30"/>
          <w:szCs w:val="30"/>
          <w:cs/>
        </w:rPr>
        <w:t>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664CF3">
        <w:rPr>
          <w:rFonts w:ascii="Angsana New" w:hAnsi="Angsana New" w:hint="cs"/>
          <w:sz w:val="30"/>
          <w:szCs w:val="30"/>
        </w:rPr>
        <w:t xml:space="preserve"> </w:t>
      </w:r>
      <w:r w:rsidRPr="00664CF3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717AC1B" w14:textId="77777777" w:rsidR="00702606" w:rsidRPr="00664CF3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2328B4E" w14:textId="39EB9BE8" w:rsidR="00702606" w:rsidRPr="00664CF3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664CF3">
        <w:rPr>
          <w:rFonts w:ascii="Angsana New" w:hAnsi="Angsana New" w:hint="cs"/>
          <w:sz w:val="30"/>
          <w:szCs w:val="30"/>
        </w:rPr>
        <w:t xml:space="preserve"> </w:t>
      </w:r>
      <w:r w:rsidRPr="00664CF3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8172725" w14:textId="77777777" w:rsidR="00702606" w:rsidRPr="00664CF3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B45A14A" w14:textId="77777777" w:rsidR="00702606" w:rsidRPr="00664CF3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64CF3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9496E78" w14:textId="77777777" w:rsidR="00702606" w:rsidRPr="00664CF3" w:rsidRDefault="00702606" w:rsidP="0070260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3739255B" w14:textId="35255E02" w:rsidR="00D75568" w:rsidRPr="00664CF3" w:rsidRDefault="00702606" w:rsidP="00D75568">
      <w:pPr>
        <w:spacing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664CF3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3366046" w14:textId="77777777" w:rsidR="00BA08BD" w:rsidRPr="00664CF3" w:rsidRDefault="00BA08BD" w:rsidP="00BA08B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  <w:cs/>
        </w:rPr>
      </w:pPr>
    </w:p>
    <w:p w14:paraId="011D37D2" w14:textId="77777777" w:rsidR="00702606" w:rsidRPr="00664CF3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4CF3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64CF3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58F31AB3" w14:textId="77777777" w:rsidR="00702606" w:rsidRPr="00664CF3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0361FF6" w14:textId="77777777" w:rsidR="0016732F" w:rsidRPr="00664CF3" w:rsidRDefault="00702606" w:rsidP="00B92D9F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4CF3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65023D6" w14:textId="5D0DCDC3" w:rsidR="00B92D9F" w:rsidRPr="00664CF3" w:rsidRDefault="00B92D9F" w:rsidP="0016732F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1B7B7900" w14:textId="5593AC18" w:rsidR="00702606" w:rsidRPr="00664CF3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4CF3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BD045A" w:rsidRPr="00664CF3">
        <w:rPr>
          <w:rFonts w:ascii="Angsana New" w:hAnsi="Angsana New" w:hint="cs"/>
          <w:color w:val="000000"/>
          <w:sz w:val="30"/>
          <w:szCs w:val="30"/>
          <w:cs/>
        </w:rPr>
        <w:t>งบฐานะการเงิน</w:t>
      </w:r>
      <w:r w:rsidRPr="00664CF3">
        <w:rPr>
          <w:rFonts w:ascii="Angsana New" w:hAnsi="Angsana New" w:hint="cs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64CF3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6ADDB313" w14:textId="69054CD1" w:rsidR="0016732F" w:rsidRPr="00664CF3" w:rsidRDefault="0016732F" w:rsidP="00D75568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41A98828" w14:textId="1E2FFBEF" w:rsidR="00702606" w:rsidRPr="00664CF3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31E0BED7" w14:textId="77777777" w:rsidR="002D605A" w:rsidRPr="00664CF3" w:rsidRDefault="002D605A" w:rsidP="002D605A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FD93BA7" w14:textId="20EB4A00" w:rsidR="002D3F50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0255F30" w14:textId="77777777" w:rsidR="00E46F23" w:rsidRPr="00E46F23" w:rsidRDefault="00E46F23" w:rsidP="00E46F23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7CA31285" w14:textId="10D2E8BA" w:rsidR="00702606" w:rsidRPr="00664CF3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0636DCA0" w14:textId="77777777" w:rsidR="002D605A" w:rsidRPr="00664CF3" w:rsidRDefault="002D605A" w:rsidP="002D605A">
      <w:pPr>
        <w:pStyle w:val="Bo-Blankline"/>
      </w:pPr>
    </w:p>
    <w:p w14:paraId="170A63D7" w14:textId="6B72DFBF" w:rsidR="00702606" w:rsidRPr="00664CF3" w:rsidRDefault="00702606" w:rsidP="00374E1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664CF3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0DD57F3" w14:textId="4608F1F8" w:rsidR="00C17E07" w:rsidRPr="00664CF3" w:rsidRDefault="00C17E07" w:rsidP="000A1431">
      <w:pPr>
        <w:pStyle w:val="Bo-Blankline"/>
      </w:pPr>
    </w:p>
    <w:p w14:paraId="1E52A0BE" w14:textId="0F6EC8DD" w:rsidR="000162F3" w:rsidRPr="00664CF3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ED5989" w14:textId="77777777" w:rsidR="000162F3" w:rsidRPr="00664CF3" w:rsidRDefault="000162F3" w:rsidP="00C8119D">
      <w:pPr>
        <w:pStyle w:val="Bo-Blankline"/>
        <w:rPr>
          <w:cs/>
        </w:rPr>
      </w:pPr>
    </w:p>
    <w:p w14:paraId="6B86AF2D" w14:textId="77777777" w:rsidR="00B1235A" w:rsidRPr="00664CF3" w:rsidRDefault="00B1235A" w:rsidP="00B1235A">
      <w:pPr>
        <w:pStyle w:val="Bo-C1Content"/>
        <w:rPr>
          <w:rFonts w:eastAsia="Calibri"/>
          <w:color w:val="000000"/>
          <w:lang w:eastAsia="en-GB"/>
        </w:rPr>
      </w:pPr>
      <w:r w:rsidRPr="00664CF3">
        <w:rPr>
          <w:rFonts w:eastAsia="Calibr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</w:t>
      </w:r>
      <w:r w:rsidRPr="00664CF3">
        <w:rPr>
          <w:rFonts w:eastAsia="Calibri" w:hint="cs"/>
          <w:color w:val="000000"/>
          <w:cs/>
          <w:lang w:eastAsia="en-GB"/>
        </w:rPr>
        <w:t>ระยะเวลา</w:t>
      </w:r>
      <w:r w:rsidRPr="00664CF3">
        <w:rPr>
          <w:rFonts w:eastAsia="Calibri"/>
          <w:color w:val="000000"/>
          <w:cs/>
          <w:lang w:eastAsia="en-GB"/>
        </w:rPr>
        <w:t>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3AFC165A" w14:textId="23CDF4BB" w:rsidR="00CF3871" w:rsidRDefault="00CF3871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3F23D61" w14:textId="57F4C53E" w:rsidR="000162F3" w:rsidRPr="00664CF3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2F29A568" w14:textId="77777777" w:rsidR="000162F3" w:rsidRPr="00664CF3" w:rsidRDefault="000162F3" w:rsidP="001F55B6">
      <w:pPr>
        <w:pStyle w:val="Bo-Blankline"/>
      </w:pPr>
    </w:p>
    <w:p w14:paraId="003F09F5" w14:textId="554EFCB4" w:rsidR="00B1235A" w:rsidRPr="00664CF3" w:rsidRDefault="00B1235A" w:rsidP="00B1235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664CF3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373B6E" w:rsidRPr="00664CF3">
        <w:rPr>
          <w:rFonts w:asciiTheme="majorBidi" w:hAnsiTheme="majorBidi"/>
          <w:color w:val="000000"/>
          <w:sz w:val="30"/>
          <w:szCs w:val="30"/>
          <w:cs/>
          <w:lang w:val="x-none" w:eastAsia="x-none"/>
        </w:rPr>
        <w:t>กลุ่มบริษัทไม่สามารถคาดการณ์ได้อย่างสมเหตุสมผลว่าจะได้รับคืนเงิน</w:t>
      </w:r>
    </w:p>
    <w:p w14:paraId="0D6D9F60" w14:textId="77777777" w:rsidR="00B1235A" w:rsidRPr="00664CF3" w:rsidRDefault="00B1235A" w:rsidP="00B1235A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C696605" w14:textId="3504B842" w:rsidR="00016959" w:rsidRPr="00664CF3" w:rsidRDefault="00B1235A" w:rsidP="00016959">
      <w:pPr>
        <w:pStyle w:val="Bo-Blankline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64CF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367B4E" w:rsidRPr="00664CF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64CF3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DD708BB" w14:textId="77777777" w:rsidR="00D75568" w:rsidRPr="00664CF3" w:rsidRDefault="00D75568" w:rsidP="00D75568">
      <w:pPr>
        <w:pStyle w:val="Bo-Blankline"/>
        <w:rPr>
          <w:rFonts w:asciiTheme="majorBidi" w:hAnsiTheme="majorBidi" w:cstheme="majorBidi"/>
          <w:color w:val="000000"/>
          <w:cs/>
        </w:rPr>
      </w:pPr>
    </w:p>
    <w:p w14:paraId="70EE8143" w14:textId="77777777" w:rsidR="000162F3" w:rsidRPr="00664CF3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8E1ED51" w14:textId="77777777" w:rsidR="000162F3" w:rsidRPr="00664CF3" w:rsidRDefault="000162F3" w:rsidP="00A97117">
      <w:pPr>
        <w:pStyle w:val="Bo-Blankline"/>
        <w:rPr>
          <w:lang w:val="en-US"/>
        </w:rPr>
      </w:pPr>
    </w:p>
    <w:p w14:paraId="5E59E735" w14:textId="77777777" w:rsidR="000162F3" w:rsidRPr="00664CF3" w:rsidRDefault="000162F3" w:rsidP="00435278">
      <w:pPr>
        <w:pStyle w:val="Bo-C1Content"/>
        <w:rPr>
          <w:lang w:val="en-US"/>
        </w:rPr>
      </w:pPr>
      <w:r w:rsidRPr="00664CF3">
        <w:rPr>
          <w:cs/>
          <w:lang w:val="en-US"/>
        </w:rPr>
        <w:t>สินค้าคงเหลือ</w:t>
      </w:r>
      <w:r w:rsidR="00AB31E9" w:rsidRPr="00664CF3">
        <w:rPr>
          <w:rFonts w:hint="cs"/>
          <w:cs/>
          <w:lang w:val="en-US"/>
        </w:rPr>
        <w:t>วัดมูลค่าด้วย</w:t>
      </w:r>
      <w:r w:rsidRPr="00664CF3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A07D198" w14:textId="77777777" w:rsidR="000162F3" w:rsidRPr="00664CF3" w:rsidRDefault="000162F3" w:rsidP="00A97117">
      <w:pPr>
        <w:pStyle w:val="Bo-Blankline"/>
        <w:rPr>
          <w:lang w:val="en-US"/>
        </w:rPr>
      </w:pPr>
    </w:p>
    <w:p w14:paraId="590078ED" w14:textId="77777777" w:rsidR="00103A99" w:rsidRPr="00664CF3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14:paraId="022C0B98" w14:textId="77777777" w:rsidR="00103A99" w:rsidRPr="00664CF3" w:rsidRDefault="00103A99" w:rsidP="00A97117">
      <w:pPr>
        <w:pStyle w:val="Bo-Blankline"/>
      </w:pPr>
    </w:p>
    <w:p w14:paraId="6EC5847B" w14:textId="77777777" w:rsidR="00103A99" w:rsidRPr="00664CF3" w:rsidRDefault="004C7140" w:rsidP="00BE05D9">
      <w:pPr>
        <w:numPr>
          <w:ilvl w:val="0"/>
          <w:numId w:val="7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 w:rsidRPr="00664CF3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664CF3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14:paraId="2A7860B8" w14:textId="77777777" w:rsidR="00103A99" w:rsidRPr="00664CF3" w:rsidRDefault="00103A99" w:rsidP="00A97117">
      <w:pPr>
        <w:pStyle w:val="Bo-Blankline"/>
      </w:pPr>
    </w:p>
    <w:p w14:paraId="67232AF7" w14:textId="42C91BFC" w:rsidR="00103A99" w:rsidRPr="0072513B" w:rsidRDefault="004C7140" w:rsidP="0072513B">
      <w:pPr>
        <w:pStyle w:val="ListParagraph"/>
        <w:numPr>
          <w:ilvl w:val="0"/>
          <w:numId w:val="7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513B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 w:rsidRPr="0072513B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 w:rsidR="00036DD3" w:rsidRPr="0072513B">
        <w:rPr>
          <w:rFonts w:ascii="Angsana New" w:hAnsi="Angsana New"/>
          <w:sz w:val="30"/>
          <w:szCs w:val="30"/>
          <w:lang w:val="en-US"/>
        </w:rPr>
        <w:t>1</w:t>
      </w:r>
      <w:r w:rsidR="00133A34" w:rsidRPr="0072513B">
        <w:rPr>
          <w:rFonts w:ascii="Angsana New" w:hAnsi="Angsana New"/>
          <w:sz w:val="30"/>
          <w:szCs w:val="30"/>
          <w:lang w:val="en-US"/>
        </w:rPr>
        <w:t>)</w:t>
      </w:r>
      <w:r w:rsidR="00133A34" w:rsidRPr="007251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72513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 w:rsidRPr="0072513B">
        <w:rPr>
          <w:rFonts w:ascii="Angsana New" w:hAnsi="Angsana New" w:hint="cs"/>
          <w:sz w:val="30"/>
          <w:szCs w:val="30"/>
          <w:cs/>
        </w:rPr>
        <w:t>ถ่วงน้ำหนัก</w:t>
      </w:r>
    </w:p>
    <w:p w14:paraId="04EE3DE5" w14:textId="77777777" w:rsidR="0072513B" w:rsidRPr="0072513B" w:rsidRDefault="0072513B" w:rsidP="0072513B">
      <w:pPr>
        <w:pStyle w:val="Bo-Blankline"/>
      </w:pPr>
    </w:p>
    <w:p w14:paraId="29F3D27B" w14:textId="77777777" w:rsidR="000162F3" w:rsidRPr="00664CF3" w:rsidRDefault="000162F3" w:rsidP="00435278">
      <w:pPr>
        <w:pStyle w:val="Bo-C1Content"/>
        <w:rPr>
          <w:lang w:val="en-US"/>
        </w:rPr>
      </w:pPr>
      <w:r w:rsidRPr="00664CF3">
        <w:rPr>
          <w:cs/>
          <w:lang w:val="en-US"/>
        </w:rPr>
        <w:t>ต้นทุนสินค้าประกอบด้วยต้นทุนที่ซื้อ ต้นทุน</w:t>
      </w:r>
      <w:r w:rsidRPr="00664CF3">
        <w:rPr>
          <w:rFonts w:hint="cs"/>
          <w:cs/>
          <w:lang w:val="en-US"/>
        </w:rPr>
        <w:t>แปลงสภาพ</w:t>
      </w:r>
      <w:r w:rsidRPr="00664CF3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9DE77C7" w14:textId="77777777" w:rsidR="00A97117" w:rsidRPr="00664CF3" w:rsidRDefault="00A97117" w:rsidP="00A97117">
      <w:pPr>
        <w:pStyle w:val="Bo-Blankline"/>
        <w:rPr>
          <w:lang w:val="en-US"/>
        </w:rPr>
      </w:pPr>
    </w:p>
    <w:p w14:paraId="36A5BE86" w14:textId="0FDB1C1A" w:rsidR="00F318E1" w:rsidRPr="00664CF3" w:rsidRDefault="000162F3" w:rsidP="00435278">
      <w:pPr>
        <w:pStyle w:val="Bo-C1Content"/>
        <w:rPr>
          <w:lang w:val="en-US"/>
        </w:rPr>
      </w:pPr>
      <w:r w:rsidRPr="00664CF3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664CF3">
        <w:rPr>
          <w:cs/>
        </w:rPr>
        <w:t>ด้วย</w:t>
      </w:r>
      <w:r w:rsidRPr="00664CF3">
        <w:rPr>
          <w:cs/>
          <w:lang w:val="en-US"/>
        </w:rPr>
        <w:t>ค่าใช้จ่ายที่จำเป็น</w:t>
      </w:r>
      <w:r w:rsidRPr="00664CF3">
        <w:rPr>
          <w:rFonts w:hint="cs"/>
          <w:cs/>
          <w:lang w:val="en-US"/>
        </w:rPr>
        <w:t>โดยประมาณ</w:t>
      </w:r>
      <w:r w:rsidRPr="00664CF3">
        <w:rPr>
          <w:cs/>
          <w:lang w:val="en-US"/>
        </w:rPr>
        <w:t>ในการขาย</w:t>
      </w:r>
    </w:p>
    <w:p w14:paraId="63D1DACC" w14:textId="545E083C" w:rsidR="009D434A" w:rsidRPr="00664CF3" w:rsidRDefault="009D434A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6CFF0054" w14:textId="77777777" w:rsidR="00103A99" w:rsidRPr="00664CF3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DBC838A" w14:textId="77777777" w:rsidR="00103A99" w:rsidRPr="00664CF3" w:rsidRDefault="00103A99" w:rsidP="00DE7B37">
      <w:pPr>
        <w:pStyle w:val="Bo-Blankline"/>
      </w:pPr>
    </w:p>
    <w:p w14:paraId="3160D3FB" w14:textId="77777777" w:rsidR="003E390B" w:rsidRPr="00664CF3" w:rsidRDefault="003E390B" w:rsidP="003E39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AB11421" w14:textId="77777777" w:rsidR="003E390B" w:rsidRPr="00664CF3" w:rsidRDefault="003E390B" w:rsidP="009D434A">
      <w:pPr>
        <w:pStyle w:val="Bo-Blankline"/>
      </w:pPr>
    </w:p>
    <w:p w14:paraId="704E29E7" w14:textId="7EC57DD2" w:rsidR="00D75568" w:rsidRPr="00664CF3" w:rsidRDefault="00C1104E" w:rsidP="00D75568">
      <w:pPr>
        <w:pStyle w:val="Ang15"/>
      </w:pPr>
      <w:r w:rsidRPr="00664CF3">
        <w:rPr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</w:p>
    <w:p w14:paraId="2EC86101" w14:textId="77777777" w:rsidR="003C7B1B" w:rsidRPr="00664CF3" w:rsidRDefault="003C7B1B" w:rsidP="003C7B1B">
      <w:pPr>
        <w:pStyle w:val="Bo-Blankline"/>
        <w:rPr>
          <w:cs/>
        </w:rPr>
      </w:pPr>
    </w:p>
    <w:p w14:paraId="1EB026F4" w14:textId="77777777" w:rsidR="003E390B" w:rsidRPr="00664CF3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6D32EE3" w14:textId="77777777" w:rsidR="003E390B" w:rsidRPr="00664CF3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BAA8E9" w14:textId="77777777" w:rsidR="003E390B" w:rsidRPr="00664CF3" w:rsidRDefault="003E390B" w:rsidP="003E390B">
      <w:pPr>
        <w:pStyle w:val="Bo-H3Subhead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69EEC271" w14:textId="77777777" w:rsidR="003E390B" w:rsidRPr="00664CF3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7A6540D" w14:textId="49E385CE" w:rsidR="003E390B" w:rsidRPr="00664CF3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64CF3">
        <w:rPr>
          <w:rFonts w:asciiTheme="majorBidi" w:hAnsiTheme="majorBidi" w:cstheme="majorBidi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2F338E3" w14:textId="014D94CB" w:rsidR="00C254B1" w:rsidRPr="00664CF3" w:rsidRDefault="00C254B1" w:rsidP="00D7556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  <w:lang w:eastAsia="x-none"/>
        </w:rPr>
      </w:pPr>
    </w:p>
    <w:p w14:paraId="17DA1EDB" w14:textId="6FD67307" w:rsidR="003E390B" w:rsidRPr="00664CF3" w:rsidRDefault="003E390B" w:rsidP="003E390B">
      <w:pPr>
        <w:pStyle w:val="Bo-H3Subhead"/>
        <w:rPr>
          <w:rFonts w:asciiTheme="majorBidi" w:hAnsiTheme="majorBidi" w:cstheme="majorBidi"/>
          <w:lang w:val="en-US"/>
        </w:rPr>
      </w:pPr>
      <w:r w:rsidRPr="00664CF3">
        <w:rPr>
          <w:rFonts w:asciiTheme="majorBidi" w:hAnsiTheme="majorBidi" w:cstheme="majorBidi"/>
          <w:cs/>
          <w:lang w:val="en-US"/>
        </w:rPr>
        <w:t>ค่าเสื่อมราคา</w:t>
      </w:r>
    </w:p>
    <w:p w14:paraId="25DE687D" w14:textId="77777777" w:rsidR="003E390B" w:rsidRPr="00664CF3" w:rsidRDefault="003E390B" w:rsidP="003E390B">
      <w:pPr>
        <w:pStyle w:val="Bo-Blankline"/>
      </w:pPr>
    </w:p>
    <w:p w14:paraId="0A4E371C" w14:textId="064D99A6" w:rsidR="001E65AD" w:rsidRPr="00664CF3" w:rsidRDefault="001E65AD" w:rsidP="001E65AD">
      <w:pPr>
        <w:pStyle w:val="Bo-Blankline"/>
        <w:jc w:val="thaiDistribute"/>
        <w:rPr>
          <w:rFonts w:asciiTheme="majorBidi" w:hAnsiTheme="majorBidi" w:cstheme="majorBidi"/>
          <w:sz w:val="28"/>
          <w:szCs w:val="28"/>
        </w:rPr>
      </w:pPr>
      <w:r w:rsidRPr="00664CF3">
        <w:rPr>
          <w:rFonts w:asciiTheme="majorBidi" w:hAnsiTheme="majorBidi" w:cstheme="majorBidi"/>
          <w:sz w:val="28"/>
          <w:szCs w:val="28"/>
          <w:cs/>
        </w:rPr>
        <w:t>ค่า</w:t>
      </w:r>
      <w:r w:rsidRPr="00664CF3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8553F8" w:rsidRPr="00664CF3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664CF3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สินทรัพย์ที่อยู่ระหว่างการก่อสร้าง</w:t>
      </w:r>
      <w:r w:rsidR="008553F8" w:rsidRPr="00664CF3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>และติดตั้ง และอะไหล่ที่สำคัญที่ยังไม่ได้เบิกใช้</w:t>
      </w:r>
    </w:p>
    <w:p w14:paraId="48F6D970" w14:textId="4F318A29" w:rsidR="00103A99" w:rsidRPr="00664CF3" w:rsidRDefault="00103A99" w:rsidP="00182BB8">
      <w:pPr>
        <w:pStyle w:val="Bo-Blankline"/>
      </w:pPr>
    </w:p>
    <w:p w14:paraId="3C432254" w14:textId="77777777" w:rsidR="003E390B" w:rsidRPr="00664CF3" w:rsidRDefault="003E390B" w:rsidP="003E390B">
      <w:pPr>
        <w:pStyle w:val="Bo-C1Content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Pr="00664CF3">
        <w:rPr>
          <w:rFonts w:asciiTheme="majorBidi" w:hAnsiTheme="majorBidi" w:cstheme="majorBidi" w:hint="cs"/>
          <w:cs/>
        </w:rPr>
        <w:t>ของสินทรัพย์</w:t>
      </w:r>
      <w:r w:rsidRPr="00664CF3">
        <w:rPr>
          <w:rFonts w:asciiTheme="majorBidi" w:hAnsiTheme="majorBidi" w:cstheme="majorBidi"/>
          <w:cs/>
        </w:rPr>
        <w:t>แสดงได้ดังนี้</w:t>
      </w:r>
    </w:p>
    <w:p w14:paraId="0548286A" w14:textId="77777777" w:rsidR="003E390B" w:rsidRPr="00664CF3" w:rsidRDefault="003E390B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664CF3" w14:paraId="57D683B3" w14:textId="77777777" w:rsidTr="00EF22F9">
        <w:tc>
          <w:tcPr>
            <w:tcW w:w="5670" w:type="dxa"/>
            <w:vAlign w:val="bottom"/>
          </w:tcPr>
          <w:p w14:paraId="532D2670" w14:textId="77777777" w:rsidR="00103A99" w:rsidRPr="00664CF3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</w:tcPr>
          <w:p w14:paraId="06286C7C" w14:textId="7CD1971E" w:rsidR="00103A99" w:rsidRPr="00664CF3" w:rsidRDefault="00036DD3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="001B51B5"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664CF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664CF3" w14:paraId="03110FFE" w14:textId="77777777" w:rsidTr="003D65F8">
        <w:tc>
          <w:tcPr>
            <w:tcW w:w="5670" w:type="dxa"/>
            <w:vAlign w:val="bottom"/>
          </w:tcPr>
          <w:p w14:paraId="5B873BC6" w14:textId="77777777" w:rsidR="00103A99" w:rsidRPr="00664CF3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14:paraId="6E0CFB49" w14:textId="31C2C56B" w:rsidR="00103A99" w:rsidRPr="00664CF3" w:rsidRDefault="00036DD3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2341"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664CF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664CF3" w14:paraId="51731886" w14:textId="77777777" w:rsidTr="003D65F8">
        <w:tc>
          <w:tcPr>
            <w:tcW w:w="5670" w:type="dxa"/>
            <w:vAlign w:val="bottom"/>
          </w:tcPr>
          <w:p w14:paraId="409F291D" w14:textId="77777777" w:rsidR="00103A99" w:rsidRPr="00664CF3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14:paraId="34F90CF6" w14:textId="4D614BED" w:rsidR="00103A99" w:rsidRPr="00664CF3" w:rsidRDefault="00036DD3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 w:rsidRPr="00664CF3">
              <w:rPr>
                <w:rFonts w:ascii="Angsana New" w:hAnsi="Angsana New"/>
                <w:sz w:val="30"/>
                <w:szCs w:val="30"/>
              </w:rPr>
              <w:t>-</w:t>
            </w:r>
            <w:r w:rsidR="00103A99"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03A99" w:rsidRPr="00664CF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664CF3" w14:paraId="0F474209" w14:textId="77777777" w:rsidTr="003D65F8">
        <w:tc>
          <w:tcPr>
            <w:tcW w:w="5670" w:type="dxa"/>
            <w:vAlign w:val="bottom"/>
          </w:tcPr>
          <w:p w14:paraId="4780C0BE" w14:textId="77777777" w:rsidR="00103A99" w:rsidRPr="00664CF3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316F20BA" w14:textId="37DCEC1F" w:rsidR="00103A99" w:rsidRPr="00664CF3" w:rsidRDefault="00036DD3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 w:rsidRPr="00664CF3">
              <w:rPr>
                <w:rFonts w:ascii="Angsana New" w:hAnsi="Angsana New"/>
                <w:sz w:val="30"/>
                <w:szCs w:val="30"/>
              </w:rPr>
              <w:t>-</w:t>
            </w:r>
            <w:r w:rsidR="00103A99"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03A99" w:rsidRPr="00664CF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664CF3" w14:paraId="78F54362" w14:textId="77777777" w:rsidTr="003D65F8">
        <w:tc>
          <w:tcPr>
            <w:tcW w:w="5670" w:type="dxa"/>
            <w:vAlign w:val="bottom"/>
          </w:tcPr>
          <w:p w14:paraId="3BBD0B2B" w14:textId="77777777" w:rsidR="00964FE8" w:rsidRPr="00664CF3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14:paraId="5E62376D" w14:textId="4F62D1E5" w:rsidR="00964FE8" w:rsidRPr="00664CF3" w:rsidRDefault="00036DD3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E1483"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427114A" w14:textId="77777777" w:rsidR="00DA7DEA" w:rsidRPr="00664CF3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A2A73AE" w14:textId="086D0EA4" w:rsidR="00BB57B2" w:rsidRPr="00664CF3" w:rsidRDefault="00BB57B2" w:rsidP="00DC743E">
      <w:pPr>
        <w:pStyle w:val="Heading8"/>
        <w:numPr>
          <w:ilvl w:val="0"/>
          <w:numId w:val="41"/>
        </w:numPr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AD759C1" w14:textId="77777777" w:rsidR="00324FF5" w:rsidRPr="00664CF3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82E338" w14:textId="77777777" w:rsidR="002B3882" w:rsidRPr="00664CF3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53C54B" w14:textId="77777777" w:rsidR="002B3882" w:rsidRPr="00664CF3" w:rsidRDefault="002B3882" w:rsidP="002B3882">
      <w:pPr>
        <w:pStyle w:val="Ang15"/>
        <w:rPr>
          <w:sz w:val="20"/>
          <w:szCs w:val="20"/>
        </w:rPr>
      </w:pPr>
    </w:p>
    <w:p w14:paraId="75C4A1F0" w14:textId="77777777" w:rsidR="002B3882" w:rsidRPr="00664CF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4CF3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13857046" w14:textId="77777777" w:rsidR="002B3882" w:rsidRPr="00664CF3" w:rsidRDefault="002B3882" w:rsidP="002B3882">
      <w:pPr>
        <w:pStyle w:val="Ang15"/>
        <w:rPr>
          <w:sz w:val="20"/>
          <w:szCs w:val="20"/>
        </w:rPr>
      </w:pPr>
    </w:p>
    <w:p w14:paraId="0130D91E" w14:textId="77777777" w:rsidR="002B3882" w:rsidRPr="00664CF3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664CF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A060367" w14:textId="06E47A9B" w:rsidR="00D75568" w:rsidRPr="00664CF3" w:rsidRDefault="00D75568" w:rsidP="006C47D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83A2E70" w14:textId="22B1D13F" w:rsidR="00324FF5" w:rsidRPr="00664CF3" w:rsidRDefault="002B3882" w:rsidP="002B388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4CF3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B51A6E" w14:textId="2B7B2D17" w:rsidR="002B3882" w:rsidRPr="00664CF3" w:rsidRDefault="002B3882" w:rsidP="002B388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A4D2F2" w14:textId="6D72C3AA" w:rsidR="002B3882" w:rsidRPr="00664CF3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4E3D4270" w14:textId="3CE4C368" w:rsidR="00220232" w:rsidRPr="00664CF3" w:rsidRDefault="00220232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F2AA931" w14:textId="77777777" w:rsidR="002B3882" w:rsidRPr="00664CF3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664CF3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664CF3">
        <w:rPr>
          <w:rFonts w:asciiTheme="majorBidi" w:hAnsiTheme="majorBidi" w:cstheme="majorBidi" w:hint="cs"/>
          <w:sz w:val="30"/>
          <w:szCs w:val="30"/>
          <w:lang w:val="en-GB" w:eastAsia="en-US"/>
        </w:rPr>
        <w:t xml:space="preserve"> </w:t>
      </w:r>
    </w:p>
    <w:p w14:paraId="42A98E53" w14:textId="77777777" w:rsidR="002B3882" w:rsidRPr="00664CF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C5D19A" w14:textId="66B4DB9A" w:rsidR="002B3882" w:rsidRPr="00664CF3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664CF3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2D08B59" w14:textId="5DD15AA3" w:rsidR="00837DD4" w:rsidRPr="00664CF3" w:rsidRDefault="00837DD4" w:rsidP="0022023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C428673" w14:textId="37DF7677" w:rsidR="002B3882" w:rsidRPr="00664CF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664CF3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6F2CA45E" w14:textId="77777777" w:rsidR="002B3882" w:rsidRPr="00664CF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EAAAC00" w14:textId="77777777" w:rsidR="002B3882" w:rsidRPr="00664CF3" w:rsidRDefault="002B3882" w:rsidP="002B38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4954D9A" w14:textId="77777777" w:rsidR="002B3882" w:rsidRPr="00664CF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ECEB901" w14:textId="29FD0E86" w:rsidR="002B3882" w:rsidRPr="00664CF3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4CF3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วันเริ่มต้นของ</w:t>
      </w:r>
      <w:r w:rsidRPr="00664CF3">
        <w:rPr>
          <w:rFonts w:ascii="Angsana New" w:hAnsi="Angsana New" w:hint="cs"/>
          <w:sz w:val="30"/>
          <w:szCs w:val="30"/>
          <w:cs/>
        </w:rPr>
        <w:t>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664CF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B9C2DB6" w14:textId="77777777" w:rsidR="002B3882" w:rsidRPr="00664CF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926A7F" w14:textId="28DDE911" w:rsidR="002B3882" w:rsidRPr="00664CF3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4CF3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664CF3">
        <w:rPr>
          <w:rFonts w:ascii="Angsana New" w:hAnsi="Angsana New" w:hint="cs"/>
          <w:sz w:val="30"/>
          <w:szCs w:val="30"/>
          <w:cs/>
        </w:rPr>
        <w:t xml:space="preserve"> </w:t>
      </w:r>
      <w:r w:rsidRPr="00664CF3">
        <w:rPr>
          <w:rFonts w:asciiTheme="majorBidi" w:hAnsiTheme="majorBidi" w:cstheme="majorBidi" w:hint="cs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2A46F88F" w14:textId="2F294712" w:rsidR="00D75568" w:rsidRPr="00664CF3" w:rsidRDefault="00D75568">
      <w:pPr>
        <w:spacing w:line="240" w:lineRule="auto"/>
        <w:rPr>
          <w:rFonts w:ascii="Angsana New" w:hAnsi="Angsana New"/>
          <w:sz w:val="20"/>
          <w:szCs w:val="20"/>
        </w:rPr>
      </w:pPr>
      <w:r w:rsidRPr="00664CF3">
        <w:rPr>
          <w:rFonts w:ascii="Angsana New" w:hAnsi="Angsana New"/>
          <w:sz w:val="20"/>
          <w:szCs w:val="20"/>
        </w:rPr>
        <w:br w:type="page"/>
      </w:r>
    </w:p>
    <w:p w14:paraId="40BBBEFD" w14:textId="12B73532" w:rsidR="004F63CE" w:rsidRPr="00664CF3" w:rsidRDefault="004F63CE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19807D51" w14:textId="71543ED5" w:rsidR="004F63CE" w:rsidRPr="00664CF3" w:rsidRDefault="004F63CE" w:rsidP="004F6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543793" w14:textId="4D2EAA32" w:rsidR="004F63CE" w:rsidRPr="00664CF3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36E4BCD9" w14:textId="77777777" w:rsidR="004F63CE" w:rsidRPr="00664CF3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0F449" w14:textId="37A7DE0F" w:rsidR="0041231F" w:rsidRPr="00664CF3" w:rsidRDefault="00352BAB" w:rsidP="0041231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val="x-none" w:eastAsia="x-none"/>
        </w:rPr>
      </w:pPr>
      <w:r w:rsidRPr="00664CF3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F95FBB8" w14:textId="77777777" w:rsidR="00D75568" w:rsidRPr="00664CF3" w:rsidRDefault="00D75568" w:rsidP="00D7556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0"/>
          <w:szCs w:val="20"/>
          <w:cs/>
          <w:lang w:val="x-none" w:eastAsia="x-none"/>
        </w:rPr>
      </w:pPr>
    </w:p>
    <w:p w14:paraId="7679631A" w14:textId="65E02E1F" w:rsidR="00CF40BE" w:rsidRPr="00664CF3" w:rsidRDefault="00CF40BE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2959F15" w14:textId="77777777" w:rsidR="00CF40BE" w:rsidRPr="00664CF3" w:rsidRDefault="00CF40BE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E1D7A8" w14:textId="77777777" w:rsidR="00103A99" w:rsidRPr="00664CF3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0C1B3A74" w14:textId="77777777" w:rsidR="00FE5242" w:rsidRPr="00664CF3" w:rsidRDefault="00FE5242" w:rsidP="00976720">
      <w:pPr>
        <w:pStyle w:val="Bo-Blankline"/>
        <w:rPr>
          <w:rFonts w:asciiTheme="majorBidi" w:hAnsiTheme="majorBidi" w:cstheme="majorBidi"/>
        </w:rPr>
      </w:pPr>
    </w:p>
    <w:p w14:paraId="0B9E2645" w14:textId="77777777" w:rsidR="00E135D3" w:rsidRPr="00664CF3" w:rsidRDefault="00E135D3" w:rsidP="00976720">
      <w:pPr>
        <w:pStyle w:val="Bo-Blankline"/>
        <w:rPr>
          <w:i/>
          <w:iCs/>
          <w:sz w:val="30"/>
          <w:szCs w:val="30"/>
        </w:rPr>
      </w:pP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664CF3">
        <w:rPr>
          <w:i/>
          <w:iCs/>
          <w:sz w:val="30"/>
          <w:szCs w:val="30"/>
          <w:cs/>
        </w:rPr>
        <w:t>ครงการสมทบเงิน</w:t>
      </w:r>
    </w:p>
    <w:p w14:paraId="4D2EEC66" w14:textId="77777777" w:rsidR="00E135D3" w:rsidRPr="00664CF3" w:rsidRDefault="00E135D3" w:rsidP="00E135D3">
      <w:pPr>
        <w:pStyle w:val="Bo-Blankline"/>
      </w:pPr>
    </w:p>
    <w:p w14:paraId="6DEBE79A" w14:textId="49D5C4F4" w:rsidR="00AD5334" w:rsidRPr="00664CF3" w:rsidRDefault="00352BAB" w:rsidP="00976720">
      <w:pPr>
        <w:pStyle w:val="Bo-C1Content"/>
        <w:ind w:hanging="7"/>
      </w:pPr>
      <w:r w:rsidRPr="00664CF3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83287D" w14:textId="77777777" w:rsidR="00352BAB" w:rsidRPr="00664CF3" w:rsidRDefault="00352BAB" w:rsidP="00976720">
      <w:pPr>
        <w:pStyle w:val="Bo-C1Content"/>
        <w:ind w:hanging="7"/>
        <w:rPr>
          <w:sz w:val="20"/>
          <w:szCs w:val="20"/>
        </w:rPr>
      </w:pPr>
    </w:p>
    <w:p w14:paraId="59D4140C" w14:textId="24B0AF96" w:rsidR="00E135D3" w:rsidRPr="00664CF3" w:rsidRDefault="00E135D3" w:rsidP="00976720">
      <w:pPr>
        <w:pStyle w:val="Bo-C1Content"/>
        <w:ind w:hanging="7"/>
        <w:rPr>
          <w:i/>
          <w:iCs/>
        </w:rPr>
      </w:pPr>
      <w:r w:rsidRPr="00664CF3">
        <w:rPr>
          <w:i/>
          <w:iCs/>
          <w:cs/>
        </w:rPr>
        <w:t>โครงการผลประโยชน์ที่กำหนดไว้</w:t>
      </w:r>
    </w:p>
    <w:p w14:paraId="3811F60A" w14:textId="77777777" w:rsidR="00E135D3" w:rsidRPr="00664CF3" w:rsidRDefault="00E135D3" w:rsidP="00E135D3">
      <w:pPr>
        <w:pStyle w:val="Bo-Blankline"/>
      </w:pPr>
    </w:p>
    <w:p w14:paraId="5B53F3A2" w14:textId="682F1FCB" w:rsidR="00D75568" w:rsidRPr="00664CF3" w:rsidRDefault="00352BAB" w:rsidP="005D1B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4CF3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</w:t>
      </w:r>
      <w:r w:rsidR="005D1BCA" w:rsidRPr="00664CF3">
        <w:rPr>
          <w:rFonts w:ascii="Angsana New" w:hAnsi="Angsana New"/>
          <w:sz w:val="30"/>
          <w:szCs w:val="30"/>
        </w:rPr>
        <w:br/>
      </w:r>
      <w:r w:rsidRPr="00664CF3">
        <w:rPr>
          <w:rFonts w:ascii="Angsana New" w:hAnsi="Angsana New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136EAAC" w14:textId="77777777" w:rsidR="00D75568" w:rsidRPr="00664CF3" w:rsidRDefault="00D75568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664CF3">
        <w:rPr>
          <w:rFonts w:ascii="Angsana New" w:hAnsi="Angsana New"/>
          <w:sz w:val="30"/>
          <w:szCs w:val="30"/>
          <w:cs/>
        </w:rPr>
        <w:br w:type="page"/>
      </w:r>
    </w:p>
    <w:p w14:paraId="3EB68570" w14:textId="4E8B2F0E" w:rsidR="00E135D3" w:rsidRPr="00664CF3" w:rsidRDefault="00E135D3" w:rsidP="007918F2">
      <w:pPr>
        <w:pStyle w:val="Bo-C1Content"/>
      </w:pPr>
      <w:r w:rsidRPr="00664CF3">
        <w:rPr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 w:rsidRPr="00664CF3">
        <w:rPr>
          <w:cs/>
        </w:rPr>
        <w:t xml:space="preserve">ไรขาดทุนเบ็ดเสร็จอื่นทันที </w:t>
      </w:r>
      <w:r w:rsidR="00B63CAD" w:rsidRPr="00664CF3">
        <w:rPr>
          <w:rFonts w:hint="cs"/>
          <w:cs/>
        </w:rPr>
        <w:t>กลุ่ม</w:t>
      </w:r>
      <w:r w:rsidRPr="00664CF3">
        <w:rPr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E31CEC" w:rsidRPr="00664CF3">
        <w:br/>
      </w:r>
      <w:r w:rsidRPr="00664CF3">
        <w:rPr>
          <w:cs/>
        </w:rPr>
        <w:t>ต้นปี โดยคำนึงถึงการเปลี่ยนแปลงใด</w:t>
      </w:r>
      <w:r w:rsidRPr="00664CF3">
        <w:rPr>
          <w:rFonts w:hint="cs"/>
          <w:cs/>
        </w:rPr>
        <w:t xml:space="preserve"> </w:t>
      </w:r>
      <w:r w:rsidRPr="00664CF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664CF3">
        <w:rPr>
          <w:rFonts w:hint="cs"/>
          <w:cs/>
        </w:rPr>
        <w:t xml:space="preserve"> </w:t>
      </w:r>
      <w:r w:rsidRPr="00664CF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B29EFA1" w14:textId="38D59C59" w:rsidR="00340BF4" w:rsidRPr="00664CF3" w:rsidRDefault="00340BF4" w:rsidP="00CF40BE">
      <w:pPr>
        <w:pStyle w:val="Bo-Blankline"/>
        <w:rPr>
          <w:cs/>
        </w:rPr>
      </w:pPr>
    </w:p>
    <w:p w14:paraId="1E48B672" w14:textId="6C22F070" w:rsidR="004E1723" w:rsidRPr="00664CF3" w:rsidRDefault="00E84B2E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664CF3">
        <w:rPr>
          <w:sz w:val="30"/>
          <w:szCs w:val="30"/>
          <w:cs/>
          <w:lang w:eastAsia="en-US"/>
        </w:rPr>
        <w:t>เมื่อมีการเปลี่ยนแปลงผลประโยชน์ของโครงการหรือการลดขนาดโครงการ</w:t>
      </w:r>
      <w:r w:rsidRPr="00664CF3">
        <w:rPr>
          <w:sz w:val="30"/>
          <w:szCs w:val="30"/>
          <w:lang w:eastAsia="en-US"/>
        </w:rPr>
        <w:t xml:space="preserve"> </w:t>
      </w:r>
      <w:r w:rsidRPr="00664CF3">
        <w:rPr>
          <w:sz w:val="30"/>
          <w:szCs w:val="30"/>
          <w:cs/>
          <w:lang w:eastAsia="en-US"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9285B17" w14:textId="7FCDCFF0" w:rsidR="00CF40BE" w:rsidRPr="00664CF3" w:rsidRDefault="00CF40B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0EE6B262" w14:textId="1C58BA54" w:rsidR="00CF40BE" w:rsidRPr="00664CF3" w:rsidRDefault="00CF40BE" w:rsidP="00953596">
      <w:pPr>
        <w:pStyle w:val="Bo-Blankline"/>
        <w:rPr>
          <w:i/>
          <w:iCs/>
          <w:sz w:val="30"/>
          <w:szCs w:val="30"/>
          <w:lang w:eastAsia="en-US"/>
        </w:rPr>
      </w:pPr>
      <w:r w:rsidRPr="00664CF3">
        <w:rPr>
          <w:i/>
          <w:iCs/>
          <w:sz w:val="30"/>
          <w:szCs w:val="30"/>
          <w:cs/>
          <w:lang w:eastAsia="en-US"/>
        </w:rPr>
        <w:t>ผลประโยชน์เมื่อเลิกจ้าง</w:t>
      </w:r>
    </w:p>
    <w:p w14:paraId="4100053C" w14:textId="77777777" w:rsidR="00CF40BE" w:rsidRPr="00664CF3" w:rsidRDefault="00CF40BE" w:rsidP="00953596">
      <w:pPr>
        <w:pStyle w:val="Bo-Blankline"/>
      </w:pPr>
    </w:p>
    <w:p w14:paraId="728EB45E" w14:textId="3E4F8859" w:rsidR="0022196A" w:rsidRPr="00664CF3" w:rsidRDefault="0022196A" w:rsidP="0022196A">
      <w:pPr>
        <w:pStyle w:val="Bo-Blankline"/>
        <w:jc w:val="thaiDistribute"/>
        <w:rPr>
          <w:sz w:val="30"/>
          <w:szCs w:val="30"/>
          <w:lang w:eastAsia="en-US"/>
        </w:rPr>
      </w:pPr>
      <w:r w:rsidRPr="00664CF3">
        <w:rPr>
          <w:sz w:val="30"/>
          <w:szCs w:val="30"/>
          <w:cs/>
          <w:lang w:eastAsia="en-US"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91289A" w:rsidRPr="00664CF3">
        <w:rPr>
          <w:sz w:val="30"/>
          <w:szCs w:val="30"/>
          <w:lang w:eastAsia="en-US"/>
        </w:rPr>
        <w:br/>
      </w:r>
      <w:r w:rsidRPr="00664CF3">
        <w:rPr>
          <w:sz w:val="30"/>
          <w:szCs w:val="30"/>
          <w:cs/>
          <w:lang w:eastAsia="en-US"/>
        </w:rPr>
        <w:t xml:space="preserve">หากระยะเวลาการจ่ายผลประโยชน์เกินกว่า </w:t>
      </w:r>
      <w:r w:rsidR="00036DD3">
        <w:rPr>
          <w:sz w:val="30"/>
          <w:szCs w:val="30"/>
          <w:lang w:eastAsia="en-US"/>
        </w:rPr>
        <w:t>12</w:t>
      </w:r>
      <w:r w:rsidRPr="00664CF3">
        <w:rPr>
          <w:sz w:val="30"/>
          <w:szCs w:val="30"/>
          <w:lang w:eastAsia="en-US"/>
        </w:rPr>
        <w:t xml:space="preserve"> </w:t>
      </w:r>
      <w:r w:rsidRPr="00664CF3">
        <w:rPr>
          <w:sz w:val="30"/>
          <w:szCs w:val="30"/>
          <w:cs/>
          <w:lang w:eastAsia="en-US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EB7E7F7" w14:textId="77777777" w:rsidR="0022196A" w:rsidRPr="00664CF3" w:rsidRDefault="0022196A" w:rsidP="00953596">
      <w:pPr>
        <w:pStyle w:val="Bo-Blankline"/>
      </w:pPr>
    </w:p>
    <w:p w14:paraId="5BF3A0F0" w14:textId="07D38A79" w:rsidR="00CF40BE" w:rsidRPr="00664CF3" w:rsidRDefault="00CF40BE" w:rsidP="00953596">
      <w:pPr>
        <w:pStyle w:val="Bo-Blankline"/>
        <w:rPr>
          <w:i/>
          <w:iCs/>
          <w:sz w:val="30"/>
          <w:szCs w:val="30"/>
          <w:lang w:eastAsia="en-US"/>
        </w:rPr>
      </w:pPr>
      <w:r w:rsidRPr="00664CF3">
        <w:rPr>
          <w:i/>
          <w:iCs/>
          <w:sz w:val="30"/>
          <w:szCs w:val="30"/>
          <w:cs/>
          <w:lang w:eastAsia="en-US"/>
        </w:rPr>
        <w:t>ผลประโยชน์ระยะสั้นของพนักงาน</w:t>
      </w:r>
    </w:p>
    <w:p w14:paraId="74985BD5" w14:textId="77777777" w:rsidR="00CF40BE" w:rsidRPr="00664CF3" w:rsidRDefault="00CF40BE" w:rsidP="00953596">
      <w:pPr>
        <w:pStyle w:val="Bo-Blankline"/>
      </w:pPr>
    </w:p>
    <w:p w14:paraId="50A455FF" w14:textId="669300F5" w:rsidR="00103A99" w:rsidRPr="00664CF3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 w:rsidRPr="00664CF3">
        <w:rPr>
          <w:rFonts w:ascii="Angsana New" w:hAnsi="Angsana New"/>
          <w:sz w:val="30"/>
          <w:szCs w:val="30"/>
          <w:cs/>
        </w:rPr>
        <w:t>คาดว่าจะ</w:t>
      </w:r>
      <w:r w:rsidR="0091289A" w:rsidRPr="00664CF3">
        <w:rPr>
          <w:rFonts w:ascii="Angsana New" w:hAnsi="Angsana New"/>
          <w:sz w:val="30"/>
          <w:szCs w:val="30"/>
        </w:rPr>
        <w:br/>
      </w:r>
      <w:r w:rsidR="00E0150B" w:rsidRPr="00664CF3">
        <w:rPr>
          <w:rFonts w:ascii="Angsana New" w:hAnsi="Angsana New"/>
          <w:sz w:val="30"/>
          <w:szCs w:val="30"/>
          <w:cs/>
        </w:rPr>
        <w:t>จ่ายชำระ หาก</w:t>
      </w:r>
      <w:r w:rsidR="00B63CAD" w:rsidRPr="00664CF3">
        <w:rPr>
          <w:rFonts w:hint="cs"/>
          <w:sz w:val="30"/>
          <w:szCs w:val="30"/>
          <w:cs/>
        </w:rPr>
        <w:t>กลุ่ม</w:t>
      </w:r>
      <w:r w:rsidRPr="00664CF3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B943AA" w14:textId="2F06AC70" w:rsidR="00837DD4" w:rsidRPr="00664CF3" w:rsidRDefault="00837DD4" w:rsidP="00340BF4">
      <w:pPr>
        <w:pStyle w:val="Bo-Blankline"/>
        <w:rPr>
          <w:cs/>
        </w:rPr>
      </w:pPr>
    </w:p>
    <w:p w14:paraId="21439671" w14:textId="1EE9784F" w:rsidR="00103A99" w:rsidRPr="00664CF3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8EF29AB" w14:textId="77777777" w:rsidR="00103A99" w:rsidRPr="00664CF3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09E03889" w14:textId="6901D0BB" w:rsidR="00D75568" w:rsidRPr="00664CF3" w:rsidRDefault="00C66323" w:rsidP="00C6632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664CF3">
        <w:rPr>
          <w:rFonts w:ascii="Angsana New" w:hAnsi="Angsana New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05B192D8" w14:textId="77777777" w:rsidR="00D75568" w:rsidRPr="00664CF3" w:rsidRDefault="00D75568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664CF3">
        <w:rPr>
          <w:rFonts w:ascii="Angsana New" w:hAnsi="Angsana New"/>
          <w:sz w:val="30"/>
          <w:szCs w:val="30"/>
          <w:cs/>
        </w:rPr>
        <w:br w:type="page"/>
      </w:r>
    </w:p>
    <w:p w14:paraId="6F4C6F82" w14:textId="1A3AF372" w:rsidR="00691375" w:rsidRPr="00664CF3" w:rsidRDefault="00691375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629A0EC4" w14:textId="77777777" w:rsidR="001F5AF8" w:rsidRPr="00664CF3" w:rsidRDefault="001F5AF8" w:rsidP="001F5AF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5ED279" w14:textId="41724676" w:rsidR="00691375" w:rsidRPr="00664CF3" w:rsidRDefault="00691375" w:rsidP="00691375">
      <w:pPr>
        <w:pStyle w:val="Bo-C1Content"/>
      </w:pPr>
      <w:r w:rsidRPr="00664CF3" w:rsidDel="001A6CC8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163BCC" w:rsidRPr="00664CF3">
        <w:br/>
      </w:r>
      <w:r w:rsidRPr="00664CF3" w:rsidDel="001A6CC8">
        <w:rPr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BD5CB9" w14:textId="6868FE52" w:rsidR="0022196A" w:rsidRPr="00664CF3" w:rsidRDefault="0022196A">
      <w:pPr>
        <w:spacing w:line="240" w:lineRule="auto"/>
        <w:rPr>
          <w:rFonts w:ascii="Angsana New" w:hAnsi="Angsana New"/>
          <w:sz w:val="20"/>
          <w:szCs w:val="20"/>
        </w:rPr>
      </w:pPr>
    </w:p>
    <w:p w14:paraId="7D9B0D34" w14:textId="3FBFBA1B" w:rsidR="0022196A" w:rsidRPr="00664CF3" w:rsidRDefault="00691375" w:rsidP="00691375">
      <w:pPr>
        <w:pStyle w:val="Bo-C1Content"/>
        <w:rPr>
          <w:cs/>
        </w:rPr>
      </w:pPr>
      <w:r w:rsidRPr="00664CF3" w:rsidDel="001A6CC8">
        <w:rPr>
          <w:cs/>
        </w:rPr>
        <w:t>การวัดมูลค่ายุติธรรมของสินทรัพย์หรือหนี้สิน</w:t>
      </w:r>
      <w:r w:rsidR="00B231E9" w:rsidRPr="00664CF3">
        <w:rPr>
          <w:rFonts w:hint="cs"/>
          <w:cs/>
        </w:rPr>
        <w:t xml:space="preserve"> </w:t>
      </w:r>
      <w:r w:rsidRPr="00664CF3" w:rsidDel="001A6CC8">
        <w:rPr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64CF3" w:rsidDel="001A6CC8">
        <w:t xml:space="preserve"> </w:t>
      </w:r>
      <w:r w:rsidRPr="00664CF3" w:rsidDel="001A6CC8">
        <w:rPr>
          <w:cs/>
        </w:rPr>
        <w:t xml:space="preserve">ดังนี้ </w:t>
      </w:r>
    </w:p>
    <w:p w14:paraId="39537E64" w14:textId="729BE59E" w:rsidR="0022196A" w:rsidRPr="00664CF3" w:rsidRDefault="0022196A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40568897" w14:textId="44340B4C" w:rsidR="00691375" w:rsidRPr="00664CF3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64CF3" w:rsidDel="001A6CC8">
        <w:rPr>
          <w:cs/>
        </w:rPr>
        <w:t xml:space="preserve">ข้อมูลระดับ </w:t>
      </w:r>
      <w:r w:rsidR="00036DD3">
        <w:t>1</w:t>
      </w:r>
      <w:r w:rsidRPr="00664CF3" w:rsidDel="001A6CC8">
        <w:t xml:space="preserve">  </w:t>
      </w:r>
      <w:r w:rsidRPr="00664CF3" w:rsidDel="001A6CC8">
        <w:rPr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2C2D6B5" w14:textId="72122758" w:rsidR="0022196A" w:rsidRPr="00664CF3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64CF3" w:rsidDel="001A6CC8">
        <w:rPr>
          <w:cs/>
        </w:rPr>
        <w:t>ข้อมูลระดับ</w:t>
      </w:r>
      <w:r w:rsidRPr="00664CF3" w:rsidDel="001A6CC8">
        <w:t xml:space="preserve"> </w:t>
      </w:r>
      <w:r w:rsidR="00036DD3">
        <w:t>2</w:t>
      </w:r>
      <w:r w:rsidRPr="00664CF3" w:rsidDel="001A6CC8">
        <w:t xml:space="preserve">  </w:t>
      </w:r>
      <w:r w:rsidRPr="00664CF3" w:rsidDel="001A6CC8">
        <w:rPr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36DD3">
        <w:t>1</w:t>
      </w:r>
    </w:p>
    <w:p w14:paraId="17B3AD08" w14:textId="14D47C29" w:rsidR="00691375" w:rsidRPr="00664CF3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64CF3" w:rsidDel="001A6CC8">
        <w:rPr>
          <w:cs/>
        </w:rPr>
        <w:t>ข้อมูลระดับ</w:t>
      </w:r>
      <w:r w:rsidRPr="00664CF3" w:rsidDel="001A6CC8">
        <w:t xml:space="preserve"> </w:t>
      </w:r>
      <w:r w:rsidR="00036DD3">
        <w:t>3</w:t>
      </w:r>
      <w:r w:rsidRPr="00664CF3" w:rsidDel="001A6CC8">
        <w:t xml:space="preserve">  </w:t>
      </w:r>
      <w:r w:rsidRPr="00664CF3" w:rsidDel="001A6CC8">
        <w:rPr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01C620" w14:textId="77777777" w:rsidR="00691375" w:rsidRPr="00664CF3" w:rsidDel="001A6CC8" w:rsidRDefault="00691375" w:rsidP="00691375">
      <w:pPr>
        <w:pStyle w:val="Bo-C1Content"/>
        <w:rPr>
          <w:sz w:val="20"/>
          <w:szCs w:val="20"/>
        </w:rPr>
      </w:pPr>
    </w:p>
    <w:p w14:paraId="561A98A2" w14:textId="77777777" w:rsidR="00691375" w:rsidRPr="00664CF3" w:rsidDel="001A6CC8" w:rsidRDefault="00691375" w:rsidP="00691375">
      <w:pPr>
        <w:pStyle w:val="Bo-C1Content"/>
      </w:pPr>
      <w:r w:rsidRPr="00664CF3" w:rsidDel="001A6CC8">
        <w:rPr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664CF3" w:rsidDel="001A6CC8">
        <w:t xml:space="preserve"> </w:t>
      </w:r>
    </w:p>
    <w:p w14:paraId="555E64FA" w14:textId="2CEA2EE4" w:rsidR="00B231E9" w:rsidRPr="00664CF3" w:rsidRDefault="00B231E9" w:rsidP="0022196A">
      <w:pPr>
        <w:pStyle w:val="Bo-C1Content"/>
        <w:rPr>
          <w:sz w:val="20"/>
          <w:szCs w:val="20"/>
          <w:cs/>
        </w:rPr>
      </w:pPr>
    </w:p>
    <w:p w14:paraId="2154BAC4" w14:textId="77777777" w:rsidR="00691375" w:rsidRPr="00664CF3" w:rsidDel="001A6CC8" w:rsidRDefault="00691375" w:rsidP="00691375">
      <w:pPr>
        <w:pStyle w:val="Bo-C1Content"/>
      </w:pPr>
      <w:r w:rsidRPr="00664CF3" w:rsidDel="001A6CC8">
        <w:rPr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A8DB2EA" w14:textId="77777777" w:rsidR="00691375" w:rsidRPr="00664CF3" w:rsidDel="001A6CC8" w:rsidRDefault="00691375" w:rsidP="00691375">
      <w:pPr>
        <w:pStyle w:val="Bo-C1Content"/>
        <w:rPr>
          <w:sz w:val="20"/>
          <w:szCs w:val="20"/>
          <w:cs/>
        </w:rPr>
      </w:pPr>
    </w:p>
    <w:p w14:paraId="3915A050" w14:textId="77777777" w:rsidR="00691375" w:rsidRPr="00664CF3" w:rsidRDefault="00691375" w:rsidP="00691375">
      <w:pPr>
        <w:pStyle w:val="Bo-C1Content"/>
      </w:pPr>
      <w:r w:rsidRPr="00664CF3" w:rsidDel="001A6CC8">
        <w:rPr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50C92F5" w14:textId="69E19D0A" w:rsidR="00723E5E" w:rsidRPr="00664CF3" w:rsidRDefault="00723E5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0EAF82A" w14:textId="63BC2D5A" w:rsidR="00103A99" w:rsidRPr="00664CF3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A17316"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13F4C3D" w14:textId="77777777" w:rsidR="00103A99" w:rsidRPr="00664CF3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8DF9DFF" w14:textId="1257149F" w:rsidR="00E95551" w:rsidRPr="00664CF3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1BED2BB" w14:textId="77777777" w:rsidR="0075317B" w:rsidRPr="00664CF3" w:rsidRDefault="0075317B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5BCF44F" w14:textId="6BEF2A00" w:rsidR="00B55556" w:rsidRPr="00664CF3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3438B6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="003438B6" w:rsidRPr="00664CF3">
        <w:rPr>
          <w:rFonts w:asciiTheme="majorBidi" w:hAnsiTheme="majorBidi" w:cstheme="majorBidi" w:hint="cs"/>
          <w:sz w:val="30"/>
          <w:szCs w:val="30"/>
          <w:cs/>
        </w:rPr>
        <w:t>ๆ</w:t>
      </w:r>
      <w:r w:rsidR="0075317B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512B3E9B" w14:textId="77777777" w:rsidR="00B55556" w:rsidRPr="00664CF3" w:rsidRDefault="00B5555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3DB37A" w14:textId="6D45E17A" w:rsidR="00C06FE1" w:rsidRPr="00664CF3" w:rsidRDefault="00C06FE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การขายสินค้า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CE7F304" w14:textId="77777777" w:rsidR="00E871AC" w:rsidRPr="00664CF3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B2BEE" w14:textId="1F8168C2" w:rsidR="00C06FE1" w:rsidRPr="00664CF3" w:rsidRDefault="00E9555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</w:p>
    <w:p w14:paraId="57DD9442" w14:textId="77777777" w:rsidR="009772DF" w:rsidRPr="00664CF3" w:rsidRDefault="009772DF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4F7105" w14:textId="77777777" w:rsidR="001770B4" w:rsidRPr="00664CF3" w:rsidRDefault="001770B4" w:rsidP="00E84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664CF3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14:paraId="37AFA8E7" w14:textId="77777777" w:rsidR="001770B4" w:rsidRPr="00664CF3" w:rsidRDefault="001770B4" w:rsidP="00E84B2E">
      <w:pPr>
        <w:pStyle w:val="Bo-Blankline"/>
      </w:pPr>
    </w:p>
    <w:p w14:paraId="68EF88D2" w14:textId="6C6E7593" w:rsidR="001770B4" w:rsidRPr="00664CF3" w:rsidRDefault="001770B4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664CF3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 w:rsidRPr="00664CF3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664C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 w:rsidRPr="00664CF3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 w:rsidRPr="00664CF3">
        <w:rPr>
          <w:sz w:val="30"/>
          <w:szCs w:val="30"/>
          <w:lang w:eastAsia="en-US"/>
        </w:rPr>
        <w:t>“</w:t>
      </w:r>
      <w:r w:rsidR="001F6AC7" w:rsidRPr="00664CF3">
        <w:rPr>
          <w:rFonts w:hint="cs"/>
          <w:sz w:val="30"/>
          <w:szCs w:val="30"/>
          <w:cs/>
          <w:lang w:eastAsia="en-US"/>
        </w:rPr>
        <w:t>กฟผ</w:t>
      </w:r>
      <w:r w:rsidR="001F6AC7" w:rsidRPr="00664CF3">
        <w:rPr>
          <w:sz w:val="30"/>
          <w:szCs w:val="30"/>
          <w:lang w:val="en-US" w:eastAsia="en-US"/>
        </w:rPr>
        <w:t>”</w:t>
      </w:r>
      <w:r w:rsidR="001F6AC7" w:rsidRPr="00664CF3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664CF3">
        <w:rPr>
          <w:sz w:val="30"/>
          <w:szCs w:val="30"/>
          <w:cs/>
          <w:lang w:eastAsia="en-US"/>
        </w:rPr>
        <w:t>จะได้รับส่วนเพิ่ม (</w:t>
      </w:r>
      <w:r w:rsidRPr="00664CF3">
        <w:rPr>
          <w:sz w:val="30"/>
          <w:szCs w:val="30"/>
          <w:lang w:eastAsia="en-US"/>
        </w:rPr>
        <w:t xml:space="preserve">“ADDER”) </w:t>
      </w:r>
      <w:r w:rsidRPr="00664C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036DD3">
        <w:rPr>
          <w:sz w:val="30"/>
          <w:szCs w:val="30"/>
          <w:lang w:val="en-US" w:eastAsia="en-US"/>
        </w:rPr>
        <w:t>7</w:t>
      </w:r>
      <w:r w:rsidR="00AB0BF9" w:rsidRPr="00664CF3">
        <w:rPr>
          <w:sz w:val="30"/>
          <w:szCs w:val="30"/>
          <w:cs/>
          <w:lang w:eastAsia="en-US"/>
        </w:rPr>
        <w:t xml:space="preserve"> ปี หลังจากนั้น</w:t>
      </w:r>
      <w:r w:rsidRPr="00664C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14:paraId="4860D780" w14:textId="030D9CD9" w:rsidR="0022196A" w:rsidRPr="00664CF3" w:rsidRDefault="0022196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48F42FE" w14:textId="77777777" w:rsidR="00103A99" w:rsidRPr="00664CF3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709FC63" w14:textId="77777777" w:rsidR="00103A99" w:rsidRPr="00664CF3" w:rsidRDefault="00103A99" w:rsidP="006E28CC">
      <w:pPr>
        <w:pStyle w:val="Bo-Blankline"/>
      </w:pPr>
    </w:p>
    <w:p w14:paraId="7D0256EF" w14:textId="775EC157" w:rsidR="007D5DB5" w:rsidRPr="00664CF3" w:rsidRDefault="007D5DB5" w:rsidP="007D5D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5DCDF9AC" w14:textId="77777777" w:rsidR="007D5DB5" w:rsidRPr="00664CF3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6811911" w14:textId="2EE87E6F" w:rsidR="00AF5969" w:rsidRPr="00664CF3" w:rsidRDefault="007D5DB5" w:rsidP="00AF596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E1723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ๆ</w:t>
      </w:r>
    </w:p>
    <w:p w14:paraId="28472744" w14:textId="77777777" w:rsidR="0022196A" w:rsidRPr="00664CF3" w:rsidRDefault="0022196A" w:rsidP="0022196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5218183" w14:textId="21EE98E9" w:rsidR="00DC0D01" w:rsidRPr="00664CF3" w:rsidRDefault="00D85DF6" w:rsidP="00D85DF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D18AA4B" w14:textId="77777777" w:rsidR="00DC0D01" w:rsidRPr="00664CF3" w:rsidRDefault="00DC0D01" w:rsidP="0022196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95434E2" w14:textId="51EC4CA5" w:rsidR="00B55556" w:rsidRPr="00664CF3" w:rsidRDefault="007D5DB5" w:rsidP="007D5DB5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64CF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145334D" w14:textId="77777777" w:rsidR="00B55556" w:rsidRPr="00664CF3" w:rsidRDefault="00B5555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B08F5B" w14:textId="77777777" w:rsidR="007D5DB5" w:rsidRPr="00664CF3" w:rsidRDefault="007D5DB5" w:rsidP="007D5DB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EFD8C01" w14:textId="77777777" w:rsidR="002F5BFE" w:rsidRPr="00664CF3" w:rsidRDefault="002F5BFE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18"/>
          <w:szCs w:val="18"/>
          <w:cs/>
        </w:rPr>
      </w:pPr>
    </w:p>
    <w:p w14:paraId="4839B51F" w14:textId="77777777" w:rsidR="00103A99" w:rsidRPr="00664CF3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8E6390E" w14:textId="77777777" w:rsidR="00103A99" w:rsidRPr="00664CF3" w:rsidRDefault="00103A99" w:rsidP="00715850">
      <w:pPr>
        <w:pStyle w:val="Bo-Blankline"/>
      </w:pPr>
    </w:p>
    <w:p w14:paraId="6327C346" w14:textId="2EACAA1C" w:rsidR="007B1DF6" w:rsidRPr="00664CF3" w:rsidRDefault="00AF212E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64CF3">
        <w:rPr>
          <w:rFonts w:asciiTheme="majorBidi" w:hAnsiTheme="majorBidi"/>
          <w:b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77B3192" w14:textId="77777777" w:rsidR="007F2613" w:rsidRPr="00664CF3" w:rsidRDefault="007F2613" w:rsidP="003C0447">
      <w:pPr>
        <w:pStyle w:val="Ang15"/>
      </w:pPr>
    </w:p>
    <w:p w14:paraId="25E24C49" w14:textId="77777777" w:rsidR="007B2482" w:rsidRPr="00664CF3" w:rsidRDefault="0000702A" w:rsidP="00435278">
      <w:pPr>
        <w:pStyle w:val="Caption"/>
        <w:rPr>
          <w:cs/>
        </w:rPr>
      </w:pPr>
      <w:r w:rsidRPr="00664CF3">
        <w:rPr>
          <w:rFonts w:hint="cs"/>
          <w:cs/>
        </w:rPr>
        <w:t>บุคคลหรือ</w:t>
      </w:r>
      <w:r w:rsidR="007B2482" w:rsidRPr="00664CF3">
        <w:rPr>
          <w:cs/>
        </w:rPr>
        <w:t>กิจการที่เกี่ยวข้องกัน</w:t>
      </w:r>
    </w:p>
    <w:p w14:paraId="75955293" w14:textId="20C9DBA1" w:rsidR="00CF2B36" w:rsidRPr="00664CF3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C8DCB3B" w14:textId="30682906" w:rsidR="005950A8" w:rsidRPr="00664CF3" w:rsidRDefault="009405DF" w:rsidP="00361AEB">
      <w:pPr>
        <w:pStyle w:val="Bo-C1Content"/>
        <w:tabs>
          <w:tab w:val="left" w:pos="547"/>
        </w:tabs>
      </w:pPr>
      <w:r w:rsidRPr="00664CF3">
        <w:rPr>
          <w:rFonts w:asciiTheme="majorBidi" w:hAnsiTheme="majorBidi" w:cstheme="majorBidi"/>
          <w:b/>
          <w:cs/>
        </w:rPr>
        <w:t>ความสัมพันธ์ที่มีกับ</w:t>
      </w:r>
      <w:r w:rsidR="00FB5CAD" w:rsidRPr="00664CF3">
        <w:rPr>
          <w:rFonts w:asciiTheme="majorBidi" w:hAnsiTheme="majorBidi"/>
          <w:b/>
          <w:cs/>
        </w:rPr>
        <w:t>บริษัทใหญ่</w:t>
      </w:r>
      <w:r w:rsidR="007F11FA" w:rsidRPr="00664CF3">
        <w:rPr>
          <w:rFonts w:asciiTheme="majorBidi" w:hAnsiTheme="majorBidi" w:hint="cs"/>
          <w:b/>
          <w:cs/>
        </w:rPr>
        <w:t>ของกลุ่มบริษัท</w:t>
      </w:r>
      <w:r w:rsidR="00FB5CAD" w:rsidRPr="00664CF3">
        <w:rPr>
          <w:rFonts w:asciiTheme="majorBidi" w:hAnsiTheme="majorBidi"/>
          <w:b/>
          <w:cs/>
        </w:rPr>
        <w:t xml:space="preserve"> </w:t>
      </w:r>
      <w:r w:rsidRPr="00664CF3">
        <w:rPr>
          <w:rFonts w:asciiTheme="majorBidi" w:hAnsiTheme="majorBidi" w:cstheme="majorBidi"/>
          <w:b/>
          <w:cs/>
        </w:rPr>
        <w:t>บริษัทย่อย</w:t>
      </w:r>
      <w:r w:rsidR="00FB5CAD" w:rsidRPr="00664CF3">
        <w:rPr>
          <w:rFonts w:asciiTheme="majorBidi" w:hAnsiTheme="majorBidi" w:cstheme="majorBidi" w:hint="cs"/>
          <w:b/>
          <w:cs/>
        </w:rPr>
        <w:t>และการร่วมค้า</w:t>
      </w:r>
      <w:r w:rsidRPr="00664CF3">
        <w:rPr>
          <w:rFonts w:asciiTheme="majorBidi" w:hAnsiTheme="majorBidi" w:cstheme="majorBidi"/>
          <w:b/>
          <w:cs/>
        </w:rPr>
        <w:t xml:space="preserve"> ได้เปิดเผยในหมายเหตุข้อ</w:t>
      </w:r>
      <w:r w:rsidR="003A0044" w:rsidRPr="00664CF3">
        <w:rPr>
          <w:rFonts w:asciiTheme="majorBidi" w:hAnsiTheme="majorBidi" w:cstheme="majorBidi" w:hint="cs"/>
          <w:b/>
          <w:cs/>
        </w:rPr>
        <w:t xml:space="preserve"> </w:t>
      </w:r>
      <w:r w:rsidR="00036DD3">
        <w:rPr>
          <w:rFonts w:asciiTheme="majorBidi" w:hAnsiTheme="majorBidi" w:cstheme="majorBidi"/>
          <w:bCs/>
          <w:lang w:val="en-US"/>
        </w:rPr>
        <w:t>1</w:t>
      </w:r>
      <w:r w:rsidR="003A0044" w:rsidRPr="00664CF3">
        <w:rPr>
          <w:rFonts w:asciiTheme="majorBidi" w:hAnsiTheme="majorBidi" w:cstheme="majorBidi" w:hint="cs"/>
          <w:b/>
          <w:cs/>
          <w:lang w:val="en-US"/>
        </w:rPr>
        <w:t xml:space="preserve"> และ</w:t>
      </w:r>
      <w:r w:rsidRPr="00664CF3">
        <w:rPr>
          <w:rFonts w:asciiTheme="majorBidi" w:hAnsiTheme="majorBidi" w:cstheme="majorBidi"/>
          <w:b/>
          <w:cs/>
        </w:rPr>
        <w:t xml:space="preserve"> </w:t>
      </w:r>
      <w:r w:rsidR="00036DD3">
        <w:rPr>
          <w:rFonts w:asciiTheme="majorBidi" w:hAnsiTheme="majorBidi" w:cstheme="majorBidi"/>
          <w:bCs/>
          <w:lang w:val="en-US"/>
        </w:rPr>
        <w:t>8</w:t>
      </w:r>
      <w:r w:rsidRPr="00664CF3">
        <w:rPr>
          <w:rFonts w:asciiTheme="majorBidi" w:hAnsiTheme="majorBidi" w:cstheme="majorBidi"/>
          <w:bCs/>
          <w:lang w:val="en-US"/>
        </w:rPr>
        <w:t xml:space="preserve"> </w:t>
      </w:r>
      <w:r w:rsidR="0009348D" w:rsidRPr="00664CF3">
        <w:rPr>
          <w:rFonts w:asciiTheme="majorBidi" w:hAnsiTheme="majorBidi" w:cstheme="majorBidi" w:hint="cs"/>
          <w:b/>
          <w:cs/>
          <w:lang w:val="en-US"/>
        </w:rPr>
        <w:t>สำหรับ</w:t>
      </w:r>
      <w:r w:rsidR="00361AEB" w:rsidRPr="00664CF3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6BAA41F" w14:textId="77777777" w:rsidR="00361AEB" w:rsidRPr="00664CF3" w:rsidRDefault="00361AEB" w:rsidP="00361AEB">
      <w:pPr>
        <w:pStyle w:val="Bo-C1Content"/>
        <w:tabs>
          <w:tab w:val="left" w:pos="547"/>
        </w:tabs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664CF3" w14:paraId="330B0070" w14:textId="77777777" w:rsidTr="003D65F8">
        <w:trPr>
          <w:trHeight w:val="20"/>
          <w:tblHeader/>
        </w:trPr>
        <w:tc>
          <w:tcPr>
            <w:tcW w:w="4086" w:type="dxa"/>
          </w:tcPr>
          <w:p w14:paraId="213725AF" w14:textId="77777777" w:rsidR="00597348" w:rsidRPr="00664CF3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br w:type="page"/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</w:tcPr>
          <w:p w14:paraId="29C9532D" w14:textId="1E8059B1" w:rsidR="00597348" w:rsidRPr="00664CF3" w:rsidRDefault="00597348" w:rsidP="000906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2B889D65" w14:textId="77777777" w:rsidR="00597348" w:rsidRPr="00664CF3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664CF3" w14:paraId="2DD455A4" w14:textId="77777777" w:rsidTr="003D65F8">
        <w:trPr>
          <w:trHeight w:val="20"/>
        </w:trPr>
        <w:tc>
          <w:tcPr>
            <w:tcW w:w="4086" w:type="dxa"/>
          </w:tcPr>
          <w:p w14:paraId="481C8CDF" w14:textId="77777777" w:rsidR="00597348" w:rsidRPr="00664CF3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0A552C18" w14:textId="77777777" w:rsidR="00597348" w:rsidRPr="00664CF3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0894979" w14:textId="77777777" w:rsidR="00597348" w:rsidRPr="00664CF3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 w:rsidRPr="00664CF3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664CF3" w14:paraId="5F78E2DB" w14:textId="77777777" w:rsidTr="003D65F8">
        <w:trPr>
          <w:trHeight w:val="20"/>
        </w:trPr>
        <w:tc>
          <w:tcPr>
            <w:tcW w:w="4086" w:type="dxa"/>
          </w:tcPr>
          <w:p w14:paraId="45E62E46" w14:textId="77777777" w:rsidR="00597348" w:rsidRPr="00664CF3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2A8A1387" w14:textId="77777777" w:rsidR="00597348" w:rsidRPr="00664CF3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E1BE6FB" w14:textId="17C1C95E" w:rsidR="00597348" w:rsidRPr="00664CF3" w:rsidRDefault="00626586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บริษัทในกลุ่มกิจการเดียวกัน</w:t>
            </w:r>
          </w:p>
        </w:tc>
      </w:tr>
      <w:tr w:rsidR="000E2F95" w:rsidRPr="00664CF3" w14:paraId="55DE7E42" w14:textId="77777777" w:rsidTr="003D65F8">
        <w:trPr>
          <w:trHeight w:val="20"/>
        </w:trPr>
        <w:tc>
          <w:tcPr>
            <w:tcW w:w="4086" w:type="dxa"/>
          </w:tcPr>
          <w:p w14:paraId="7C6FE65F" w14:textId="390B25F9" w:rsidR="000E2F95" w:rsidRPr="00664CF3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</w:tcPr>
          <w:p w14:paraId="6BE5D7E6" w14:textId="0A122D27" w:rsidR="000E2F95" w:rsidRPr="00664CF3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B988977" w14:textId="17A663C1" w:rsidR="000E2F95" w:rsidRPr="00664CF3" w:rsidRDefault="000E2F95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359FB" w:rsidRPr="00664CF3" w14:paraId="7FA309C7" w14:textId="77777777" w:rsidTr="003D65F8">
        <w:trPr>
          <w:trHeight w:val="20"/>
        </w:trPr>
        <w:tc>
          <w:tcPr>
            <w:tcW w:w="4086" w:type="dxa"/>
          </w:tcPr>
          <w:p w14:paraId="539E96B2" w14:textId="7364F03B" w:rsidR="006359FB" w:rsidRPr="00664CF3" w:rsidRDefault="006359FB" w:rsidP="006359F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</w:tcPr>
          <w:p w14:paraId="06081A03" w14:textId="0260EBC4" w:rsidR="006359FB" w:rsidRPr="00664CF3" w:rsidRDefault="006359FB" w:rsidP="006359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FDA956A" w14:textId="5B417A12" w:rsidR="006359FB" w:rsidRPr="00664CF3" w:rsidRDefault="006359FB" w:rsidP="006359FB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359FB" w:rsidRPr="00664CF3" w14:paraId="55FC0F3E" w14:textId="77777777" w:rsidTr="003D65F8">
        <w:trPr>
          <w:trHeight w:val="20"/>
        </w:trPr>
        <w:tc>
          <w:tcPr>
            <w:tcW w:w="4086" w:type="dxa"/>
          </w:tcPr>
          <w:p w14:paraId="0BF3C379" w14:textId="534B6625" w:rsidR="006359FB" w:rsidRPr="00664CF3" w:rsidRDefault="006359FB" w:rsidP="006359F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219EAC49" w14:textId="0E9A7BD3" w:rsidR="006359FB" w:rsidRPr="00664CF3" w:rsidRDefault="006359FB" w:rsidP="006359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F443041" w14:textId="578D1415" w:rsidR="006359FB" w:rsidRPr="00664CF3" w:rsidRDefault="006359FB" w:rsidP="006359FB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664CF3" w14:paraId="53D31F10" w14:textId="77777777" w:rsidTr="003D65F8">
        <w:trPr>
          <w:trHeight w:val="20"/>
        </w:trPr>
        <w:tc>
          <w:tcPr>
            <w:tcW w:w="4086" w:type="dxa"/>
          </w:tcPr>
          <w:p w14:paraId="2CBB0451" w14:textId="1D5F9366" w:rsidR="000E2F95" w:rsidRPr="00664CF3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1DA155FE" w14:textId="67AFB0CD" w:rsidR="000E2F95" w:rsidRPr="00664CF3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16CBE73" w14:textId="62CCE274" w:rsidR="000E2F95" w:rsidRPr="00664CF3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664CF3" w14:paraId="43711FAA" w14:textId="77777777" w:rsidTr="003D65F8">
        <w:trPr>
          <w:trHeight w:val="20"/>
        </w:trPr>
        <w:tc>
          <w:tcPr>
            <w:tcW w:w="4086" w:type="dxa"/>
          </w:tcPr>
          <w:p w14:paraId="655B881F" w14:textId="66C1032E" w:rsidR="000E2F95" w:rsidRPr="00664CF3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</w:tcPr>
          <w:p w14:paraId="0381E8E7" w14:textId="4BEAB560" w:rsidR="000E2F95" w:rsidRPr="00664CF3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9D09F04" w14:textId="6AC77F34" w:rsidR="000E2F95" w:rsidRPr="00664CF3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664CF3" w14:paraId="61BBBD7D" w14:textId="77777777" w:rsidTr="003D65F8">
        <w:trPr>
          <w:trHeight w:val="20"/>
        </w:trPr>
        <w:tc>
          <w:tcPr>
            <w:tcW w:w="4086" w:type="dxa"/>
          </w:tcPr>
          <w:p w14:paraId="65D893F9" w14:textId="67F7E288" w:rsidR="000E2F95" w:rsidRPr="00664CF3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</w:tcPr>
          <w:p w14:paraId="40B1A1C8" w14:textId="2B811FB8" w:rsidR="000E2F95" w:rsidRPr="00664CF3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99845D4" w14:textId="156AA687" w:rsidR="000E2F95" w:rsidRPr="00664CF3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664CF3" w14:paraId="18D56ADA" w14:textId="77777777" w:rsidTr="003D65F8">
        <w:trPr>
          <w:trHeight w:val="20"/>
        </w:trPr>
        <w:tc>
          <w:tcPr>
            <w:tcW w:w="4086" w:type="dxa"/>
          </w:tcPr>
          <w:p w14:paraId="7A615EC4" w14:textId="3FEC550B" w:rsidR="000E2F95" w:rsidRPr="00664CF3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</w:tcPr>
          <w:p w14:paraId="047D76CC" w14:textId="29C66401" w:rsidR="000E2F95" w:rsidRPr="00664CF3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C4331AC" w14:textId="3DBC5CAF" w:rsidR="000E2F95" w:rsidRPr="00664CF3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664CF3" w14:paraId="06B33149" w14:textId="77777777" w:rsidTr="00411A7D">
        <w:trPr>
          <w:trHeight w:val="20"/>
        </w:trPr>
        <w:tc>
          <w:tcPr>
            <w:tcW w:w="4086" w:type="dxa"/>
          </w:tcPr>
          <w:p w14:paraId="4E70FF17" w14:textId="7097E6B2" w:rsidR="000E2F95" w:rsidRPr="00664CF3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</w:tcPr>
          <w:p w14:paraId="5FF703A6" w14:textId="0184B029" w:rsidR="000E2F95" w:rsidRPr="00664CF3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253DF88" w14:textId="31EB6FAA" w:rsidR="000E2F95" w:rsidRPr="00664CF3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11A7D" w:rsidRPr="00664CF3" w14:paraId="7142DA8A" w14:textId="77777777" w:rsidTr="00411A7D">
        <w:trPr>
          <w:trHeight w:val="20"/>
        </w:trPr>
        <w:tc>
          <w:tcPr>
            <w:tcW w:w="4086" w:type="dxa"/>
          </w:tcPr>
          <w:p w14:paraId="0BCC5CAE" w14:textId="7DDF35C8" w:rsidR="00411A7D" w:rsidRPr="00664CF3" w:rsidRDefault="00411A7D" w:rsidP="00F27B5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</w:tcPr>
          <w:p w14:paraId="3A0C2AD2" w14:textId="71ACA147" w:rsidR="00411A7D" w:rsidRPr="00664CF3" w:rsidRDefault="00411A7D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FD3892F" w14:textId="008F253D" w:rsidR="00411A7D" w:rsidRPr="00664CF3" w:rsidRDefault="00411A7D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7A977C1" w14:textId="132E08D3" w:rsidR="00E84B2E" w:rsidRPr="00664CF3" w:rsidRDefault="00E84B2E" w:rsidP="009A4B8E">
      <w:pPr>
        <w:pStyle w:val="Bo-C1Content"/>
        <w:rPr>
          <w:sz w:val="20"/>
          <w:szCs w:val="20"/>
        </w:rPr>
      </w:pPr>
    </w:p>
    <w:p w14:paraId="68155088" w14:textId="77777777" w:rsidR="00E84B2E" w:rsidRPr="00664CF3" w:rsidRDefault="00E84B2E">
      <w:pPr>
        <w:spacing w:line="240" w:lineRule="auto"/>
        <w:rPr>
          <w:rFonts w:ascii="Angsana New" w:hAnsi="Angsana New"/>
          <w:sz w:val="20"/>
          <w:szCs w:val="20"/>
        </w:rPr>
      </w:pPr>
      <w:r w:rsidRPr="00664CF3">
        <w:rPr>
          <w:sz w:val="20"/>
          <w:szCs w:val="20"/>
        </w:rP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8E1ED8" w:rsidRPr="00664CF3" w14:paraId="43D2A20A" w14:textId="77777777" w:rsidTr="007B1F18">
        <w:trPr>
          <w:cantSplit/>
          <w:tblHeader/>
        </w:trPr>
        <w:tc>
          <w:tcPr>
            <w:tcW w:w="4050" w:type="dxa"/>
          </w:tcPr>
          <w:p w14:paraId="541D20CC" w14:textId="5FFA757B" w:rsidR="008E1ED8" w:rsidRPr="00664CF3" w:rsidRDefault="005878C3" w:rsidP="005878C3">
            <w:pPr>
              <w:spacing w:line="240" w:lineRule="atLeast"/>
              <w:ind w:left="250" w:right="65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</w:t>
            </w:r>
            <w:r w:rsidR="00DB77BB"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430" w:type="dxa"/>
            <w:gridSpan w:val="3"/>
          </w:tcPr>
          <w:p w14:paraId="7C801EAD" w14:textId="77777777" w:rsidR="008E1ED8" w:rsidRPr="00664CF3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5DA9E" w14:textId="77777777" w:rsidR="008E1ED8" w:rsidRPr="00664CF3" w:rsidRDefault="008E1ED8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940BE54" w14:textId="77777777" w:rsidR="008E1ED8" w:rsidRPr="00664CF3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0C3BD83A" w14:textId="77777777" w:rsidTr="007B1F18">
        <w:trPr>
          <w:cantSplit/>
          <w:tblHeader/>
        </w:trPr>
        <w:tc>
          <w:tcPr>
            <w:tcW w:w="4050" w:type="dxa"/>
          </w:tcPr>
          <w:p w14:paraId="029F277D" w14:textId="7F83D2B8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EBA8F53" w14:textId="7546A8C4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6191D60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8BB86" w14:textId="233C1D0E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48EE0BE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0A36D" w14:textId="58E0A0C1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89A7498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5877EFEA" w14:textId="54CA346B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64A6F" w:rsidRPr="00664CF3" w14:paraId="6E72C049" w14:textId="77777777" w:rsidTr="007B1F18">
        <w:trPr>
          <w:cantSplit/>
          <w:tblHeader/>
        </w:trPr>
        <w:tc>
          <w:tcPr>
            <w:tcW w:w="4050" w:type="dxa"/>
          </w:tcPr>
          <w:p w14:paraId="6EE2D1FB" w14:textId="77777777" w:rsidR="00064A6F" w:rsidRPr="00664CF3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0E9E6AC5" w14:textId="77777777" w:rsidR="00064A6F" w:rsidRPr="00664CF3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4A6F" w:rsidRPr="00664CF3" w14:paraId="4E051A53" w14:textId="77777777" w:rsidTr="007B1F18">
        <w:tc>
          <w:tcPr>
            <w:tcW w:w="4050" w:type="dxa"/>
          </w:tcPr>
          <w:p w14:paraId="43479D9E" w14:textId="4E6BD28A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664CF3">
              <w:rPr>
                <w:b/>
                <w:bCs/>
                <w:sz w:val="30"/>
                <w:szCs w:val="30"/>
                <w:cs/>
              </w:rPr>
              <w:t>บริษัทใหญ่</w:t>
            </w:r>
            <w:r w:rsidR="007F11FA" w:rsidRPr="00664CF3">
              <w:rPr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D767BDC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A6902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1B5382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F7DA4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3C722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DB32ED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373D8431" w14:textId="77777777" w:rsidR="00064A6F" w:rsidRPr="00664CF3" w:rsidRDefault="00064A6F" w:rsidP="00064A6F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35CA" w:rsidRPr="00664CF3" w14:paraId="0B6179F8" w14:textId="77777777" w:rsidTr="007B1F18">
        <w:tc>
          <w:tcPr>
            <w:tcW w:w="4050" w:type="dxa"/>
          </w:tcPr>
          <w:p w14:paraId="34CFC9C7" w14:textId="7777777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664CF3">
              <w:rPr>
                <w:sz w:val="30"/>
                <w:szCs w:val="30"/>
                <w:cs/>
              </w:rPr>
              <w:t>ขายสินค้า</w:t>
            </w:r>
            <w:r w:rsidRPr="00664CF3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080" w:type="dxa"/>
          </w:tcPr>
          <w:p w14:paraId="227CB927" w14:textId="2B057438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270" w:type="dxa"/>
          </w:tcPr>
          <w:p w14:paraId="25D7C930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4DFCDE" w14:textId="19B3B04C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70" w:type="dxa"/>
          </w:tcPr>
          <w:p w14:paraId="64EAC6F5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DF9DF1" w14:textId="716D27F2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270" w:type="dxa"/>
          </w:tcPr>
          <w:p w14:paraId="26BAE079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6A424517" w14:textId="2D736656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</w:tr>
      <w:tr w:rsidR="00D335CA" w:rsidRPr="00664CF3" w14:paraId="64EFDD0D" w14:textId="77777777" w:rsidTr="007B1F18">
        <w:tc>
          <w:tcPr>
            <w:tcW w:w="4050" w:type="dxa"/>
          </w:tcPr>
          <w:p w14:paraId="3590E72D" w14:textId="7777777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664CF3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080" w:type="dxa"/>
          </w:tcPr>
          <w:p w14:paraId="13017926" w14:textId="41B132AE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3A916B71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D39036" w14:textId="734E60AF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  <w:tc>
          <w:tcPr>
            <w:tcW w:w="270" w:type="dxa"/>
          </w:tcPr>
          <w:p w14:paraId="0A50505F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627FD97" w14:textId="50A5B4E7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073862B9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19301705" w14:textId="7986A4DD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</w:tr>
      <w:tr w:rsidR="00D335CA" w:rsidRPr="00664CF3" w14:paraId="3979B7B0" w14:textId="77777777" w:rsidTr="007B1F18">
        <w:tc>
          <w:tcPr>
            <w:tcW w:w="4050" w:type="dxa"/>
          </w:tcPr>
          <w:p w14:paraId="27DB96CF" w14:textId="7777777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E3558B2" w14:textId="452D5F1E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0" w:type="dxa"/>
          </w:tcPr>
          <w:p w14:paraId="4F9861CE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ECFE12" w14:textId="3237CB21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270" w:type="dxa"/>
          </w:tcPr>
          <w:p w14:paraId="55DBB109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8237E75" w14:textId="270E48BA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270" w:type="dxa"/>
          </w:tcPr>
          <w:p w14:paraId="34B746B1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761FB543" w14:textId="6DC2B898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</w:tr>
      <w:tr w:rsidR="00D335CA" w:rsidRPr="00664CF3" w14:paraId="7F29B16F" w14:textId="77777777" w:rsidTr="007B1F18">
        <w:tc>
          <w:tcPr>
            <w:tcW w:w="4050" w:type="dxa"/>
          </w:tcPr>
          <w:p w14:paraId="0D88A798" w14:textId="7777777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080" w:type="dxa"/>
          </w:tcPr>
          <w:p w14:paraId="4E921EBA" w14:textId="166D2D75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</w:tcPr>
          <w:p w14:paraId="56B19B5D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A217CC" w14:textId="5D9E104C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</w:tcPr>
          <w:p w14:paraId="4377E538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9A175C6" w14:textId="77F86723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</w:tcPr>
          <w:p w14:paraId="7230245D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3BEFF228" w14:textId="0AD1AC48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</w:tr>
      <w:tr w:rsidR="00D335CA" w:rsidRPr="00664CF3" w14:paraId="2E031DE3" w14:textId="77777777" w:rsidTr="007B1F18">
        <w:tc>
          <w:tcPr>
            <w:tcW w:w="4050" w:type="dxa"/>
          </w:tcPr>
          <w:p w14:paraId="7D88E568" w14:textId="77777777" w:rsidR="00D335CA" w:rsidRPr="00664CF3" w:rsidRDefault="00D335CA" w:rsidP="00D335CA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080" w:type="dxa"/>
          </w:tcPr>
          <w:p w14:paraId="07D5D12D" w14:textId="39A911F3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30C671B5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04F5BC" w14:textId="0F04A3FC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1927B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015403FE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F29E0D2" w14:textId="4D69D4F7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54A29EF2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7DB89A44" w14:textId="78111690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1927B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D335CA" w:rsidRPr="00664CF3" w14:paraId="4C0D3590" w14:textId="77777777" w:rsidTr="007B1F18">
        <w:tc>
          <w:tcPr>
            <w:tcW w:w="4050" w:type="dxa"/>
          </w:tcPr>
          <w:p w14:paraId="55E12E7D" w14:textId="7777777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AC165D9" w14:textId="1CE0AE91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</w:tcPr>
          <w:p w14:paraId="286D1A03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8BB94E" w14:textId="104A3155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0" w:type="dxa"/>
          </w:tcPr>
          <w:p w14:paraId="1750EBD6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6742605" w14:textId="71C00E29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</w:tcPr>
          <w:p w14:paraId="00E346EA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2A244238" w14:textId="5CACF7F7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</w:tr>
      <w:tr w:rsidR="00D335CA" w:rsidRPr="00664CF3" w14:paraId="059D9100" w14:textId="77777777" w:rsidTr="007B1F18">
        <w:tc>
          <w:tcPr>
            <w:tcW w:w="4050" w:type="dxa"/>
          </w:tcPr>
          <w:p w14:paraId="0E142C2B" w14:textId="48F4A54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6EF266B" w14:textId="775D73F7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</w:tcPr>
          <w:p w14:paraId="0FA1A493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335CBD" w14:textId="637EF8A6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1879A77D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E1B1E4F" w14:textId="2F9BA389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</w:tcPr>
          <w:p w14:paraId="41668382" w14:textId="77777777" w:rsidR="00D335CA" w:rsidRPr="00664CF3" w:rsidRDefault="00D335CA" w:rsidP="00D335CA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14CFDEA8" w14:textId="7875E138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D335CA" w:rsidRPr="00664CF3" w14:paraId="1746F98E" w14:textId="77777777" w:rsidTr="007B1F18">
        <w:tc>
          <w:tcPr>
            <w:tcW w:w="4050" w:type="dxa"/>
          </w:tcPr>
          <w:p w14:paraId="0782E371" w14:textId="7777777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435C08E4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DFE6D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A66F25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2A63A" w14:textId="77777777" w:rsidR="00D335CA" w:rsidRPr="00664CF3" w:rsidRDefault="00D335CA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FB300" w14:textId="77777777" w:rsidR="00D335CA" w:rsidRPr="00664CF3" w:rsidRDefault="00D335CA" w:rsidP="00D335C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72B5C2" w14:textId="77777777" w:rsidR="00D335CA" w:rsidRPr="00664CF3" w:rsidRDefault="00D335CA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2FB39424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35CA" w:rsidRPr="00664CF3" w14:paraId="237F65A8" w14:textId="77777777" w:rsidTr="007B1F18">
        <w:tc>
          <w:tcPr>
            <w:tcW w:w="4050" w:type="dxa"/>
          </w:tcPr>
          <w:p w14:paraId="25FDACA5" w14:textId="63770352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FD4F8DB" w14:textId="60FD9147" w:rsidR="00D335CA" w:rsidRPr="00664CF3" w:rsidRDefault="00D335CA" w:rsidP="00D335CA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BA4E6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D2065C" w14:textId="2CD9D2F4" w:rsidR="00D335CA" w:rsidRPr="00664CF3" w:rsidRDefault="00D335CA" w:rsidP="00D335CA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AEC8A" w14:textId="77777777" w:rsidR="00D335CA" w:rsidRPr="00664CF3" w:rsidRDefault="00D335CA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11A02" w14:textId="657136DC" w:rsidR="00D335CA" w:rsidRPr="00664CF3" w:rsidRDefault="00036DD3" w:rsidP="00D335C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0" w:type="dxa"/>
          </w:tcPr>
          <w:p w14:paraId="632FC18D" w14:textId="77777777" w:rsidR="00D335CA" w:rsidRPr="00664CF3" w:rsidRDefault="00D335CA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3A211DC2" w14:textId="25C90196" w:rsidR="00D335CA" w:rsidRPr="00664CF3" w:rsidRDefault="00036DD3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335C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</w:tr>
      <w:tr w:rsidR="00C441B6" w:rsidRPr="00664CF3" w14:paraId="5E17FA80" w14:textId="77777777" w:rsidTr="007B1F18">
        <w:tc>
          <w:tcPr>
            <w:tcW w:w="4050" w:type="dxa"/>
          </w:tcPr>
          <w:p w14:paraId="30C6DF2A" w14:textId="652BD160" w:rsidR="00C441B6" w:rsidRPr="00664CF3" w:rsidRDefault="00C441B6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86C2001" w14:textId="77777777" w:rsidR="00C441B6" w:rsidRPr="00664CF3" w:rsidRDefault="00C441B6" w:rsidP="00D335CA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14A6B9" w14:textId="77777777" w:rsidR="00C441B6" w:rsidRPr="00664CF3" w:rsidRDefault="00C441B6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4CD14F" w14:textId="77777777" w:rsidR="00C441B6" w:rsidRPr="00664CF3" w:rsidRDefault="00C441B6" w:rsidP="00D335CA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06B630" w14:textId="77777777" w:rsidR="00C441B6" w:rsidRPr="00664CF3" w:rsidRDefault="00C441B6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83E41" w14:textId="77777777" w:rsidR="00C441B6" w:rsidRPr="00664CF3" w:rsidRDefault="00C441B6" w:rsidP="00D335C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C93641" w14:textId="77777777" w:rsidR="00C441B6" w:rsidRPr="00664CF3" w:rsidRDefault="00C441B6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03333229" w14:textId="77777777" w:rsidR="00C441B6" w:rsidRPr="00664CF3" w:rsidRDefault="00C441B6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41B6" w:rsidRPr="00664CF3" w14:paraId="3EDB3DE8" w14:textId="77777777" w:rsidTr="007B1F18">
        <w:tc>
          <w:tcPr>
            <w:tcW w:w="4050" w:type="dxa"/>
          </w:tcPr>
          <w:p w14:paraId="58F1F5C4" w14:textId="613EEA3E" w:rsidR="00C441B6" w:rsidRPr="00664CF3" w:rsidRDefault="00C441B6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56E34F2" w14:textId="72ED0375" w:rsidR="00C441B6" w:rsidRPr="00664CF3" w:rsidRDefault="00036DD3" w:rsidP="00C441B6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C441B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7FF21275" w14:textId="77777777" w:rsidR="00C441B6" w:rsidRPr="00664CF3" w:rsidRDefault="00C441B6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BB1DF3" w14:textId="0779C8CB" w:rsidR="00C441B6" w:rsidRPr="00664CF3" w:rsidRDefault="00C441B6" w:rsidP="00D335CA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78A81B" w14:textId="77777777" w:rsidR="00C441B6" w:rsidRPr="00664CF3" w:rsidRDefault="00C441B6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5C975" w14:textId="71563927" w:rsidR="00C441B6" w:rsidRPr="00664CF3" w:rsidRDefault="00036DD3" w:rsidP="00D335C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C441B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589E6971" w14:textId="77777777" w:rsidR="00C441B6" w:rsidRPr="00664CF3" w:rsidRDefault="00C441B6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503FE905" w14:textId="1E4C3152" w:rsidR="00C441B6" w:rsidRPr="00664CF3" w:rsidRDefault="00C441B6" w:rsidP="00C441B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35CA" w:rsidRPr="00664CF3" w14:paraId="2886F613" w14:textId="77777777" w:rsidTr="007B1F18">
        <w:tc>
          <w:tcPr>
            <w:tcW w:w="4050" w:type="dxa"/>
          </w:tcPr>
          <w:p w14:paraId="6012D89C" w14:textId="77777777" w:rsidR="00D335CA" w:rsidRPr="00664CF3" w:rsidRDefault="00D335CA" w:rsidP="00D335C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664CF3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E0CB894" w14:textId="77777777" w:rsidR="00D335CA" w:rsidRPr="00664CF3" w:rsidRDefault="00D335CA" w:rsidP="00D335C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1F2C9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9BEDE0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17096" w14:textId="77777777" w:rsidR="00D335CA" w:rsidRPr="00664CF3" w:rsidRDefault="00D335CA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8E589" w14:textId="77777777" w:rsidR="00D335CA" w:rsidRPr="00664CF3" w:rsidRDefault="00D335CA" w:rsidP="00D335C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9A97B3" w14:textId="77777777" w:rsidR="00D335CA" w:rsidRPr="00664CF3" w:rsidRDefault="00D335CA" w:rsidP="00D335CA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2FBAB38D" w14:textId="77777777" w:rsidR="00D335CA" w:rsidRPr="00664CF3" w:rsidRDefault="00D335CA" w:rsidP="00D335C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770" w:rsidRPr="00664CF3" w14:paraId="7134E1CA" w14:textId="77777777" w:rsidTr="007B1F18">
        <w:tc>
          <w:tcPr>
            <w:tcW w:w="4050" w:type="dxa"/>
          </w:tcPr>
          <w:p w14:paraId="5C9B062D" w14:textId="77777777" w:rsidR="000E6770" w:rsidRPr="00664CF3" w:rsidRDefault="000E6770" w:rsidP="000E67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664CF3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48CCEE" w14:textId="03F8E6EF" w:rsidR="000E6770" w:rsidRPr="00664CF3" w:rsidRDefault="00036DD3" w:rsidP="000E677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270" w:type="dxa"/>
          </w:tcPr>
          <w:p w14:paraId="7DEAA577" w14:textId="77777777" w:rsidR="000E6770" w:rsidRPr="00664CF3" w:rsidRDefault="000E6770" w:rsidP="000E677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DAD2B9" w14:textId="63F0FE20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</w:tcPr>
          <w:p w14:paraId="3ED2CCDD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80A02F7" w14:textId="2C14886B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270" w:type="dxa"/>
          </w:tcPr>
          <w:p w14:paraId="73209EE9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457D4109" w14:textId="55104279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</w:tr>
      <w:tr w:rsidR="000E6770" w:rsidRPr="00664CF3" w14:paraId="376C6C64" w14:textId="77777777" w:rsidTr="007B1F18">
        <w:tc>
          <w:tcPr>
            <w:tcW w:w="4050" w:type="dxa"/>
          </w:tcPr>
          <w:p w14:paraId="14C6F553" w14:textId="77777777" w:rsidR="000E6770" w:rsidRPr="00664CF3" w:rsidRDefault="000E6770" w:rsidP="000E67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664CF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2FBE3D35" w14:textId="10A014A1" w:rsidR="000E6770" w:rsidRPr="00664CF3" w:rsidRDefault="00036DD3" w:rsidP="000E677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303EDBBE" w14:textId="77777777" w:rsidR="000E6770" w:rsidRPr="00664CF3" w:rsidRDefault="000E6770" w:rsidP="000E677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80D86B" w14:textId="1A466EA7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</w:tcPr>
          <w:p w14:paraId="47FB7D40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600EE2C" w14:textId="439D7059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3CBDD35E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59629EA1" w14:textId="3723BF41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</w:tr>
      <w:tr w:rsidR="000E6770" w:rsidRPr="00664CF3" w14:paraId="3B12D63C" w14:textId="77777777" w:rsidTr="007B1F18">
        <w:tc>
          <w:tcPr>
            <w:tcW w:w="4050" w:type="dxa"/>
          </w:tcPr>
          <w:p w14:paraId="5587135D" w14:textId="77777777" w:rsidR="000E6770" w:rsidRPr="00664CF3" w:rsidRDefault="000E6770" w:rsidP="000E67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9FECB39" w14:textId="4D1D776F" w:rsidR="000E6770" w:rsidRPr="00664CF3" w:rsidRDefault="00036DD3" w:rsidP="000E677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</w:tcPr>
          <w:p w14:paraId="7EC72DE2" w14:textId="77777777" w:rsidR="000E6770" w:rsidRPr="00664CF3" w:rsidRDefault="000E6770" w:rsidP="000E677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3831AF" w14:textId="6AD57BF0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</w:tcPr>
          <w:p w14:paraId="18D6E6B6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75D8952" w14:textId="7F13C914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</w:tcPr>
          <w:p w14:paraId="2A69C0EB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361ABEB4" w14:textId="2623FF08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</w:tr>
      <w:tr w:rsidR="000E6770" w:rsidRPr="00664CF3" w14:paraId="5E2B673E" w14:textId="77777777" w:rsidTr="007B1F18">
        <w:tc>
          <w:tcPr>
            <w:tcW w:w="4050" w:type="dxa"/>
          </w:tcPr>
          <w:p w14:paraId="421AE345" w14:textId="218D9953" w:rsidR="000E6770" w:rsidRPr="00664CF3" w:rsidRDefault="000E6770" w:rsidP="000E677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080" w:type="dxa"/>
          </w:tcPr>
          <w:p w14:paraId="1C8DAA4E" w14:textId="32153D0D" w:rsidR="000E6770" w:rsidRPr="00664CF3" w:rsidRDefault="00036DD3" w:rsidP="000E677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01CB3CD2" w14:textId="77777777" w:rsidR="000E6770" w:rsidRPr="00664CF3" w:rsidRDefault="000E6770" w:rsidP="000E677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E8E687" w14:textId="190D64FF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70" w:type="dxa"/>
          </w:tcPr>
          <w:p w14:paraId="3DE0C99F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A3BDFD" w14:textId="24163748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6BBC7BF5" w14:textId="77777777" w:rsidR="000E6770" w:rsidRPr="00664CF3" w:rsidRDefault="000E6770" w:rsidP="000E677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38EC5952" w14:textId="70347358" w:rsidR="000E6770" w:rsidRPr="00664CF3" w:rsidRDefault="00036DD3" w:rsidP="000E677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77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</w:tr>
      <w:tr w:rsidR="0000771C" w:rsidRPr="00664CF3" w14:paraId="70AE73C4" w14:textId="77777777" w:rsidTr="007B1F18">
        <w:tc>
          <w:tcPr>
            <w:tcW w:w="4050" w:type="dxa"/>
          </w:tcPr>
          <w:p w14:paraId="10900F06" w14:textId="7014FD14" w:rsidR="0000771C" w:rsidRPr="00664CF3" w:rsidRDefault="0000771C" w:rsidP="0000771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019D0F35" w14:textId="374A0DDD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015D164F" w14:textId="71724692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2D9510" w14:textId="1677341D" w:rsidR="0000771C" w:rsidRPr="00664CF3" w:rsidRDefault="00036DD3" w:rsidP="00F35D56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4EBC6D46" w14:textId="77777777" w:rsidR="0000771C" w:rsidRPr="00664CF3" w:rsidRDefault="0000771C" w:rsidP="0000771C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DB8FBA9" w14:textId="67D4A257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2C9B4515" w14:textId="77777777" w:rsidR="0000771C" w:rsidRPr="00664CF3" w:rsidRDefault="0000771C" w:rsidP="0000771C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5BB6036E" w14:textId="2C513E3E" w:rsidR="0000771C" w:rsidRPr="00664CF3" w:rsidRDefault="00036DD3" w:rsidP="00F35D56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</w:tr>
      <w:tr w:rsidR="0000771C" w:rsidRPr="00664CF3" w14:paraId="5A38010F" w14:textId="77777777" w:rsidTr="007B1F18">
        <w:tc>
          <w:tcPr>
            <w:tcW w:w="4050" w:type="dxa"/>
          </w:tcPr>
          <w:p w14:paraId="7675C312" w14:textId="77777777" w:rsidR="0000771C" w:rsidRPr="00664CF3" w:rsidRDefault="0000771C" w:rsidP="0000771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1EC97178" w14:textId="5AEE0CE4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</w:tcPr>
          <w:p w14:paraId="3112B9AC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669D45A" w14:textId="790F8CED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</w:tcPr>
          <w:p w14:paraId="15044482" w14:textId="77777777" w:rsidR="0000771C" w:rsidRPr="00664CF3" w:rsidRDefault="0000771C" w:rsidP="0000771C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C4F176" w14:textId="3B804969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</w:tcPr>
          <w:p w14:paraId="21702B96" w14:textId="77777777" w:rsidR="0000771C" w:rsidRPr="00664CF3" w:rsidRDefault="0000771C" w:rsidP="0000771C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6744ECA9" w14:textId="2A3A8339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00771C" w:rsidRPr="00664CF3" w14:paraId="78CCF7AD" w14:textId="77777777" w:rsidTr="007B1F18">
        <w:tc>
          <w:tcPr>
            <w:tcW w:w="4050" w:type="dxa"/>
          </w:tcPr>
          <w:p w14:paraId="41814BE4" w14:textId="4983D45D" w:rsidR="0000771C" w:rsidRPr="00664CF3" w:rsidRDefault="0000771C" w:rsidP="0000771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8493EA6" w14:textId="4B4A274B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270" w:type="dxa"/>
          </w:tcPr>
          <w:p w14:paraId="4CF53175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773675" w14:textId="737F5715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7971285A" w14:textId="77777777" w:rsidR="0000771C" w:rsidRPr="00664CF3" w:rsidRDefault="0000771C" w:rsidP="0000771C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525FCA9" w14:textId="7E5C6016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270" w:type="dxa"/>
          </w:tcPr>
          <w:p w14:paraId="1D5A8B88" w14:textId="77777777" w:rsidR="0000771C" w:rsidRPr="00664CF3" w:rsidRDefault="0000771C" w:rsidP="0000771C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35A7935C" w14:textId="53438471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</w:tr>
      <w:tr w:rsidR="0000771C" w:rsidRPr="00664CF3" w14:paraId="527D02BD" w14:textId="77777777" w:rsidTr="007B1F18">
        <w:trPr>
          <w:cantSplit/>
          <w:tblHeader/>
        </w:trPr>
        <w:tc>
          <w:tcPr>
            <w:tcW w:w="4050" w:type="dxa"/>
          </w:tcPr>
          <w:p w14:paraId="08E797F0" w14:textId="4782BA71" w:rsidR="0000771C" w:rsidRPr="00664CF3" w:rsidRDefault="0000771C" w:rsidP="0000771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  <w:r w:rsidRPr="00664CF3">
              <w:rPr>
                <w:rFonts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7BC8B95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43B236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18AEB6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F367F0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0E74AA4" w14:textId="77777777" w:rsidR="0000771C" w:rsidRPr="00664CF3" w:rsidRDefault="0000771C" w:rsidP="0000771C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2730FF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2E8F820D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71C" w:rsidRPr="00664CF3" w14:paraId="4BC202FC" w14:textId="77777777" w:rsidTr="007B1F18">
        <w:trPr>
          <w:tblHeader/>
        </w:trPr>
        <w:tc>
          <w:tcPr>
            <w:tcW w:w="4050" w:type="dxa"/>
          </w:tcPr>
          <w:p w14:paraId="20E2989C" w14:textId="4D1D0BBA" w:rsidR="0000771C" w:rsidRPr="00664CF3" w:rsidRDefault="0000771C" w:rsidP="0000771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0056147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71BB01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2009E0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7C186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B3801ED" w14:textId="77777777" w:rsidR="0000771C" w:rsidRPr="00664CF3" w:rsidRDefault="0000771C" w:rsidP="0000771C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AECF8A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735CD771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71C" w:rsidRPr="00664CF3" w14:paraId="3DDDD777" w14:textId="77777777" w:rsidTr="007B1F18">
        <w:tc>
          <w:tcPr>
            <w:tcW w:w="4050" w:type="dxa"/>
          </w:tcPr>
          <w:p w14:paraId="0D19C035" w14:textId="22E8404D" w:rsidR="0000771C" w:rsidRPr="00664CF3" w:rsidRDefault="006F69EA" w:rsidP="0000771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   </w:t>
            </w:r>
            <w:r w:rsidR="0000771C" w:rsidRPr="00664CF3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2FEF6BB3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037F95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422A88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66E1C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99B05AE" w14:textId="77777777" w:rsidR="0000771C" w:rsidRPr="00664CF3" w:rsidRDefault="0000771C" w:rsidP="0000771C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35D86D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6BBC9CF2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71C" w:rsidRPr="00664CF3" w14:paraId="6A0DBA6A" w14:textId="77777777" w:rsidTr="007B1F18">
        <w:tc>
          <w:tcPr>
            <w:tcW w:w="4050" w:type="dxa"/>
          </w:tcPr>
          <w:p w14:paraId="1C010CAE" w14:textId="311138F8" w:rsidR="0000771C" w:rsidRPr="00664CF3" w:rsidRDefault="0000771C" w:rsidP="0000771C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/>
              <w:rPr>
                <w:sz w:val="30"/>
                <w:szCs w:val="30"/>
                <w:cs/>
              </w:rPr>
            </w:pPr>
            <w:r w:rsidRPr="00664CF3">
              <w:rPr>
                <w:rFonts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80" w:type="dxa"/>
          </w:tcPr>
          <w:p w14:paraId="6F5036C4" w14:textId="091D1D26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</w:tcPr>
          <w:p w14:paraId="7351E8F2" w14:textId="77777777" w:rsidR="0000771C" w:rsidRPr="00664CF3" w:rsidRDefault="0000771C" w:rsidP="0000771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6293E9" w14:textId="7C66AA98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68D11F31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9A69AEE" w14:textId="3FF6E0AF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</w:tcPr>
          <w:p w14:paraId="4792672A" w14:textId="77777777" w:rsidR="0000771C" w:rsidRPr="00664CF3" w:rsidRDefault="0000771C" w:rsidP="0000771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568C93C4" w14:textId="14900850" w:rsidR="0000771C" w:rsidRPr="00664CF3" w:rsidRDefault="00036DD3" w:rsidP="0000771C">
            <w:pPr>
              <w:tabs>
                <w:tab w:val="decimal" w:pos="883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0077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</w:tr>
      <w:tr w:rsidR="0000771C" w:rsidRPr="00664CF3" w14:paraId="7E0364C5" w14:textId="77777777" w:rsidTr="007B1F18">
        <w:tc>
          <w:tcPr>
            <w:tcW w:w="4050" w:type="dxa"/>
          </w:tcPr>
          <w:p w14:paraId="0FF13FBF" w14:textId="76497898" w:rsidR="0000771C" w:rsidRPr="00664CF3" w:rsidRDefault="0000771C" w:rsidP="0000771C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i/>
                <w:iCs/>
                <w:sz w:val="30"/>
                <w:szCs w:val="30"/>
                <w:cs/>
              </w:rPr>
            </w:pPr>
            <w:r w:rsidRPr="00664CF3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664CF3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27491F" w14:textId="220F4754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00771C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</w:tcPr>
          <w:p w14:paraId="3F2CEFB8" w14:textId="32D42E34" w:rsidR="0000771C" w:rsidRPr="00664CF3" w:rsidRDefault="0000771C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54E4B" w14:textId="10D010F4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00771C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12C97508" w14:textId="77777777" w:rsidR="0000771C" w:rsidRPr="00664CF3" w:rsidRDefault="0000771C" w:rsidP="0000771C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9B68F4" w14:textId="5FB724C8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00771C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</w:tcPr>
          <w:p w14:paraId="4616498F" w14:textId="77777777" w:rsidR="0000771C" w:rsidRPr="00664CF3" w:rsidRDefault="0000771C" w:rsidP="0000771C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10C285" w14:textId="0CF080EB" w:rsidR="0000771C" w:rsidRPr="00664CF3" w:rsidRDefault="00036DD3" w:rsidP="0000771C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00771C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00771C" w:rsidRPr="00664CF3" w14:paraId="0776C94A" w14:textId="77777777" w:rsidTr="007B1F18">
        <w:tc>
          <w:tcPr>
            <w:tcW w:w="4050" w:type="dxa"/>
          </w:tcPr>
          <w:p w14:paraId="4E40B24B" w14:textId="4CB6D8E1" w:rsidR="0000771C" w:rsidRPr="00664CF3" w:rsidRDefault="0000771C" w:rsidP="0000771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4BE17" w14:textId="386B7031" w:rsidR="0000771C" w:rsidRPr="00664CF3" w:rsidRDefault="0000771C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D3FD7" w14:textId="77777777" w:rsidR="0000771C" w:rsidRPr="00664CF3" w:rsidRDefault="0000771C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86D986" w14:textId="1DAB15A5" w:rsidR="0000771C" w:rsidRPr="00664CF3" w:rsidRDefault="0000771C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53A8EB" w14:textId="77777777" w:rsidR="0000771C" w:rsidRPr="00664CF3" w:rsidRDefault="0000771C" w:rsidP="0000771C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424E6" w14:textId="766FA4CC" w:rsidR="0000771C" w:rsidRPr="00664CF3" w:rsidRDefault="0000771C" w:rsidP="000077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886A1D" w14:textId="77777777" w:rsidR="0000771C" w:rsidRPr="00664CF3" w:rsidRDefault="0000771C" w:rsidP="0000771C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15BBD38" w14:textId="476A0F9E" w:rsidR="0000771C" w:rsidRPr="00664CF3" w:rsidRDefault="0000771C" w:rsidP="0000771C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D699C25" w14:textId="77777777" w:rsidR="00970A3C" w:rsidRPr="00664CF3" w:rsidRDefault="00970A3C">
      <w:r w:rsidRPr="00664CF3"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1083"/>
      </w:tblGrid>
      <w:tr w:rsidR="00970A3C" w:rsidRPr="00664CF3" w14:paraId="3EA16790" w14:textId="77777777" w:rsidTr="002F6E0D">
        <w:tc>
          <w:tcPr>
            <w:tcW w:w="4140" w:type="dxa"/>
          </w:tcPr>
          <w:p w14:paraId="6AC38448" w14:textId="3FBDBF88" w:rsidR="00970A3C" w:rsidRPr="00664CF3" w:rsidRDefault="00970A3C" w:rsidP="00970A3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  <w:r w:rsidRPr="00664CF3">
              <w:lastRenderedPageBreak/>
              <w:br w:type="page"/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E621909" w14:textId="2A8C4A3B" w:rsidR="00970A3C" w:rsidRPr="00664CF3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77225" w14:textId="77777777" w:rsidR="00970A3C" w:rsidRPr="00664CF3" w:rsidRDefault="00970A3C" w:rsidP="00970A3C">
            <w:pPr>
              <w:pStyle w:val="Bo-Blankline"/>
              <w:tabs>
                <w:tab w:val="decimal" w:pos="957"/>
              </w:tabs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33" w:type="dxa"/>
            <w:gridSpan w:val="3"/>
          </w:tcPr>
          <w:p w14:paraId="55D745E6" w14:textId="1B2167AC" w:rsidR="00970A3C" w:rsidRPr="00664CF3" w:rsidRDefault="00970A3C" w:rsidP="00970A3C">
            <w:pPr>
              <w:tabs>
                <w:tab w:val="decimal" w:pos="957"/>
              </w:tabs>
              <w:spacing w:line="240" w:lineRule="atLeast"/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249DCECB" w14:textId="77777777" w:rsidTr="007C750B">
        <w:tc>
          <w:tcPr>
            <w:tcW w:w="4140" w:type="dxa"/>
          </w:tcPr>
          <w:p w14:paraId="0063B466" w14:textId="790CF7DE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1333E84C" w14:textId="4DB1AF02" w:rsidR="00705B7A" w:rsidRPr="00664CF3" w:rsidRDefault="00036DD3" w:rsidP="00705B7A">
            <w:pPr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9635857" w14:textId="77777777" w:rsidR="00705B7A" w:rsidRPr="00664CF3" w:rsidRDefault="00705B7A" w:rsidP="00705B7A">
            <w:pPr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82A9F4" w14:textId="019F88D3" w:rsidR="00705B7A" w:rsidRPr="00664CF3" w:rsidRDefault="00036DD3" w:rsidP="00705B7A">
            <w:pPr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EBEDD44" w14:textId="77777777" w:rsidR="00705B7A" w:rsidRPr="00664CF3" w:rsidRDefault="00705B7A" w:rsidP="00705B7A">
            <w:pPr>
              <w:pStyle w:val="Bo-Blankline"/>
              <w:tabs>
                <w:tab w:val="decimal" w:pos="957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B050C6" w14:textId="206B6206" w:rsidR="00705B7A" w:rsidRPr="00664CF3" w:rsidRDefault="00036DD3" w:rsidP="00705B7A">
            <w:pPr>
              <w:spacing w:line="240" w:lineRule="atLeast"/>
              <w:ind w:left="-104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0178417" w14:textId="77777777" w:rsidR="00705B7A" w:rsidRPr="00664CF3" w:rsidRDefault="00705B7A" w:rsidP="00705B7A">
            <w:pPr>
              <w:spacing w:line="240" w:lineRule="atLeast"/>
              <w:ind w:left="-104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73FC60E" w14:textId="133DDE75" w:rsidR="00705B7A" w:rsidRPr="00664CF3" w:rsidRDefault="00036DD3" w:rsidP="00705B7A">
            <w:pPr>
              <w:spacing w:line="240" w:lineRule="atLeast"/>
              <w:ind w:left="-104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70A3C" w:rsidRPr="00664CF3" w14:paraId="04E88389" w14:textId="77777777" w:rsidTr="00B02B25">
        <w:tc>
          <w:tcPr>
            <w:tcW w:w="4140" w:type="dxa"/>
          </w:tcPr>
          <w:p w14:paraId="6317758D" w14:textId="77777777" w:rsidR="00970A3C" w:rsidRPr="00664CF3" w:rsidRDefault="00970A3C" w:rsidP="00970A3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</w:pPr>
          </w:p>
        </w:tc>
        <w:tc>
          <w:tcPr>
            <w:tcW w:w="5043" w:type="dxa"/>
            <w:gridSpan w:val="7"/>
          </w:tcPr>
          <w:p w14:paraId="3D4115A7" w14:textId="60DB8996" w:rsidR="00970A3C" w:rsidRPr="00664CF3" w:rsidRDefault="00970A3C" w:rsidP="00970A3C">
            <w:pPr>
              <w:spacing w:line="240" w:lineRule="atLeast"/>
              <w:ind w:left="-104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0A3C" w:rsidRPr="00664CF3" w14:paraId="4B460E3D" w14:textId="77777777" w:rsidTr="00970A3C">
        <w:tc>
          <w:tcPr>
            <w:tcW w:w="4140" w:type="dxa"/>
          </w:tcPr>
          <w:p w14:paraId="670AC668" w14:textId="065AF4C2" w:rsidR="00970A3C" w:rsidRPr="00664CF3" w:rsidRDefault="00970A3C" w:rsidP="00970A3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i/>
                <w:iCs/>
              </w:rPr>
            </w:pPr>
            <w:r w:rsidRPr="00664CF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990" w:type="dxa"/>
          </w:tcPr>
          <w:p w14:paraId="236A60FE" w14:textId="77777777" w:rsidR="00970A3C" w:rsidRPr="00664CF3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17C89D" w14:textId="77777777" w:rsidR="00970A3C" w:rsidRPr="00664CF3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780ECC" w14:textId="77777777" w:rsidR="00970A3C" w:rsidRPr="00664CF3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C60D4" w14:textId="77777777" w:rsidR="00970A3C" w:rsidRPr="00664CF3" w:rsidRDefault="00970A3C" w:rsidP="00970A3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B7B921C" w14:textId="77777777" w:rsidR="00970A3C" w:rsidRPr="00664CF3" w:rsidRDefault="00970A3C" w:rsidP="00970A3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A13EFE" w14:textId="77777777" w:rsidR="00970A3C" w:rsidRPr="00664CF3" w:rsidRDefault="00970A3C" w:rsidP="00970A3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</w:tcPr>
          <w:p w14:paraId="0AFA9C2D" w14:textId="77777777" w:rsidR="00970A3C" w:rsidRPr="00664CF3" w:rsidRDefault="00970A3C" w:rsidP="00970A3C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E66F1" w:rsidRPr="00664CF3" w14:paraId="04A55CF2" w14:textId="77777777" w:rsidTr="00970A3C">
        <w:tc>
          <w:tcPr>
            <w:tcW w:w="4140" w:type="dxa"/>
          </w:tcPr>
          <w:p w14:paraId="06C35856" w14:textId="4564F77C" w:rsidR="009E66F1" w:rsidRPr="00664CF3" w:rsidRDefault="009E66F1" w:rsidP="009E66F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</w:tcPr>
          <w:p w14:paraId="0F2087D4" w14:textId="5D23A875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 w:rsidR="009E66F1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6E078669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BC6567" w14:textId="46C46077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9E66F1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9E66F1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  <w:tc>
          <w:tcPr>
            <w:tcW w:w="270" w:type="dxa"/>
          </w:tcPr>
          <w:p w14:paraId="238AF29E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A54D7" w14:textId="3E281F07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 w:rsidR="009E66F1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69E593D8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2765BA35" w14:textId="099BC9B6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9E66F1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9E66F1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</w:tr>
      <w:tr w:rsidR="009E66F1" w:rsidRPr="00664CF3" w14:paraId="1D9CD089" w14:textId="77777777" w:rsidTr="00970A3C">
        <w:tc>
          <w:tcPr>
            <w:tcW w:w="4140" w:type="dxa"/>
          </w:tcPr>
          <w:p w14:paraId="54BB91A9" w14:textId="4873E77C" w:rsidR="009E66F1" w:rsidRPr="00664CF3" w:rsidRDefault="009E66F1" w:rsidP="009E66F1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ACFDF1B" w14:textId="1C382DDB" w:rsidR="009E66F1" w:rsidRPr="00664CF3" w:rsidRDefault="009E66F1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AED910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CA14E0" w14:textId="2184649A" w:rsidR="009E66F1" w:rsidRPr="00664CF3" w:rsidRDefault="009E66F1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8FBBF3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A4CBD" w14:textId="34217318" w:rsidR="009E66F1" w:rsidRPr="00664CF3" w:rsidRDefault="009E66F1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EEB57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2B274C09" w14:textId="6F1438A4" w:rsidR="009E66F1" w:rsidRPr="00664CF3" w:rsidRDefault="009E66F1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66F1" w:rsidRPr="00664CF3" w14:paraId="62789295" w14:textId="77777777" w:rsidTr="00970A3C">
        <w:tc>
          <w:tcPr>
            <w:tcW w:w="4140" w:type="dxa"/>
          </w:tcPr>
          <w:p w14:paraId="23F8D463" w14:textId="75B62207" w:rsidR="009E66F1" w:rsidRPr="00664CF3" w:rsidRDefault="009E66F1" w:rsidP="009E66F1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90" w:type="dxa"/>
          </w:tcPr>
          <w:p w14:paraId="1BF8B1C9" w14:textId="6F2B26BA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EC91B00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1DA491" w14:textId="04913EC5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03F3926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044FE" w14:textId="535F9B80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7E3841D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7E501D14" w14:textId="67FF0FAE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E66F1" w:rsidRPr="00664CF3" w14:paraId="137783D9" w14:textId="77777777" w:rsidTr="00970A3C">
        <w:tc>
          <w:tcPr>
            <w:tcW w:w="4140" w:type="dxa"/>
          </w:tcPr>
          <w:p w14:paraId="469C43F5" w14:textId="1D5CEC20" w:rsidR="009E66F1" w:rsidRPr="00664CF3" w:rsidRDefault="009E66F1" w:rsidP="009E66F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90" w:type="dxa"/>
          </w:tcPr>
          <w:p w14:paraId="73E7E212" w14:textId="6FC1C2F4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21D8C51A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0E33F7" w14:textId="3B2E358B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</w:tcPr>
          <w:p w14:paraId="7FEC4313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62086" w14:textId="5FADA071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22AA6875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7E7617AF" w14:textId="161F6194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</w:tr>
      <w:tr w:rsidR="009E66F1" w:rsidRPr="00664CF3" w14:paraId="263CD167" w14:textId="77777777" w:rsidTr="00970A3C">
        <w:tc>
          <w:tcPr>
            <w:tcW w:w="4140" w:type="dxa"/>
          </w:tcPr>
          <w:p w14:paraId="6B09C544" w14:textId="03FA85F0" w:rsidR="009E66F1" w:rsidRPr="00664CF3" w:rsidRDefault="009E66F1" w:rsidP="009E66F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90" w:type="dxa"/>
          </w:tcPr>
          <w:p w14:paraId="70E1ACB3" w14:textId="65F903D0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CAB378E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7F050B" w14:textId="31FC476A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76F17B9E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049B8" w14:textId="2CF62F04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B8F248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10339737" w14:textId="31E2A824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9E66F1" w:rsidRPr="00664CF3" w14:paraId="630A9F3F" w14:textId="77777777" w:rsidTr="00970A3C">
        <w:tc>
          <w:tcPr>
            <w:tcW w:w="4140" w:type="dxa"/>
          </w:tcPr>
          <w:p w14:paraId="063A2DA5" w14:textId="7A479304" w:rsidR="009E66F1" w:rsidRPr="00664CF3" w:rsidRDefault="009E66F1" w:rsidP="009E66F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90" w:type="dxa"/>
          </w:tcPr>
          <w:p w14:paraId="00F5C286" w14:textId="43063458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F344F44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D1D393" w14:textId="50C1354D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0AE74C3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225D1" w14:textId="2B6D7021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631BFFB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4D9EE02B" w14:textId="06712793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E66F1" w:rsidRPr="00664CF3" w14:paraId="10272EB6" w14:textId="77777777" w:rsidTr="00970A3C">
        <w:tc>
          <w:tcPr>
            <w:tcW w:w="4140" w:type="dxa"/>
          </w:tcPr>
          <w:p w14:paraId="298C149F" w14:textId="03DB1C0A" w:rsidR="009E66F1" w:rsidRPr="00664CF3" w:rsidRDefault="009E66F1" w:rsidP="009E66F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DFFDE57" w14:textId="7ECEB95E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5C01B3DA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5DA2F6" w14:textId="1B0AE2CB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419F5E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BB77C" w14:textId="2EA6929E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1E0ADDD3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21ECAFF6" w14:textId="471D3F12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E66F1" w:rsidRPr="00664CF3" w14:paraId="7FDEC22D" w14:textId="77777777" w:rsidTr="00970A3C">
        <w:tc>
          <w:tcPr>
            <w:tcW w:w="4140" w:type="dxa"/>
          </w:tcPr>
          <w:p w14:paraId="121FC011" w14:textId="185B1A5B" w:rsidR="009E66F1" w:rsidRPr="00664CF3" w:rsidRDefault="009E66F1" w:rsidP="009E66F1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17F7C8" w14:textId="6FC16AF6" w:rsidR="009E66F1" w:rsidRPr="00664CF3" w:rsidRDefault="009E66F1" w:rsidP="009E66F1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89A8EC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2237A" w14:textId="2892E368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9B7CC92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FE14B" w14:textId="70FAC17F" w:rsidR="009E66F1" w:rsidRPr="00664CF3" w:rsidRDefault="009E66F1" w:rsidP="009E66F1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E2D56F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722DF57" w14:textId="51693249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E66F1" w:rsidRPr="00664CF3" w14:paraId="708BD3E6" w14:textId="77777777" w:rsidTr="00970A3C">
        <w:tc>
          <w:tcPr>
            <w:tcW w:w="4140" w:type="dxa"/>
            <w:vAlign w:val="bottom"/>
          </w:tcPr>
          <w:p w14:paraId="1FCC33AF" w14:textId="24DAAE4E" w:rsidR="009E66F1" w:rsidRPr="00664CF3" w:rsidRDefault="009E66F1" w:rsidP="009E66F1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E77373" w14:textId="0F120547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0544E96F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BBF51B" w14:textId="4AF606D6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70" w:type="dxa"/>
          </w:tcPr>
          <w:p w14:paraId="28B6E5FA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A16125" w14:textId="1DFD6EA6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49187A32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B149B04" w14:textId="43339692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  <w:tr w:rsidR="009E66F1" w:rsidRPr="00664CF3" w14:paraId="18061BF2" w14:textId="77777777" w:rsidTr="00970A3C">
        <w:tc>
          <w:tcPr>
            <w:tcW w:w="4140" w:type="dxa"/>
          </w:tcPr>
          <w:p w14:paraId="3F4D0A87" w14:textId="4AA4B72A" w:rsidR="009E66F1" w:rsidRPr="00664CF3" w:rsidRDefault="009E66F1" w:rsidP="009E66F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64CF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664CF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99AD25" w14:textId="1249F1E3" w:rsidR="009E66F1" w:rsidRPr="00664CF3" w:rsidRDefault="009E66F1" w:rsidP="009E66F1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941E95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663889" w14:textId="138D5907" w:rsidR="009E66F1" w:rsidRPr="00664CF3" w:rsidRDefault="009E66F1" w:rsidP="009E66F1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93A3A8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FA2D3C" w14:textId="0ADB3153" w:rsidR="009E66F1" w:rsidRPr="00664CF3" w:rsidRDefault="009E66F1" w:rsidP="009E66F1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A64266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B4DF03D" w14:textId="69CD3178" w:rsidR="009E66F1" w:rsidRPr="00664CF3" w:rsidRDefault="009E66F1" w:rsidP="009E66F1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66F1" w:rsidRPr="00664CF3" w14:paraId="621AF748" w14:textId="77777777" w:rsidTr="00970A3C">
        <w:tc>
          <w:tcPr>
            <w:tcW w:w="4140" w:type="dxa"/>
          </w:tcPr>
          <w:p w14:paraId="68DFDC53" w14:textId="356B136D" w:rsidR="009E66F1" w:rsidRPr="00664CF3" w:rsidRDefault="009E66F1" w:rsidP="009E66F1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450D0" w14:textId="61ACA126" w:rsidR="009E66F1" w:rsidRPr="00664CF3" w:rsidRDefault="00036DD3" w:rsidP="009E66F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796D34A5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98C29" w14:textId="785DC066" w:rsidR="009E66F1" w:rsidRPr="00664CF3" w:rsidRDefault="00036DD3" w:rsidP="009E66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70" w:type="dxa"/>
          </w:tcPr>
          <w:p w14:paraId="50D2E23A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3DA31C" w14:textId="1C645F32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68A7536B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6381F70" w14:textId="395C0A9A" w:rsidR="009E66F1" w:rsidRPr="00664CF3" w:rsidRDefault="00036DD3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="009E66F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  <w:tr w:rsidR="009E66F1" w:rsidRPr="00664CF3" w14:paraId="3A2F3DB0" w14:textId="77777777" w:rsidTr="002B1B0C">
        <w:tc>
          <w:tcPr>
            <w:tcW w:w="4140" w:type="dxa"/>
          </w:tcPr>
          <w:p w14:paraId="75B7E384" w14:textId="16297CA1" w:rsidR="009E66F1" w:rsidRPr="00664CF3" w:rsidRDefault="009E66F1" w:rsidP="009E66F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A03D5C" w14:textId="3DB316B4" w:rsidR="009E66F1" w:rsidRPr="00664CF3" w:rsidRDefault="009E66F1" w:rsidP="009E66F1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5EB661" w14:textId="77777777" w:rsidR="009E66F1" w:rsidRPr="00664CF3" w:rsidRDefault="009E66F1" w:rsidP="009E66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879DC7" w14:textId="51FDF193" w:rsidR="009E66F1" w:rsidRPr="00664CF3" w:rsidRDefault="009E66F1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BC9C67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C915B4" w14:textId="582846FD" w:rsidR="009E66F1" w:rsidRPr="00664CF3" w:rsidRDefault="009E66F1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525EA6" w14:textId="77777777" w:rsidR="009E66F1" w:rsidRPr="00664CF3" w:rsidRDefault="009E66F1" w:rsidP="009E66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</w:tcPr>
          <w:p w14:paraId="7705F259" w14:textId="5EC54BE8" w:rsidR="009E66F1" w:rsidRPr="00664CF3" w:rsidRDefault="009E66F1" w:rsidP="009E66F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30984836" w14:textId="7CDFB238" w:rsidR="00723E5E" w:rsidRPr="00664CF3" w:rsidRDefault="00723E5E">
      <w:pPr>
        <w:spacing w:line="240" w:lineRule="auto"/>
        <w:rPr>
          <w:rFonts w:ascii="Angsana New" w:hAnsi="Angsana New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10"/>
        <w:gridCol w:w="270"/>
        <w:gridCol w:w="86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EF2449" w:rsidRPr="00664CF3" w14:paraId="7E715FB6" w14:textId="77777777" w:rsidTr="00227EF7">
        <w:trPr>
          <w:tblHeader/>
        </w:trPr>
        <w:tc>
          <w:tcPr>
            <w:tcW w:w="2340" w:type="dxa"/>
            <w:vAlign w:val="bottom"/>
          </w:tcPr>
          <w:p w14:paraId="6ADDB2AF" w14:textId="77777777" w:rsidR="00EF2449" w:rsidRPr="00664CF3" w:rsidRDefault="00EF2449" w:rsidP="009F5D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561CD1CB" w14:textId="77777777" w:rsidR="00EF2449" w:rsidRPr="00664CF3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AA93A14" w14:textId="77777777" w:rsidR="00EF2449" w:rsidRPr="00664CF3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6" w:type="dxa"/>
            <w:gridSpan w:val="7"/>
            <w:vAlign w:val="bottom"/>
          </w:tcPr>
          <w:p w14:paraId="3925E93B" w14:textId="4CB52BD8" w:rsidR="00EF2449" w:rsidRPr="00664CF3" w:rsidRDefault="006F69EA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EF2449"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D2C" w:rsidRPr="00664CF3" w14:paraId="7F2D12FF" w14:textId="77777777" w:rsidTr="00227EF7">
        <w:trPr>
          <w:tblHeader/>
        </w:trPr>
        <w:tc>
          <w:tcPr>
            <w:tcW w:w="2340" w:type="dxa"/>
            <w:vAlign w:val="bottom"/>
          </w:tcPr>
          <w:p w14:paraId="5E71BCCE" w14:textId="77777777" w:rsidR="00075D2C" w:rsidRPr="00664CF3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4991E88B" w14:textId="5969872C" w:rsidR="00075D2C" w:rsidRPr="00664CF3" w:rsidRDefault="00075D2C" w:rsidP="000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สำหรับปีสิ้นสุดวันที่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D92F775" w14:textId="77777777" w:rsidR="00075D2C" w:rsidRPr="00664CF3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C5FA8D5" w14:textId="12C46BCC" w:rsidR="00075D2C" w:rsidRPr="00664CF3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5CDCCE31" w14:textId="77777777" w:rsidR="00075D2C" w:rsidRPr="00664CF3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DDF0D56" w14:textId="77777777" w:rsidR="00075D2C" w:rsidRPr="00664CF3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0F666D" w14:textId="77777777" w:rsidR="00075D2C" w:rsidRPr="00664CF3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16D91055" w14:textId="77777777" w:rsidR="00075D2C" w:rsidRPr="00664CF3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0545137" w14:textId="77777777" w:rsidR="00075D2C" w:rsidRPr="00664CF3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4654B9" w14:textId="2C657B59" w:rsidR="00075D2C" w:rsidRPr="00664CF3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F2449" w:rsidRPr="00664CF3" w14:paraId="76D928EE" w14:textId="77777777" w:rsidTr="00227EF7">
        <w:trPr>
          <w:tblHeader/>
        </w:trPr>
        <w:tc>
          <w:tcPr>
            <w:tcW w:w="2340" w:type="dxa"/>
            <w:vAlign w:val="bottom"/>
          </w:tcPr>
          <w:p w14:paraId="7F3EC003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5592B34" w14:textId="21BF02E2" w:rsidR="00EF2449" w:rsidRPr="00664CF3" w:rsidRDefault="00036DD3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68DB23F5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39FF6571" w14:textId="5873AF2D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5E3680F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1BD047" w14:textId="65D560A2" w:rsidR="00EF2449" w:rsidRPr="00664CF3" w:rsidRDefault="00036DD3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561222E9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0D22CCC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A0D5404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1C5D095A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83C8AC0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A3C56A" w14:textId="1B7B020C" w:rsidR="00EF2449" w:rsidRPr="00664CF3" w:rsidRDefault="00036DD3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F2449" w:rsidRPr="00664CF3" w14:paraId="32B0E7DF" w14:textId="77777777" w:rsidTr="00227EF7">
        <w:trPr>
          <w:tblHeader/>
        </w:trPr>
        <w:tc>
          <w:tcPr>
            <w:tcW w:w="2340" w:type="dxa"/>
          </w:tcPr>
          <w:p w14:paraId="04041FDC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8" w:type="dxa"/>
            <w:gridSpan w:val="3"/>
          </w:tcPr>
          <w:p w14:paraId="2D46F5E4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65403CC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6" w:type="dxa"/>
            <w:gridSpan w:val="7"/>
          </w:tcPr>
          <w:p w14:paraId="30226607" w14:textId="77777777" w:rsidR="00EF2449" w:rsidRPr="00664CF3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449" w:rsidRPr="00664CF3" w14:paraId="008C865C" w14:textId="77777777" w:rsidTr="00227EF7">
        <w:trPr>
          <w:tblHeader/>
        </w:trPr>
        <w:tc>
          <w:tcPr>
            <w:tcW w:w="2340" w:type="dxa"/>
          </w:tcPr>
          <w:p w14:paraId="47BC1ADF" w14:textId="77777777" w:rsidR="00EF2449" w:rsidRPr="00664CF3" w:rsidRDefault="00EF2449" w:rsidP="009F5D62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48" w:type="dxa"/>
            <w:gridSpan w:val="3"/>
          </w:tcPr>
          <w:p w14:paraId="165FB415" w14:textId="77777777" w:rsidR="00EF2449" w:rsidRPr="00664CF3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8C3FA6" w14:textId="77777777" w:rsidR="00EF2449" w:rsidRPr="00664CF3" w:rsidRDefault="00EF2449" w:rsidP="009F5D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6" w:type="dxa"/>
            <w:gridSpan w:val="7"/>
          </w:tcPr>
          <w:p w14:paraId="4F72C215" w14:textId="77777777" w:rsidR="00EF2449" w:rsidRPr="00664CF3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6288E" w:rsidRPr="00664CF3" w14:paraId="775A2DBC" w14:textId="77777777" w:rsidTr="00227EF7">
        <w:tc>
          <w:tcPr>
            <w:tcW w:w="2340" w:type="dxa"/>
          </w:tcPr>
          <w:p w14:paraId="2A0B2C06" w14:textId="4882FBE0" w:rsidR="0066288E" w:rsidRPr="00664CF3" w:rsidRDefault="0066288E" w:rsidP="0066288E">
            <w:pPr>
              <w:spacing w:line="240" w:lineRule="auto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Pr="00664CF3">
              <w:rPr>
                <w:rFonts w:asciiTheme="majorBidi" w:hAnsiTheme="majorBidi" w:cs="Angsana New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810" w:type="dxa"/>
          </w:tcPr>
          <w:p w14:paraId="09A4A94B" w14:textId="1CCAEBA3" w:rsidR="0066288E" w:rsidRPr="00664CF3" w:rsidRDefault="00036DD3" w:rsidP="006628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288E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0CFF4953" w14:textId="77777777" w:rsidR="0066288E" w:rsidRPr="00664CF3" w:rsidRDefault="0066288E" w:rsidP="006628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</w:tcPr>
          <w:p w14:paraId="38ACB148" w14:textId="3CA81EC8" w:rsidR="0066288E" w:rsidRPr="00664CF3" w:rsidRDefault="00036DD3" w:rsidP="0066288E">
            <w:pPr>
              <w:tabs>
                <w:tab w:val="clear" w:pos="227"/>
                <w:tab w:val="clear" w:pos="454"/>
              </w:tabs>
              <w:spacing w:line="240" w:lineRule="auto"/>
              <w:ind w:left="-71" w:right="-13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288E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</w:tcPr>
          <w:p w14:paraId="5419FB39" w14:textId="77777777" w:rsidR="0066288E" w:rsidRPr="00664CF3" w:rsidRDefault="0066288E" w:rsidP="006628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C7969F" w14:textId="47C38B59" w:rsidR="0066288E" w:rsidRPr="00664CF3" w:rsidRDefault="00036DD3" w:rsidP="0070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66288E"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  <w:vAlign w:val="bottom"/>
          </w:tcPr>
          <w:p w14:paraId="1AEA0E3B" w14:textId="77777777" w:rsidR="0066288E" w:rsidRPr="00664CF3" w:rsidRDefault="0066288E" w:rsidP="006628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030B751" w14:textId="7B390E3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F555A7" w14:textId="6CFC953A" w:rsidR="0066288E" w:rsidRPr="00664CF3" w:rsidRDefault="0066288E" w:rsidP="006628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69E3961F" w14:textId="4256B73A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B0314C7" w14:textId="77777777" w:rsidR="0066288E" w:rsidRPr="00664CF3" w:rsidRDefault="0066288E" w:rsidP="006628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40F741" w14:textId="3420F49C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88E" w:rsidRPr="00664CF3" w14:paraId="67CBB754" w14:textId="77777777" w:rsidTr="00227EF7">
        <w:tc>
          <w:tcPr>
            <w:tcW w:w="2340" w:type="dxa"/>
          </w:tcPr>
          <w:p w14:paraId="014EB270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32026EA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1A9A3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</w:tcPr>
          <w:p w14:paraId="6055B438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EFB8A9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18C0FF3" w14:textId="45AD2FFA" w:rsidR="0066288E" w:rsidRPr="00664CF3" w:rsidRDefault="00036DD3" w:rsidP="0070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66288E"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  <w:vAlign w:val="bottom"/>
          </w:tcPr>
          <w:p w14:paraId="054CADFB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69BB1B59" w14:textId="10EA687C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1502C4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23180673" w14:textId="14B26AD0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BBC3D2C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83A132" w14:textId="6F54DFEF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88E" w:rsidRPr="00664CF3" w14:paraId="54A95DE5" w14:textId="77777777" w:rsidTr="00227EF7">
        <w:tc>
          <w:tcPr>
            <w:tcW w:w="2340" w:type="dxa"/>
          </w:tcPr>
          <w:p w14:paraId="0D450C40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2CF3BAF5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81C54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</w:tcPr>
          <w:p w14:paraId="58437564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B63FB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D37682D" w14:textId="45013419" w:rsidR="0066288E" w:rsidRPr="00664CF3" w:rsidRDefault="00036DD3" w:rsidP="0070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6288E"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40" w:type="dxa"/>
            <w:vAlign w:val="bottom"/>
          </w:tcPr>
          <w:p w14:paraId="51A477F0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D9A1A1D" w14:textId="79762B9C" w:rsidR="0066288E" w:rsidRPr="00664CF3" w:rsidRDefault="00036DD3" w:rsidP="0070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6288E" w:rsidRPr="00664CF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vAlign w:val="bottom"/>
          </w:tcPr>
          <w:p w14:paraId="0BE8A1E8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697ECD0" w14:textId="3C5722DC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D64D5DC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6D1AC8" w14:textId="45F8E0E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88E" w:rsidRPr="00664CF3" w14:paraId="58B00D79" w14:textId="77777777" w:rsidTr="00227EF7">
        <w:tc>
          <w:tcPr>
            <w:tcW w:w="2340" w:type="dxa"/>
          </w:tcPr>
          <w:p w14:paraId="008401F9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34C5086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9FED3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</w:tcPr>
          <w:p w14:paraId="577190EF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20814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68CBD49" w14:textId="0CC87ECA" w:rsidR="0066288E" w:rsidRPr="00664CF3" w:rsidRDefault="00036DD3" w:rsidP="0070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706</w:t>
            </w:r>
            <w:r w:rsidR="0066288E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40" w:type="dxa"/>
            <w:vAlign w:val="bottom"/>
          </w:tcPr>
          <w:p w14:paraId="00466115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270701A7" w14:textId="0A7490DB" w:rsidR="0066288E" w:rsidRPr="00664CF3" w:rsidRDefault="00036DD3" w:rsidP="0070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7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66288E" w:rsidRPr="00664C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vAlign w:val="bottom"/>
          </w:tcPr>
          <w:p w14:paraId="52D71EC9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21C4F94F" w14:textId="59A391A8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C9D21F2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2BF703" w14:textId="4CDA44D9" w:rsidR="0066288E" w:rsidRPr="00664CF3" w:rsidRDefault="00A61655" w:rsidP="00A6165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6288E" w:rsidRPr="00664CF3" w14:paraId="00CF8F6F" w14:textId="77777777" w:rsidTr="003B5283">
        <w:tc>
          <w:tcPr>
            <w:tcW w:w="4288" w:type="dxa"/>
            <w:gridSpan w:val="4"/>
          </w:tcPr>
          <w:p w14:paraId="3D088254" w14:textId="5B60E78F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vAlign w:val="bottom"/>
          </w:tcPr>
          <w:p w14:paraId="0A7CAB2F" w14:textId="77777777" w:rsidR="0066288E" w:rsidRPr="00664CF3" w:rsidRDefault="0066288E" w:rsidP="006628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BBFD54E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9670A1F" w14:textId="77777777" w:rsidR="0066288E" w:rsidRPr="00664CF3" w:rsidRDefault="0066288E" w:rsidP="006628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40FC199C" w14:textId="0FA39EB9" w:rsidR="0066288E" w:rsidRPr="00664CF3" w:rsidRDefault="0066288E" w:rsidP="0066288E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6F410D" w14:textId="3B9BFF57" w:rsidR="0066288E" w:rsidRPr="00664CF3" w:rsidRDefault="0066288E" w:rsidP="0066288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211F5F39" w14:textId="76900F30" w:rsidR="0066288E" w:rsidRPr="00664CF3" w:rsidRDefault="0066288E" w:rsidP="0066288E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94DCD5" w14:textId="77777777" w:rsidR="0066288E" w:rsidRPr="00664CF3" w:rsidRDefault="0066288E" w:rsidP="006628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E8AA07" w14:textId="611D92E3" w:rsidR="0066288E" w:rsidRPr="00664CF3" w:rsidRDefault="00C56FD8" w:rsidP="006628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88E" w:rsidRPr="00664CF3" w14:paraId="6A8D7CD1" w14:textId="77777777" w:rsidTr="00227EF7">
        <w:tc>
          <w:tcPr>
            <w:tcW w:w="2340" w:type="dxa"/>
          </w:tcPr>
          <w:p w14:paraId="35BE5457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1B65E3A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9CD75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</w:tcPr>
          <w:p w14:paraId="265BDB0C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F1129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1567" w14:textId="5D0C9709" w:rsidR="0066288E" w:rsidRPr="00664CF3" w:rsidRDefault="00036DD3" w:rsidP="0070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706</w:t>
            </w:r>
            <w:r w:rsidR="0066288E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40" w:type="dxa"/>
            <w:vAlign w:val="bottom"/>
          </w:tcPr>
          <w:p w14:paraId="35AC0382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30F6C11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B199DA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3567F339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EA9FEE" w14:textId="77777777" w:rsidR="0066288E" w:rsidRPr="00664CF3" w:rsidRDefault="0066288E" w:rsidP="006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65F94" w14:textId="4698F1E5" w:rsidR="0066288E" w:rsidRPr="00664CF3" w:rsidRDefault="00C56FD8" w:rsidP="00C56FD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DFE4AD3" w14:textId="27A61E74" w:rsidR="00227EF7" w:rsidRDefault="00227EF7" w:rsidP="00553ECE">
      <w:pPr>
        <w:pStyle w:val="Bo-C1Content"/>
        <w:ind w:right="-25"/>
        <w:jc w:val="both"/>
        <w:rPr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cs/>
        </w:rP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00F8B" w:rsidRPr="00664CF3" w14:paraId="074F6C8F" w14:textId="77777777" w:rsidTr="00634E6A">
        <w:trPr>
          <w:tblHeader/>
        </w:trPr>
        <w:tc>
          <w:tcPr>
            <w:tcW w:w="4050" w:type="dxa"/>
          </w:tcPr>
          <w:p w14:paraId="0C08DD6F" w14:textId="2AB38E7A" w:rsidR="00000F8B" w:rsidRPr="00664CF3" w:rsidRDefault="003F31D9" w:rsidP="00000F8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B239296" w14:textId="77777777" w:rsidR="00000F8B" w:rsidRPr="00664CF3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BB653A" w14:textId="77777777" w:rsidR="00000F8B" w:rsidRPr="00664CF3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662728A7" w14:textId="77777777" w:rsidR="00000F8B" w:rsidRPr="00664CF3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621E5B35" w14:textId="77777777" w:rsidTr="007B1574">
        <w:trPr>
          <w:tblHeader/>
        </w:trPr>
        <w:tc>
          <w:tcPr>
            <w:tcW w:w="4050" w:type="dxa"/>
          </w:tcPr>
          <w:p w14:paraId="0D044DEB" w14:textId="60E0676D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792DEB09" w14:textId="734C87DB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19EC116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625CE7" w14:textId="12CC446F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2930A1F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F81903" w14:textId="07AFD55A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51E44215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3CC81019" w14:textId="1F9BC5E4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64A6F" w:rsidRPr="00664CF3" w14:paraId="31B4531B" w14:textId="77777777" w:rsidTr="00634E6A">
        <w:trPr>
          <w:tblHeader/>
        </w:trPr>
        <w:tc>
          <w:tcPr>
            <w:tcW w:w="4050" w:type="dxa"/>
          </w:tcPr>
          <w:p w14:paraId="419DEF13" w14:textId="77777777" w:rsidR="00064A6F" w:rsidRPr="00664CF3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62E9782D" w14:textId="77777777" w:rsidR="00064A6F" w:rsidRPr="00664CF3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664CF3" w14:paraId="31D52DA5" w14:textId="77777777" w:rsidTr="00634E6A">
        <w:tc>
          <w:tcPr>
            <w:tcW w:w="4050" w:type="dxa"/>
          </w:tcPr>
          <w:p w14:paraId="057C5F1C" w14:textId="3F4B9CC8" w:rsidR="00064A6F" w:rsidRPr="00664CF3" w:rsidRDefault="00064A6F" w:rsidP="00064A6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664C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664CF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664C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</w:tcPr>
          <w:p w14:paraId="0F5972C4" w14:textId="77777777" w:rsidR="00064A6F" w:rsidRPr="00664CF3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948884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461C73" w14:textId="77777777" w:rsidR="00064A6F" w:rsidRPr="00664CF3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BE4237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F1B0A" w14:textId="77777777" w:rsidR="00064A6F" w:rsidRPr="00664CF3" w:rsidRDefault="00064A6F" w:rsidP="00064A6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070E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5EC4754F" w14:textId="77777777" w:rsidR="00064A6F" w:rsidRPr="00664CF3" w:rsidRDefault="00064A6F" w:rsidP="00064A6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3A79" w:rsidRPr="00664CF3" w14:paraId="16F551F6" w14:textId="77777777" w:rsidTr="00634E6A">
        <w:tc>
          <w:tcPr>
            <w:tcW w:w="4050" w:type="dxa"/>
          </w:tcPr>
          <w:p w14:paraId="6DE4F6D7" w14:textId="503A6BA6" w:rsidR="000B3A79" w:rsidRPr="00664CF3" w:rsidRDefault="000B3A79" w:rsidP="000B3A79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</w:tcPr>
          <w:p w14:paraId="03DE939D" w14:textId="5DB991FB" w:rsidR="000B3A79" w:rsidRPr="00664CF3" w:rsidRDefault="00036DD3" w:rsidP="000B3A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B3A79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0CD1AB1B" w14:textId="77777777" w:rsidR="000B3A79" w:rsidRPr="00664CF3" w:rsidRDefault="000B3A79" w:rsidP="000B3A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9DDFB5" w14:textId="73B79181" w:rsidR="000B3A79" w:rsidRPr="00664CF3" w:rsidRDefault="00036DD3" w:rsidP="000B3A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0B3A79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</w:tcPr>
          <w:p w14:paraId="5D9C05BC" w14:textId="77777777" w:rsidR="000B3A79" w:rsidRPr="00664CF3" w:rsidRDefault="000B3A79" w:rsidP="000B3A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4D51D" w14:textId="41455AE9" w:rsidR="000B3A79" w:rsidRPr="00664CF3" w:rsidRDefault="00036DD3" w:rsidP="000B3A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B3A79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79C08EE0" w14:textId="77777777" w:rsidR="000B3A79" w:rsidRPr="00664CF3" w:rsidRDefault="000B3A79" w:rsidP="000B3A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6B36234E" w14:textId="4EA64572" w:rsidR="000B3A79" w:rsidRPr="00664CF3" w:rsidRDefault="00036DD3" w:rsidP="000B3A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0B3A79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</w:tr>
      <w:tr w:rsidR="000B3A79" w:rsidRPr="00664CF3" w14:paraId="653D5608" w14:textId="77777777" w:rsidTr="00634E6A">
        <w:tc>
          <w:tcPr>
            <w:tcW w:w="4050" w:type="dxa"/>
          </w:tcPr>
          <w:p w14:paraId="0603EF16" w14:textId="4092ED29" w:rsidR="000B3A79" w:rsidRPr="00664CF3" w:rsidRDefault="00C45251" w:rsidP="000B3A79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FF7C0A2" w14:textId="77777777" w:rsidR="000B3A79" w:rsidRPr="00664CF3" w:rsidRDefault="000B3A79" w:rsidP="000B3A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A5F60C" w14:textId="77777777" w:rsidR="000B3A79" w:rsidRPr="00664CF3" w:rsidRDefault="000B3A79" w:rsidP="000B3A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DCF31C" w14:textId="77777777" w:rsidR="000B3A79" w:rsidRPr="00664CF3" w:rsidRDefault="000B3A79" w:rsidP="000B3A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6787AF" w14:textId="77777777" w:rsidR="000B3A79" w:rsidRPr="00664CF3" w:rsidRDefault="000B3A79" w:rsidP="000B3A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D30FF" w14:textId="77777777" w:rsidR="000B3A79" w:rsidRPr="00664CF3" w:rsidRDefault="000B3A79" w:rsidP="000B3A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DD7A1B" w14:textId="77777777" w:rsidR="000B3A79" w:rsidRPr="00664CF3" w:rsidRDefault="000B3A79" w:rsidP="000B3A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4DA244FC" w14:textId="77777777" w:rsidR="000B3A79" w:rsidRPr="00664CF3" w:rsidRDefault="000B3A79" w:rsidP="000B3A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D50" w:rsidRPr="00664CF3" w14:paraId="0524EE44" w14:textId="77777777" w:rsidTr="00634E6A">
        <w:tc>
          <w:tcPr>
            <w:tcW w:w="4050" w:type="dxa"/>
          </w:tcPr>
          <w:p w14:paraId="6B61A456" w14:textId="4C99FD6E" w:rsidR="00C07D50" w:rsidRPr="00664CF3" w:rsidRDefault="00C07D50" w:rsidP="00C07D50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อี</w:t>
            </w:r>
            <w:r w:rsidR="000852D3"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r w:rsidR="000852D3"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ที พลังงานหมุนเวียน</w:t>
            </w:r>
            <w:r w:rsidR="009B1F79"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1BEA69A9" w14:textId="120EEB00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0AE439F6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90435E" w14:textId="3652535A" w:rsidR="00C07D50" w:rsidRPr="00664CF3" w:rsidRDefault="00C07D50" w:rsidP="00C07D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756568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03526" w14:textId="55E2D6BE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03C3E201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0CC1E2C2" w14:textId="79521E4B" w:rsidR="00C07D50" w:rsidRPr="00664CF3" w:rsidRDefault="00C07D50" w:rsidP="00C07D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07D50" w:rsidRPr="00664CF3" w14:paraId="3621045F" w14:textId="77777777" w:rsidTr="00634E6A">
        <w:tc>
          <w:tcPr>
            <w:tcW w:w="4050" w:type="dxa"/>
          </w:tcPr>
          <w:p w14:paraId="0F8419F3" w14:textId="77777777" w:rsidR="00C07D50" w:rsidRPr="00664CF3" w:rsidRDefault="00C07D50" w:rsidP="00C07D50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9E44303" w14:textId="77777777" w:rsidR="00C07D50" w:rsidRPr="00664CF3" w:rsidRDefault="00C07D50" w:rsidP="00C07D5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EBABB9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27A5B0" w14:textId="77777777" w:rsidR="00C07D50" w:rsidRPr="00664CF3" w:rsidRDefault="00C07D50" w:rsidP="00C07D5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0BFD60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3F456" w14:textId="77777777" w:rsidR="00C07D50" w:rsidRPr="00664CF3" w:rsidRDefault="00C07D50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C172C2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5D5C39C4" w14:textId="77777777" w:rsidR="00C07D50" w:rsidRPr="00664CF3" w:rsidRDefault="00C07D50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D50" w:rsidRPr="00664CF3" w14:paraId="1D23DD77" w14:textId="77777777" w:rsidTr="00634E6A">
        <w:tc>
          <w:tcPr>
            <w:tcW w:w="4050" w:type="dxa"/>
          </w:tcPr>
          <w:p w14:paraId="2BB18721" w14:textId="77777777" w:rsidR="00C07D50" w:rsidRPr="00664CF3" w:rsidRDefault="00C07D50" w:rsidP="00C07D50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5499D5ED" w14:textId="2FB37A95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70" w:type="dxa"/>
          </w:tcPr>
          <w:p w14:paraId="2CB0D63E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17C6A4" w14:textId="62D3B072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062C4B50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1E558" w14:textId="2A53A263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70" w:type="dxa"/>
          </w:tcPr>
          <w:p w14:paraId="1CD86465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3490413F" w14:textId="1D13330C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C07D50" w:rsidRPr="00664CF3" w14:paraId="61D48FCD" w14:textId="77777777" w:rsidTr="00634E6A">
        <w:tc>
          <w:tcPr>
            <w:tcW w:w="4050" w:type="dxa"/>
          </w:tcPr>
          <w:p w14:paraId="658EAC2C" w14:textId="77777777" w:rsidR="00C07D50" w:rsidRPr="00664CF3" w:rsidRDefault="00C07D50" w:rsidP="00C07D50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64CF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664CF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D700AF9" w14:textId="1B25B53C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</w:tcPr>
          <w:p w14:paraId="3E61B704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B6F602" w14:textId="26AB72E5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</w:tcPr>
          <w:p w14:paraId="1708979A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C9F80" w14:textId="7FCFDAE9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</w:tcPr>
          <w:p w14:paraId="5C6FBFF3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4623ADEF" w14:textId="77427DA1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</w:tr>
      <w:tr w:rsidR="00C07D50" w:rsidRPr="00664CF3" w14:paraId="023B5D98" w14:textId="77777777" w:rsidTr="00634E6A">
        <w:tc>
          <w:tcPr>
            <w:tcW w:w="4050" w:type="dxa"/>
          </w:tcPr>
          <w:p w14:paraId="329D8D7B" w14:textId="77777777" w:rsidR="00C07D50" w:rsidRPr="00664CF3" w:rsidRDefault="00C07D50" w:rsidP="00C07D50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664CF3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614971A3" w14:textId="76B31F1D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59995EC4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D57C43" w14:textId="3F7B3734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780D083A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19CDF" w14:textId="14689ADB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03EBDDF9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0AAF4D76" w14:textId="5AD5350B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C07D5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</w:tr>
      <w:tr w:rsidR="00C07D50" w:rsidRPr="00664CF3" w14:paraId="071CFD4B" w14:textId="77777777" w:rsidTr="00634E6A">
        <w:tc>
          <w:tcPr>
            <w:tcW w:w="4050" w:type="dxa"/>
          </w:tcPr>
          <w:p w14:paraId="6561EEE0" w14:textId="23F26B2B" w:rsidR="00C07D50" w:rsidRPr="00664CF3" w:rsidRDefault="00C07D50" w:rsidP="00C07D50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15ED6D" w14:textId="64E2E683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703A3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59425792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26684F" w14:textId="34B1B8B1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C07D50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</w:tcPr>
          <w:p w14:paraId="197C8A99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DDD8A3" w14:textId="2136B80D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703A3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2ECCC2E0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05CE72B" w14:textId="2E29A16E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C07D50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  <w:tr w:rsidR="00C07D50" w:rsidRPr="00664CF3" w14:paraId="7D2DEE23" w14:textId="77777777" w:rsidTr="00634E6A">
        <w:tc>
          <w:tcPr>
            <w:tcW w:w="4050" w:type="dxa"/>
          </w:tcPr>
          <w:p w14:paraId="2AC3F9DC" w14:textId="665627FC" w:rsidR="00C07D50" w:rsidRPr="00664CF3" w:rsidRDefault="00C07D50" w:rsidP="00C07D50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553C7F" w14:textId="7C944A3C" w:rsidR="00C07D50" w:rsidRPr="00664CF3" w:rsidRDefault="00C07D50" w:rsidP="00C07D50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FEAA3B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567F5" w14:textId="3014D294" w:rsidR="00C07D50" w:rsidRPr="00664CF3" w:rsidRDefault="00C07D50" w:rsidP="00C07D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0209A1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38476B" w14:textId="21B192F9" w:rsidR="00C07D50" w:rsidRPr="00664CF3" w:rsidRDefault="00C07D50" w:rsidP="00C07D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18BD38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81FF604" w14:textId="7AADD324" w:rsidR="00C07D50" w:rsidRPr="00664CF3" w:rsidRDefault="00C07D50" w:rsidP="00C07D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07D50" w:rsidRPr="00664CF3" w14:paraId="7CF02099" w14:textId="77777777" w:rsidTr="00634E6A">
        <w:tc>
          <w:tcPr>
            <w:tcW w:w="4050" w:type="dxa"/>
          </w:tcPr>
          <w:p w14:paraId="6C0C6F9A" w14:textId="50BD2E5C" w:rsidR="00C07D50" w:rsidRPr="00664CF3" w:rsidRDefault="00C07D50" w:rsidP="00C07D50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26520" w14:textId="5FBC2679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C07D50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268E51F8" w14:textId="77777777" w:rsidR="00C07D50" w:rsidRPr="00664CF3" w:rsidRDefault="00C07D50" w:rsidP="00C07D5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EB6CAA" w14:textId="688DB930" w:rsidR="00C07D50" w:rsidRPr="00664CF3" w:rsidRDefault="00036DD3" w:rsidP="00C07D50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C07D50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</w:tcPr>
          <w:p w14:paraId="2EB479DE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417C2" w14:textId="7B202CA8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703A3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04004CB7" w14:textId="77777777" w:rsidR="00C07D50" w:rsidRPr="00664CF3" w:rsidRDefault="00C07D50" w:rsidP="00C07D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A8BB6CA" w14:textId="2BE249B3" w:rsidR="00C07D50" w:rsidRPr="00664CF3" w:rsidRDefault="00036DD3" w:rsidP="00C07D5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C07D50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</w:tbl>
    <w:p w14:paraId="21484766" w14:textId="2D7C847A" w:rsidR="002F7284" w:rsidRPr="00664CF3" w:rsidRDefault="002F728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080"/>
        <w:gridCol w:w="270"/>
        <w:gridCol w:w="1080"/>
      </w:tblGrid>
      <w:tr w:rsidR="008E4855" w:rsidRPr="00664CF3" w14:paraId="2F5AAADA" w14:textId="77777777" w:rsidTr="007A18A0">
        <w:trPr>
          <w:tblHeader/>
        </w:trPr>
        <w:tc>
          <w:tcPr>
            <w:tcW w:w="6750" w:type="dxa"/>
          </w:tcPr>
          <w:p w14:paraId="077DE8EA" w14:textId="77777777" w:rsidR="008E4855" w:rsidRPr="00664CF3" w:rsidRDefault="008E4855" w:rsidP="00AE04A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5D1867" w14:textId="77777777" w:rsidR="008E4855" w:rsidRPr="00664CF3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27DCE29" w14:textId="77777777" w:rsidR="008E4855" w:rsidRPr="00664CF3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4855" w:rsidRPr="00664CF3" w14:paraId="19AD0C9A" w14:textId="77777777" w:rsidTr="007A18A0">
        <w:trPr>
          <w:tblHeader/>
        </w:trPr>
        <w:tc>
          <w:tcPr>
            <w:tcW w:w="6750" w:type="dxa"/>
          </w:tcPr>
          <w:p w14:paraId="44592A44" w14:textId="29A079A5" w:rsidR="008E4855" w:rsidRPr="00664CF3" w:rsidRDefault="008E4855" w:rsidP="00AE04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BB73E9B" w14:textId="5CF4CAD7" w:rsidR="008E4855" w:rsidRPr="00664CF3" w:rsidRDefault="00036DD3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FE99A39" w14:textId="77777777" w:rsidR="008E4855" w:rsidRPr="00664CF3" w:rsidRDefault="008E4855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E5559" w14:textId="53297770" w:rsidR="008E4855" w:rsidRPr="00664CF3" w:rsidRDefault="00036DD3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E4855" w:rsidRPr="00664CF3" w14:paraId="7A0DD516" w14:textId="77777777" w:rsidTr="007A18A0">
        <w:trPr>
          <w:tblHeader/>
        </w:trPr>
        <w:tc>
          <w:tcPr>
            <w:tcW w:w="6750" w:type="dxa"/>
          </w:tcPr>
          <w:p w14:paraId="1EC93E8C" w14:textId="77777777" w:rsidR="008E4855" w:rsidRPr="00664CF3" w:rsidRDefault="008E4855" w:rsidP="00AE04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9714918" w14:textId="77777777" w:rsidR="008E4855" w:rsidRPr="00664CF3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E4855" w:rsidRPr="00664CF3" w14:paraId="0D67F9E1" w14:textId="77777777" w:rsidTr="004C29EC">
        <w:tc>
          <w:tcPr>
            <w:tcW w:w="6750" w:type="dxa"/>
          </w:tcPr>
          <w:p w14:paraId="7FB4B61B" w14:textId="283B24C0" w:rsidR="008E4855" w:rsidRPr="00664CF3" w:rsidRDefault="008E4855" w:rsidP="00AE04A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52BB3998" w14:textId="77777777" w:rsidR="008E4855" w:rsidRPr="00664CF3" w:rsidRDefault="008E4855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9D6BEF" w14:textId="77777777" w:rsidR="008E4855" w:rsidRPr="00664CF3" w:rsidRDefault="008E4855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2A95B" w14:textId="77777777" w:rsidR="008E4855" w:rsidRPr="00664CF3" w:rsidRDefault="008E4855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259D" w:rsidRPr="00664CF3" w14:paraId="72E81C0D" w14:textId="77777777" w:rsidTr="004C29EC">
        <w:tc>
          <w:tcPr>
            <w:tcW w:w="6750" w:type="dxa"/>
          </w:tcPr>
          <w:p w14:paraId="1342DDB6" w14:textId="721681C9" w:rsidR="009E259D" w:rsidRPr="00664CF3" w:rsidRDefault="002847A1" w:rsidP="00AE04AB">
            <w:pPr>
              <w:spacing w:line="380" w:lineRule="exact"/>
              <w:ind w:right="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</w:tcPr>
          <w:p w14:paraId="07404FB6" w14:textId="64972693" w:rsidR="009E259D" w:rsidRPr="00664CF3" w:rsidRDefault="00036DD3" w:rsidP="000852D3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0852D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493E9C42" w14:textId="77777777" w:rsidR="009E259D" w:rsidRPr="00664CF3" w:rsidRDefault="009E259D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D7116" w14:textId="4042257A" w:rsidR="009E259D" w:rsidRPr="00664CF3" w:rsidRDefault="000852D3" w:rsidP="000852D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259D" w:rsidRPr="00664CF3" w14:paraId="2B8BA63F" w14:textId="77777777" w:rsidTr="004C29EC">
        <w:tc>
          <w:tcPr>
            <w:tcW w:w="6750" w:type="dxa"/>
          </w:tcPr>
          <w:p w14:paraId="2E1A9C6F" w14:textId="77777777" w:rsidR="009E259D" w:rsidRPr="00664CF3" w:rsidRDefault="009E259D" w:rsidP="00AE04AB">
            <w:pPr>
              <w:spacing w:line="380" w:lineRule="exact"/>
              <w:ind w:right="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028D6" w14:textId="77777777" w:rsidR="009E259D" w:rsidRPr="00664CF3" w:rsidRDefault="009E259D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5B83C5" w14:textId="77777777" w:rsidR="009E259D" w:rsidRPr="00664CF3" w:rsidRDefault="009E259D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AD0DD" w14:textId="77777777" w:rsidR="009E259D" w:rsidRPr="00664CF3" w:rsidRDefault="009E259D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259D" w:rsidRPr="00664CF3" w14:paraId="5BD2F533" w14:textId="77777777" w:rsidTr="004C29EC">
        <w:tc>
          <w:tcPr>
            <w:tcW w:w="6750" w:type="dxa"/>
          </w:tcPr>
          <w:p w14:paraId="2711CA22" w14:textId="645735EA" w:rsidR="009E259D" w:rsidRPr="00664CF3" w:rsidRDefault="009E259D" w:rsidP="00AE04AB">
            <w:pPr>
              <w:spacing w:line="380" w:lineRule="exact"/>
              <w:ind w:right="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084414E" w14:textId="77777777" w:rsidR="009E259D" w:rsidRPr="00664CF3" w:rsidRDefault="009E259D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CA4E11" w14:textId="77777777" w:rsidR="009E259D" w:rsidRPr="00664CF3" w:rsidRDefault="009E259D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1980D" w14:textId="77777777" w:rsidR="009E259D" w:rsidRPr="00664CF3" w:rsidRDefault="009E259D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4855" w:rsidRPr="00664CF3" w14:paraId="0738583D" w14:textId="77777777" w:rsidTr="004C29EC">
        <w:tc>
          <w:tcPr>
            <w:tcW w:w="6750" w:type="dxa"/>
          </w:tcPr>
          <w:p w14:paraId="68E9DCEA" w14:textId="77777777" w:rsidR="008E4855" w:rsidRPr="00664CF3" w:rsidRDefault="008E4855" w:rsidP="00AE04A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</w:tcPr>
          <w:p w14:paraId="6ECCF557" w14:textId="647DF062" w:rsidR="008E4855" w:rsidRPr="00664CF3" w:rsidRDefault="002847A1" w:rsidP="002847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ECFFDE" w14:textId="77777777" w:rsidR="008E4855" w:rsidRPr="00664CF3" w:rsidRDefault="008E4855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0CBD3" w14:textId="13272991" w:rsidR="008E4855" w:rsidRPr="00664CF3" w:rsidRDefault="00036DD3" w:rsidP="00705B7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</w:tbl>
    <w:p w14:paraId="65475880" w14:textId="77777777" w:rsidR="008E4855" w:rsidRPr="00664CF3" w:rsidRDefault="008E4855"/>
    <w:p w14:paraId="531B25FB" w14:textId="54BC8BC8" w:rsidR="00FB2D02" w:rsidRPr="00664CF3" w:rsidRDefault="00FB2D02">
      <w:pPr>
        <w:spacing w:line="240" w:lineRule="auto"/>
        <w:rPr>
          <w:cs/>
        </w:rPr>
      </w:pPr>
      <w:r w:rsidRPr="00664CF3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664CF3" w14:paraId="6AD66E67" w14:textId="77777777" w:rsidTr="00685C38">
        <w:trPr>
          <w:tblHeader/>
        </w:trPr>
        <w:tc>
          <w:tcPr>
            <w:tcW w:w="4050" w:type="dxa"/>
          </w:tcPr>
          <w:p w14:paraId="6541FC80" w14:textId="1E064FC8" w:rsidR="00255AC3" w:rsidRPr="00664CF3" w:rsidRDefault="00255AC3" w:rsidP="00255AC3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80A20D" w14:textId="77777777" w:rsidR="00255AC3" w:rsidRPr="00664CF3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D5A79C" w14:textId="77777777" w:rsidR="00255AC3" w:rsidRPr="00664CF3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38BF22D" w14:textId="77777777" w:rsidR="00255AC3" w:rsidRPr="00664CF3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4E796843" w14:textId="77777777" w:rsidTr="007C0745">
        <w:trPr>
          <w:tblHeader/>
        </w:trPr>
        <w:tc>
          <w:tcPr>
            <w:tcW w:w="4050" w:type="dxa"/>
          </w:tcPr>
          <w:p w14:paraId="3F565F40" w14:textId="0316830D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F910193" w14:textId="27E54B59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8F650C0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4A268" w14:textId="0DF56339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7571C4A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518AD" w14:textId="64046059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6F07DDD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95909" w14:textId="195EB41B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64A6F" w:rsidRPr="00664CF3" w14:paraId="56459DF8" w14:textId="77777777" w:rsidTr="00685C38">
        <w:trPr>
          <w:tblHeader/>
        </w:trPr>
        <w:tc>
          <w:tcPr>
            <w:tcW w:w="4050" w:type="dxa"/>
          </w:tcPr>
          <w:p w14:paraId="22A1C2CF" w14:textId="77777777" w:rsidR="00064A6F" w:rsidRPr="00664CF3" w:rsidRDefault="00064A6F" w:rsidP="00064A6F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4B54" w14:textId="77777777" w:rsidR="00064A6F" w:rsidRPr="00664CF3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664CF3" w14:paraId="7B76B8D7" w14:textId="77777777" w:rsidTr="00685C38">
        <w:tc>
          <w:tcPr>
            <w:tcW w:w="4050" w:type="dxa"/>
          </w:tcPr>
          <w:p w14:paraId="3554F2E7" w14:textId="0B49C20A" w:rsidR="00064A6F" w:rsidRPr="00664CF3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6F76369" w14:textId="77777777" w:rsidR="00064A6F" w:rsidRPr="00664CF3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AD5E4E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07A1CA" w14:textId="77777777" w:rsidR="00064A6F" w:rsidRPr="00664CF3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D698DB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2AE33" w14:textId="77777777" w:rsidR="00064A6F" w:rsidRPr="00664CF3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D1AD8D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BC30D" w14:textId="77777777" w:rsidR="00064A6F" w:rsidRPr="00664CF3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EE7" w:rsidRPr="00664CF3" w14:paraId="7F3AADD0" w14:textId="77777777" w:rsidTr="00685C38">
        <w:tc>
          <w:tcPr>
            <w:tcW w:w="4050" w:type="dxa"/>
          </w:tcPr>
          <w:p w14:paraId="47CA25BC" w14:textId="3D042735" w:rsidR="006D6EE7" w:rsidRPr="00664CF3" w:rsidRDefault="006D6EE7" w:rsidP="006D6E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</w:tcPr>
          <w:p w14:paraId="311673B1" w14:textId="3CAF4F7F" w:rsidR="006D6EE7" w:rsidRPr="00664CF3" w:rsidRDefault="00036DD3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0" w:type="dxa"/>
          </w:tcPr>
          <w:p w14:paraId="45611156" w14:textId="77777777" w:rsidR="006D6EE7" w:rsidRPr="00664CF3" w:rsidRDefault="006D6EE7" w:rsidP="006D6E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E2E762" w14:textId="1B5D42D2" w:rsidR="006D6EE7" w:rsidRPr="00664CF3" w:rsidRDefault="00036DD3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16D37DF6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3F44C" w14:textId="34F70E90" w:rsidR="006D6EE7" w:rsidRPr="00664CF3" w:rsidRDefault="00036DD3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0" w:type="dxa"/>
          </w:tcPr>
          <w:p w14:paraId="290FEEB6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5938F" w14:textId="1C14C72E" w:rsidR="006D6EE7" w:rsidRPr="00664CF3" w:rsidRDefault="00036DD3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</w:tr>
      <w:tr w:rsidR="006D6EE7" w:rsidRPr="00664CF3" w14:paraId="32A1E80D" w14:textId="77777777" w:rsidTr="00685C38">
        <w:tc>
          <w:tcPr>
            <w:tcW w:w="4050" w:type="dxa"/>
          </w:tcPr>
          <w:p w14:paraId="092AEEBD" w14:textId="77777777" w:rsidR="006D6EE7" w:rsidRPr="00664CF3" w:rsidRDefault="006D6EE7" w:rsidP="006D6E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F158AF9" w14:textId="062521C0" w:rsidR="006D6EE7" w:rsidRPr="00664CF3" w:rsidRDefault="006D6EE7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142C9" w14:textId="77777777" w:rsidR="006D6EE7" w:rsidRPr="00664CF3" w:rsidRDefault="006D6EE7" w:rsidP="006D6E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EBC1B4" w14:textId="77777777" w:rsidR="006D6EE7" w:rsidRPr="00664CF3" w:rsidRDefault="006D6EE7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3086F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74F55" w14:textId="77777777" w:rsidR="006D6EE7" w:rsidRPr="00664CF3" w:rsidRDefault="006D6EE7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4B54E2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4363E" w14:textId="77777777" w:rsidR="006D6EE7" w:rsidRPr="00664CF3" w:rsidRDefault="006D6EE7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EE7" w:rsidRPr="00664CF3" w14:paraId="6CD902D0" w14:textId="77777777" w:rsidTr="00685C38">
        <w:tc>
          <w:tcPr>
            <w:tcW w:w="4050" w:type="dxa"/>
          </w:tcPr>
          <w:p w14:paraId="08501A8F" w14:textId="77777777" w:rsidR="006D6EE7" w:rsidRPr="00664CF3" w:rsidRDefault="006D6EE7" w:rsidP="006D6E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4179FA4" w14:textId="214EC73A" w:rsidR="006D6EE7" w:rsidRPr="00664CF3" w:rsidRDefault="00036DD3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19541931" w14:textId="77777777" w:rsidR="006D6EE7" w:rsidRPr="00664CF3" w:rsidRDefault="006D6EE7" w:rsidP="006D6E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5732A2" w14:textId="6A6CDE09" w:rsidR="006D6EE7" w:rsidRPr="00664CF3" w:rsidRDefault="00036DD3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0E3E55C9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DA6D6" w14:textId="1D202DDA" w:rsidR="006D6EE7" w:rsidRPr="00664CF3" w:rsidRDefault="00036DD3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71A616A9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05712" w14:textId="6E02DA40" w:rsidR="006D6EE7" w:rsidRPr="00664CF3" w:rsidRDefault="00036DD3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</w:tr>
      <w:tr w:rsidR="006D6EE7" w:rsidRPr="00664CF3" w14:paraId="519A78B3" w14:textId="77777777" w:rsidTr="00685C38">
        <w:tc>
          <w:tcPr>
            <w:tcW w:w="4050" w:type="dxa"/>
          </w:tcPr>
          <w:p w14:paraId="5C4DC505" w14:textId="77777777" w:rsidR="006D6EE7" w:rsidRPr="00664CF3" w:rsidRDefault="006D6EE7" w:rsidP="006D6E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2E8C3A8B" w14:textId="7E89713C" w:rsidR="006D6EE7" w:rsidRPr="00664CF3" w:rsidRDefault="00036DD3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54AEA549" w14:textId="77777777" w:rsidR="006D6EE7" w:rsidRPr="00664CF3" w:rsidRDefault="006D6EE7" w:rsidP="006D6EE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07C39A" w14:textId="1F243851" w:rsidR="006D6EE7" w:rsidRPr="00664CF3" w:rsidRDefault="00036DD3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03E7BBDF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F1414" w14:textId="57AA4A05" w:rsidR="006D6EE7" w:rsidRPr="00664CF3" w:rsidRDefault="00036DD3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7F523AB3" w14:textId="77777777" w:rsidR="006D6EE7" w:rsidRPr="00664CF3" w:rsidRDefault="006D6EE7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2D38D" w14:textId="78CBC91D" w:rsidR="006D6EE7" w:rsidRPr="00664CF3" w:rsidRDefault="00036DD3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6EE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</w:tr>
      <w:tr w:rsidR="00C441B6" w:rsidRPr="00664CF3" w14:paraId="218537B6" w14:textId="77777777" w:rsidTr="00941620">
        <w:tc>
          <w:tcPr>
            <w:tcW w:w="4050" w:type="dxa"/>
          </w:tcPr>
          <w:p w14:paraId="2E1558E0" w14:textId="765DA687" w:rsidR="00C441B6" w:rsidRPr="00664CF3" w:rsidRDefault="00C441B6" w:rsidP="006D6E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FF47CB" w14:textId="1110DED0" w:rsidR="00C441B6" w:rsidRPr="00664CF3" w:rsidRDefault="00036DD3" w:rsidP="006D6E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C441B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70" w:type="dxa"/>
          </w:tcPr>
          <w:p w14:paraId="7371F5FC" w14:textId="77777777" w:rsidR="00C441B6" w:rsidRPr="00664CF3" w:rsidRDefault="00C441B6" w:rsidP="006D6EE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F6AA12" w14:textId="3A8106E8" w:rsidR="00C441B6" w:rsidRPr="008B2084" w:rsidRDefault="00036DD3" w:rsidP="008B208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C441B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12E7798A" w14:textId="77777777" w:rsidR="00C441B6" w:rsidRPr="00664CF3" w:rsidRDefault="00C441B6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2E667E" w14:textId="79A9DD63" w:rsidR="00C441B6" w:rsidRPr="00664CF3" w:rsidRDefault="00036DD3" w:rsidP="006D6EE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C441B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70" w:type="dxa"/>
          </w:tcPr>
          <w:p w14:paraId="701ED4ED" w14:textId="77777777" w:rsidR="00C441B6" w:rsidRPr="00664CF3" w:rsidRDefault="00C441B6" w:rsidP="006D6E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DB6A2D" w14:textId="362EE2B6" w:rsidR="00C441B6" w:rsidRPr="008B2084" w:rsidRDefault="00036DD3" w:rsidP="008B208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C441B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</w:tbl>
    <w:p w14:paraId="25A074D1" w14:textId="3FA2FD76" w:rsidR="002F7284" w:rsidRPr="00664CF3" w:rsidRDefault="002F7284" w:rsidP="00553ECE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3"/>
        <w:gridCol w:w="270"/>
        <w:gridCol w:w="1080"/>
        <w:gridCol w:w="270"/>
        <w:gridCol w:w="1080"/>
      </w:tblGrid>
      <w:tr w:rsidR="00255AC3" w:rsidRPr="00664CF3" w14:paraId="666AA633" w14:textId="77777777" w:rsidTr="008E1FE0">
        <w:trPr>
          <w:tblHeader/>
        </w:trPr>
        <w:tc>
          <w:tcPr>
            <w:tcW w:w="4050" w:type="dxa"/>
          </w:tcPr>
          <w:p w14:paraId="17AE3D2F" w14:textId="000E38D0" w:rsidR="00255AC3" w:rsidRPr="00664CF3" w:rsidRDefault="00255AC3" w:rsidP="00255AC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3" w:type="dxa"/>
            <w:gridSpan w:val="3"/>
          </w:tcPr>
          <w:p w14:paraId="126E03F3" w14:textId="77777777" w:rsidR="00255AC3" w:rsidRPr="00664CF3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9A4CE2" w14:textId="77777777" w:rsidR="00255AC3" w:rsidRPr="00664CF3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843825" w14:textId="77777777" w:rsidR="00255AC3" w:rsidRPr="00664CF3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44107972" w14:textId="77777777" w:rsidTr="007D667A">
        <w:trPr>
          <w:tblHeader/>
        </w:trPr>
        <w:tc>
          <w:tcPr>
            <w:tcW w:w="4050" w:type="dxa"/>
          </w:tcPr>
          <w:p w14:paraId="2476ECAA" w14:textId="3185A7DC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161EC16" w14:textId="33924E79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4AAAF8E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1DB0D4" w14:textId="66F18C93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5159CFA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410D2" w14:textId="3FD0CB8D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D75EE47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2F728" w14:textId="420ACF99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64A6F" w:rsidRPr="00664CF3" w14:paraId="13CAEE4D" w14:textId="77777777" w:rsidTr="008E1FE0">
        <w:tc>
          <w:tcPr>
            <w:tcW w:w="4050" w:type="dxa"/>
          </w:tcPr>
          <w:p w14:paraId="470FE1EE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475B474B" w14:textId="77777777" w:rsidR="00064A6F" w:rsidRPr="00664CF3" w:rsidRDefault="00064A6F" w:rsidP="00064A6F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664CF3" w14:paraId="49CA9C09" w14:textId="77777777" w:rsidTr="007D667A">
        <w:tc>
          <w:tcPr>
            <w:tcW w:w="4050" w:type="dxa"/>
          </w:tcPr>
          <w:p w14:paraId="32E84B23" w14:textId="0EB3A152" w:rsidR="00064A6F" w:rsidRPr="00664CF3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</w:tcPr>
          <w:p w14:paraId="14973E88" w14:textId="77777777" w:rsidR="00064A6F" w:rsidRPr="00664CF3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469F75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755FF9E2" w14:textId="77777777" w:rsidR="00064A6F" w:rsidRPr="00664CF3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023DA5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3EE89" w14:textId="77777777" w:rsidR="00064A6F" w:rsidRPr="00664CF3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E2C088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0F52E" w14:textId="77777777" w:rsidR="00064A6F" w:rsidRPr="00664CF3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4502" w:rsidRPr="00664CF3" w14:paraId="1AD7686D" w14:textId="77777777" w:rsidTr="007D667A">
        <w:tc>
          <w:tcPr>
            <w:tcW w:w="4050" w:type="dxa"/>
          </w:tcPr>
          <w:p w14:paraId="6B24C295" w14:textId="5A53BB45" w:rsidR="00B54502" w:rsidRPr="00664CF3" w:rsidRDefault="00B54502" w:rsidP="00B545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</w:tcPr>
          <w:p w14:paraId="7C49BA52" w14:textId="0E96653C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337DE715" w14:textId="77777777" w:rsidR="00B54502" w:rsidRPr="00664CF3" w:rsidRDefault="00B54502" w:rsidP="00B5450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016DDE2" w14:textId="1BF7244C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270" w:type="dxa"/>
          </w:tcPr>
          <w:p w14:paraId="084AE4FF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FBF77" w14:textId="40D60EE1" w:rsidR="00B54502" w:rsidRPr="00664CF3" w:rsidRDefault="00036DD3" w:rsidP="00B5450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74A0FB88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E8D16" w14:textId="3916B617" w:rsidR="00B54502" w:rsidRPr="00664CF3" w:rsidRDefault="00036DD3" w:rsidP="00B5450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</w:tr>
      <w:tr w:rsidR="00B54502" w:rsidRPr="00664CF3" w14:paraId="37635788" w14:textId="77777777" w:rsidTr="007D667A">
        <w:tc>
          <w:tcPr>
            <w:tcW w:w="4050" w:type="dxa"/>
          </w:tcPr>
          <w:p w14:paraId="54CDD27F" w14:textId="77777777" w:rsidR="00B54502" w:rsidRPr="00664CF3" w:rsidRDefault="00B54502" w:rsidP="00B545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711351D" w14:textId="77777777" w:rsidR="00B54502" w:rsidRPr="00664CF3" w:rsidRDefault="00B54502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2F97B6" w14:textId="77777777" w:rsidR="00B54502" w:rsidRPr="00664CF3" w:rsidRDefault="00B54502" w:rsidP="00B5450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EDC1CD3" w14:textId="77777777" w:rsidR="00B54502" w:rsidRPr="00664CF3" w:rsidRDefault="00B54502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4AA039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16ED1" w14:textId="77777777" w:rsidR="00B54502" w:rsidRPr="00664CF3" w:rsidRDefault="00B54502" w:rsidP="00B5450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35260A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10680" w14:textId="77777777" w:rsidR="00B54502" w:rsidRPr="00664CF3" w:rsidRDefault="00B54502" w:rsidP="00B5450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4502" w:rsidRPr="00664CF3" w14:paraId="33044CB9" w14:textId="77777777" w:rsidTr="007D667A">
        <w:tc>
          <w:tcPr>
            <w:tcW w:w="4050" w:type="dxa"/>
          </w:tcPr>
          <w:p w14:paraId="3BE5E349" w14:textId="747DA005" w:rsidR="00B54502" w:rsidRPr="00664CF3" w:rsidRDefault="00B54502" w:rsidP="00B545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D4D4481" w14:textId="44FB0175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1849F2AA" w14:textId="77777777" w:rsidR="00B54502" w:rsidRPr="00664CF3" w:rsidRDefault="00B54502" w:rsidP="00B5450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7EF2984" w14:textId="702C036A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5D188AE9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6044F" w14:textId="07CFFCB8" w:rsidR="00B54502" w:rsidRPr="00664CF3" w:rsidRDefault="00036DD3" w:rsidP="00B5450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4330013F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CB0B8" w14:textId="23DBEE7C" w:rsidR="00B54502" w:rsidRPr="00664CF3" w:rsidRDefault="00036DD3" w:rsidP="00B5450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B54502" w:rsidRPr="00664CF3" w14:paraId="4C0EA7AB" w14:textId="77777777" w:rsidTr="007D667A">
        <w:tc>
          <w:tcPr>
            <w:tcW w:w="4050" w:type="dxa"/>
          </w:tcPr>
          <w:p w14:paraId="7921E022" w14:textId="77777777" w:rsidR="00B54502" w:rsidRPr="00664CF3" w:rsidRDefault="00B54502" w:rsidP="00B545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23A06F7D" w14:textId="33BCB071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</w:tcPr>
          <w:p w14:paraId="5CE1E10E" w14:textId="77777777" w:rsidR="00B54502" w:rsidRPr="00664CF3" w:rsidRDefault="00B54502" w:rsidP="00B5450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083BD56" w14:textId="3C809194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14:paraId="3903719F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AB162" w14:textId="6532C68F" w:rsidR="00B54502" w:rsidRPr="00664CF3" w:rsidRDefault="00036DD3" w:rsidP="00B5450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</w:tcPr>
          <w:p w14:paraId="04E3E787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5E13D" w14:textId="4398FEFB" w:rsidR="00B54502" w:rsidRPr="00664CF3" w:rsidRDefault="00036DD3" w:rsidP="00B5450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B5450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B54502" w:rsidRPr="00664CF3" w14:paraId="4552D6DA" w14:textId="77777777" w:rsidTr="007D667A">
        <w:tc>
          <w:tcPr>
            <w:tcW w:w="4050" w:type="dxa"/>
          </w:tcPr>
          <w:p w14:paraId="10722A20" w14:textId="77777777" w:rsidR="00B54502" w:rsidRPr="00664CF3" w:rsidRDefault="00B54502" w:rsidP="00B545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06C6D064" w14:textId="7C27505C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143539BD" w14:textId="77777777" w:rsidR="00B54502" w:rsidRPr="00664CF3" w:rsidRDefault="00B54502" w:rsidP="00B5450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F4BDFB" w14:textId="0547831C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40293A79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50A34" w14:textId="1F899687" w:rsidR="00B54502" w:rsidRPr="00664CF3" w:rsidRDefault="00036DD3" w:rsidP="00B5450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245522FE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234B" w14:textId="21C1AB5B" w:rsidR="00B54502" w:rsidRPr="00664CF3" w:rsidRDefault="00036DD3" w:rsidP="00B5450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B54502" w:rsidRPr="00664CF3" w14:paraId="2F36C790" w14:textId="77777777" w:rsidTr="007D667A">
        <w:tc>
          <w:tcPr>
            <w:tcW w:w="4050" w:type="dxa"/>
          </w:tcPr>
          <w:p w14:paraId="16094489" w14:textId="77777777" w:rsidR="00B54502" w:rsidRPr="00664CF3" w:rsidRDefault="00B54502" w:rsidP="00B545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7C96FF5A" w14:textId="2F9CB1C0" w:rsidR="00B54502" w:rsidRPr="00664CF3" w:rsidRDefault="00B54502" w:rsidP="00B54502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CF19C1" w14:textId="77777777" w:rsidR="00B54502" w:rsidRPr="00664CF3" w:rsidRDefault="00B54502" w:rsidP="00B5450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F1BD6E7" w14:textId="1391A3A7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1A105B4C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B445C" w14:textId="595BD41A" w:rsidR="00B54502" w:rsidRPr="00664CF3" w:rsidRDefault="00B54502" w:rsidP="00B54502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CA376A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CCDFA" w14:textId="1365EF59" w:rsidR="00B54502" w:rsidRPr="00664CF3" w:rsidRDefault="00036DD3" w:rsidP="00B5450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B54502" w:rsidRPr="00664CF3" w14:paraId="04C684A2" w14:textId="77777777" w:rsidTr="007D667A">
        <w:tc>
          <w:tcPr>
            <w:tcW w:w="4050" w:type="dxa"/>
          </w:tcPr>
          <w:p w14:paraId="62888F86" w14:textId="09AE55FF" w:rsidR="00B54502" w:rsidRPr="00664CF3" w:rsidRDefault="00B54502" w:rsidP="00B545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</w:tcPr>
          <w:p w14:paraId="2BF6F0CE" w14:textId="1D7FF5D7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3B80E29B" w14:textId="77777777" w:rsidR="00B54502" w:rsidRPr="00664CF3" w:rsidRDefault="00B54502" w:rsidP="00B5450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A8230FE" w14:textId="4FE5B56F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4F9E7490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CEA8E8F" w14:textId="13698DE3" w:rsidR="00B54502" w:rsidRPr="00664CF3" w:rsidRDefault="00036DD3" w:rsidP="00B5450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1D6BBA0D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8CD3DBE" w14:textId="5F4CDB69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B54502" w:rsidRPr="00664CF3" w14:paraId="40B4B0D3" w14:textId="77777777" w:rsidTr="007D667A">
        <w:tc>
          <w:tcPr>
            <w:tcW w:w="4050" w:type="dxa"/>
          </w:tcPr>
          <w:p w14:paraId="50969D2E" w14:textId="106041BA" w:rsidR="00B54502" w:rsidRPr="00664CF3" w:rsidRDefault="00B54502" w:rsidP="00B545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</w:tcPr>
          <w:p w14:paraId="3D18D842" w14:textId="67AC94F4" w:rsidR="00B54502" w:rsidRPr="00664CF3" w:rsidRDefault="00B54502" w:rsidP="00B54502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2D410D" w14:textId="77777777" w:rsidR="00B54502" w:rsidRPr="00664CF3" w:rsidRDefault="00B54502" w:rsidP="00B5450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C259133" w14:textId="1D05B34C" w:rsidR="00B54502" w:rsidRPr="00664CF3" w:rsidRDefault="00036DD3" w:rsidP="00B5450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</w:tcPr>
          <w:p w14:paraId="58402692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0148F19" w14:textId="110CEC30" w:rsidR="00B54502" w:rsidRPr="00664CF3" w:rsidRDefault="00B54502" w:rsidP="00B54502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C286AE" w14:textId="77777777" w:rsidR="00B54502" w:rsidRPr="00664CF3" w:rsidRDefault="00B54502" w:rsidP="00B5450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4B57777" w14:textId="157B79E5" w:rsidR="00B54502" w:rsidRPr="00664CF3" w:rsidRDefault="00036DD3" w:rsidP="00B5450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</w:tr>
      <w:tr w:rsidR="00DD7D53" w:rsidRPr="00664CF3" w14:paraId="31A41787" w14:textId="77777777" w:rsidTr="007D667A">
        <w:tc>
          <w:tcPr>
            <w:tcW w:w="4050" w:type="dxa"/>
          </w:tcPr>
          <w:p w14:paraId="4B48DE95" w14:textId="4C521252" w:rsidR="00DD7D53" w:rsidRPr="00664CF3" w:rsidRDefault="00DD7D53" w:rsidP="00DD7D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ออลซีซั่นส์ จำกัด</w:t>
            </w:r>
          </w:p>
        </w:tc>
        <w:tc>
          <w:tcPr>
            <w:tcW w:w="1080" w:type="dxa"/>
          </w:tcPr>
          <w:p w14:paraId="458FEA99" w14:textId="39D5254E" w:rsidR="00DD7D53" w:rsidRPr="00664CF3" w:rsidRDefault="00036DD3" w:rsidP="00DD7D5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D7D5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3D27BBB6" w14:textId="77777777" w:rsidR="00DD7D53" w:rsidRPr="00664CF3" w:rsidRDefault="00DD7D53" w:rsidP="00DD7D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858FD93" w14:textId="74FF54C7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04BCAE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5C7359A" w14:textId="73C385F2" w:rsidR="00DD7D53" w:rsidRPr="00664CF3" w:rsidRDefault="00036DD3" w:rsidP="00DD7D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D7D5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56603F58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6AEA1C" w14:textId="05EEE185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7D53" w:rsidRPr="00664CF3" w14:paraId="517E8814" w14:textId="77777777" w:rsidTr="007D667A">
        <w:tc>
          <w:tcPr>
            <w:tcW w:w="4050" w:type="dxa"/>
          </w:tcPr>
          <w:p w14:paraId="28DBCF57" w14:textId="629599C2" w:rsidR="00DD7D53" w:rsidRPr="00664CF3" w:rsidRDefault="00DD7D53" w:rsidP="00DD7D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13AE001E" w14:textId="44C91365" w:rsidR="00DD7D53" w:rsidRPr="00664CF3" w:rsidRDefault="00036DD3" w:rsidP="00DD7D5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5474BA1" w14:textId="77777777" w:rsidR="00DD7D53" w:rsidRPr="00664CF3" w:rsidRDefault="00DD7D53" w:rsidP="00DD7D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B2D12F6" w14:textId="668266C8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3D5F67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C81CBF5" w14:textId="3CE2B25B" w:rsidR="00DD7D53" w:rsidRPr="00664CF3" w:rsidRDefault="00036DD3" w:rsidP="00DD7D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A7A522A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1AEFF22" w14:textId="33970C66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7D53" w:rsidRPr="00664CF3" w14:paraId="761295BD" w14:textId="77777777" w:rsidTr="007D667A">
        <w:tc>
          <w:tcPr>
            <w:tcW w:w="4050" w:type="dxa"/>
          </w:tcPr>
          <w:p w14:paraId="7E8CE501" w14:textId="09B73B6E" w:rsidR="00DD7D53" w:rsidRPr="00664CF3" w:rsidRDefault="00DD7D53" w:rsidP="00DD7D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7E3A4A86" w14:textId="40DDFE72" w:rsidR="00DD7D53" w:rsidRPr="00664CF3" w:rsidRDefault="00036DD3" w:rsidP="00DD7D5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1D49FDED" w14:textId="77777777" w:rsidR="00DD7D53" w:rsidRPr="00664CF3" w:rsidRDefault="00DD7D53" w:rsidP="00DD7D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A9F41B1" w14:textId="33ADF421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A7FFEA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117AF6" w14:textId="3CC6DED4" w:rsidR="00DD7D53" w:rsidRPr="00664CF3" w:rsidRDefault="00036DD3" w:rsidP="00DD7D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3BA73018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7ECE4CF" w14:textId="1A2471A9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7D53" w:rsidRPr="00664CF3" w14:paraId="69D9C11F" w14:textId="77777777" w:rsidTr="007D667A">
        <w:tc>
          <w:tcPr>
            <w:tcW w:w="4050" w:type="dxa"/>
          </w:tcPr>
          <w:p w14:paraId="45D3F48E" w14:textId="7363750F" w:rsidR="00DD7D53" w:rsidRPr="00664CF3" w:rsidRDefault="00DD7D53" w:rsidP="00DD7D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ฟาร์มาซูติคอลล์ จำกัด</w:t>
            </w:r>
          </w:p>
        </w:tc>
        <w:tc>
          <w:tcPr>
            <w:tcW w:w="1080" w:type="dxa"/>
          </w:tcPr>
          <w:p w14:paraId="6F59D442" w14:textId="42ED593E" w:rsidR="00DD7D53" w:rsidRPr="00664CF3" w:rsidRDefault="00036DD3" w:rsidP="00DD7D5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6430DEA9" w14:textId="77777777" w:rsidR="00DD7D53" w:rsidRPr="00664CF3" w:rsidRDefault="00DD7D53" w:rsidP="00DD7D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1DAEECF" w14:textId="337B57ED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0846E1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393EABF" w14:textId="6AEF468C" w:rsidR="00DD7D53" w:rsidRPr="00664CF3" w:rsidRDefault="00036DD3" w:rsidP="00DD7D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3CA18664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BAD7E7A" w14:textId="5B9B5049" w:rsidR="00DD7D53" w:rsidRPr="00664CF3" w:rsidRDefault="00DD7D53" w:rsidP="00DD7D53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7D53" w:rsidRPr="00664CF3" w14:paraId="6193C6E2" w14:textId="77777777" w:rsidTr="007D667A">
        <w:tc>
          <w:tcPr>
            <w:tcW w:w="4050" w:type="dxa"/>
            <w:vAlign w:val="bottom"/>
          </w:tcPr>
          <w:p w14:paraId="6392ADB0" w14:textId="77777777" w:rsidR="00DD7D53" w:rsidRPr="00664CF3" w:rsidRDefault="00DD7D53" w:rsidP="00DD7D5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E12A1" w14:textId="70C1780A" w:rsidR="00DD7D53" w:rsidRPr="00664CF3" w:rsidRDefault="00036DD3" w:rsidP="00DD7D5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  <w:r w:rsidR="00DD7D53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55BD6E39" w14:textId="77777777" w:rsidR="00DD7D53" w:rsidRPr="00664CF3" w:rsidRDefault="00DD7D53" w:rsidP="00DD7D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F3A6256" w14:textId="786BE549" w:rsidR="00DD7D53" w:rsidRPr="00664CF3" w:rsidRDefault="00036DD3" w:rsidP="00DD7D5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</w:t>
            </w:r>
            <w:r w:rsidR="00DD7D53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</w:t>
            </w:r>
          </w:p>
        </w:tc>
        <w:tc>
          <w:tcPr>
            <w:tcW w:w="270" w:type="dxa"/>
          </w:tcPr>
          <w:p w14:paraId="5DDB7114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8E056D" w14:textId="0CCA4FFE" w:rsidR="00DD7D53" w:rsidRPr="00664CF3" w:rsidRDefault="00036DD3" w:rsidP="00DD7D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  <w:r w:rsidR="00DD7D53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5172F56C" w14:textId="77777777" w:rsidR="00DD7D53" w:rsidRPr="00664CF3" w:rsidRDefault="00DD7D53" w:rsidP="00DD7D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3E0D5F" w14:textId="60D97157" w:rsidR="00DD7D53" w:rsidRPr="00664CF3" w:rsidRDefault="00036DD3" w:rsidP="00DD7D53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</w:t>
            </w:r>
            <w:r w:rsidR="00DD7D53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</w:t>
            </w:r>
          </w:p>
        </w:tc>
      </w:tr>
    </w:tbl>
    <w:p w14:paraId="7D41AFFA" w14:textId="6705A529" w:rsidR="007D667A" w:rsidRPr="00664CF3" w:rsidRDefault="007D667A" w:rsidP="005814AA">
      <w:pPr>
        <w:pStyle w:val="Bo-Blankline"/>
        <w:ind w:left="0"/>
      </w:pPr>
    </w:p>
    <w:p w14:paraId="5E9E04B6" w14:textId="77777777" w:rsidR="007D667A" w:rsidRPr="00664CF3" w:rsidRDefault="007D667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664CF3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664CF3" w14:paraId="19A2A4E7" w14:textId="77777777" w:rsidTr="00EE464D">
        <w:tc>
          <w:tcPr>
            <w:tcW w:w="4050" w:type="dxa"/>
          </w:tcPr>
          <w:p w14:paraId="00DEE11C" w14:textId="504D04CB" w:rsidR="00255AC3" w:rsidRPr="00664CF3" w:rsidRDefault="00255AC3" w:rsidP="00255AC3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16EAB1E" w14:textId="77777777" w:rsidR="00255AC3" w:rsidRPr="00664CF3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A75D5E" w14:textId="77777777" w:rsidR="00255AC3" w:rsidRPr="00664CF3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B5985A" w14:textId="77777777" w:rsidR="00255AC3" w:rsidRPr="00664CF3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3DE4AB99" w14:textId="77777777" w:rsidTr="00EE464D">
        <w:tc>
          <w:tcPr>
            <w:tcW w:w="4050" w:type="dxa"/>
          </w:tcPr>
          <w:p w14:paraId="21652E20" w14:textId="2ECF3EFD" w:rsidR="00705B7A" w:rsidRPr="00664CF3" w:rsidRDefault="00705B7A" w:rsidP="00705B7A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1A74CDA" w14:textId="5AAB3ADA" w:rsidR="00705B7A" w:rsidRPr="00664CF3" w:rsidRDefault="00036DD3" w:rsidP="00705B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A3C2F1F" w14:textId="77777777" w:rsidR="00705B7A" w:rsidRPr="00664CF3" w:rsidRDefault="00705B7A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8FA2" w14:textId="14881A4D" w:rsidR="00705B7A" w:rsidRPr="00664CF3" w:rsidRDefault="00036DD3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1DAE562" w14:textId="77777777" w:rsidR="00705B7A" w:rsidRPr="00664CF3" w:rsidRDefault="00705B7A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ECEE6" w14:textId="2060BA5C" w:rsidR="00705B7A" w:rsidRPr="00664CF3" w:rsidRDefault="00036DD3" w:rsidP="00705B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874266B" w14:textId="77777777" w:rsidR="00705B7A" w:rsidRPr="00664CF3" w:rsidRDefault="00705B7A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2C10C" w14:textId="0B3F6981" w:rsidR="00705B7A" w:rsidRPr="00664CF3" w:rsidRDefault="00036DD3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64A6F" w:rsidRPr="00664CF3" w14:paraId="7C4733B9" w14:textId="77777777" w:rsidTr="00EE464D">
        <w:tc>
          <w:tcPr>
            <w:tcW w:w="4050" w:type="dxa"/>
          </w:tcPr>
          <w:p w14:paraId="0897D5F1" w14:textId="77777777" w:rsidR="00064A6F" w:rsidRPr="00664CF3" w:rsidRDefault="00064A6F" w:rsidP="00064A6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72B5C" w14:textId="77777777" w:rsidR="00064A6F" w:rsidRPr="00664CF3" w:rsidRDefault="00064A6F" w:rsidP="00064A6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664CF3" w14:paraId="52CE32D9" w14:textId="77777777" w:rsidTr="00EE464D">
        <w:tc>
          <w:tcPr>
            <w:tcW w:w="4050" w:type="dxa"/>
          </w:tcPr>
          <w:p w14:paraId="614A519A" w14:textId="43396EB8" w:rsidR="00064A6F" w:rsidRPr="00664CF3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</w:tcPr>
          <w:p w14:paraId="7B2967AB" w14:textId="77777777" w:rsidR="00064A6F" w:rsidRPr="00664CF3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7B0C72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995F09" w14:textId="77777777" w:rsidR="00064A6F" w:rsidRPr="00664CF3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DFAC39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EB2EA" w14:textId="77777777" w:rsidR="00064A6F" w:rsidRPr="00664CF3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29B4B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C4F61" w14:textId="77777777" w:rsidR="00064A6F" w:rsidRPr="00664CF3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4A6F" w:rsidRPr="00664CF3" w14:paraId="7DE8C1A8" w14:textId="77777777" w:rsidTr="00EE464D">
        <w:tc>
          <w:tcPr>
            <w:tcW w:w="4050" w:type="dxa"/>
          </w:tcPr>
          <w:p w14:paraId="032A174F" w14:textId="2F8735E9" w:rsidR="00064A6F" w:rsidRPr="00664CF3" w:rsidRDefault="00064A6F" w:rsidP="00064A6F">
            <w:pPr>
              <w:spacing w:line="240" w:lineRule="auto"/>
              <w:ind w:left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00CCD931" w14:textId="77777777" w:rsidR="00064A6F" w:rsidRPr="00664CF3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B4D5B7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779EB3" w14:textId="77777777" w:rsidR="00064A6F" w:rsidRPr="00664CF3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0FFBDD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E2806" w14:textId="77777777" w:rsidR="00064A6F" w:rsidRPr="00664CF3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9246BF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DBB0" w14:textId="77777777" w:rsidR="00064A6F" w:rsidRPr="00664CF3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32B3" w:rsidRPr="00664CF3" w14:paraId="6417ED0D" w14:textId="77777777" w:rsidTr="00EE464D">
        <w:tc>
          <w:tcPr>
            <w:tcW w:w="4050" w:type="dxa"/>
          </w:tcPr>
          <w:p w14:paraId="52982F1A" w14:textId="29A0CE90" w:rsidR="000F32B3" w:rsidRPr="00664CF3" w:rsidRDefault="000F32B3" w:rsidP="000F32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64CF3">
              <w:rPr>
                <w:rFonts w:asciiTheme="majorBidi" w:hAnsi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353CBB1" w14:textId="0203AAFC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</w:tcPr>
          <w:p w14:paraId="30BA1793" w14:textId="77777777" w:rsidR="000F32B3" w:rsidRPr="00664CF3" w:rsidRDefault="000F32B3" w:rsidP="000F32B3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2726CF" w14:textId="502EA16B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6F08CD2E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452D3" w14:textId="1713C804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</w:tcPr>
          <w:p w14:paraId="03DA3EE6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B3A7" w14:textId="42015461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</w:tr>
      <w:tr w:rsidR="000F32B3" w:rsidRPr="00664CF3" w14:paraId="22DEAA56" w14:textId="77777777" w:rsidTr="00EE464D">
        <w:tc>
          <w:tcPr>
            <w:tcW w:w="4050" w:type="dxa"/>
          </w:tcPr>
          <w:p w14:paraId="04EDEE55" w14:textId="77777777" w:rsidR="000F32B3" w:rsidRPr="00664CF3" w:rsidRDefault="000F32B3" w:rsidP="000F32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6DCE7DB" w14:textId="77777777" w:rsidR="000F32B3" w:rsidRPr="00664CF3" w:rsidRDefault="000F32B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B78025" w14:textId="77777777" w:rsidR="000F32B3" w:rsidRPr="00664CF3" w:rsidRDefault="000F32B3" w:rsidP="000F32B3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BBDF23" w14:textId="77777777" w:rsidR="000F32B3" w:rsidRPr="00664CF3" w:rsidRDefault="000F32B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6C176E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BCF5F" w14:textId="77777777" w:rsidR="000F32B3" w:rsidRPr="00664CF3" w:rsidRDefault="000F32B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DF4561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57A38" w14:textId="77777777" w:rsidR="000F32B3" w:rsidRPr="00664CF3" w:rsidRDefault="000F32B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32B3" w:rsidRPr="00664CF3" w14:paraId="0951658C" w14:textId="77777777" w:rsidTr="00EE464D">
        <w:tc>
          <w:tcPr>
            <w:tcW w:w="4050" w:type="dxa"/>
          </w:tcPr>
          <w:p w14:paraId="53395F9C" w14:textId="77777777" w:rsidR="000F32B3" w:rsidRPr="00664CF3" w:rsidRDefault="000F32B3" w:rsidP="000F32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vAlign w:val="bottom"/>
          </w:tcPr>
          <w:p w14:paraId="5B15D09E" w14:textId="2D77F5EC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6EF11B48" w14:textId="77777777" w:rsidR="000F32B3" w:rsidRPr="00664CF3" w:rsidRDefault="000F32B3" w:rsidP="000F32B3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B089D9" w14:textId="3FBA644C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</w:tcPr>
          <w:p w14:paraId="39A52ADD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42BF" w14:textId="3200CFA7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578F406C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7616D" w14:textId="4F4BC1BF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0F32B3" w:rsidRPr="00664CF3" w14:paraId="1D154BB4" w14:textId="77777777" w:rsidTr="00EE464D">
        <w:tc>
          <w:tcPr>
            <w:tcW w:w="4050" w:type="dxa"/>
          </w:tcPr>
          <w:p w14:paraId="12B16243" w14:textId="77777777" w:rsidR="000F32B3" w:rsidRPr="00664CF3" w:rsidRDefault="000F32B3" w:rsidP="000F32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vAlign w:val="bottom"/>
          </w:tcPr>
          <w:p w14:paraId="3A1352DF" w14:textId="1F988EB9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125F0723" w14:textId="77777777" w:rsidR="000F32B3" w:rsidRPr="00664CF3" w:rsidRDefault="000F32B3" w:rsidP="000F32B3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A18030" w14:textId="5D234BCD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68BF8D4C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90FA" w14:textId="5E61385E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6C727DAA" w14:textId="77777777" w:rsidR="000F32B3" w:rsidRPr="00664CF3" w:rsidRDefault="000F32B3" w:rsidP="000F32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4BE175" w14:textId="1F0DDD8F" w:rsidR="000F32B3" w:rsidRPr="00664CF3" w:rsidRDefault="00036DD3" w:rsidP="000F32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F32B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</w:tr>
      <w:tr w:rsidR="00215C6B" w:rsidRPr="00664CF3" w14:paraId="22C65AAA" w14:textId="77777777" w:rsidTr="00EE464D">
        <w:tc>
          <w:tcPr>
            <w:tcW w:w="4050" w:type="dxa"/>
          </w:tcPr>
          <w:p w14:paraId="2A3C1A23" w14:textId="4A754C16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vAlign w:val="bottom"/>
          </w:tcPr>
          <w:p w14:paraId="5EC37978" w14:textId="627E8092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0C17D8BF" w14:textId="77777777" w:rsidR="00215C6B" w:rsidRPr="00664CF3" w:rsidRDefault="00215C6B" w:rsidP="00215C6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E2DD4C" w14:textId="19581312" w:rsidR="00215C6B" w:rsidRPr="006F69EA" w:rsidRDefault="00215C6B" w:rsidP="006F69EA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69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507224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BE7F" w14:textId="5B317944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7193EBCB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C9CCE5" w14:textId="530B57B5" w:rsidR="00215C6B" w:rsidRPr="006F69EA" w:rsidRDefault="00215C6B" w:rsidP="006F69EA">
            <w:pPr>
              <w:tabs>
                <w:tab w:val="decimal" w:pos="5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69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5C6B" w:rsidRPr="00664CF3" w14:paraId="637B81C1" w14:textId="77777777" w:rsidTr="00EE464D">
        <w:tc>
          <w:tcPr>
            <w:tcW w:w="4050" w:type="dxa"/>
          </w:tcPr>
          <w:p w14:paraId="5505F827" w14:textId="77777777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vAlign w:val="bottom"/>
          </w:tcPr>
          <w:p w14:paraId="610DE01C" w14:textId="5A54B66F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6C5B7A3F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6DA831" w14:textId="7F3F565F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5DA2974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5362E" w14:textId="15B05354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14AC8A42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40D015" w14:textId="564CD7B5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215C6B" w:rsidRPr="00664CF3" w14:paraId="553B2AFF" w14:textId="77777777" w:rsidTr="00EE464D">
        <w:tc>
          <w:tcPr>
            <w:tcW w:w="4050" w:type="dxa"/>
          </w:tcPr>
          <w:p w14:paraId="142DB7EF" w14:textId="77777777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38F6181A" w14:textId="599F6786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540773D6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F3C324" w14:textId="519FCF7F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E921338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2EB2" w14:textId="43F3A312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70245D78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22B9B5" w14:textId="361A59BE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215C6B" w:rsidRPr="00664CF3" w14:paraId="1FDAC00E" w14:textId="77777777" w:rsidTr="00EE464D">
        <w:tc>
          <w:tcPr>
            <w:tcW w:w="4050" w:type="dxa"/>
          </w:tcPr>
          <w:p w14:paraId="59ED5519" w14:textId="77777777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00E67F78" w14:textId="203BB761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</w:tcPr>
          <w:p w14:paraId="25B4DAD7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3C1F15" w14:textId="48C6DF86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  <w:tc>
          <w:tcPr>
            <w:tcW w:w="270" w:type="dxa"/>
          </w:tcPr>
          <w:p w14:paraId="6B8137B7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49D3" w14:textId="716DA58C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</w:tcPr>
          <w:p w14:paraId="4B73F9E5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46A2A7" w14:textId="337DB29B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</w:tr>
      <w:tr w:rsidR="00215C6B" w:rsidRPr="00664CF3" w14:paraId="4F47B155" w14:textId="77777777" w:rsidTr="00577E00">
        <w:tc>
          <w:tcPr>
            <w:tcW w:w="4050" w:type="dxa"/>
            <w:vAlign w:val="bottom"/>
          </w:tcPr>
          <w:p w14:paraId="26069555" w14:textId="77777777" w:rsidR="00215C6B" w:rsidRPr="00664CF3" w:rsidRDefault="00215C6B" w:rsidP="00215C6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B92DA" w14:textId="1F4BCB15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  <w:tc>
          <w:tcPr>
            <w:tcW w:w="270" w:type="dxa"/>
          </w:tcPr>
          <w:p w14:paraId="1C5D9F25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2223" w14:textId="5AADC490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</w:tcPr>
          <w:p w14:paraId="2FBD6E6F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6A60" w14:textId="4672B518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  <w:tc>
          <w:tcPr>
            <w:tcW w:w="270" w:type="dxa"/>
          </w:tcPr>
          <w:p w14:paraId="3BF79461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42D39" w14:textId="4A818A0C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093</w:t>
            </w:r>
          </w:p>
        </w:tc>
      </w:tr>
    </w:tbl>
    <w:p w14:paraId="204DB33E" w14:textId="35847C8A" w:rsidR="00E6196E" w:rsidRPr="00664CF3" w:rsidRDefault="00E6196E" w:rsidP="003E32B5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664CF3" w14:paraId="5EEB43B5" w14:textId="77777777" w:rsidTr="00805FF4">
        <w:tc>
          <w:tcPr>
            <w:tcW w:w="4050" w:type="dxa"/>
          </w:tcPr>
          <w:p w14:paraId="1ED5F6B8" w14:textId="77777777" w:rsidR="00255AC3" w:rsidRPr="00664CF3" w:rsidRDefault="00255AC3" w:rsidP="00805FF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166BCE6" w14:textId="77777777" w:rsidR="00255AC3" w:rsidRPr="00664CF3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69850B" w14:textId="77777777" w:rsidR="00255AC3" w:rsidRPr="00664CF3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421C765" w14:textId="77777777" w:rsidR="00255AC3" w:rsidRPr="00664CF3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6EC22284" w14:textId="77777777" w:rsidTr="00805FF4">
        <w:tc>
          <w:tcPr>
            <w:tcW w:w="4050" w:type="dxa"/>
          </w:tcPr>
          <w:p w14:paraId="029164AE" w14:textId="6686731F" w:rsidR="00705B7A" w:rsidRPr="00664CF3" w:rsidRDefault="00705B7A" w:rsidP="00705B7A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ED0063C" w14:textId="2C21ED1E" w:rsidR="00705B7A" w:rsidRPr="00664CF3" w:rsidRDefault="00036DD3" w:rsidP="00705B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D8BE6EB" w14:textId="77777777" w:rsidR="00705B7A" w:rsidRPr="00664CF3" w:rsidRDefault="00705B7A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69BE9" w14:textId="69CD3CBC" w:rsidR="00705B7A" w:rsidRPr="00664CF3" w:rsidRDefault="00036DD3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33831FB" w14:textId="77777777" w:rsidR="00705B7A" w:rsidRPr="00664CF3" w:rsidRDefault="00705B7A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2393B" w14:textId="04EF21B4" w:rsidR="00705B7A" w:rsidRPr="00664CF3" w:rsidRDefault="00036DD3" w:rsidP="00705B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ABA7E79" w14:textId="77777777" w:rsidR="00705B7A" w:rsidRPr="00664CF3" w:rsidRDefault="00705B7A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2D354" w14:textId="6D5B62B8" w:rsidR="00705B7A" w:rsidRPr="00664CF3" w:rsidRDefault="00036DD3" w:rsidP="00705B7A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64A6F" w:rsidRPr="00664CF3" w14:paraId="11A55677" w14:textId="77777777" w:rsidTr="00805FF4">
        <w:tc>
          <w:tcPr>
            <w:tcW w:w="4050" w:type="dxa"/>
          </w:tcPr>
          <w:p w14:paraId="28B31C76" w14:textId="77777777" w:rsidR="00064A6F" w:rsidRPr="00664CF3" w:rsidRDefault="00064A6F" w:rsidP="00064A6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A57B41B" w14:textId="77777777" w:rsidR="00064A6F" w:rsidRPr="00664CF3" w:rsidRDefault="00064A6F" w:rsidP="00064A6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664CF3" w14:paraId="70BB3B9E" w14:textId="77777777" w:rsidTr="00805FF4">
        <w:tc>
          <w:tcPr>
            <w:tcW w:w="4050" w:type="dxa"/>
          </w:tcPr>
          <w:p w14:paraId="0EF2C104" w14:textId="1116AD9F" w:rsidR="00064A6F" w:rsidRPr="00664CF3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1E36942" w14:textId="77777777" w:rsidR="00064A6F" w:rsidRPr="00664CF3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49C24C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AFB5BA" w14:textId="77777777" w:rsidR="00064A6F" w:rsidRPr="00664CF3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DB6B6D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4F9B0" w14:textId="77777777" w:rsidR="00064A6F" w:rsidRPr="00664CF3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DB742F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4FF1A" w14:textId="77777777" w:rsidR="00064A6F" w:rsidRPr="00664CF3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2076C" w:rsidRPr="00664CF3" w14:paraId="0E956365" w14:textId="77777777" w:rsidTr="00805FF4">
        <w:tc>
          <w:tcPr>
            <w:tcW w:w="4050" w:type="dxa"/>
          </w:tcPr>
          <w:p w14:paraId="2F5C4A35" w14:textId="7CDCC82D" w:rsidR="0022076C" w:rsidRPr="00664CF3" w:rsidRDefault="0022076C" w:rsidP="002207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64CF3">
              <w:rPr>
                <w:rFonts w:asciiTheme="majorBidi" w:hAnsi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02979439" w14:textId="672EF074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0C1DEE55" w14:textId="77777777" w:rsidR="0022076C" w:rsidRPr="00664CF3" w:rsidRDefault="0022076C" w:rsidP="002207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4CD904" w14:textId="0AE2BA74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270" w:type="dxa"/>
          </w:tcPr>
          <w:p w14:paraId="662E70BE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81526" w14:textId="32864DF8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31400A67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BE2B8" w14:textId="77487A8D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22076C" w:rsidRPr="00664CF3" w14:paraId="215EFBDE" w14:textId="77777777" w:rsidTr="00805FF4">
        <w:tc>
          <w:tcPr>
            <w:tcW w:w="4050" w:type="dxa"/>
          </w:tcPr>
          <w:p w14:paraId="1412D62A" w14:textId="77777777" w:rsidR="0022076C" w:rsidRPr="00664CF3" w:rsidRDefault="0022076C" w:rsidP="002207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1AEB847" w14:textId="77777777" w:rsidR="0022076C" w:rsidRPr="00664CF3" w:rsidRDefault="0022076C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E041AB" w14:textId="77777777" w:rsidR="0022076C" w:rsidRPr="00664CF3" w:rsidRDefault="0022076C" w:rsidP="002207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43EBFD" w14:textId="77777777" w:rsidR="0022076C" w:rsidRPr="00664CF3" w:rsidRDefault="0022076C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C12735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9F9BB" w14:textId="77777777" w:rsidR="0022076C" w:rsidRPr="00664CF3" w:rsidRDefault="0022076C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E321E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58D6A" w14:textId="77777777" w:rsidR="0022076C" w:rsidRPr="00664CF3" w:rsidRDefault="0022076C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2076C" w:rsidRPr="00664CF3" w14:paraId="696E767E" w14:textId="77777777" w:rsidTr="00805FF4">
        <w:tc>
          <w:tcPr>
            <w:tcW w:w="4050" w:type="dxa"/>
          </w:tcPr>
          <w:p w14:paraId="53F13DC0" w14:textId="77777777" w:rsidR="0022076C" w:rsidRPr="00664CF3" w:rsidRDefault="0022076C" w:rsidP="002207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vAlign w:val="bottom"/>
          </w:tcPr>
          <w:p w14:paraId="68DAE13D" w14:textId="33A5B97C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2FFFCFFB" w14:textId="77777777" w:rsidR="0022076C" w:rsidRPr="00664CF3" w:rsidRDefault="0022076C" w:rsidP="0022076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DA9C77" w14:textId="0E5624FE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74B13142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9B60" w14:textId="3D0A63AE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54448904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941CE" w14:textId="33242977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22076C" w:rsidRPr="00664CF3" w14:paraId="01BC91E7" w14:textId="77777777" w:rsidTr="00805FF4">
        <w:tc>
          <w:tcPr>
            <w:tcW w:w="4050" w:type="dxa"/>
          </w:tcPr>
          <w:p w14:paraId="4DC4A6E0" w14:textId="77777777" w:rsidR="0022076C" w:rsidRPr="00664CF3" w:rsidRDefault="0022076C" w:rsidP="002207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vAlign w:val="bottom"/>
          </w:tcPr>
          <w:p w14:paraId="0C42B6D2" w14:textId="74CF7D16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</w:tcPr>
          <w:p w14:paraId="766C48CA" w14:textId="77777777" w:rsidR="0022076C" w:rsidRPr="00664CF3" w:rsidRDefault="0022076C" w:rsidP="0022076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31578F" w14:textId="030A2178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06F8CB44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99AB" w14:textId="7F0A2583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</w:tcPr>
          <w:p w14:paraId="7305DDCE" w14:textId="77777777" w:rsidR="0022076C" w:rsidRPr="00664CF3" w:rsidRDefault="0022076C" w:rsidP="002207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1B19E0" w14:textId="25284803" w:rsidR="0022076C" w:rsidRPr="00664CF3" w:rsidRDefault="00036DD3" w:rsidP="0022076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2076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</w:tr>
      <w:tr w:rsidR="00215C6B" w:rsidRPr="00664CF3" w14:paraId="648A2B81" w14:textId="77777777" w:rsidTr="00805FF4">
        <w:tc>
          <w:tcPr>
            <w:tcW w:w="4050" w:type="dxa"/>
          </w:tcPr>
          <w:p w14:paraId="1D61EDF1" w14:textId="1CE1BDAB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vAlign w:val="bottom"/>
          </w:tcPr>
          <w:p w14:paraId="50F1E947" w14:textId="3576D4A1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6B8F2181" w14:textId="77777777" w:rsidR="00215C6B" w:rsidRPr="00664CF3" w:rsidRDefault="00215C6B" w:rsidP="00215C6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055476" w14:textId="038C8FB6" w:rsidR="00215C6B" w:rsidRPr="00DE7CF5" w:rsidRDefault="00215C6B" w:rsidP="00DE7CF5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C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8623CA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A5AB" w14:textId="55AE2B9A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673B6E2E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ED6FA" w14:textId="282C6DC8" w:rsidR="00215C6B" w:rsidRPr="00DE7CF5" w:rsidRDefault="00215C6B" w:rsidP="00DE7CF5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C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5C6B" w:rsidRPr="00664CF3" w14:paraId="15D31D0F" w14:textId="77777777" w:rsidTr="00805FF4">
        <w:tc>
          <w:tcPr>
            <w:tcW w:w="4050" w:type="dxa"/>
          </w:tcPr>
          <w:p w14:paraId="3A35F122" w14:textId="77777777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vAlign w:val="bottom"/>
          </w:tcPr>
          <w:p w14:paraId="42707142" w14:textId="305D52E6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6EB5BB87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E81FFB" w14:textId="5335B2E4" w:rsidR="00215C6B" w:rsidRPr="00664CF3" w:rsidRDefault="00215C6B" w:rsidP="00215C6B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1FB66E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500F" w14:textId="7E8F5D32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165A2ED6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9260" w14:textId="49323903" w:rsidR="00215C6B" w:rsidRPr="00664CF3" w:rsidRDefault="00215C6B" w:rsidP="00215C6B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5C6B" w:rsidRPr="00664CF3" w14:paraId="3C73E427" w14:textId="77777777" w:rsidTr="00805FF4">
        <w:tc>
          <w:tcPr>
            <w:tcW w:w="4050" w:type="dxa"/>
          </w:tcPr>
          <w:p w14:paraId="5F0E740E" w14:textId="77777777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48873259" w14:textId="319C6547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05A36471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50E9F0" w14:textId="3C4ED457" w:rsidR="00215C6B" w:rsidRPr="00664CF3" w:rsidRDefault="00215C6B" w:rsidP="00215C6B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2B8072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4A3D" w14:textId="56A2441E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7B8BE22C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0A4ED" w14:textId="7B1321AA" w:rsidR="00215C6B" w:rsidRPr="00664CF3" w:rsidRDefault="00215C6B" w:rsidP="00215C6B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5C6B" w:rsidRPr="00664CF3" w14:paraId="0DB6FF64" w14:textId="77777777" w:rsidTr="00805FF4">
        <w:tc>
          <w:tcPr>
            <w:tcW w:w="4050" w:type="dxa"/>
          </w:tcPr>
          <w:p w14:paraId="45046DA8" w14:textId="6C64401D" w:rsidR="00215C6B" w:rsidRPr="00664CF3" w:rsidRDefault="00215C6B" w:rsidP="00215C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55EF966E" w14:textId="1380050C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270" w:type="dxa"/>
          </w:tcPr>
          <w:p w14:paraId="636ACFFA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3B997BE" w14:textId="0038D947" w:rsidR="00215C6B" w:rsidRPr="00664CF3" w:rsidRDefault="00215C6B" w:rsidP="00215C6B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FF1968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8C43" w14:textId="265A3E14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5C6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270" w:type="dxa"/>
          </w:tcPr>
          <w:p w14:paraId="0BD7CC3F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3418F" w14:textId="0EF687F2" w:rsidR="00215C6B" w:rsidRPr="00664CF3" w:rsidRDefault="00215C6B" w:rsidP="00215C6B">
            <w:pPr>
              <w:tabs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5C6B" w:rsidRPr="00664CF3" w14:paraId="48F853AD" w14:textId="77777777" w:rsidTr="00805FF4">
        <w:tc>
          <w:tcPr>
            <w:tcW w:w="4050" w:type="dxa"/>
            <w:vAlign w:val="bottom"/>
          </w:tcPr>
          <w:p w14:paraId="40705D4B" w14:textId="77777777" w:rsidR="00215C6B" w:rsidRPr="00664CF3" w:rsidRDefault="00215C6B" w:rsidP="00215C6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B7E867" w14:textId="2DA633AC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775B8F4E" w14:textId="77777777" w:rsidR="00215C6B" w:rsidRPr="00664CF3" w:rsidRDefault="00215C6B" w:rsidP="00215C6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5A604" w14:textId="446DB13D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626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</w:tcPr>
          <w:p w14:paraId="1E0E928A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87C9E" w14:textId="47EA5C28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367193FD" w14:textId="77777777" w:rsidR="00215C6B" w:rsidRPr="00664CF3" w:rsidRDefault="00215C6B" w:rsidP="00215C6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71B8A" w14:textId="7799F28D" w:rsidR="00215C6B" w:rsidRPr="00664CF3" w:rsidRDefault="00036DD3" w:rsidP="00215C6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626</w:t>
            </w:r>
            <w:r w:rsidR="00215C6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</w:tr>
    </w:tbl>
    <w:p w14:paraId="3B418958" w14:textId="07418A5A" w:rsidR="00B4432A" w:rsidRPr="00664CF3" w:rsidRDefault="00B4432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8654C66" w14:textId="77777777" w:rsidR="00B4432A" w:rsidRPr="00664CF3" w:rsidRDefault="00B4432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664CF3">
        <w:rPr>
          <w:rFonts w:ascii="Angsana New" w:hAnsi="Angsana New"/>
          <w:sz w:val="20"/>
          <w:szCs w:val="20"/>
          <w:lang w:eastAsia="x-none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70"/>
        <w:gridCol w:w="1080"/>
        <w:gridCol w:w="270"/>
        <w:gridCol w:w="1080"/>
        <w:gridCol w:w="270"/>
        <w:gridCol w:w="1080"/>
      </w:tblGrid>
      <w:tr w:rsidR="00B4432A" w:rsidRPr="00664CF3" w14:paraId="79A7E089" w14:textId="77777777" w:rsidTr="000F4CFB">
        <w:tc>
          <w:tcPr>
            <w:tcW w:w="4049" w:type="dxa"/>
          </w:tcPr>
          <w:p w14:paraId="048623C7" w14:textId="77777777" w:rsidR="00B4432A" w:rsidRPr="00664CF3" w:rsidRDefault="00B4432A" w:rsidP="000F4CF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bookmarkStart w:id="2" w:name="_Hlk220936536"/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</w:tcPr>
          <w:p w14:paraId="29174D68" w14:textId="77777777" w:rsidR="00B4432A" w:rsidRPr="00664CF3" w:rsidRDefault="00B4432A" w:rsidP="000F4CF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014686" w14:textId="77777777" w:rsidR="00B4432A" w:rsidRPr="00664CF3" w:rsidRDefault="00B4432A" w:rsidP="000F4CF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FB8848" w14:textId="77777777" w:rsidR="00B4432A" w:rsidRPr="00664CF3" w:rsidRDefault="00B4432A" w:rsidP="000F4CF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32A" w:rsidRPr="00664CF3" w14:paraId="794450AA" w14:textId="77777777" w:rsidTr="000F4CFB">
        <w:tc>
          <w:tcPr>
            <w:tcW w:w="4049" w:type="dxa"/>
          </w:tcPr>
          <w:p w14:paraId="6161A3CF" w14:textId="2F840A66" w:rsidR="00B4432A" w:rsidRPr="00664CF3" w:rsidRDefault="000852D3" w:rsidP="000F4CF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</w:tcPr>
          <w:p w14:paraId="79D63881" w14:textId="5FB22E02" w:rsidR="00B4432A" w:rsidRPr="00664CF3" w:rsidRDefault="00036DD3" w:rsidP="000F4CF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A4293D1" w14:textId="77777777" w:rsidR="00B4432A" w:rsidRPr="00664CF3" w:rsidRDefault="00B4432A" w:rsidP="000F4C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D8294" w14:textId="07C85AA6" w:rsidR="00B4432A" w:rsidRPr="00664CF3" w:rsidRDefault="00036DD3" w:rsidP="000F4C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7F756D0" w14:textId="77777777" w:rsidR="00B4432A" w:rsidRPr="00664CF3" w:rsidRDefault="00B4432A" w:rsidP="000F4C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A2462" w14:textId="64BCA916" w:rsidR="00B4432A" w:rsidRPr="00664CF3" w:rsidRDefault="00036DD3" w:rsidP="000F4CF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3E28DA2" w14:textId="77777777" w:rsidR="00B4432A" w:rsidRPr="00664CF3" w:rsidRDefault="00B4432A" w:rsidP="000F4C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04503" w14:textId="38723AAF" w:rsidR="00B4432A" w:rsidRPr="00664CF3" w:rsidRDefault="00036DD3" w:rsidP="000F4C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B4432A" w:rsidRPr="00664CF3" w14:paraId="694E6D3A" w14:textId="77777777" w:rsidTr="000F4CFB">
        <w:tc>
          <w:tcPr>
            <w:tcW w:w="4049" w:type="dxa"/>
          </w:tcPr>
          <w:p w14:paraId="4CD77C06" w14:textId="77777777" w:rsidR="00B4432A" w:rsidRPr="00664CF3" w:rsidRDefault="00B4432A" w:rsidP="000F4CF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01BDCC2C" w14:textId="77777777" w:rsidR="00B4432A" w:rsidRPr="00664CF3" w:rsidRDefault="00B4432A" w:rsidP="000F4CF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4432A" w:rsidRPr="00664CF3" w14:paraId="753208D0" w14:textId="77777777" w:rsidTr="000F4CFB">
        <w:tc>
          <w:tcPr>
            <w:tcW w:w="4049" w:type="dxa"/>
          </w:tcPr>
          <w:p w14:paraId="00C14196" w14:textId="77777777" w:rsidR="00B4432A" w:rsidRPr="00664CF3" w:rsidRDefault="00B4432A" w:rsidP="000F4CF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1" w:type="dxa"/>
            <w:gridSpan w:val="7"/>
          </w:tcPr>
          <w:p w14:paraId="10FDD71C" w14:textId="77777777" w:rsidR="00B4432A" w:rsidRPr="00664CF3" w:rsidRDefault="00B4432A" w:rsidP="000F4CF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4432A" w:rsidRPr="00664CF3" w14:paraId="333B18B7" w14:textId="77777777" w:rsidTr="000F4CFB">
        <w:tc>
          <w:tcPr>
            <w:tcW w:w="4049" w:type="dxa"/>
          </w:tcPr>
          <w:p w14:paraId="1B890F62" w14:textId="77777777" w:rsidR="00B4432A" w:rsidRPr="00664CF3" w:rsidRDefault="00B4432A" w:rsidP="000F4CF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741FEF8D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5E2F8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51098E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84EAC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EFE45" w14:textId="77777777" w:rsidR="00B4432A" w:rsidRPr="00664CF3" w:rsidRDefault="00B4432A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0D521F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41375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32A" w:rsidRPr="00664CF3" w14:paraId="3E2C041B" w14:textId="77777777" w:rsidTr="000F4CFB">
        <w:tc>
          <w:tcPr>
            <w:tcW w:w="4049" w:type="dxa"/>
          </w:tcPr>
          <w:p w14:paraId="7D2FFA92" w14:textId="77777777" w:rsidR="00B4432A" w:rsidRPr="00664CF3" w:rsidRDefault="00B4432A" w:rsidP="000F4C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1" w:type="dxa"/>
          </w:tcPr>
          <w:p w14:paraId="34ACA7EE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316B9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7B9911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ABDD31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18D9A" w14:textId="25B59D8D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2B1F688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B91FB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32A" w:rsidRPr="00664CF3" w14:paraId="7A0F3914" w14:textId="77777777" w:rsidTr="000F4CFB">
        <w:tc>
          <w:tcPr>
            <w:tcW w:w="4049" w:type="dxa"/>
          </w:tcPr>
          <w:p w14:paraId="39A642F2" w14:textId="77777777" w:rsidR="00B4432A" w:rsidRPr="00664CF3" w:rsidRDefault="00B4432A" w:rsidP="000F4CF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3A630E2A" w14:textId="77777777" w:rsidR="00B4432A" w:rsidRPr="00664CF3" w:rsidRDefault="00B4432A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232958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F5BE68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6606A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DAB08" w14:textId="77777777" w:rsidR="00B4432A" w:rsidRPr="00664CF3" w:rsidRDefault="00B4432A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973AA8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21652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32A" w:rsidRPr="00664CF3" w14:paraId="28620273" w14:textId="77777777" w:rsidTr="000F4CFB">
        <w:tc>
          <w:tcPr>
            <w:tcW w:w="4049" w:type="dxa"/>
          </w:tcPr>
          <w:p w14:paraId="350DA6AF" w14:textId="77777777" w:rsidR="00B4432A" w:rsidRPr="00664CF3" w:rsidRDefault="00B4432A" w:rsidP="000F4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81" w:type="dxa"/>
            <w:vAlign w:val="bottom"/>
          </w:tcPr>
          <w:p w14:paraId="67C04922" w14:textId="4F39CA5C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56C29B15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C44688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270F9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4E8B0" w14:textId="7B527A33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309F6574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3F1D9" w14:textId="77777777" w:rsidR="00B4432A" w:rsidRPr="00664CF3" w:rsidRDefault="00B4432A" w:rsidP="000F4CFB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32A" w:rsidRPr="00664CF3" w14:paraId="2D0680E4" w14:textId="77777777" w:rsidTr="000F4CFB">
        <w:tc>
          <w:tcPr>
            <w:tcW w:w="4049" w:type="dxa"/>
          </w:tcPr>
          <w:p w14:paraId="5304CFEA" w14:textId="77777777" w:rsidR="00B4432A" w:rsidRPr="00664CF3" w:rsidRDefault="00B4432A" w:rsidP="000F4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1" w:type="dxa"/>
            <w:vAlign w:val="bottom"/>
          </w:tcPr>
          <w:p w14:paraId="7AA9318D" w14:textId="70609A82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7DEDD7E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E3FA92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09E0A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A7CC" w14:textId="0CB80022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4B0FF7E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6826D" w14:textId="77777777" w:rsidR="00B4432A" w:rsidRPr="00664CF3" w:rsidRDefault="00B4432A" w:rsidP="000F4CFB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32A" w:rsidRPr="00664CF3" w14:paraId="55DD21AE" w14:textId="77777777" w:rsidTr="000F4CFB">
        <w:tc>
          <w:tcPr>
            <w:tcW w:w="4049" w:type="dxa"/>
          </w:tcPr>
          <w:p w14:paraId="6D8B76E1" w14:textId="77777777" w:rsidR="00B4432A" w:rsidRPr="00664CF3" w:rsidRDefault="00B4432A" w:rsidP="000F4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1" w:type="dxa"/>
            <w:vAlign w:val="bottom"/>
          </w:tcPr>
          <w:p w14:paraId="1A5C7D97" w14:textId="59CB2E9A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94ADA67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7A9855F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6E7331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E502" w14:textId="7F1FB417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16F5F23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A17A4A" w14:textId="77777777" w:rsidR="00B4432A" w:rsidRPr="00664CF3" w:rsidRDefault="00B4432A" w:rsidP="000F4CFB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32A" w:rsidRPr="00664CF3" w14:paraId="5D52D284" w14:textId="77777777" w:rsidTr="000F4CFB">
        <w:tc>
          <w:tcPr>
            <w:tcW w:w="4049" w:type="dxa"/>
          </w:tcPr>
          <w:p w14:paraId="1F61E96A" w14:textId="77777777" w:rsidR="00B4432A" w:rsidRPr="00664CF3" w:rsidRDefault="00B4432A" w:rsidP="000F4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081" w:type="dxa"/>
            <w:vAlign w:val="bottom"/>
          </w:tcPr>
          <w:p w14:paraId="0A445789" w14:textId="54645468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ADED5F1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C28113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DE9FED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21C3" w14:textId="300A31EC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9DE0770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0261C" w14:textId="77777777" w:rsidR="00B4432A" w:rsidRPr="00664CF3" w:rsidRDefault="00B4432A" w:rsidP="000F4CFB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32A" w:rsidRPr="00664CF3" w14:paraId="012A87F9" w14:textId="77777777" w:rsidTr="000F4CFB">
        <w:tc>
          <w:tcPr>
            <w:tcW w:w="4049" w:type="dxa"/>
          </w:tcPr>
          <w:p w14:paraId="4D6303B2" w14:textId="77777777" w:rsidR="00B4432A" w:rsidRPr="00664CF3" w:rsidRDefault="00B4432A" w:rsidP="000F4C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1" w:type="dxa"/>
            <w:vAlign w:val="bottom"/>
          </w:tcPr>
          <w:p w14:paraId="6A919329" w14:textId="64F5417F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6DC78161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BB5F40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41DB37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92F7" w14:textId="0882EE6C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4432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BA9DA3C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25F4BB" w14:textId="77777777" w:rsidR="00B4432A" w:rsidRPr="00664CF3" w:rsidRDefault="00B4432A" w:rsidP="000F4CFB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32A" w:rsidRPr="00664CF3" w14:paraId="42021184" w14:textId="77777777" w:rsidTr="000F4CFB">
        <w:tc>
          <w:tcPr>
            <w:tcW w:w="4049" w:type="dxa"/>
            <w:vAlign w:val="bottom"/>
          </w:tcPr>
          <w:p w14:paraId="57AF0D5C" w14:textId="77777777" w:rsidR="00B4432A" w:rsidRPr="00664CF3" w:rsidRDefault="00B4432A" w:rsidP="000F4CF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1A05B36" w14:textId="1D7632D9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B4432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FD8154A" w14:textId="77777777" w:rsidR="00B4432A" w:rsidRPr="00664CF3" w:rsidRDefault="00B4432A" w:rsidP="000F4C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B5764D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882736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552825" w14:textId="6339E61F" w:rsidR="00B4432A" w:rsidRPr="00664CF3" w:rsidRDefault="00036DD3" w:rsidP="000F4C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  <w:r w:rsidR="00B4432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EF1F201" w14:textId="77777777" w:rsidR="00B4432A" w:rsidRPr="00664CF3" w:rsidRDefault="00B4432A" w:rsidP="000F4C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DCCAE" w14:textId="77777777" w:rsidR="00B4432A" w:rsidRPr="00664CF3" w:rsidRDefault="00B4432A" w:rsidP="000F4CF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CE141D8" w14:textId="77777777" w:rsidR="00201E56" w:rsidRPr="00664CF3" w:rsidRDefault="00201E56">
      <w:r w:rsidRPr="00664CF3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70"/>
        <w:gridCol w:w="1080"/>
        <w:gridCol w:w="270"/>
        <w:gridCol w:w="1080"/>
        <w:gridCol w:w="270"/>
        <w:gridCol w:w="1080"/>
      </w:tblGrid>
      <w:tr w:rsidR="00201E56" w:rsidRPr="00664CF3" w14:paraId="18BC61D7" w14:textId="77777777" w:rsidTr="009B2F0E">
        <w:tc>
          <w:tcPr>
            <w:tcW w:w="4049" w:type="dxa"/>
          </w:tcPr>
          <w:bookmarkEnd w:id="2"/>
          <w:p w14:paraId="361A69AD" w14:textId="7F3179AE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</w:tcPr>
          <w:p w14:paraId="316E1B99" w14:textId="4E87E622" w:rsidR="00201E56" w:rsidRPr="00664CF3" w:rsidRDefault="00201E56" w:rsidP="00201E56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258423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430" w:type="dxa"/>
            <w:gridSpan w:val="3"/>
          </w:tcPr>
          <w:p w14:paraId="22B51A3D" w14:textId="6F97D834" w:rsidR="00201E56" w:rsidRPr="00664CF3" w:rsidRDefault="00201E56" w:rsidP="00201E56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E56" w:rsidRPr="00664CF3" w14:paraId="4C47B2D1" w14:textId="77777777" w:rsidTr="00607B45">
        <w:tc>
          <w:tcPr>
            <w:tcW w:w="4049" w:type="dxa"/>
          </w:tcPr>
          <w:p w14:paraId="70A8C015" w14:textId="3348148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</w:tcPr>
          <w:p w14:paraId="14DDE35D" w14:textId="1726D5ED" w:rsidR="00201E56" w:rsidRPr="00664CF3" w:rsidRDefault="00036DD3" w:rsidP="00B020E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F681278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995B75" w14:textId="78B425B5" w:rsidR="00201E56" w:rsidRPr="00664CF3" w:rsidRDefault="00036DD3" w:rsidP="00201E56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4569DD9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9F281E6" w14:textId="6A8BAEAC" w:rsidR="00201E56" w:rsidRPr="00664CF3" w:rsidRDefault="00036DD3" w:rsidP="008629E9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76E15F8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54D9486" w14:textId="4A6C17FE" w:rsidR="00201E56" w:rsidRPr="00664CF3" w:rsidRDefault="00036DD3" w:rsidP="008629E9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201E56" w:rsidRPr="00664CF3" w14:paraId="00593270" w14:textId="77777777" w:rsidTr="002800CF">
        <w:tc>
          <w:tcPr>
            <w:tcW w:w="4049" w:type="dxa"/>
          </w:tcPr>
          <w:p w14:paraId="7DE410FA" w14:textId="2B4C6591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14:paraId="47BB87E5" w14:textId="2D859223" w:rsidR="00201E56" w:rsidRPr="00664CF3" w:rsidRDefault="00201E56" w:rsidP="00201E56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1E56" w:rsidRPr="00664CF3" w14:paraId="1A09B3A3" w14:textId="77777777" w:rsidTr="00607B45">
        <w:tc>
          <w:tcPr>
            <w:tcW w:w="4049" w:type="dxa"/>
          </w:tcPr>
          <w:p w14:paraId="1B637F6B" w14:textId="7777777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1" w:type="dxa"/>
          </w:tcPr>
          <w:p w14:paraId="531BF0F4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F7AC9C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A5D30F" w14:textId="77777777" w:rsidR="00201E56" w:rsidRPr="00664CF3" w:rsidRDefault="00201E56" w:rsidP="00201E56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9EBFFE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6382913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8C816A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04D8C3C" w14:textId="77777777" w:rsidR="00201E56" w:rsidRPr="00664CF3" w:rsidRDefault="00201E56" w:rsidP="00201E56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1E56" w:rsidRPr="00664CF3" w14:paraId="0C72A92D" w14:textId="77777777" w:rsidTr="00607B45">
        <w:tc>
          <w:tcPr>
            <w:tcW w:w="4049" w:type="dxa"/>
          </w:tcPr>
          <w:p w14:paraId="013D45E4" w14:textId="7777777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26AEEEDB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0E15CA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669746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C6330F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FA18157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EBDDF8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0AF3434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1E56" w:rsidRPr="00664CF3" w14:paraId="7947F9D5" w14:textId="77777777" w:rsidTr="00607B45">
        <w:tc>
          <w:tcPr>
            <w:tcW w:w="4049" w:type="dxa"/>
          </w:tcPr>
          <w:p w14:paraId="25D0E79C" w14:textId="7777777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1" w:type="dxa"/>
          </w:tcPr>
          <w:p w14:paraId="5A52115B" w14:textId="60A23AB4" w:rsidR="00201E56" w:rsidRPr="00664CF3" w:rsidRDefault="00201E56" w:rsidP="00201E56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70A70E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C57325" w14:textId="77777777" w:rsidR="00201E56" w:rsidRPr="00664CF3" w:rsidRDefault="00201E56" w:rsidP="00201E56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DF089D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D5A5563" w14:textId="5B90285A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D8A9572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894387D" w14:textId="098978C7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1EAAD2F7" w14:textId="77777777" w:rsidTr="00607B45">
        <w:tc>
          <w:tcPr>
            <w:tcW w:w="4049" w:type="dxa"/>
          </w:tcPr>
          <w:p w14:paraId="59486C32" w14:textId="77777777" w:rsidR="00201E56" w:rsidRPr="00664CF3" w:rsidRDefault="00201E56" w:rsidP="00201E56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14:paraId="4A6B91E8" w14:textId="4D612AF9" w:rsidR="00201E56" w:rsidRPr="00664CF3" w:rsidRDefault="00201E56" w:rsidP="00201E56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93FA9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9BE9B9" w14:textId="30954201" w:rsidR="00201E56" w:rsidRPr="00664CF3" w:rsidRDefault="00201E56" w:rsidP="00201E56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6221F2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9BCFC30" w14:textId="45EBD934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223648E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12D55F04" w14:textId="6D5778A1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032E2699" w14:textId="77777777" w:rsidTr="00607B45">
        <w:tc>
          <w:tcPr>
            <w:tcW w:w="4049" w:type="dxa"/>
          </w:tcPr>
          <w:p w14:paraId="1A6C19E6" w14:textId="7777777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1" w:type="dxa"/>
          </w:tcPr>
          <w:p w14:paraId="402A4550" w14:textId="4443757A" w:rsidR="00201E56" w:rsidRPr="00664CF3" w:rsidRDefault="00201E56" w:rsidP="00201E56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B1EB76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A2E47C" w14:textId="77777777" w:rsidR="00201E56" w:rsidRPr="00664CF3" w:rsidRDefault="00201E56" w:rsidP="00201E56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2441FC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0451B0" w14:textId="03CE428F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ABEB16B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0A91F9A" w14:textId="4F646468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26244D96" w14:textId="77777777" w:rsidTr="00607B45">
        <w:tc>
          <w:tcPr>
            <w:tcW w:w="4049" w:type="dxa"/>
          </w:tcPr>
          <w:p w14:paraId="1C8B7248" w14:textId="7777777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2CABFE90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1B2F4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B0FE9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AE2C3F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8E4351F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D69DA3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56A329C" w14:textId="77777777" w:rsidR="00201E56" w:rsidRPr="00664CF3" w:rsidRDefault="00201E56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1E56" w:rsidRPr="00664CF3" w14:paraId="5A0110ED" w14:textId="77777777" w:rsidTr="00607B45">
        <w:tc>
          <w:tcPr>
            <w:tcW w:w="4049" w:type="dxa"/>
          </w:tcPr>
          <w:p w14:paraId="59C12ED6" w14:textId="7777777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1" w:type="dxa"/>
          </w:tcPr>
          <w:p w14:paraId="632E9C2F" w14:textId="259BCBFA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E2AAC1E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19A3BD" w14:textId="73A72D46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0AB3CE9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4C99C6" w14:textId="3A7230B9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9B426C2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F3FB49F" w14:textId="7EF7FD90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7655F73D" w14:textId="77777777" w:rsidTr="00607B45">
        <w:tc>
          <w:tcPr>
            <w:tcW w:w="4049" w:type="dxa"/>
          </w:tcPr>
          <w:p w14:paraId="6A00CB47" w14:textId="5C3A0C92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1" w:type="dxa"/>
          </w:tcPr>
          <w:p w14:paraId="3B835775" w14:textId="6EBDACF9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38BEF63A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F8D6EE" w14:textId="364D913A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55A235B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E0B2B0E" w14:textId="33F9E72A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6D7F9F7C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164B5C" w14:textId="3830F150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4AC101B5" w14:textId="77777777" w:rsidTr="00607B45">
        <w:tc>
          <w:tcPr>
            <w:tcW w:w="4049" w:type="dxa"/>
          </w:tcPr>
          <w:p w14:paraId="6830037B" w14:textId="5CFC7B3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1" w:type="dxa"/>
          </w:tcPr>
          <w:p w14:paraId="15026226" w14:textId="7151139C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77C04D4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D1F543" w14:textId="5DDE537F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0BAC051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770A702" w14:textId="795B9E71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7C3F1C8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31F81BC" w14:textId="31A9F6F4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052C9E88" w14:textId="77777777" w:rsidTr="00607B45">
        <w:tc>
          <w:tcPr>
            <w:tcW w:w="4049" w:type="dxa"/>
          </w:tcPr>
          <w:p w14:paraId="4338E6BC" w14:textId="308F3316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1" w:type="dxa"/>
          </w:tcPr>
          <w:p w14:paraId="78F887B2" w14:textId="7186CB4C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17AA9DA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D30982" w14:textId="0696D2FC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02076B4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8768CE3" w14:textId="2C23C61C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707D4D4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27CB4B1" w14:textId="2C905FB7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69D5423C" w14:textId="77777777" w:rsidTr="00607B45">
        <w:tc>
          <w:tcPr>
            <w:tcW w:w="4049" w:type="dxa"/>
          </w:tcPr>
          <w:p w14:paraId="3A9543D0" w14:textId="606A0E87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1" w:type="dxa"/>
          </w:tcPr>
          <w:p w14:paraId="0B575729" w14:textId="670A24B3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0B77625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3C3067" w14:textId="1FC3071E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519936B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1394BF6" w14:textId="278CC9F3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23D8E9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045337E" w14:textId="3BF8EF61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01E56" w:rsidRPr="00664CF3" w14:paraId="070BF8B3" w14:textId="77777777" w:rsidTr="00607B45">
        <w:tc>
          <w:tcPr>
            <w:tcW w:w="4049" w:type="dxa"/>
          </w:tcPr>
          <w:p w14:paraId="188A1220" w14:textId="5A7B3B1A" w:rsidR="00201E56" w:rsidRPr="00664CF3" w:rsidRDefault="00201E56" w:rsidP="00201E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ไทยพลาสติกฟิล์ม จำกัด</w:t>
            </w:r>
          </w:p>
        </w:tc>
        <w:tc>
          <w:tcPr>
            <w:tcW w:w="1081" w:type="dxa"/>
          </w:tcPr>
          <w:p w14:paraId="03E614A5" w14:textId="557D013E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B2A834" w14:textId="77777777" w:rsidR="00201E56" w:rsidRPr="00664CF3" w:rsidRDefault="00201E56" w:rsidP="00201E5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EB9773" w14:textId="63D67927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51DF855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9CCC1BF" w14:textId="3C5942BB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F31B9AB" w14:textId="77777777" w:rsidR="00201E56" w:rsidRPr="00664CF3" w:rsidRDefault="00201E56" w:rsidP="00201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1ACA391" w14:textId="0F2BBB45" w:rsidR="00201E56" w:rsidRPr="00664CF3" w:rsidRDefault="00036DD3" w:rsidP="00201E5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201E5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F222C" w:rsidRPr="00664CF3" w14:paraId="31405E88" w14:textId="77777777" w:rsidTr="00607B45">
        <w:tc>
          <w:tcPr>
            <w:tcW w:w="4049" w:type="dxa"/>
          </w:tcPr>
          <w:p w14:paraId="355AF931" w14:textId="0005013F" w:rsidR="002F222C" w:rsidRPr="00664CF3" w:rsidRDefault="002F222C" w:rsidP="002F2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081" w:type="dxa"/>
          </w:tcPr>
          <w:p w14:paraId="7E169B2C" w14:textId="05E04F3E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44BE709" w14:textId="77777777" w:rsidR="002F222C" w:rsidRPr="00664CF3" w:rsidRDefault="002F222C" w:rsidP="002F222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EB2E72" w14:textId="30BB37DD" w:rsidR="002F222C" w:rsidRPr="00664CF3" w:rsidRDefault="002F222C" w:rsidP="002F222C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618DA7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C840906" w14:textId="60E6BF60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05AFE59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DDC8E00" w14:textId="50702CD5" w:rsidR="002F222C" w:rsidRPr="00664CF3" w:rsidRDefault="002F222C" w:rsidP="002F222C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F222C" w:rsidRPr="00664CF3" w14:paraId="16FCF5C2" w14:textId="77777777" w:rsidTr="00607B45">
        <w:tc>
          <w:tcPr>
            <w:tcW w:w="4049" w:type="dxa"/>
          </w:tcPr>
          <w:p w14:paraId="56FBC723" w14:textId="2DF0278B" w:rsidR="002F222C" w:rsidRPr="00664CF3" w:rsidRDefault="002F222C" w:rsidP="002F2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081" w:type="dxa"/>
          </w:tcPr>
          <w:p w14:paraId="14137E28" w14:textId="3F826258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4ADB8259" w14:textId="77777777" w:rsidR="002F222C" w:rsidRPr="00664CF3" w:rsidRDefault="002F222C" w:rsidP="002F222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24648D" w14:textId="67AD5FAF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2932555B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B015FA0" w14:textId="510CDA83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4EBE2F40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12797F1" w14:textId="0E5D1B6C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2F222C" w:rsidRPr="00664CF3" w14:paraId="07358046" w14:textId="77777777" w:rsidTr="00607B45">
        <w:tc>
          <w:tcPr>
            <w:tcW w:w="4049" w:type="dxa"/>
          </w:tcPr>
          <w:p w14:paraId="576757DD" w14:textId="5AFDE1F8" w:rsidR="002F222C" w:rsidRPr="00664CF3" w:rsidRDefault="002F222C" w:rsidP="002F22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081" w:type="dxa"/>
          </w:tcPr>
          <w:p w14:paraId="32A2A75B" w14:textId="4963A280" w:rsidR="002F222C" w:rsidRPr="00664CF3" w:rsidRDefault="002F222C" w:rsidP="002F222C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FB2161" w14:textId="77777777" w:rsidR="002F222C" w:rsidRPr="00664CF3" w:rsidRDefault="002F222C" w:rsidP="002F222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3C5F7A" w14:textId="570CF28B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1427B1FA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1E37173" w14:textId="186AF6D4" w:rsidR="002F222C" w:rsidRPr="00664CF3" w:rsidRDefault="002F222C" w:rsidP="002F222C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843A5F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C01012" w14:textId="70143DD6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F222C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2F222C" w:rsidRPr="00664CF3" w14:paraId="3F7B2C98" w14:textId="77777777" w:rsidTr="00607B45">
        <w:tc>
          <w:tcPr>
            <w:tcW w:w="4049" w:type="dxa"/>
          </w:tcPr>
          <w:p w14:paraId="75F333C7" w14:textId="77777777" w:rsidR="002F222C" w:rsidRPr="00664CF3" w:rsidRDefault="002F222C" w:rsidP="002F22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E1657C6" w14:textId="16722EE3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0A3211C9" w14:textId="77777777" w:rsidR="002F222C" w:rsidRPr="00664CF3" w:rsidRDefault="002F222C" w:rsidP="002F222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E1111B" w14:textId="3DD5AE35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7E59FE6A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821EE5" w14:textId="6C49B0D9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63E810BB" w14:textId="77777777" w:rsidR="002F222C" w:rsidRPr="00664CF3" w:rsidRDefault="002F222C" w:rsidP="002F2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6B218" w14:textId="28F8BC03" w:rsidR="002F222C" w:rsidRPr="00664CF3" w:rsidRDefault="00036DD3" w:rsidP="002F22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480</w:t>
            </w:r>
            <w:r w:rsidR="002F222C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33C0C656" w14:textId="77777777" w:rsidR="0053527E" w:rsidRPr="00664CF3" w:rsidRDefault="0053527E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8D3172" w14:textId="78ECE958" w:rsidR="001229FB" w:rsidRPr="00664CF3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DAEBC7A" w14:textId="77777777" w:rsidR="001229FB" w:rsidRPr="00664CF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1E2B672" w14:textId="483D6FCA" w:rsidR="00125D26" w:rsidRPr="00664CF3" w:rsidRDefault="00125D26" w:rsidP="00125D26">
      <w:pPr>
        <w:numPr>
          <w:ilvl w:val="0"/>
          <w:numId w:val="8"/>
        </w:numPr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664CF3">
        <w:rPr>
          <w:rFonts w:ascii="Angsana New" w:hAnsi="Angsana New"/>
          <w:spacing w:val="-4"/>
          <w:sz w:val="30"/>
          <w:szCs w:val="30"/>
          <w:cs/>
        </w:rPr>
        <w:t>บริษัททำสัญญา</w:t>
      </w:r>
      <w:r w:rsidRPr="00664CF3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Pr="00664CF3">
        <w:rPr>
          <w:rFonts w:ascii="Angsana New" w:hAnsi="Angsana New"/>
          <w:spacing w:val="-4"/>
          <w:sz w:val="30"/>
          <w:szCs w:val="30"/>
          <w:cs/>
        </w:rPr>
        <w:t>ที่เกี่ยวข้อง</w:t>
      </w:r>
      <w:r w:rsidRPr="00664CF3">
        <w:rPr>
          <w:rFonts w:ascii="Angsana New" w:hAnsi="Angsana New" w:hint="cs"/>
          <w:spacing w:val="-4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Pr="00664CF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64CF3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="00036DD3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664CF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ปี </w:t>
      </w:r>
      <w:r w:rsidRPr="00664CF3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6A97937D" w14:textId="4DBFF867" w:rsidR="00013A0A" w:rsidRPr="00664CF3" w:rsidRDefault="00013A0A" w:rsidP="004E414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E0AD2" w:rsidRPr="00664CF3" w14:paraId="55E13ACC" w14:textId="77777777" w:rsidTr="00EE464D">
        <w:trPr>
          <w:tblHeader/>
        </w:trPr>
        <w:tc>
          <w:tcPr>
            <w:tcW w:w="3600" w:type="dxa"/>
          </w:tcPr>
          <w:p w14:paraId="69549694" w14:textId="77777777" w:rsidR="00BE0AD2" w:rsidRPr="00664CF3" w:rsidRDefault="00BE0AD2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21A17A" w14:textId="77777777" w:rsidR="00BE0AD2" w:rsidRPr="00664CF3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3CACDF" w14:textId="77777777" w:rsidR="00BE0AD2" w:rsidRPr="00664CF3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C0C20D" w14:textId="77777777" w:rsidR="00BE0AD2" w:rsidRPr="00664CF3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6566E259" w14:textId="77777777" w:rsidTr="00EE464D">
        <w:trPr>
          <w:tblHeader/>
        </w:trPr>
        <w:tc>
          <w:tcPr>
            <w:tcW w:w="3600" w:type="dxa"/>
          </w:tcPr>
          <w:p w14:paraId="3C99884A" w14:textId="77777777" w:rsidR="00705B7A" w:rsidRPr="00664CF3" w:rsidRDefault="00705B7A" w:rsidP="00705B7A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531A" w14:textId="77B892E9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596EC94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EC553" w14:textId="77717F6A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DE50001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E1410" w14:textId="47769811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9945A4B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8B6BB" w14:textId="0DF2F841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64A6F" w:rsidRPr="00664CF3" w14:paraId="028A3642" w14:textId="77777777" w:rsidTr="00EE464D">
        <w:trPr>
          <w:tblHeader/>
        </w:trPr>
        <w:tc>
          <w:tcPr>
            <w:tcW w:w="3600" w:type="dxa"/>
          </w:tcPr>
          <w:p w14:paraId="370655F0" w14:textId="77777777" w:rsidR="00064A6F" w:rsidRPr="00664CF3" w:rsidRDefault="00064A6F" w:rsidP="00064A6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1B975B" w14:textId="77777777" w:rsidR="00064A6F" w:rsidRPr="00664CF3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664CF3" w14:paraId="04F8629A" w14:textId="77777777" w:rsidTr="00EE464D">
        <w:tc>
          <w:tcPr>
            <w:tcW w:w="3600" w:type="dxa"/>
          </w:tcPr>
          <w:p w14:paraId="0B503E4C" w14:textId="77777777" w:rsidR="00064A6F" w:rsidRPr="00664CF3" w:rsidRDefault="00064A6F" w:rsidP="00064A6F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2072A58E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460F0B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FBBFB1D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D6F16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B79E2" w14:textId="77777777" w:rsidR="00064A6F" w:rsidRPr="00664CF3" w:rsidRDefault="00064A6F" w:rsidP="00064A6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3F933E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07795" w14:textId="77777777" w:rsidR="00064A6F" w:rsidRPr="00664CF3" w:rsidRDefault="00064A6F" w:rsidP="00064A6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A6F" w:rsidRPr="00664CF3" w14:paraId="2669F15D" w14:textId="77777777" w:rsidTr="00EE464D">
        <w:tc>
          <w:tcPr>
            <w:tcW w:w="3600" w:type="dxa"/>
          </w:tcPr>
          <w:p w14:paraId="47EB6EC2" w14:textId="77777777" w:rsidR="00064A6F" w:rsidRPr="00664CF3" w:rsidRDefault="00064A6F" w:rsidP="00064A6F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2E04E6E3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1A6736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F646CD" w14:textId="77777777" w:rsidR="00064A6F" w:rsidRPr="00664CF3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70B8D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2FB56" w14:textId="77777777" w:rsidR="00064A6F" w:rsidRPr="00664CF3" w:rsidRDefault="00064A6F" w:rsidP="00064A6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80E749" w14:textId="77777777" w:rsidR="00064A6F" w:rsidRPr="00664CF3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5BB95" w14:textId="77777777" w:rsidR="00064A6F" w:rsidRPr="00664CF3" w:rsidRDefault="00064A6F" w:rsidP="00064A6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16E8" w:rsidRPr="00664CF3" w14:paraId="144D4E6B" w14:textId="77777777" w:rsidTr="00EE464D">
        <w:tc>
          <w:tcPr>
            <w:tcW w:w="3600" w:type="dxa"/>
          </w:tcPr>
          <w:p w14:paraId="495D3308" w14:textId="77777777" w:rsidR="008116E8" w:rsidRPr="00664CF3" w:rsidRDefault="008116E8" w:rsidP="008116E8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177BA73B" w14:textId="022D8ECE" w:rsidR="008116E8" w:rsidRPr="00664CF3" w:rsidRDefault="00036DD3" w:rsidP="008116E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7DCB366E" w14:textId="77777777" w:rsidR="008116E8" w:rsidRPr="00664CF3" w:rsidRDefault="008116E8" w:rsidP="008116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F41C68" w14:textId="3E91BCEA" w:rsidR="008116E8" w:rsidRPr="00664CF3" w:rsidRDefault="00036DD3" w:rsidP="008116E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</w:tcPr>
          <w:p w14:paraId="6AF2CB1F" w14:textId="77777777" w:rsidR="008116E8" w:rsidRPr="00664CF3" w:rsidRDefault="008116E8" w:rsidP="008116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76283" w14:textId="676EA941" w:rsidR="008116E8" w:rsidRPr="00664CF3" w:rsidRDefault="00036DD3" w:rsidP="008116E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3C3B3E57" w14:textId="77777777" w:rsidR="008116E8" w:rsidRPr="00664CF3" w:rsidRDefault="008116E8" w:rsidP="008116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36818" w14:textId="21C0D760" w:rsidR="008116E8" w:rsidRPr="00664CF3" w:rsidRDefault="00036DD3" w:rsidP="008116E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</w:tr>
      <w:tr w:rsidR="008116E8" w:rsidRPr="00664CF3" w14:paraId="1CB51912" w14:textId="77777777" w:rsidTr="00EE464D">
        <w:tc>
          <w:tcPr>
            <w:tcW w:w="3600" w:type="dxa"/>
          </w:tcPr>
          <w:p w14:paraId="74C60F59" w14:textId="77777777" w:rsidR="008116E8" w:rsidRPr="00664CF3" w:rsidRDefault="008116E8" w:rsidP="008116E8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</w:tcPr>
          <w:p w14:paraId="6D47B72D" w14:textId="26388DBE" w:rsidR="008116E8" w:rsidRPr="00664CF3" w:rsidRDefault="00036DD3" w:rsidP="008116E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14:paraId="734B1E46" w14:textId="77777777" w:rsidR="008116E8" w:rsidRPr="00664CF3" w:rsidRDefault="008116E8" w:rsidP="008116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D5570C" w14:textId="5124A91B" w:rsidR="008116E8" w:rsidRPr="00664CF3" w:rsidRDefault="00036DD3" w:rsidP="008116E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4A792553" w14:textId="77777777" w:rsidR="008116E8" w:rsidRPr="00664CF3" w:rsidRDefault="008116E8" w:rsidP="008116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9C34F" w14:textId="6B54E88E" w:rsidR="008116E8" w:rsidRPr="00664CF3" w:rsidRDefault="00036DD3" w:rsidP="008116E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14:paraId="39E68597" w14:textId="77777777" w:rsidR="008116E8" w:rsidRPr="00664CF3" w:rsidRDefault="008116E8" w:rsidP="008116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FCE2A" w14:textId="52FC4FA3" w:rsidR="008116E8" w:rsidRPr="00664CF3" w:rsidRDefault="00036DD3" w:rsidP="008116E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</w:tr>
      <w:tr w:rsidR="008116E8" w:rsidRPr="00664CF3" w14:paraId="66CD3A2D" w14:textId="77777777" w:rsidTr="00EE464D">
        <w:tc>
          <w:tcPr>
            <w:tcW w:w="3600" w:type="dxa"/>
          </w:tcPr>
          <w:p w14:paraId="269665C0" w14:textId="77777777" w:rsidR="008116E8" w:rsidRPr="00664CF3" w:rsidRDefault="008116E8" w:rsidP="008116E8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A4F3D" w14:textId="0C9E6966" w:rsidR="008116E8" w:rsidRPr="00664CF3" w:rsidRDefault="00036DD3" w:rsidP="008116E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8116E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564EC4DB" w14:textId="77777777" w:rsidR="008116E8" w:rsidRPr="00664CF3" w:rsidRDefault="008116E8" w:rsidP="008116E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E2DC67" w14:textId="753BEDAC" w:rsidR="008116E8" w:rsidRPr="00664CF3" w:rsidRDefault="00036DD3" w:rsidP="008116E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8116E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</w:tcPr>
          <w:p w14:paraId="682E22E6" w14:textId="77777777" w:rsidR="008116E8" w:rsidRPr="00664CF3" w:rsidRDefault="008116E8" w:rsidP="008116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FDB655" w14:textId="4712C952" w:rsidR="008116E8" w:rsidRPr="00664CF3" w:rsidRDefault="00036DD3" w:rsidP="008116E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8116E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3C48C07B" w14:textId="77777777" w:rsidR="008116E8" w:rsidRPr="00664CF3" w:rsidRDefault="008116E8" w:rsidP="008116E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0D1436" w14:textId="54D86994" w:rsidR="008116E8" w:rsidRPr="00664CF3" w:rsidRDefault="00036DD3" w:rsidP="008116E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8116E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</w:tbl>
    <w:p w14:paraId="6A3DB307" w14:textId="77777777" w:rsidR="00D3486D" w:rsidRPr="00664CF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21140677" w14:textId="68A11A83" w:rsidR="00696DB3" w:rsidRPr="00664CF3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1848D56E" w14:textId="5C554D54" w:rsidR="004E414B" w:rsidRPr="00664CF3" w:rsidRDefault="004E414B" w:rsidP="001B6949">
      <w:pPr>
        <w:pStyle w:val="Ang15"/>
      </w:pPr>
    </w:p>
    <w:p w14:paraId="3D309A67" w14:textId="0C7B8AEE" w:rsidR="00FD5DB6" w:rsidRPr="00664CF3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664CF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36DD3">
        <w:rPr>
          <w:rFonts w:ascii="Angsana New" w:hAnsi="Angsana New"/>
          <w:sz w:val="30"/>
          <w:szCs w:val="30"/>
          <w:lang w:val="en-US"/>
        </w:rPr>
        <w:t>1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036DD3">
        <w:rPr>
          <w:rFonts w:ascii="Angsana New" w:hAnsi="Angsana New"/>
          <w:sz w:val="30"/>
          <w:szCs w:val="30"/>
          <w:lang w:val="en-US"/>
        </w:rPr>
        <w:t>2559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</w:t>
      </w:r>
      <w:r w:rsidRPr="00664CF3">
        <w:rPr>
          <w:rFonts w:ascii="Angsana New" w:hAnsi="Angsana New"/>
          <w:spacing w:val="6"/>
          <w:sz w:val="30"/>
          <w:szCs w:val="30"/>
          <w:cs/>
          <w:lang w:val="en-US"/>
        </w:rPr>
        <w:t>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 w:rsidRPr="00664CF3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664CF3">
        <w:rPr>
          <w:rFonts w:ascii="Angsana New" w:hAnsi="Angsana New"/>
          <w:spacing w:val="6"/>
          <w:sz w:val="30"/>
          <w:szCs w:val="30"/>
          <w:cs/>
          <w:lang w:val="en-US"/>
        </w:rPr>
        <w:t>ๆ</w:t>
      </w:r>
      <w:r w:rsidR="001B28F3" w:rsidRPr="00664CF3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664CF3">
        <w:rPr>
          <w:rFonts w:ascii="Angsana New" w:hAnsi="Angsana New"/>
          <w:spacing w:val="6"/>
          <w:sz w:val="30"/>
          <w:szCs w:val="30"/>
          <w:cs/>
          <w:lang w:val="en-US"/>
        </w:rPr>
        <w:t>แก่บริษัท</w:t>
      </w:r>
      <w:r w:rsidRPr="00664CF3">
        <w:rPr>
          <w:rFonts w:ascii="Angsana New" w:hAnsi="Angsana New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036DD3">
        <w:rPr>
          <w:rFonts w:ascii="Angsana New" w:hAnsi="Angsana New"/>
          <w:sz w:val="30"/>
          <w:szCs w:val="30"/>
          <w:lang w:val="en-US"/>
        </w:rPr>
        <w:t>3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036DD3">
        <w:rPr>
          <w:rFonts w:ascii="Angsana New" w:hAnsi="Angsana New"/>
          <w:sz w:val="30"/>
          <w:szCs w:val="30"/>
          <w:lang w:val="en-US"/>
        </w:rPr>
        <w:t>1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036DD3">
        <w:rPr>
          <w:rFonts w:ascii="Angsana New" w:hAnsi="Angsana New"/>
          <w:sz w:val="30"/>
          <w:szCs w:val="30"/>
          <w:lang w:val="en-US"/>
        </w:rPr>
        <w:t>2559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036DD3">
        <w:rPr>
          <w:rFonts w:ascii="Angsana New" w:hAnsi="Angsana New"/>
          <w:sz w:val="30"/>
          <w:szCs w:val="30"/>
          <w:lang w:val="en-US"/>
        </w:rPr>
        <w:t>3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1472B72A" w14:textId="77777777" w:rsidR="00BF0015" w:rsidRPr="00664CF3" w:rsidRDefault="00BF0015" w:rsidP="00BF0015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5311DF1" w14:textId="20AE74A8" w:rsidR="00BF0015" w:rsidRPr="00664CF3" w:rsidRDefault="00BF0015" w:rsidP="005D6201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36DD3">
        <w:rPr>
          <w:rFonts w:ascii="Angsana New" w:hAnsi="Angsana New"/>
          <w:sz w:val="30"/>
          <w:szCs w:val="30"/>
        </w:rPr>
        <w:t>1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 xml:space="preserve">ตุลาคม </w:t>
      </w:r>
      <w:r w:rsidR="00036DD3">
        <w:rPr>
          <w:rFonts w:ascii="Angsana New" w:hAnsi="Angsana New"/>
          <w:sz w:val="30"/>
          <w:szCs w:val="30"/>
        </w:rPr>
        <w:t>2566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036DD3">
        <w:rPr>
          <w:rFonts w:ascii="Angsana New" w:hAnsi="Angsana New"/>
          <w:sz w:val="30"/>
          <w:szCs w:val="30"/>
        </w:rPr>
        <w:t>30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 xml:space="preserve">ปี นับตั้งแต่วันที่ </w:t>
      </w:r>
      <w:r w:rsidR="005D6201" w:rsidRPr="00664CF3">
        <w:rPr>
          <w:rFonts w:ascii="Angsana New" w:hAnsi="Angsana New"/>
          <w:sz w:val="30"/>
          <w:szCs w:val="30"/>
        </w:rPr>
        <w:t xml:space="preserve"> </w:t>
      </w:r>
      <w:r w:rsidR="00036DD3">
        <w:rPr>
          <w:rFonts w:ascii="Angsana New" w:hAnsi="Angsana New"/>
          <w:sz w:val="30"/>
          <w:szCs w:val="30"/>
        </w:rPr>
        <w:t>1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 xml:space="preserve">ตุลาคม </w:t>
      </w:r>
      <w:r w:rsidR="00036DD3">
        <w:rPr>
          <w:rFonts w:ascii="Angsana New" w:hAnsi="Angsana New"/>
          <w:sz w:val="30"/>
          <w:szCs w:val="30"/>
        </w:rPr>
        <w:t>2566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036DD3">
        <w:rPr>
          <w:rFonts w:ascii="Angsana New" w:hAnsi="Angsana New"/>
          <w:sz w:val="30"/>
          <w:szCs w:val="30"/>
        </w:rPr>
        <w:t>30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 xml:space="preserve">กันยายน </w:t>
      </w:r>
      <w:r w:rsidR="00036DD3">
        <w:rPr>
          <w:rFonts w:ascii="Angsana New" w:hAnsi="Angsana New"/>
          <w:sz w:val="30"/>
          <w:szCs w:val="30"/>
        </w:rPr>
        <w:t>2596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0D020304" w14:textId="77777777" w:rsidR="003467F3" w:rsidRPr="00664CF3" w:rsidRDefault="003467F3" w:rsidP="003467F3">
      <w:pPr>
        <w:pStyle w:val="ListParagraph"/>
        <w:rPr>
          <w:rFonts w:ascii="Angsana New" w:hAnsi="Angsana New"/>
          <w:sz w:val="30"/>
          <w:szCs w:val="30"/>
        </w:rPr>
      </w:pPr>
    </w:p>
    <w:p w14:paraId="116D253F" w14:textId="21422F50" w:rsidR="00D803A5" w:rsidRPr="00664CF3" w:rsidRDefault="00B41A01" w:rsidP="0031175E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036DD3" w:rsidRPr="0031175E">
        <w:rPr>
          <w:rFonts w:ascii="Angsana New" w:hAnsi="Angsana New"/>
          <w:sz w:val="30"/>
          <w:szCs w:val="30"/>
        </w:rPr>
        <w:t>2567</w:t>
      </w:r>
      <w:r w:rsidRPr="0031175E">
        <w:rPr>
          <w:rFonts w:ascii="Angsana New" w:hAnsi="Angsana New"/>
          <w:sz w:val="30"/>
          <w:szCs w:val="30"/>
        </w:rPr>
        <w:t xml:space="preserve"> </w:t>
      </w:r>
      <w:r w:rsidR="00D803A5" w:rsidRPr="00664CF3">
        <w:rPr>
          <w:rFonts w:ascii="Angsana New" w:hAnsi="Angsana New"/>
          <w:sz w:val="30"/>
          <w:szCs w:val="30"/>
          <w:cs/>
        </w:rPr>
        <w:t>บริษัทได้</w:t>
      </w:r>
      <w:r w:rsidR="00D803A5" w:rsidRPr="00664CF3">
        <w:rPr>
          <w:rFonts w:ascii="Angsana New" w:hAnsi="Angsana New" w:hint="cs"/>
          <w:sz w:val="30"/>
          <w:szCs w:val="30"/>
          <w:cs/>
        </w:rPr>
        <w:t>ทำ</w:t>
      </w:r>
      <w:r w:rsidR="00D803A5" w:rsidRPr="00664CF3">
        <w:rPr>
          <w:rFonts w:ascii="Angsana New" w:hAnsi="Angsana New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="00036DD3">
        <w:rPr>
          <w:rFonts w:ascii="Angsana New" w:hAnsi="Angsana New"/>
          <w:sz w:val="30"/>
          <w:szCs w:val="30"/>
        </w:rPr>
        <w:t>30</w:t>
      </w:r>
      <w:r w:rsidR="00D803A5" w:rsidRPr="00664CF3">
        <w:rPr>
          <w:rFonts w:ascii="Angsana New" w:hAnsi="Angsana New"/>
          <w:sz w:val="30"/>
          <w:szCs w:val="30"/>
        </w:rPr>
        <w:t xml:space="preserve"> </w:t>
      </w:r>
      <w:r w:rsidR="00D803A5" w:rsidRPr="00664CF3">
        <w:rPr>
          <w:rFonts w:ascii="Angsana New" w:hAnsi="Angsana New"/>
          <w:sz w:val="30"/>
          <w:szCs w:val="30"/>
          <w:cs/>
        </w:rPr>
        <w:t xml:space="preserve">ปี </w:t>
      </w:r>
      <w:r w:rsidR="00D803A5" w:rsidRPr="00664CF3"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="00D803A5" w:rsidRPr="00664CF3">
        <w:rPr>
          <w:rFonts w:ascii="Angsana New" w:hAnsi="Angsana New"/>
          <w:sz w:val="30"/>
          <w:szCs w:val="30"/>
          <w:cs/>
        </w:rPr>
        <w:t>นับตั้งแต่วันที่เริ่ม</w:t>
      </w:r>
      <w:r w:rsidR="00B36567">
        <w:rPr>
          <w:rFonts w:ascii="Angsana New" w:hAnsi="Angsana New" w:hint="cs"/>
          <w:sz w:val="30"/>
          <w:szCs w:val="30"/>
          <w:cs/>
        </w:rPr>
        <w:t xml:space="preserve">เดินเครื่องเชิงพาณิชย์ </w:t>
      </w:r>
      <w:r w:rsidR="00D803A5" w:rsidRPr="00664CF3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 w:rsidR="00D803A5" w:rsidRPr="00664CF3">
        <w:rPr>
          <w:rFonts w:ascii="Angsana New" w:hAnsi="Angsana New" w:hint="cs"/>
          <w:sz w:val="30"/>
          <w:szCs w:val="30"/>
          <w:cs/>
        </w:rPr>
        <w:t>ใหญ่</w:t>
      </w:r>
      <w:r w:rsidR="00D803A5" w:rsidRPr="00664CF3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 w:rsidR="00D803A5" w:rsidRPr="00664CF3">
        <w:rPr>
          <w:rFonts w:ascii="Angsana New" w:hAnsi="Angsana New" w:hint="cs"/>
          <w:sz w:val="30"/>
          <w:szCs w:val="30"/>
          <w:cs/>
        </w:rPr>
        <w:t xml:space="preserve"> </w:t>
      </w:r>
      <w:r w:rsidR="00D803A5" w:rsidRPr="00664CF3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233AABD8" w14:textId="77777777" w:rsidR="00D803A5" w:rsidRPr="00664CF3" w:rsidRDefault="00D803A5" w:rsidP="00D803A5">
      <w:pPr>
        <w:pStyle w:val="ListParagraph"/>
        <w:rPr>
          <w:rFonts w:ascii="Angsana New" w:hAnsi="Angsana New"/>
          <w:sz w:val="30"/>
          <w:szCs w:val="30"/>
          <w:lang w:val="en-GB" w:eastAsia="en-US"/>
        </w:rPr>
      </w:pPr>
    </w:p>
    <w:p w14:paraId="1CDF3BA9" w14:textId="2BDFC8E5" w:rsidR="00D803A5" w:rsidRDefault="00B41A01" w:rsidP="0031175E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ในระหว่างปี </w:t>
      </w:r>
      <w:r w:rsidR="00036DD3" w:rsidRPr="0031175E">
        <w:rPr>
          <w:rFonts w:ascii="Angsana New" w:hAnsi="Angsana New"/>
          <w:sz w:val="30"/>
          <w:szCs w:val="30"/>
        </w:rPr>
        <w:t>2567</w:t>
      </w:r>
      <w:r w:rsidRPr="0031175E">
        <w:rPr>
          <w:rFonts w:ascii="Angsana New" w:hAnsi="Angsana New"/>
          <w:sz w:val="30"/>
          <w:szCs w:val="30"/>
        </w:rPr>
        <w:t xml:space="preserve"> </w:t>
      </w:r>
      <w:r w:rsidR="00D803A5" w:rsidRPr="00664CF3">
        <w:rPr>
          <w:rFonts w:ascii="Angsana New" w:hAnsi="Angsana New" w:hint="cs"/>
          <w:sz w:val="30"/>
          <w:szCs w:val="30"/>
          <w:cs/>
        </w:rPr>
        <w:t xml:space="preserve">บริษัททำสัญญาซื้อขายไฟฟ้าและบริการโครงการพลังงานแสงอาทิตย์บนหลังคาโรงงานกับบริษัทใหญ่ สัญญามีกำหนดระยะเวลา </w:t>
      </w:r>
      <w:r w:rsidR="00036DD3">
        <w:rPr>
          <w:rFonts w:ascii="Angsana New" w:hAnsi="Angsana New"/>
          <w:sz w:val="30"/>
          <w:szCs w:val="30"/>
        </w:rPr>
        <w:t>30</w:t>
      </w:r>
      <w:r w:rsidR="00D803A5" w:rsidRPr="00664CF3">
        <w:rPr>
          <w:rFonts w:ascii="Angsana New" w:hAnsi="Angsana New" w:hint="cs"/>
          <w:sz w:val="30"/>
          <w:szCs w:val="30"/>
          <w:cs/>
        </w:rPr>
        <w:t xml:space="preserve"> ปี นับตั้งแต่</w:t>
      </w:r>
      <w:r w:rsidR="00B36567">
        <w:rPr>
          <w:rFonts w:ascii="Angsana New" w:hAnsi="Angsana New" w:hint="cs"/>
          <w:sz w:val="30"/>
          <w:szCs w:val="30"/>
          <w:cs/>
        </w:rPr>
        <w:t xml:space="preserve">เดินเครื่องเชิงพาณิชย์ </w:t>
      </w:r>
      <w:r w:rsidR="00D803A5" w:rsidRPr="00664CF3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45CD5FE5" w14:textId="77777777" w:rsidR="001A0735" w:rsidRPr="00BF2DF9" w:rsidRDefault="001A0735" w:rsidP="001A0735">
      <w:pPr>
        <w:pStyle w:val="ListParagraph"/>
        <w:rPr>
          <w:rFonts w:ascii="Angsana New" w:hAnsi="Angsana New"/>
          <w:sz w:val="30"/>
          <w:szCs w:val="30"/>
          <w:lang w:val="en-US"/>
        </w:rPr>
      </w:pPr>
    </w:p>
    <w:p w14:paraId="71F7ADA4" w14:textId="6EFCC016" w:rsidR="001A0735" w:rsidRPr="00664CF3" w:rsidRDefault="00BF2DF9" w:rsidP="0031175E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BF2DF9">
        <w:rPr>
          <w:rFonts w:ascii="Angsana New" w:hAnsi="Angsana New"/>
          <w:sz w:val="30"/>
          <w:szCs w:val="30"/>
          <w:cs/>
        </w:rPr>
        <w:t xml:space="preserve">ในปี </w:t>
      </w:r>
      <w:r w:rsidRPr="00BF2DF9">
        <w:rPr>
          <w:rFonts w:ascii="Angsana New" w:hAnsi="Angsana New"/>
          <w:sz w:val="30"/>
          <w:szCs w:val="30"/>
        </w:rPr>
        <w:t xml:space="preserve">2568 </w:t>
      </w:r>
      <w:r w:rsidRPr="00BF2DF9">
        <w:rPr>
          <w:rFonts w:ascii="Angsana New" w:hAnsi="Angsana New"/>
          <w:sz w:val="30"/>
          <w:szCs w:val="30"/>
          <w:cs/>
        </w:rPr>
        <w:t>บริษัทได้จดทะเบียนการเช่ากับ</w:t>
      </w:r>
      <w:r w:rsidR="00331321">
        <w:rPr>
          <w:rFonts w:ascii="Angsana New" w:hAnsi="Angsana New" w:hint="cs"/>
          <w:sz w:val="30"/>
          <w:szCs w:val="30"/>
          <w:cs/>
        </w:rPr>
        <w:t>การ</w:t>
      </w:r>
      <w:r w:rsidRPr="00BF2DF9">
        <w:rPr>
          <w:rFonts w:ascii="Angsana New" w:hAnsi="Angsana New"/>
          <w:sz w:val="30"/>
          <w:szCs w:val="30"/>
          <w:cs/>
        </w:rPr>
        <w:t>ร่วม</w:t>
      </w:r>
      <w:r>
        <w:rPr>
          <w:rFonts w:ascii="Angsana New" w:hAnsi="Angsana New" w:hint="cs"/>
          <w:sz w:val="30"/>
          <w:szCs w:val="30"/>
          <w:cs/>
        </w:rPr>
        <w:t>ค้า</w:t>
      </w:r>
      <w:r w:rsidRPr="00BF2DF9">
        <w:rPr>
          <w:rFonts w:ascii="Angsana New" w:hAnsi="Angsana New"/>
          <w:sz w:val="30"/>
          <w:szCs w:val="30"/>
          <w:cs/>
        </w:rPr>
        <w:t xml:space="preserve"> มีระยะเวลารวม </w:t>
      </w:r>
      <w:r w:rsidRPr="00BF2DF9">
        <w:rPr>
          <w:rFonts w:ascii="Angsana New" w:hAnsi="Angsana New"/>
          <w:sz w:val="30"/>
          <w:szCs w:val="30"/>
        </w:rPr>
        <w:t xml:space="preserve">30 </w:t>
      </w:r>
      <w:r w:rsidRPr="00BF2DF9">
        <w:rPr>
          <w:rFonts w:ascii="Angsana New" w:hAnsi="Angsana New"/>
          <w:sz w:val="30"/>
          <w:szCs w:val="30"/>
          <w:cs/>
        </w:rPr>
        <w:t>ปี นับตั้งแต่วันที่</w:t>
      </w:r>
      <w:r w:rsidR="00331321">
        <w:rPr>
          <w:rFonts w:ascii="Angsana New" w:hAnsi="Angsana New" w:hint="cs"/>
          <w:sz w:val="30"/>
          <w:szCs w:val="30"/>
          <w:cs/>
        </w:rPr>
        <w:t>การ</w:t>
      </w:r>
      <w:r w:rsidRPr="00BF2DF9">
        <w:rPr>
          <w:rFonts w:ascii="Angsana New" w:hAnsi="Angsana New"/>
          <w:sz w:val="30"/>
          <w:szCs w:val="30"/>
          <w:cs/>
        </w:rPr>
        <w:t>ร่วม</w:t>
      </w:r>
      <w:r w:rsidR="00331321">
        <w:rPr>
          <w:rFonts w:ascii="Angsana New" w:hAnsi="Angsana New" w:hint="cs"/>
          <w:sz w:val="30"/>
          <w:szCs w:val="30"/>
          <w:cs/>
        </w:rPr>
        <w:t>ค้า</w:t>
      </w:r>
      <w:r w:rsidRPr="00BF2DF9">
        <w:rPr>
          <w:rFonts w:ascii="Angsana New" w:hAnsi="Angsana New"/>
          <w:sz w:val="30"/>
          <w:szCs w:val="30"/>
          <w:cs/>
        </w:rPr>
        <w:t>ได้รับคัดเลือกพร้อมลงนามในสัญญาซื้อขายไฟฟ้ากับหน่วยงานของรัฐ ให้เป็นผู้ผลิตและจำหน่ายไฟฟ้าของโครงการผลิตและจำหน่ายไฟฟ้า โดยมีค่าเช่าตามอัตราที่ระบุไว้ในสัญญา</w:t>
      </w:r>
    </w:p>
    <w:p w14:paraId="0CA0392A" w14:textId="69B74AC2" w:rsidR="001B6949" w:rsidRPr="00BF2DF9" w:rsidRDefault="001B6949" w:rsidP="00BF2DF9">
      <w:pPr>
        <w:pStyle w:val="ListParagraph"/>
        <w:rPr>
          <w:rFonts w:ascii="Angsana New" w:hAnsi="Angsana New"/>
          <w:sz w:val="30"/>
          <w:szCs w:val="30"/>
          <w:lang w:val="en-US"/>
        </w:rPr>
      </w:pPr>
    </w:p>
    <w:p w14:paraId="79BDA844" w14:textId="77777777" w:rsidR="00801869" w:rsidRPr="00664CF3" w:rsidRDefault="00801869" w:rsidP="006A4F6E">
      <w:pPr>
        <w:pStyle w:val="Caption"/>
      </w:pPr>
      <w:r w:rsidRPr="00664CF3">
        <w:rPr>
          <w:cs/>
        </w:rPr>
        <w:t>เงินสดและรายการเทียบเท่าเงินสด</w:t>
      </w:r>
    </w:p>
    <w:p w14:paraId="7BED38C1" w14:textId="77777777" w:rsidR="00A42500" w:rsidRPr="00664CF3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012345" w:rsidRPr="00664CF3" w14:paraId="5C94A58B" w14:textId="77777777" w:rsidTr="00A35E0B">
        <w:trPr>
          <w:tblHeader/>
        </w:trPr>
        <w:tc>
          <w:tcPr>
            <w:tcW w:w="4050" w:type="dxa"/>
          </w:tcPr>
          <w:p w14:paraId="56A72E49" w14:textId="77777777" w:rsidR="00012345" w:rsidRPr="00664CF3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6A78F31" w14:textId="77777777" w:rsidR="00012345" w:rsidRPr="00664CF3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2D417D" w14:textId="77777777" w:rsidR="00012345" w:rsidRPr="00664CF3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362775" w14:textId="77777777" w:rsidR="00012345" w:rsidRPr="00664CF3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1A29B287" w14:textId="77777777" w:rsidTr="00A35E0B">
        <w:trPr>
          <w:tblHeader/>
        </w:trPr>
        <w:tc>
          <w:tcPr>
            <w:tcW w:w="4050" w:type="dxa"/>
          </w:tcPr>
          <w:p w14:paraId="4D9FB105" w14:textId="77777777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56D966" w14:textId="525E117F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8DEC398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27822" w14:textId="5C172C47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AC79FFE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751C5FD" w14:textId="7D61CC54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77255858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6EBB1536" w14:textId="318F17FC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51DF6" w:rsidRPr="00664CF3" w14:paraId="77B4008F" w14:textId="77777777" w:rsidTr="00A35E0B">
        <w:tc>
          <w:tcPr>
            <w:tcW w:w="4050" w:type="dxa"/>
          </w:tcPr>
          <w:p w14:paraId="4CB2ACE6" w14:textId="77777777" w:rsidR="00251DF6" w:rsidRPr="00664CF3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9FD4CF" w14:textId="77777777" w:rsidR="00251DF6" w:rsidRPr="00664CF3" w:rsidRDefault="00251DF6" w:rsidP="00251DF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5B7A" w:rsidRPr="00664CF3" w14:paraId="46656697" w14:textId="77777777" w:rsidTr="00A35E0B">
        <w:tc>
          <w:tcPr>
            <w:tcW w:w="4050" w:type="dxa"/>
          </w:tcPr>
          <w:p w14:paraId="4F86556D" w14:textId="77777777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080" w:type="dxa"/>
          </w:tcPr>
          <w:p w14:paraId="6F880A97" w14:textId="20C49493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</w:tcPr>
          <w:p w14:paraId="510B3472" w14:textId="77777777" w:rsidR="00705B7A" w:rsidRPr="00664CF3" w:rsidRDefault="00705B7A" w:rsidP="00705B7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E7E157" w14:textId="10717296" w:rsidR="00705B7A" w:rsidRPr="00664CF3" w:rsidRDefault="00036DD3" w:rsidP="00705B7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1BBC9DF9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52B5B" w14:textId="69B324FD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36" w:type="dxa"/>
          </w:tcPr>
          <w:p w14:paraId="175D09FE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67551722" w14:textId="666587F7" w:rsidR="00705B7A" w:rsidRPr="00664CF3" w:rsidRDefault="00036DD3" w:rsidP="00705B7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705B7A" w:rsidRPr="00664CF3" w14:paraId="1D5985D2" w14:textId="77777777" w:rsidTr="00A35E0B">
        <w:tc>
          <w:tcPr>
            <w:tcW w:w="4050" w:type="dxa"/>
          </w:tcPr>
          <w:p w14:paraId="3B1D96A2" w14:textId="77777777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9288E47" w14:textId="1974AD3E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B274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270" w:type="dxa"/>
          </w:tcPr>
          <w:p w14:paraId="23E73A4C" w14:textId="77777777" w:rsidR="00705B7A" w:rsidRPr="00664CF3" w:rsidRDefault="00705B7A" w:rsidP="00705B7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B43CDD" w14:textId="3357ED59" w:rsidR="00705B7A" w:rsidRPr="00664CF3" w:rsidRDefault="00036DD3" w:rsidP="00705B7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70" w:type="dxa"/>
          </w:tcPr>
          <w:p w14:paraId="358FE086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BA5406E" w14:textId="6F7D3571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1558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236" w:type="dxa"/>
          </w:tcPr>
          <w:p w14:paraId="3DA5AE4D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181CA102" w14:textId="6CDE80F5" w:rsidR="00705B7A" w:rsidRPr="00664CF3" w:rsidRDefault="00036DD3" w:rsidP="00705B7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</w:tr>
      <w:tr w:rsidR="00705B7A" w:rsidRPr="00664CF3" w14:paraId="2A61E07A" w14:textId="77777777" w:rsidTr="00A35E0B">
        <w:tc>
          <w:tcPr>
            <w:tcW w:w="4050" w:type="dxa"/>
          </w:tcPr>
          <w:p w14:paraId="0E6F96B1" w14:textId="77777777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9F4D020" w14:textId="1AA95336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16E8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 w:rsidR="00CB274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</w:tcPr>
          <w:p w14:paraId="6FE154EE" w14:textId="77777777" w:rsidR="00705B7A" w:rsidRPr="00664CF3" w:rsidRDefault="00705B7A" w:rsidP="00705B7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843196" w14:textId="7544616A" w:rsidR="00705B7A" w:rsidRPr="00664CF3" w:rsidRDefault="00036DD3" w:rsidP="00705B7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270" w:type="dxa"/>
          </w:tcPr>
          <w:p w14:paraId="146F1C8A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693D5" w14:textId="3F59D90C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5099F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  <w:r w:rsidR="00B85E7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36" w:type="dxa"/>
          </w:tcPr>
          <w:p w14:paraId="6282009C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305E3D49" w14:textId="67DC4F6D" w:rsidR="00705B7A" w:rsidRPr="00664CF3" w:rsidRDefault="00036DD3" w:rsidP="00705B7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</w:tr>
      <w:tr w:rsidR="002870AD" w:rsidRPr="00664CF3" w14:paraId="1DF1BDE7" w14:textId="77777777" w:rsidTr="00A35E0B">
        <w:tc>
          <w:tcPr>
            <w:tcW w:w="4050" w:type="dxa"/>
          </w:tcPr>
          <w:p w14:paraId="7FB482DE" w14:textId="4D1C6DFF" w:rsidR="002870AD" w:rsidRPr="00664CF3" w:rsidRDefault="002870AD" w:rsidP="00705B7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เงินฝากธนาคารประเภทฝากประจำ</w:t>
            </w:r>
          </w:p>
        </w:tc>
        <w:tc>
          <w:tcPr>
            <w:tcW w:w="1080" w:type="dxa"/>
          </w:tcPr>
          <w:p w14:paraId="4B0D74A9" w14:textId="6E3E9BF1" w:rsidR="002870AD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00B7352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E415487" w14:textId="77777777" w:rsidR="002870AD" w:rsidRPr="00664CF3" w:rsidRDefault="002870AD" w:rsidP="00705B7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54B6C8" w14:textId="756FE00D" w:rsidR="002870AD" w:rsidRPr="00664CF3" w:rsidRDefault="00B7352C" w:rsidP="00B7352C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F4D42C" w14:textId="77777777" w:rsidR="002870AD" w:rsidRPr="00664CF3" w:rsidRDefault="002870AD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A7C7AB3" w14:textId="320B83B1" w:rsidR="002870AD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00B7352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47BC8EB" w14:textId="77777777" w:rsidR="002870AD" w:rsidRPr="00664CF3" w:rsidRDefault="002870AD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7BD7B96E" w14:textId="70020361" w:rsidR="002870AD" w:rsidRPr="00664CF3" w:rsidRDefault="00B7352C" w:rsidP="00B7352C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05B7A" w:rsidRPr="00664CF3" w14:paraId="320780CC" w14:textId="77777777" w:rsidTr="00A35E0B">
        <w:tc>
          <w:tcPr>
            <w:tcW w:w="4050" w:type="dxa"/>
          </w:tcPr>
          <w:p w14:paraId="07ED82B0" w14:textId="5BA0B4B9" w:rsidR="00705B7A" w:rsidRPr="00664CF3" w:rsidRDefault="00705B7A" w:rsidP="00705B7A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เงินลงทุนระยะสั้นที่มีสภาพคล่องสูง </w:t>
            </w:r>
          </w:p>
        </w:tc>
        <w:tc>
          <w:tcPr>
            <w:tcW w:w="1080" w:type="dxa"/>
            <w:vAlign w:val="bottom"/>
          </w:tcPr>
          <w:p w14:paraId="3DBB4FA9" w14:textId="6A7FC045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5C05D1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902</w:t>
            </w:r>
            <w:r w:rsidR="00CB274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580</w:t>
            </w:r>
          </w:p>
        </w:tc>
        <w:tc>
          <w:tcPr>
            <w:tcW w:w="270" w:type="dxa"/>
          </w:tcPr>
          <w:p w14:paraId="55EBE94D" w14:textId="77777777" w:rsidR="00705B7A" w:rsidRPr="00664CF3" w:rsidRDefault="00705B7A" w:rsidP="00705B7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661FFD2" w14:textId="718ADFFB" w:rsidR="00705B7A" w:rsidRPr="00664CF3" w:rsidRDefault="00036DD3" w:rsidP="00705B7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270" w:type="dxa"/>
            <w:vAlign w:val="bottom"/>
          </w:tcPr>
          <w:p w14:paraId="089FF4C2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7D654E" w14:textId="16CED7A8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35099F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902</w:t>
            </w:r>
            <w:r w:rsidR="00B85E7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236" w:type="dxa"/>
            <w:vAlign w:val="bottom"/>
          </w:tcPr>
          <w:p w14:paraId="14A44F55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843C3A" w14:textId="0A7F0A10" w:rsidR="00705B7A" w:rsidRPr="00664CF3" w:rsidRDefault="00036DD3" w:rsidP="00705B7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="00705B7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</w:tr>
      <w:tr w:rsidR="00705B7A" w:rsidRPr="00664CF3" w14:paraId="1F9F5377" w14:textId="77777777" w:rsidTr="00A35E0B">
        <w:tc>
          <w:tcPr>
            <w:tcW w:w="4050" w:type="dxa"/>
          </w:tcPr>
          <w:p w14:paraId="69ECAF31" w14:textId="77777777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09CF21" w14:textId="205258B9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C05D1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713</w:t>
            </w:r>
            <w:r w:rsidR="00015588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</w:t>
            </w:r>
          </w:p>
        </w:tc>
        <w:tc>
          <w:tcPr>
            <w:tcW w:w="270" w:type="dxa"/>
          </w:tcPr>
          <w:p w14:paraId="6B5C0724" w14:textId="77777777" w:rsidR="00705B7A" w:rsidRPr="00664CF3" w:rsidRDefault="00705B7A" w:rsidP="00705B7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8AEE55" w14:textId="50E9EC4A" w:rsidR="00705B7A" w:rsidRPr="00664CF3" w:rsidRDefault="00036DD3" w:rsidP="00705B7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05B7A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</w:t>
            </w:r>
            <w:r w:rsidR="00705B7A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14:paraId="20E60F45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47C1F" w14:textId="051186D8" w:rsidR="00705B7A" w:rsidRPr="00664CF3" w:rsidRDefault="00036DD3" w:rsidP="00705B7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5099F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</w:t>
            </w:r>
            <w:r w:rsidR="00B85E7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236" w:type="dxa"/>
          </w:tcPr>
          <w:p w14:paraId="3C7A71A0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065E217" w14:textId="53325AE8" w:rsidR="00705B7A" w:rsidRPr="00664CF3" w:rsidRDefault="00036DD3" w:rsidP="00705B7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05B7A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796</w:t>
            </w:r>
            <w:r w:rsidR="00705B7A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</w:p>
        </w:tc>
      </w:tr>
    </w:tbl>
    <w:p w14:paraId="3E51BE2B" w14:textId="69246ADA" w:rsidR="00B44C18" w:rsidRPr="00664CF3" w:rsidRDefault="00B44C18" w:rsidP="00FD5DB6">
      <w:pPr>
        <w:pStyle w:val="Bo-Blankline"/>
        <w:rPr>
          <w:lang w:val="en-US"/>
        </w:rPr>
      </w:pPr>
    </w:p>
    <w:p w14:paraId="322917D6" w14:textId="77777777" w:rsidR="001B6949" w:rsidRPr="00664CF3" w:rsidRDefault="001B694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664CF3">
        <w:rPr>
          <w:cs/>
        </w:rPr>
        <w:br w:type="page"/>
      </w:r>
    </w:p>
    <w:p w14:paraId="1ED5F466" w14:textId="36B0A7FB" w:rsidR="00B44C18" w:rsidRPr="00664CF3" w:rsidRDefault="00B44C18" w:rsidP="00B44C18">
      <w:pPr>
        <w:pStyle w:val="Caption"/>
      </w:pPr>
      <w:r w:rsidRPr="00664CF3">
        <w:rPr>
          <w:cs/>
        </w:rPr>
        <w:lastRenderedPageBreak/>
        <w:t>ลูกหนี้การค้า</w:t>
      </w:r>
    </w:p>
    <w:p w14:paraId="6CACB3DA" w14:textId="77777777" w:rsidR="00B44C18" w:rsidRPr="00664CF3" w:rsidRDefault="00B44C18" w:rsidP="00B44C18">
      <w:pPr>
        <w:pStyle w:val="Bo-Blankline"/>
        <w:rPr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170"/>
        <w:gridCol w:w="270"/>
        <w:gridCol w:w="1080"/>
        <w:gridCol w:w="270"/>
        <w:gridCol w:w="1080"/>
        <w:gridCol w:w="270"/>
        <w:gridCol w:w="1080"/>
      </w:tblGrid>
      <w:tr w:rsidR="00CD4BBE" w:rsidRPr="00664CF3" w14:paraId="704122CF" w14:textId="77777777" w:rsidTr="00CD4BBE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8A43" w14:textId="77777777" w:rsidR="00CD4BBE" w:rsidRPr="00664CF3" w:rsidRDefault="00CD4BBE" w:rsidP="009A0CF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FD803D" w14:textId="77777777" w:rsidR="00CD4BBE" w:rsidRPr="00664CF3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0940" w14:textId="364700FB" w:rsidR="00CD4BBE" w:rsidRPr="00664CF3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4BF15" w14:textId="77777777" w:rsidR="00CD4BBE" w:rsidRPr="00664CF3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5282" w14:textId="77777777" w:rsidR="00CD4BBE" w:rsidRPr="00664CF3" w:rsidRDefault="00CD4BBE" w:rsidP="009A0CF0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7D8CA521" w14:textId="77777777" w:rsidTr="00CD4B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240" w:type="dxa"/>
          </w:tcPr>
          <w:p w14:paraId="415BDC86" w14:textId="7A59E60F" w:rsidR="00705B7A" w:rsidRPr="00664CF3" w:rsidRDefault="00705B7A" w:rsidP="00705B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1054F22" w14:textId="3781E4B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C27E1F9" w14:textId="74B3EEFC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114F529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DE85B" w14:textId="3006C407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C97C951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31598" w14:textId="0EC7B517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5305B16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31FEE" w14:textId="6EF3F769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D4BBE" w:rsidRPr="00664CF3" w14:paraId="462F2B62" w14:textId="77777777" w:rsidTr="00CD4BBE">
        <w:trPr>
          <w:trHeight w:val="33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A7E19F" w14:textId="77777777" w:rsidR="00CD4BBE" w:rsidRPr="00664CF3" w:rsidDel="00B75B12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D5EFC" w14:textId="77777777" w:rsidR="00CD4BBE" w:rsidRPr="00664CF3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874357" w14:textId="23B9C7A9" w:rsidR="00CD4BBE" w:rsidRPr="00664CF3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BBE" w:rsidRPr="00664CF3" w14:paraId="07CD7713" w14:textId="77777777" w:rsidTr="00CD4BBE">
        <w:trPr>
          <w:trHeight w:val="33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AA03315" w14:textId="77777777" w:rsidR="00CD4BBE" w:rsidRPr="00664CF3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5EDAD4" w14:textId="77777777" w:rsidR="00CD4BBE" w:rsidRPr="00664CF3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D4765D" w14:textId="4CA1B30D" w:rsidR="00CD4BBE" w:rsidRPr="00664CF3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05B7A" w:rsidRPr="00664CF3" w14:paraId="5BA759E3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05DCA99" w14:textId="7E4D3C20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981869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324059" w14:textId="58749476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="007578C9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B7E68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8D4116" w14:textId="29920393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6B2A5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052FD" w14:textId="2E5114B9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  <w:r w:rsidR="007578C9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7C6EBA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0C5F7" w14:textId="4C41F0CC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705B7A" w:rsidRPr="00664CF3" w14:paraId="65EC2F28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304C68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15FBF1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EFFDAF" w14:textId="06ED20F5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3FC7D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A200C" w14:textId="77777777" w:rsidR="00705B7A" w:rsidRPr="00664CF3" w:rsidRDefault="00705B7A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C67FD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7E4A06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A9E59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991D4" w14:textId="77777777" w:rsidR="00705B7A" w:rsidRPr="00664CF3" w:rsidRDefault="00705B7A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B7A" w:rsidRPr="00664CF3" w14:paraId="06A7CCBC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0D9F3C3" w14:textId="3B819C05" w:rsidR="00705B7A" w:rsidRPr="00664CF3" w:rsidRDefault="00036DD3" w:rsidP="00705B7A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05B7A"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4857A9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95EB3" w14:textId="069A17AF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2D138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1232A" w14:textId="390D491A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E996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3E58C" w14:textId="15434555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CA25B1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14DE7A" w14:textId="7C6D669D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705B7A" w:rsidRPr="00664CF3" w14:paraId="184E4FF9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AA3EDB6" w14:textId="6DDC32F5" w:rsidR="00705B7A" w:rsidRPr="00664CF3" w:rsidRDefault="00036DD3" w:rsidP="00705B7A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05B7A"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E34672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124967" w14:textId="66F6ACE0" w:rsidR="00705B7A" w:rsidRPr="00664CF3" w:rsidRDefault="007578C9" w:rsidP="007578C9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969A8E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424E2" w14:textId="23895EDA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7E737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6DFF3A" w14:textId="0CBCBB42" w:rsidR="00705B7A" w:rsidRPr="00664CF3" w:rsidRDefault="007578C9" w:rsidP="007578C9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50A2B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3F302" w14:textId="2E939595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  <w:tr w:rsidR="00705B7A" w:rsidRPr="00664CF3" w14:paraId="76212F0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ADA9E01" w14:textId="5F8E6886" w:rsidR="00705B7A" w:rsidRPr="00664CF3" w:rsidRDefault="00036DD3" w:rsidP="00705B7A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05B7A"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C4C34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343770" w14:textId="2052EB6A" w:rsidR="00705B7A" w:rsidRPr="00664CF3" w:rsidRDefault="007578C9" w:rsidP="007578C9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3FA7A4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0F2441" w14:textId="47C95975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EBE1C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0129B" w14:textId="3F688315" w:rsidR="00705B7A" w:rsidRPr="00664CF3" w:rsidRDefault="007578C9" w:rsidP="007578C9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6CDBA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F3782" w14:textId="6039B6A2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705B7A" w:rsidRPr="00664CF3" w14:paraId="28A16523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095007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872489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E90C" w14:textId="202D2280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="00177BC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C364B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B949" w14:textId="28099137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FD76C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82307" w14:textId="3D2F333E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="00177BC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8064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1C53" w14:textId="2C9E102A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</w:tr>
      <w:tr w:rsidR="00705B7A" w:rsidRPr="00664CF3" w14:paraId="37A843C6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2B1B70C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AB604B" w14:textId="77777777" w:rsidR="00705B7A" w:rsidRPr="00664CF3" w:rsidRDefault="00705B7A" w:rsidP="00705B7A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B785F" w14:textId="281DF369" w:rsidR="00705B7A" w:rsidRPr="00664CF3" w:rsidRDefault="007578C9" w:rsidP="00705B7A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5B94A" w14:textId="77777777" w:rsidR="00705B7A" w:rsidRPr="00664CF3" w:rsidRDefault="00705B7A" w:rsidP="00705B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4793" w14:textId="4795715D" w:rsidR="00705B7A" w:rsidRPr="00664CF3" w:rsidRDefault="00705B7A" w:rsidP="00705B7A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3B0F6" w14:textId="77777777" w:rsidR="00705B7A" w:rsidRPr="00664CF3" w:rsidRDefault="00705B7A" w:rsidP="00705B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69EAB" w14:textId="225564B7" w:rsidR="00705B7A" w:rsidRPr="00664CF3" w:rsidRDefault="007578C9" w:rsidP="00705B7A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1C595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E69A9" w14:textId="589F46EA" w:rsidR="00705B7A" w:rsidRPr="00664CF3" w:rsidRDefault="00705B7A" w:rsidP="00705B7A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B7A" w:rsidRPr="00664CF3" w14:paraId="5500F45E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3CD26E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1BFF00" w14:textId="622BD3B5" w:rsidR="00705B7A" w:rsidRPr="00664CF3" w:rsidRDefault="00036DD3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19516" w14:textId="6F48B5F6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="007578C9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3FA4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33777" w14:textId="7C26D463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3B59D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AF24C" w14:textId="642E753C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  <w:r w:rsidR="007578C9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E122A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BDD2D" w14:textId="72DB9439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</w:tr>
      <w:tr w:rsidR="00C24388" w:rsidRPr="00664CF3" w14:paraId="32E06B99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AB9F14" w14:textId="77777777" w:rsidR="00C24388" w:rsidRPr="00664CF3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C1C4F7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28F70" w14:textId="5F128694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5BF56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25A0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24DBB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CDA46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E7303" w14:textId="77777777" w:rsidR="00C24388" w:rsidRPr="00664CF3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F3425" w14:textId="77777777" w:rsidR="00C24388" w:rsidRPr="00664CF3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24388" w:rsidRPr="00664CF3" w14:paraId="7C78AE9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8CA598" w14:textId="77777777" w:rsidR="00C24388" w:rsidRPr="00664CF3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075E29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B9B054" w14:textId="78AE12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E66E0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D697A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45FCF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C7706" w14:textId="77777777" w:rsidR="00C24388" w:rsidRPr="00664CF3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EC718" w14:textId="77777777" w:rsidR="00C24388" w:rsidRPr="00664CF3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28BA1C" w14:textId="77777777" w:rsidR="00C24388" w:rsidRPr="00664CF3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5B7A" w:rsidRPr="00664CF3" w14:paraId="4A05762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CCDEE2E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3D25A1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373E24" w14:textId="06F88561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="007578C9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7C657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60DA95" w14:textId="78AB0C97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AE844F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16A00C" w14:textId="005D2ADF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 w:rsidR="007578C9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69B90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8ACDC9" w14:textId="0D0AE0A1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705B7A" w:rsidRPr="00664CF3" w14:paraId="0E3710B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91AF39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093473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BF260" w14:textId="06D9511B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E3074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E5BB58" w14:textId="77777777" w:rsidR="00705B7A" w:rsidRPr="00664CF3" w:rsidRDefault="00705B7A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0D358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C8AF8A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0012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6A28F" w14:textId="77777777" w:rsidR="00705B7A" w:rsidRPr="00664CF3" w:rsidRDefault="00705B7A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B7A" w:rsidRPr="00664CF3" w14:paraId="2B9A6812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88B18A" w14:textId="52E912C4" w:rsidR="00705B7A" w:rsidRPr="00664CF3" w:rsidRDefault="00036DD3" w:rsidP="00705B7A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05B7A"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2C4D46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0FE768" w14:textId="66AE1055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D4665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23A5B" w14:textId="50A28D79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5683C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6CA1F5" w14:textId="1240351B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E1DE0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1D0D77" w14:textId="335F5EB3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705B7A" w:rsidRPr="00664CF3" w14:paraId="11C180C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974C36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767C37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38D03" w14:textId="2B3DA1E5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  <w:r w:rsidR="007578C9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553F3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8365" w14:textId="07A69B17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785BE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2B1E0" w14:textId="41CE235A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  <w:r w:rsidR="007578C9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EAEEC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977B1" w14:textId="7CC1214E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  <w:tr w:rsidR="00705B7A" w:rsidRPr="00664CF3" w14:paraId="6F73BD9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75B346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C0E4C" w14:textId="77777777" w:rsidR="00705B7A" w:rsidRPr="00664CF3" w:rsidRDefault="00705B7A" w:rsidP="00705B7A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0581D" w14:textId="3F7E26E9" w:rsidR="00705B7A" w:rsidRPr="00664CF3" w:rsidRDefault="00093182" w:rsidP="00705B7A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13F5A" w14:textId="77777777" w:rsidR="00705B7A" w:rsidRPr="00664CF3" w:rsidRDefault="00705B7A" w:rsidP="00705B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E6380" w14:textId="57CC5A97" w:rsidR="00705B7A" w:rsidRPr="00664CF3" w:rsidRDefault="00705B7A" w:rsidP="00705B7A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C324B" w14:textId="77777777" w:rsidR="00705B7A" w:rsidRPr="00664CF3" w:rsidRDefault="00705B7A" w:rsidP="00705B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868B4" w14:textId="65A78DD6" w:rsidR="00705B7A" w:rsidRPr="00664CF3" w:rsidRDefault="00093182" w:rsidP="00705B7A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5A413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2AC2C" w14:textId="0675DFF4" w:rsidR="00705B7A" w:rsidRPr="00664CF3" w:rsidRDefault="00705B7A" w:rsidP="00705B7A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05B7A" w:rsidRPr="00664CF3" w14:paraId="6170B462" w14:textId="77777777" w:rsidTr="00CD4BBE">
        <w:trPr>
          <w:trHeight w:val="3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63C5C9C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5C71A9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9AD1C" w14:textId="03911438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  <w:r w:rsidR="007578C9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2B5E2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671B" w14:textId="46644B6E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86600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DFD1E" w14:textId="5B567205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  <w:r w:rsidR="007578C9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4500D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FC8A2" w14:textId="148C6E47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  <w:tr w:rsidR="00705B7A" w:rsidRPr="00664CF3" w14:paraId="5106F644" w14:textId="77777777" w:rsidTr="00CD4BBE">
        <w:trPr>
          <w:trHeight w:val="2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C50305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2AFB65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11B47B" w14:textId="71813DC1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881C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836135" w14:textId="77777777" w:rsidR="00705B7A" w:rsidRPr="00664CF3" w:rsidRDefault="00705B7A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34E93A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E407AC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734C3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01087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5B7A" w:rsidRPr="00664CF3" w14:paraId="2881618A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2265C6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ABD82C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A712F4" w14:textId="7178CF6C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93182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  <w:r w:rsidR="00093182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EF30F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0F46D0" w14:textId="2FCCBF6A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734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C7488" w14:textId="77777777" w:rsidR="00705B7A" w:rsidRPr="00664CF3" w:rsidRDefault="00705B7A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AF2627" w14:textId="37D207AE" w:rsidR="00705B7A" w:rsidRPr="00664CF3" w:rsidRDefault="00036DD3" w:rsidP="00705B7A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3182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  <w:r w:rsidR="00093182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7681B" w14:textId="77777777" w:rsidR="00705B7A" w:rsidRPr="00664CF3" w:rsidRDefault="00705B7A" w:rsidP="00705B7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41B31E" w14:textId="67298E2E" w:rsidR="00705B7A" w:rsidRPr="00664CF3" w:rsidRDefault="00036DD3" w:rsidP="00705B7A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</w:tr>
    </w:tbl>
    <w:p w14:paraId="613F722D" w14:textId="5FF80411" w:rsidR="00B44C18" w:rsidRPr="00664CF3" w:rsidRDefault="00B44C18" w:rsidP="00B44C18">
      <w:pPr>
        <w:rPr>
          <w:lang w:val="en-US"/>
        </w:rPr>
      </w:pPr>
    </w:p>
    <w:p w14:paraId="2106B47D" w14:textId="77777777" w:rsidR="00B44C18" w:rsidRPr="00664CF3" w:rsidRDefault="00B44C18">
      <w:pPr>
        <w:spacing w:line="240" w:lineRule="auto"/>
        <w:rPr>
          <w:lang w:val="en-US"/>
        </w:rPr>
      </w:pPr>
      <w:r w:rsidRPr="00664CF3">
        <w:rPr>
          <w:lang w:val="en-US"/>
        </w:rPr>
        <w:br w:type="page"/>
      </w:r>
    </w:p>
    <w:p w14:paraId="327505CB" w14:textId="09796048" w:rsidR="007B5563" w:rsidRPr="00664CF3" w:rsidRDefault="007B5563" w:rsidP="000A2581">
      <w:pPr>
        <w:pStyle w:val="Caption"/>
        <w:ind w:left="567" w:hanging="567"/>
      </w:pPr>
      <w:r w:rsidRPr="00664CF3">
        <w:rPr>
          <w:rFonts w:hint="cs"/>
          <w:cs/>
        </w:rPr>
        <w:lastRenderedPageBreak/>
        <w:t>สินค้าคงเหลือ</w:t>
      </w:r>
    </w:p>
    <w:p w14:paraId="38A151A6" w14:textId="77777777" w:rsidR="00D463E6" w:rsidRPr="00664CF3" w:rsidRDefault="00D463E6" w:rsidP="00D463E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800AE" w:rsidRPr="00664CF3" w14:paraId="7F3A3C51" w14:textId="77777777" w:rsidTr="00532FAC">
        <w:trPr>
          <w:tblHeader/>
        </w:trPr>
        <w:tc>
          <w:tcPr>
            <w:tcW w:w="4140" w:type="dxa"/>
          </w:tcPr>
          <w:p w14:paraId="4E6BFB9C" w14:textId="77777777" w:rsidR="00B800AE" w:rsidRPr="00664CF3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A078B9" w14:textId="77777777" w:rsidR="00B800AE" w:rsidRPr="00664CF3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441E02" w14:textId="77777777" w:rsidR="00B800AE" w:rsidRPr="00664CF3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401388" w14:textId="77777777" w:rsidR="00B800AE" w:rsidRPr="00664CF3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7A" w:rsidRPr="00664CF3" w14:paraId="50C984E1" w14:textId="77777777" w:rsidTr="00532FAC">
        <w:trPr>
          <w:tblHeader/>
        </w:trPr>
        <w:tc>
          <w:tcPr>
            <w:tcW w:w="4140" w:type="dxa"/>
          </w:tcPr>
          <w:p w14:paraId="7828EF8D" w14:textId="77777777" w:rsidR="00705B7A" w:rsidRPr="00664CF3" w:rsidRDefault="00705B7A" w:rsidP="00705B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7AE570" w14:textId="00292931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6C0E535" w14:textId="77777777" w:rsidR="00705B7A" w:rsidRPr="00664CF3" w:rsidRDefault="00705B7A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61532" w14:textId="0889B08A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D07EB10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1C517" w14:textId="034D3FDA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182DC00" w14:textId="77777777" w:rsidR="00705B7A" w:rsidRPr="00664CF3" w:rsidRDefault="00705B7A" w:rsidP="00705B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E9AE7" w14:textId="17424D80" w:rsidR="00705B7A" w:rsidRPr="00664CF3" w:rsidRDefault="00036DD3" w:rsidP="00705B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E1B7F" w:rsidRPr="00664CF3" w14:paraId="318B45CB" w14:textId="77777777" w:rsidTr="00532FAC">
        <w:trPr>
          <w:tblHeader/>
        </w:trPr>
        <w:tc>
          <w:tcPr>
            <w:tcW w:w="4140" w:type="dxa"/>
          </w:tcPr>
          <w:p w14:paraId="5DFB9A55" w14:textId="77777777" w:rsidR="006E1B7F" w:rsidRPr="00664CF3" w:rsidRDefault="006E1B7F" w:rsidP="006E1B7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85C8C9E" w14:textId="77777777" w:rsidR="006E1B7F" w:rsidRPr="00664CF3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0997" w:rsidRPr="00664CF3" w14:paraId="5C0EFA7E" w14:textId="77777777" w:rsidTr="00532FAC">
        <w:tc>
          <w:tcPr>
            <w:tcW w:w="4140" w:type="dxa"/>
          </w:tcPr>
          <w:p w14:paraId="47013FA8" w14:textId="77777777" w:rsidR="00AB0997" w:rsidRPr="00664CF3" w:rsidRDefault="00AB0997" w:rsidP="00AB099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5F3F1BE" w14:textId="4276D4B8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</w:tcPr>
          <w:p w14:paraId="4A8DB41B" w14:textId="77777777" w:rsidR="00AB0997" w:rsidRPr="00664CF3" w:rsidRDefault="00AB0997" w:rsidP="00AB099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433E7C" w14:textId="3C212AAA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</w:tcPr>
          <w:p w14:paraId="63C0EA3F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74C7F" w14:textId="2BEE05D9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</w:tcPr>
          <w:p w14:paraId="166EADA2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7DF51" w14:textId="2DDB9DDF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AB0997" w:rsidRPr="00664CF3" w14:paraId="1A69556D" w14:textId="77777777" w:rsidTr="00532FAC">
        <w:tc>
          <w:tcPr>
            <w:tcW w:w="4140" w:type="dxa"/>
          </w:tcPr>
          <w:p w14:paraId="45ACAC55" w14:textId="77777777" w:rsidR="00AB0997" w:rsidRPr="00664CF3" w:rsidRDefault="00AB0997" w:rsidP="00AB099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0C5C1CB0" w14:textId="585762CB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</w:tcPr>
          <w:p w14:paraId="44C53D51" w14:textId="77777777" w:rsidR="00AB0997" w:rsidRPr="00664CF3" w:rsidRDefault="00AB0997" w:rsidP="00AB099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CE1ACD" w14:textId="5C573A97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70" w:type="dxa"/>
          </w:tcPr>
          <w:p w14:paraId="46E70429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782FF" w14:textId="65FAD90C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</w:tcPr>
          <w:p w14:paraId="7A892BE7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630C1" w14:textId="6862E497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</w:tr>
      <w:tr w:rsidR="00AB0997" w:rsidRPr="00664CF3" w14:paraId="30C26025" w14:textId="77777777" w:rsidTr="00532FAC">
        <w:tc>
          <w:tcPr>
            <w:tcW w:w="4140" w:type="dxa"/>
          </w:tcPr>
          <w:p w14:paraId="55FEED12" w14:textId="77777777" w:rsidR="00AB0997" w:rsidRPr="00664CF3" w:rsidRDefault="00AB0997" w:rsidP="00AB099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080" w:type="dxa"/>
          </w:tcPr>
          <w:p w14:paraId="2FD9A767" w14:textId="24FB5B44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</w:tcPr>
          <w:p w14:paraId="4BF7E86B" w14:textId="77777777" w:rsidR="00AB0997" w:rsidRPr="00664CF3" w:rsidRDefault="00AB0997" w:rsidP="00AB099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9C2E16" w14:textId="57D78317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270" w:type="dxa"/>
          </w:tcPr>
          <w:p w14:paraId="02A0B3F9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510DA" w14:textId="5E3AFE87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</w:tcPr>
          <w:p w14:paraId="2B0465C8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16812" w14:textId="2DFAF267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046</w:t>
            </w:r>
          </w:p>
        </w:tc>
      </w:tr>
      <w:tr w:rsidR="00861CF3" w:rsidRPr="00664CF3" w14:paraId="5ED5668C" w14:textId="77777777" w:rsidTr="00532FAC">
        <w:tc>
          <w:tcPr>
            <w:tcW w:w="4140" w:type="dxa"/>
          </w:tcPr>
          <w:p w14:paraId="2BEF2A9C" w14:textId="77777777" w:rsidR="00861CF3" w:rsidRPr="00664CF3" w:rsidRDefault="00861CF3" w:rsidP="00861C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</w:tcPr>
          <w:p w14:paraId="11425ADF" w14:textId="1601E333" w:rsidR="00861CF3" w:rsidRPr="00664CF3" w:rsidRDefault="00036DD3" w:rsidP="00861CF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39A4D954" w14:textId="77777777" w:rsidR="00861CF3" w:rsidRPr="00664CF3" w:rsidRDefault="00861CF3" w:rsidP="00861CF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324DD3" w14:textId="002004B4" w:rsidR="00861CF3" w:rsidRPr="00664CF3" w:rsidRDefault="00036DD3" w:rsidP="00861CF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270" w:type="dxa"/>
          </w:tcPr>
          <w:p w14:paraId="18E0571F" w14:textId="77777777" w:rsidR="00861CF3" w:rsidRPr="00664CF3" w:rsidRDefault="00861CF3" w:rsidP="00861CF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AEDF7" w14:textId="6CDA0A83" w:rsidR="00861CF3" w:rsidRPr="00664CF3" w:rsidRDefault="00036DD3" w:rsidP="00861CF3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1408154B" w14:textId="77777777" w:rsidR="00861CF3" w:rsidRPr="00664CF3" w:rsidRDefault="00861CF3" w:rsidP="00861CF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59BC4" w14:textId="3437B7CD" w:rsidR="00861CF3" w:rsidRPr="00664CF3" w:rsidRDefault="00036DD3" w:rsidP="00861CF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</w:p>
        </w:tc>
      </w:tr>
      <w:tr w:rsidR="00861CF3" w:rsidRPr="00664CF3" w14:paraId="7F69517B" w14:textId="77777777" w:rsidTr="00532FAC">
        <w:tc>
          <w:tcPr>
            <w:tcW w:w="4140" w:type="dxa"/>
          </w:tcPr>
          <w:p w14:paraId="3BCBF97A" w14:textId="77777777" w:rsidR="00861CF3" w:rsidRPr="00664CF3" w:rsidRDefault="00861CF3" w:rsidP="00861C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2E9763" w14:textId="3F135090" w:rsidR="00861CF3" w:rsidRPr="00664CF3" w:rsidRDefault="00036DD3" w:rsidP="00861CF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</w:tcPr>
          <w:p w14:paraId="6572712D" w14:textId="77777777" w:rsidR="00861CF3" w:rsidRPr="00664CF3" w:rsidRDefault="00861CF3" w:rsidP="00861CF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CBEBC" w14:textId="71039384" w:rsidR="00861CF3" w:rsidRPr="00664CF3" w:rsidRDefault="00036DD3" w:rsidP="00861CF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270" w:type="dxa"/>
          </w:tcPr>
          <w:p w14:paraId="50DE2802" w14:textId="77777777" w:rsidR="00861CF3" w:rsidRPr="00664CF3" w:rsidRDefault="00861CF3" w:rsidP="00861CF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1BC59" w14:textId="09312638" w:rsidR="00861CF3" w:rsidRPr="00664CF3" w:rsidRDefault="00036DD3" w:rsidP="00861CF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</w:tcPr>
          <w:p w14:paraId="3E93AA8D" w14:textId="77777777" w:rsidR="00861CF3" w:rsidRPr="00664CF3" w:rsidRDefault="00861CF3" w:rsidP="00861CF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02C5C1" w14:textId="5E407774" w:rsidR="00861CF3" w:rsidRPr="00664CF3" w:rsidRDefault="00036DD3" w:rsidP="00861CF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</w:tr>
      <w:tr w:rsidR="00AB0997" w:rsidRPr="00664CF3" w14:paraId="490D0809" w14:textId="77777777" w:rsidTr="00532FAC">
        <w:tc>
          <w:tcPr>
            <w:tcW w:w="4140" w:type="dxa"/>
          </w:tcPr>
          <w:p w14:paraId="0667C9C2" w14:textId="77777777" w:rsidR="00AB0997" w:rsidRPr="00664CF3" w:rsidRDefault="00AB0997" w:rsidP="00AB099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B3C482" w14:textId="56C3B7F3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14:paraId="49868F6F" w14:textId="77777777" w:rsidR="00AB0997" w:rsidRPr="00664CF3" w:rsidRDefault="00AB0997" w:rsidP="00AB099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3977DB" w14:textId="1CA92548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70" w:type="dxa"/>
          </w:tcPr>
          <w:p w14:paraId="19B7E0EE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D22B" w14:textId="5B9735B5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  <w:r w:rsidR="00861CF3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14:paraId="3E578EF1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38CCA" w14:textId="6B0CF203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  <w:r w:rsidR="00AB0997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</w:tr>
      <w:tr w:rsidR="00AB0997" w:rsidRPr="00664CF3" w14:paraId="3209AFB6" w14:textId="77777777" w:rsidTr="00532FAC">
        <w:tc>
          <w:tcPr>
            <w:tcW w:w="4140" w:type="dxa"/>
          </w:tcPr>
          <w:p w14:paraId="13FA1544" w14:textId="77777777" w:rsidR="00AB0997" w:rsidRPr="00664CF3" w:rsidRDefault="00AB0997" w:rsidP="00AB099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E9CEE" w14:textId="1CB39C02" w:rsidR="00AB0997" w:rsidRPr="00664CF3" w:rsidRDefault="00AB0997" w:rsidP="00AB0997">
            <w:pPr>
              <w:spacing w:line="36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73E63" w14:textId="77777777" w:rsidR="00AB0997" w:rsidRPr="00664CF3" w:rsidRDefault="00AB0997" w:rsidP="00AB099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13368" w14:textId="5167D151" w:rsidR="00AB0997" w:rsidRPr="00664CF3" w:rsidRDefault="00AB0997" w:rsidP="00AB099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EDF5A6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5A51D" w14:textId="301B0F5F" w:rsidR="00AB0997" w:rsidRPr="00664CF3" w:rsidRDefault="00AB0997" w:rsidP="00AB0997">
            <w:pPr>
              <w:spacing w:line="36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CC3223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AC3211" w14:textId="5073204F" w:rsidR="00AB0997" w:rsidRPr="00664CF3" w:rsidRDefault="00AB0997" w:rsidP="00AB0997">
            <w:pPr>
              <w:tabs>
                <w:tab w:val="left" w:pos="393"/>
              </w:tabs>
              <w:spacing w:line="360" w:lineRule="exact"/>
              <w:ind w:left="-113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0997" w:rsidRPr="00664CF3" w14:paraId="6A0D26A2" w14:textId="77777777" w:rsidTr="00532FAC">
        <w:tc>
          <w:tcPr>
            <w:tcW w:w="4140" w:type="dxa"/>
          </w:tcPr>
          <w:p w14:paraId="38A6A46C" w14:textId="77777777" w:rsidR="00AB0997" w:rsidRPr="00664CF3" w:rsidRDefault="00AB0997" w:rsidP="00AB099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FE8BC3" w14:textId="5CD17670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14:paraId="1F44B173" w14:textId="77777777" w:rsidR="00AB0997" w:rsidRPr="00664CF3" w:rsidRDefault="00AB0997" w:rsidP="00AB099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85B20" w14:textId="173CFF71" w:rsidR="00AB0997" w:rsidRPr="00664CF3" w:rsidRDefault="00036DD3" w:rsidP="00AB0997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545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270" w:type="dxa"/>
          </w:tcPr>
          <w:p w14:paraId="3DACA601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6943DD" w14:textId="7EC94665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451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14:paraId="185D446A" w14:textId="77777777" w:rsidR="00AB0997" w:rsidRPr="00664CF3" w:rsidRDefault="00AB0997" w:rsidP="00AB099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642CA" w14:textId="65D29E49" w:rsidR="00AB0997" w:rsidRPr="00664CF3" w:rsidRDefault="00036DD3" w:rsidP="00AB0997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545</w:t>
            </w:r>
            <w:r w:rsidR="00AB0997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</w:tr>
      <w:tr w:rsidR="00976B8A" w:rsidRPr="00664CF3" w14:paraId="0160769C" w14:textId="77777777" w:rsidTr="00532FAC">
        <w:tc>
          <w:tcPr>
            <w:tcW w:w="4140" w:type="dxa"/>
          </w:tcPr>
          <w:p w14:paraId="158FFA3C" w14:textId="77777777" w:rsidR="00976B8A" w:rsidRPr="00664CF3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7F7A0E" w14:textId="77777777" w:rsidR="00976B8A" w:rsidRPr="00664CF3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87A5602" w14:textId="77777777" w:rsidR="00976B8A" w:rsidRPr="00664CF3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26C49" w14:textId="77777777" w:rsidR="00976B8A" w:rsidRPr="00664CF3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740F306" w14:textId="77777777" w:rsidR="00976B8A" w:rsidRPr="00664CF3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B82A76" w14:textId="77777777" w:rsidR="00976B8A" w:rsidRPr="00664CF3" w:rsidRDefault="00976B8A" w:rsidP="00976B8A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141BF51" w14:textId="77777777" w:rsidR="00976B8A" w:rsidRPr="00664CF3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556715" w14:textId="77777777" w:rsidR="00976B8A" w:rsidRPr="00664CF3" w:rsidRDefault="00976B8A" w:rsidP="00976B8A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76B8A" w:rsidRPr="00664CF3" w14:paraId="753C2E18" w14:textId="77777777" w:rsidTr="00532FAC">
        <w:tc>
          <w:tcPr>
            <w:tcW w:w="4140" w:type="dxa"/>
          </w:tcPr>
          <w:p w14:paraId="1B61DD2C" w14:textId="77777777" w:rsidR="00976B8A" w:rsidRPr="00664CF3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6CB2FA50" w14:textId="288BEF23" w:rsidR="00976B8A" w:rsidRPr="00664CF3" w:rsidRDefault="00976B8A" w:rsidP="00976B8A">
            <w:pPr>
              <w:spacing w:line="240" w:lineRule="atLeast"/>
              <w:ind w:left="606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080" w:type="dxa"/>
          </w:tcPr>
          <w:p w14:paraId="2939BF62" w14:textId="77777777" w:rsidR="00976B8A" w:rsidRPr="00664CF3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6FDC68" w14:textId="77777777" w:rsidR="00976B8A" w:rsidRPr="00664CF3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675867" w14:textId="77777777" w:rsidR="00976B8A" w:rsidRPr="00664CF3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B719FE" w14:textId="77777777" w:rsidR="00976B8A" w:rsidRPr="00664CF3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D1669" w14:textId="77777777" w:rsidR="00976B8A" w:rsidRPr="00664CF3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01C4FD" w14:textId="77777777" w:rsidR="00976B8A" w:rsidRPr="00664CF3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EE7B6" w14:textId="77777777" w:rsidR="00976B8A" w:rsidRPr="00664CF3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3ECE" w:rsidRPr="00664CF3" w14:paraId="4CF56E32" w14:textId="77777777" w:rsidTr="00532FAC">
        <w:tc>
          <w:tcPr>
            <w:tcW w:w="4140" w:type="dxa"/>
          </w:tcPr>
          <w:p w14:paraId="20C14E06" w14:textId="77777777" w:rsidR="00B83ECE" w:rsidRPr="00664CF3" w:rsidRDefault="00B83ECE" w:rsidP="00B83ECE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32DB0709" w14:textId="52D53082" w:rsidR="00B83ECE" w:rsidRPr="00664CF3" w:rsidRDefault="00036DD3" w:rsidP="00B83EC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</w:tcPr>
          <w:p w14:paraId="17A9A95B" w14:textId="77777777" w:rsidR="00B83ECE" w:rsidRPr="00664CF3" w:rsidRDefault="00B83ECE" w:rsidP="00B83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D2CDAA" w14:textId="021EF941" w:rsidR="00B83ECE" w:rsidRPr="00664CF3" w:rsidRDefault="00036DD3" w:rsidP="00B83EC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</w:tcPr>
          <w:p w14:paraId="4C28E925" w14:textId="77777777" w:rsidR="00B83ECE" w:rsidRPr="00664CF3" w:rsidRDefault="00B83ECE" w:rsidP="00B83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88509FB" w14:textId="166BAECD" w:rsidR="00B83ECE" w:rsidRPr="00664CF3" w:rsidRDefault="00036DD3" w:rsidP="00B83EC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</w:tcPr>
          <w:p w14:paraId="02DCBE59" w14:textId="77777777" w:rsidR="00B83ECE" w:rsidRPr="00664CF3" w:rsidRDefault="00B83ECE" w:rsidP="00B83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97F1FD7" w14:textId="574AFF6A" w:rsidR="00B83ECE" w:rsidRPr="00664CF3" w:rsidRDefault="00036DD3" w:rsidP="00B83EC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  <w:r w:rsidR="00B83ECE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</w:tr>
      <w:tr w:rsidR="00B83ECE" w:rsidRPr="00664CF3" w14:paraId="2B37E9FD" w14:textId="77777777" w:rsidTr="00532FAC">
        <w:tc>
          <w:tcPr>
            <w:tcW w:w="4140" w:type="dxa"/>
          </w:tcPr>
          <w:p w14:paraId="20D2E60A" w14:textId="77777777" w:rsidR="00B83ECE" w:rsidRPr="00664CF3" w:rsidRDefault="00B83ECE" w:rsidP="00B83EC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CFDEEE" w14:textId="63A89335" w:rsidR="00B83ECE" w:rsidRPr="00664CF3" w:rsidRDefault="00036DD3" w:rsidP="00B83EC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039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</w:tcPr>
          <w:p w14:paraId="22A82D60" w14:textId="77777777" w:rsidR="00B83ECE" w:rsidRPr="00664CF3" w:rsidRDefault="00B83ECE" w:rsidP="00B83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E17858" w14:textId="69F00563" w:rsidR="00B83ECE" w:rsidRPr="00664CF3" w:rsidRDefault="00036DD3" w:rsidP="00B83EC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819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</w:tcPr>
          <w:p w14:paraId="6CD291D8" w14:textId="77777777" w:rsidR="00B83ECE" w:rsidRPr="00664CF3" w:rsidRDefault="00B83ECE" w:rsidP="00B83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320F6A" w14:textId="2F614D97" w:rsidR="00B83ECE" w:rsidRPr="00664CF3" w:rsidRDefault="00036DD3" w:rsidP="00B83EC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039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</w:tcPr>
          <w:p w14:paraId="4C8650C4" w14:textId="77777777" w:rsidR="00B83ECE" w:rsidRPr="00664CF3" w:rsidRDefault="00B83ECE" w:rsidP="00B83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54153" w14:textId="374E465F" w:rsidR="00B83ECE" w:rsidRPr="00664CF3" w:rsidRDefault="00036DD3" w:rsidP="00B83EC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819</w:t>
            </w:r>
            <w:r w:rsidR="00B83ECE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</w:p>
        </w:tc>
      </w:tr>
    </w:tbl>
    <w:p w14:paraId="12C4FBEF" w14:textId="51606432" w:rsidR="0024044D" w:rsidRPr="00664CF3" w:rsidRDefault="0024044D" w:rsidP="00D65619"/>
    <w:p w14:paraId="2A01B6AC" w14:textId="7D752068" w:rsidR="00B44B60" w:rsidRPr="00664CF3" w:rsidRDefault="00B44B60" w:rsidP="00F31687">
      <w:pPr>
        <w:pStyle w:val="Caption"/>
        <w:ind w:left="567" w:hanging="567"/>
      </w:pPr>
      <w:r w:rsidRPr="00664CF3">
        <w:rPr>
          <w:cs/>
        </w:rPr>
        <w:t>เงินลงทุนในบริษัทย่อย</w:t>
      </w:r>
      <w:r w:rsidR="00C42ABC" w:rsidRPr="00664CF3">
        <w:rPr>
          <w:rFonts w:hint="cs"/>
          <w:cs/>
        </w:rPr>
        <w:t>และการร่วมค้า</w:t>
      </w:r>
    </w:p>
    <w:p w14:paraId="06204767" w14:textId="75FD871D" w:rsidR="00211AC9" w:rsidRPr="00664CF3" w:rsidRDefault="00211AC9" w:rsidP="00B6067D">
      <w:pPr>
        <w:pStyle w:val="Bo-Blankline"/>
        <w:rPr>
          <w:lang w:val="en-US"/>
        </w:rPr>
      </w:pPr>
    </w:p>
    <w:p w14:paraId="33E89536" w14:textId="77777777" w:rsidR="00B6067D" w:rsidRPr="00664CF3" w:rsidRDefault="00B6067D" w:rsidP="00B6067D">
      <w:pPr>
        <w:pStyle w:val="Bo-Blankline"/>
        <w:ind w:left="0" w:firstLine="540"/>
        <w:rPr>
          <w:rFonts w:asciiTheme="majorBidi" w:hAnsiTheme="majorBidi" w:cstheme="majorBidi"/>
          <w:b/>
          <w:bCs/>
          <w:sz w:val="30"/>
          <w:szCs w:val="30"/>
          <w:lang w:eastAsia="en-US"/>
        </w:rPr>
      </w:pPr>
      <w:r w:rsidRPr="00664CF3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เงินลงทุนในบริษัทย่อย</w:t>
      </w:r>
    </w:p>
    <w:p w14:paraId="51E1A0B7" w14:textId="77777777" w:rsidR="00B6067D" w:rsidRPr="00664CF3" w:rsidRDefault="00B6067D" w:rsidP="00B6067D">
      <w:pPr>
        <w:pStyle w:val="Bo-Blankline"/>
        <w:rPr>
          <w:lang w:val="en-US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3"/>
        <w:gridCol w:w="1709"/>
        <w:gridCol w:w="1079"/>
        <w:gridCol w:w="269"/>
        <w:gridCol w:w="1079"/>
      </w:tblGrid>
      <w:tr w:rsidR="00211AC9" w:rsidRPr="00664CF3" w14:paraId="2CA7DD65" w14:textId="77777777" w:rsidTr="00B23C1C">
        <w:trPr>
          <w:tblHeader/>
        </w:trPr>
        <w:tc>
          <w:tcPr>
            <w:tcW w:w="2769" w:type="pct"/>
          </w:tcPr>
          <w:p w14:paraId="6FA179BA" w14:textId="57ABB511" w:rsidR="00211AC9" w:rsidRPr="00664CF3" w:rsidRDefault="0013311B" w:rsidP="00FC07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22" w:type="pct"/>
          </w:tcPr>
          <w:p w14:paraId="20C7D812" w14:textId="77777777" w:rsidR="00211AC9" w:rsidRPr="00664CF3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2DB8FBFD" w14:textId="77777777" w:rsidR="00211AC9" w:rsidRPr="00664CF3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C1C" w:rsidRPr="00664CF3" w14:paraId="03623B05" w14:textId="77777777" w:rsidTr="00B23C1C">
        <w:trPr>
          <w:trHeight w:val="299"/>
          <w:tblHeader/>
        </w:trPr>
        <w:tc>
          <w:tcPr>
            <w:tcW w:w="2769" w:type="pct"/>
          </w:tcPr>
          <w:p w14:paraId="3EE54648" w14:textId="6D9B0945" w:rsidR="00211AC9" w:rsidRPr="00664CF3" w:rsidRDefault="0013311B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2" w:type="pct"/>
          </w:tcPr>
          <w:p w14:paraId="7CC602C8" w14:textId="211C0328" w:rsidR="00211AC9" w:rsidRPr="00664CF3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365AF90" w14:textId="2EB52F38" w:rsidR="00211AC9" w:rsidRPr="00664CF3" w:rsidRDefault="00036DD3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F0CF95B" w14:textId="77777777" w:rsidR="00211AC9" w:rsidRPr="00664CF3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FC7144B" w14:textId="777C521F" w:rsidR="00211AC9" w:rsidRPr="00664CF3" w:rsidRDefault="00036DD3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1AC9" w:rsidRPr="00664CF3" w14:paraId="61A7BA3B" w14:textId="77777777" w:rsidTr="00B23C1C">
        <w:trPr>
          <w:trHeight w:val="299"/>
          <w:tblHeader/>
        </w:trPr>
        <w:tc>
          <w:tcPr>
            <w:tcW w:w="2769" w:type="pct"/>
          </w:tcPr>
          <w:p w14:paraId="0DE85520" w14:textId="77777777" w:rsidR="00211AC9" w:rsidRPr="00664CF3" w:rsidRDefault="00211AC9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pct"/>
          </w:tcPr>
          <w:p w14:paraId="25166BCB" w14:textId="77777777" w:rsidR="00211AC9" w:rsidRPr="00664CF3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683202F1" w14:textId="77777777" w:rsidR="00211AC9" w:rsidRPr="00664CF3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C1C" w:rsidRPr="00664CF3" w14:paraId="7B6BE754" w14:textId="77777777" w:rsidTr="00B23C1C">
        <w:tc>
          <w:tcPr>
            <w:tcW w:w="2769" w:type="pct"/>
          </w:tcPr>
          <w:p w14:paraId="7AA04BBC" w14:textId="77777777" w:rsidR="00211AC9" w:rsidRPr="00664CF3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22" w:type="pct"/>
          </w:tcPr>
          <w:p w14:paraId="7286777C" w14:textId="77777777" w:rsidR="00211AC9" w:rsidRPr="00664CF3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BA2CA8E" w14:textId="77777777" w:rsidR="00211AC9" w:rsidRPr="00664CF3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F4182D4" w14:textId="77777777" w:rsidR="00211AC9" w:rsidRPr="00664CF3" w:rsidRDefault="00211AC9" w:rsidP="00211AC9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F44BF4E" w14:textId="77777777" w:rsidR="00211AC9" w:rsidRPr="00664CF3" w:rsidRDefault="00211AC9" w:rsidP="00211AC9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3C1C" w:rsidRPr="00664CF3" w14:paraId="3E819994" w14:textId="77777777" w:rsidTr="00B23C1C">
        <w:tc>
          <w:tcPr>
            <w:tcW w:w="2769" w:type="pct"/>
          </w:tcPr>
          <w:p w14:paraId="39DA119C" w14:textId="1B201D62" w:rsidR="00705B7A" w:rsidRPr="00664CF3" w:rsidRDefault="00705B7A" w:rsidP="00705B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22" w:type="pct"/>
          </w:tcPr>
          <w:p w14:paraId="7DE25440" w14:textId="77777777" w:rsidR="00705B7A" w:rsidRPr="00664CF3" w:rsidRDefault="00705B7A" w:rsidP="00705B7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EC71F7F" w14:textId="197B8F2E" w:rsidR="00705B7A" w:rsidRPr="00664CF3" w:rsidRDefault="00036DD3" w:rsidP="00705B7A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45" w:type="pct"/>
          </w:tcPr>
          <w:p w14:paraId="68103BE7" w14:textId="77777777" w:rsidR="00705B7A" w:rsidRPr="00664CF3" w:rsidRDefault="00705B7A" w:rsidP="00705B7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</w:tcPr>
          <w:p w14:paraId="51D6F4FE" w14:textId="0F29B18C" w:rsidR="00705B7A" w:rsidRPr="00664CF3" w:rsidRDefault="00036DD3" w:rsidP="00B23C1C">
            <w:pPr>
              <w:tabs>
                <w:tab w:val="decimal" w:pos="1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  <w:r w:rsidR="00705B7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</w:tr>
      <w:tr w:rsidR="00B23C1C" w:rsidRPr="00664CF3" w14:paraId="717BAA38" w14:textId="77777777" w:rsidTr="00B23C1C">
        <w:tc>
          <w:tcPr>
            <w:tcW w:w="2769" w:type="pct"/>
          </w:tcPr>
          <w:p w14:paraId="054A2206" w14:textId="3025F06D" w:rsidR="00705B7A" w:rsidRPr="00664CF3" w:rsidRDefault="00705B7A" w:rsidP="00705B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922" w:type="pct"/>
          </w:tcPr>
          <w:p w14:paraId="0807F3BC" w14:textId="77777777" w:rsidR="00705B7A" w:rsidRPr="00664CF3" w:rsidRDefault="00705B7A" w:rsidP="00705B7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1E2593" w14:textId="70838643" w:rsidR="00705B7A" w:rsidRPr="00664CF3" w:rsidRDefault="00AB0997" w:rsidP="00B23C1C">
            <w:pPr>
              <w:tabs>
                <w:tab w:val="decimal" w:pos="86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3944DAD" w14:textId="77777777" w:rsidR="00705B7A" w:rsidRPr="00664CF3" w:rsidRDefault="00705B7A" w:rsidP="00705B7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B748E15" w14:textId="48386100" w:rsidR="00705B7A" w:rsidRPr="00664CF3" w:rsidRDefault="00705B7A" w:rsidP="00B23C1C">
            <w:pPr>
              <w:tabs>
                <w:tab w:val="decimal" w:pos="86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3C1C" w:rsidRPr="00664CF3" w14:paraId="2FA55A73" w14:textId="77777777" w:rsidTr="00B23C1C">
        <w:tc>
          <w:tcPr>
            <w:tcW w:w="2769" w:type="pct"/>
          </w:tcPr>
          <w:p w14:paraId="54E25440" w14:textId="23C6E13B" w:rsidR="00517FBA" w:rsidRPr="00664CF3" w:rsidRDefault="00517FBA" w:rsidP="00517F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2" w:type="pct"/>
          </w:tcPr>
          <w:p w14:paraId="09C6F88A" w14:textId="77777777" w:rsidR="00517FBA" w:rsidRPr="00664CF3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1397F14" w14:textId="0967A40A" w:rsidR="00517FBA" w:rsidRPr="00664CF3" w:rsidRDefault="00036DD3" w:rsidP="00517FBA">
            <w:pPr>
              <w:tabs>
                <w:tab w:val="decimal" w:pos="11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="00AB0997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5" w:type="pct"/>
          </w:tcPr>
          <w:p w14:paraId="05CCFDE8" w14:textId="77777777" w:rsidR="00517FBA" w:rsidRPr="00664CF3" w:rsidRDefault="00517FBA" w:rsidP="00517FB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4356661" w14:textId="0CBDA773" w:rsidR="00517FBA" w:rsidRPr="00664CF3" w:rsidRDefault="00036DD3" w:rsidP="00517FBA">
            <w:pPr>
              <w:tabs>
                <w:tab w:val="decimal" w:pos="1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</w:tr>
    </w:tbl>
    <w:p w14:paraId="7F46A55E" w14:textId="0A64C2B6" w:rsidR="00C9230D" w:rsidRPr="00664CF3" w:rsidRDefault="00C9230D" w:rsidP="00C9230D">
      <w:pPr>
        <w:pStyle w:val="Bo-Blankline"/>
        <w:rPr>
          <w:lang w:val="en-US"/>
        </w:rPr>
      </w:pPr>
    </w:p>
    <w:p w14:paraId="4A04B64F" w14:textId="77777777" w:rsidR="00BE347E" w:rsidRPr="00664CF3" w:rsidRDefault="00BE347E" w:rsidP="00BE347E">
      <w:pPr>
        <w:spacing w:line="240" w:lineRule="auto"/>
        <w:rPr>
          <w:rFonts w:ascii="Angsana New" w:hAnsi="Angsana New"/>
          <w:sz w:val="30"/>
          <w:szCs w:val="30"/>
          <w:cs/>
        </w:rPr>
        <w:sectPr w:rsidR="00BE347E" w:rsidRPr="00664CF3" w:rsidSect="00BE347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</w:sect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2400E4" w:rsidRPr="00664CF3" w14:paraId="296617A1" w14:textId="77777777" w:rsidTr="00283F47">
        <w:trPr>
          <w:tblHeader/>
        </w:trPr>
        <w:tc>
          <w:tcPr>
            <w:tcW w:w="2430" w:type="dxa"/>
            <w:vAlign w:val="bottom"/>
          </w:tcPr>
          <w:p w14:paraId="6A1EF633" w14:textId="77777777" w:rsidR="00BE347E" w:rsidRPr="00664CF3" w:rsidRDefault="00BE347E" w:rsidP="00BE347E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40D80294" w14:textId="77777777" w:rsidR="002400E4" w:rsidRPr="00664CF3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9E7D1DD" w14:textId="77777777" w:rsidR="002400E4" w:rsidRPr="00664CF3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D6AECEC" w14:textId="77777777" w:rsidR="002400E4" w:rsidRPr="00664CF3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</w:tcPr>
          <w:p w14:paraId="4219C39F" w14:textId="0D87ED7F" w:rsidR="002400E4" w:rsidRPr="00664CF3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83F47" w:rsidRPr="00664CF3" w14:paraId="45BED66C" w14:textId="77777777" w:rsidTr="00283F47">
        <w:trPr>
          <w:tblHeader/>
        </w:trPr>
        <w:tc>
          <w:tcPr>
            <w:tcW w:w="2430" w:type="dxa"/>
            <w:vAlign w:val="bottom"/>
          </w:tcPr>
          <w:p w14:paraId="4CA54A50" w14:textId="77777777" w:rsidR="002400E4" w:rsidRPr="00664CF3" w:rsidRDefault="002400E4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C20BC32" w14:textId="77777777" w:rsidR="002400E4" w:rsidRPr="00664CF3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0EE0C1E7" w14:textId="77777777" w:rsidR="002400E4" w:rsidRPr="00664CF3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5F7B7895" w14:textId="77777777" w:rsidR="002400E4" w:rsidRPr="00664CF3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ECDD8C7" w14:textId="77777777" w:rsidR="002400E4" w:rsidRPr="00664CF3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5A020C4E" w14:textId="77777777" w:rsidR="002400E4" w:rsidRPr="00664CF3" w:rsidRDefault="002400E4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B9EE727" w14:textId="77777777" w:rsidR="002400E4" w:rsidRPr="00664CF3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3A167C57" w14:textId="77777777" w:rsidR="002400E4" w:rsidRPr="00664CF3" w:rsidRDefault="002400E4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BACDFCA" w14:textId="77777777" w:rsidR="002400E4" w:rsidRPr="00664CF3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</w:tcPr>
          <w:p w14:paraId="0211F51E" w14:textId="77777777" w:rsidR="002400E4" w:rsidRPr="00664CF3" w:rsidRDefault="002400E4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05F5443D" w14:textId="77777777" w:rsidR="002400E4" w:rsidRPr="00664CF3" w:rsidRDefault="002400E4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D026C3" w:rsidRPr="00664CF3" w14:paraId="2A1E0798" w14:textId="77777777" w:rsidTr="00283F47">
        <w:trPr>
          <w:trHeight w:val="234"/>
          <w:tblHeader/>
        </w:trPr>
        <w:tc>
          <w:tcPr>
            <w:tcW w:w="2430" w:type="dxa"/>
            <w:vAlign w:val="bottom"/>
          </w:tcPr>
          <w:p w14:paraId="4534B547" w14:textId="77777777" w:rsidR="00D026C3" w:rsidRPr="00664CF3" w:rsidRDefault="00D026C3" w:rsidP="00D026C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121B4441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B1634D3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DF559DE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524B7A2" w14:textId="0566F87F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0CA582F8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F17F7ED" w14:textId="525AA5F2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</w:tcPr>
          <w:p w14:paraId="558F2B25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084947C" w14:textId="748C54A8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19412D7E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F264FFA" w14:textId="7A4B25BE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</w:tcPr>
          <w:p w14:paraId="6BD70382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AE45DC8" w14:textId="675344E4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55EEB57F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31AE63" w14:textId="39FD955F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0" w:type="dxa"/>
          </w:tcPr>
          <w:p w14:paraId="5FFC0738" w14:textId="77777777" w:rsidR="00D026C3" w:rsidRPr="00664CF3" w:rsidRDefault="00D026C3" w:rsidP="00D026C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4A66CB9" w14:textId="4F583C66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3FA5CCF3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F20645B" w14:textId="62DA6EAB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2400E4" w:rsidRPr="00664CF3" w14:paraId="6B382D7A" w14:textId="77777777" w:rsidTr="00283F47">
        <w:trPr>
          <w:trHeight w:val="135"/>
          <w:tblHeader/>
        </w:trPr>
        <w:tc>
          <w:tcPr>
            <w:tcW w:w="2430" w:type="dxa"/>
            <w:vAlign w:val="bottom"/>
          </w:tcPr>
          <w:p w14:paraId="5D16217E" w14:textId="77777777" w:rsidR="002400E4" w:rsidRPr="00664CF3" w:rsidRDefault="002400E4" w:rsidP="004219E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50FBF5B" w14:textId="77777777" w:rsidR="002400E4" w:rsidRPr="00664CF3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82CE512" w14:textId="77777777" w:rsidR="002400E4" w:rsidRPr="00664CF3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D5CA34E" w14:textId="77777777" w:rsidR="002400E4" w:rsidRPr="00664CF3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5F1B0EA" w14:textId="77777777" w:rsidR="002400E4" w:rsidRPr="00664CF3" w:rsidRDefault="002400E4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341CE916" w14:textId="77777777" w:rsidR="002400E4" w:rsidRPr="00664CF3" w:rsidRDefault="002400E4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1AB86B4A" w14:textId="060B1639" w:rsidR="002400E4" w:rsidRPr="00664CF3" w:rsidRDefault="002400E4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283F47" w:rsidRPr="00664CF3" w14:paraId="4C98F129" w14:textId="77777777" w:rsidTr="00283F47">
        <w:tc>
          <w:tcPr>
            <w:tcW w:w="2430" w:type="dxa"/>
            <w:vAlign w:val="bottom"/>
          </w:tcPr>
          <w:p w14:paraId="6535905D" w14:textId="77777777" w:rsidR="002400E4" w:rsidRPr="00664CF3" w:rsidRDefault="002400E4" w:rsidP="004219E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</w:tcPr>
          <w:p w14:paraId="52F0211E" w14:textId="77777777" w:rsidR="002400E4" w:rsidRPr="00664CF3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613353DD" w14:textId="77777777" w:rsidR="002400E4" w:rsidRPr="00664CF3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9252892" w14:textId="77777777" w:rsidR="002400E4" w:rsidRPr="00664CF3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1921000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B7CBB3A" w14:textId="77777777" w:rsidR="002400E4" w:rsidRPr="00664CF3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B2750D9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E557830" w14:textId="77777777" w:rsidR="002400E4" w:rsidRPr="00664CF3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F09DBB" w14:textId="77777777" w:rsidR="002400E4" w:rsidRPr="00664CF3" w:rsidRDefault="002400E4" w:rsidP="004219E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CDFF608" w14:textId="77777777" w:rsidR="002400E4" w:rsidRPr="00664CF3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6EE8EB6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8E5B50E" w14:textId="77777777" w:rsidR="002400E4" w:rsidRPr="00664CF3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F5FCB3B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90454B3" w14:textId="77777777" w:rsidR="002400E4" w:rsidRPr="00664CF3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6322EB1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7E362A11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7EF8D26C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AAD6A01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9C86A13" w14:textId="77777777" w:rsidR="002400E4" w:rsidRPr="00664CF3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026C3" w:rsidRPr="00664CF3" w14:paraId="520CD0B6" w14:textId="77777777" w:rsidTr="00283F47">
        <w:tc>
          <w:tcPr>
            <w:tcW w:w="2430" w:type="dxa"/>
          </w:tcPr>
          <w:p w14:paraId="30F818AC" w14:textId="25F0D9E8" w:rsidR="00D026C3" w:rsidRPr="00664CF3" w:rsidRDefault="00D026C3" w:rsidP="00D026C3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664CF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</w:tcPr>
          <w:p w14:paraId="38D745BE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59B59E6" w14:textId="4E693274" w:rsidR="00D026C3" w:rsidRPr="00664CF3" w:rsidRDefault="00D026C3" w:rsidP="00D026C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</w:tcPr>
          <w:p w14:paraId="23D49829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DDE1AF0" w14:textId="1492BB9D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3CBC2BF3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9EEDD0D" w14:textId="1F6FF60C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7BA2F20B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52C8449" w14:textId="57A77193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07DBBAC4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398A74E" w14:textId="653784BE" w:rsidR="00D026C3" w:rsidRPr="00664CF3" w:rsidRDefault="00036DD3" w:rsidP="00D026C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6257145B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1B4C9AA" w14:textId="1118E7E7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4FA95A18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EF234AB" w14:textId="29E93AAD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110" w:type="dxa"/>
          </w:tcPr>
          <w:p w14:paraId="1CDB57D2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5C4C2A5" w14:textId="69084845" w:rsidR="00D026C3" w:rsidRPr="00664CF3" w:rsidRDefault="00036DD3" w:rsidP="00D026C3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175</w:t>
            </w:r>
            <w:r w:rsidR="00141791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541</w:t>
            </w:r>
          </w:p>
        </w:tc>
        <w:tc>
          <w:tcPr>
            <w:tcW w:w="90" w:type="dxa"/>
          </w:tcPr>
          <w:p w14:paraId="086C05FE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32E90C7" w14:textId="7C93F594" w:rsidR="00D026C3" w:rsidRPr="00664CF3" w:rsidRDefault="00036DD3" w:rsidP="00D026C3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180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209</w:t>
            </w:r>
          </w:p>
        </w:tc>
      </w:tr>
      <w:tr w:rsidR="00D026C3" w:rsidRPr="00664CF3" w14:paraId="59411793" w14:textId="77777777" w:rsidTr="00283F47">
        <w:tc>
          <w:tcPr>
            <w:tcW w:w="2430" w:type="dxa"/>
          </w:tcPr>
          <w:p w14:paraId="50AFC6CF" w14:textId="77777777" w:rsidR="00D026C3" w:rsidRPr="00664CF3" w:rsidRDefault="00D026C3" w:rsidP="00D026C3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</w:tcPr>
          <w:p w14:paraId="026AD43C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575CBDE3" w14:textId="77777777" w:rsidR="00D026C3" w:rsidRPr="00664CF3" w:rsidRDefault="00D026C3" w:rsidP="00D026C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BEDA13C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64F3745" w14:textId="7BE5F3AD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2807F596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46532B7" w14:textId="359AEDAB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49576B4D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9BC3420" w14:textId="594F3469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4289096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33F7F9E" w14:textId="1B349CF5" w:rsidR="00D026C3" w:rsidRPr="00664CF3" w:rsidRDefault="00036DD3" w:rsidP="00D026C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560FA1EB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0C3A630" w14:textId="797C7080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</w:t>
            </w:r>
          </w:p>
        </w:tc>
        <w:tc>
          <w:tcPr>
            <w:tcW w:w="90" w:type="dxa"/>
          </w:tcPr>
          <w:p w14:paraId="5CCB55E7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FAB7048" w14:textId="0D7AF7DE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</w:t>
            </w:r>
          </w:p>
        </w:tc>
        <w:tc>
          <w:tcPr>
            <w:tcW w:w="110" w:type="dxa"/>
          </w:tcPr>
          <w:p w14:paraId="6EFF738A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590058DC" w14:textId="73145476" w:rsidR="00D026C3" w:rsidRPr="00664CF3" w:rsidRDefault="00036DD3" w:rsidP="00D026C3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="00141791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903</w:t>
            </w:r>
          </w:p>
        </w:tc>
        <w:tc>
          <w:tcPr>
            <w:tcW w:w="90" w:type="dxa"/>
          </w:tcPr>
          <w:p w14:paraId="7D5DE721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678DCD2" w14:textId="08CD91E2" w:rsidR="00D026C3" w:rsidRPr="00664CF3" w:rsidRDefault="00036DD3" w:rsidP="00D026C3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907</w:t>
            </w:r>
          </w:p>
        </w:tc>
      </w:tr>
      <w:tr w:rsidR="00D026C3" w:rsidRPr="00664CF3" w14:paraId="3A58846F" w14:textId="77777777" w:rsidTr="00283F47">
        <w:tc>
          <w:tcPr>
            <w:tcW w:w="2430" w:type="dxa"/>
          </w:tcPr>
          <w:p w14:paraId="31323713" w14:textId="77777777" w:rsidR="00D026C3" w:rsidRPr="00664CF3" w:rsidRDefault="00D026C3" w:rsidP="00D026C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</w:tcPr>
          <w:p w14:paraId="6E77911E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C071518" w14:textId="77777777" w:rsidR="00D026C3" w:rsidRPr="00664CF3" w:rsidRDefault="00D026C3" w:rsidP="00D026C3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36C13AD2" w14:textId="77777777" w:rsidR="00D026C3" w:rsidRPr="00664CF3" w:rsidRDefault="00D026C3" w:rsidP="00D026C3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2DFA62EE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9B219BA" w14:textId="41BCCF3E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4091E989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8B8F513" w14:textId="09331EBA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2A9EBE9C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7031EF2" w14:textId="197AAFEF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DC6ED33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3869BB7" w14:textId="57D0745F" w:rsidR="00D026C3" w:rsidRPr="00664CF3" w:rsidRDefault="00036DD3" w:rsidP="00D026C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2E107B52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957C956" w14:textId="6083DDD6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47D3CC32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34D7FD8" w14:textId="2BCE355E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6F2E4799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5D7DB962" w14:textId="1A65A3BF" w:rsidR="00D026C3" w:rsidRPr="00664CF3" w:rsidRDefault="00036DD3" w:rsidP="00D026C3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141791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667</w:t>
            </w:r>
          </w:p>
        </w:tc>
        <w:tc>
          <w:tcPr>
            <w:tcW w:w="90" w:type="dxa"/>
          </w:tcPr>
          <w:p w14:paraId="3B3DC7BB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C2436B0" w14:textId="3370B102" w:rsidR="00D026C3" w:rsidRPr="00664CF3" w:rsidRDefault="00036DD3" w:rsidP="000E5086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456</w:t>
            </w:r>
          </w:p>
        </w:tc>
      </w:tr>
      <w:tr w:rsidR="00D026C3" w:rsidRPr="00664CF3" w14:paraId="6196EBCE" w14:textId="77777777" w:rsidTr="00283F47">
        <w:tc>
          <w:tcPr>
            <w:tcW w:w="2430" w:type="dxa"/>
          </w:tcPr>
          <w:p w14:paraId="70DD6E23" w14:textId="23E472D3" w:rsidR="00D026C3" w:rsidRPr="00664CF3" w:rsidRDefault="00D026C3" w:rsidP="00D026C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</w:tcPr>
          <w:p w14:paraId="79D7306B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F6974E0" w14:textId="77777777" w:rsidR="00D026C3" w:rsidRPr="00664CF3" w:rsidRDefault="00D026C3" w:rsidP="00D026C3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1BB5A6E5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2D059CA" w14:textId="34C7805C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2E114F82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923FFBF" w14:textId="61A27B35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25173434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63A855D" w14:textId="5678B5D7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E1AE56E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8E0599E" w14:textId="3B184195" w:rsidR="00D026C3" w:rsidRPr="00664CF3" w:rsidRDefault="00036DD3" w:rsidP="00D026C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11DAE622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5BB50C4" w14:textId="19ECAD98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90" w:type="dxa"/>
          </w:tcPr>
          <w:p w14:paraId="4E161B56" w14:textId="77777777" w:rsidR="00D026C3" w:rsidRPr="00664CF3" w:rsidRDefault="00D026C3" w:rsidP="00D026C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1238B8F" w14:textId="4989D0F4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110" w:type="dxa"/>
          </w:tcPr>
          <w:p w14:paraId="0BADB436" w14:textId="77777777" w:rsidR="00D026C3" w:rsidRPr="00664CF3" w:rsidRDefault="00D026C3" w:rsidP="00D026C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1E72521" w14:textId="6141DE66" w:rsidR="00D026C3" w:rsidRPr="00664CF3" w:rsidRDefault="00036DD3" w:rsidP="00D026C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141791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203</w:t>
            </w:r>
          </w:p>
        </w:tc>
        <w:tc>
          <w:tcPr>
            <w:tcW w:w="90" w:type="dxa"/>
          </w:tcPr>
          <w:p w14:paraId="3B882E97" w14:textId="77777777" w:rsidR="00D026C3" w:rsidRPr="00664CF3" w:rsidRDefault="00D026C3" w:rsidP="00D026C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2703B42" w14:textId="42CE56D1" w:rsidR="00D026C3" w:rsidRPr="00664CF3" w:rsidRDefault="00036DD3" w:rsidP="000E5086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202</w:t>
            </w:r>
          </w:p>
        </w:tc>
      </w:tr>
      <w:tr w:rsidR="00283F47" w:rsidRPr="00664CF3" w14:paraId="694BC0A2" w14:textId="77777777" w:rsidTr="00283F47">
        <w:tc>
          <w:tcPr>
            <w:tcW w:w="2430" w:type="dxa"/>
          </w:tcPr>
          <w:p w14:paraId="75E116C6" w14:textId="77777777" w:rsidR="002400E4" w:rsidRPr="00664CF3" w:rsidRDefault="002400E4" w:rsidP="00184AD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57339B12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1D0E62A" w14:textId="77777777" w:rsidR="002400E4" w:rsidRPr="00664CF3" w:rsidRDefault="002400E4" w:rsidP="00184AD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761AD749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EC1F970" w14:textId="77777777" w:rsidR="002400E4" w:rsidRPr="00664CF3" w:rsidRDefault="002400E4" w:rsidP="00184AD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28B2982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FC448C0" w14:textId="77777777" w:rsidR="002400E4" w:rsidRPr="00664CF3" w:rsidRDefault="002400E4" w:rsidP="00184AD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827D694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B5FA3A9" w14:textId="77777777" w:rsidR="002400E4" w:rsidRPr="00664CF3" w:rsidRDefault="002400E4" w:rsidP="00184AD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F167791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BF5C22E" w14:textId="77777777" w:rsidR="002400E4" w:rsidRPr="00664CF3" w:rsidRDefault="002400E4" w:rsidP="00184AD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E2723A5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E8F4EFB" w14:textId="77777777" w:rsidR="002400E4" w:rsidRPr="00664CF3" w:rsidRDefault="002400E4" w:rsidP="00184AD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AD5A515" w14:textId="77777777" w:rsidR="002400E4" w:rsidRPr="00664CF3" w:rsidRDefault="002400E4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12B15C8" w14:textId="77777777" w:rsidR="002400E4" w:rsidRPr="00664CF3" w:rsidRDefault="002400E4" w:rsidP="00184AD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1CEF7CF0" w14:textId="77777777" w:rsidR="002400E4" w:rsidRPr="00664CF3" w:rsidRDefault="002400E4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A98D097" w14:textId="77777777" w:rsidR="002400E4" w:rsidRPr="00664CF3" w:rsidRDefault="002400E4" w:rsidP="00184AD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386FCAF" w14:textId="77777777" w:rsidR="002400E4" w:rsidRPr="00664CF3" w:rsidRDefault="002400E4" w:rsidP="00184AD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C989885" w14:textId="77777777" w:rsidR="002400E4" w:rsidRPr="00664CF3" w:rsidRDefault="002400E4" w:rsidP="00184AD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83F47" w:rsidRPr="00664CF3" w14:paraId="1BFE4D41" w14:textId="77777777" w:rsidTr="00283F47">
        <w:tc>
          <w:tcPr>
            <w:tcW w:w="2430" w:type="dxa"/>
          </w:tcPr>
          <w:p w14:paraId="1A29FB98" w14:textId="77777777" w:rsidR="002400E4" w:rsidRPr="00664CF3" w:rsidRDefault="002400E4" w:rsidP="00184AD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57A5A98B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9662399" w14:textId="77777777" w:rsidR="002400E4" w:rsidRPr="00664CF3" w:rsidRDefault="002400E4" w:rsidP="00184AD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2E705FDA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819FBAC" w14:textId="77777777" w:rsidR="002400E4" w:rsidRPr="00664CF3" w:rsidRDefault="002400E4" w:rsidP="00184AD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7D8C849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28840FC" w14:textId="77777777" w:rsidR="002400E4" w:rsidRPr="00664CF3" w:rsidRDefault="002400E4" w:rsidP="00184AD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031BA51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EC5AD29" w14:textId="77777777" w:rsidR="002400E4" w:rsidRPr="00664CF3" w:rsidRDefault="002400E4" w:rsidP="00184AD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090E1C6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13247B7" w14:textId="77777777" w:rsidR="002400E4" w:rsidRPr="00664CF3" w:rsidRDefault="002400E4" w:rsidP="00184AD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0F608B4" w14:textId="77777777" w:rsidR="002400E4" w:rsidRPr="00664CF3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9B8B756" w14:textId="77777777" w:rsidR="002400E4" w:rsidRPr="00664CF3" w:rsidRDefault="002400E4" w:rsidP="00184AD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E5E1ED4" w14:textId="77777777" w:rsidR="002400E4" w:rsidRPr="00664CF3" w:rsidRDefault="002400E4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BD19AE1" w14:textId="77777777" w:rsidR="002400E4" w:rsidRPr="00664CF3" w:rsidRDefault="002400E4" w:rsidP="00184AD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332FB149" w14:textId="77777777" w:rsidR="002400E4" w:rsidRPr="00664CF3" w:rsidRDefault="002400E4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7B107A0" w14:textId="77777777" w:rsidR="002400E4" w:rsidRPr="00664CF3" w:rsidRDefault="002400E4" w:rsidP="00184AD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D7E5140" w14:textId="77777777" w:rsidR="002400E4" w:rsidRPr="00664CF3" w:rsidRDefault="002400E4" w:rsidP="00184AD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1FFF312" w14:textId="77777777" w:rsidR="002400E4" w:rsidRPr="00664CF3" w:rsidRDefault="002400E4" w:rsidP="00184AD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4F1BE5FB" w14:textId="77777777" w:rsidR="00BE347E" w:rsidRPr="00664CF3" w:rsidRDefault="00BE347E">
      <w:pPr>
        <w:spacing w:line="240" w:lineRule="auto"/>
      </w:pPr>
    </w:p>
    <w:p w14:paraId="6596B7FF" w14:textId="77777777" w:rsidR="00BE347E" w:rsidRPr="00664CF3" w:rsidRDefault="00BE347E">
      <w:pPr>
        <w:spacing w:line="240" w:lineRule="auto"/>
      </w:pPr>
    </w:p>
    <w:p w14:paraId="2711643B" w14:textId="77777777" w:rsidR="00BE347E" w:rsidRPr="00664CF3" w:rsidRDefault="00BE347E">
      <w:pPr>
        <w:spacing w:line="240" w:lineRule="auto"/>
      </w:pPr>
    </w:p>
    <w:p w14:paraId="29A7953C" w14:textId="621DAA0B" w:rsidR="0038281C" w:rsidRPr="00664CF3" w:rsidRDefault="00AA64C3">
      <w:pPr>
        <w:spacing w:line="240" w:lineRule="auto"/>
      </w:pPr>
      <w:r w:rsidRPr="00664CF3">
        <w:br w:type="page"/>
      </w: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38281C" w:rsidRPr="00664CF3" w14:paraId="5025C381" w14:textId="77777777" w:rsidTr="003264DB">
        <w:trPr>
          <w:tblHeader/>
        </w:trPr>
        <w:tc>
          <w:tcPr>
            <w:tcW w:w="2430" w:type="dxa"/>
            <w:vAlign w:val="bottom"/>
          </w:tcPr>
          <w:p w14:paraId="1D14F9C3" w14:textId="77777777" w:rsidR="0038281C" w:rsidRPr="00664CF3" w:rsidRDefault="0038281C" w:rsidP="003264D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48BE74F2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D995037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DA721D4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</w:tcPr>
          <w:p w14:paraId="5FC97F4E" w14:textId="77777777" w:rsidR="0038281C" w:rsidRPr="00664CF3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38281C" w:rsidRPr="00664CF3" w14:paraId="0FAF59BA" w14:textId="77777777" w:rsidTr="003264DB">
        <w:trPr>
          <w:tblHeader/>
        </w:trPr>
        <w:tc>
          <w:tcPr>
            <w:tcW w:w="2430" w:type="dxa"/>
            <w:vAlign w:val="bottom"/>
          </w:tcPr>
          <w:p w14:paraId="53CA027B" w14:textId="77777777" w:rsidR="0038281C" w:rsidRPr="00664CF3" w:rsidRDefault="0038281C" w:rsidP="003264D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07CE01A1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052121E8" w14:textId="77777777" w:rsidR="0038281C" w:rsidRPr="00664CF3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631E7F65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0A35C9" w14:textId="77777777" w:rsidR="0038281C" w:rsidRPr="00664CF3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6BE2FAB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37902F" w14:textId="77777777" w:rsidR="0038281C" w:rsidRPr="00664CF3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23A3257B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E1A152" w14:textId="77777777" w:rsidR="0038281C" w:rsidRPr="00664CF3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</w:tcPr>
          <w:p w14:paraId="1EF6A520" w14:textId="77777777" w:rsidR="0038281C" w:rsidRPr="00664CF3" w:rsidRDefault="0038281C" w:rsidP="003264DB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77298A66" w14:textId="77777777" w:rsidR="0038281C" w:rsidRPr="00664CF3" w:rsidRDefault="0038281C" w:rsidP="003264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D026C3" w:rsidRPr="00664CF3" w14:paraId="0ED7A054" w14:textId="77777777" w:rsidTr="003264DB">
        <w:trPr>
          <w:trHeight w:val="234"/>
          <w:tblHeader/>
        </w:trPr>
        <w:tc>
          <w:tcPr>
            <w:tcW w:w="2430" w:type="dxa"/>
            <w:vAlign w:val="bottom"/>
          </w:tcPr>
          <w:p w14:paraId="5511F2FC" w14:textId="77777777" w:rsidR="00D026C3" w:rsidRPr="00664CF3" w:rsidRDefault="00D026C3" w:rsidP="00D026C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2CA39327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1A50FE56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039E171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78A685E" w14:textId="6866FCB4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53D2C074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72E07F8" w14:textId="7ED94E6A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</w:tcPr>
          <w:p w14:paraId="1BF4892A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F3EE275" w14:textId="6C646B71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7A825FF1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6A79EA7" w14:textId="7743F16A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</w:tcPr>
          <w:p w14:paraId="177E617C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66E8C6A" w14:textId="751FD535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3A0DAB74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9775F07" w14:textId="575E0E8F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0" w:type="dxa"/>
          </w:tcPr>
          <w:p w14:paraId="338559DF" w14:textId="77777777" w:rsidR="00D026C3" w:rsidRPr="00664CF3" w:rsidRDefault="00D026C3" w:rsidP="00D026C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1DD5A10C" w14:textId="6E4389BC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27900574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B2E008A" w14:textId="074C8C16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38281C" w:rsidRPr="00664CF3" w14:paraId="7F869273" w14:textId="77777777" w:rsidTr="003264DB">
        <w:trPr>
          <w:trHeight w:val="135"/>
          <w:tblHeader/>
        </w:trPr>
        <w:tc>
          <w:tcPr>
            <w:tcW w:w="2430" w:type="dxa"/>
            <w:vAlign w:val="bottom"/>
          </w:tcPr>
          <w:p w14:paraId="012E631A" w14:textId="77777777" w:rsidR="0038281C" w:rsidRPr="00664CF3" w:rsidRDefault="0038281C" w:rsidP="003264D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6B9C92D7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0BA3D5C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3D0F686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28E2F25" w14:textId="77777777" w:rsidR="0038281C" w:rsidRPr="00664CF3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53B38EAF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2A75AD50" w14:textId="77777777" w:rsidR="0038281C" w:rsidRPr="00664CF3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38281C" w:rsidRPr="00664CF3" w14:paraId="4063BD14" w14:textId="77777777" w:rsidTr="003264DB">
        <w:tc>
          <w:tcPr>
            <w:tcW w:w="2430" w:type="dxa"/>
            <w:vAlign w:val="bottom"/>
          </w:tcPr>
          <w:p w14:paraId="68AD556A" w14:textId="7B8A7DEE" w:rsidR="0038281C" w:rsidRPr="00664CF3" w:rsidRDefault="0038281C" w:rsidP="003264D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 xml:space="preserve"> (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ต่อ)</w:t>
            </w:r>
          </w:p>
        </w:tc>
        <w:tc>
          <w:tcPr>
            <w:tcW w:w="114" w:type="dxa"/>
          </w:tcPr>
          <w:p w14:paraId="5CB2A54A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C7BE34B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7CBA52A" w14:textId="77777777" w:rsidR="0038281C" w:rsidRPr="00664CF3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A8C0BD4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9AEC079" w14:textId="77777777" w:rsidR="0038281C" w:rsidRPr="00664CF3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01AB07B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AF1464E" w14:textId="77777777" w:rsidR="0038281C" w:rsidRPr="00664CF3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523268F" w14:textId="77777777" w:rsidR="0038281C" w:rsidRPr="00664CF3" w:rsidRDefault="0038281C" w:rsidP="003264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08AF81F" w14:textId="77777777" w:rsidR="0038281C" w:rsidRPr="00664CF3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E5D6B44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0E8FDC7" w14:textId="77777777" w:rsidR="0038281C" w:rsidRPr="00664CF3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55C73DD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6D5C471" w14:textId="77777777" w:rsidR="0038281C" w:rsidRPr="00664CF3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1DE171D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20299B3D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7735359E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F56F305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5B5F423" w14:textId="77777777" w:rsidR="0038281C" w:rsidRPr="00664CF3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026C3" w:rsidRPr="00664CF3" w14:paraId="08FE1D49" w14:textId="77777777" w:rsidTr="003264DB">
        <w:tc>
          <w:tcPr>
            <w:tcW w:w="2430" w:type="dxa"/>
          </w:tcPr>
          <w:p w14:paraId="4D59845A" w14:textId="207382CB" w:rsidR="00D026C3" w:rsidRPr="00664CF3" w:rsidRDefault="00D026C3" w:rsidP="00D026C3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</w:tcPr>
          <w:p w14:paraId="7E375399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B8F0BCB" w14:textId="1CC83D6B" w:rsidR="00D026C3" w:rsidRPr="00664CF3" w:rsidRDefault="00D026C3" w:rsidP="00D026C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ดำเนินธุจกิจเกี่ยวกับชุมชนและนิคมอุตสาหกรรมทุกประเภท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29C44449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97C80AE" w14:textId="74AEAE40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68617D15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F0881B7" w14:textId="7C8CB339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</w:tcPr>
          <w:p w14:paraId="046549B0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CC89052" w14:textId="7D16D91B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75557A25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B3BCDE8" w14:textId="74DE39D1" w:rsidR="00D026C3" w:rsidRPr="00664CF3" w:rsidRDefault="00036DD3" w:rsidP="000E5086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70572FD8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BD36754" w14:textId="6518AF11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582FF714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32693E1" w14:textId="63833E71" w:rsidR="00D026C3" w:rsidRPr="00664CF3" w:rsidRDefault="00036DD3" w:rsidP="000E5086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3A0401DE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6C88767" w14:textId="5C076A6D" w:rsidR="00D026C3" w:rsidRPr="00664CF3" w:rsidRDefault="00036DD3" w:rsidP="00D026C3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933</w:t>
            </w:r>
          </w:p>
        </w:tc>
        <w:tc>
          <w:tcPr>
            <w:tcW w:w="90" w:type="dxa"/>
          </w:tcPr>
          <w:p w14:paraId="15FF4786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D678FA1" w14:textId="1AF1056C" w:rsidR="00D026C3" w:rsidRPr="00664CF3" w:rsidRDefault="00036DD3" w:rsidP="00D026C3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</w:tr>
      <w:tr w:rsidR="00D026C3" w:rsidRPr="00664CF3" w14:paraId="5229C20A" w14:textId="77777777" w:rsidTr="003264DB">
        <w:tc>
          <w:tcPr>
            <w:tcW w:w="2430" w:type="dxa"/>
          </w:tcPr>
          <w:p w14:paraId="17B62E7F" w14:textId="207A8C14" w:rsidR="00D026C3" w:rsidRPr="00664CF3" w:rsidRDefault="00D026C3" w:rsidP="00D026C3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</w:tcPr>
          <w:p w14:paraId="432281B9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1DD769E8" w14:textId="2B964347" w:rsidR="00D026C3" w:rsidRPr="00664CF3" w:rsidRDefault="00D026C3" w:rsidP="00D026C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ประกอบกิจการผลิตไฟฟ้าจากพลังงานแสงอาทิตย์ 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C0698A2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41A7743" w14:textId="1FE5535E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165E1B49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349801C" w14:textId="3A8D1BC5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25C47BAE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DC97CF4" w14:textId="2CEC2B30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5CB8611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BE30387" w14:textId="1D5723B2" w:rsidR="00D026C3" w:rsidRPr="00664CF3" w:rsidRDefault="00036DD3" w:rsidP="00D026C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2F0B4B94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F5F3811" w14:textId="500EE1A4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62F6D311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20C2CC9" w14:textId="3CD75ABC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181EED4B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75821AA7" w14:textId="1D62FF49" w:rsidR="00D026C3" w:rsidRPr="00664CF3" w:rsidRDefault="00036DD3" w:rsidP="00D026C3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</w:t>
            </w:r>
            <w:r w:rsidR="00141791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223</w:t>
            </w:r>
          </w:p>
        </w:tc>
        <w:tc>
          <w:tcPr>
            <w:tcW w:w="90" w:type="dxa"/>
          </w:tcPr>
          <w:p w14:paraId="1B4572A7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24C3F6B" w14:textId="519EDB6C" w:rsidR="00D026C3" w:rsidRPr="00664CF3" w:rsidRDefault="00036DD3" w:rsidP="00D026C3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171</w:t>
            </w:r>
          </w:p>
        </w:tc>
      </w:tr>
      <w:tr w:rsidR="00D026C3" w:rsidRPr="00664CF3" w14:paraId="21522700" w14:textId="77777777" w:rsidTr="00A531E8">
        <w:tc>
          <w:tcPr>
            <w:tcW w:w="2430" w:type="dxa"/>
          </w:tcPr>
          <w:p w14:paraId="2705CF21" w14:textId="35385A07" w:rsidR="00D026C3" w:rsidRPr="00664CF3" w:rsidRDefault="00D026C3" w:rsidP="00D026C3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บริษัท ทีพีไอ พลังลม จำกัด</w:t>
            </w:r>
          </w:p>
        </w:tc>
        <w:tc>
          <w:tcPr>
            <w:tcW w:w="114" w:type="dxa"/>
          </w:tcPr>
          <w:p w14:paraId="24E7E222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5FF1B934" w14:textId="7485BFF7" w:rsidR="00D026C3" w:rsidRPr="00664CF3" w:rsidRDefault="00D026C3" w:rsidP="00D026C3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ประกอบกิจการผลิตไฟฟ้าจากพลังงานลม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75AD83B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3262F31" w14:textId="58C3119F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7AED49E2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C385032" w14:textId="51C47E46" w:rsidR="00D026C3" w:rsidRPr="00664CF3" w:rsidRDefault="00036DD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</w:tcPr>
          <w:p w14:paraId="176979FD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479A112" w14:textId="44B7E869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925184B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21A62C" w14:textId="07B2E374" w:rsidR="00D026C3" w:rsidRPr="00664CF3" w:rsidRDefault="00036DD3" w:rsidP="00D026C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78F0D746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7F8AD8" w14:textId="64CE4B7E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19FE6866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F7C20F" w14:textId="176880CF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6EDC8B58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DDA9D44" w14:textId="2E0B25C9" w:rsidR="00D026C3" w:rsidRPr="00664CF3" w:rsidRDefault="00036DD3" w:rsidP="00D026C3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934</w:t>
            </w:r>
          </w:p>
        </w:tc>
        <w:tc>
          <w:tcPr>
            <w:tcW w:w="90" w:type="dxa"/>
          </w:tcPr>
          <w:p w14:paraId="66CFFB90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F2B68D" w14:textId="549A0664" w:rsidR="00D026C3" w:rsidRPr="00664CF3" w:rsidRDefault="00036DD3" w:rsidP="00D026C3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</w:tr>
      <w:tr w:rsidR="00D026C3" w:rsidRPr="00664CF3" w14:paraId="357CD067" w14:textId="77777777" w:rsidTr="00A531E8">
        <w:tc>
          <w:tcPr>
            <w:tcW w:w="2430" w:type="dxa"/>
          </w:tcPr>
          <w:p w14:paraId="7A05F837" w14:textId="47004923" w:rsidR="00D026C3" w:rsidRPr="00664CF3" w:rsidRDefault="00D026C3" w:rsidP="00D026C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</w:tcPr>
          <w:p w14:paraId="52105E93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59090C56" w14:textId="77777777" w:rsidR="00D026C3" w:rsidRPr="00664CF3" w:rsidRDefault="00D026C3" w:rsidP="00D026C3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4B2B1E67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03A231E" w14:textId="77777777" w:rsidR="00D026C3" w:rsidRPr="00664CF3" w:rsidRDefault="00D026C3" w:rsidP="00D026C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1621D99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C165F69" w14:textId="77777777" w:rsidR="00D026C3" w:rsidRPr="00664CF3" w:rsidRDefault="00D026C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156F70A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05027CE" w14:textId="77777777" w:rsidR="00D026C3" w:rsidRPr="00664CF3" w:rsidRDefault="00D026C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E13D643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A0FACAC" w14:textId="77777777" w:rsidR="00D026C3" w:rsidRPr="00664CF3" w:rsidRDefault="00D026C3" w:rsidP="00D026C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65FFE5B" w14:textId="77777777" w:rsidR="00D026C3" w:rsidRPr="00664CF3" w:rsidRDefault="00D026C3" w:rsidP="00D026C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ADA18D" w14:textId="62AE9A69" w:rsidR="00D026C3" w:rsidRPr="00664CF3" w:rsidRDefault="00036DD3" w:rsidP="00D026C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</w:t>
            </w:r>
            <w:r w:rsidR="00AB0997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90" w:type="dxa"/>
          </w:tcPr>
          <w:p w14:paraId="4F1B9CC7" w14:textId="77777777" w:rsidR="00D026C3" w:rsidRPr="00664CF3" w:rsidRDefault="00D026C3" w:rsidP="00D026C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5A5030" w14:textId="7B5EE182" w:rsidR="00D026C3" w:rsidRPr="00664CF3" w:rsidRDefault="00036DD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110" w:type="dxa"/>
          </w:tcPr>
          <w:p w14:paraId="30C32FBC" w14:textId="77777777" w:rsidR="00D026C3" w:rsidRPr="00664CF3" w:rsidRDefault="00D026C3" w:rsidP="00D026C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0B0129" w14:textId="546D1703" w:rsidR="00D026C3" w:rsidRPr="00664CF3" w:rsidRDefault="00036DD3" w:rsidP="00D026C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410</w:t>
            </w:r>
            <w:r w:rsidR="00AB0997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404</w:t>
            </w:r>
          </w:p>
        </w:tc>
        <w:tc>
          <w:tcPr>
            <w:tcW w:w="90" w:type="dxa"/>
          </w:tcPr>
          <w:p w14:paraId="00384EC6" w14:textId="77777777" w:rsidR="00D026C3" w:rsidRPr="00664CF3" w:rsidRDefault="00D026C3" w:rsidP="00D026C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32C358" w14:textId="3986C751" w:rsidR="00D026C3" w:rsidRPr="00664CF3" w:rsidRDefault="00036DD3" w:rsidP="00D026C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815</w:t>
            </w:r>
          </w:p>
        </w:tc>
      </w:tr>
      <w:tr w:rsidR="0038281C" w:rsidRPr="00664CF3" w14:paraId="65C414CF" w14:textId="77777777" w:rsidTr="00A531E8">
        <w:tc>
          <w:tcPr>
            <w:tcW w:w="2430" w:type="dxa"/>
          </w:tcPr>
          <w:p w14:paraId="1053C193" w14:textId="77777777" w:rsidR="0038281C" w:rsidRPr="00664CF3" w:rsidRDefault="0038281C" w:rsidP="003264DB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835D780" w14:textId="77777777" w:rsidR="0038281C" w:rsidRPr="00664CF3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499450F" w14:textId="77777777" w:rsidR="0038281C" w:rsidRPr="00664CF3" w:rsidRDefault="0038281C" w:rsidP="003264DB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46FB1828" w14:textId="77777777" w:rsidR="0038281C" w:rsidRPr="00664CF3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9DA89DA" w14:textId="77777777" w:rsidR="0038281C" w:rsidRPr="00664CF3" w:rsidRDefault="0038281C" w:rsidP="003264DB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FE7496F" w14:textId="77777777" w:rsidR="0038281C" w:rsidRPr="00664CF3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6F90DFA" w14:textId="77777777" w:rsidR="0038281C" w:rsidRPr="00664CF3" w:rsidRDefault="0038281C" w:rsidP="003264D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B9A03D1" w14:textId="77777777" w:rsidR="0038281C" w:rsidRPr="00664CF3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E913428" w14:textId="77777777" w:rsidR="0038281C" w:rsidRPr="00664CF3" w:rsidRDefault="0038281C" w:rsidP="003264D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38AA418" w14:textId="77777777" w:rsidR="0038281C" w:rsidRPr="00664CF3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8C60416" w14:textId="77777777" w:rsidR="0038281C" w:rsidRPr="00664CF3" w:rsidRDefault="0038281C" w:rsidP="003264DB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F9791E4" w14:textId="77777777" w:rsidR="0038281C" w:rsidRPr="00664CF3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4C49FC3" w14:textId="77777777" w:rsidR="0038281C" w:rsidRPr="00664CF3" w:rsidRDefault="0038281C" w:rsidP="003264D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631BDB3" w14:textId="77777777" w:rsidR="0038281C" w:rsidRPr="00664CF3" w:rsidRDefault="0038281C" w:rsidP="003264DB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476F44" w14:textId="77777777" w:rsidR="0038281C" w:rsidRPr="00664CF3" w:rsidRDefault="0038281C" w:rsidP="003264DB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48846B7B" w14:textId="77777777" w:rsidR="0038281C" w:rsidRPr="00664CF3" w:rsidRDefault="0038281C" w:rsidP="003264DB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1B1C171E" w14:textId="77777777" w:rsidR="0038281C" w:rsidRPr="00664CF3" w:rsidRDefault="0038281C" w:rsidP="003264DB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FAF8DAD" w14:textId="77777777" w:rsidR="0038281C" w:rsidRPr="00664CF3" w:rsidRDefault="0038281C" w:rsidP="003264DB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DAED08" w14:textId="77777777" w:rsidR="0038281C" w:rsidRPr="00664CF3" w:rsidRDefault="0038281C" w:rsidP="003264DB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4C72121F" w14:textId="77777777" w:rsidR="00A531E8" w:rsidRPr="00664CF3" w:rsidRDefault="00A531E8" w:rsidP="00A531E8">
      <w:pPr>
        <w:spacing w:line="240" w:lineRule="auto"/>
      </w:pPr>
    </w:p>
    <w:p w14:paraId="5C75A265" w14:textId="3718C609" w:rsidR="00A05071" w:rsidRPr="00664CF3" w:rsidRDefault="00A05071" w:rsidP="00A531E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27E3D3AF" w14:textId="77777777" w:rsidR="00A05071" w:rsidRPr="00664CF3" w:rsidRDefault="00A05071" w:rsidP="00A05071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84D2372" w14:textId="2085A296" w:rsidR="007C4951" w:rsidRPr="00664CF3" w:rsidRDefault="007C4951" w:rsidP="00C9230D">
      <w:pPr>
        <w:pStyle w:val="Bo-Blankline"/>
        <w:rPr>
          <w:cs/>
        </w:rPr>
      </w:pPr>
    </w:p>
    <w:p w14:paraId="5A2FBE71" w14:textId="7CF8ED48" w:rsidR="00B6067D" w:rsidRPr="00664CF3" w:rsidRDefault="00B6067D" w:rsidP="00B6067D">
      <w:pPr>
        <w:rPr>
          <w:cs/>
          <w:lang w:val="en-US"/>
        </w:rPr>
        <w:sectPr w:rsidR="00B6067D" w:rsidRPr="00664CF3" w:rsidSect="00E54ED6">
          <w:headerReference w:type="default" r:id="rId13"/>
          <w:pgSz w:w="16834" w:h="11909" w:orient="landscape" w:code="9"/>
          <w:pgMar w:top="1166" w:right="691" w:bottom="1152" w:left="1166" w:header="720" w:footer="720" w:gutter="0"/>
          <w:paperSrc w:first="7" w:other="7"/>
          <w:pgNumType w:start="43"/>
          <w:cols w:space="737"/>
          <w:docGrid w:linePitch="299"/>
        </w:sectPr>
      </w:pPr>
    </w:p>
    <w:p w14:paraId="72984B0C" w14:textId="4E969D97" w:rsidR="00B6067D" w:rsidRPr="00664CF3" w:rsidRDefault="00AF22D3" w:rsidP="00B6067D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64CF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</w:t>
      </w:r>
      <w:r w:rsidR="00FC0753" w:rsidRPr="00664CF3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578409FD" w14:textId="38C3E38D" w:rsidR="00B6067D" w:rsidRPr="00664CF3" w:rsidRDefault="00B6067D" w:rsidP="00B6067D">
      <w:pPr>
        <w:pStyle w:val="Bo-Blankline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003EB" w:rsidRPr="00664CF3" w14:paraId="15B35CD4" w14:textId="77777777" w:rsidTr="008003EB">
        <w:trPr>
          <w:tblHeader/>
        </w:trPr>
        <w:tc>
          <w:tcPr>
            <w:tcW w:w="3010" w:type="pct"/>
            <w:vAlign w:val="bottom"/>
          </w:tcPr>
          <w:p w14:paraId="6082923E" w14:textId="1962F8EB" w:rsidR="008003EB" w:rsidRPr="00664CF3" w:rsidRDefault="008003EB" w:rsidP="008003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</w:tcPr>
          <w:p w14:paraId="0C3142F9" w14:textId="77777777" w:rsidR="008003EB" w:rsidRPr="00664CF3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6E2CCAA6" w14:textId="77777777" w:rsidR="008003EB" w:rsidRPr="00664CF3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8E2F3E4" w14:textId="7844458B" w:rsidR="008003EB" w:rsidRPr="00664CF3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664CF3" w14:paraId="25373F51" w14:textId="77777777" w:rsidTr="003E49D0">
        <w:trPr>
          <w:trHeight w:val="299"/>
          <w:tblHeader/>
        </w:trPr>
        <w:tc>
          <w:tcPr>
            <w:tcW w:w="3010" w:type="pct"/>
          </w:tcPr>
          <w:p w14:paraId="1CFCF32E" w14:textId="6C09B947" w:rsidR="00C24388" w:rsidRPr="00664CF3" w:rsidRDefault="00C24388" w:rsidP="00C24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7" w:type="pct"/>
          </w:tcPr>
          <w:p w14:paraId="2F09EE19" w14:textId="77777777" w:rsidR="00C24388" w:rsidRPr="00664CF3" w:rsidRDefault="00C24388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</w:tcPr>
          <w:p w14:paraId="2B000C60" w14:textId="4D22CE20" w:rsidR="00C24388" w:rsidRPr="00664CF3" w:rsidRDefault="00036DD3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3BE789CE" w14:textId="77777777" w:rsidR="00C24388" w:rsidRPr="00664CF3" w:rsidRDefault="00C24388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</w:tcPr>
          <w:p w14:paraId="3C9E6FE4" w14:textId="1123A193" w:rsidR="00C24388" w:rsidRPr="00664CF3" w:rsidRDefault="00036DD3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D7339" w:rsidRPr="00664CF3" w14:paraId="2F774362" w14:textId="77777777" w:rsidTr="003E49D0">
        <w:trPr>
          <w:trHeight w:val="299"/>
          <w:tblHeader/>
        </w:trPr>
        <w:tc>
          <w:tcPr>
            <w:tcW w:w="3010" w:type="pct"/>
          </w:tcPr>
          <w:p w14:paraId="5384D6D3" w14:textId="77777777" w:rsidR="00CD7339" w:rsidRPr="00664CF3" w:rsidRDefault="00CD7339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2A3232AC" w14:textId="77777777" w:rsidR="00CD7339" w:rsidRPr="00664CF3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62CEB80A" w14:textId="77777777" w:rsidR="00CD7339" w:rsidRPr="00664CF3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604" w:rsidRPr="00664CF3" w14:paraId="2EE591FB" w14:textId="77777777" w:rsidTr="003E49D0">
        <w:tc>
          <w:tcPr>
            <w:tcW w:w="3010" w:type="pct"/>
          </w:tcPr>
          <w:p w14:paraId="0D60C1B9" w14:textId="681A3A58" w:rsidR="00CD7339" w:rsidRPr="00664CF3" w:rsidRDefault="00CD7339" w:rsidP="00155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</w:tcPr>
          <w:p w14:paraId="53F495BF" w14:textId="77777777" w:rsidR="00CD7339" w:rsidRPr="00664CF3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69219B6C" w14:textId="77777777" w:rsidR="00CD7339" w:rsidRPr="00664CF3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95472AC" w14:textId="77777777" w:rsidR="00CD7339" w:rsidRPr="00664CF3" w:rsidRDefault="00CD7339" w:rsidP="00155A13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</w:tcPr>
          <w:p w14:paraId="47C014AA" w14:textId="77777777" w:rsidR="00CD7339" w:rsidRPr="00664CF3" w:rsidRDefault="00CD7339" w:rsidP="00155A1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6C3" w:rsidRPr="00664CF3" w14:paraId="591A447E" w14:textId="77777777" w:rsidTr="003E49D0">
        <w:tc>
          <w:tcPr>
            <w:tcW w:w="3010" w:type="pct"/>
          </w:tcPr>
          <w:p w14:paraId="381E03F4" w14:textId="4F738DFE" w:rsidR="00D026C3" w:rsidRPr="00664CF3" w:rsidRDefault="00D026C3" w:rsidP="00D026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</w:tcPr>
          <w:p w14:paraId="728A8333" w14:textId="77777777" w:rsidR="00D026C3" w:rsidRPr="00664CF3" w:rsidRDefault="00D026C3" w:rsidP="00D026C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</w:tcPr>
          <w:p w14:paraId="46D83A61" w14:textId="31EC4755" w:rsidR="00D026C3" w:rsidRPr="00664CF3" w:rsidRDefault="00036DD3" w:rsidP="00D026C3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148" w:type="pct"/>
          </w:tcPr>
          <w:p w14:paraId="70448901" w14:textId="77777777" w:rsidR="00D026C3" w:rsidRPr="00664CF3" w:rsidRDefault="00D026C3" w:rsidP="00D026C3">
            <w:pPr>
              <w:pStyle w:val="1-Number"/>
              <w:tabs>
                <w:tab w:val="decimal" w:pos="877"/>
              </w:tabs>
              <w:spacing w:line="340" w:lineRule="exact"/>
              <w:ind w:left="-10" w:right="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06" w:type="pct"/>
          </w:tcPr>
          <w:p w14:paraId="1048EF8A" w14:textId="0407C60E" w:rsidR="00D026C3" w:rsidRPr="00664CF3" w:rsidRDefault="00036DD3" w:rsidP="00D026C3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tr w:rsidR="00D026C3" w:rsidRPr="00664CF3" w14:paraId="57E11F93" w14:textId="77777777" w:rsidTr="003E49D0">
        <w:tc>
          <w:tcPr>
            <w:tcW w:w="3010" w:type="pct"/>
          </w:tcPr>
          <w:p w14:paraId="20943FF2" w14:textId="5229F6F6" w:rsidR="00D026C3" w:rsidRPr="00664CF3" w:rsidRDefault="00D026C3" w:rsidP="00D026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กำไรของการร่วมค้าที่ใช้วิธีส่วนได้เสีย</w:t>
            </w:r>
          </w:p>
        </w:tc>
        <w:tc>
          <w:tcPr>
            <w:tcW w:w="247" w:type="pct"/>
          </w:tcPr>
          <w:p w14:paraId="7265D79D" w14:textId="77777777" w:rsidR="00D026C3" w:rsidRPr="00664CF3" w:rsidRDefault="00D026C3" w:rsidP="00D026C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480DA4C9" w14:textId="2684B77F" w:rsidR="00D026C3" w:rsidRPr="00664CF3" w:rsidRDefault="00036DD3" w:rsidP="00D026C3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F06E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148" w:type="pct"/>
          </w:tcPr>
          <w:p w14:paraId="4E778B82" w14:textId="77777777" w:rsidR="00D026C3" w:rsidRPr="00664CF3" w:rsidRDefault="00D026C3" w:rsidP="00D026C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06" w:type="pct"/>
          </w:tcPr>
          <w:p w14:paraId="5B2FE7EC" w14:textId="4616040A" w:rsidR="00D026C3" w:rsidRPr="00664CF3" w:rsidRDefault="00036DD3" w:rsidP="00D026C3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</w:tr>
      <w:tr w:rsidR="00D026C3" w:rsidRPr="00664CF3" w14:paraId="5D6350F1" w14:textId="77777777" w:rsidTr="003E49D0">
        <w:tc>
          <w:tcPr>
            <w:tcW w:w="3010" w:type="pct"/>
          </w:tcPr>
          <w:p w14:paraId="7D9A8C83" w14:textId="4C5DC684" w:rsidR="00D026C3" w:rsidRPr="00664CF3" w:rsidRDefault="00D026C3" w:rsidP="00D026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7" w:type="pct"/>
          </w:tcPr>
          <w:p w14:paraId="2D0D8330" w14:textId="77777777" w:rsidR="00D026C3" w:rsidRPr="00664CF3" w:rsidRDefault="00D026C3" w:rsidP="00D026C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7A6E9D2E" w14:textId="57AD0F4C" w:rsidR="00D026C3" w:rsidRPr="00664CF3" w:rsidRDefault="00036DD3" w:rsidP="00D026C3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AB0997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8" w:type="pct"/>
          </w:tcPr>
          <w:p w14:paraId="0090D843" w14:textId="77777777" w:rsidR="00D026C3" w:rsidRPr="00664CF3" w:rsidRDefault="00D026C3" w:rsidP="00D026C3">
            <w:pPr>
              <w:pStyle w:val="1-Number"/>
              <w:tabs>
                <w:tab w:val="decimal" w:pos="877"/>
              </w:tabs>
              <w:ind w:left="-43"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</w:tcPr>
          <w:p w14:paraId="4FC54134" w14:textId="5804FC6A" w:rsidR="00D026C3" w:rsidRPr="00664CF3" w:rsidRDefault="00036DD3" w:rsidP="00D026C3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</w:tbl>
    <w:p w14:paraId="2947E012" w14:textId="77777777" w:rsidR="002E51B8" w:rsidRPr="00664CF3" w:rsidRDefault="002E51B8" w:rsidP="00A30A68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23C2FCF" w14:textId="10C506E9" w:rsidR="002E51B8" w:rsidRPr="00664CF3" w:rsidRDefault="002E51B8" w:rsidP="005634EF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2E51B8" w:rsidRPr="00664CF3" w:rsidSect="00E54ED6">
          <w:pgSz w:w="11909" w:h="16834" w:code="9"/>
          <w:pgMar w:top="691" w:right="1152" w:bottom="720" w:left="1152" w:header="720" w:footer="720" w:gutter="0"/>
          <w:paperSrc w:first="15" w:other="15"/>
          <w:pgNumType w:start="45"/>
          <w:cols w:space="737"/>
          <w:docGrid w:linePitch="299"/>
        </w:sectPr>
      </w:pPr>
      <w:bookmarkStart w:id="3" w:name="_Hlk126672031"/>
    </w:p>
    <w:bookmarkEnd w:id="3"/>
    <w:tbl>
      <w:tblPr>
        <w:tblW w:w="145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80"/>
        <w:gridCol w:w="2610"/>
        <w:gridCol w:w="45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</w:tblGrid>
      <w:tr w:rsidR="00067771" w:rsidRPr="00664CF3" w14:paraId="511C7EFF" w14:textId="77777777" w:rsidTr="00745F9D">
        <w:trPr>
          <w:tblHeader/>
        </w:trPr>
        <w:tc>
          <w:tcPr>
            <w:tcW w:w="3060" w:type="dxa"/>
            <w:vAlign w:val="bottom"/>
          </w:tcPr>
          <w:p w14:paraId="194BAA8C" w14:textId="77777777" w:rsidR="00067771" w:rsidRPr="00664CF3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" w:type="dxa"/>
          </w:tcPr>
          <w:p w14:paraId="06DA7BBA" w14:textId="77777777" w:rsidR="00067771" w:rsidRPr="00664CF3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</w:tcPr>
          <w:p w14:paraId="06C95143" w14:textId="77777777" w:rsidR="00067771" w:rsidRPr="00664CF3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743F1DC6" w14:textId="77777777" w:rsidR="00067771" w:rsidRPr="00664CF3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0" w:type="dxa"/>
            <w:gridSpan w:val="15"/>
          </w:tcPr>
          <w:p w14:paraId="34663C1A" w14:textId="7F625F71" w:rsidR="00067771" w:rsidRPr="00664CF3" w:rsidRDefault="0063345A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012A5" w:rsidRPr="00664CF3" w14:paraId="1CA664C4" w14:textId="77777777" w:rsidTr="00745F9D">
        <w:trPr>
          <w:tblHeader/>
        </w:trPr>
        <w:tc>
          <w:tcPr>
            <w:tcW w:w="3060" w:type="dxa"/>
            <w:vAlign w:val="bottom"/>
          </w:tcPr>
          <w:p w14:paraId="4D40D666" w14:textId="77777777" w:rsidR="00F012A5" w:rsidRPr="00664CF3" w:rsidRDefault="00F012A5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" w:type="dxa"/>
          </w:tcPr>
          <w:p w14:paraId="4B6DF81F" w14:textId="77777777" w:rsidR="00F012A5" w:rsidRPr="00664CF3" w:rsidRDefault="00F012A5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  <w:vAlign w:val="bottom"/>
          </w:tcPr>
          <w:p w14:paraId="54D49AC5" w14:textId="77777777" w:rsidR="00F012A5" w:rsidRPr="00664CF3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450" w:type="dxa"/>
          </w:tcPr>
          <w:p w14:paraId="7B426BC7" w14:textId="77777777" w:rsidR="00F012A5" w:rsidRPr="00664CF3" w:rsidRDefault="00F012A5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E2DA6EE" w14:textId="77777777" w:rsidR="00F012A5" w:rsidRPr="00664CF3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7869D931" w14:textId="77777777" w:rsidR="00F012A5" w:rsidRPr="00664CF3" w:rsidRDefault="00F012A5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vAlign w:val="bottom"/>
          </w:tcPr>
          <w:p w14:paraId="0FBE19C0" w14:textId="77777777" w:rsidR="00F012A5" w:rsidRPr="00664CF3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14:paraId="0AEE926D" w14:textId="77777777" w:rsidR="00F012A5" w:rsidRPr="00664CF3" w:rsidRDefault="00F012A5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7D74117F" w14:textId="77777777" w:rsidR="00F012A5" w:rsidRPr="00664CF3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</w:tcPr>
          <w:p w14:paraId="68D0344A" w14:textId="77777777" w:rsidR="00F012A5" w:rsidRPr="00664CF3" w:rsidRDefault="00F012A5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1672DE2A" w14:textId="77777777" w:rsidR="00F012A5" w:rsidRPr="00664CF3" w:rsidRDefault="00F012A5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D026C3" w:rsidRPr="00664CF3" w14:paraId="1FA58CA0" w14:textId="77777777" w:rsidTr="00745F9D">
        <w:trPr>
          <w:trHeight w:val="234"/>
          <w:tblHeader/>
        </w:trPr>
        <w:tc>
          <w:tcPr>
            <w:tcW w:w="3060" w:type="dxa"/>
            <w:vAlign w:val="bottom"/>
          </w:tcPr>
          <w:p w14:paraId="3674693A" w14:textId="77777777" w:rsidR="00D026C3" w:rsidRPr="00664CF3" w:rsidRDefault="00D026C3" w:rsidP="00D026C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" w:type="dxa"/>
          </w:tcPr>
          <w:p w14:paraId="2AF5AE7D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</w:tcPr>
          <w:p w14:paraId="2E33B1C6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1037D3E5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8C8BF4C" w14:textId="4369341B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585FAEE9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9C5F47D" w14:textId="36415F9C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81" w:type="dxa"/>
          </w:tcPr>
          <w:p w14:paraId="6A414310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64B6ACFA" w14:textId="55EBC67F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72" w:type="dxa"/>
          </w:tcPr>
          <w:p w14:paraId="4F16EFCD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DFA646A" w14:textId="162B12F4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" w:type="dxa"/>
          </w:tcPr>
          <w:p w14:paraId="49EB0149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579D31FF" w14:textId="71C74382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56" w:type="dxa"/>
          </w:tcPr>
          <w:p w14:paraId="4493F3BB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AFA1C94" w14:textId="6F9FD5C1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5" w:type="dxa"/>
          </w:tcPr>
          <w:p w14:paraId="68275D30" w14:textId="77777777" w:rsidR="00D026C3" w:rsidRPr="00664CF3" w:rsidRDefault="00D026C3" w:rsidP="00D026C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492EEB5B" w14:textId="35112EFD" w:rsidR="00D026C3" w:rsidRPr="00664CF3" w:rsidRDefault="00036DD3" w:rsidP="00D026C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2807D1A2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4F0209F2" w14:textId="423D6C9F" w:rsidR="00D026C3" w:rsidRPr="00664CF3" w:rsidRDefault="00036DD3" w:rsidP="00D026C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A00971" w:rsidRPr="00664CF3" w14:paraId="3BA333A6" w14:textId="77777777" w:rsidTr="00745F9D">
        <w:trPr>
          <w:trHeight w:val="135"/>
          <w:tblHeader/>
        </w:trPr>
        <w:tc>
          <w:tcPr>
            <w:tcW w:w="3060" w:type="dxa"/>
            <w:vAlign w:val="bottom"/>
          </w:tcPr>
          <w:p w14:paraId="2D1086AE" w14:textId="77777777" w:rsidR="00A00971" w:rsidRPr="00664CF3" w:rsidRDefault="00A00971" w:rsidP="00A0097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" w:type="dxa"/>
          </w:tcPr>
          <w:p w14:paraId="6E0B8FA9" w14:textId="77777777" w:rsidR="00A00971" w:rsidRPr="00664CF3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</w:tcPr>
          <w:p w14:paraId="4C93270D" w14:textId="77777777" w:rsidR="00A00971" w:rsidRPr="00664CF3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444E03DA" w14:textId="77777777" w:rsidR="00A00971" w:rsidRPr="00664CF3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FF68BC5" w14:textId="77777777" w:rsidR="00A00971" w:rsidRPr="00664CF3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</w:tcPr>
          <w:p w14:paraId="305D1302" w14:textId="77777777" w:rsidR="00A00971" w:rsidRPr="00664CF3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09" w:type="dxa"/>
            <w:gridSpan w:val="11"/>
          </w:tcPr>
          <w:p w14:paraId="7DAEF2BD" w14:textId="77777777" w:rsidR="00A00971" w:rsidRPr="00664CF3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F012A5" w:rsidRPr="00664CF3" w14:paraId="7C49E140" w14:textId="77777777" w:rsidTr="00745F9D">
        <w:tc>
          <w:tcPr>
            <w:tcW w:w="3060" w:type="dxa"/>
            <w:vAlign w:val="bottom"/>
          </w:tcPr>
          <w:p w14:paraId="7F012BDC" w14:textId="0D251714" w:rsidR="00F012A5" w:rsidRPr="00664CF3" w:rsidRDefault="00F012A5" w:rsidP="00A0097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80" w:type="dxa"/>
          </w:tcPr>
          <w:p w14:paraId="6AFC9ED7" w14:textId="77777777" w:rsidR="00F012A5" w:rsidRPr="00664CF3" w:rsidRDefault="00F012A5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</w:tcPr>
          <w:p w14:paraId="78668B1F" w14:textId="77777777" w:rsidR="00F012A5" w:rsidRPr="00664CF3" w:rsidRDefault="00F012A5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10F42F8E" w14:textId="77777777" w:rsidR="00F012A5" w:rsidRPr="00664CF3" w:rsidRDefault="00F012A5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2D127D7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CF220FF" w14:textId="77777777" w:rsidR="00F012A5" w:rsidRPr="00664CF3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FE8B1D3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7CFADEAA" w14:textId="77777777" w:rsidR="00F012A5" w:rsidRPr="00664CF3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3F3D18FE" w14:textId="77777777" w:rsidR="00F012A5" w:rsidRPr="00664CF3" w:rsidRDefault="00F012A5" w:rsidP="00A0097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25F49E38" w14:textId="77777777" w:rsidR="00F012A5" w:rsidRPr="00664CF3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4668AEF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5CECBC54" w14:textId="77777777" w:rsidR="00F012A5" w:rsidRPr="00664CF3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0101C3A0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3BBA9430" w14:textId="77777777" w:rsidR="00F012A5" w:rsidRPr="00664CF3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FD3BEB7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</w:tcPr>
          <w:p w14:paraId="79487082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6B111925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9FE8C44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0557CEDE" w14:textId="77777777" w:rsidR="00F012A5" w:rsidRPr="00664CF3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026C3" w:rsidRPr="00664CF3" w14:paraId="313C70ED" w14:textId="77777777" w:rsidTr="00745F9D">
        <w:tc>
          <w:tcPr>
            <w:tcW w:w="3060" w:type="dxa"/>
          </w:tcPr>
          <w:p w14:paraId="39534B03" w14:textId="3680D483" w:rsidR="00D026C3" w:rsidRPr="00664CF3" w:rsidRDefault="00D026C3" w:rsidP="00D026C3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" w:type="dxa"/>
          </w:tcPr>
          <w:p w14:paraId="4B71882F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</w:tcPr>
          <w:p w14:paraId="5D824199" w14:textId="2C772154" w:rsidR="00D026C3" w:rsidRPr="00664CF3" w:rsidRDefault="00D026C3" w:rsidP="00D026C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450" w:type="dxa"/>
          </w:tcPr>
          <w:p w14:paraId="691B7235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CF93D1C" w14:textId="6A5F8B4C" w:rsidR="00D026C3" w:rsidRPr="00664CF3" w:rsidRDefault="00036DD3" w:rsidP="00D026C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60AA3D8D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E083704" w14:textId="15E4DA84" w:rsidR="00D026C3" w:rsidRPr="00664CF3" w:rsidRDefault="00036DD3" w:rsidP="00D026C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1C338AC4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005F53DA" w14:textId="2050EA45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72" w:type="dxa"/>
          </w:tcPr>
          <w:p w14:paraId="64209315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50B77202" w14:textId="104BC1EA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289D95BD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086336D" w14:textId="493BB2B8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776FA62D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146F46D" w14:textId="5BBC2B80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6A1BB89C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4862FA8" w14:textId="1296B49A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263</w:t>
            </w:r>
            <w:r w:rsidR="00AB0997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149</w:t>
            </w:r>
          </w:p>
        </w:tc>
        <w:tc>
          <w:tcPr>
            <w:tcW w:w="90" w:type="dxa"/>
          </w:tcPr>
          <w:p w14:paraId="6ADF2AF4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7FB433" w14:textId="7141B8D9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</w:t>
            </w:r>
            <w:r w:rsidR="00D026C3"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794</w:t>
            </w:r>
          </w:p>
        </w:tc>
      </w:tr>
      <w:tr w:rsidR="00D026C3" w:rsidRPr="00664CF3" w14:paraId="2F7CBDB3" w14:textId="77777777" w:rsidTr="00745F9D">
        <w:tc>
          <w:tcPr>
            <w:tcW w:w="3060" w:type="dxa"/>
          </w:tcPr>
          <w:p w14:paraId="76C4EFBD" w14:textId="73B5A79A" w:rsidR="00D026C3" w:rsidRPr="00664CF3" w:rsidRDefault="00D026C3" w:rsidP="00D026C3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7C2E15F9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</w:tcPr>
          <w:p w14:paraId="0F0DFC74" w14:textId="2A176391" w:rsidR="00D026C3" w:rsidRPr="00664CF3" w:rsidRDefault="00D026C3" w:rsidP="00D026C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269A9F85" w14:textId="77777777" w:rsidR="00D026C3" w:rsidRPr="00664CF3" w:rsidRDefault="00D026C3" w:rsidP="00D026C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4E67FB2" w14:textId="77777777" w:rsidR="00D026C3" w:rsidRPr="00664CF3" w:rsidRDefault="00D026C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9BD82FD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26570E03" w14:textId="2E6D16FB" w:rsidR="00D026C3" w:rsidRPr="00664CF3" w:rsidRDefault="00D026C3" w:rsidP="00D026C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74C1445B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35684AE6" w14:textId="77777777" w:rsidR="00D026C3" w:rsidRPr="00664CF3" w:rsidRDefault="00D026C3" w:rsidP="00D026C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7D0E2C7F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23CE0743" w14:textId="0035E3B4" w:rsidR="00D026C3" w:rsidRPr="00664CF3" w:rsidRDefault="00D026C3" w:rsidP="00D026C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31F96A62" w14:textId="77777777" w:rsidR="00D026C3" w:rsidRPr="00664CF3" w:rsidRDefault="00D026C3" w:rsidP="00D026C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87311A9" w14:textId="2CDF9580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</w:t>
            </w:r>
            <w:r w:rsidR="00625661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017954FE" w14:textId="77777777" w:rsidR="00D026C3" w:rsidRPr="00664CF3" w:rsidRDefault="00D026C3" w:rsidP="00D026C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6BE4A86" w14:textId="2B1B6714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6D3DBDA3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4A0FC14" w14:textId="732C1204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263</w:t>
            </w:r>
            <w:r w:rsidR="00AB0997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149</w:t>
            </w:r>
          </w:p>
        </w:tc>
        <w:tc>
          <w:tcPr>
            <w:tcW w:w="90" w:type="dxa"/>
          </w:tcPr>
          <w:p w14:paraId="5EF37609" w14:textId="77777777" w:rsidR="00D026C3" w:rsidRPr="00664CF3" w:rsidRDefault="00D026C3" w:rsidP="00D026C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43154" w14:textId="5937DB2A" w:rsidR="00D026C3" w:rsidRPr="00664CF3" w:rsidRDefault="00036DD3" w:rsidP="00D026C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794</w:t>
            </w:r>
          </w:p>
        </w:tc>
      </w:tr>
    </w:tbl>
    <w:p w14:paraId="2011895E" w14:textId="77777777" w:rsidR="008803F3" w:rsidRPr="00664CF3" w:rsidRDefault="008803F3" w:rsidP="008803F3">
      <w:pPr>
        <w:pStyle w:val="Bo-Blankline"/>
        <w:ind w:left="0"/>
      </w:pPr>
    </w:p>
    <w:p w14:paraId="5BCFA819" w14:textId="5A414A4C" w:rsidR="008803F3" w:rsidRPr="00664CF3" w:rsidRDefault="008803F3" w:rsidP="008803F3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664CF3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 w:rsidR="00A30A68" w:rsidRPr="00664CF3"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664CF3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4870B5D3" w14:textId="77777777" w:rsidR="008803F3" w:rsidRPr="00664CF3" w:rsidRDefault="008803F3" w:rsidP="008803F3">
      <w:pPr>
        <w:pStyle w:val="Bo-Blankline"/>
        <w:ind w:left="0"/>
      </w:pPr>
    </w:p>
    <w:p w14:paraId="26FC4B53" w14:textId="4FFBD488" w:rsidR="008803F3" w:rsidRPr="00664CF3" w:rsidRDefault="008803F3" w:rsidP="008803F3">
      <w:pPr>
        <w:pStyle w:val="Bo-C1Content"/>
        <w:ind w:left="0"/>
      </w:pPr>
      <w:r w:rsidRPr="00664CF3">
        <w:rPr>
          <w:rFonts w:asciiTheme="majorBidi" w:hAnsiTheme="majorBidi" w:cstheme="majorBidi" w:hint="cs"/>
          <w:cs/>
          <w:lang w:val="en-US"/>
        </w:rPr>
        <w:t>การ</w:t>
      </w:r>
      <w:r w:rsidRPr="00664CF3">
        <w:rPr>
          <w:rFonts w:asciiTheme="majorBidi" w:hAnsiTheme="majorBidi" w:cstheme="majorBidi"/>
          <w:cs/>
          <w:lang w:val="en-US"/>
        </w:rPr>
        <w:t>ร่วม</w:t>
      </w:r>
      <w:r w:rsidRPr="00664CF3">
        <w:rPr>
          <w:rFonts w:asciiTheme="majorBidi" w:hAnsiTheme="majorBidi" w:cstheme="majorBidi" w:hint="cs"/>
          <w:cs/>
          <w:lang w:val="en-US"/>
        </w:rPr>
        <w:t>ค้า</w:t>
      </w:r>
      <w:r w:rsidRPr="00664CF3">
        <w:rPr>
          <w:rFonts w:asciiTheme="majorBidi" w:hAnsiTheme="majorBidi" w:cstheme="majorBidi"/>
          <w:cs/>
          <w:lang w:val="en-US"/>
        </w:rPr>
        <w:t>ของกลุ่มบริษัท</w:t>
      </w:r>
      <w:r w:rsidRPr="00664CF3">
        <w:rPr>
          <w:rFonts w:hint="cs"/>
          <w:cs/>
        </w:rPr>
        <w:t>ดำเนินธุรกิจในประเทศไทย</w:t>
      </w:r>
    </w:p>
    <w:p w14:paraId="47C71AB4" w14:textId="77777777" w:rsidR="008803F3" w:rsidRPr="00664CF3" w:rsidRDefault="008803F3" w:rsidP="008803F3">
      <w:pPr>
        <w:rPr>
          <w:lang w:val="en-US"/>
        </w:rPr>
      </w:pPr>
    </w:p>
    <w:p w14:paraId="03F5AC2E" w14:textId="77777777" w:rsidR="00B6067D" w:rsidRPr="00664CF3" w:rsidRDefault="00B6067D">
      <w:pPr>
        <w:spacing w:line="240" w:lineRule="auto"/>
      </w:pPr>
    </w:p>
    <w:p w14:paraId="733EEFED" w14:textId="77777777" w:rsidR="00B6067D" w:rsidRPr="00664CF3" w:rsidRDefault="00B6067D">
      <w:pPr>
        <w:spacing w:line="240" w:lineRule="auto"/>
      </w:pPr>
    </w:p>
    <w:p w14:paraId="341C1911" w14:textId="77D64C6D" w:rsidR="00B6067D" w:rsidRPr="00664CF3" w:rsidRDefault="00B6067D">
      <w:pPr>
        <w:spacing w:line="240" w:lineRule="auto"/>
        <w:rPr>
          <w:cs/>
        </w:rPr>
        <w:sectPr w:rsidR="00B6067D" w:rsidRPr="00664CF3" w:rsidSect="00067771">
          <w:footerReference w:type="default" r:id="rId14"/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42E05B7D" w14:textId="3ED03C02" w:rsidR="00694CDF" w:rsidRPr="00664CF3" w:rsidRDefault="00F356C1" w:rsidP="00886242">
      <w:pPr>
        <w:pStyle w:val="Caption"/>
        <w:ind w:left="567" w:hanging="567"/>
      </w:pPr>
      <w:r w:rsidRPr="00664CF3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-85" w:tblpY="221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4"/>
        <w:gridCol w:w="1166"/>
        <w:gridCol w:w="180"/>
        <w:gridCol w:w="1170"/>
        <w:gridCol w:w="180"/>
        <w:gridCol w:w="1170"/>
      </w:tblGrid>
      <w:tr w:rsidR="006D2769" w:rsidRPr="00664CF3" w14:paraId="00D5D120" w14:textId="77777777" w:rsidTr="000E2EC8">
        <w:trPr>
          <w:cantSplit/>
        </w:trPr>
        <w:tc>
          <w:tcPr>
            <w:tcW w:w="2880" w:type="dxa"/>
          </w:tcPr>
          <w:p w14:paraId="34229AA9" w14:textId="77777777" w:rsidR="006D2769" w:rsidRPr="00664CF3" w:rsidRDefault="006D2769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 w:hanging="72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0" w:type="dxa"/>
            <w:gridSpan w:val="17"/>
          </w:tcPr>
          <w:p w14:paraId="2E940D7A" w14:textId="0E0C9EE7" w:rsidR="006D2769" w:rsidRPr="00664CF3" w:rsidRDefault="006D2769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201D8" w:rsidRPr="00664CF3" w14:paraId="4BFBAC05" w14:textId="77777777" w:rsidTr="000E2EC8">
        <w:trPr>
          <w:cantSplit/>
        </w:trPr>
        <w:tc>
          <w:tcPr>
            <w:tcW w:w="2880" w:type="dxa"/>
          </w:tcPr>
          <w:p w14:paraId="25C456E6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84677B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6B9BBB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423AE9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DADEA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9C76A0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07F9652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9B67220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7450128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D4A1E12" w14:textId="77777777" w:rsidR="007201D8" w:rsidRPr="00664CF3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F70576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3D5F37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51EA0F65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1B5D7680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B97DA0C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3B94FE7D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F3CC43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F011C9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1D8" w:rsidRPr="00664CF3" w14:paraId="1B81927A" w14:textId="77777777" w:rsidTr="000E2EC8">
        <w:trPr>
          <w:cantSplit/>
        </w:trPr>
        <w:tc>
          <w:tcPr>
            <w:tcW w:w="2880" w:type="dxa"/>
          </w:tcPr>
          <w:p w14:paraId="110313DC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E1DA2CF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FBA868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786303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7B63FF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B81BDA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181E3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3B0DFDE" w14:textId="77777777" w:rsidR="007201D8" w:rsidRPr="00664CF3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14:paraId="438931F9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14EEDA2" w14:textId="77777777" w:rsidR="007201D8" w:rsidRPr="00664CF3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BFF20F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5A077A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481B1164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51770D5B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F4848B4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31A09C3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48F57F04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625C74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1D8" w:rsidRPr="00664CF3" w14:paraId="345A409C" w14:textId="77777777" w:rsidTr="000E2EC8">
        <w:trPr>
          <w:cantSplit/>
        </w:trPr>
        <w:tc>
          <w:tcPr>
            <w:tcW w:w="2880" w:type="dxa"/>
          </w:tcPr>
          <w:p w14:paraId="54DD1EF9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1FA0954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4B14F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52FCB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B5CA3A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1BF36F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8568D11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B6E914F" w14:textId="77777777" w:rsidR="007201D8" w:rsidRPr="00664CF3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14:paraId="7BC9314A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074E52B" w14:textId="77777777" w:rsidR="007201D8" w:rsidRPr="00664CF3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14:paraId="4F889FD3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7684F92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" w:type="dxa"/>
          </w:tcPr>
          <w:p w14:paraId="07C17FCA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</w:tcPr>
          <w:p w14:paraId="25502381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14:paraId="0E6ECB68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B7E0975" w14:textId="77777777" w:rsidR="007201D8" w:rsidRPr="00664CF3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14:paraId="3D3D9B94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D9107C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1D8" w:rsidRPr="00664CF3" w14:paraId="0B8A1E7A" w14:textId="77777777" w:rsidTr="000E2EC8">
        <w:trPr>
          <w:cantSplit/>
        </w:trPr>
        <w:tc>
          <w:tcPr>
            <w:tcW w:w="2880" w:type="dxa"/>
          </w:tcPr>
          <w:p w14:paraId="056D792B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CE0797" w14:textId="77777777" w:rsidR="007201D8" w:rsidRPr="00664CF3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220602B3" w14:textId="77777777" w:rsidR="007201D8" w:rsidRPr="00664CF3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A25482" w14:textId="77777777" w:rsidR="007201D8" w:rsidRPr="00664CF3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7D90E400" w14:textId="77777777" w:rsidR="007201D8" w:rsidRPr="00664CF3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87DFF7" w14:textId="77777777" w:rsidR="007201D8" w:rsidRPr="00664CF3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09A7EC43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A1F7E8A" w14:textId="77777777" w:rsidR="007201D8" w:rsidRPr="00664CF3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14:paraId="75463072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0BD8E16" w14:textId="77777777" w:rsidR="007201D8" w:rsidRPr="00664CF3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00A175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A3ED992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4" w:type="dxa"/>
          </w:tcPr>
          <w:p w14:paraId="082DAE9A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</w:tcPr>
          <w:p w14:paraId="5B900763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14:paraId="3F7838B5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2244622" w14:textId="77777777" w:rsidR="007201D8" w:rsidRPr="00664CF3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44A339AD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20D4A2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664CF3" w14:paraId="74AF3A3A" w14:textId="77777777" w:rsidTr="000E2EC8">
        <w:trPr>
          <w:cantSplit/>
        </w:trPr>
        <w:tc>
          <w:tcPr>
            <w:tcW w:w="2880" w:type="dxa"/>
          </w:tcPr>
          <w:p w14:paraId="4CBFD6B5" w14:textId="77777777" w:rsidR="00875B28" w:rsidRPr="00664CF3" w:rsidRDefault="00875B2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0" w:type="dxa"/>
            <w:gridSpan w:val="17"/>
          </w:tcPr>
          <w:p w14:paraId="769CB3EB" w14:textId="77777777" w:rsidR="00875B28" w:rsidRPr="00664CF3" w:rsidRDefault="00875B2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7201D8" w:rsidRPr="00664CF3" w14:paraId="5F2DF0E6" w14:textId="77777777" w:rsidTr="000E2EC8">
        <w:trPr>
          <w:cantSplit/>
        </w:trPr>
        <w:tc>
          <w:tcPr>
            <w:tcW w:w="2880" w:type="dxa"/>
          </w:tcPr>
          <w:p w14:paraId="0159A6A7" w14:textId="77777777" w:rsidR="007201D8" w:rsidRPr="00664CF3" w:rsidRDefault="007201D8" w:rsidP="000E2EC8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675B1794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CA46A7A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9583DE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F0A24F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8F6F30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FA97103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2613B35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7294629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25754792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477A1E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4248EB8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5983D6B3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31D07129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920D75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121B19FF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C112F8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26E50D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6C3" w:rsidRPr="00664CF3" w14:paraId="0EE2DAE0" w14:textId="77777777" w:rsidTr="000E2EC8">
        <w:trPr>
          <w:cantSplit/>
        </w:trPr>
        <w:tc>
          <w:tcPr>
            <w:tcW w:w="2880" w:type="dxa"/>
          </w:tcPr>
          <w:p w14:paraId="007F84D8" w14:textId="368E1BE0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64C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37180B6A" w14:textId="4599C59D" w:rsidR="00D026C3" w:rsidRPr="00664CF3" w:rsidRDefault="00036DD3" w:rsidP="000E508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122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0" w:type="dxa"/>
          </w:tcPr>
          <w:p w14:paraId="307ABD2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B71F5D" w14:textId="768E7A71" w:rsidR="00D026C3" w:rsidRPr="00664CF3" w:rsidRDefault="00036DD3" w:rsidP="000E5086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706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80" w:type="dxa"/>
            <w:vAlign w:val="bottom"/>
          </w:tcPr>
          <w:p w14:paraId="5F3B145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83A9F" w14:textId="2E284D25" w:rsidR="00D026C3" w:rsidRPr="00664CF3" w:rsidRDefault="00036DD3" w:rsidP="000E50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78" w:type="dxa"/>
            <w:vAlign w:val="bottom"/>
          </w:tcPr>
          <w:p w14:paraId="1D3DF0F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C52938A" w14:textId="30BC7F3E" w:rsidR="00D026C3" w:rsidRPr="00664CF3" w:rsidRDefault="00036DD3" w:rsidP="000E50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317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974</w:t>
            </w:r>
          </w:p>
        </w:tc>
        <w:tc>
          <w:tcPr>
            <w:tcW w:w="178" w:type="dxa"/>
            <w:vAlign w:val="bottom"/>
          </w:tcPr>
          <w:p w14:paraId="36F3047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3FF932A" w14:textId="1FE5DCA1" w:rsidR="00D026C3" w:rsidRPr="00664CF3" w:rsidRDefault="00036DD3" w:rsidP="000E508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80" w:type="dxa"/>
            <w:vAlign w:val="bottom"/>
          </w:tcPr>
          <w:p w14:paraId="1EBD79B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F42C70" w14:textId="6CDAF2AC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84" w:type="dxa"/>
          </w:tcPr>
          <w:p w14:paraId="6359AA4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1E6BE6A" w14:textId="6968F62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68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80" w:type="dxa"/>
            <w:vAlign w:val="bottom"/>
          </w:tcPr>
          <w:p w14:paraId="0C23A0B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D8FC13" w14:textId="084CC936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435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80" w:type="dxa"/>
          </w:tcPr>
          <w:p w14:paraId="184B37D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1320ED" w14:textId="64589443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071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</w:tr>
      <w:tr w:rsidR="00D026C3" w:rsidRPr="00664CF3" w14:paraId="3633E430" w14:textId="77777777" w:rsidTr="000E2EC8">
        <w:trPr>
          <w:cantSplit/>
        </w:trPr>
        <w:tc>
          <w:tcPr>
            <w:tcW w:w="2880" w:type="dxa"/>
          </w:tcPr>
          <w:p w14:paraId="5A454AC8" w14:textId="26F65333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F52CC06" w14:textId="7E4BEB7E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746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80" w:type="dxa"/>
          </w:tcPr>
          <w:p w14:paraId="1669D534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24E941" w14:textId="74328A9A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1559C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220ED65" w14:textId="5B52D912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482</w:t>
            </w:r>
          </w:p>
        </w:tc>
        <w:tc>
          <w:tcPr>
            <w:tcW w:w="178" w:type="dxa"/>
            <w:vAlign w:val="bottom"/>
          </w:tcPr>
          <w:p w14:paraId="244022F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B895CEE" w14:textId="3AA0FB81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78" w:type="dxa"/>
            <w:vAlign w:val="bottom"/>
          </w:tcPr>
          <w:p w14:paraId="6FBEE71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9B3FB8E" w14:textId="366B97FE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80" w:type="dxa"/>
            <w:vAlign w:val="bottom"/>
          </w:tcPr>
          <w:p w14:paraId="58C631D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6736C09" w14:textId="59E26201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84" w:type="dxa"/>
          </w:tcPr>
          <w:p w14:paraId="5504681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5192301" w14:textId="1A168222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5060942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1FD417" w14:textId="7CB248DD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80" w:type="dxa"/>
          </w:tcPr>
          <w:p w14:paraId="741833D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D56FEF" w14:textId="0F5ABF0F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243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</w:p>
        </w:tc>
      </w:tr>
      <w:tr w:rsidR="00D026C3" w:rsidRPr="00664CF3" w14:paraId="16579980" w14:textId="77777777" w:rsidTr="000E2EC8">
        <w:trPr>
          <w:cantSplit/>
        </w:trPr>
        <w:tc>
          <w:tcPr>
            <w:tcW w:w="2880" w:type="dxa"/>
          </w:tcPr>
          <w:p w14:paraId="2FF36E63" w14:textId="5AEC2475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28DE897C" w14:textId="6B6BDC10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C4D1264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C776F2" w14:textId="3122C056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0" w:type="dxa"/>
            <w:vAlign w:val="bottom"/>
          </w:tcPr>
          <w:p w14:paraId="062AFC0F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A146C45" w14:textId="366B4FA8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580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78" w:type="dxa"/>
            <w:vAlign w:val="bottom"/>
          </w:tcPr>
          <w:p w14:paraId="3C8A5BF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2F72F2F" w14:textId="2DA40594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82" w:right="-8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FD9DBB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3CFCE4E" w14:textId="50133E7E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2A6ED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6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4EBD6AD" w14:textId="015D5511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36975BC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6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7A8AC38" w14:textId="14EABCAF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CE3D2C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194453" w14:textId="01EC4C63" w:rsidR="00D026C3" w:rsidRPr="00664CF3" w:rsidRDefault="00D026C3" w:rsidP="00D026C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586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357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735F1AE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E18FD5" w14:textId="6EDCF254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82"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026C3" w:rsidRPr="00664CF3" w14:paraId="081CC1F3" w14:textId="77777777" w:rsidTr="000E2EC8">
        <w:trPr>
          <w:cantSplit/>
        </w:trPr>
        <w:tc>
          <w:tcPr>
            <w:tcW w:w="2880" w:type="dxa"/>
          </w:tcPr>
          <w:p w14:paraId="39A8830A" w14:textId="1171B431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0B7F1AD" w14:textId="73751749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BBF218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774F20" w14:textId="3E4019C0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23794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F0A655" w14:textId="0099570C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C29E95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EEA707F" w14:textId="2F5279BE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82" w:right="-8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2EA9E9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DD1DFC4" w14:textId="7E06125F" w:rsidR="00D026C3" w:rsidRPr="00664CF3" w:rsidRDefault="00D026C3" w:rsidP="0036303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78239CC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F0078D" w14:textId="6184FA43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85E67C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8C099BB" w14:textId="1CFA4B97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D6839C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83C800" w14:textId="3839084A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19C50AF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58F786" w14:textId="5AB2AFD9" w:rsidR="00D026C3" w:rsidRPr="00664CF3" w:rsidRDefault="00D026C3" w:rsidP="00D026C3">
            <w:pPr>
              <w:tabs>
                <w:tab w:val="decimal" w:pos="910"/>
              </w:tabs>
              <w:spacing w:line="240" w:lineRule="atLeast"/>
              <w:ind w:left="-8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</w:rPr>
              <w:t>16</w:t>
            </w:r>
            <w:r w:rsidRPr="00664CF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201D8" w:rsidRPr="00664CF3" w14:paraId="0AD8A0D0" w14:textId="77777777" w:rsidTr="000E2EC8">
        <w:trPr>
          <w:cantSplit/>
        </w:trPr>
        <w:tc>
          <w:tcPr>
            <w:tcW w:w="2880" w:type="dxa"/>
          </w:tcPr>
          <w:p w14:paraId="013C46F9" w14:textId="441CB2C9" w:rsidR="007201D8" w:rsidRPr="00664CF3" w:rsidRDefault="007201D8" w:rsidP="000E2E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7B79E1" w14:textId="780AD0C5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BFF61CB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575870" w14:textId="6132E1BC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E887E8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B2AEDB" w14:textId="1F281ED0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CEAC202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216DEB" w14:textId="133624A2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E8283C6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0060DA2" w14:textId="0F859873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45DD5D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4A06A2" w14:textId="2574DE6C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</w:tcPr>
          <w:p w14:paraId="34ED6A7D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31B1DFF" w14:textId="14D75F6F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5A7849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C54849" w14:textId="09016048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72E21A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E7DB65" w14:textId="1A24C95C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026C3" w:rsidRPr="00664CF3" w14:paraId="11FB3EA5" w14:textId="77777777" w:rsidTr="006073FF">
        <w:trPr>
          <w:cantSplit/>
        </w:trPr>
        <w:tc>
          <w:tcPr>
            <w:tcW w:w="2880" w:type="dxa"/>
          </w:tcPr>
          <w:p w14:paraId="339E0D5A" w14:textId="32B3ED46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5172FB9A" w14:textId="427D54EC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868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291</w:t>
            </w:r>
          </w:p>
        </w:tc>
        <w:tc>
          <w:tcPr>
            <w:tcW w:w="180" w:type="dxa"/>
          </w:tcPr>
          <w:p w14:paraId="432B2ED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B0DD86" w14:textId="537D18BB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712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026</w:t>
            </w:r>
          </w:p>
        </w:tc>
        <w:tc>
          <w:tcPr>
            <w:tcW w:w="180" w:type="dxa"/>
            <w:vAlign w:val="bottom"/>
          </w:tcPr>
          <w:p w14:paraId="1E2F3B5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045465" w14:textId="088FA6DC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934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176</w:t>
            </w:r>
          </w:p>
        </w:tc>
        <w:tc>
          <w:tcPr>
            <w:tcW w:w="178" w:type="dxa"/>
            <w:vAlign w:val="bottom"/>
          </w:tcPr>
          <w:p w14:paraId="62266DB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74C3389" w14:textId="5FDD2D36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333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349</w:t>
            </w:r>
          </w:p>
        </w:tc>
        <w:tc>
          <w:tcPr>
            <w:tcW w:w="178" w:type="dxa"/>
            <w:vAlign w:val="bottom"/>
          </w:tcPr>
          <w:p w14:paraId="41620D1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99D5B82" w14:textId="4DC0F2FB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811</w:t>
            </w:r>
          </w:p>
        </w:tc>
        <w:tc>
          <w:tcPr>
            <w:tcW w:w="180" w:type="dxa"/>
            <w:vAlign w:val="bottom"/>
          </w:tcPr>
          <w:p w14:paraId="54CC8BD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1E0D2D" w14:textId="0945DD0F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184" w:type="dxa"/>
          </w:tcPr>
          <w:p w14:paraId="09EC4F2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9A5D39A" w14:textId="5E767A1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103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180" w:type="dxa"/>
            <w:vAlign w:val="bottom"/>
          </w:tcPr>
          <w:p w14:paraId="79B3908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BBDC0F" w14:textId="45AA29C4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277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180" w:type="dxa"/>
          </w:tcPr>
          <w:p w14:paraId="59F62FFF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4C2383" w14:textId="782D1A01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314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525</w:t>
            </w:r>
          </w:p>
        </w:tc>
      </w:tr>
      <w:tr w:rsidR="007201D8" w:rsidRPr="00664CF3" w14:paraId="784471D1" w14:textId="77777777" w:rsidTr="000E2EC8">
        <w:trPr>
          <w:cantSplit/>
        </w:trPr>
        <w:tc>
          <w:tcPr>
            <w:tcW w:w="2880" w:type="dxa"/>
          </w:tcPr>
          <w:p w14:paraId="6E9F028D" w14:textId="77777777" w:rsidR="007201D8" w:rsidRPr="00664CF3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531C76B" w14:textId="67DB35C4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853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180" w:type="dxa"/>
          </w:tcPr>
          <w:p w14:paraId="41BC38CD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CDBDDA5" w14:textId="28051A4F" w:rsidR="007201D8" w:rsidRPr="00664CF3" w:rsidRDefault="00036DD3" w:rsidP="0036303E">
            <w:pPr>
              <w:tabs>
                <w:tab w:val="decimal" w:pos="1012"/>
              </w:tabs>
              <w:spacing w:line="240" w:lineRule="atLeast"/>
              <w:ind w:left="-80" w:right="-8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180" w:type="dxa"/>
            <w:vAlign w:val="bottom"/>
          </w:tcPr>
          <w:p w14:paraId="49D30697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B0AE3D" w14:textId="405B8AA3" w:rsidR="007201D8" w:rsidRPr="00664CF3" w:rsidRDefault="00036DD3" w:rsidP="0036303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3364B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233</w:t>
            </w:r>
          </w:p>
        </w:tc>
        <w:tc>
          <w:tcPr>
            <w:tcW w:w="178" w:type="dxa"/>
            <w:vAlign w:val="bottom"/>
          </w:tcPr>
          <w:p w14:paraId="78193CC3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B3D068A" w14:textId="2D20E6C0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78" w:type="dxa"/>
            <w:vAlign w:val="bottom"/>
          </w:tcPr>
          <w:p w14:paraId="6F30C627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D2EC745" w14:textId="6D1F3771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80" w:type="dxa"/>
            <w:vAlign w:val="bottom"/>
          </w:tcPr>
          <w:p w14:paraId="469F7AB5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F334705" w14:textId="7967CC8F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184" w:type="dxa"/>
          </w:tcPr>
          <w:p w14:paraId="1D387FC8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B8AE3F7" w14:textId="3A239601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851</w:t>
            </w:r>
          </w:p>
        </w:tc>
        <w:tc>
          <w:tcPr>
            <w:tcW w:w="180" w:type="dxa"/>
            <w:vAlign w:val="bottom"/>
          </w:tcPr>
          <w:p w14:paraId="3A583912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92462C" w14:textId="2FE46070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847</w:t>
            </w:r>
            <w:r w:rsidR="003364B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180" w:type="dxa"/>
          </w:tcPr>
          <w:p w14:paraId="379AEFA2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1DF8D82" w14:textId="1EA665E5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776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343</w:t>
            </w:r>
          </w:p>
        </w:tc>
      </w:tr>
      <w:tr w:rsidR="007201D8" w:rsidRPr="00664CF3" w14:paraId="08567CC9" w14:textId="77777777" w:rsidTr="000E2EC8">
        <w:trPr>
          <w:cantSplit/>
        </w:trPr>
        <w:tc>
          <w:tcPr>
            <w:tcW w:w="2880" w:type="dxa"/>
          </w:tcPr>
          <w:p w14:paraId="74CF449A" w14:textId="77777777" w:rsidR="007201D8" w:rsidRPr="00664CF3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4E87CB72" w14:textId="53FB275E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A94A5DC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ABD3C5" w14:textId="3EC91C17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540</w:t>
            </w:r>
            <w:r w:rsidR="003364B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80" w:type="dxa"/>
            <w:vAlign w:val="bottom"/>
          </w:tcPr>
          <w:p w14:paraId="31E80728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675429" w14:textId="0245C596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36303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 w:rsidR="003364B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78" w:type="dxa"/>
            <w:vAlign w:val="bottom"/>
          </w:tcPr>
          <w:p w14:paraId="70147F6F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D69BDA8" w14:textId="3A6B2F41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C9DCB72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C92A018" w14:textId="3D009579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147DBA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282D92" w14:textId="5A731A06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6969348B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411B807" w14:textId="5B089415" w:rsidR="007201D8" w:rsidRPr="00664CF3" w:rsidRDefault="00AA325A" w:rsidP="000E2EC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CD9DDD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2DFF68" w14:textId="2ECC8F17" w:rsidR="007201D8" w:rsidRPr="00664CF3" w:rsidRDefault="0036303E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865</w:t>
            </w:r>
            <w:r w:rsidR="003364BE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595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44ABDD45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E3C056" w14:textId="7325C497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201D8" w:rsidRPr="00664CF3" w14:paraId="6C98FB0F" w14:textId="77777777" w:rsidTr="000E2EC8">
        <w:trPr>
          <w:cantSplit/>
        </w:trPr>
        <w:tc>
          <w:tcPr>
            <w:tcW w:w="2880" w:type="dxa"/>
          </w:tcPr>
          <w:p w14:paraId="71F0F2D2" w14:textId="296B0F0D" w:rsidR="007201D8" w:rsidRPr="00664CF3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A064E4" w14:textId="6522191D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B4B4961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4B042E" w14:textId="682A50D0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2EC0897" w14:textId="77777777" w:rsidR="007201D8" w:rsidRPr="00664CF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126552" w14:textId="3B679831" w:rsidR="007201D8" w:rsidRPr="00664CF3" w:rsidRDefault="0036303E" w:rsidP="0036303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080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20C5B3D0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B8FEECE" w14:textId="030B2EE5" w:rsidR="007201D8" w:rsidRPr="00664CF3" w:rsidRDefault="0036303E" w:rsidP="0036303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BC9302D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049F1EF" w14:textId="6E75CDF0" w:rsidR="007201D8" w:rsidRPr="00664CF3" w:rsidRDefault="0036303E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FD33185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1F910A" w14:textId="0CBA3492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A0BD851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376714B" w14:textId="5E7F7717" w:rsidR="007201D8" w:rsidRPr="00664CF3" w:rsidRDefault="00AA325A" w:rsidP="000E2EC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1E52A3B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1E70F" w14:textId="0AF3C254" w:rsidR="007201D8" w:rsidRPr="00664CF3" w:rsidRDefault="00AA325A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B5A0B2E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B3F3B4" w14:textId="16F2590C" w:rsidR="007201D8" w:rsidRPr="00664CF3" w:rsidRDefault="0036303E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</w:rPr>
              <w:t>1</w:t>
            </w:r>
            <w:r w:rsidRPr="00664CF3">
              <w:rPr>
                <w:rFonts w:ascii="Angsana New" w:hAnsi="Angsana New"/>
                <w:sz w:val="26"/>
                <w:szCs w:val="26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</w:rPr>
              <w:t>256</w:t>
            </w:r>
            <w:r w:rsidRPr="00664CF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201D8" w:rsidRPr="00664CF3" w14:paraId="080F0032" w14:textId="77777777" w:rsidTr="000E2EC8">
        <w:trPr>
          <w:cantSplit/>
        </w:trPr>
        <w:tc>
          <w:tcPr>
            <w:tcW w:w="2880" w:type="dxa"/>
          </w:tcPr>
          <w:p w14:paraId="6F977E19" w14:textId="77BFD0B7" w:rsidR="007201D8" w:rsidRPr="00664CF3" w:rsidRDefault="007201D8" w:rsidP="000E2EC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7A92" w14:textId="6B594F1B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721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331</w:t>
            </w:r>
          </w:p>
        </w:tc>
        <w:tc>
          <w:tcPr>
            <w:tcW w:w="180" w:type="dxa"/>
          </w:tcPr>
          <w:p w14:paraId="62E405AF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F1D3" w14:textId="63C26115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253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045</w:t>
            </w:r>
          </w:p>
        </w:tc>
        <w:tc>
          <w:tcPr>
            <w:tcW w:w="180" w:type="dxa"/>
            <w:vAlign w:val="bottom"/>
          </w:tcPr>
          <w:p w14:paraId="7EDC1107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63087" w14:textId="4C21A4C1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269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354</w:t>
            </w:r>
          </w:p>
        </w:tc>
        <w:tc>
          <w:tcPr>
            <w:tcW w:w="178" w:type="dxa"/>
            <w:vAlign w:val="bottom"/>
          </w:tcPr>
          <w:p w14:paraId="460095F7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6064A" w14:textId="5FE58A66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363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178" w:type="dxa"/>
            <w:vAlign w:val="bottom"/>
          </w:tcPr>
          <w:p w14:paraId="73AC0B63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DD23F" w14:textId="326C1A24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083</w:t>
            </w:r>
          </w:p>
        </w:tc>
        <w:tc>
          <w:tcPr>
            <w:tcW w:w="180" w:type="dxa"/>
            <w:vAlign w:val="bottom"/>
          </w:tcPr>
          <w:p w14:paraId="20B78957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1C88E6" w14:textId="0D307E16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320</w:t>
            </w:r>
          </w:p>
        </w:tc>
        <w:tc>
          <w:tcPr>
            <w:tcW w:w="184" w:type="dxa"/>
          </w:tcPr>
          <w:p w14:paraId="2DBCC589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2D46A" w14:textId="6E0387FC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125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285</w:t>
            </w:r>
          </w:p>
        </w:tc>
        <w:tc>
          <w:tcPr>
            <w:tcW w:w="180" w:type="dxa"/>
            <w:vAlign w:val="bottom"/>
          </w:tcPr>
          <w:p w14:paraId="27CBB077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D836C" w14:textId="27B49950" w:rsidR="007201D8" w:rsidRPr="00664CF3" w:rsidRDefault="00036DD3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259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506</w:t>
            </w:r>
          </w:p>
        </w:tc>
        <w:tc>
          <w:tcPr>
            <w:tcW w:w="180" w:type="dxa"/>
          </w:tcPr>
          <w:p w14:paraId="6EE796EE" w14:textId="77777777" w:rsidR="007201D8" w:rsidRPr="00664CF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0CFB3C" w14:textId="465C4C68" w:rsidR="007201D8" w:rsidRPr="00664CF3" w:rsidRDefault="00036DD3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089</w:t>
            </w:r>
            <w:r w:rsidR="0036303E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612</w:t>
            </w:r>
          </w:p>
        </w:tc>
      </w:tr>
    </w:tbl>
    <w:p w14:paraId="42873802" w14:textId="77777777" w:rsidR="003A6185" w:rsidRPr="00664CF3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14:paraId="3C5DC359" w14:textId="099148CF" w:rsidR="00CD2FD2" w:rsidRPr="00664CF3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 w:rsidRPr="00664CF3"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-72" w:tblpY="-98"/>
        <w:tblW w:w="146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162"/>
        <w:gridCol w:w="180"/>
        <w:gridCol w:w="1170"/>
        <w:gridCol w:w="250"/>
        <w:gridCol w:w="1102"/>
      </w:tblGrid>
      <w:tr w:rsidR="00074C83" w:rsidRPr="00664CF3" w14:paraId="5FE582C6" w14:textId="77777777" w:rsidTr="00DF1748">
        <w:trPr>
          <w:cantSplit/>
        </w:trPr>
        <w:tc>
          <w:tcPr>
            <w:tcW w:w="2880" w:type="dxa"/>
          </w:tcPr>
          <w:p w14:paraId="726524FD" w14:textId="77777777" w:rsidR="00074C83" w:rsidRPr="00664CF3" w:rsidRDefault="00074C8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2" w:type="dxa"/>
            <w:gridSpan w:val="17"/>
          </w:tcPr>
          <w:p w14:paraId="2D48E0D1" w14:textId="77777777" w:rsidR="00074C83" w:rsidRPr="00664CF3" w:rsidRDefault="00074C83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956A4" w:rsidRPr="00664CF3" w14:paraId="0940A9BF" w14:textId="77777777" w:rsidTr="00DF1748">
        <w:trPr>
          <w:cantSplit/>
        </w:trPr>
        <w:tc>
          <w:tcPr>
            <w:tcW w:w="2880" w:type="dxa"/>
          </w:tcPr>
          <w:p w14:paraId="02D6BF66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3795AE4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07E1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12686D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3D08F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8DF71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F4D4E3B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3BEE03B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CAD3D7A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D1C6FE0" w14:textId="77777777" w:rsidR="008956A4" w:rsidRPr="00664CF3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66FCB645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07E9635D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F95A8A6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4B73B52E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0FA8D7D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1712BDD8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509BB3F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4123323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6A4" w:rsidRPr="00664CF3" w14:paraId="1A10A076" w14:textId="77777777" w:rsidTr="00DF1748">
        <w:trPr>
          <w:cantSplit/>
        </w:trPr>
        <w:tc>
          <w:tcPr>
            <w:tcW w:w="2880" w:type="dxa"/>
          </w:tcPr>
          <w:p w14:paraId="10BCCAAC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5B7EA7F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ABE4F3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7B1DD0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37ED1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94F1FE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1145D7C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553516F" w14:textId="77777777" w:rsidR="008956A4" w:rsidRPr="00664CF3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14:paraId="4868050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99611D2" w14:textId="77777777" w:rsidR="008956A4" w:rsidRPr="00664CF3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6D36802D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5EE024D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7F28541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0DEEE216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06426CF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3D318B3F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50" w:type="dxa"/>
          </w:tcPr>
          <w:p w14:paraId="30B7C4A2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B662E71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6A4" w:rsidRPr="00664CF3" w14:paraId="4C0844DF" w14:textId="77777777" w:rsidTr="00DF1748">
        <w:trPr>
          <w:cantSplit/>
        </w:trPr>
        <w:tc>
          <w:tcPr>
            <w:tcW w:w="2880" w:type="dxa"/>
          </w:tcPr>
          <w:p w14:paraId="0AE888A4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5CEB0C8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609AC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1ED85A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5ECB8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B3349D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0F64FF6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46683E8" w14:textId="77777777" w:rsidR="008956A4" w:rsidRPr="00664CF3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14:paraId="4BDF3891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D89F1FC" w14:textId="77777777" w:rsidR="008956A4" w:rsidRPr="00664CF3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14:paraId="40152C2F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074CE689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</w:tcPr>
          <w:p w14:paraId="2C34D8FB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</w:tcPr>
          <w:p w14:paraId="0274EC67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14:paraId="5A9DEF60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7F52C69" w14:textId="77777777" w:rsidR="008956A4" w:rsidRPr="00664CF3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250" w:type="dxa"/>
          </w:tcPr>
          <w:p w14:paraId="13B5B6A0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23F28AE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6A4" w:rsidRPr="00664CF3" w14:paraId="27889923" w14:textId="77777777" w:rsidTr="00DF1748">
        <w:trPr>
          <w:cantSplit/>
        </w:trPr>
        <w:tc>
          <w:tcPr>
            <w:tcW w:w="2880" w:type="dxa"/>
          </w:tcPr>
          <w:p w14:paraId="7446F88D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BA2C63" w14:textId="77777777" w:rsidR="008956A4" w:rsidRPr="00664CF3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3E45B2D9" w14:textId="77777777" w:rsidR="008956A4" w:rsidRPr="00664CF3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2EB035B" w14:textId="77777777" w:rsidR="008956A4" w:rsidRPr="00664CF3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5CEC6956" w14:textId="77777777" w:rsidR="008956A4" w:rsidRPr="00664CF3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91F9AE" w14:textId="77777777" w:rsidR="008956A4" w:rsidRPr="00664CF3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F248891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797DBFF" w14:textId="77777777" w:rsidR="008956A4" w:rsidRPr="00664CF3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14:paraId="77DF9DC0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8B3BFF7" w14:textId="77777777" w:rsidR="008956A4" w:rsidRPr="00664CF3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02D85242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3FD85431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</w:tcPr>
          <w:p w14:paraId="6922A7B4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</w:tcPr>
          <w:p w14:paraId="7188954E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14:paraId="1FD4C746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0ED9EAC" w14:textId="77777777" w:rsidR="008956A4" w:rsidRPr="00664CF3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250" w:type="dxa"/>
          </w:tcPr>
          <w:p w14:paraId="76ED08F1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39A0A43" w14:textId="77777777" w:rsidR="008956A4" w:rsidRPr="00664CF3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74C83" w:rsidRPr="00664CF3" w14:paraId="47010DCC" w14:textId="77777777" w:rsidTr="00DF1748">
        <w:trPr>
          <w:cantSplit/>
        </w:trPr>
        <w:tc>
          <w:tcPr>
            <w:tcW w:w="2880" w:type="dxa"/>
          </w:tcPr>
          <w:p w14:paraId="3E67A3AA" w14:textId="77777777" w:rsidR="00074C83" w:rsidRPr="00664CF3" w:rsidRDefault="00074C8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2" w:type="dxa"/>
            <w:gridSpan w:val="17"/>
            <w:vAlign w:val="bottom"/>
          </w:tcPr>
          <w:p w14:paraId="28FE8355" w14:textId="77777777" w:rsidR="00074C83" w:rsidRPr="00664CF3" w:rsidRDefault="00074C83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8956A4" w:rsidRPr="00664CF3" w14:paraId="6BD1A94A" w14:textId="77777777" w:rsidTr="00DF1748">
        <w:trPr>
          <w:cantSplit/>
        </w:trPr>
        <w:tc>
          <w:tcPr>
            <w:tcW w:w="2880" w:type="dxa"/>
          </w:tcPr>
          <w:p w14:paraId="0E7B349D" w14:textId="77777777" w:rsidR="008956A4" w:rsidRPr="00664CF3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279E14EC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69569D0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0946B9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EB1248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291D4A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4555E25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A09AF79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09D7C5E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4B8D998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8085F1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279F53B5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65B0279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0C7AACE2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47142B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16DDAD0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5144E074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3DB36C9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38641E6A" w14:textId="77777777" w:rsidTr="00DF1748">
        <w:trPr>
          <w:cantSplit/>
        </w:trPr>
        <w:tc>
          <w:tcPr>
            <w:tcW w:w="2880" w:type="dxa"/>
          </w:tcPr>
          <w:p w14:paraId="655867C7" w14:textId="21562964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0B922CB7" w14:textId="59092ECD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1CA1FC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31F115" w14:textId="22131CE0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80" w:type="dxa"/>
            <w:vAlign w:val="bottom"/>
          </w:tcPr>
          <w:p w14:paraId="10FA79A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1A40BA" w14:textId="72C2F61D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522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570</w:t>
            </w:r>
          </w:p>
        </w:tc>
        <w:tc>
          <w:tcPr>
            <w:tcW w:w="178" w:type="dxa"/>
            <w:vAlign w:val="bottom"/>
          </w:tcPr>
          <w:p w14:paraId="2E3214D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256138F" w14:textId="45750E31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  <w:tc>
          <w:tcPr>
            <w:tcW w:w="178" w:type="dxa"/>
            <w:vAlign w:val="bottom"/>
          </w:tcPr>
          <w:p w14:paraId="4B39292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AED36C0" w14:textId="52634035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077</w:t>
            </w:r>
          </w:p>
        </w:tc>
        <w:tc>
          <w:tcPr>
            <w:tcW w:w="180" w:type="dxa"/>
            <w:vAlign w:val="bottom"/>
          </w:tcPr>
          <w:p w14:paraId="295A65A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0BFB767E" w14:textId="3477CC96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78" w:type="dxa"/>
          </w:tcPr>
          <w:p w14:paraId="48FD6EA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8BD7D0" w14:textId="552F7E72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E30EC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BB5F7A" w14:textId="5B476A35" w:rsidR="00D026C3" w:rsidRPr="00664CF3" w:rsidRDefault="00D026C3" w:rsidP="00D026C3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244AD47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71C0120" w14:textId="54309095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  <w:tr w:rsidR="00D026C3" w:rsidRPr="00664CF3" w14:paraId="4C2C6757" w14:textId="77777777" w:rsidTr="00DF1748">
        <w:trPr>
          <w:cantSplit/>
        </w:trPr>
        <w:tc>
          <w:tcPr>
            <w:tcW w:w="2880" w:type="dxa"/>
          </w:tcPr>
          <w:p w14:paraId="73EF90A9" w14:textId="77777777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488DA086" w14:textId="3BBDC6C9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C541BB4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B7BF3A" w14:textId="1B39BBEE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</w:p>
        </w:tc>
        <w:tc>
          <w:tcPr>
            <w:tcW w:w="180" w:type="dxa"/>
            <w:vAlign w:val="bottom"/>
          </w:tcPr>
          <w:p w14:paraId="412FF13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454FA0" w14:textId="1AEB613A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178" w:type="dxa"/>
            <w:vAlign w:val="bottom"/>
          </w:tcPr>
          <w:p w14:paraId="690C910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223B213" w14:textId="6708CB15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032</w:t>
            </w:r>
          </w:p>
        </w:tc>
        <w:tc>
          <w:tcPr>
            <w:tcW w:w="178" w:type="dxa"/>
            <w:vAlign w:val="bottom"/>
          </w:tcPr>
          <w:p w14:paraId="4E734D2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863D199" w14:textId="7B498D7F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</w:t>
            </w:r>
          </w:p>
        </w:tc>
        <w:tc>
          <w:tcPr>
            <w:tcW w:w="180" w:type="dxa"/>
            <w:vAlign w:val="bottom"/>
          </w:tcPr>
          <w:p w14:paraId="686C9AC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297B5123" w14:textId="6562553D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178" w:type="dxa"/>
          </w:tcPr>
          <w:p w14:paraId="7AE47B1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A51FC5D" w14:textId="0EF46903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64B56D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4EAABB" w14:textId="69F5BFF7" w:rsidR="00D026C3" w:rsidRPr="00664CF3" w:rsidRDefault="00D026C3" w:rsidP="00D026C3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6BF885BF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D1FE8A1" w14:textId="1ADC86D1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</w:tr>
      <w:tr w:rsidR="00D026C3" w:rsidRPr="00664CF3" w14:paraId="3F4ECCA5" w14:textId="77777777" w:rsidTr="00DF1748">
        <w:trPr>
          <w:cantSplit/>
        </w:trPr>
        <w:tc>
          <w:tcPr>
            <w:tcW w:w="2880" w:type="dxa"/>
          </w:tcPr>
          <w:p w14:paraId="3ADDE6F5" w14:textId="47CF655A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DF2255C" w14:textId="13BE6603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D902AE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CA3908" w14:textId="111C9089" w:rsidR="00D026C3" w:rsidRPr="00664CF3" w:rsidRDefault="00D026C3" w:rsidP="00D026C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FAB76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5ADFE9" w14:textId="5DE39C50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04C99E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5BA005A" w14:textId="4925663A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BAC3BB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97B85BD" w14:textId="590097A1" w:rsidR="00D026C3" w:rsidRPr="00664CF3" w:rsidRDefault="00D026C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2C68E9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3658CBB0" w14:textId="698B946D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78AE57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76911D54" w14:textId="2327C35C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1F1454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5BBB40" w14:textId="54C72BD4" w:rsidR="00D026C3" w:rsidRPr="00664CF3" w:rsidRDefault="00D026C3" w:rsidP="00D026C3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292B4CD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E708FEF" w14:textId="7039764E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664C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56A4" w:rsidRPr="00664CF3" w14:paraId="0470D621" w14:textId="77777777" w:rsidTr="00DF1748">
        <w:trPr>
          <w:cantSplit/>
        </w:trPr>
        <w:tc>
          <w:tcPr>
            <w:tcW w:w="2880" w:type="dxa"/>
          </w:tcPr>
          <w:p w14:paraId="33510359" w14:textId="60D2FD48" w:rsidR="008956A4" w:rsidRPr="00664CF3" w:rsidRDefault="008956A4" w:rsidP="00DF17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FA3CE8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FF6660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073F6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1813A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B7DC13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F826832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8E40ED9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01A55A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D54B1B2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31E530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56322F1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E45583A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5567EDD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4DBD4E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6404B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" w:type="dxa"/>
          </w:tcPr>
          <w:p w14:paraId="4715E734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0106FEFD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026C3" w:rsidRPr="00664CF3" w14:paraId="135DC2EA" w14:textId="77777777" w:rsidTr="00DF1748">
        <w:trPr>
          <w:cantSplit/>
        </w:trPr>
        <w:tc>
          <w:tcPr>
            <w:tcW w:w="2880" w:type="dxa"/>
          </w:tcPr>
          <w:p w14:paraId="77D35587" w14:textId="2D77CA6C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01850175" w14:textId="03D721E2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6959ED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FADCC6" w14:textId="65A53237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813</w:t>
            </w:r>
          </w:p>
        </w:tc>
        <w:tc>
          <w:tcPr>
            <w:tcW w:w="180" w:type="dxa"/>
            <w:vAlign w:val="bottom"/>
          </w:tcPr>
          <w:p w14:paraId="76F447E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768C89" w14:textId="5EA7E1F7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178" w:type="dxa"/>
            <w:vAlign w:val="bottom"/>
          </w:tcPr>
          <w:p w14:paraId="22FA18BF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F941AF8" w14:textId="6397C054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689</w:t>
            </w:r>
          </w:p>
        </w:tc>
        <w:tc>
          <w:tcPr>
            <w:tcW w:w="178" w:type="dxa"/>
            <w:vAlign w:val="bottom"/>
          </w:tcPr>
          <w:p w14:paraId="1FDB962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61C2BF6" w14:textId="37FD00C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392</w:t>
            </w:r>
          </w:p>
        </w:tc>
        <w:tc>
          <w:tcPr>
            <w:tcW w:w="180" w:type="dxa"/>
            <w:vAlign w:val="bottom"/>
          </w:tcPr>
          <w:p w14:paraId="41CF556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4A0B6259" w14:textId="0E775DC0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</w:t>
            </w:r>
          </w:p>
        </w:tc>
        <w:tc>
          <w:tcPr>
            <w:tcW w:w="178" w:type="dxa"/>
          </w:tcPr>
          <w:p w14:paraId="31C8D0B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FFAE067" w14:textId="42A13242" w:rsidR="00D026C3" w:rsidRPr="00664CF3" w:rsidRDefault="00D026C3" w:rsidP="00D026C3">
            <w:pPr>
              <w:spacing w:line="240" w:lineRule="atLeast"/>
              <w:ind w:left="-90" w:right="-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FC1E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D019" w14:textId="753BB479" w:rsidR="00D026C3" w:rsidRPr="00664CF3" w:rsidRDefault="00D026C3" w:rsidP="00D026C3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4AC241B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6ACEF1B" w14:textId="002442E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039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</w:t>
            </w:r>
          </w:p>
        </w:tc>
      </w:tr>
      <w:tr w:rsidR="008956A4" w:rsidRPr="00664CF3" w14:paraId="09BA38DD" w14:textId="77777777" w:rsidTr="00DF1748">
        <w:trPr>
          <w:cantSplit/>
        </w:trPr>
        <w:tc>
          <w:tcPr>
            <w:tcW w:w="2880" w:type="dxa"/>
          </w:tcPr>
          <w:p w14:paraId="0F0B5843" w14:textId="77777777" w:rsidR="008956A4" w:rsidRPr="00664CF3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4145C03B" w14:textId="4472D287" w:rsidR="008956A4" w:rsidRPr="00664CF3" w:rsidRDefault="00AA325A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BEC729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F619C7" w14:textId="1374C65B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vAlign w:val="bottom"/>
          </w:tcPr>
          <w:p w14:paraId="04479CD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59C59E" w14:textId="1E48E512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  <w:tc>
          <w:tcPr>
            <w:tcW w:w="178" w:type="dxa"/>
            <w:vAlign w:val="bottom"/>
          </w:tcPr>
          <w:p w14:paraId="70FF177C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534EF21" w14:textId="152B783C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</w:p>
        </w:tc>
        <w:tc>
          <w:tcPr>
            <w:tcW w:w="178" w:type="dxa"/>
            <w:vAlign w:val="bottom"/>
          </w:tcPr>
          <w:p w14:paraId="5AC67ADC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B643AC4" w14:textId="6B1A1288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1F2F39D0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71C99469" w14:textId="0A3E68B7" w:rsidR="008956A4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</w:p>
        </w:tc>
        <w:tc>
          <w:tcPr>
            <w:tcW w:w="178" w:type="dxa"/>
          </w:tcPr>
          <w:p w14:paraId="5D4F74A8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C3B3C41" w14:textId="1AF62A04" w:rsidR="008956A4" w:rsidRPr="00664CF3" w:rsidRDefault="00AA325A" w:rsidP="00DF1748">
            <w:pPr>
              <w:spacing w:line="240" w:lineRule="atLeast"/>
              <w:ind w:left="-90" w:right="-5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8360A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20CF99" w14:textId="4586EA3C" w:rsidR="008956A4" w:rsidRPr="00664CF3" w:rsidRDefault="00AA325A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53C8F8F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5188BDC" w14:textId="2EBFE373" w:rsidR="008956A4" w:rsidRPr="00664CF3" w:rsidRDefault="00036DD3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087</w:t>
            </w:r>
            <w:r w:rsidR="00C17505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</w:tr>
      <w:tr w:rsidR="008956A4" w:rsidRPr="00664CF3" w14:paraId="3E2522EC" w14:textId="77777777" w:rsidTr="00DF1748">
        <w:trPr>
          <w:cantSplit/>
        </w:trPr>
        <w:tc>
          <w:tcPr>
            <w:tcW w:w="2880" w:type="dxa"/>
          </w:tcPr>
          <w:p w14:paraId="1FD0C09F" w14:textId="69CF0259" w:rsidR="008956A4" w:rsidRPr="00664CF3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A63A3" w14:textId="04035FDC" w:rsidR="008956A4" w:rsidRPr="00664CF3" w:rsidRDefault="00AA325A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04D2FD1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304954" w14:textId="47B846E6" w:rsidR="008956A4" w:rsidRPr="00664CF3" w:rsidRDefault="00AA325A" w:rsidP="00DF1748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A04A5" w14:textId="77777777" w:rsidR="008956A4" w:rsidRPr="00664CF3" w:rsidRDefault="008956A4" w:rsidP="00DF1748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10DB6C" w14:textId="0F2FAAF9" w:rsidR="008956A4" w:rsidRPr="00664CF3" w:rsidRDefault="00C17505" w:rsidP="00C175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544</w:t>
            </w: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60BEA1E3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C5571A3" w14:textId="60D45D8A" w:rsidR="008956A4" w:rsidRPr="00664CF3" w:rsidRDefault="00C17505" w:rsidP="00C1750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44F52A78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C6B1689" w14:textId="68651E97" w:rsidR="008956A4" w:rsidRPr="00664CF3" w:rsidRDefault="00C17505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34C508D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21BAEF57" w14:textId="0384B8A7" w:rsidR="008956A4" w:rsidRPr="00664CF3" w:rsidRDefault="00AA325A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B7CA65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80617E6" w14:textId="15ACA301" w:rsidR="008956A4" w:rsidRPr="00664CF3" w:rsidRDefault="00AA325A" w:rsidP="00DF1748">
            <w:pPr>
              <w:spacing w:line="240" w:lineRule="atLeast"/>
              <w:ind w:left="-90" w:right="-5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CCF8030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757CA9" w14:textId="21E767D4" w:rsidR="008956A4" w:rsidRPr="00664CF3" w:rsidRDefault="00AA325A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593C6DA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076F1C1" w14:textId="286A9B55" w:rsidR="008956A4" w:rsidRPr="00664CF3" w:rsidRDefault="00C17505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</w:rPr>
              <w:t>690</w:t>
            </w:r>
            <w:r w:rsidRPr="00664C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56A4" w:rsidRPr="00664CF3" w14:paraId="5BB127CE" w14:textId="77777777" w:rsidTr="00DF1748">
        <w:trPr>
          <w:cantSplit/>
        </w:trPr>
        <w:tc>
          <w:tcPr>
            <w:tcW w:w="2880" w:type="dxa"/>
          </w:tcPr>
          <w:p w14:paraId="5D64A49B" w14:textId="6847F518" w:rsidR="008956A4" w:rsidRPr="00664CF3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BB46F" w14:textId="10813418" w:rsidR="008956A4" w:rsidRPr="00664CF3" w:rsidRDefault="00AA325A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115F644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576ED" w14:textId="3960129D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427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530</w:t>
            </w:r>
          </w:p>
        </w:tc>
        <w:tc>
          <w:tcPr>
            <w:tcW w:w="180" w:type="dxa"/>
            <w:vAlign w:val="bottom"/>
          </w:tcPr>
          <w:p w14:paraId="4B005556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6AC04" w14:textId="3B3C9F3B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881</w:t>
            </w:r>
          </w:p>
        </w:tc>
        <w:tc>
          <w:tcPr>
            <w:tcW w:w="178" w:type="dxa"/>
            <w:vAlign w:val="bottom"/>
          </w:tcPr>
          <w:p w14:paraId="5492053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01C08" w14:textId="5045CA48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209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045</w:t>
            </w:r>
          </w:p>
        </w:tc>
        <w:tc>
          <w:tcPr>
            <w:tcW w:w="178" w:type="dxa"/>
            <w:vAlign w:val="bottom"/>
          </w:tcPr>
          <w:p w14:paraId="309FFFBA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4B7B" w14:textId="0E8B1AFE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816</w:t>
            </w:r>
          </w:p>
        </w:tc>
        <w:tc>
          <w:tcPr>
            <w:tcW w:w="180" w:type="dxa"/>
            <w:vAlign w:val="bottom"/>
          </w:tcPr>
          <w:p w14:paraId="0FB6628C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F612C" w14:textId="5FCD24F9" w:rsidR="008956A4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178" w:type="dxa"/>
          </w:tcPr>
          <w:p w14:paraId="146FC20C" w14:textId="588D6E83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3F51E" w14:textId="70B6AE52" w:rsidR="008956A4" w:rsidRPr="00664CF3" w:rsidRDefault="00AA325A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18F408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CA4C9" w14:textId="6CA8C701" w:rsidR="008956A4" w:rsidRPr="00664CF3" w:rsidRDefault="00AA325A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2D3A9002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70469" w14:textId="36DAA577" w:rsidR="008956A4" w:rsidRPr="00664CF3" w:rsidRDefault="00036DD3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428</w:t>
            </w:r>
          </w:p>
        </w:tc>
      </w:tr>
      <w:tr w:rsidR="008956A4" w:rsidRPr="00664CF3" w14:paraId="100F8A31" w14:textId="77777777" w:rsidTr="00DF1748">
        <w:trPr>
          <w:cantSplit/>
        </w:trPr>
        <w:tc>
          <w:tcPr>
            <w:tcW w:w="2880" w:type="dxa"/>
          </w:tcPr>
          <w:p w14:paraId="3650E6BF" w14:textId="77777777" w:rsidR="008956A4" w:rsidRPr="00664CF3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B1103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BC7FE3A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70AE4A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DB4811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687F54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DE99A7A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5D7EF72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809B9E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82EF7A5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DF250C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79D085C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0E56AAC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DE38491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617F74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63314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" w:type="dxa"/>
          </w:tcPr>
          <w:p w14:paraId="5F6623BE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094AA7A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956A4" w:rsidRPr="00664CF3" w14:paraId="35701960" w14:textId="77777777" w:rsidTr="00DF1748">
        <w:trPr>
          <w:cantSplit/>
        </w:trPr>
        <w:tc>
          <w:tcPr>
            <w:tcW w:w="2880" w:type="dxa"/>
          </w:tcPr>
          <w:p w14:paraId="3F353452" w14:textId="77777777" w:rsidR="008956A4" w:rsidRPr="00664CF3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7725024E" w14:textId="77777777" w:rsidR="008956A4" w:rsidRPr="00664CF3" w:rsidRDefault="008956A4" w:rsidP="00DF174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1D66657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21091E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67CB39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EBFEFB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BA1C2A4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7B4F726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47A6A63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7501BEE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4C2346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2EF1F58B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1365A96B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E213222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8D080A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7A1843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" w:type="dxa"/>
          </w:tcPr>
          <w:p w14:paraId="7A0197C1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198F9C69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026C3" w:rsidRPr="00664CF3" w14:paraId="4227ED50" w14:textId="77777777" w:rsidTr="00DF1748">
        <w:trPr>
          <w:cantSplit/>
        </w:trPr>
        <w:tc>
          <w:tcPr>
            <w:tcW w:w="2880" w:type="dxa"/>
          </w:tcPr>
          <w:p w14:paraId="1B811921" w14:textId="43D676A3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ADD0F1" w14:textId="1C2A1E86" w:rsidR="00D026C3" w:rsidRPr="00664CF3" w:rsidRDefault="00036DD3" w:rsidP="00D026C3">
            <w:pPr>
              <w:tabs>
                <w:tab w:val="left" w:pos="8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291</w:t>
            </w:r>
          </w:p>
        </w:tc>
        <w:tc>
          <w:tcPr>
            <w:tcW w:w="180" w:type="dxa"/>
          </w:tcPr>
          <w:p w14:paraId="2135921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32E682" w14:textId="63C7CBA7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213</w:t>
            </w:r>
          </w:p>
        </w:tc>
        <w:tc>
          <w:tcPr>
            <w:tcW w:w="180" w:type="dxa"/>
            <w:vAlign w:val="bottom"/>
          </w:tcPr>
          <w:p w14:paraId="7EC1D4C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0BCD8C" w14:textId="6C69F49D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900</w:t>
            </w:r>
          </w:p>
        </w:tc>
        <w:tc>
          <w:tcPr>
            <w:tcW w:w="178" w:type="dxa"/>
            <w:vAlign w:val="bottom"/>
          </w:tcPr>
          <w:p w14:paraId="78D9612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671FC26" w14:textId="51453E28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144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660</w:t>
            </w:r>
          </w:p>
        </w:tc>
        <w:tc>
          <w:tcPr>
            <w:tcW w:w="178" w:type="dxa"/>
            <w:vAlign w:val="bottom"/>
          </w:tcPr>
          <w:p w14:paraId="1DE320F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D735694" w14:textId="33F98534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419</w:t>
            </w:r>
          </w:p>
        </w:tc>
        <w:tc>
          <w:tcPr>
            <w:tcW w:w="180" w:type="dxa"/>
            <w:vAlign w:val="bottom"/>
          </w:tcPr>
          <w:p w14:paraId="3CCD38D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280B72F8" w14:textId="707A0DE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503</w:t>
            </w:r>
          </w:p>
        </w:tc>
        <w:tc>
          <w:tcPr>
            <w:tcW w:w="178" w:type="dxa"/>
          </w:tcPr>
          <w:p w14:paraId="5A46512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56A46D28" w14:textId="0085055A" w:rsidR="00D026C3" w:rsidRPr="00664CF3" w:rsidRDefault="00036DD3" w:rsidP="00D026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180" w:type="dxa"/>
            <w:vAlign w:val="bottom"/>
          </w:tcPr>
          <w:p w14:paraId="7CFC7A8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F4CB67" w14:textId="63497F04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250" w:type="dxa"/>
          </w:tcPr>
          <w:p w14:paraId="562C2A2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12E6FA95" w14:textId="0505CD4A" w:rsidR="00D026C3" w:rsidRPr="00664CF3" w:rsidRDefault="00036DD3" w:rsidP="00D026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</w:t>
            </w:r>
          </w:p>
        </w:tc>
      </w:tr>
      <w:tr w:rsidR="008956A4" w:rsidRPr="00664CF3" w14:paraId="05DA7A7F" w14:textId="77777777" w:rsidTr="00DF1748">
        <w:trPr>
          <w:cantSplit/>
        </w:trPr>
        <w:tc>
          <w:tcPr>
            <w:tcW w:w="2880" w:type="dxa"/>
          </w:tcPr>
          <w:p w14:paraId="10C7DEF9" w14:textId="24E3F1DC" w:rsidR="008956A4" w:rsidRPr="00664CF3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C19FD1" w14:textId="285709F3" w:rsidR="008956A4" w:rsidRPr="00664CF3" w:rsidRDefault="00036DD3" w:rsidP="00C17505">
            <w:pPr>
              <w:tabs>
                <w:tab w:val="left" w:pos="8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721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331</w:t>
            </w:r>
          </w:p>
        </w:tc>
        <w:tc>
          <w:tcPr>
            <w:tcW w:w="180" w:type="dxa"/>
          </w:tcPr>
          <w:p w14:paraId="451CF8F4" w14:textId="77777777" w:rsidR="008956A4" w:rsidRPr="00664CF3" w:rsidRDefault="008956A4" w:rsidP="00C17505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7954A" w14:textId="50F1D31D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825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515</w:t>
            </w:r>
          </w:p>
        </w:tc>
        <w:tc>
          <w:tcPr>
            <w:tcW w:w="180" w:type="dxa"/>
            <w:vAlign w:val="bottom"/>
          </w:tcPr>
          <w:p w14:paraId="0376F9E6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5DA102" w14:textId="033514FD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836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473</w:t>
            </w:r>
          </w:p>
        </w:tc>
        <w:tc>
          <w:tcPr>
            <w:tcW w:w="178" w:type="dxa"/>
            <w:vAlign w:val="bottom"/>
          </w:tcPr>
          <w:p w14:paraId="50F682E5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087BBC" w14:textId="315E04CF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154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643</w:t>
            </w:r>
          </w:p>
        </w:tc>
        <w:tc>
          <w:tcPr>
            <w:tcW w:w="178" w:type="dxa"/>
            <w:vAlign w:val="bottom"/>
          </w:tcPr>
          <w:p w14:paraId="0C7FAE65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521D07" w14:textId="1FB64AB8" w:rsidR="008956A4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  <w:r w:rsidR="00715202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267</w:t>
            </w:r>
          </w:p>
        </w:tc>
        <w:tc>
          <w:tcPr>
            <w:tcW w:w="180" w:type="dxa"/>
            <w:vAlign w:val="bottom"/>
          </w:tcPr>
          <w:p w14:paraId="7E306231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33EB09" w14:textId="0D6AE6B9" w:rsidR="008956A4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178" w:type="dxa"/>
          </w:tcPr>
          <w:p w14:paraId="5FCC8E36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789492" w14:textId="2789B94D" w:rsidR="008956A4" w:rsidRPr="00664CF3" w:rsidRDefault="00036DD3" w:rsidP="00DF174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</w:t>
            </w:r>
          </w:p>
        </w:tc>
        <w:tc>
          <w:tcPr>
            <w:tcW w:w="180" w:type="dxa"/>
            <w:vAlign w:val="bottom"/>
          </w:tcPr>
          <w:p w14:paraId="3DE86E8B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5AB9B" w14:textId="69059013" w:rsidR="008956A4" w:rsidRPr="00664CF3" w:rsidRDefault="00036DD3" w:rsidP="00DF174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259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506</w:t>
            </w:r>
          </w:p>
        </w:tc>
        <w:tc>
          <w:tcPr>
            <w:tcW w:w="250" w:type="dxa"/>
          </w:tcPr>
          <w:p w14:paraId="3DF51C5F" w14:textId="77777777" w:rsidR="008956A4" w:rsidRPr="00664CF3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9FADC7" w14:textId="4AE7A048" w:rsidR="008956A4" w:rsidRPr="00664CF3" w:rsidRDefault="00036DD3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963</w:t>
            </w:r>
            <w:r w:rsidR="00C17505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</w:t>
            </w:r>
          </w:p>
        </w:tc>
      </w:tr>
    </w:tbl>
    <w:p w14:paraId="0CA815E5" w14:textId="77777777" w:rsidR="00E034BF" w:rsidRPr="00664CF3" w:rsidRDefault="00E034BF" w:rsidP="00C72E58">
      <w:pPr>
        <w:spacing w:line="240" w:lineRule="auto"/>
        <w:ind w:right="2"/>
        <w:rPr>
          <w:rFonts w:asciiTheme="majorBidi" w:hAnsiTheme="majorBidi" w:cstheme="majorBidi"/>
          <w:b/>
          <w:bCs/>
          <w:sz w:val="26"/>
          <w:szCs w:val="26"/>
          <w:cs/>
        </w:rPr>
        <w:sectPr w:rsidR="00E034BF" w:rsidRPr="00664CF3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tbl>
      <w:tblPr>
        <w:tblpPr w:leftFromText="180" w:rightFromText="180" w:vertAnchor="text" w:horzAnchor="margin" w:tblpX="-85" w:tblpY="221"/>
        <w:tblW w:w="146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3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1"/>
        <w:gridCol w:w="1166"/>
        <w:gridCol w:w="180"/>
        <w:gridCol w:w="1170"/>
        <w:gridCol w:w="270"/>
        <w:gridCol w:w="1077"/>
        <w:gridCol w:w="6"/>
      </w:tblGrid>
      <w:tr w:rsidR="0038352A" w:rsidRPr="00664CF3" w14:paraId="6D428773" w14:textId="77777777" w:rsidTr="00DF1748">
        <w:trPr>
          <w:gridAfter w:val="1"/>
          <w:wAfter w:w="6" w:type="dxa"/>
          <w:cantSplit/>
        </w:trPr>
        <w:tc>
          <w:tcPr>
            <w:tcW w:w="2880" w:type="dxa"/>
          </w:tcPr>
          <w:p w14:paraId="2B256874" w14:textId="77777777" w:rsidR="0038352A" w:rsidRPr="00664CF3" w:rsidRDefault="0038352A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87" w:type="dxa"/>
            <w:gridSpan w:val="17"/>
          </w:tcPr>
          <w:p w14:paraId="0DCF8589" w14:textId="5A894D03" w:rsidR="0038352A" w:rsidRPr="00664CF3" w:rsidRDefault="0038352A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84CB8" w:rsidRPr="00664CF3" w14:paraId="39400826" w14:textId="77777777" w:rsidTr="00DF1748">
        <w:trPr>
          <w:cantSplit/>
        </w:trPr>
        <w:tc>
          <w:tcPr>
            <w:tcW w:w="2880" w:type="dxa"/>
          </w:tcPr>
          <w:p w14:paraId="0650031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6929DAF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01B81BBE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0D015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96517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A7DED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51D0D3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690C90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B7CE76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1C68721" w14:textId="0D112D4C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083ACA9E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27BC9C4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</w:tcPr>
          <w:p w14:paraId="71F85125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5E4DFCB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E3DCB4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096CD63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5253A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123C958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664CF3" w14:paraId="3B055EF8" w14:textId="77777777" w:rsidTr="00DF1748">
        <w:trPr>
          <w:cantSplit/>
        </w:trPr>
        <w:tc>
          <w:tcPr>
            <w:tcW w:w="2880" w:type="dxa"/>
          </w:tcPr>
          <w:p w14:paraId="14273CA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04E0F62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0DB0F81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2A943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530F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B3460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193128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23B7D1E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14:paraId="1F3BD632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594FE06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FE21F6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0DC33A6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</w:tcPr>
          <w:p w14:paraId="0AB630BD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0A78767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646DDE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9D7CCE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6DD231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215024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664CF3" w14:paraId="4F8FA354" w14:textId="77777777" w:rsidTr="00DF1748">
        <w:trPr>
          <w:cantSplit/>
        </w:trPr>
        <w:tc>
          <w:tcPr>
            <w:tcW w:w="2880" w:type="dxa"/>
          </w:tcPr>
          <w:p w14:paraId="58192FA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944FDA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46C45C37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1294AD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DEA3DD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41283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FB13C31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D5F1F0F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14:paraId="553754A5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6B721BF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14:paraId="7A96742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8F1E45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1" w:type="dxa"/>
          </w:tcPr>
          <w:p w14:paraId="72D29D9F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</w:tcPr>
          <w:p w14:paraId="14F5D4E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14:paraId="35F44F72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898997C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270" w:type="dxa"/>
          </w:tcPr>
          <w:p w14:paraId="1145186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659CE87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664CF3" w14:paraId="6E933D91" w14:textId="77777777" w:rsidTr="00DF1748">
        <w:trPr>
          <w:cantSplit/>
        </w:trPr>
        <w:tc>
          <w:tcPr>
            <w:tcW w:w="2880" w:type="dxa"/>
          </w:tcPr>
          <w:p w14:paraId="5479B5E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43C6A4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3" w:type="dxa"/>
          </w:tcPr>
          <w:p w14:paraId="2F28611D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B225FB7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30BEC294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3B6C1A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7FAEEE1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4F107F3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14:paraId="5DCAF195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DA2C828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78E5770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6133E5A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1" w:type="dxa"/>
          </w:tcPr>
          <w:p w14:paraId="7B4BC634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</w:tcPr>
          <w:p w14:paraId="24FFABF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14:paraId="7F759605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5D0935DA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270" w:type="dxa"/>
          </w:tcPr>
          <w:p w14:paraId="4563C5B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3C10E0F7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8352A" w:rsidRPr="00664CF3" w14:paraId="1E833F32" w14:textId="77777777" w:rsidTr="00DF1748">
        <w:trPr>
          <w:gridAfter w:val="1"/>
          <w:wAfter w:w="6" w:type="dxa"/>
          <w:cantSplit/>
        </w:trPr>
        <w:tc>
          <w:tcPr>
            <w:tcW w:w="2880" w:type="dxa"/>
          </w:tcPr>
          <w:p w14:paraId="21ADDBB7" w14:textId="77777777" w:rsidR="0038352A" w:rsidRPr="00664CF3" w:rsidRDefault="0038352A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87" w:type="dxa"/>
            <w:gridSpan w:val="17"/>
          </w:tcPr>
          <w:p w14:paraId="25D2AEA9" w14:textId="77777777" w:rsidR="0038352A" w:rsidRPr="00664CF3" w:rsidRDefault="0038352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A84CB8" w:rsidRPr="00664CF3" w14:paraId="49C695BA" w14:textId="77777777" w:rsidTr="00DF1748">
        <w:trPr>
          <w:cantSplit/>
        </w:trPr>
        <w:tc>
          <w:tcPr>
            <w:tcW w:w="2880" w:type="dxa"/>
          </w:tcPr>
          <w:p w14:paraId="2C1C24AD" w14:textId="77777777" w:rsidR="00A84CB8" w:rsidRPr="00664CF3" w:rsidRDefault="00A84CB8" w:rsidP="00DF1748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4EB7CD9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</w:tcPr>
          <w:p w14:paraId="7C565A3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D0CE3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832DB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7D2E8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46FC118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E4FA8C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10BE70A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0AB3C6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383598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B6CF8B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</w:tcPr>
          <w:p w14:paraId="6E8D441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3C7908A2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4CFB3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64DD74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7988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6A75F1B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6C3" w:rsidRPr="00664CF3" w14:paraId="1D9DD5D9" w14:textId="77777777" w:rsidTr="00DF1748">
        <w:trPr>
          <w:cantSplit/>
        </w:trPr>
        <w:tc>
          <w:tcPr>
            <w:tcW w:w="2880" w:type="dxa"/>
          </w:tcPr>
          <w:p w14:paraId="626AECC4" w14:textId="2527D94A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64C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3B0A0022" w14:textId="21AC0DA9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122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3" w:type="dxa"/>
          </w:tcPr>
          <w:p w14:paraId="09B3E58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794954" w14:textId="26E67494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706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80" w:type="dxa"/>
            <w:vAlign w:val="bottom"/>
          </w:tcPr>
          <w:p w14:paraId="28FEFAD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E94C4A" w14:textId="5CFBFF10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78" w:type="dxa"/>
            <w:vAlign w:val="bottom"/>
          </w:tcPr>
          <w:p w14:paraId="0920925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19AFD2E" w14:textId="5F274869" w:rsidR="00D026C3" w:rsidRPr="00664CF3" w:rsidRDefault="00036DD3" w:rsidP="000E50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317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974</w:t>
            </w:r>
          </w:p>
        </w:tc>
        <w:tc>
          <w:tcPr>
            <w:tcW w:w="178" w:type="dxa"/>
            <w:vAlign w:val="bottom"/>
          </w:tcPr>
          <w:p w14:paraId="71EFA4E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197026D" w14:textId="6695AAA1" w:rsidR="00D026C3" w:rsidRPr="00664CF3" w:rsidRDefault="00036DD3" w:rsidP="000E508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80" w:type="dxa"/>
            <w:vAlign w:val="bottom"/>
          </w:tcPr>
          <w:p w14:paraId="6944B97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8C9222" w14:textId="355574A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181" w:type="dxa"/>
          </w:tcPr>
          <w:p w14:paraId="07CECBC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36CC905" w14:textId="20C93D30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180" w:type="dxa"/>
            <w:vAlign w:val="bottom"/>
          </w:tcPr>
          <w:p w14:paraId="1F6886F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0F0D93" w14:textId="17F756AD" w:rsidR="00D026C3" w:rsidRPr="00664CF3" w:rsidRDefault="00036DD3" w:rsidP="000E50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433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270" w:type="dxa"/>
          </w:tcPr>
          <w:p w14:paraId="4488715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65AFA019" w14:textId="39095EA5" w:rsidR="00D026C3" w:rsidRPr="00664CF3" w:rsidRDefault="00036DD3" w:rsidP="000E50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069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482</w:t>
            </w:r>
          </w:p>
        </w:tc>
      </w:tr>
      <w:tr w:rsidR="00D026C3" w:rsidRPr="00664CF3" w14:paraId="34DBA755" w14:textId="77777777" w:rsidTr="00DF1748">
        <w:trPr>
          <w:cantSplit/>
        </w:trPr>
        <w:tc>
          <w:tcPr>
            <w:tcW w:w="2880" w:type="dxa"/>
          </w:tcPr>
          <w:p w14:paraId="4A78EC5E" w14:textId="564C0218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C10B954" w14:textId="295611C9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746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83" w:type="dxa"/>
          </w:tcPr>
          <w:p w14:paraId="48A2839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9E000F" w14:textId="69D0FF0D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7503A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11942EF" w14:textId="7BAB3C37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482</w:t>
            </w:r>
          </w:p>
        </w:tc>
        <w:tc>
          <w:tcPr>
            <w:tcW w:w="178" w:type="dxa"/>
            <w:vAlign w:val="bottom"/>
          </w:tcPr>
          <w:p w14:paraId="11297F94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00FFF73" w14:textId="07082E20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78" w:type="dxa"/>
            <w:vAlign w:val="bottom"/>
          </w:tcPr>
          <w:p w14:paraId="00C7987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4312E8E" w14:textId="61FF0CD5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80" w:type="dxa"/>
            <w:vAlign w:val="bottom"/>
          </w:tcPr>
          <w:p w14:paraId="6DD3C17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FB2BA60" w14:textId="544DE980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81" w:type="dxa"/>
          </w:tcPr>
          <w:p w14:paraId="36A4F4E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1551245" w14:textId="6277FA0B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180" w:type="dxa"/>
            <w:vAlign w:val="bottom"/>
          </w:tcPr>
          <w:p w14:paraId="67AAC9A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076E7A" w14:textId="4E19496C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432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851</w:t>
            </w:r>
          </w:p>
        </w:tc>
        <w:tc>
          <w:tcPr>
            <w:tcW w:w="270" w:type="dxa"/>
          </w:tcPr>
          <w:p w14:paraId="1E26117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600EDA5A" w14:textId="3891767D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247</w:t>
            </w:r>
            <w:r w:rsidR="00D026C3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</w:tr>
      <w:tr w:rsidR="00D026C3" w:rsidRPr="00664CF3" w14:paraId="07584CA5" w14:textId="77777777" w:rsidTr="009154D1">
        <w:trPr>
          <w:cantSplit/>
        </w:trPr>
        <w:tc>
          <w:tcPr>
            <w:tcW w:w="2880" w:type="dxa"/>
          </w:tcPr>
          <w:p w14:paraId="4B21957C" w14:textId="41541769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6270A3F7" w14:textId="3155D88B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</w:tcPr>
          <w:p w14:paraId="164F267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83F7CD" w14:textId="470632C8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0" w:type="dxa"/>
            <w:vAlign w:val="bottom"/>
          </w:tcPr>
          <w:p w14:paraId="62C6596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5F92E9" w14:textId="7BC249C9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580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78" w:type="dxa"/>
            <w:vAlign w:val="bottom"/>
          </w:tcPr>
          <w:p w14:paraId="6393E91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C61AEF5" w14:textId="267ACFE2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A81CF2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0F52FC9" w14:textId="3BEF1898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9370E5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02DA453" w14:textId="3CFC3EC0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5205EF0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48AEAD97" w14:textId="03E88C74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46447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BE1F97" w14:textId="6FC1D35F" w:rsidR="00D026C3" w:rsidRPr="00664CF3" w:rsidRDefault="00D026C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586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357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2CEB5E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231F6AFE" w14:textId="7D2B9D40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026C3" w:rsidRPr="00664CF3" w14:paraId="663D58D2" w14:textId="77777777" w:rsidTr="009154D1">
        <w:trPr>
          <w:cantSplit/>
        </w:trPr>
        <w:tc>
          <w:tcPr>
            <w:tcW w:w="2880" w:type="dxa"/>
          </w:tcPr>
          <w:p w14:paraId="61811C86" w14:textId="3B2F8B2B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31301E91" w14:textId="68D34BA3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</w:tcPr>
          <w:p w14:paraId="1E116B0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42E666" w14:textId="425CEDC4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A8D932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52E635" w14:textId="45F86B1C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B564B1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88B3793" w14:textId="2317A605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FDFDF2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A812326" w14:textId="534774E6" w:rsidR="00D026C3" w:rsidRPr="00664CF3" w:rsidRDefault="00D026C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72E614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5730B8" w14:textId="79544433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30F4DEC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3D1373A0" w14:textId="379D23C4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479A3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F408B3" w14:textId="048EF027" w:rsidR="00D026C3" w:rsidRPr="00664CF3" w:rsidRDefault="00D026C3" w:rsidP="000F06EA">
            <w:pPr>
              <w:pStyle w:val="acctcolumnheading"/>
              <w:tabs>
                <w:tab w:val="left" w:pos="629"/>
              </w:tabs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BFE70E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0257329D" w14:textId="33917886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84CB8" w:rsidRPr="00664CF3" w14:paraId="13D13AD4" w14:textId="77777777" w:rsidTr="00DF1748">
        <w:trPr>
          <w:cantSplit/>
        </w:trPr>
        <w:tc>
          <w:tcPr>
            <w:tcW w:w="2880" w:type="dxa"/>
          </w:tcPr>
          <w:p w14:paraId="278E72C2" w14:textId="0DE79686" w:rsidR="00A84CB8" w:rsidRPr="00664CF3" w:rsidRDefault="00A84CB8" w:rsidP="00DF174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D5393F" w14:textId="30B4A810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7501E54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C5A1E4" w14:textId="21FE37F0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E0A49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16D287" w14:textId="311F8A02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3975C3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0B85A6D" w14:textId="033F5EAB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B720242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FCD5EB6" w14:textId="4E35DBD5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4B769E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675BAE" w14:textId="03C596C6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734C6A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EB4CC9A" w14:textId="017F17ED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1A200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4BEF48" w14:textId="346AD521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277A38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27E83F4D" w14:textId="4D058D73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026C3" w:rsidRPr="00664CF3" w14:paraId="64FD3CF0" w14:textId="77777777" w:rsidTr="00DF1748">
        <w:trPr>
          <w:cantSplit/>
        </w:trPr>
        <w:tc>
          <w:tcPr>
            <w:tcW w:w="2880" w:type="dxa"/>
          </w:tcPr>
          <w:p w14:paraId="5CCA7FED" w14:textId="3F2ACBDC" w:rsidR="00D026C3" w:rsidRPr="00664CF3" w:rsidRDefault="00D026C3" w:rsidP="00D026C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5F9A87AE" w14:textId="7A95BAD0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868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291</w:t>
            </w:r>
          </w:p>
        </w:tc>
        <w:tc>
          <w:tcPr>
            <w:tcW w:w="183" w:type="dxa"/>
          </w:tcPr>
          <w:p w14:paraId="4653FD3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263379" w14:textId="2346B24F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712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026</w:t>
            </w:r>
          </w:p>
        </w:tc>
        <w:tc>
          <w:tcPr>
            <w:tcW w:w="180" w:type="dxa"/>
            <w:vAlign w:val="bottom"/>
          </w:tcPr>
          <w:p w14:paraId="1791728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E3D9D8" w14:textId="17A70378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934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176</w:t>
            </w:r>
          </w:p>
        </w:tc>
        <w:tc>
          <w:tcPr>
            <w:tcW w:w="178" w:type="dxa"/>
            <w:vAlign w:val="bottom"/>
          </w:tcPr>
          <w:p w14:paraId="5D2918C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CA82D96" w14:textId="20A40569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333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349</w:t>
            </w:r>
          </w:p>
        </w:tc>
        <w:tc>
          <w:tcPr>
            <w:tcW w:w="178" w:type="dxa"/>
            <w:vAlign w:val="bottom"/>
          </w:tcPr>
          <w:p w14:paraId="2AE99C2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F19252A" w14:textId="5DB1D929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811</w:t>
            </w:r>
          </w:p>
        </w:tc>
        <w:tc>
          <w:tcPr>
            <w:tcW w:w="180" w:type="dxa"/>
            <w:vAlign w:val="bottom"/>
          </w:tcPr>
          <w:p w14:paraId="62B3ACA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F347D4" w14:textId="0762278F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181" w:type="dxa"/>
          </w:tcPr>
          <w:p w14:paraId="0D175C9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447FF1F" w14:textId="1B6B398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103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180" w:type="dxa"/>
            <w:vAlign w:val="bottom"/>
          </w:tcPr>
          <w:p w14:paraId="6913222C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12F0FD" w14:textId="22770DE6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280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037</w:t>
            </w:r>
          </w:p>
        </w:tc>
        <w:tc>
          <w:tcPr>
            <w:tcW w:w="270" w:type="dxa"/>
          </w:tcPr>
          <w:p w14:paraId="57B3EF2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12FE1FB" w14:textId="7C7CCFEB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  <w:r w:rsidR="00D026C3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608</w:t>
            </w:r>
          </w:p>
        </w:tc>
      </w:tr>
      <w:tr w:rsidR="00A84CB8" w:rsidRPr="00664CF3" w14:paraId="520EEA2C" w14:textId="77777777" w:rsidTr="00DF1748">
        <w:trPr>
          <w:cantSplit/>
        </w:trPr>
        <w:tc>
          <w:tcPr>
            <w:tcW w:w="2880" w:type="dxa"/>
          </w:tcPr>
          <w:p w14:paraId="6217AC76" w14:textId="77777777" w:rsidR="00A84CB8" w:rsidRPr="00664CF3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1400C93" w14:textId="78D30D70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853</w:t>
            </w:r>
            <w:r w:rsidR="009C46B0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183" w:type="dxa"/>
          </w:tcPr>
          <w:p w14:paraId="512F37D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7E4E82" w14:textId="2528BB9C" w:rsidR="00A84CB8" w:rsidRPr="00664CF3" w:rsidRDefault="00036DD3" w:rsidP="009C46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180" w:type="dxa"/>
            <w:vAlign w:val="bottom"/>
          </w:tcPr>
          <w:p w14:paraId="5796A06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954F36" w14:textId="622FC729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890A04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233</w:t>
            </w:r>
          </w:p>
        </w:tc>
        <w:tc>
          <w:tcPr>
            <w:tcW w:w="178" w:type="dxa"/>
            <w:vAlign w:val="bottom"/>
          </w:tcPr>
          <w:p w14:paraId="230CADC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8725E24" w14:textId="40BFC7DB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9C46B0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78" w:type="dxa"/>
            <w:vAlign w:val="bottom"/>
          </w:tcPr>
          <w:p w14:paraId="1692582F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74DB308" w14:textId="20DADB4A" w:rsidR="00A84CB8" w:rsidRPr="00664CF3" w:rsidRDefault="00036DD3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9C46B0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80" w:type="dxa"/>
            <w:vAlign w:val="bottom"/>
          </w:tcPr>
          <w:p w14:paraId="4AD9F6F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6E489B9" w14:textId="27121E8C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9C46B0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181" w:type="dxa"/>
          </w:tcPr>
          <w:p w14:paraId="28843AD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73D18877" w14:textId="6A43A277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9C46B0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180" w:type="dxa"/>
            <w:vAlign w:val="bottom"/>
          </w:tcPr>
          <w:p w14:paraId="486D38F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2E24D5" w14:textId="3EA2C870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C46B0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856</w:t>
            </w:r>
            <w:r w:rsidR="00890A04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780</w:t>
            </w:r>
          </w:p>
        </w:tc>
        <w:tc>
          <w:tcPr>
            <w:tcW w:w="270" w:type="dxa"/>
          </w:tcPr>
          <w:p w14:paraId="0247CA7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22B698C1" w14:textId="1B821D2E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9C46B0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785</w:t>
            </w:r>
            <w:r w:rsidR="009C46B0" w:rsidRPr="00664C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976</w:t>
            </w:r>
          </w:p>
        </w:tc>
      </w:tr>
      <w:tr w:rsidR="00A84CB8" w:rsidRPr="00664CF3" w14:paraId="6661552D" w14:textId="77777777" w:rsidTr="00DF1748">
        <w:trPr>
          <w:cantSplit/>
        </w:trPr>
        <w:tc>
          <w:tcPr>
            <w:tcW w:w="2880" w:type="dxa"/>
          </w:tcPr>
          <w:p w14:paraId="213A6D75" w14:textId="77777777" w:rsidR="00A84CB8" w:rsidRPr="00664CF3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5985E251" w14:textId="7081FED3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</w:tcPr>
          <w:p w14:paraId="00481BD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60B57C" w14:textId="13B3DD0C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540</w:t>
            </w:r>
            <w:r w:rsidR="00890A04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80" w:type="dxa"/>
            <w:vAlign w:val="bottom"/>
          </w:tcPr>
          <w:p w14:paraId="3E1F409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FDFAAF" w14:textId="3EFF6522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9C46B0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 w:rsidR="00890A04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78" w:type="dxa"/>
            <w:vAlign w:val="bottom"/>
          </w:tcPr>
          <w:p w14:paraId="5D86E1E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A94CB43" w14:textId="7B265459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9467E3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065CD25" w14:textId="087EDDFC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C7BB5E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DE78A" w14:textId="0616C592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77A856B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1013DCE3" w14:textId="3BA4DAB9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50DB6AC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25C5E4" w14:textId="25BB7B75" w:rsidR="00A84CB8" w:rsidRPr="00664CF3" w:rsidRDefault="009C46B0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865</w:t>
            </w:r>
            <w:r w:rsidR="00890A04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595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6259AC2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4212CD78" w14:textId="2D1379A3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84CB8" w:rsidRPr="00664CF3" w14:paraId="7E99E674" w14:textId="77777777" w:rsidTr="00DF1748">
        <w:trPr>
          <w:cantSplit/>
        </w:trPr>
        <w:tc>
          <w:tcPr>
            <w:tcW w:w="2880" w:type="dxa"/>
          </w:tcPr>
          <w:p w14:paraId="4765BC04" w14:textId="6C96F701" w:rsidR="00A84CB8" w:rsidRPr="00664CF3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ABF12" w14:textId="4619D27F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</w:tcPr>
          <w:p w14:paraId="5CB0D24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80E018" w14:textId="67AD3710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9219F7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EF21D2" w14:textId="48AD76B7" w:rsidR="00A84CB8" w:rsidRPr="00664CF3" w:rsidRDefault="009C46B0" w:rsidP="009C46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080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25F158B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6E5661B" w14:textId="320B9201" w:rsidR="00A84CB8" w:rsidRPr="00664CF3" w:rsidRDefault="009C46B0" w:rsidP="009C46B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198AFCC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410A934" w14:textId="216DD5E6" w:rsidR="00A84CB8" w:rsidRPr="00664CF3" w:rsidRDefault="009C46B0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E37DEE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DE695" w14:textId="32A62E48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6333A63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F7D5045" w14:textId="2C4A5B7F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D464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FECCA5" w14:textId="3E67BEE7" w:rsidR="00A84CB8" w:rsidRPr="00664CF3" w:rsidRDefault="000F06E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6FD932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23E0B559" w14:textId="7E36FCDE" w:rsidR="00A84CB8" w:rsidRPr="00664CF3" w:rsidRDefault="009C46B0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84CB8" w:rsidRPr="00664CF3" w14:paraId="3ACF28F7" w14:textId="77777777" w:rsidTr="00DF1748">
        <w:trPr>
          <w:cantSplit/>
        </w:trPr>
        <w:tc>
          <w:tcPr>
            <w:tcW w:w="2880" w:type="dxa"/>
          </w:tcPr>
          <w:p w14:paraId="77E48086" w14:textId="1FC134B1" w:rsidR="00A84CB8" w:rsidRPr="00664CF3" w:rsidRDefault="00A84CB8" w:rsidP="00DF174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37E42" w14:textId="671407E8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721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331</w:t>
            </w:r>
          </w:p>
        </w:tc>
        <w:tc>
          <w:tcPr>
            <w:tcW w:w="183" w:type="dxa"/>
          </w:tcPr>
          <w:p w14:paraId="30AF5AE8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F4135" w14:textId="16EDB710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253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045</w:t>
            </w:r>
          </w:p>
        </w:tc>
        <w:tc>
          <w:tcPr>
            <w:tcW w:w="180" w:type="dxa"/>
            <w:vAlign w:val="bottom"/>
          </w:tcPr>
          <w:p w14:paraId="5FB580A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07F9" w14:textId="41A4A8D6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269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354</w:t>
            </w:r>
          </w:p>
        </w:tc>
        <w:tc>
          <w:tcPr>
            <w:tcW w:w="178" w:type="dxa"/>
            <w:vAlign w:val="bottom"/>
          </w:tcPr>
          <w:p w14:paraId="553CABDB" w14:textId="1D98E2D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9C694" w14:textId="1485E68E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363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178" w:type="dxa"/>
            <w:vAlign w:val="bottom"/>
          </w:tcPr>
          <w:p w14:paraId="0D63E35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4AC89" w14:textId="6473F6FE" w:rsidR="00A84CB8" w:rsidRPr="00664CF3" w:rsidRDefault="00036DD3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083</w:t>
            </w:r>
          </w:p>
        </w:tc>
        <w:tc>
          <w:tcPr>
            <w:tcW w:w="180" w:type="dxa"/>
            <w:vAlign w:val="bottom"/>
          </w:tcPr>
          <w:p w14:paraId="502BE54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06AE27" w14:textId="68F03FB7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320</w:t>
            </w:r>
          </w:p>
        </w:tc>
        <w:tc>
          <w:tcPr>
            <w:tcW w:w="181" w:type="dxa"/>
          </w:tcPr>
          <w:p w14:paraId="7E53E93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6454" w14:textId="15D5DA15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125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285</w:t>
            </w:r>
          </w:p>
        </w:tc>
        <w:tc>
          <w:tcPr>
            <w:tcW w:w="180" w:type="dxa"/>
            <w:vAlign w:val="bottom"/>
          </w:tcPr>
          <w:p w14:paraId="7FE3CED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8316B3" w14:textId="015C91E8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271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222</w:t>
            </w:r>
          </w:p>
        </w:tc>
        <w:tc>
          <w:tcPr>
            <w:tcW w:w="270" w:type="dxa"/>
          </w:tcPr>
          <w:p w14:paraId="7D0AAFF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50F77" w14:textId="7EB27152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101</w:t>
            </w:r>
            <w:r w:rsidR="009C46B0" w:rsidRPr="00664C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328</w:t>
            </w:r>
          </w:p>
        </w:tc>
      </w:tr>
    </w:tbl>
    <w:p w14:paraId="61401691" w14:textId="061FDF8C" w:rsidR="00431DC5" w:rsidRPr="00664CF3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14:paraId="0FCFA294" w14:textId="77777777" w:rsidR="00431DC5" w:rsidRPr="00664CF3" w:rsidRDefault="00431DC5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664CF3">
        <w:rPr>
          <w:rFonts w:ascii="Angsana New" w:hAnsi="Angsana New"/>
          <w:b/>
          <w:bCs/>
          <w:sz w:val="28"/>
          <w:szCs w:val="28"/>
        </w:rPr>
        <w:br w:type="page"/>
      </w:r>
    </w:p>
    <w:p w14:paraId="2DEA071E" w14:textId="77777777" w:rsidR="00431DC5" w:rsidRPr="00664CF3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pPr w:leftFromText="180" w:rightFromText="180" w:vertAnchor="text" w:horzAnchor="margin" w:tblpX="-72" w:tblpY="-98"/>
        <w:tblW w:w="146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162"/>
        <w:gridCol w:w="180"/>
        <w:gridCol w:w="1152"/>
        <w:gridCol w:w="290"/>
        <w:gridCol w:w="1062"/>
        <w:gridCol w:w="18"/>
      </w:tblGrid>
      <w:tr w:rsidR="006B5AA2" w:rsidRPr="00664CF3" w14:paraId="36731DBA" w14:textId="77777777" w:rsidTr="00CB2779">
        <w:trPr>
          <w:gridAfter w:val="1"/>
          <w:wAfter w:w="18" w:type="dxa"/>
          <w:cantSplit/>
        </w:trPr>
        <w:tc>
          <w:tcPr>
            <w:tcW w:w="2970" w:type="dxa"/>
          </w:tcPr>
          <w:p w14:paraId="650369FD" w14:textId="77777777" w:rsidR="006B5AA2" w:rsidRPr="00664CF3" w:rsidRDefault="006B5AA2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4" w:type="dxa"/>
            <w:gridSpan w:val="17"/>
          </w:tcPr>
          <w:p w14:paraId="4F060ED0" w14:textId="47B67DED" w:rsidR="006B5AA2" w:rsidRPr="00664CF3" w:rsidRDefault="006B5AA2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84CB8" w:rsidRPr="00664CF3" w14:paraId="5673EB1B" w14:textId="77777777" w:rsidTr="00CB2779">
        <w:trPr>
          <w:cantSplit/>
        </w:trPr>
        <w:tc>
          <w:tcPr>
            <w:tcW w:w="2970" w:type="dxa"/>
          </w:tcPr>
          <w:p w14:paraId="79482C1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0CFEE5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F7F2E6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2E333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701175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5AAA2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03F065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2CE325D4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12EF0E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0DCEBA5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5648D9FA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43DF3F23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685EA1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3A728664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69A84D7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0E71622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" w:type="dxa"/>
          </w:tcPr>
          <w:p w14:paraId="3C48CAA7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1020B2F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664CF3" w14:paraId="65172631" w14:textId="77777777" w:rsidTr="00CB2779">
        <w:trPr>
          <w:cantSplit/>
        </w:trPr>
        <w:tc>
          <w:tcPr>
            <w:tcW w:w="2970" w:type="dxa"/>
          </w:tcPr>
          <w:p w14:paraId="380F4D4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E13F71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FB92A3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354A2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6AE3A7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AC78ED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A7EE4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A6D970D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14:paraId="6948A576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300949C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6851D7FF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26D83BBD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0787CEE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395D83F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9B60F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AE47260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90" w:type="dxa"/>
          </w:tcPr>
          <w:p w14:paraId="790483A5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ADB9605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664CF3" w14:paraId="214F5A99" w14:textId="77777777" w:rsidTr="00CB2779">
        <w:trPr>
          <w:cantSplit/>
        </w:trPr>
        <w:tc>
          <w:tcPr>
            <w:tcW w:w="2970" w:type="dxa"/>
          </w:tcPr>
          <w:p w14:paraId="4421009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1216692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68B938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966C72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CAEF64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4E759E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3030CC4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70DAF0C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14:paraId="33010BC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A2E3992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14:paraId="6A63732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044656B9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</w:tcPr>
          <w:p w14:paraId="1979B4BA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</w:tcPr>
          <w:p w14:paraId="6D16FBEA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14:paraId="25CB30A1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F154443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290" w:type="dxa"/>
          </w:tcPr>
          <w:p w14:paraId="6DE8ABE2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87C3D7B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664CF3" w14:paraId="5C253910" w14:textId="77777777" w:rsidTr="00CB2779">
        <w:trPr>
          <w:cantSplit/>
        </w:trPr>
        <w:tc>
          <w:tcPr>
            <w:tcW w:w="2970" w:type="dxa"/>
          </w:tcPr>
          <w:p w14:paraId="7C535AEC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D40A8B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75A5453E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05E580D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1E64E6BB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F45F04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7CEDD013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A546EE0" w14:textId="77777777" w:rsidR="00A84CB8" w:rsidRPr="00664CF3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14:paraId="242E5886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106DBA8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F2580BE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7CC8C226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</w:tcPr>
          <w:p w14:paraId="3CCD36CC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</w:tcPr>
          <w:p w14:paraId="27BC07DA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14:paraId="73860491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76A2EBA" w14:textId="77777777" w:rsidR="00A84CB8" w:rsidRPr="00664CF3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64CF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290" w:type="dxa"/>
          </w:tcPr>
          <w:p w14:paraId="3F8F7FBE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FD226BF" w14:textId="77777777" w:rsidR="00A84CB8" w:rsidRPr="00664CF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B5AA2" w:rsidRPr="00664CF3" w14:paraId="4003B969" w14:textId="77777777" w:rsidTr="00CB2779">
        <w:trPr>
          <w:gridAfter w:val="1"/>
          <w:wAfter w:w="18" w:type="dxa"/>
          <w:cantSplit/>
        </w:trPr>
        <w:tc>
          <w:tcPr>
            <w:tcW w:w="2970" w:type="dxa"/>
          </w:tcPr>
          <w:p w14:paraId="1B0B0630" w14:textId="77777777" w:rsidR="006B5AA2" w:rsidRPr="00664CF3" w:rsidRDefault="006B5AA2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4" w:type="dxa"/>
            <w:gridSpan w:val="17"/>
            <w:vAlign w:val="bottom"/>
          </w:tcPr>
          <w:p w14:paraId="10F91E15" w14:textId="77777777" w:rsidR="006B5AA2" w:rsidRPr="00664CF3" w:rsidRDefault="006B5AA2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A84CB8" w:rsidRPr="00664CF3" w14:paraId="7B92CC7E" w14:textId="77777777" w:rsidTr="00CB2779">
        <w:trPr>
          <w:cantSplit/>
        </w:trPr>
        <w:tc>
          <w:tcPr>
            <w:tcW w:w="2970" w:type="dxa"/>
          </w:tcPr>
          <w:p w14:paraId="69ECCA4F" w14:textId="77777777" w:rsidR="00A84CB8" w:rsidRPr="00664CF3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3C1A1862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263FB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6740B2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29D81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54962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A10D97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37383C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192F8B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</w:tcPr>
          <w:p w14:paraId="4E5CE172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C419F2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</w:tcPr>
          <w:p w14:paraId="5C8301EA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8ED660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36708D6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ECDD3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7EE6C8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</w:tcPr>
          <w:p w14:paraId="30C74F9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5C04138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5110B54F" w14:textId="77777777" w:rsidTr="00CB2779">
        <w:trPr>
          <w:cantSplit/>
        </w:trPr>
        <w:tc>
          <w:tcPr>
            <w:tcW w:w="2970" w:type="dxa"/>
          </w:tcPr>
          <w:p w14:paraId="49BC0518" w14:textId="1F3D131C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4D1C455B" w14:textId="34CB9A91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09D9384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311887" w14:textId="38367D40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80" w:type="dxa"/>
            <w:vAlign w:val="bottom"/>
          </w:tcPr>
          <w:p w14:paraId="1E86CA4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0A304D" w14:textId="3DD18783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522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570</w:t>
            </w:r>
          </w:p>
        </w:tc>
        <w:tc>
          <w:tcPr>
            <w:tcW w:w="178" w:type="dxa"/>
            <w:vAlign w:val="bottom"/>
          </w:tcPr>
          <w:p w14:paraId="05EBCA2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1B6D4EB" w14:textId="19895714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  <w:tc>
          <w:tcPr>
            <w:tcW w:w="178" w:type="dxa"/>
            <w:vAlign w:val="bottom"/>
          </w:tcPr>
          <w:p w14:paraId="1E130F4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C3E7481" w14:textId="23B1F72E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077</w:t>
            </w:r>
          </w:p>
        </w:tc>
        <w:tc>
          <w:tcPr>
            <w:tcW w:w="180" w:type="dxa"/>
            <w:vAlign w:val="bottom"/>
          </w:tcPr>
          <w:p w14:paraId="630864E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541415A3" w14:textId="6EE6035D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78" w:type="dxa"/>
          </w:tcPr>
          <w:p w14:paraId="218EE3A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1BF9A64" w14:textId="7A195E93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E92AE5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3637EA" w14:textId="6585D60D" w:rsidR="00D026C3" w:rsidRPr="00664CF3" w:rsidRDefault="00D026C3" w:rsidP="00D026C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570BD85C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2CDC6B" w14:textId="1F030794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  <w:tr w:rsidR="00D026C3" w:rsidRPr="00664CF3" w14:paraId="4978854C" w14:textId="77777777" w:rsidTr="00CB2779">
        <w:trPr>
          <w:cantSplit/>
        </w:trPr>
        <w:tc>
          <w:tcPr>
            <w:tcW w:w="2970" w:type="dxa"/>
          </w:tcPr>
          <w:p w14:paraId="416AD4EF" w14:textId="02F1906D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3A77BE19" w14:textId="708B2A04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EC4A6C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3F67D3" w14:textId="63E0FAA0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328</w:t>
            </w:r>
          </w:p>
        </w:tc>
        <w:tc>
          <w:tcPr>
            <w:tcW w:w="180" w:type="dxa"/>
            <w:vAlign w:val="bottom"/>
          </w:tcPr>
          <w:p w14:paraId="107EFEB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FD9BA6" w14:textId="79699EC8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178" w:type="dxa"/>
            <w:vAlign w:val="bottom"/>
          </w:tcPr>
          <w:p w14:paraId="064916DC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CFEAA99" w14:textId="099D3623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032</w:t>
            </w:r>
          </w:p>
        </w:tc>
        <w:tc>
          <w:tcPr>
            <w:tcW w:w="178" w:type="dxa"/>
            <w:vAlign w:val="bottom"/>
          </w:tcPr>
          <w:p w14:paraId="10E37DA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2587A37" w14:textId="555FFD1E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</w:t>
            </w:r>
          </w:p>
        </w:tc>
        <w:tc>
          <w:tcPr>
            <w:tcW w:w="180" w:type="dxa"/>
            <w:vAlign w:val="bottom"/>
          </w:tcPr>
          <w:p w14:paraId="17553DD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3C321AE1" w14:textId="1AB9AB37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178" w:type="dxa"/>
          </w:tcPr>
          <w:p w14:paraId="693DF5F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0910EDFA" w14:textId="6AF1DBA5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8657F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1E9E896" w14:textId="7D054177" w:rsidR="00D026C3" w:rsidRPr="00664CF3" w:rsidRDefault="00D026C3" w:rsidP="00D026C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</w:tcPr>
          <w:p w14:paraId="658CA95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FC348B" w14:textId="3D5023A8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992</w:t>
            </w:r>
            <w:r w:rsidR="00D026C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947</w:t>
            </w:r>
          </w:p>
        </w:tc>
      </w:tr>
      <w:tr w:rsidR="00D026C3" w:rsidRPr="00664CF3" w14:paraId="31E3E960" w14:textId="77777777" w:rsidTr="00CB2779">
        <w:trPr>
          <w:cantSplit/>
        </w:trPr>
        <w:tc>
          <w:tcPr>
            <w:tcW w:w="2970" w:type="dxa"/>
          </w:tcPr>
          <w:p w14:paraId="090879A2" w14:textId="5AEBFF93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252EFED7" w14:textId="1F3CFA93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F3406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FB1933" w14:textId="326CA7CC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802623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7EA3A9" w14:textId="4FEF8DEE" w:rsidR="00D026C3" w:rsidRPr="00664CF3" w:rsidRDefault="00D026C3" w:rsidP="000E50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B594F67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C48076C" w14:textId="0074F510" w:rsidR="00D026C3" w:rsidRPr="00664CF3" w:rsidRDefault="00D026C3" w:rsidP="000E508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2518E6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DCFF866" w14:textId="35298046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E79671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027528A4" w14:textId="56BCA795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63A4C70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43748B99" w14:textId="28DF5194" w:rsidR="00D026C3" w:rsidRPr="00664CF3" w:rsidRDefault="00D026C3" w:rsidP="00D026C3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1C499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D3F2979" w14:textId="0C480FCC" w:rsidR="00D026C3" w:rsidRPr="00664CF3" w:rsidRDefault="00D026C3" w:rsidP="00D026C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</w:tcPr>
          <w:p w14:paraId="7B26F31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8B8BAD3" w14:textId="4B9F7795" w:rsidR="00D026C3" w:rsidRPr="00664CF3" w:rsidRDefault="00D026C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84CB8" w:rsidRPr="00664CF3" w14:paraId="470E7DD0" w14:textId="77777777" w:rsidTr="00CB2779">
        <w:trPr>
          <w:cantSplit/>
        </w:trPr>
        <w:tc>
          <w:tcPr>
            <w:tcW w:w="2970" w:type="dxa"/>
          </w:tcPr>
          <w:p w14:paraId="23575ADD" w14:textId="1C284078" w:rsidR="00A84CB8" w:rsidRPr="00664CF3" w:rsidRDefault="00A84CB8" w:rsidP="00DF17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4592AB" w14:textId="608855F1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18A7C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E94839" w14:textId="3B9BBC01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847EC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FFC054" w14:textId="3B0EA34E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88226EA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41BC07D" w14:textId="51C62F3A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7B4614F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E06151B" w14:textId="5FBF87B6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64548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160B5680" w14:textId="6A4B2461" w:rsidR="00A84CB8" w:rsidRPr="00664CF3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C021A5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7B9F532" w14:textId="5169FE3C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00345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E5AC47" w14:textId="00EE4F6F" w:rsidR="00A84CB8" w:rsidRPr="00664CF3" w:rsidRDefault="00A84CB8" w:rsidP="00DF1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</w:tcPr>
          <w:p w14:paraId="040EE72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76349AE" w14:textId="18659996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026C3" w:rsidRPr="00664CF3" w14:paraId="72FA4775" w14:textId="77777777" w:rsidTr="00CB2779">
        <w:trPr>
          <w:cantSplit/>
        </w:trPr>
        <w:tc>
          <w:tcPr>
            <w:tcW w:w="2970" w:type="dxa"/>
          </w:tcPr>
          <w:p w14:paraId="11FD7A18" w14:textId="7B56CCAA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4441A2EA" w14:textId="62DA20DD" w:rsidR="00D026C3" w:rsidRPr="00664CF3" w:rsidRDefault="00D026C3" w:rsidP="00D026C3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513CDB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C6BB3F" w14:textId="0896010F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813</w:t>
            </w:r>
          </w:p>
        </w:tc>
        <w:tc>
          <w:tcPr>
            <w:tcW w:w="180" w:type="dxa"/>
            <w:vAlign w:val="bottom"/>
          </w:tcPr>
          <w:p w14:paraId="7A0A1F5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6193C3" w14:textId="7C88032C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178" w:type="dxa"/>
            <w:vAlign w:val="bottom"/>
          </w:tcPr>
          <w:p w14:paraId="476E988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8DF24AC" w14:textId="05717F09" w:rsidR="00D026C3" w:rsidRPr="00664CF3" w:rsidRDefault="00036DD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689</w:t>
            </w:r>
          </w:p>
        </w:tc>
        <w:tc>
          <w:tcPr>
            <w:tcW w:w="178" w:type="dxa"/>
            <w:vAlign w:val="bottom"/>
          </w:tcPr>
          <w:p w14:paraId="238ED751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9E70994" w14:textId="572AC136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392</w:t>
            </w:r>
          </w:p>
        </w:tc>
        <w:tc>
          <w:tcPr>
            <w:tcW w:w="180" w:type="dxa"/>
            <w:vAlign w:val="bottom"/>
          </w:tcPr>
          <w:p w14:paraId="6F6753B8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6A03BBB1" w14:textId="112646CB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</w:t>
            </w:r>
          </w:p>
        </w:tc>
        <w:tc>
          <w:tcPr>
            <w:tcW w:w="178" w:type="dxa"/>
          </w:tcPr>
          <w:p w14:paraId="2C446D4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82075C3" w14:textId="70BE055B" w:rsidR="00D026C3" w:rsidRPr="000E102F" w:rsidRDefault="00D026C3" w:rsidP="00D026C3">
            <w:pPr>
              <w:spacing w:line="240" w:lineRule="atLeast"/>
              <w:ind w:left="-90" w:right="-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1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528C2F" w14:textId="77777777" w:rsidR="00D026C3" w:rsidRPr="000E102F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D8D8D1" w14:textId="6D4CD489" w:rsidR="00D026C3" w:rsidRPr="000E102F" w:rsidRDefault="00D026C3" w:rsidP="00D026C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E1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</w:tcPr>
          <w:p w14:paraId="7F029992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32B298" w14:textId="569B2CC5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039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</w:t>
            </w:r>
          </w:p>
        </w:tc>
      </w:tr>
      <w:tr w:rsidR="00A84CB8" w:rsidRPr="00664CF3" w14:paraId="2ADF5625" w14:textId="77777777" w:rsidTr="00CB2779">
        <w:trPr>
          <w:cantSplit/>
        </w:trPr>
        <w:tc>
          <w:tcPr>
            <w:tcW w:w="2970" w:type="dxa"/>
          </w:tcPr>
          <w:p w14:paraId="06945655" w14:textId="77777777" w:rsidR="00A84CB8" w:rsidRPr="00664CF3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03C0B40E" w14:textId="34BA2F7B" w:rsidR="00A84CB8" w:rsidRPr="00664CF3" w:rsidRDefault="00E00B6C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2C820E8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A31104" w14:textId="61843C51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7B1F4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vAlign w:val="bottom"/>
          </w:tcPr>
          <w:p w14:paraId="64D08AC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693409" w14:textId="2867E562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1F4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  <w:r w:rsidR="007B1F4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  <w:tc>
          <w:tcPr>
            <w:tcW w:w="178" w:type="dxa"/>
            <w:vAlign w:val="bottom"/>
          </w:tcPr>
          <w:p w14:paraId="71FE102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ABE0ADF" w14:textId="1DB9D8C6" w:rsidR="00A84CB8" w:rsidRPr="00664CF3" w:rsidRDefault="00036DD3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7B1F4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</w:p>
        </w:tc>
        <w:tc>
          <w:tcPr>
            <w:tcW w:w="178" w:type="dxa"/>
            <w:vAlign w:val="bottom"/>
          </w:tcPr>
          <w:p w14:paraId="27B3E61A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B8F4C29" w14:textId="782E34BE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7B1F4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03699D2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05BDEBD6" w14:textId="239C1F67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1F4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</w:p>
        </w:tc>
        <w:tc>
          <w:tcPr>
            <w:tcW w:w="178" w:type="dxa"/>
          </w:tcPr>
          <w:p w14:paraId="620D12FC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2A9E27C3" w14:textId="0055022E" w:rsidR="00A84CB8" w:rsidRPr="00664CF3" w:rsidRDefault="00E00B6C" w:rsidP="00DF1748">
            <w:pPr>
              <w:spacing w:line="240" w:lineRule="atLeast"/>
              <w:ind w:left="-90" w:right="-6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6831FE" w14:textId="77777777" w:rsidR="00A84CB8" w:rsidRPr="00664CF3" w:rsidRDefault="00A84CB8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852A210" w14:textId="5D092C76" w:rsidR="00A84CB8" w:rsidRPr="00664CF3" w:rsidRDefault="00E00B6C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</w:tcPr>
          <w:p w14:paraId="651FE98C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1C11B0" w14:textId="51FE9F65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7B1F4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087</w:t>
            </w:r>
            <w:r w:rsidR="007B1F43" w:rsidRPr="00664C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967</w:t>
            </w:r>
          </w:p>
        </w:tc>
      </w:tr>
      <w:tr w:rsidR="00A84CB8" w:rsidRPr="00664CF3" w14:paraId="19176148" w14:textId="77777777" w:rsidTr="00CB2779">
        <w:trPr>
          <w:cantSplit/>
        </w:trPr>
        <w:tc>
          <w:tcPr>
            <w:tcW w:w="2970" w:type="dxa"/>
          </w:tcPr>
          <w:p w14:paraId="0690AD90" w14:textId="7F9F38F1" w:rsidR="00A84CB8" w:rsidRPr="00664CF3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664CF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5F1519" w14:textId="65BC5A66" w:rsidR="00A84CB8" w:rsidRPr="00664CF3" w:rsidRDefault="00E00B6C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B94B3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87E6B0" w14:textId="05E4D74C" w:rsidR="00A84CB8" w:rsidRPr="00664CF3" w:rsidRDefault="00E00B6C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8A98FA7" w14:textId="77777777" w:rsidR="00A84CB8" w:rsidRPr="00664CF3" w:rsidRDefault="00A84CB8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F8EFD5" w14:textId="1EADD0E4" w:rsidR="00A84CB8" w:rsidRPr="00664CF3" w:rsidRDefault="007B1F43" w:rsidP="007B1F4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544</w:t>
            </w: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8158EA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E0D7E92" w14:textId="70CF54CA" w:rsidR="00A84CB8" w:rsidRPr="00664CF3" w:rsidRDefault="007B1F43" w:rsidP="007B1F4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</w:rPr>
              <w:t>112</w:t>
            </w:r>
            <w:r w:rsidRPr="00664C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6BD76D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D84DABE" w14:textId="08945B78" w:rsidR="00A84CB8" w:rsidRPr="00664CF3" w:rsidRDefault="007B1F4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</w:rPr>
              <w:t>34</w:t>
            </w:r>
            <w:r w:rsidRPr="00664C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CC86D3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20118CD4" w14:textId="372422BA" w:rsidR="00A84CB8" w:rsidRPr="00664CF3" w:rsidRDefault="00E00B6C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C5451F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9D87BD8" w14:textId="5841528F" w:rsidR="00A84CB8" w:rsidRPr="00664CF3" w:rsidRDefault="00E00B6C" w:rsidP="00DF1748">
            <w:pPr>
              <w:spacing w:line="240" w:lineRule="atLeast"/>
              <w:ind w:left="-90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4C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113D985" w14:textId="77777777" w:rsidR="00A84CB8" w:rsidRPr="00664CF3" w:rsidRDefault="00A84CB8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8CAB2B" w14:textId="43FBA467" w:rsidR="00A84CB8" w:rsidRPr="00664CF3" w:rsidRDefault="00E00B6C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</w:tcPr>
          <w:p w14:paraId="2C8F612C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E71A6C2" w14:textId="1BF873F0" w:rsidR="00A84CB8" w:rsidRPr="00664CF3" w:rsidRDefault="007B1F4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36DD3">
              <w:rPr>
                <w:rFonts w:ascii="Angsana New" w:hAnsi="Angsana New"/>
                <w:sz w:val="26"/>
                <w:szCs w:val="26"/>
                <w:lang w:val="en-US"/>
              </w:rPr>
              <w:t>690</w:t>
            </w:r>
            <w:r w:rsidRPr="00664CF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84CB8" w:rsidRPr="00664CF3" w14:paraId="3800F122" w14:textId="77777777" w:rsidTr="00CB2779">
        <w:trPr>
          <w:cantSplit/>
        </w:trPr>
        <w:tc>
          <w:tcPr>
            <w:tcW w:w="2970" w:type="dxa"/>
          </w:tcPr>
          <w:p w14:paraId="347C3F67" w14:textId="699ADE42" w:rsidR="00A84CB8" w:rsidRPr="00664CF3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9334D" w14:textId="7A0BC0E7" w:rsidR="00A84CB8" w:rsidRPr="00664CF3" w:rsidRDefault="00E00B6C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951E57F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DE86A" w14:textId="5B9787A8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427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530</w:t>
            </w:r>
          </w:p>
        </w:tc>
        <w:tc>
          <w:tcPr>
            <w:tcW w:w="180" w:type="dxa"/>
            <w:vAlign w:val="bottom"/>
          </w:tcPr>
          <w:p w14:paraId="5D2A1BF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F136B" w14:textId="2B288F04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881</w:t>
            </w:r>
          </w:p>
        </w:tc>
        <w:tc>
          <w:tcPr>
            <w:tcW w:w="178" w:type="dxa"/>
            <w:vAlign w:val="bottom"/>
          </w:tcPr>
          <w:p w14:paraId="2D18B70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5CFE" w14:textId="68A6EEC9" w:rsidR="00A84CB8" w:rsidRPr="00664CF3" w:rsidRDefault="00036DD3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209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045</w:t>
            </w:r>
          </w:p>
        </w:tc>
        <w:tc>
          <w:tcPr>
            <w:tcW w:w="178" w:type="dxa"/>
            <w:vAlign w:val="bottom"/>
          </w:tcPr>
          <w:p w14:paraId="55834BFF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759AB" w14:textId="6F8FC9EC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816</w:t>
            </w:r>
          </w:p>
        </w:tc>
        <w:tc>
          <w:tcPr>
            <w:tcW w:w="180" w:type="dxa"/>
            <w:vAlign w:val="bottom"/>
          </w:tcPr>
          <w:p w14:paraId="1A07BB68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D46CB" w14:textId="69A05A50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178" w:type="dxa"/>
          </w:tcPr>
          <w:p w14:paraId="5381B48F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8B17C" w14:textId="29AD57BD" w:rsidR="00A84CB8" w:rsidRPr="00664CF3" w:rsidRDefault="00E00B6C" w:rsidP="00DF1748">
            <w:pPr>
              <w:spacing w:line="240" w:lineRule="atLeast"/>
              <w:ind w:left="-90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CBDAC3A" w14:textId="77777777" w:rsidR="00A84CB8" w:rsidRPr="00664CF3" w:rsidRDefault="00A84CB8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5002B" w14:textId="27DECEB9" w:rsidR="00A84CB8" w:rsidRPr="00664CF3" w:rsidRDefault="00E00B6C" w:rsidP="00DF1748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4CF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206435F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AFAB6" w14:textId="57AB2536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428</w:t>
            </w:r>
          </w:p>
        </w:tc>
      </w:tr>
      <w:tr w:rsidR="00A84CB8" w:rsidRPr="00664CF3" w14:paraId="4020A5CD" w14:textId="77777777" w:rsidTr="00CB2779">
        <w:trPr>
          <w:cantSplit/>
        </w:trPr>
        <w:tc>
          <w:tcPr>
            <w:tcW w:w="2970" w:type="dxa"/>
          </w:tcPr>
          <w:p w14:paraId="172F771A" w14:textId="77777777" w:rsidR="00A84CB8" w:rsidRPr="00664CF3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F8DA71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FE0EB2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AA29A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0D00D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E6777A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A82338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FFE877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29FFBD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E8DE4A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48A1B0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413AFFF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0F7B1B6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0D5E78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1FDB9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39115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</w:tcPr>
          <w:p w14:paraId="165C27B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D909E9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84CB8" w:rsidRPr="00664CF3" w14:paraId="0DE57D5B" w14:textId="77777777" w:rsidTr="00CB2779">
        <w:trPr>
          <w:cantSplit/>
        </w:trPr>
        <w:tc>
          <w:tcPr>
            <w:tcW w:w="2970" w:type="dxa"/>
          </w:tcPr>
          <w:p w14:paraId="3F8583FD" w14:textId="77777777" w:rsidR="00A84CB8" w:rsidRPr="00664CF3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0254493" w14:textId="77777777" w:rsidR="00A84CB8" w:rsidRPr="00664CF3" w:rsidRDefault="00A84CB8" w:rsidP="00DF174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30C46FB4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FE1DFC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D153B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85876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BA8077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832F53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5F5ED10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6944D7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6D839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6E5ED14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68FC0A6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3DE8623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CC9A6B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4CF36D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</w:tcPr>
          <w:p w14:paraId="0123A6C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FC2A09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026C3" w:rsidRPr="00664CF3" w14:paraId="239714C3" w14:textId="77777777" w:rsidTr="00CB2779">
        <w:trPr>
          <w:cantSplit/>
        </w:trPr>
        <w:tc>
          <w:tcPr>
            <w:tcW w:w="2970" w:type="dxa"/>
          </w:tcPr>
          <w:p w14:paraId="7B185D28" w14:textId="1EE5456B" w:rsidR="00D026C3" w:rsidRPr="00664CF3" w:rsidRDefault="00D026C3" w:rsidP="00D026C3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BAC4E2" w14:textId="589E2F43" w:rsidR="00D026C3" w:rsidRPr="00664CF3" w:rsidRDefault="00036DD3" w:rsidP="00D026C3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291</w:t>
            </w:r>
          </w:p>
        </w:tc>
        <w:tc>
          <w:tcPr>
            <w:tcW w:w="180" w:type="dxa"/>
          </w:tcPr>
          <w:p w14:paraId="48200DF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C45396" w14:textId="20B36525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213</w:t>
            </w:r>
          </w:p>
        </w:tc>
        <w:tc>
          <w:tcPr>
            <w:tcW w:w="180" w:type="dxa"/>
            <w:vAlign w:val="bottom"/>
          </w:tcPr>
          <w:p w14:paraId="56C76454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A60C541" w14:textId="45987797" w:rsidR="00D026C3" w:rsidRPr="00664CF3" w:rsidRDefault="00036DD3" w:rsidP="00D02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900</w:t>
            </w:r>
          </w:p>
        </w:tc>
        <w:tc>
          <w:tcPr>
            <w:tcW w:w="178" w:type="dxa"/>
            <w:vAlign w:val="bottom"/>
          </w:tcPr>
          <w:p w14:paraId="2D7C272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EF7DE04" w14:textId="4EC1BCEA" w:rsidR="00D026C3" w:rsidRPr="00664CF3" w:rsidRDefault="00036DD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144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660</w:t>
            </w:r>
          </w:p>
        </w:tc>
        <w:tc>
          <w:tcPr>
            <w:tcW w:w="178" w:type="dxa"/>
            <w:vAlign w:val="bottom"/>
          </w:tcPr>
          <w:p w14:paraId="560CEBCF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8BF526B" w14:textId="0BD90716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419</w:t>
            </w:r>
          </w:p>
        </w:tc>
        <w:tc>
          <w:tcPr>
            <w:tcW w:w="180" w:type="dxa"/>
            <w:vAlign w:val="bottom"/>
          </w:tcPr>
          <w:p w14:paraId="6EC9B42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4B1026FC" w14:textId="3A2E7506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503</w:t>
            </w:r>
          </w:p>
        </w:tc>
        <w:tc>
          <w:tcPr>
            <w:tcW w:w="178" w:type="dxa"/>
          </w:tcPr>
          <w:p w14:paraId="45B47906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793AF1A" w14:textId="58505F99" w:rsidR="00D026C3" w:rsidRPr="00664CF3" w:rsidRDefault="00036DD3" w:rsidP="00D026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180" w:type="dxa"/>
            <w:vAlign w:val="bottom"/>
          </w:tcPr>
          <w:p w14:paraId="37B13CB5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572B170" w14:textId="0F6E39E0" w:rsidR="00D026C3" w:rsidRPr="00664CF3" w:rsidRDefault="00036DD3" w:rsidP="00D026C3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280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037</w:t>
            </w:r>
          </w:p>
        </w:tc>
        <w:tc>
          <w:tcPr>
            <w:tcW w:w="290" w:type="dxa"/>
          </w:tcPr>
          <w:p w14:paraId="3C0DECA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2885799C" w14:textId="4E862274" w:rsidR="00D026C3" w:rsidRPr="00664CF3" w:rsidRDefault="00036DD3" w:rsidP="00D026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</w:t>
            </w:r>
          </w:p>
        </w:tc>
      </w:tr>
      <w:tr w:rsidR="00A84CB8" w:rsidRPr="00664CF3" w14:paraId="6AFD2F4D" w14:textId="77777777" w:rsidTr="00CB2779">
        <w:trPr>
          <w:cantSplit/>
        </w:trPr>
        <w:tc>
          <w:tcPr>
            <w:tcW w:w="2970" w:type="dxa"/>
          </w:tcPr>
          <w:p w14:paraId="7604546E" w14:textId="66D2EF64" w:rsidR="00A84CB8" w:rsidRPr="00664CF3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27E6C4" w14:textId="7F6303F4" w:rsidR="00A84CB8" w:rsidRPr="00664CF3" w:rsidRDefault="00036DD3" w:rsidP="007B1F43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721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331</w:t>
            </w:r>
          </w:p>
        </w:tc>
        <w:tc>
          <w:tcPr>
            <w:tcW w:w="180" w:type="dxa"/>
          </w:tcPr>
          <w:p w14:paraId="58CCA8C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7376EA" w14:textId="601E0499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825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515</w:t>
            </w:r>
          </w:p>
        </w:tc>
        <w:tc>
          <w:tcPr>
            <w:tcW w:w="180" w:type="dxa"/>
            <w:vAlign w:val="bottom"/>
          </w:tcPr>
          <w:p w14:paraId="6EA5D7A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5024E5" w14:textId="651F9967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836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473</w:t>
            </w:r>
          </w:p>
        </w:tc>
        <w:tc>
          <w:tcPr>
            <w:tcW w:w="178" w:type="dxa"/>
            <w:vAlign w:val="bottom"/>
          </w:tcPr>
          <w:p w14:paraId="7CA45A9A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34B810" w14:textId="4ADC7654" w:rsidR="00A84CB8" w:rsidRPr="00664CF3" w:rsidRDefault="00036DD3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154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643</w:t>
            </w:r>
          </w:p>
        </w:tc>
        <w:tc>
          <w:tcPr>
            <w:tcW w:w="178" w:type="dxa"/>
            <w:vAlign w:val="bottom"/>
          </w:tcPr>
          <w:p w14:paraId="298609D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354B23" w14:textId="09AC47FF" w:rsidR="00A84CB8" w:rsidRPr="00664CF3" w:rsidRDefault="00036DD3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267</w:t>
            </w:r>
          </w:p>
        </w:tc>
        <w:tc>
          <w:tcPr>
            <w:tcW w:w="180" w:type="dxa"/>
            <w:vAlign w:val="bottom"/>
          </w:tcPr>
          <w:p w14:paraId="15904E1E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11848D" w14:textId="66C79F65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178" w:type="dxa"/>
          </w:tcPr>
          <w:p w14:paraId="27170325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E067D3" w14:textId="4B06C1B6" w:rsidR="00A84CB8" w:rsidRPr="00664CF3" w:rsidRDefault="00036DD3" w:rsidP="00DF174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</w:t>
            </w:r>
          </w:p>
        </w:tc>
        <w:tc>
          <w:tcPr>
            <w:tcW w:w="180" w:type="dxa"/>
            <w:vAlign w:val="bottom"/>
          </w:tcPr>
          <w:p w14:paraId="13FBEB23" w14:textId="10DEA4B3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785D41" w14:textId="4470A80F" w:rsidR="00A84CB8" w:rsidRPr="00664CF3" w:rsidRDefault="00036DD3" w:rsidP="00DF174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271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222</w:t>
            </w:r>
          </w:p>
        </w:tc>
        <w:tc>
          <w:tcPr>
            <w:tcW w:w="290" w:type="dxa"/>
          </w:tcPr>
          <w:p w14:paraId="1E9E61A7" w14:textId="77777777" w:rsidR="00A84CB8" w:rsidRPr="00664CF3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00C11C" w14:textId="3677D7C5" w:rsidR="00A84CB8" w:rsidRPr="00664CF3" w:rsidRDefault="00036DD3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974</w:t>
            </w:r>
            <w:r w:rsidR="007B1F4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</w:p>
        </w:tc>
      </w:tr>
    </w:tbl>
    <w:p w14:paraId="42C36313" w14:textId="0AC29BEC" w:rsidR="006B5AA2" w:rsidRPr="00664CF3" w:rsidRDefault="006B5AA2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6B5AA2" w:rsidRPr="00664CF3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03B77F03" w14:textId="6B762D8E" w:rsidR="007336D6" w:rsidRDefault="007336D6" w:rsidP="007336D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lastRenderedPageBreak/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 มีจํานวน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634</w:t>
      </w:r>
      <w:r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643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ล้านบาท ตามลำดับ (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36DD3">
        <w:rPr>
          <w:rFonts w:asciiTheme="majorBidi" w:hAnsiTheme="majorBidi" w:cstheme="majorBidi"/>
          <w:i/>
          <w:iCs/>
          <w:sz w:val="30"/>
          <w:szCs w:val="30"/>
        </w:rPr>
        <w:t>774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036DD3">
        <w:rPr>
          <w:rFonts w:asciiTheme="majorBidi" w:hAnsiTheme="majorBidi" w:cstheme="majorBidi"/>
          <w:i/>
          <w:iCs/>
          <w:sz w:val="30"/>
          <w:szCs w:val="30"/>
        </w:rPr>
        <w:t>786</w:t>
      </w:r>
      <w:r w:rsidRPr="00664C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CD28E1" w:rsidRPr="00664C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บาท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664CF3">
        <w:rPr>
          <w:rFonts w:asciiTheme="majorBidi" w:hAnsiTheme="majorBidi" w:cstheme="majorBidi"/>
          <w:sz w:val="30"/>
          <w:szCs w:val="30"/>
          <w:cs/>
        </w:rPr>
        <w:t>) มีอัตราดอกเบี้ยที่รับรู้ในงบการเงินรวมและงบการเงินเฉพาะกิจการร้อยละ</w:t>
      </w:r>
      <w:r w:rsidR="002242E8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0203A" w:rsidRPr="00664CF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C942D5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0203A" w:rsidRPr="00664CF3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C942D5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10203A" w:rsidRPr="00664CF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562506" w:rsidRPr="00664CF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DF1748" w:rsidRPr="00664CF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3F17A2" w:rsidRPr="00664CF3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776BA3" w:rsidRPr="00664CF3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5F7B02" w:rsidRPr="00664CF3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1EADD0D" w14:textId="77777777" w:rsidR="000E102F" w:rsidRPr="00664CF3" w:rsidRDefault="000E102F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AD772" w14:textId="5D96E397" w:rsidR="00BC3A19" w:rsidRPr="00664CF3" w:rsidRDefault="00BC3A19" w:rsidP="00BD6EE4">
      <w:pPr>
        <w:pStyle w:val="Caption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 w:hint="cs"/>
          <w:cs/>
        </w:rPr>
        <w:t>สัญญาเช่า</w:t>
      </w:r>
    </w:p>
    <w:p w14:paraId="00A602B5" w14:textId="7BC28DFA" w:rsidR="00BC3A19" w:rsidRPr="00664CF3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080"/>
        <w:gridCol w:w="180"/>
        <w:gridCol w:w="1087"/>
        <w:gridCol w:w="184"/>
        <w:gridCol w:w="1161"/>
        <w:gridCol w:w="180"/>
        <w:gridCol w:w="1069"/>
        <w:gridCol w:w="18"/>
      </w:tblGrid>
      <w:tr w:rsidR="005A78D9" w:rsidRPr="00664CF3" w14:paraId="3E9C64D9" w14:textId="77777777" w:rsidTr="00CB2779">
        <w:trPr>
          <w:gridAfter w:val="1"/>
          <w:wAfter w:w="18" w:type="dxa"/>
          <w:cantSplit/>
          <w:trHeight w:val="20"/>
          <w:tblHeader/>
        </w:trPr>
        <w:tc>
          <w:tcPr>
            <w:tcW w:w="4228" w:type="dxa"/>
            <w:vAlign w:val="bottom"/>
          </w:tcPr>
          <w:p w14:paraId="0373C8D5" w14:textId="6ABCE461" w:rsidR="005A78D9" w:rsidRPr="00664CF3" w:rsidRDefault="005A78D9" w:rsidP="003B2D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47" w:type="dxa"/>
            <w:gridSpan w:val="3"/>
          </w:tcPr>
          <w:p w14:paraId="0BEC4090" w14:textId="05B401DE" w:rsidR="005A78D9" w:rsidRPr="00664CF3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664CF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</w:tcPr>
          <w:p w14:paraId="01759C19" w14:textId="77777777" w:rsidR="005A78D9" w:rsidRPr="00664CF3" w:rsidRDefault="005A78D9" w:rsidP="003B2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17F21F03" w14:textId="6510E135" w:rsidR="005A78D9" w:rsidRPr="00664CF3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664CF3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664CF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D026C3" w:rsidRPr="00664CF3" w14:paraId="14B189DD" w14:textId="77777777" w:rsidTr="00CB2779">
        <w:trPr>
          <w:cantSplit/>
          <w:trHeight w:val="20"/>
          <w:tblHeader/>
        </w:trPr>
        <w:tc>
          <w:tcPr>
            <w:tcW w:w="4228" w:type="dxa"/>
            <w:vAlign w:val="bottom"/>
          </w:tcPr>
          <w:p w14:paraId="10D5A500" w14:textId="27ADCD76" w:rsidR="00D026C3" w:rsidRPr="00664CF3" w:rsidRDefault="00D026C3" w:rsidP="00D026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F27A9CB" w14:textId="12A4011E" w:rsidR="00D026C3" w:rsidRPr="00664CF3" w:rsidRDefault="00036DD3" w:rsidP="00D026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5FA9C4CF" w14:textId="77777777" w:rsidR="00D026C3" w:rsidRPr="00664CF3" w:rsidRDefault="00D026C3" w:rsidP="00D026C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F020FA" w14:textId="6D88F7BA" w:rsidR="00D026C3" w:rsidRPr="00664CF3" w:rsidRDefault="00036DD3" w:rsidP="00D026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4" w:type="dxa"/>
          </w:tcPr>
          <w:p w14:paraId="2D2DE04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00D163" w14:textId="761F9256" w:rsidR="00D026C3" w:rsidRPr="00664CF3" w:rsidRDefault="00036DD3" w:rsidP="00D026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3E6DB083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11195A80" w14:textId="712DB93E" w:rsidR="00D026C3" w:rsidRPr="00664CF3" w:rsidRDefault="00036DD3" w:rsidP="00CB2779">
            <w:pPr>
              <w:pStyle w:val="acctfourfigures"/>
              <w:tabs>
                <w:tab w:val="clear" w:pos="765"/>
              </w:tabs>
              <w:spacing w:line="240" w:lineRule="auto"/>
              <w:ind w:left="102" w:right="-75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C467A" w:rsidRPr="00664CF3" w14:paraId="6B102442" w14:textId="77777777" w:rsidTr="00CB2779">
        <w:trPr>
          <w:gridAfter w:val="1"/>
          <w:wAfter w:w="18" w:type="dxa"/>
          <w:cantSplit/>
          <w:trHeight w:val="20"/>
          <w:tblHeader/>
        </w:trPr>
        <w:tc>
          <w:tcPr>
            <w:tcW w:w="4228" w:type="dxa"/>
          </w:tcPr>
          <w:p w14:paraId="7A02A0F3" w14:textId="5C1BC259" w:rsidR="004C467A" w:rsidRPr="00CB2779" w:rsidRDefault="004C467A" w:rsidP="00CB277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vAlign w:val="center"/>
          </w:tcPr>
          <w:p w14:paraId="51E576EC" w14:textId="77777777" w:rsidR="004C467A" w:rsidRPr="00CB2779" w:rsidRDefault="004C467A" w:rsidP="00CB277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B2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พันบาท</w:t>
            </w:r>
            <w:r w:rsidRPr="00CB2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026C3" w:rsidRPr="00664CF3" w14:paraId="71CE1AF6" w14:textId="77777777" w:rsidTr="00CB2779">
        <w:trPr>
          <w:cantSplit/>
          <w:trHeight w:val="20"/>
        </w:trPr>
        <w:tc>
          <w:tcPr>
            <w:tcW w:w="4228" w:type="dxa"/>
          </w:tcPr>
          <w:p w14:paraId="230B7DCD" w14:textId="10022232" w:rsidR="00D026C3" w:rsidRPr="00664CF3" w:rsidRDefault="00D026C3" w:rsidP="00D02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AE5EFA0" w14:textId="19186B09" w:rsidR="00D026C3" w:rsidRPr="00664CF3" w:rsidRDefault="00036DD3" w:rsidP="0081713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1179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9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80" w:type="dxa"/>
            <w:vAlign w:val="bottom"/>
          </w:tcPr>
          <w:p w14:paraId="322691E9" w14:textId="77777777" w:rsidR="00D026C3" w:rsidRPr="00664CF3" w:rsidRDefault="00D026C3" w:rsidP="00D026C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CB867BF" w14:textId="3A06B25D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84" w:type="dxa"/>
            <w:vAlign w:val="bottom"/>
          </w:tcPr>
          <w:p w14:paraId="1970C48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6306D73" w14:textId="3413312A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713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7134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80" w:type="dxa"/>
            <w:vAlign w:val="bottom"/>
          </w:tcPr>
          <w:p w14:paraId="5AE398A9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8647AF6" w14:textId="38C11C92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D026C3" w:rsidRPr="00664CF3" w14:paraId="2CC34527" w14:textId="77777777" w:rsidTr="00CB2779">
        <w:trPr>
          <w:cantSplit/>
          <w:trHeight w:val="20"/>
        </w:trPr>
        <w:tc>
          <w:tcPr>
            <w:tcW w:w="4228" w:type="dxa"/>
          </w:tcPr>
          <w:p w14:paraId="0AED4947" w14:textId="72A4CE77" w:rsidR="00D026C3" w:rsidRPr="00664CF3" w:rsidRDefault="00D026C3" w:rsidP="00D02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C20F0A6" w14:textId="569EDBB8" w:rsidR="00D026C3" w:rsidRPr="00664CF3" w:rsidRDefault="00117956" w:rsidP="0081713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0" w:type="dxa"/>
            <w:vAlign w:val="bottom"/>
          </w:tcPr>
          <w:p w14:paraId="26BCF190" w14:textId="77777777" w:rsidR="00D026C3" w:rsidRPr="00664CF3" w:rsidRDefault="00D026C3" w:rsidP="00D026C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98BF250" w14:textId="21E44C3C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184" w:type="dxa"/>
            <w:vAlign w:val="bottom"/>
          </w:tcPr>
          <w:p w14:paraId="48DBA81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DCCBA66" w14:textId="0621ED5B" w:rsidR="00D026C3" w:rsidRPr="00664CF3" w:rsidRDefault="00817134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9,179</w:t>
            </w:r>
          </w:p>
        </w:tc>
        <w:tc>
          <w:tcPr>
            <w:tcW w:w="180" w:type="dxa"/>
            <w:vAlign w:val="bottom"/>
          </w:tcPr>
          <w:p w14:paraId="2217A370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FE5C4FE" w14:textId="083B155A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</w:tr>
      <w:tr w:rsidR="00D026C3" w:rsidRPr="00664CF3" w14:paraId="7BFDA76E" w14:textId="77777777" w:rsidTr="00CB2779">
        <w:trPr>
          <w:cantSplit/>
          <w:trHeight w:val="20"/>
        </w:trPr>
        <w:tc>
          <w:tcPr>
            <w:tcW w:w="4228" w:type="dxa"/>
          </w:tcPr>
          <w:p w14:paraId="5A40ACD4" w14:textId="676555EF" w:rsidR="00D026C3" w:rsidRPr="00664CF3" w:rsidRDefault="00D026C3" w:rsidP="00D02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331BAD" w14:textId="18F9DB5F" w:rsidR="00D026C3" w:rsidRPr="00664CF3" w:rsidRDefault="00036DD3" w:rsidP="0081713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80" w:type="dxa"/>
            <w:vAlign w:val="bottom"/>
          </w:tcPr>
          <w:p w14:paraId="09B9B3D0" w14:textId="77777777" w:rsidR="00D026C3" w:rsidRPr="00664CF3" w:rsidRDefault="00D026C3" w:rsidP="00D026C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433DEB2" w14:textId="6D2BCC3E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84" w:type="dxa"/>
            <w:vAlign w:val="bottom"/>
          </w:tcPr>
          <w:p w14:paraId="44F32BFB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FEB0371" w14:textId="7E011025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80" w:type="dxa"/>
            <w:vAlign w:val="bottom"/>
          </w:tcPr>
          <w:p w14:paraId="35EFD5ED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bottom"/>
          </w:tcPr>
          <w:p w14:paraId="4CEEB0B3" w14:textId="584C44B8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D026C3" w:rsidRPr="00664CF3" w14:paraId="2B410908" w14:textId="77777777" w:rsidTr="00CB2779">
        <w:trPr>
          <w:cantSplit/>
          <w:trHeight w:val="20"/>
        </w:trPr>
        <w:tc>
          <w:tcPr>
            <w:tcW w:w="4228" w:type="dxa"/>
          </w:tcPr>
          <w:p w14:paraId="4D0D1016" w14:textId="77777777" w:rsidR="00D026C3" w:rsidRPr="00664CF3" w:rsidRDefault="00D026C3" w:rsidP="00D02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FD7" w14:textId="1E256AF4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A325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  <w:r w:rsidR="00AA325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80" w:type="dxa"/>
            <w:vAlign w:val="bottom"/>
          </w:tcPr>
          <w:p w14:paraId="68B3C865" w14:textId="77777777" w:rsidR="00D026C3" w:rsidRPr="00664CF3" w:rsidRDefault="00D026C3" w:rsidP="00D026C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BADC" w14:textId="10C30C25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84" w:type="dxa"/>
            <w:vAlign w:val="bottom"/>
          </w:tcPr>
          <w:p w14:paraId="46DC608A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06713" w14:textId="60271B90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A325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  <w:r w:rsidR="00AA325A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80" w:type="dxa"/>
            <w:vAlign w:val="bottom"/>
          </w:tcPr>
          <w:p w14:paraId="662F0EAE" w14:textId="77777777" w:rsidR="00D026C3" w:rsidRPr="00664CF3" w:rsidRDefault="00D026C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0DB1" w14:textId="44DC65D5" w:rsidR="00D026C3" w:rsidRPr="00664CF3" w:rsidRDefault="00036DD3" w:rsidP="00D026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</w:tr>
    </w:tbl>
    <w:p w14:paraId="0DA6E3F1" w14:textId="568355AA" w:rsidR="00BC3A19" w:rsidRPr="00664CF3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A7DBC7" w14:textId="44553B72" w:rsidR="006150F8" w:rsidRDefault="006150F8" w:rsidP="006150F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64CF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="00036DD3">
        <w:rPr>
          <w:rFonts w:asciiTheme="majorBidi" w:hAnsiTheme="majorBidi" w:cstheme="majorBidi"/>
          <w:spacing w:val="-6"/>
          <w:sz w:val="30"/>
          <w:szCs w:val="30"/>
          <w:lang w:val="en-US"/>
        </w:rPr>
        <w:t>2568</w:t>
      </w:r>
      <w:r w:rsidRPr="00664CF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62506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spacing w:val="-6"/>
          <w:sz w:val="30"/>
          <w:szCs w:val="30"/>
          <w:cs/>
        </w:rPr>
        <w:t>ล้านบาท และ</w:t>
      </w:r>
      <w:r w:rsidR="00D026C3" w:rsidRPr="00664CF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36DD3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562506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5A78D9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>(</w:t>
      </w:r>
      <w:r w:rsidR="00036DD3">
        <w:rPr>
          <w:rFonts w:asciiTheme="majorBidi" w:hAnsiTheme="majorBidi"/>
          <w:i/>
          <w:iCs/>
          <w:sz w:val="30"/>
          <w:szCs w:val="30"/>
          <w:cs/>
        </w:rPr>
        <w:t>256</w:t>
      </w:r>
      <w:r w:rsidR="00036DD3">
        <w:rPr>
          <w:rFonts w:asciiTheme="majorBidi" w:hAnsiTheme="majorBidi"/>
          <w:i/>
          <w:iCs/>
          <w:sz w:val="30"/>
          <w:szCs w:val="30"/>
        </w:rPr>
        <w:t>7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36DD3">
        <w:rPr>
          <w:rFonts w:asciiTheme="majorBidi" w:hAnsiTheme="majorBidi"/>
          <w:i/>
          <w:iCs/>
          <w:sz w:val="30"/>
          <w:szCs w:val="30"/>
        </w:rPr>
        <w:t>10</w:t>
      </w:r>
      <w:r w:rsidR="00562506" w:rsidRPr="00664CF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036DD3">
        <w:rPr>
          <w:rFonts w:asciiTheme="majorBidi" w:hAnsiTheme="majorBidi"/>
          <w:i/>
          <w:iCs/>
          <w:sz w:val="30"/>
          <w:szCs w:val="30"/>
        </w:rPr>
        <w:t>10</w:t>
      </w:r>
      <w:r w:rsidR="004C467A" w:rsidRPr="00664C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0B155C30" w14:textId="07145FA6" w:rsidR="006150F8" w:rsidRPr="00664CF3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CE4E5E" w:rsidRPr="00664CF3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A33CD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</w:t>
      </w:r>
      <w:r w:rsidR="003A5237" w:rsidRPr="00664CF3">
        <w:rPr>
          <w:rFonts w:asciiTheme="majorBidi" w:hAnsiTheme="majorBidi" w:cstheme="majorBidi" w:hint="cs"/>
          <w:sz w:val="30"/>
          <w:szCs w:val="30"/>
          <w:cs/>
        </w:rPr>
        <w:t>และรายปี</w:t>
      </w:r>
      <w:r w:rsidRPr="00664CF3">
        <w:rPr>
          <w:rFonts w:asciiTheme="majorBidi" w:hAnsiTheme="majorBidi" w:cstheme="majorBidi"/>
          <w:sz w:val="30"/>
          <w:szCs w:val="30"/>
          <w:cs/>
        </w:rPr>
        <w:t>ตามอัตราที่ระบุไว้ในสัญญา</w:t>
      </w:r>
    </w:p>
    <w:p w14:paraId="072ADA07" w14:textId="11FAE702" w:rsidR="00BC3A19" w:rsidRPr="00664CF3" w:rsidRDefault="00BC3A19" w:rsidP="00BA33CD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089"/>
        <w:gridCol w:w="36"/>
        <w:gridCol w:w="151"/>
        <w:gridCol w:w="36"/>
        <w:gridCol w:w="1037"/>
        <w:gridCol w:w="187"/>
        <w:gridCol w:w="1163"/>
        <w:gridCol w:w="187"/>
        <w:gridCol w:w="1073"/>
      </w:tblGrid>
      <w:tr w:rsidR="004F388F" w:rsidRPr="00664CF3" w14:paraId="2F386021" w14:textId="77777777" w:rsidTr="00321CB0">
        <w:trPr>
          <w:cantSplit/>
          <w:trHeight w:val="415"/>
          <w:tblHeader/>
        </w:trPr>
        <w:tc>
          <w:tcPr>
            <w:tcW w:w="4221" w:type="dxa"/>
            <w:vAlign w:val="bottom"/>
          </w:tcPr>
          <w:p w14:paraId="209B7E7D" w14:textId="1AFEBE6F" w:rsidR="004F388F" w:rsidRPr="00664CF3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9" w:type="dxa"/>
            <w:gridSpan w:val="5"/>
          </w:tcPr>
          <w:p w14:paraId="0850423A" w14:textId="5A4EAF70" w:rsidR="004F388F" w:rsidRPr="00664CF3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</w:tcPr>
          <w:p w14:paraId="0A09631F" w14:textId="77777777" w:rsidR="004F388F" w:rsidRPr="00664CF3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252C4AA5" w14:textId="51E736AC" w:rsidR="004F388F" w:rsidRPr="00664CF3" w:rsidRDefault="004F388F" w:rsidP="00C0612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6C3" w:rsidRPr="00664CF3" w14:paraId="3514C1F0" w14:textId="77777777" w:rsidTr="00321CB0">
        <w:trPr>
          <w:cantSplit/>
          <w:trHeight w:val="429"/>
          <w:tblHeader/>
        </w:trPr>
        <w:tc>
          <w:tcPr>
            <w:tcW w:w="4221" w:type="dxa"/>
          </w:tcPr>
          <w:p w14:paraId="20CC90B5" w14:textId="06AABDFC" w:rsidR="00D026C3" w:rsidRPr="00664CF3" w:rsidRDefault="00D026C3" w:rsidP="00D026C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25" w:type="dxa"/>
            <w:gridSpan w:val="2"/>
          </w:tcPr>
          <w:p w14:paraId="62D82480" w14:textId="7C7DD137" w:rsidR="00D026C3" w:rsidRPr="00664CF3" w:rsidRDefault="00036DD3" w:rsidP="00D026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7" w:type="dxa"/>
            <w:gridSpan w:val="2"/>
          </w:tcPr>
          <w:p w14:paraId="18FD3DE9" w14:textId="77777777" w:rsidR="00D026C3" w:rsidRPr="00664CF3" w:rsidRDefault="00D026C3" w:rsidP="00D026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7" w:type="dxa"/>
          </w:tcPr>
          <w:p w14:paraId="463CCD57" w14:textId="0FCDC7D9" w:rsidR="00D026C3" w:rsidRPr="00664CF3" w:rsidRDefault="00036DD3" w:rsidP="00D026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7" w:type="dxa"/>
          </w:tcPr>
          <w:p w14:paraId="259E5734" w14:textId="77777777" w:rsidR="00D026C3" w:rsidRPr="00664CF3" w:rsidRDefault="00D026C3" w:rsidP="00D026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6841C23" w14:textId="2B2F2F26" w:rsidR="00D026C3" w:rsidRPr="00664CF3" w:rsidRDefault="00036DD3" w:rsidP="00D026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7" w:type="dxa"/>
          </w:tcPr>
          <w:p w14:paraId="55385809" w14:textId="77777777" w:rsidR="00D026C3" w:rsidRPr="00664CF3" w:rsidRDefault="00D026C3" w:rsidP="00D026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D962BA1" w14:textId="7CD9B04F" w:rsidR="00D026C3" w:rsidRPr="00664CF3" w:rsidRDefault="00036DD3" w:rsidP="00D026C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</w:tr>
      <w:tr w:rsidR="004C467A" w:rsidRPr="00664CF3" w14:paraId="31721208" w14:textId="77777777" w:rsidTr="00321CB0">
        <w:trPr>
          <w:cantSplit/>
          <w:trHeight w:val="429"/>
          <w:tblHeader/>
        </w:trPr>
        <w:tc>
          <w:tcPr>
            <w:tcW w:w="4221" w:type="dxa"/>
          </w:tcPr>
          <w:p w14:paraId="7860F72A" w14:textId="2383D4B4" w:rsidR="004C467A" w:rsidRPr="00664CF3" w:rsidRDefault="004C467A" w:rsidP="004C46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9"/>
          </w:tcPr>
          <w:p w14:paraId="3AF70470" w14:textId="17B6804C" w:rsidR="004C467A" w:rsidRPr="00664CF3" w:rsidRDefault="004C467A" w:rsidP="004C4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467A" w:rsidRPr="00664CF3" w14:paraId="616EBE1B" w14:textId="77777777" w:rsidTr="00321CB0">
        <w:trPr>
          <w:cantSplit/>
          <w:trHeight w:val="429"/>
        </w:trPr>
        <w:tc>
          <w:tcPr>
            <w:tcW w:w="4221" w:type="dxa"/>
          </w:tcPr>
          <w:p w14:paraId="002A927B" w14:textId="0D408228" w:rsidR="004C467A" w:rsidRPr="00664CF3" w:rsidRDefault="004C467A" w:rsidP="004C46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9" w:type="dxa"/>
          </w:tcPr>
          <w:p w14:paraId="7C42166D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</w:tcPr>
          <w:p w14:paraId="0E635813" w14:textId="77777777" w:rsidR="004C467A" w:rsidRPr="00664CF3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1436982A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782CC6" w14:textId="77777777" w:rsidR="004C467A" w:rsidRPr="00664CF3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65A4D2B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4F4F06" w14:textId="77777777" w:rsidR="004C467A" w:rsidRPr="00664CF3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A97824E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67A" w:rsidRPr="00664CF3" w14:paraId="488305E3" w14:textId="77777777" w:rsidTr="00321CB0">
        <w:trPr>
          <w:cantSplit/>
          <w:trHeight w:val="402"/>
        </w:trPr>
        <w:tc>
          <w:tcPr>
            <w:tcW w:w="4221" w:type="dxa"/>
          </w:tcPr>
          <w:p w14:paraId="1AA4919F" w14:textId="77777777" w:rsidR="004C467A" w:rsidRPr="00664CF3" w:rsidRDefault="004C467A" w:rsidP="004C46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9" w:type="dxa"/>
            <w:vAlign w:val="bottom"/>
          </w:tcPr>
          <w:p w14:paraId="36734D0A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005F4F08" w14:textId="77777777" w:rsidR="004C467A" w:rsidRPr="00664CF3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63678393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152F9BE9" w14:textId="77777777" w:rsidR="004C467A" w:rsidRPr="00664CF3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5E7D0505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7D3686AD" w14:textId="77777777" w:rsidR="004C467A" w:rsidRPr="00664CF3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FD99056" w14:textId="77777777" w:rsidR="004C467A" w:rsidRPr="00664CF3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26C3" w:rsidRPr="00664CF3" w14:paraId="001A825F" w14:textId="77777777" w:rsidTr="00321CB0">
        <w:trPr>
          <w:cantSplit/>
          <w:trHeight w:val="415"/>
        </w:trPr>
        <w:tc>
          <w:tcPr>
            <w:tcW w:w="4221" w:type="dxa"/>
          </w:tcPr>
          <w:p w14:paraId="6585BCB7" w14:textId="59A718CC" w:rsidR="00D026C3" w:rsidRPr="00664CF3" w:rsidRDefault="00D026C3" w:rsidP="00D026C3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089" w:type="dxa"/>
            <w:vAlign w:val="bottom"/>
          </w:tcPr>
          <w:p w14:paraId="56A59DDB" w14:textId="1998F87B" w:rsidR="00D026C3" w:rsidRPr="00664CF3" w:rsidRDefault="00036DD3" w:rsidP="0081713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9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187" w:type="dxa"/>
            <w:gridSpan w:val="2"/>
            <w:vAlign w:val="bottom"/>
          </w:tcPr>
          <w:p w14:paraId="2AA5D18C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664AC6B" w14:textId="1CD4932B" w:rsidR="00D026C3" w:rsidRPr="00664CF3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87" w:type="dxa"/>
            <w:vAlign w:val="bottom"/>
          </w:tcPr>
          <w:p w14:paraId="4F37666D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B615079" w14:textId="0A077B4C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A4406B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7134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87" w:type="dxa"/>
            <w:vAlign w:val="bottom"/>
          </w:tcPr>
          <w:p w14:paraId="7F58E282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FF68A0B" w14:textId="704B0EAF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</w:tr>
      <w:tr w:rsidR="00D026C3" w:rsidRPr="00664CF3" w14:paraId="23C01608" w14:textId="77777777" w:rsidTr="00321CB0">
        <w:trPr>
          <w:cantSplit/>
          <w:trHeight w:val="402"/>
        </w:trPr>
        <w:tc>
          <w:tcPr>
            <w:tcW w:w="4221" w:type="dxa"/>
          </w:tcPr>
          <w:p w14:paraId="140816BC" w14:textId="608C9798" w:rsidR="00D026C3" w:rsidRPr="00664CF3" w:rsidRDefault="00D026C3" w:rsidP="00D026C3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089" w:type="dxa"/>
            <w:vAlign w:val="bottom"/>
          </w:tcPr>
          <w:p w14:paraId="155CE1D3" w14:textId="293310D6" w:rsidR="00D026C3" w:rsidRPr="00321CB0" w:rsidRDefault="00036DD3" w:rsidP="0081713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1C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A325A" w:rsidRPr="00321C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17956" w:rsidRPr="00321C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187" w:type="dxa"/>
            <w:gridSpan w:val="2"/>
            <w:vAlign w:val="bottom"/>
          </w:tcPr>
          <w:p w14:paraId="27500DFD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53560A2" w14:textId="5146D57D" w:rsidR="00D026C3" w:rsidRPr="00664CF3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87" w:type="dxa"/>
            <w:vAlign w:val="bottom"/>
          </w:tcPr>
          <w:p w14:paraId="2BC8FBF9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5877401E" w14:textId="21CA7384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A325A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7134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87" w:type="dxa"/>
            <w:vAlign w:val="bottom"/>
          </w:tcPr>
          <w:p w14:paraId="71E3B5BB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47BFCA48" w14:textId="2BDC6ED0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D026C3" w:rsidRPr="00664CF3" w14:paraId="286297ED" w14:textId="77777777" w:rsidTr="00321CB0">
        <w:trPr>
          <w:cantSplit/>
          <w:trHeight w:val="415"/>
        </w:trPr>
        <w:tc>
          <w:tcPr>
            <w:tcW w:w="4221" w:type="dxa"/>
          </w:tcPr>
          <w:p w14:paraId="1B19FDA3" w14:textId="77777777" w:rsidR="00D026C3" w:rsidRPr="00664CF3" w:rsidRDefault="00D026C3" w:rsidP="00D026C3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9" w:type="dxa"/>
            <w:vAlign w:val="bottom"/>
          </w:tcPr>
          <w:p w14:paraId="4F2409B1" w14:textId="3B1485B3" w:rsidR="00D026C3" w:rsidRPr="00664CF3" w:rsidRDefault="00036DD3" w:rsidP="00321C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87" w:type="dxa"/>
            <w:gridSpan w:val="2"/>
            <w:vAlign w:val="bottom"/>
          </w:tcPr>
          <w:p w14:paraId="34949CF9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456D5D9" w14:textId="67F0232E" w:rsidR="00D026C3" w:rsidRPr="00664CF3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87" w:type="dxa"/>
            <w:vAlign w:val="bottom"/>
          </w:tcPr>
          <w:p w14:paraId="5256B40E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63466F33" w14:textId="206A1F74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A325A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87" w:type="dxa"/>
            <w:vAlign w:val="bottom"/>
          </w:tcPr>
          <w:p w14:paraId="2024E9DF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432CCA88" w14:textId="4AAFA130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D026C3" w:rsidRPr="00664CF3" w14:paraId="7033A6D3" w14:textId="77777777" w:rsidTr="00321CB0">
        <w:trPr>
          <w:cantSplit/>
          <w:trHeight w:val="415"/>
        </w:trPr>
        <w:tc>
          <w:tcPr>
            <w:tcW w:w="4221" w:type="dxa"/>
          </w:tcPr>
          <w:p w14:paraId="18436ED1" w14:textId="77777777" w:rsidR="00D026C3" w:rsidRPr="00664CF3" w:rsidRDefault="00D026C3" w:rsidP="00D02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9" w:type="dxa"/>
          </w:tcPr>
          <w:p w14:paraId="6DFF16AC" w14:textId="36CEC01D" w:rsidR="00D026C3" w:rsidRPr="00625270" w:rsidRDefault="00036DD3" w:rsidP="00321C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250A3" w:rsidRPr="0062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187" w:type="dxa"/>
            <w:gridSpan w:val="2"/>
            <w:vAlign w:val="bottom"/>
          </w:tcPr>
          <w:p w14:paraId="6E15C103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539A8C18" w14:textId="5411C46F" w:rsidR="00D026C3" w:rsidRPr="00664CF3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87" w:type="dxa"/>
            <w:vAlign w:val="bottom"/>
          </w:tcPr>
          <w:p w14:paraId="6AFD663C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47ECC2" w14:textId="66E7208F" w:rsidR="00D026C3" w:rsidRPr="00664CF3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250A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7" w:type="dxa"/>
            <w:vAlign w:val="bottom"/>
          </w:tcPr>
          <w:p w14:paraId="605283C0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8953C35" w14:textId="3153A75F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026C3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D026C3" w:rsidRPr="00664CF3" w14:paraId="2B5B174F" w14:textId="77777777" w:rsidTr="00321CB0">
        <w:trPr>
          <w:cantSplit/>
          <w:trHeight w:val="402"/>
        </w:trPr>
        <w:tc>
          <w:tcPr>
            <w:tcW w:w="4221" w:type="dxa"/>
          </w:tcPr>
          <w:p w14:paraId="0893EA3C" w14:textId="30E1FE9A" w:rsidR="00D026C3" w:rsidRPr="00664CF3" w:rsidRDefault="00D026C3" w:rsidP="00D026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9" w:type="dxa"/>
          </w:tcPr>
          <w:p w14:paraId="2D8DC3C2" w14:textId="4250FCF6" w:rsidR="00D026C3" w:rsidRPr="00664CF3" w:rsidRDefault="00036DD3" w:rsidP="00321CB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187" w:type="dxa"/>
            <w:gridSpan w:val="2"/>
            <w:vAlign w:val="bottom"/>
          </w:tcPr>
          <w:p w14:paraId="329BB9A7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1B2DFCC9" w14:textId="5CA29225" w:rsidR="00D026C3" w:rsidRPr="00664CF3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187" w:type="dxa"/>
            <w:vAlign w:val="bottom"/>
          </w:tcPr>
          <w:p w14:paraId="4E475893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21DEA07" w14:textId="45C4D8ED" w:rsidR="00D026C3" w:rsidRPr="00664CF3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A325A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87" w:type="dxa"/>
            <w:vAlign w:val="bottom"/>
          </w:tcPr>
          <w:p w14:paraId="70A7D439" w14:textId="77777777" w:rsidR="00D026C3" w:rsidRPr="00664CF3" w:rsidRDefault="00D026C3" w:rsidP="00D026C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1858C0F" w14:textId="5FA81B7C" w:rsidR="00D026C3" w:rsidRPr="00625270" w:rsidRDefault="00036DD3" w:rsidP="006252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26C3" w:rsidRPr="00625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</w:tr>
    </w:tbl>
    <w:p w14:paraId="41A6E32A" w14:textId="3A659222" w:rsidR="00BC3A19" w:rsidRPr="00664CF3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A3EDF4" w14:textId="6B969402" w:rsidR="00BC3A19" w:rsidRPr="00664CF3" w:rsidRDefault="00FC226B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126</w:t>
      </w:r>
      <w:r w:rsidR="00E47597" w:rsidRPr="00664CF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562506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54777" w:rsidRPr="00664CF3">
        <w:rPr>
          <w:rFonts w:asciiTheme="majorBidi" w:hAnsiTheme="majorBidi" w:cstheme="majorBidi"/>
          <w:sz w:val="30"/>
          <w:szCs w:val="30"/>
        </w:rPr>
        <w:br/>
      </w:r>
      <w:r w:rsidR="00036DD3">
        <w:rPr>
          <w:rFonts w:asciiTheme="majorBidi" w:hAnsiTheme="majorBidi" w:cstheme="majorBidi"/>
          <w:sz w:val="30"/>
          <w:szCs w:val="30"/>
        </w:rPr>
        <w:t>126</w:t>
      </w:r>
      <w:r w:rsidR="00E47597" w:rsidRPr="00664CF3">
        <w:rPr>
          <w:rFonts w:asciiTheme="majorBidi" w:hAnsiTheme="majorBidi" w:cstheme="majorBidi"/>
          <w:sz w:val="30"/>
          <w:szCs w:val="30"/>
        </w:rPr>
        <w:t>.</w:t>
      </w:r>
      <w:r w:rsidR="00036DD3">
        <w:rPr>
          <w:rFonts w:asciiTheme="majorBidi" w:hAnsiTheme="majorBidi" w:cstheme="majorBidi"/>
          <w:sz w:val="30"/>
          <w:szCs w:val="30"/>
        </w:rPr>
        <w:t>18</w:t>
      </w:r>
      <w:r w:rsidR="00562506" w:rsidRPr="00664C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5A78D9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>(</w:t>
      </w:r>
      <w:r w:rsidR="00036DD3">
        <w:rPr>
          <w:rFonts w:asciiTheme="majorBidi" w:hAnsiTheme="majorBidi"/>
          <w:i/>
          <w:iCs/>
          <w:sz w:val="30"/>
          <w:szCs w:val="30"/>
          <w:cs/>
        </w:rPr>
        <w:t>256</w:t>
      </w:r>
      <w:r w:rsidR="00036DD3">
        <w:rPr>
          <w:rFonts w:asciiTheme="majorBidi" w:hAnsiTheme="majorBidi"/>
          <w:i/>
          <w:iCs/>
          <w:sz w:val="30"/>
          <w:szCs w:val="30"/>
        </w:rPr>
        <w:t>7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36DD3">
        <w:rPr>
          <w:rFonts w:asciiTheme="majorBidi" w:hAnsiTheme="majorBidi"/>
          <w:i/>
          <w:iCs/>
          <w:sz w:val="30"/>
          <w:szCs w:val="30"/>
        </w:rPr>
        <w:t>138</w:t>
      </w:r>
      <w:r w:rsidR="00D026C3" w:rsidRPr="00664CF3">
        <w:rPr>
          <w:rFonts w:asciiTheme="majorBidi" w:hAnsiTheme="majorBidi"/>
          <w:i/>
          <w:iCs/>
          <w:sz w:val="30"/>
          <w:szCs w:val="30"/>
        </w:rPr>
        <w:t>.</w:t>
      </w:r>
      <w:r w:rsidR="00036DD3">
        <w:rPr>
          <w:rFonts w:asciiTheme="majorBidi" w:hAnsiTheme="majorBidi"/>
          <w:i/>
          <w:iCs/>
          <w:sz w:val="30"/>
          <w:szCs w:val="30"/>
        </w:rPr>
        <w:t>52</w:t>
      </w:r>
      <w:r w:rsidR="004C467A" w:rsidRPr="00664CF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036DD3">
        <w:rPr>
          <w:rFonts w:asciiTheme="majorBidi" w:hAnsiTheme="majorBidi"/>
          <w:i/>
          <w:iCs/>
          <w:sz w:val="30"/>
          <w:szCs w:val="30"/>
        </w:rPr>
        <w:t>138</w:t>
      </w:r>
      <w:r w:rsidR="00D026C3" w:rsidRPr="00664CF3">
        <w:rPr>
          <w:rFonts w:asciiTheme="majorBidi" w:hAnsiTheme="majorBidi"/>
          <w:i/>
          <w:iCs/>
          <w:sz w:val="30"/>
          <w:szCs w:val="30"/>
        </w:rPr>
        <w:t>.</w:t>
      </w:r>
      <w:r w:rsidR="00036DD3">
        <w:rPr>
          <w:rFonts w:asciiTheme="majorBidi" w:hAnsiTheme="majorBidi"/>
          <w:i/>
          <w:iCs/>
          <w:sz w:val="30"/>
          <w:szCs w:val="30"/>
        </w:rPr>
        <w:t>52</w:t>
      </w:r>
      <w:r w:rsidR="004C467A" w:rsidRPr="00664CF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A78D9" w:rsidRPr="00664CF3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7FFE22F8" w14:textId="4CFFC379" w:rsidR="00CD283E" w:rsidRPr="00664CF3" w:rsidRDefault="003E0819" w:rsidP="00BD6EE4">
      <w:pPr>
        <w:pStyle w:val="Caption"/>
        <w:rPr>
          <w:rFonts w:asciiTheme="majorBidi" w:hAnsiTheme="majorBidi" w:cstheme="majorBidi"/>
          <w:b w:val="0"/>
          <w:bCs w:val="0"/>
        </w:rPr>
      </w:pPr>
      <w:r w:rsidRPr="00664CF3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2332FFED" w14:textId="77777777" w:rsidR="00BD6EE4" w:rsidRPr="00664CF3" w:rsidRDefault="00BD6EE4" w:rsidP="00BD6EE4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77"/>
        <w:gridCol w:w="240"/>
        <w:gridCol w:w="982"/>
        <w:gridCol w:w="8"/>
        <w:gridCol w:w="244"/>
        <w:gridCol w:w="990"/>
        <w:gridCol w:w="270"/>
        <w:gridCol w:w="990"/>
        <w:gridCol w:w="236"/>
        <w:gridCol w:w="986"/>
        <w:gridCol w:w="7"/>
      </w:tblGrid>
      <w:tr w:rsidR="00016E7B" w:rsidRPr="00664CF3" w14:paraId="4E7B7B57" w14:textId="77777777" w:rsidTr="00CB2779">
        <w:trPr>
          <w:gridAfter w:val="1"/>
          <w:wAfter w:w="7" w:type="dxa"/>
          <w:tblHeader/>
        </w:trPr>
        <w:tc>
          <w:tcPr>
            <w:tcW w:w="2160" w:type="dxa"/>
          </w:tcPr>
          <w:p w14:paraId="17FC7996" w14:textId="4B1E697A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9" w:type="dxa"/>
            <w:gridSpan w:val="12"/>
          </w:tcPr>
          <w:p w14:paraId="310957D6" w14:textId="65C6979F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4388" w:rsidRPr="00664CF3" w14:paraId="3FC8F5D5" w14:textId="77777777" w:rsidTr="00CB2779">
        <w:trPr>
          <w:gridAfter w:val="1"/>
          <w:wAfter w:w="7" w:type="dxa"/>
          <w:tblHeader/>
        </w:trPr>
        <w:tc>
          <w:tcPr>
            <w:tcW w:w="2160" w:type="dxa"/>
          </w:tcPr>
          <w:p w14:paraId="7237A732" w14:textId="77777777" w:rsidR="00C24388" w:rsidRPr="00664CF3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5" w:type="dxa"/>
            <w:gridSpan w:val="5"/>
          </w:tcPr>
          <w:p w14:paraId="59D3462B" w14:textId="756CF301" w:rsidR="00C24388" w:rsidRPr="00664CF3" w:rsidRDefault="00036DD3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52" w:type="dxa"/>
            <w:gridSpan w:val="2"/>
          </w:tcPr>
          <w:p w14:paraId="1937CFDE" w14:textId="77777777" w:rsidR="00C24388" w:rsidRPr="00664CF3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72" w:type="dxa"/>
            <w:gridSpan w:val="5"/>
          </w:tcPr>
          <w:p w14:paraId="0D2E2EE0" w14:textId="0AFC2D79" w:rsidR="00C24388" w:rsidRPr="00664CF3" w:rsidRDefault="00036DD3" w:rsidP="00452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F842B9" w:rsidRPr="00664CF3" w14:paraId="103AC175" w14:textId="77777777" w:rsidTr="00CB2779">
        <w:trPr>
          <w:tblHeader/>
        </w:trPr>
        <w:tc>
          <w:tcPr>
            <w:tcW w:w="2160" w:type="dxa"/>
          </w:tcPr>
          <w:p w14:paraId="1B8BB789" w14:textId="68C13759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C97446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C7E72F5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A0CC617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07185D31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BBC571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  <w:vAlign w:val="center"/>
          </w:tcPr>
          <w:p w14:paraId="5A925312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9BD45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12ED0D7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0E9A9B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74DDF43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17AD498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6E7B" w:rsidRPr="00664CF3" w14:paraId="60B59232" w14:textId="77777777" w:rsidTr="00CB2779">
        <w:trPr>
          <w:gridAfter w:val="1"/>
          <w:wAfter w:w="7" w:type="dxa"/>
          <w:tblHeader/>
        </w:trPr>
        <w:tc>
          <w:tcPr>
            <w:tcW w:w="2160" w:type="dxa"/>
          </w:tcPr>
          <w:p w14:paraId="391C7142" w14:textId="77777777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9" w:type="dxa"/>
            <w:gridSpan w:val="12"/>
            <w:vAlign w:val="bottom"/>
          </w:tcPr>
          <w:p w14:paraId="762ABD85" w14:textId="163C703F" w:rsidR="00016E7B" w:rsidRPr="00664CF3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224430" w:rsidRPr="00664CF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664CF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842B9" w:rsidRPr="00664CF3" w14:paraId="7953BCEA" w14:textId="77777777" w:rsidTr="00CB2779">
        <w:tc>
          <w:tcPr>
            <w:tcW w:w="2160" w:type="dxa"/>
          </w:tcPr>
          <w:p w14:paraId="07292E51" w14:textId="46DAB934" w:rsidR="00E81689" w:rsidRPr="00664CF3" w:rsidRDefault="00E81689" w:rsidP="0055677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51E29046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C5A5C4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8755653" w14:textId="77777777" w:rsidR="00E81689" w:rsidRPr="00664CF3" w:rsidRDefault="00E81689" w:rsidP="0055677E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87D8D62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A5E3A3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0E1AA196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B5A1E7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10ED6B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70D4D2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A169E9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368DF84" w14:textId="77777777" w:rsidR="00E81689" w:rsidRPr="00664CF3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61E87B06" w14:textId="77777777" w:rsidTr="00CB2779">
        <w:tc>
          <w:tcPr>
            <w:tcW w:w="2160" w:type="dxa"/>
          </w:tcPr>
          <w:p w14:paraId="297447B6" w14:textId="3C994B4A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249" w:right="-22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6CEFE2F0" w14:textId="02C930F2" w:rsidR="00D026C3" w:rsidRPr="00664CF3" w:rsidRDefault="00AB0997" w:rsidP="00D026C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E1F883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D07A602" w14:textId="166008FA" w:rsidR="00D026C3" w:rsidRPr="00664CF3" w:rsidRDefault="00AB0997" w:rsidP="00AB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789490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E81947" w14:textId="55E72AA1" w:rsidR="00D026C3" w:rsidRPr="00664CF3" w:rsidRDefault="00AB0997" w:rsidP="00AB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101E7EC7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F264CB" w14:textId="3FE44818" w:rsidR="00D026C3" w:rsidRPr="00664CF3" w:rsidRDefault="00256F60" w:rsidP="0021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60">
              <w:rPr>
                <w:rFonts w:asciiTheme="majorBidi" w:hAnsiTheme="majorBidi" w:cstheme="majorBidi"/>
                <w:sz w:val="26"/>
                <w:szCs w:val="26"/>
              </w:rPr>
              <w:t>418,482</w:t>
            </w:r>
          </w:p>
        </w:tc>
        <w:tc>
          <w:tcPr>
            <w:tcW w:w="270" w:type="dxa"/>
            <w:vAlign w:val="bottom"/>
          </w:tcPr>
          <w:p w14:paraId="7A11AB0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DBA309" w14:textId="4DC2423B" w:rsidR="00D026C3" w:rsidRPr="00664CF3" w:rsidRDefault="00256F60" w:rsidP="00256F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0A4240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79C4AA6" w14:textId="0F3493B0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D026C3" w:rsidRPr="00664CF3" w14:paraId="0A996150" w14:textId="77777777" w:rsidTr="00CB2779">
        <w:tc>
          <w:tcPr>
            <w:tcW w:w="2160" w:type="dxa"/>
          </w:tcPr>
          <w:p w14:paraId="12F814CF" w14:textId="3B2B3C56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249" w:right="-22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ที่ถึงกำหนดชำระ</w:t>
            </w:r>
            <w:r w:rsidR="00CB277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5242F8A1" w14:textId="205B4F10" w:rsidR="00D026C3" w:rsidRPr="00664CF3" w:rsidRDefault="00AB0997" w:rsidP="00D026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491180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431539D" w14:textId="32C3E81F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40" w:type="dxa"/>
            <w:vAlign w:val="bottom"/>
          </w:tcPr>
          <w:p w14:paraId="7361681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E3A4E1" w14:textId="1D149C81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44" w:type="dxa"/>
            <w:vAlign w:val="bottom"/>
          </w:tcPr>
          <w:p w14:paraId="0A393A43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CCCD1" w14:textId="39F9154A" w:rsidR="00D026C3" w:rsidRPr="00664CF3" w:rsidRDefault="00D026C3" w:rsidP="00D026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CA5BC5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2F7959" w14:textId="3BB60F29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236" w:type="dxa"/>
            <w:vAlign w:val="bottom"/>
          </w:tcPr>
          <w:p w14:paraId="7C4F0A91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F556890" w14:textId="512A0B63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</w:tr>
      <w:tr w:rsidR="00D026C3" w:rsidRPr="00664CF3" w14:paraId="053581E5" w14:textId="77777777" w:rsidTr="00CB2779">
        <w:tc>
          <w:tcPr>
            <w:tcW w:w="2160" w:type="dxa"/>
          </w:tcPr>
          <w:p w14:paraId="627C0EE1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</w:t>
            </w:r>
          </w:p>
          <w:p w14:paraId="38977689" w14:textId="5FB57D36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90" w:type="dxa"/>
            <w:vAlign w:val="bottom"/>
          </w:tcPr>
          <w:p w14:paraId="328979D1" w14:textId="69F4D3DB" w:rsidR="00D026C3" w:rsidRPr="00664CF3" w:rsidRDefault="00AB0997" w:rsidP="00AB099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130531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7BB0077" w14:textId="6A40DD52" w:rsidR="00D026C3" w:rsidRPr="00664CF3" w:rsidRDefault="00036DD3" w:rsidP="0045621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40" w:type="dxa"/>
            <w:vAlign w:val="bottom"/>
          </w:tcPr>
          <w:p w14:paraId="5C0DC300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FEB4E3" w14:textId="64358FA3" w:rsidR="00D026C3" w:rsidRPr="00664CF3" w:rsidRDefault="00036DD3" w:rsidP="0045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44" w:type="dxa"/>
            <w:vAlign w:val="bottom"/>
          </w:tcPr>
          <w:p w14:paraId="446E32CB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9F76C7" w14:textId="38F7D324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9C92C0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B69D26" w14:textId="2F9874AD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B7ACFF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4748596" w14:textId="3106BE79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26C3" w:rsidRPr="00664CF3" w14:paraId="2A76F11F" w14:textId="77777777" w:rsidTr="00CB2779">
        <w:tc>
          <w:tcPr>
            <w:tcW w:w="2160" w:type="dxa"/>
          </w:tcPr>
          <w:p w14:paraId="5329BB31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2FF1F85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68E731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37A0D49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5C62C4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45CA5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5370ADAB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C36432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E79B4B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3D70E0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20191F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8706247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01A802DA" w14:textId="77777777" w:rsidTr="00CB2779">
        <w:tc>
          <w:tcPr>
            <w:tcW w:w="2160" w:type="dxa"/>
          </w:tcPr>
          <w:p w14:paraId="1007F160" w14:textId="5D8EEA43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1BC396E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815AD6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28696B0" w14:textId="642E0186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4FBAB2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BA39EC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2C4CE4EF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F76245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81A271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41BDC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1AC813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47A44A4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3EADBADB" w14:textId="77777777" w:rsidTr="00CB2779">
        <w:tc>
          <w:tcPr>
            <w:tcW w:w="2160" w:type="dxa"/>
          </w:tcPr>
          <w:p w14:paraId="35991E54" w14:textId="3DBD937F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E2D55FB" w14:textId="6962123F" w:rsidR="00D026C3" w:rsidRPr="00664CF3" w:rsidRDefault="00456219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485ED7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F6B4415" w14:textId="059C5EE5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A325A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603</w:t>
            </w:r>
            <w:r w:rsidR="00AA325A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240" w:type="dxa"/>
            <w:vAlign w:val="bottom"/>
          </w:tcPr>
          <w:p w14:paraId="111FBBA3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6E262C" w14:textId="5B51C2F8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A325A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AA325A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44" w:type="dxa"/>
            <w:vAlign w:val="bottom"/>
          </w:tcPr>
          <w:p w14:paraId="61BB242C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67A30B" w14:textId="73A27AB6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E6CEE4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9BB7E6" w14:textId="6C8D8A3F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806</w:t>
            </w:r>
          </w:p>
        </w:tc>
        <w:tc>
          <w:tcPr>
            <w:tcW w:w="236" w:type="dxa"/>
            <w:vAlign w:val="bottom"/>
          </w:tcPr>
          <w:p w14:paraId="5EEADFCC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3988EDD" w14:textId="7309F8D4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806</w:t>
            </w:r>
          </w:p>
        </w:tc>
      </w:tr>
      <w:tr w:rsidR="00D026C3" w:rsidRPr="00664CF3" w14:paraId="2C0555EB" w14:textId="77777777" w:rsidTr="00CB2779">
        <w:tc>
          <w:tcPr>
            <w:tcW w:w="2160" w:type="dxa"/>
          </w:tcPr>
          <w:p w14:paraId="2D482578" w14:textId="08D95DE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75915A3C" w14:textId="17E939FB" w:rsidR="00D026C3" w:rsidRPr="00664CF3" w:rsidRDefault="00456219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3F9E77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7AF2002" w14:textId="51A6AF8E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A325A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AA325A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0" w:type="dxa"/>
            <w:vAlign w:val="bottom"/>
          </w:tcPr>
          <w:p w14:paraId="146BD255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70C60C" w14:textId="636C1289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47505D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4" w:type="dxa"/>
            <w:vAlign w:val="bottom"/>
          </w:tcPr>
          <w:p w14:paraId="0C6A728F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B99444" w14:textId="3B429FA8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79D702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3A4D8F" w14:textId="52524F67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36" w:type="dxa"/>
            <w:vAlign w:val="bottom"/>
          </w:tcPr>
          <w:p w14:paraId="6CBE14BA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32E2319" w14:textId="019045D9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D026C3" w:rsidRPr="00664CF3" w14:paraId="473839AC" w14:textId="77777777" w:rsidTr="00CB2779">
        <w:tc>
          <w:tcPr>
            <w:tcW w:w="2160" w:type="dxa"/>
          </w:tcPr>
          <w:p w14:paraId="7E4656B0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7881" w14:textId="7EE0FA24" w:rsidR="00D026C3" w:rsidRPr="00664CF3" w:rsidRDefault="00456219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4BA67C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B0AC" w14:textId="686F147C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="00AA325A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  <w:r w:rsidR="00AA325A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240" w:type="dxa"/>
            <w:vAlign w:val="bottom"/>
          </w:tcPr>
          <w:p w14:paraId="030C9739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05EE" w14:textId="0E09631B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="0047505D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  <w:r w:rsidR="0047505D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244" w:type="dxa"/>
            <w:vAlign w:val="bottom"/>
          </w:tcPr>
          <w:p w14:paraId="6F7A32FC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2CEE1" w14:textId="0F7B5CBF" w:rsidR="00D026C3" w:rsidRPr="00664CF3" w:rsidRDefault="00256F60" w:rsidP="0021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418,482</w:t>
            </w:r>
          </w:p>
        </w:tc>
        <w:tc>
          <w:tcPr>
            <w:tcW w:w="270" w:type="dxa"/>
            <w:vAlign w:val="bottom"/>
          </w:tcPr>
          <w:p w14:paraId="0CC765C8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6D8A" w14:textId="116F68F5" w:rsidR="00D026C3" w:rsidRPr="00664CF3" w:rsidRDefault="00256F60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343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6AAF36B3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25C9F" w14:textId="6623946D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</w:tr>
    </w:tbl>
    <w:p w14:paraId="7C81B471" w14:textId="37265BE1" w:rsidR="000169F2" w:rsidRPr="00664CF3" w:rsidRDefault="000169F2" w:rsidP="00696AF8">
      <w:pPr>
        <w:pStyle w:val="Bo-Blankline"/>
        <w:rPr>
          <w:rFonts w:asciiTheme="majorBidi" w:hAnsiTheme="majorBidi" w:cstheme="majorBidi"/>
        </w:rPr>
      </w:pPr>
    </w:p>
    <w:p w14:paraId="559F9291" w14:textId="77777777" w:rsidR="000169F2" w:rsidRPr="00664CF3" w:rsidRDefault="000169F2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664CF3">
        <w:rPr>
          <w:rFonts w:asciiTheme="majorBidi" w:hAnsiTheme="majorBidi" w:cstheme="majorBidi"/>
        </w:rPr>
        <w:br w:type="page"/>
      </w:r>
    </w:p>
    <w:tbl>
      <w:tblPr>
        <w:tblStyle w:val="TableGrid"/>
        <w:tblW w:w="94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971"/>
        <w:gridCol w:w="242"/>
        <w:gridCol w:w="1001"/>
        <w:gridCol w:w="255"/>
        <w:gridCol w:w="1026"/>
        <w:gridCol w:w="288"/>
        <w:gridCol w:w="960"/>
        <w:gridCol w:w="236"/>
        <w:gridCol w:w="1019"/>
        <w:gridCol w:w="236"/>
        <w:gridCol w:w="1009"/>
        <w:gridCol w:w="14"/>
      </w:tblGrid>
      <w:tr w:rsidR="000169F2" w:rsidRPr="00664CF3" w14:paraId="4847CBF3" w14:textId="77777777" w:rsidTr="00CB2779">
        <w:trPr>
          <w:gridAfter w:val="1"/>
          <w:wAfter w:w="14" w:type="dxa"/>
          <w:tblHeader/>
        </w:trPr>
        <w:tc>
          <w:tcPr>
            <w:tcW w:w="2160" w:type="dxa"/>
          </w:tcPr>
          <w:p w14:paraId="29B665D1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1" w:type="dxa"/>
            <w:gridSpan w:val="11"/>
          </w:tcPr>
          <w:p w14:paraId="556CC17D" w14:textId="0EB38B8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26C3" w:rsidRPr="00664CF3" w14:paraId="5726B62A" w14:textId="77777777" w:rsidTr="00CB2779">
        <w:trPr>
          <w:gridAfter w:val="1"/>
          <w:wAfter w:w="14" w:type="dxa"/>
          <w:tblHeader/>
        </w:trPr>
        <w:tc>
          <w:tcPr>
            <w:tcW w:w="2160" w:type="dxa"/>
          </w:tcPr>
          <w:p w14:paraId="05680691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3" w:type="dxa"/>
            <w:gridSpan w:val="5"/>
          </w:tcPr>
          <w:p w14:paraId="02D0A1A0" w14:textId="2F5199EB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88" w:type="dxa"/>
          </w:tcPr>
          <w:p w14:paraId="18D52C67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0" w:type="dxa"/>
            <w:gridSpan w:val="5"/>
          </w:tcPr>
          <w:p w14:paraId="45152484" w14:textId="054C20A7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0169F2" w:rsidRPr="00664CF3" w14:paraId="40CFB7CE" w14:textId="77777777" w:rsidTr="00CB2779">
        <w:trPr>
          <w:tblHeader/>
        </w:trPr>
        <w:tc>
          <w:tcPr>
            <w:tcW w:w="2160" w:type="dxa"/>
          </w:tcPr>
          <w:p w14:paraId="03275DC6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84539B7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2C3F195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217B247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55" w:type="dxa"/>
            <w:vAlign w:val="bottom"/>
          </w:tcPr>
          <w:p w14:paraId="021F1CC6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E9F7646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88" w:type="dxa"/>
            <w:vAlign w:val="center"/>
          </w:tcPr>
          <w:p w14:paraId="46894AED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1C0C3B72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C51339F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72361EDE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14B2F20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C5B977F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69F2" w:rsidRPr="00664CF3" w14:paraId="7C5B9E7D" w14:textId="77777777" w:rsidTr="00CB2779">
        <w:trPr>
          <w:gridAfter w:val="1"/>
          <w:wAfter w:w="14" w:type="dxa"/>
          <w:tblHeader/>
        </w:trPr>
        <w:tc>
          <w:tcPr>
            <w:tcW w:w="2160" w:type="dxa"/>
          </w:tcPr>
          <w:p w14:paraId="7BCB3D6A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1" w:type="dxa"/>
            <w:gridSpan w:val="11"/>
            <w:vAlign w:val="bottom"/>
          </w:tcPr>
          <w:p w14:paraId="3EFFF4B5" w14:textId="77777777" w:rsidR="000169F2" w:rsidRPr="00664CF3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4CF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664CF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169F2" w:rsidRPr="00664CF3" w14:paraId="32DEECFF" w14:textId="77777777" w:rsidTr="00CB2779">
        <w:tc>
          <w:tcPr>
            <w:tcW w:w="2160" w:type="dxa"/>
          </w:tcPr>
          <w:p w14:paraId="61DC2056" w14:textId="77777777" w:rsidR="000169F2" w:rsidRPr="00664CF3" w:rsidRDefault="000169F2" w:rsidP="00805FF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972" w:type="dxa"/>
            <w:vAlign w:val="bottom"/>
          </w:tcPr>
          <w:p w14:paraId="54D1780E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2F791BF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6E9F0C00" w14:textId="77777777" w:rsidR="000169F2" w:rsidRPr="00664CF3" w:rsidRDefault="000169F2" w:rsidP="00805FF4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14:paraId="669C3E02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303B3C3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1013FBF0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69B4CD39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31F5E6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0FB34B81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644A42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E81C13B" w14:textId="77777777" w:rsidR="000169F2" w:rsidRPr="00664CF3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525F0152" w14:textId="77777777" w:rsidTr="00CB2779">
        <w:tc>
          <w:tcPr>
            <w:tcW w:w="2160" w:type="dxa"/>
          </w:tcPr>
          <w:p w14:paraId="17366F7D" w14:textId="47212F28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2" w:type="dxa"/>
            <w:vAlign w:val="bottom"/>
          </w:tcPr>
          <w:p w14:paraId="1E5FBB12" w14:textId="6B9C495A" w:rsidR="00D026C3" w:rsidRPr="00664CF3" w:rsidRDefault="00AB0997" w:rsidP="00D026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9985EE7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457DBB0E" w14:textId="7506BE07" w:rsidR="00D026C3" w:rsidRPr="00664CF3" w:rsidRDefault="007578C9" w:rsidP="00757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14:paraId="037DDA96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0E375F72" w14:textId="1EB50FAD" w:rsidR="00D026C3" w:rsidRPr="00664CF3" w:rsidRDefault="007578C9" w:rsidP="00757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7D555FAB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4F44195B" w14:textId="27DAF093" w:rsidR="00D026C3" w:rsidRPr="00664CF3" w:rsidRDefault="003155FD" w:rsidP="0031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418,482</w:t>
            </w:r>
          </w:p>
        </w:tc>
        <w:tc>
          <w:tcPr>
            <w:tcW w:w="236" w:type="dxa"/>
            <w:vAlign w:val="bottom"/>
          </w:tcPr>
          <w:p w14:paraId="028DAA2E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0FC64C54" w14:textId="1F7FB97E" w:rsidR="00D026C3" w:rsidRPr="00664CF3" w:rsidRDefault="003155FD" w:rsidP="003155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6AED09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32145DCB" w14:textId="5B60BC07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D026C3" w:rsidRPr="00664CF3" w14:paraId="7629CCCA" w14:textId="77777777" w:rsidTr="00CB2779">
        <w:tc>
          <w:tcPr>
            <w:tcW w:w="2160" w:type="dxa"/>
          </w:tcPr>
          <w:p w14:paraId="33EAA465" w14:textId="18B565AD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ที่ถึงกำหนดชำระ   </w:t>
            </w: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72" w:type="dxa"/>
            <w:vAlign w:val="bottom"/>
          </w:tcPr>
          <w:p w14:paraId="4BB17376" w14:textId="65B6F84E" w:rsidR="00D026C3" w:rsidRPr="00664CF3" w:rsidRDefault="00AB0997" w:rsidP="00D026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1A74C42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A256A60" w14:textId="6DEBE12F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55" w:type="dxa"/>
            <w:vAlign w:val="bottom"/>
          </w:tcPr>
          <w:p w14:paraId="486EBC04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5B2FC8CF" w14:textId="3B133768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88" w:type="dxa"/>
            <w:vAlign w:val="bottom"/>
          </w:tcPr>
          <w:p w14:paraId="5337817E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136FA5E1" w14:textId="5A01B5DE" w:rsidR="00D026C3" w:rsidRPr="00664CF3" w:rsidRDefault="00D026C3" w:rsidP="00D026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3B59D1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8F17FCB" w14:textId="170CF4B0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236" w:type="dxa"/>
            <w:vAlign w:val="bottom"/>
          </w:tcPr>
          <w:p w14:paraId="53C0528E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142BFA30" w14:textId="7F44B10A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</w:tr>
      <w:tr w:rsidR="00D026C3" w:rsidRPr="00664CF3" w14:paraId="3AC88383" w14:textId="77777777" w:rsidTr="00CB2779">
        <w:tc>
          <w:tcPr>
            <w:tcW w:w="2160" w:type="dxa"/>
          </w:tcPr>
          <w:p w14:paraId="2F299AF8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</w:t>
            </w:r>
          </w:p>
          <w:p w14:paraId="6A2ADA95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72" w:type="dxa"/>
            <w:vAlign w:val="bottom"/>
          </w:tcPr>
          <w:p w14:paraId="091072B4" w14:textId="3760B6DB" w:rsidR="00D026C3" w:rsidRPr="00664CF3" w:rsidRDefault="00AB0997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70D1E6F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D556743" w14:textId="5015549A" w:rsidR="00D026C3" w:rsidRPr="00664CF3" w:rsidRDefault="00036DD3" w:rsidP="000A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523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55" w:type="dxa"/>
            <w:vAlign w:val="bottom"/>
          </w:tcPr>
          <w:p w14:paraId="40672E23" w14:textId="77777777" w:rsidR="00D026C3" w:rsidRPr="00664CF3" w:rsidRDefault="00D026C3" w:rsidP="000A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5161C26A" w14:textId="17F81FE5" w:rsidR="00D026C3" w:rsidRPr="00664CF3" w:rsidRDefault="00036DD3" w:rsidP="000A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523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88" w:type="dxa"/>
            <w:vAlign w:val="bottom"/>
          </w:tcPr>
          <w:p w14:paraId="2E6C4436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0A818E15" w14:textId="6574E6ED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347387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240C8DA" w14:textId="1D276CCF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661FA0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AD7FB18" w14:textId="0CC5C2F8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26C3" w:rsidRPr="00664CF3" w14:paraId="4BF0F496" w14:textId="77777777" w:rsidTr="00CB2779">
        <w:tc>
          <w:tcPr>
            <w:tcW w:w="2160" w:type="dxa"/>
          </w:tcPr>
          <w:p w14:paraId="4C748EBA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" w:type="dxa"/>
            <w:vAlign w:val="bottom"/>
          </w:tcPr>
          <w:p w14:paraId="2E945016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AD11FA8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3B82456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14:paraId="1A56A27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08A3F4BF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14F0EF5F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7A1BDAE3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A92C54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0A1661B8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AF8319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434512D9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47D70358" w14:textId="77777777" w:rsidTr="00CB2779">
        <w:tc>
          <w:tcPr>
            <w:tcW w:w="2160" w:type="dxa"/>
          </w:tcPr>
          <w:p w14:paraId="75E3EB97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972" w:type="dxa"/>
            <w:vAlign w:val="bottom"/>
          </w:tcPr>
          <w:p w14:paraId="43D1FC89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9D1F732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7053AC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14:paraId="5EAD3A5D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36A4D99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6D3CBE49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4E5CF273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CE1066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258051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C88D70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19E6D71C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6C3" w:rsidRPr="00664CF3" w14:paraId="1C102AA3" w14:textId="77777777" w:rsidTr="00CB2779">
        <w:tc>
          <w:tcPr>
            <w:tcW w:w="2160" w:type="dxa"/>
          </w:tcPr>
          <w:p w14:paraId="10DD1FB4" w14:textId="4078FA03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0E15FDBB" w14:textId="1849B7BC" w:rsidR="00D026C3" w:rsidRPr="00664CF3" w:rsidRDefault="000A07B1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CB3B164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4A94DF4" w14:textId="5A184162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55" w:type="dxa"/>
            <w:vAlign w:val="bottom"/>
          </w:tcPr>
          <w:p w14:paraId="3E205099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8C0D7F1" w14:textId="2AE5D750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88" w:type="dxa"/>
            <w:vAlign w:val="bottom"/>
          </w:tcPr>
          <w:p w14:paraId="19293B01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5DC951FB" w14:textId="0267AA46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5AE201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C9CEF58" w14:textId="3D925978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236" w:type="dxa"/>
            <w:vAlign w:val="bottom"/>
          </w:tcPr>
          <w:p w14:paraId="1B96D88A" w14:textId="77777777" w:rsidR="00D026C3" w:rsidRPr="00664CF3" w:rsidRDefault="00D026C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4FDEA3F" w14:textId="501C1D92" w:rsidR="00D026C3" w:rsidRPr="00664CF3" w:rsidRDefault="00036DD3" w:rsidP="00D026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629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</w:tr>
      <w:tr w:rsidR="00D026C3" w:rsidRPr="00664CF3" w14:paraId="02C2A4E0" w14:textId="77777777" w:rsidTr="00CB2779">
        <w:tc>
          <w:tcPr>
            <w:tcW w:w="2160" w:type="dxa"/>
          </w:tcPr>
          <w:p w14:paraId="1EA82D53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72" w:type="dxa"/>
            <w:vAlign w:val="bottom"/>
          </w:tcPr>
          <w:p w14:paraId="34DF8146" w14:textId="65EEE164" w:rsidR="00D026C3" w:rsidRPr="00664CF3" w:rsidRDefault="000A07B1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D6F3623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E7CE982" w14:textId="6814E9B8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55" w:type="dxa"/>
            <w:vAlign w:val="bottom"/>
          </w:tcPr>
          <w:p w14:paraId="0916DF65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4D84DDE3" w14:textId="7C75C864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8" w:type="dxa"/>
            <w:vAlign w:val="bottom"/>
          </w:tcPr>
          <w:p w14:paraId="7D413024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48E0DDBF" w14:textId="5A8E40EC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A7CE36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419EE80D" w14:textId="35CBBFB9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36" w:type="dxa"/>
            <w:vAlign w:val="bottom"/>
          </w:tcPr>
          <w:p w14:paraId="08390D13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FB736EC" w14:textId="26949350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D026C3" w:rsidRPr="00664CF3" w14:paraId="182A55BE" w14:textId="77777777" w:rsidTr="00CB2779">
        <w:tc>
          <w:tcPr>
            <w:tcW w:w="2160" w:type="dxa"/>
          </w:tcPr>
          <w:p w14:paraId="680E84F1" w14:textId="77777777" w:rsidR="00D026C3" w:rsidRPr="00664CF3" w:rsidRDefault="00D026C3" w:rsidP="00D026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0E03" w14:textId="2591D040" w:rsidR="00D026C3" w:rsidRPr="00664CF3" w:rsidRDefault="000A07B1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C993141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34BE1" w14:textId="023A371F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866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255" w:type="dxa"/>
            <w:vAlign w:val="bottom"/>
          </w:tcPr>
          <w:p w14:paraId="7582B23A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C63D1" w14:textId="45F8F54B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866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288" w:type="dxa"/>
            <w:vAlign w:val="bottom"/>
          </w:tcPr>
          <w:p w14:paraId="3A8E0F6F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2EC3D" w14:textId="6FE67168" w:rsidR="00D026C3" w:rsidRPr="00664CF3" w:rsidRDefault="003155FD" w:rsidP="0031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5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418,482</w:t>
            </w:r>
          </w:p>
        </w:tc>
        <w:tc>
          <w:tcPr>
            <w:tcW w:w="236" w:type="dxa"/>
            <w:vAlign w:val="bottom"/>
          </w:tcPr>
          <w:p w14:paraId="605DD4F9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03531" w14:textId="7CC9E853" w:rsidR="00D026C3" w:rsidRPr="00664CF3" w:rsidRDefault="003155FD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</w:t>
            </w:r>
            <w:r w:rsidR="006508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887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</w:t>
            </w:r>
            <w:r w:rsidR="006508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0AC55F63" w14:textId="77777777" w:rsidR="00D026C3" w:rsidRPr="00664CF3" w:rsidRDefault="00D026C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9107C" w14:textId="58DB4396" w:rsidR="00D026C3" w:rsidRPr="00664CF3" w:rsidRDefault="00036DD3" w:rsidP="00D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</w:tr>
    </w:tbl>
    <w:p w14:paraId="740CCA36" w14:textId="0C10D228" w:rsidR="000169F2" w:rsidRPr="00664CF3" w:rsidRDefault="000169F2" w:rsidP="00696AF8">
      <w:pPr>
        <w:pStyle w:val="Bo-Blankline"/>
        <w:rPr>
          <w:rFonts w:asciiTheme="majorBidi" w:hAnsiTheme="majorBidi" w:cstheme="majorBidi"/>
        </w:rPr>
      </w:pPr>
    </w:p>
    <w:p w14:paraId="54D912E2" w14:textId="0DD67F11" w:rsidR="00065FE1" w:rsidRPr="00664CF3" w:rsidRDefault="00065FE1" w:rsidP="00836086">
      <w:pPr>
        <w:pStyle w:val="block"/>
        <w:tabs>
          <w:tab w:val="left" w:pos="63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แสดงตามระยะเวลาครบกำหนดการจ่ายชำระ ณ วันที่ 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26B63FB2" w14:textId="77777777" w:rsidR="00065FE1" w:rsidRPr="00664CF3" w:rsidRDefault="00065FE1" w:rsidP="00065FE1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64"/>
        <w:gridCol w:w="1169"/>
        <w:gridCol w:w="273"/>
        <w:gridCol w:w="1166"/>
        <w:gridCol w:w="273"/>
        <w:gridCol w:w="1175"/>
      </w:tblGrid>
      <w:tr w:rsidR="00065FE1" w:rsidRPr="00664CF3" w14:paraId="135625EE" w14:textId="77777777" w:rsidTr="001F3F5B">
        <w:trPr>
          <w:tblHeader/>
        </w:trPr>
        <w:tc>
          <w:tcPr>
            <w:tcW w:w="3600" w:type="dxa"/>
          </w:tcPr>
          <w:p w14:paraId="38B6501A" w14:textId="77777777" w:rsidR="00065FE1" w:rsidRPr="00664CF3" w:rsidRDefault="00065FE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</w:tcPr>
          <w:p w14:paraId="452BD760" w14:textId="77777777" w:rsidR="00065FE1" w:rsidRPr="00664CF3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DF2673A" w14:textId="77777777" w:rsidR="00065FE1" w:rsidRPr="00664CF3" w:rsidRDefault="00065FE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4" w:type="dxa"/>
            <w:gridSpan w:val="3"/>
          </w:tcPr>
          <w:p w14:paraId="176EDE62" w14:textId="77777777" w:rsidR="00065FE1" w:rsidRPr="00664CF3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26C3" w:rsidRPr="00664CF3" w14:paraId="3F18A6C9" w14:textId="77777777" w:rsidTr="001F3F5B">
        <w:trPr>
          <w:tblHeader/>
        </w:trPr>
        <w:tc>
          <w:tcPr>
            <w:tcW w:w="3600" w:type="dxa"/>
          </w:tcPr>
          <w:p w14:paraId="6AF9C425" w14:textId="77777777" w:rsidR="00D026C3" w:rsidRPr="00664CF3" w:rsidRDefault="00D026C3" w:rsidP="00D026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E6B17C" w14:textId="5AB76300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64" w:type="dxa"/>
          </w:tcPr>
          <w:p w14:paraId="4F33A735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BA268D6" w14:textId="54030E33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3" w:type="dxa"/>
          </w:tcPr>
          <w:p w14:paraId="709C7F47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ECBC712" w14:textId="55DBEED7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3" w:type="dxa"/>
          </w:tcPr>
          <w:p w14:paraId="2AA0D62E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74577FA" w14:textId="291EA7BD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4C467A" w:rsidRPr="00664CF3" w14:paraId="5F3ED131" w14:textId="77777777" w:rsidTr="001F3F5B">
        <w:trPr>
          <w:tblHeader/>
        </w:trPr>
        <w:tc>
          <w:tcPr>
            <w:tcW w:w="3600" w:type="dxa"/>
          </w:tcPr>
          <w:p w14:paraId="2FC33554" w14:textId="77777777" w:rsidR="004C467A" w:rsidRPr="00664CF3" w:rsidRDefault="004C467A" w:rsidP="004C4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</w:tcPr>
          <w:p w14:paraId="6EE195DA" w14:textId="77777777" w:rsidR="004C467A" w:rsidRPr="00664CF3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D026C3" w:rsidRPr="00664CF3" w14:paraId="5356B6B4" w14:textId="77777777" w:rsidTr="001F3F5B">
        <w:tc>
          <w:tcPr>
            <w:tcW w:w="3600" w:type="dxa"/>
          </w:tcPr>
          <w:p w14:paraId="07EC2E87" w14:textId="77777777" w:rsidR="00D026C3" w:rsidRPr="00664CF3" w:rsidRDefault="00D026C3" w:rsidP="00D026C3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ครบกำหนดภายในหนึ่งปี</w:t>
            </w:r>
          </w:p>
        </w:tc>
        <w:tc>
          <w:tcPr>
            <w:tcW w:w="1260" w:type="dxa"/>
          </w:tcPr>
          <w:p w14:paraId="0AC1AFD6" w14:textId="2F54F4FD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477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</w:p>
        </w:tc>
        <w:tc>
          <w:tcPr>
            <w:tcW w:w="264" w:type="dxa"/>
          </w:tcPr>
          <w:p w14:paraId="43836076" w14:textId="77777777" w:rsidR="00D026C3" w:rsidRPr="00664CF3" w:rsidRDefault="00D026C3" w:rsidP="00D026C3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</w:tcPr>
          <w:p w14:paraId="22185FCB" w14:textId="0DC4DEFB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  <w:tc>
          <w:tcPr>
            <w:tcW w:w="273" w:type="dxa"/>
          </w:tcPr>
          <w:p w14:paraId="1C1FA8D1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59C2B01" w14:textId="32772392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</w:p>
        </w:tc>
        <w:tc>
          <w:tcPr>
            <w:tcW w:w="273" w:type="dxa"/>
          </w:tcPr>
          <w:p w14:paraId="532A6701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BE808F" w14:textId="3C33152C" w:rsidR="00D026C3" w:rsidRPr="00664CF3" w:rsidRDefault="00036DD3" w:rsidP="00D026C3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</w:tr>
      <w:tr w:rsidR="00D026C3" w:rsidRPr="00664CF3" w14:paraId="677C9D3A" w14:textId="77777777" w:rsidTr="001F3F5B">
        <w:tc>
          <w:tcPr>
            <w:tcW w:w="3600" w:type="dxa"/>
          </w:tcPr>
          <w:p w14:paraId="40ABFF8B" w14:textId="77777777" w:rsidR="00D026C3" w:rsidRPr="00664CF3" w:rsidRDefault="00D026C3" w:rsidP="00D026C3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</w:tcPr>
          <w:p w14:paraId="21773D68" w14:textId="101B6C80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707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</w:t>
            </w:r>
          </w:p>
        </w:tc>
        <w:tc>
          <w:tcPr>
            <w:tcW w:w="264" w:type="dxa"/>
          </w:tcPr>
          <w:p w14:paraId="767B8450" w14:textId="77777777" w:rsidR="00D026C3" w:rsidRPr="00664CF3" w:rsidRDefault="00D026C3" w:rsidP="00D026C3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</w:tcPr>
          <w:p w14:paraId="7B8FE07A" w14:textId="2BE8DBE2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</w:p>
        </w:tc>
        <w:tc>
          <w:tcPr>
            <w:tcW w:w="273" w:type="dxa"/>
          </w:tcPr>
          <w:p w14:paraId="59A3AC6B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71A67B3" w14:textId="79C73883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849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</w:t>
            </w:r>
          </w:p>
        </w:tc>
        <w:tc>
          <w:tcPr>
            <w:tcW w:w="273" w:type="dxa"/>
          </w:tcPr>
          <w:p w14:paraId="4B092E45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A40EACD" w14:textId="2CF07740" w:rsidR="00D026C3" w:rsidRPr="00664CF3" w:rsidRDefault="00036DD3" w:rsidP="00D026C3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</w:p>
        </w:tc>
      </w:tr>
      <w:tr w:rsidR="00D026C3" w:rsidRPr="00664CF3" w14:paraId="449E4C50" w14:textId="77777777" w:rsidTr="001F3F5B">
        <w:tc>
          <w:tcPr>
            <w:tcW w:w="3600" w:type="dxa"/>
          </w:tcPr>
          <w:p w14:paraId="32A8A358" w14:textId="77777777" w:rsidR="00D026C3" w:rsidRPr="00664CF3" w:rsidRDefault="00D026C3" w:rsidP="00D026C3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4CF3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ครบกำหนดหลังจากห้าปี</w:t>
            </w:r>
          </w:p>
        </w:tc>
        <w:tc>
          <w:tcPr>
            <w:tcW w:w="1260" w:type="dxa"/>
          </w:tcPr>
          <w:p w14:paraId="0A8F48AE" w14:textId="44B7D4A3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449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  <w:tc>
          <w:tcPr>
            <w:tcW w:w="264" w:type="dxa"/>
          </w:tcPr>
          <w:p w14:paraId="35E3E94B" w14:textId="77777777" w:rsidR="00D026C3" w:rsidRPr="00664CF3" w:rsidRDefault="00D026C3" w:rsidP="00D026C3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</w:tcPr>
          <w:p w14:paraId="0379B0ED" w14:textId="554B48CC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493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085</w:t>
            </w:r>
          </w:p>
        </w:tc>
        <w:tc>
          <w:tcPr>
            <w:tcW w:w="273" w:type="dxa"/>
          </w:tcPr>
          <w:p w14:paraId="6E851CEE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3B3D671" w14:textId="2EC97236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449</w:t>
            </w:r>
            <w:r w:rsidR="00A17AFC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  <w:tc>
          <w:tcPr>
            <w:tcW w:w="273" w:type="dxa"/>
          </w:tcPr>
          <w:p w14:paraId="253669D2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3865CAE" w14:textId="0EE5FF6C" w:rsidR="00D026C3" w:rsidRPr="00664CF3" w:rsidRDefault="00036DD3" w:rsidP="00D026C3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493</w:t>
            </w:r>
            <w:r w:rsidR="00D026C3" w:rsidRPr="00664C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085</w:t>
            </w:r>
          </w:p>
        </w:tc>
      </w:tr>
      <w:tr w:rsidR="00D026C3" w:rsidRPr="00664CF3" w14:paraId="54F208F7" w14:textId="77777777" w:rsidTr="001F3F5B">
        <w:tc>
          <w:tcPr>
            <w:tcW w:w="3600" w:type="dxa"/>
            <w:vAlign w:val="bottom"/>
          </w:tcPr>
          <w:p w14:paraId="07E26F62" w14:textId="77777777" w:rsidR="00D026C3" w:rsidRPr="00664CF3" w:rsidRDefault="00D026C3" w:rsidP="00D026C3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D7BFAC" w14:textId="01B69584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634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488</w:t>
            </w:r>
          </w:p>
        </w:tc>
        <w:tc>
          <w:tcPr>
            <w:tcW w:w="264" w:type="dxa"/>
          </w:tcPr>
          <w:p w14:paraId="33E0DE63" w14:textId="77777777" w:rsidR="00D026C3" w:rsidRPr="00664CF3" w:rsidRDefault="00D026C3" w:rsidP="00D026C3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C03895" w14:textId="34707370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073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702</w:t>
            </w:r>
          </w:p>
        </w:tc>
        <w:tc>
          <w:tcPr>
            <w:tcW w:w="273" w:type="dxa"/>
          </w:tcPr>
          <w:p w14:paraId="6D4783F1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B9DB041" w14:textId="166716A3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866</w:t>
            </w:r>
            <w:r w:rsidR="00A17AFC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488</w:t>
            </w:r>
          </w:p>
        </w:tc>
        <w:tc>
          <w:tcPr>
            <w:tcW w:w="273" w:type="dxa"/>
          </w:tcPr>
          <w:p w14:paraId="1B7FA99F" w14:textId="77777777" w:rsidR="00D026C3" w:rsidRPr="00664CF3" w:rsidRDefault="00D026C3" w:rsidP="00D026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B9B03EB" w14:textId="505FFC0E" w:rsidR="00D026C3" w:rsidRPr="00664CF3" w:rsidRDefault="00036DD3" w:rsidP="00D026C3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702</w:t>
            </w:r>
          </w:p>
        </w:tc>
      </w:tr>
    </w:tbl>
    <w:p w14:paraId="7C5AEE84" w14:textId="477D41AD" w:rsidR="00065FE1" w:rsidRPr="00664CF3" w:rsidRDefault="00065FE1" w:rsidP="00696AF8">
      <w:pPr>
        <w:pStyle w:val="Bo-Blankline"/>
        <w:rPr>
          <w:rFonts w:asciiTheme="majorBidi" w:hAnsiTheme="majorBidi" w:cstheme="majorBidi"/>
        </w:rPr>
      </w:pPr>
    </w:p>
    <w:p w14:paraId="156CE152" w14:textId="2FA3D73D" w:rsidR="009062AE" w:rsidRPr="0020370C" w:rsidRDefault="000343A2" w:rsidP="000343A2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  <w:sectPr w:rsidR="009062AE" w:rsidRPr="0020370C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  <w:r w:rsidRPr="0020370C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Pr="0020370C">
        <w:rPr>
          <w:rFonts w:asciiTheme="majorBidi" w:hAnsiTheme="majorBidi" w:cstheme="majorBidi"/>
          <w:spacing w:val="-6"/>
          <w:sz w:val="30"/>
          <w:szCs w:val="30"/>
        </w:rPr>
        <w:t xml:space="preserve"> 31 </w:t>
      </w:r>
      <w:r w:rsidRPr="0020370C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20370C">
        <w:rPr>
          <w:rFonts w:asciiTheme="majorBidi" w:hAnsiTheme="majorBidi" w:cstheme="majorBidi"/>
          <w:spacing w:val="-6"/>
          <w:sz w:val="30"/>
          <w:szCs w:val="30"/>
        </w:rPr>
        <w:t> 2568 </w:t>
      </w:r>
      <w:r w:rsidRPr="0020370C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บริษัทมีวงเงินสินเชื่อซึ่งยังมิได้เบิกใช้เป็นจำนวนเงินรวม </w:t>
      </w:r>
      <w:r w:rsidRPr="0020370C">
        <w:rPr>
          <w:rFonts w:asciiTheme="majorBidi" w:hAnsiTheme="majorBidi" w:cstheme="majorBidi"/>
          <w:spacing w:val="-6"/>
          <w:sz w:val="30"/>
          <w:szCs w:val="30"/>
        </w:rPr>
        <w:t>815 </w:t>
      </w:r>
      <w:r w:rsidRPr="0020370C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872D3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0370C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20370C">
        <w:rPr>
          <w:rFonts w:asciiTheme="majorBidi" w:hAnsiTheme="majorBidi" w:cstheme="majorBidi"/>
          <w:i/>
          <w:iCs/>
          <w:spacing w:val="-6"/>
          <w:sz w:val="30"/>
          <w:szCs w:val="30"/>
        </w:rPr>
        <w:t>2567: 723 </w:t>
      </w:r>
      <w:r w:rsidRPr="0020370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20370C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D33ED0" w:rsidRPr="0020370C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7FD466D" w14:textId="77777777" w:rsidR="00D33ED0" w:rsidRPr="00664CF3" w:rsidRDefault="00D33ED0" w:rsidP="00B73117">
      <w:pPr>
        <w:pStyle w:val="Bo-C1Content"/>
        <w:ind w:left="0"/>
        <w:rPr>
          <w:rFonts w:asciiTheme="majorBidi" w:hAnsiTheme="majorBidi" w:cstheme="majorBidi"/>
          <w:b/>
          <w:bCs/>
          <w:sz w:val="28"/>
          <w:szCs w:val="28"/>
        </w:rPr>
      </w:pPr>
      <w:r w:rsidRPr="00664CF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หุ้นกู้</w:t>
      </w:r>
    </w:p>
    <w:p w14:paraId="4A83BF01" w14:textId="77777777" w:rsidR="00D33ED0" w:rsidRPr="00664CF3" w:rsidRDefault="00D33ED0" w:rsidP="00B73117">
      <w:pPr>
        <w:pStyle w:val="Bo-Blankline"/>
        <w:ind w:left="0"/>
        <w:rPr>
          <w:rFonts w:asciiTheme="majorBidi" w:hAnsiTheme="majorBidi" w:cstheme="majorBidi"/>
          <w:sz w:val="28"/>
          <w:szCs w:val="28"/>
        </w:rPr>
      </w:pPr>
    </w:p>
    <w:p w14:paraId="3B43697F" w14:textId="5A4AC98A" w:rsidR="00D33ED0" w:rsidRPr="00664CF3" w:rsidRDefault="00D33ED0" w:rsidP="00B73117">
      <w:pPr>
        <w:pStyle w:val="Bo-C1Content"/>
        <w:ind w:left="0" w:right="487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  <w:r w:rsidRPr="00664CF3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6DD3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Pr="00664CF3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ธันวาคม </w:t>
      </w:r>
      <w:r w:rsidR="00036DD3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454DD" w:rsidRPr="00664CF3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4454DD" w:rsidRPr="00664CF3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036DD3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เดือน มูลค่ารวม </w:t>
      </w:r>
      <w:r w:rsidR="00036DD3">
        <w:rPr>
          <w:rFonts w:asciiTheme="majorBidi" w:hAnsiTheme="majorBidi" w:cstheme="majorBidi"/>
          <w:spacing w:val="-2"/>
          <w:sz w:val="28"/>
          <w:szCs w:val="28"/>
          <w:lang w:val="en-US"/>
        </w:rPr>
        <w:t>27</w:t>
      </w:r>
      <w:r w:rsidR="00222A63" w:rsidRPr="00664CF3">
        <w:rPr>
          <w:rFonts w:asciiTheme="majorBidi" w:hAnsiTheme="majorBidi" w:cstheme="majorBidi"/>
          <w:spacing w:val="-2"/>
          <w:sz w:val="28"/>
          <w:szCs w:val="28"/>
          <w:lang w:val="en-US"/>
        </w:rPr>
        <w:t>,</w:t>
      </w:r>
      <w:r w:rsidR="00036DD3">
        <w:rPr>
          <w:rFonts w:asciiTheme="majorBidi" w:hAnsiTheme="majorBidi" w:cstheme="majorBidi"/>
          <w:spacing w:val="-2"/>
          <w:sz w:val="28"/>
          <w:szCs w:val="28"/>
          <w:lang w:val="en-US"/>
        </w:rPr>
        <w:t>987</w:t>
      </w:r>
      <w:r w:rsidRPr="00664CF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4454DD" w:rsidRPr="00664CF3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036DD3">
        <w:rPr>
          <w:rFonts w:asciiTheme="majorBidi" w:hAnsiTheme="majorBidi" w:cstheme="majorBidi"/>
          <w:spacing w:val="-2"/>
          <w:sz w:val="28"/>
          <w:szCs w:val="28"/>
          <w:lang w:val="en-US"/>
        </w:rPr>
        <w:t>28</w:t>
      </w:r>
      <w:r w:rsidR="00222A63" w:rsidRPr="00664CF3">
        <w:rPr>
          <w:rFonts w:asciiTheme="majorBidi" w:hAnsiTheme="majorBidi" w:cstheme="majorBidi"/>
          <w:spacing w:val="-2"/>
          <w:sz w:val="28"/>
          <w:szCs w:val="28"/>
          <w:lang w:val="en-US"/>
        </w:rPr>
        <w:t>,</w:t>
      </w:r>
      <w:r w:rsidR="00036DD3">
        <w:rPr>
          <w:rFonts w:asciiTheme="majorBidi" w:hAnsiTheme="majorBidi" w:cstheme="majorBidi"/>
          <w:spacing w:val="-2"/>
          <w:sz w:val="28"/>
          <w:szCs w:val="28"/>
          <w:lang w:val="en-US"/>
        </w:rPr>
        <w:t>219</w:t>
      </w:r>
      <w:r w:rsidR="004C467A" w:rsidRPr="00664CF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4454DD" w:rsidRPr="00664CF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ตามลำดับ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64CF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036DD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2567</w:t>
      </w:r>
      <w:r w:rsidRPr="00664CF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: </w:t>
      </w:r>
      <w:r w:rsidR="00036DD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25</w:t>
      </w:r>
      <w:r w:rsidR="00D026C3" w:rsidRPr="00664CF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,</w:t>
      </w:r>
      <w:r w:rsidR="00036DD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987</w:t>
      </w:r>
      <w:r w:rsidR="004C467A" w:rsidRPr="00664CF3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4C467A" w:rsidRPr="00664CF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ล้านบาท และ </w:t>
      </w:r>
      <w:r w:rsidR="00036DD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26</w:t>
      </w:r>
      <w:r w:rsidR="00D026C3" w:rsidRPr="00664CF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,</w:t>
      </w:r>
      <w:r w:rsidR="00036DD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219</w:t>
      </w:r>
      <w:r w:rsidR="004C467A" w:rsidRPr="00664CF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="004C467A" w:rsidRPr="00664CF3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ล้านบาท</w:t>
      </w:r>
      <w:r w:rsidR="004C467A" w:rsidRPr="00664CF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="004454DD" w:rsidRPr="00664CF3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ตามลำดับ</w:t>
      </w:r>
      <w:r w:rsidRPr="00664CF3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)</w:t>
      </w:r>
      <w:r w:rsidRPr="00664CF3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Pr="00664CF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ดังนี้</w:t>
      </w:r>
    </w:p>
    <w:p w14:paraId="243308B3" w14:textId="77777777" w:rsidR="00D33ED0" w:rsidRPr="00664CF3" w:rsidRDefault="00D33ED0" w:rsidP="00D33ED0">
      <w:pPr>
        <w:pStyle w:val="Bo-C1Content"/>
        <w:ind w:right="-338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1"/>
        <w:gridCol w:w="1169"/>
        <w:gridCol w:w="270"/>
        <w:gridCol w:w="1169"/>
        <w:gridCol w:w="236"/>
        <w:gridCol w:w="1113"/>
        <w:gridCol w:w="236"/>
        <w:gridCol w:w="1203"/>
        <w:gridCol w:w="236"/>
        <w:gridCol w:w="1117"/>
        <w:gridCol w:w="236"/>
        <w:gridCol w:w="1206"/>
        <w:gridCol w:w="1019"/>
        <w:gridCol w:w="1679"/>
      </w:tblGrid>
      <w:tr w:rsidR="00383B46" w:rsidRPr="00664CF3" w14:paraId="75C85ACB" w14:textId="48DBD97D" w:rsidTr="00B73117">
        <w:tc>
          <w:tcPr>
            <w:tcW w:w="2250" w:type="dxa"/>
          </w:tcPr>
          <w:p w14:paraId="0A2ED586" w14:textId="77777777" w:rsidR="00383B46" w:rsidRPr="00664CF3" w:rsidRDefault="00383B46" w:rsidP="009D1AE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1" w:type="dxa"/>
            <w:gridSpan w:val="14"/>
          </w:tcPr>
          <w:p w14:paraId="51278FE6" w14:textId="68339B11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79" w:type="dxa"/>
          </w:tcPr>
          <w:p w14:paraId="35337663" w14:textId="77777777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83B46" w:rsidRPr="00664CF3" w14:paraId="31686F12" w14:textId="125195F9" w:rsidTr="00B73117">
        <w:tc>
          <w:tcPr>
            <w:tcW w:w="2250" w:type="dxa"/>
          </w:tcPr>
          <w:p w14:paraId="225021B2" w14:textId="77777777" w:rsidR="00383B46" w:rsidRPr="00664CF3" w:rsidRDefault="00383B46" w:rsidP="009D1AE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DE90613" w14:textId="7CD28690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F9ABD60" w14:textId="77777777" w:rsidR="00383B46" w:rsidRPr="00664CF3" w:rsidRDefault="00383B46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</w:tcPr>
          <w:p w14:paraId="2E5FE7BD" w14:textId="75F2C092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304A0BA9" w14:textId="77777777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23AE2F9B" w14:textId="77777777" w:rsidR="00383B46" w:rsidRPr="00664CF3" w:rsidRDefault="00383B46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C6525A6" w14:textId="77777777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7F62310F" w14:textId="77777777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451E2B1A" w14:textId="77777777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5EF33B69" w14:textId="77777777" w:rsidR="00383B46" w:rsidRPr="00664CF3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38A1" w:rsidRPr="00664CF3" w14:paraId="30EE0FDD" w14:textId="343B0FB3" w:rsidTr="00B73117">
        <w:tc>
          <w:tcPr>
            <w:tcW w:w="2250" w:type="dxa"/>
          </w:tcPr>
          <w:p w14:paraId="0E79CB3A" w14:textId="77777777" w:rsidR="004238A1" w:rsidRPr="00664CF3" w:rsidRDefault="004238A1" w:rsidP="004238A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BD14872" w14:textId="3ED4F3D4" w:rsidR="004238A1" w:rsidRPr="00664CF3" w:rsidRDefault="00036DD3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</w:tcPr>
          <w:p w14:paraId="06D519F4" w14:textId="77777777" w:rsidR="004238A1" w:rsidRPr="00664CF3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5165A1" w14:textId="7470A8B8" w:rsidR="004238A1" w:rsidRPr="00664CF3" w:rsidRDefault="00036DD3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B4AFFA" w14:textId="77777777" w:rsidR="004238A1" w:rsidRPr="00664CF3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FCFBF2C" w14:textId="6BCFB312" w:rsidR="004238A1" w:rsidRPr="00664CF3" w:rsidRDefault="00036DD3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E5BB0B" w14:textId="77777777" w:rsidR="004238A1" w:rsidRPr="00664CF3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B45A0D0" w14:textId="4D83AB5B" w:rsidR="004238A1" w:rsidRPr="00664CF3" w:rsidRDefault="00036DD3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937234E" w14:textId="77777777" w:rsidR="004238A1" w:rsidRPr="00664CF3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435235B6" w14:textId="08553E0D" w:rsidR="004238A1" w:rsidRPr="00664CF3" w:rsidRDefault="00036DD3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3E360CE" w14:textId="77777777" w:rsidR="004238A1" w:rsidRPr="00664CF3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505A8F0" w14:textId="56B8DDF7" w:rsidR="004238A1" w:rsidRPr="00664CF3" w:rsidRDefault="00036DD3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52EBA75" w14:textId="77777777" w:rsidR="004238A1" w:rsidRPr="00664CF3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CB3E7FB" w14:textId="77777777" w:rsidR="004238A1" w:rsidRPr="00664CF3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3CCA1E02" w14:textId="77777777" w:rsidR="004238A1" w:rsidRPr="00664CF3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58D616B9" w14:textId="2BD2277E" w:rsidR="004238A1" w:rsidRPr="00664CF3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  <w:r w:rsidRPr="00664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</w:tr>
      <w:tr w:rsidR="00D026C3" w:rsidRPr="00664CF3" w14:paraId="75995B00" w14:textId="2832A91A" w:rsidTr="00B73117">
        <w:tc>
          <w:tcPr>
            <w:tcW w:w="2250" w:type="dxa"/>
          </w:tcPr>
          <w:p w14:paraId="37E362A8" w14:textId="5D3CAC76" w:rsidR="00D026C3" w:rsidRPr="00664CF3" w:rsidRDefault="00D026C3" w:rsidP="00D026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หุ้นกู้ครั้งที่</w:t>
            </w:r>
          </w:p>
        </w:tc>
        <w:tc>
          <w:tcPr>
            <w:tcW w:w="1170" w:type="dxa"/>
          </w:tcPr>
          <w:p w14:paraId="7D458B5A" w14:textId="798A50A4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</w:tcPr>
          <w:p w14:paraId="6FFFEC4F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199333" w14:textId="7D16F41D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1830F926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9D2F6AE" w14:textId="4665E02A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1D4E3CD1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D7FDBF7" w14:textId="39DD82C1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0D267BDC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186A5455" w14:textId="64FF8054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4231F734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1E553D2" w14:textId="20D79874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25CD4F2C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50630115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19" w:type="dxa"/>
          </w:tcPr>
          <w:p w14:paraId="4515EFB2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79" w:type="dxa"/>
          </w:tcPr>
          <w:p w14:paraId="3A8E0185" w14:textId="67C6C2E0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383B46" w:rsidRPr="00664CF3" w14:paraId="45DB442D" w14:textId="74DD1232" w:rsidTr="00B73117">
        <w:tc>
          <w:tcPr>
            <w:tcW w:w="2250" w:type="dxa"/>
          </w:tcPr>
          <w:p w14:paraId="1745046A" w14:textId="77777777" w:rsidR="00383B46" w:rsidRPr="00664CF3" w:rsidRDefault="00383B46" w:rsidP="004C4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11"/>
          </w:tcPr>
          <w:p w14:paraId="6B7A3051" w14:textId="77777777" w:rsidR="00383B46" w:rsidRPr="00664CF3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499C744F" w14:textId="77777777" w:rsidR="00383B46" w:rsidRPr="00664CF3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226CF4C" w14:textId="77777777" w:rsidR="00383B46" w:rsidRPr="00664CF3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019" w:type="dxa"/>
          </w:tcPr>
          <w:p w14:paraId="5EF05AE1" w14:textId="77777777" w:rsidR="00383B46" w:rsidRPr="00664CF3" w:rsidRDefault="00383B46" w:rsidP="004C467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601001EC" w14:textId="5FE7B0EF" w:rsidR="00383B46" w:rsidRPr="00664CF3" w:rsidRDefault="00383B46" w:rsidP="004C467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026C3" w:rsidRPr="00664CF3" w14:paraId="6BFE4E0C" w14:textId="5D244DE3" w:rsidTr="00B73117">
        <w:tc>
          <w:tcPr>
            <w:tcW w:w="2250" w:type="dxa"/>
          </w:tcPr>
          <w:p w14:paraId="4C4BDF10" w14:textId="32687C98" w:rsidR="00D026C3" w:rsidRPr="00664CF3" w:rsidRDefault="00036DD3" w:rsidP="00D026C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</w:tcPr>
          <w:p w14:paraId="00C5C0C1" w14:textId="7AF21BD6" w:rsidR="00D026C3" w:rsidRPr="00664CF3" w:rsidRDefault="00036DD3" w:rsidP="00D026C3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5621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45621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1" w:type="dxa"/>
          </w:tcPr>
          <w:p w14:paraId="3D806E20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30D9C71" w14:textId="2A33C579" w:rsidR="00D026C3" w:rsidRPr="00664CF3" w:rsidRDefault="00D026C3" w:rsidP="00D026C3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375FB0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35EA51A" w14:textId="1BADB6EC" w:rsidR="00D026C3" w:rsidRPr="00664CF3" w:rsidRDefault="00BF4CB6" w:rsidP="00BF4CB6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0F0AFD6" w14:textId="77777777" w:rsidR="00D026C3" w:rsidRPr="00664CF3" w:rsidRDefault="00D026C3" w:rsidP="00D026C3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3C9672F8" w14:textId="146D4910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72C55FD8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18FAD3D0" w14:textId="5E9E1BCD" w:rsidR="00D026C3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699C8D3B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35E2F2E4" w14:textId="1D099073" w:rsidR="00D026C3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5E8CE23A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DCFBD42" w14:textId="2117D876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019" w:type="dxa"/>
          </w:tcPr>
          <w:p w14:paraId="60D87B47" w14:textId="5CC361A7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54CCEBE8" w14:textId="02A97C95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26C3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D026C3" w:rsidRPr="00664CF3" w14:paraId="3B90B4C5" w14:textId="54831971" w:rsidTr="00B73117">
        <w:tc>
          <w:tcPr>
            <w:tcW w:w="2250" w:type="dxa"/>
          </w:tcPr>
          <w:p w14:paraId="207686A6" w14:textId="307B4188" w:rsidR="00D026C3" w:rsidRPr="00664CF3" w:rsidRDefault="00036DD3" w:rsidP="00D026C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070FFFC2" w14:textId="55857230" w:rsidR="00D026C3" w:rsidRPr="00664CF3" w:rsidRDefault="00456219" w:rsidP="00D026C3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0BD36D74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91AA28D" w14:textId="6128E3A9" w:rsidR="00D026C3" w:rsidRPr="00664CF3" w:rsidRDefault="00D026C3" w:rsidP="00D026C3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DDAE9E5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24BB487" w14:textId="63CB5DE5" w:rsidR="00D026C3" w:rsidRPr="00664CF3" w:rsidRDefault="00036DD3" w:rsidP="00D026C3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D59A40A" w14:textId="77777777" w:rsidR="00D026C3" w:rsidRPr="00664CF3" w:rsidRDefault="00D026C3" w:rsidP="00D026C3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52F6FD5B" w14:textId="5D74823D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8627136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239E06B3" w14:textId="1C5C99B2" w:rsidR="00D026C3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073D1F4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764A37B5" w14:textId="1A0F8ED4" w:rsidR="00D026C3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8481232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FEEB559" w14:textId="5C0F9F9A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19" w:type="dxa"/>
          </w:tcPr>
          <w:p w14:paraId="2D0F35D3" w14:textId="50CD8618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4473EF0C" w14:textId="4DC7945C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26C3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2570</w:t>
            </w:r>
          </w:p>
        </w:tc>
      </w:tr>
      <w:tr w:rsidR="00D026C3" w:rsidRPr="00664CF3" w14:paraId="0BBF3737" w14:textId="2EA687E3" w:rsidTr="00B73117">
        <w:tc>
          <w:tcPr>
            <w:tcW w:w="2250" w:type="dxa"/>
          </w:tcPr>
          <w:p w14:paraId="1EAFCB5A" w14:textId="46639EC5" w:rsidR="00D026C3" w:rsidRPr="00664CF3" w:rsidRDefault="00036DD3" w:rsidP="00D026C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26C3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3161E5B2" w14:textId="7B73C34A" w:rsidR="00D026C3" w:rsidRPr="00664CF3" w:rsidRDefault="00036DD3" w:rsidP="00D026C3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621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45621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</w:tcPr>
          <w:p w14:paraId="13B59DF5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39796DA3" w14:textId="02E1F024" w:rsidR="00D026C3" w:rsidRPr="00664CF3" w:rsidRDefault="00D026C3" w:rsidP="00D026C3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6FD172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</w:tcPr>
          <w:p w14:paraId="16C2C3FB" w14:textId="321C0120" w:rsidR="00D026C3" w:rsidRPr="00664CF3" w:rsidRDefault="00BF4CB6" w:rsidP="00BF4CB6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E52530" w14:textId="77777777" w:rsidR="00D026C3" w:rsidRPr="00664CF3" w:rsidRDefault="00D026C3" w:rsidP="00D026C3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19D08B57" w14:textId="69CD5FE0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07E4778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3788AFA5" w14:textId="7464010D" w:rsidR="00D026C3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1C719E5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1E392E93" w14:textId="1B6D840F" w:rsidR="00D026C3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2BC82B7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64EF5AA1" w14:textId="4023F641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019" w:type="dxa"/>
          </w:tcPr>
          <w:p w14:paraId="1270C842" w14:textId="784C57DC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45B7D1DA" w14:textId="0ABDD873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26C3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="00D026C3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BF4CB6" w:rsidRPr="00664CF3" w14:paraId="3843105D" w14:textId="37FA6F7D" w:rsidTr="00B73117">
        <w:tc>
          <w:tcPr>
            <w:tcW w:w="2250" w:type="dxa"/>
          </w:tcPr>
          <w:p w14:paraId="3533A7B7" w14:textId="3EAD0CBE" w:rsidR="00BF4CB6" w:rsidRPr="00664CF3" w:rsidRDefault="00036DD3" w:rsidP="00BF4CB6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73F7A875" w14:textId="31B209CC" w:rsidR="00BF4CB6" w:rsidRPr="00664CF3" w:rsidRDefault="00BF4CB6" w:rsidP="00BF4CB6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7F069041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39D90247" w14:textId="3A1DEA6D" w:rsidR="00BF4CB6" w:rsidRPr="00664CF3" w:rsidRDefault="00BF4CB6" w:rsidP="00BF4CB6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096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E09DFAF" w14:textId="2FA9691F" w:rsidR="00BF4CB6" w:rsidRPr="00664CF3" w:rsidRDefault="00036DD3" w:rsidP="00BF4CB6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BD6F359" w14:textId="77777777" w:rsidR="00BF4CB6" w:rsidRPr="00664CF3" w:rsidRDefault="00BF4CB6" w:rsidP="00BF4CB6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70426EB4" w14:textId="5D361D7B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F9DD345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24BEDCDA" w14:textId="61784350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92B686B" w14:textId="77777777" w:rsidR="00BF4CB6" w:rsidRPr="00664CF3" w:rsidRDefault="00BF4CB6" w:rsidP="00BF4CB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2151A6D1" w14:textId="74B3E9FF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4796083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4F787175" w14:textId="7EE5BDE5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019" w:type="dxa"/>
          </w:tcPr>
          <w:p w14:paraId="18C42819" w14:textId="76A4327F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1D93D957" w14:textId="5E1906A2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BF4CB6" w:rsidRPr="00664CF3" w14:paraId="2E92EA30" w14:textId="4C05AAA8" w:rsidTr="00B73117">
        <w:tc>
          <w:tcPr>
            <w:tcW w:w="2250" w:type="dxa"/>
          </w:tcPr>
          <w:p w14:paraId="7139462A" w14:textId="330AD922" w:rsidR="00BF4CB6" w:rsidRPr="00664CF3" w:rsidRDefault="00036DD3" w:rsidP="00BF4CB6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</w:tcPr>
          <w:p w14:paraId="3408D6B9" w14:textId="162EB466" w:rsidR="00BF4CB6" w:rsidRPr="00664CF3" w:rsidRDefault="00BF4CB6" w:rsidP="00BF4CB6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52224462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7A640E4" w14:textId="56ECD14F" w:rsidR="00BF4CB6" w:rsidRPr="00664CF3" w:rsidRDefault="00BF4CB6" w:rsidP="00BF4CB6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01423C7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FAD3E90" w14:textId="51A39D7F" w:rsidR="00BF4CB6" w:rsidRPr="00664CF3" w:rsidRDefault="00036DD3" w:rsidP="00BF4CB6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4462022" w14:textId="77777777" w:rsidR="00BF4CB6" w:rsidRPr="00664CF3" w:rsidRDefault="00BF4CB6" w:rsidP="00BF4CB6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714BA213" w14:textId="3BED8391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D95980D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6EF73350" w14:textId="3ADE6F84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C78895D" w14:textId="77777777" w:rsidR="00BF4CB6" w:rsidRPr="00664CF3" w:rsidRDefault="00BF4CB6" w:rsidP="00BF4CB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573A6DA8" w14:textId="0F86C14B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78D9AB2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E74A89C" w14:textId="04408EDA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19" w:type="dxa"/>
          </w:tcPr>
          <w:p w14:paraId="2615D4D6" w14:textId="25F9DA28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1070D6E3" w14:textId="509A00E9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BF4CB6" w:rsidRPr="00664CF3" w14:paraId="00466051" w14:textId="77777777" w:rsidTr="00456219">
        <w:tc>
          <w:tcPr>
            <w:tcW w:w="2250" w:type="dxa"/>
          </w:tcPr>
          <w:p w14:paraId="210B6126" w14:textId="1BE5B814" w:rsidR="00BF4CB6" w:rsidRPr="00664CF3" w:rsidRDefault="00036DD3" w:rsidP="00BF4CB6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4C9AAF2B" w14:textId="18CB6601" w:rsidR="00BF4CB6" w:rsidRPr="00664CF3" w:rsidRDefault="00BF4CB6" w:rsidP="00BF4CB6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653EDF95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14449A" w14:textId="0C5A1667" w:rsidR="00BF4CB6" w:rsidRPr="00664CF3" w:rsidRDefault="00BF4CB6" w:rsidP="00BF4CB6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C9889E1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2EE76F3" w14:textId="5D774EBD" w:rsidR="00BF4CB6" w:rsidRPr="00664CF3" w:rsidRDefault="00036DD3" w:rsidP="00BF4CB6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15605A6" w14:textId="77777777" w:rsidR="00BF4CB6" w:rsidRPr="00664CF3" w:rsidRDefault="00BF4CB6" w:rsidP="00BF4CB6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C235BB8" w14:textId="3F32966C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38264FA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1C68C16F" w14:textId="24ACDDFB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9D18767" w14:textId="77777777" w:rsidR="00BF4CB6" w:rsidRPr="00664CF3" w:rsidRDefault="00BF4CB6" w:rsidP="00BF4CB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76447094" w14:textId="47C459CB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A9FC8D7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EE8A950" w14:textId="19AAF8AE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019" w:type="dxa"/>
          </w:tcPr>
          <w:p w14:paraId="5EB4274B" w14:textId="29725813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40546228" w14:textId="103E8181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BF4CB6" w:rsidRPr="00664CF3" w14:paraId="490091D9" w14:textId="77777777" w:rsidTr="00456219">
        <w:tc>
          <w:tcPr>
            <w:tcW w:w="2250" w:type="dxa"/>
          </w:tcPr>
          <w:p w14:paraId="27756EF6" w14:textId="5CDE0509" w:rsidR="00BF4CB6" w:rsidRPr="00664CF3" w:rsidRDefault="00036DD3" w:rsidP="00BF4CB6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5F2E8891" w14:textId="4E14E9A3" w:rsidR="00BF4CB6" w:rsidRPr="00664CF3" w:rsidRDefault="00BF4CB6" w:rsidP="00BF4CB6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739FB2B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66567F4" w14:textId="21DD356E" w:rsidR="00BF4CB6" w:rsidRPr="00664CF3" w:rsidRDefault="00BF4CB6" w:rsidP="00BF4CB6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B51D27C" w14:textId="77777777" w:rsidR="00BF4CB6" w:rsidRPr="00664CF3" w:rsidRDefault="00BF4CB6" w:rsidP="00BF4C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D04A688" w14:textId="7B12A60C" w:rsidR="00BF4CB6" w:rsidRPr="00664CF3" w:rsidRDefault="00036DD3" w:rsidP="00BF4CB6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6756DD3" w14:textId="77777777" w:rsidR="00BF4CB6" w:rsidRPr="00664CF3" w:rsidRDefault="00BF4CB6" w:rsidP="00BF4CB6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0202F6E5" w14:textId="62FCAC79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6C66E5B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4584779F" w14:textId="28832276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5EDE216" w14:textId="77777777" w:rsidR="00BF4CB6" w:rsidRPr="00664CF3" w:rsidRDefault="00BF4CB6" w:rsidP="00BF4CB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120718DF" w14:textId="77688EFD" w:rsidR="00BF4CB6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551E34D" w14:textId="77777777" w:rsidR="00BF4CB6" w:rsidRPr="00664CF3" w:rsidRDefault="00BF4CB6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189D4F8" w14:textId="6C84E986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019" w:type="dxa"/>
          </w:tcPr>
          <w:p w14:paraId="3FBBF952" w14:textId="3B9E20BD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2958A6B7" w14:textId="19A639A8" w:rsidR="00BF4CB6" w:rsidRPr="00664CF3" w:rsidRDefault="00036DD3" w:rsidP="00BF4C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456219" w:rsidRPr="00664CF3" w14:paraId="321FDC9F" w14:textId="77777777" w:rsidTr="00456219">
        <w:tc>
          <w:tcPr>
            <w:tcW w:w="2250" w:type="dxa"/>
          </w:tcPr>
          <w:p w14:paraId="09262139" w14:textId="0E47BD01" w:rsidR="00456219" w:rsidRPr="00664CF3" w:rsidRDefault="00036DD3" w:rsidP="00D026C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5621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D54587" w14:textId="422A3110" w:rsidR="00456219" w:rsidRPr="00664CF3" w:rsidRDefault="00456219" w:rsidP="00D026C3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0ED8F9E7" w14:textId="77777777" w:rsidR="00456219" w:rsidRPr="00664CF3" w:rsidRDefault="00456219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F7CCB0" w14:textId="67A9018F" w:rsidR="00456219" w:rsidRPr="00664CF3" w:rsidRDefault="00456219" w:rsidP="00D026C3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1745781" w14:textId="77777777" w:rsidR="00456219" w:rsidRPr="00664CF3" w:rsidRDefault="00456219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74DA1FE" w14:textId="4BE2ED1E" w:rsidR="00456219" w:rsidRPr="00664CF3" w:rsidRDefault="00036DD3" w:rsidP="00D026C3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84C549B" w14:textId="77777777" w:rsidR="00456219" w:rsidRPr="00664CF3" w:rsidRDefault="00456219" w:rsidP="00D026C3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3569527" w14:textId="74C2666E" w:rsidR="00456219" w:rsidRPr="00664CF3" w:rsidRDefault="00593FA4" w:rsidP="00593FA4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BA4C0A7" w14:textId="77777777" w:rsidR="00456219" w:rsidRPr="00664CF3" w:rsidRDefault="00456219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A7F8516" w14:textId="743B165F" w:rsidR="00456219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9215C3C" w14:textId="77777777" w:rsidR="00456219" w:rsidRPr="00664CF3" w:rsidRDefault="00456219" w:rsidP="00D026C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FDC28F5" w14:textId="588A97B3" w:rsidR="00456219" w:rsidRPr="00664CF3" w:rsidRDefault="00BF4CB6" w:rsidP="00BF4CB6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C1C43ED" w14:textId="77777777" w:rsidR="00456219" w:rsidRPr="00664CF3" w:rsidRDefault="00456219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366BDEE" w14:textId="062CC2A0" w:rsidR="00456219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019" w:type="dxa"/>
          </w:tcPr>
          <w:p w14:paraId="37911D57" w14:textId="2C1602C6" w:rsidR="00456219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551F7031" w14:textId="7C8ECD4E" w:rsidR="00456219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F4CB6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4CB6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D026C3" w:rsidRPr="00664CF3" w14:paraId="7B8D9EC2" w14:textId="53F06C80" w:rsidTr="00B73117">
        <w:tc>
          <w:tcPr>
            <w:tcW w:w="2250" w:type="dxa"/>
          </w:tcPr>
          <w:p w14:paraId="24ED9787" w14:textId="77777777" w:rsidR="00D026C3" w:rsidRPr="00664CF3" w:rsidRDefault="00D026C3" w:rsidP="00D026C3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51FAE6" w14:textId="4938AA50" w:rsidR="00D026C3" w:rsidRPr="00664CF3" w:rsidRDefault="00036DD3" w:rsidP="00D026C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45621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</w:t>
            </w:r>
            <w:r w:rsidR="0045621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71" w:type="dxa"/>
          </w:tcPr>
          <w:p w14:paraId="66133AC5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AC28304" w14:textId="163E3D53" w:rsidR="00D026C3" w:rsidRPr="00664CF3" w:rsidRDefault="00D026C3" w:rsidP="00D026C3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28F60F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57493D6" w14:textId="67DDEC95" w:rsidR="00D026C3" w:rsidRPr="00664CF3" w:rsidRDefault="00036DD3" w:rsidP="00D026C3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BF4CB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553</w:t>
            </w:r>
            <w:r w:rsidR="00BF4CB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4585248" w14:textId="77777777" w:rsidR="00D026C3" w:rsidRPr="00664CF3" w:rsidRDefault="00D026C3" w:rsidP="00D026C3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B597051" w14:textId="5F676AF5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1136BD4D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7C08FFB2" w14:textId="2FBAB1DD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BF4CB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  <w:r w:rsidR="00BF4CB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00464FDF" w14:textId="77777777" w:rsidR="00D026C3" w:rsidRPr="00664CF3" w:rsidRDefault="00D026C3" w:rsidP="00D026C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472C966" w14:textId="2B7D66CC" w:rsidR="00D026C3" w:rsidRPr="00664CF3" w:rsidRDefault="00036DD3" w:rsidP="00BF4CB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62A5080D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032B336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236F2FE8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497F4084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</w:tbl>
    <w:p w14:paraId="40F9F28B" w14:textId="1902614A" w:rsidR="009062AE" w:rsidRPr="00664CF3" w:rsidRDefault="009062AE">
      <w:pPr>
        <w:spacing w:line="240" w:lineRule="auto"/>
      </w:pPr>
      <w:r w:rsidRPr="00664CF3">
        <w:rPr>
          <w:cs/>
        </w:rPr>
        <w:br w:type="page"/>
      </w: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1"/>
        <w:gridCol w:w="1169"/>
        <w:gridCol w:w="270"/>
        <w:gridCol w:w="1169"/>
        <w:gridCol w:w="236"/>
        <w:gridCol w:w="1113"/>
        <w:gridCol w:w="236"/>
        <w:gridCol w:w="1203"/>
        <w:gridCol w:w="236"/>
        <w:gridCol w:w="1117"/>
        <w:gridCol w:w="236"/>
        <w:gridCol w:w="1206"/>
        <w:gridCol w:w="1019"/>
        <w:gridCol w:w="1679"/>
      </w:tblGrid>
      <w:tr w:rsidR="004238A1" w:rsidRPr="00664CF3" w14:paraId="30E4FB5B" w14:textId="77777777" w:rsidTr="00103A0D">
        <w:tc>
          <w:tcPr>
            <w:tcW w:w="2250" w:type="dxa"/>
          </w:tcPr>
          <w:p w14:paraId="4622C0A8" w14:textId="77777777" w:rsidR="004238A1" w:rsidRPr="00664CF3" w:rsidRDefault="004238A1" w:rsidP="002F1E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1" w:type="dxa"/>
            <w:gridSpan w:val="14"/>
          </w:tcPr>
          <w:p w14:paraId="3E45C958" w14:textId="0CC720D6" w:rsidR="004238A1" w:rsidRPr="00664CF3" w:rsidRDefault="00EF1856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79" w:type="dxa"/>
          </w:tcPr>
          <w:p w14:paraId="164A066B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238A1" w:rsidRPr="00664CF3" w14:paraId="5C366C04" w14:textId="77777777" w:rsidTr="00103A0D">
        <w:tc>
          <w:tcPr>
            <w:tcW w:w="2250" w:type="dxa"/>
          </w:tcPr>
          <w:p w14:paraId="5B8BACA5" w14:textId="77777777" w:rsidR="004238A1" w:rsidRPr="00664CF3" w:rsidRDefault="004238A1" w:rsidP="002F1EC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186B26F0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1C1755D" w14:textId="77777777" w:rsidR="004238A1" w:rsidRPr="00664CF3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</w:tcPr>
          <w:p w14:paraId="55C0691E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18D9929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40399E00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D6F333F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E0E0281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6A82EA33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3B5F907A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38A1" w:rsidRPr="00664CF3" w14:paraId="52304F39" w14:textId="77777777" w:rsidTr="00103A0D">
        <w:tc>
          <w:tcPr>
            <w:tcW w:w="2250" w:type="dxa"/>
          </w:tcPr>
          <w:p w14:paraId="2EDAAB2C" w14:textId="77777777" w:rsidR="004238A1" w:rsidRPr="00664CF3" w:rsidRDefault="004238A1" w:rsidP="002F1EC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5E58909" w14:textId="3EEFBAF1" w:rsidR="004238A1" w:rsidRPr="00664CF3" w:rsidRDefault="00036DD3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</w:tcPr>
          <w:p w14:paraId="21C6CDC7" w14:textId="77777777" w:rsidR="004238A1" w:rsidRPr="00664CF3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2D104E9" w14:textId="6CCA169E" w:rsidR="004238A1" w:rsidRPr="00664CF3" w:rsidRDefault="00036DD3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B652A3" w14:textId="77777777" w:rsidR="004238A1" w:rsidRPr="00664CF3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88CF195" w14:textId="700844F3" w:rsidR="004238A1" w:rsidRPr="00664CF3" w:rsidRDefault="00036DD3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21CCE13" w14:textId="77777777" w:rsidR="004238A1" w:rsidRPr="00664CF3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1A8CF0" w14:textId="1AF6AF18" w:rsidR="004238A1" w:rsidRPr="00664CF3" w:rsidRDefault="00036DD3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39DAB74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42C759EE" w14:textId="3BEA3C22" w:rsidR="004238A1" w:rsidRPr="00664CF3" w:rsidRDefault="00036DD3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4D1E2AA" w14:textId="77777777" w:rsidR="004238A1" w:rsidRPr="00664CF3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2F1807B" w14:textId="55222D59" w:rsidR="004238A1" w:rsidRPr="00664CF3" w:rsidRDefault="00036DD3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38A1"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5DAB7BC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2C7AB52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210444BA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3BCD688A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  <w:r w:rsidRPr="00664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</w:tr>
      <w:tr w:rsidR="00D026C3" w:rsidRPr="00664CF3" w14:paraId="1A75F9D1" w14:textId="77777777" w:rsidTr="00103A0D">
        <w:tc>
          <w:tcPr>
            <w:tcW w:w="2250" w:type="dxa"/>
          </w:tcPr>
          <w:p w14:paraId="225C166D" w14:textId="3E5C533E" w:rsidR="00D026C3" w:rsidRPr="00664CF3" w:rsidRDefault="00D026C3" w:rsidP="00D026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หุ้นกู้ครั้งที่</w:t>
            </w:r>
          </w:p>
        </w:tc>
        <w:tc>
          <w:tcPr>
            <w:tcW w:w="1170" w:type="dxa"/>
          </w:tcPr>
          <w:p w14:paraId="41D50979" w14:textId="00AC9287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</w:tcPr>
          <w:p w14:paraId="24D93170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B4A5E4B" w14:textId="74049F0F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2F103D76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D12A605" w14:textId="391AFC50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6F77D299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2D72E0B" w14:textId="52BA8D1C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740E3C93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6136D8C6" w14:textId="6AEFB5AC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10270A0F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4B9AB07" w14:textId="5AE5C6C2" w:rsidR="00D026C3" w:rsidRPr="00664CF3" w:rsidRDefault="00036DD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21E3139F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1F7479B4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19" w:type="dxa"/>
          </w:tcPr>
          <w:p w14:paraId="526DB80B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79" w:type="dxa"/>
          </w:tcPr>
          <w:p w14:paraId="563A6D0A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4238A1" w:rsidRPr="00664CF3" w14:paraId="44F09ACC" w14:textId="77777777" w:rsidTr="00103A0D">
        <w:tc>
          <w:tcPr>
            <w:tcW w:w="2250" w:type="dxa"/>
          </w:tcPr>
          <w:p w14:paraId="3AFD90F5" w14:textId="77777777" w:rsidR="004238A1" w:rsidRPr="00664CF3" w:rsidRDefault="004238A1" w:rsidP="002F1E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11"/>
          </w:tcPr>
          <w:p w14:paraId="2CAECC2A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48DB33D6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C6064A6" w14:textId="77777777" w:rsidR="004238A1" w:rsidRPr="00664CF3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019" w:type="dxa"/>
          </w:tcPr>
          <w:p w14:paraId="3901E7DB" w14:textId="77777777" w:rsidR="004238A1" w:rsidRPr="00664CF3" w:rsidRDefault="004238A1" w:rsidP="002F1ECF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19289534" w14:textId="77777777" w:rsidR="004238A1" w:rsidRPr="00664CF3" w:rsidRDefault="004238A1" w:rsidP="002F1ECF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E26C9" w:rsidRPr="00664CF3" w14:paraId="02D9FD75" w14:textId="77777777" w:rsidTr="00103A0D">
        <w:tc>
          <w:tcPr>
            <w:tcW w:w="2250" w:type="dxa"/>
          </w:tcPr>
          <w:p w14:paraId="06095707" w14:textId="52B36DEA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</w:tcPr>
          <w:p w14:paraId="2F5C5686" w14:textId="5154B162" w:rsidR="00FE26C9" w:rsidRPr="00664CF3" w:rsidRDefault="00036DD3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1" w:type="dxa"/>
          </w:tcPr>
          <w:p w14:paraId="04702840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DC4E35C" w14:textId="49D0364D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531E88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0C726A4" w14:textId="19B7C68C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3223640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4287F277" w14:textId="7CD6F0C1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746DA86D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2DE35EB3" w14:textId="72C789C7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06B4D1AC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61DC6263" w14:textId="7A171B67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5EB764ED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CA7C6B1" w14:textId="13811580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019" w:type="dxa"/>
          </w:tcPr>
          <w:p w14:paraId="0B7E520A" w14:textId="22F60077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081E0607" w14:textId="3E37C0FC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FE26C9" w:rsidRPr="00664CF3" w14:paraId="2D8D17B5" w14:textId="77777777" w:rsidTr="00103A0D">
        <w:tc>
          <w:tcPr>
            <w:tcW w:w="2250" w:type="dxa"/>
          </w:tcPr>
          <w:p w14:paraId="7FDD2CD8" w14:textId="4EE7DF71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630E5547" w14:textId="7BB70C2C" w:rsidR="00FE26C9" w:rsidRPr="00664CF3" w:rsidRDefault="00FE26C9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37EA6A79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37036A17" w14:textId="07B09EA3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909CECC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84F24CE" w14:textId="44189C34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F43AB41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620DD432" w14:textId="0895E693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7927E78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5A0AA88B" w14:textId="21AB289E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5F0CC5D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61DCECE4" w14:textId="05837D87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378D040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CDA16E4" w14:textId="2C80D473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19" w:type="dxa"/>
          </w:tcPr>
          <w:p w14:paraId="55AD1B8B" w14:textId="4CB3A4EB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D0680EE" w14:textId="70FA442D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2570</w:t>
            </w:r>
          </w:p>
        </w:tc>
      </w:tr>
      <w:tr w:rsidR="00FE26C9" w:rsidRPr="00664CF3" w14:paraId="6982FDDE" w14:textId="77777777" w:rsidTr="00103A0D">
        <w:tc>
          <w:tcPr>
            <w:tcW w:w="2250" w:type="dxa"/>
          </w:tcPr>
          <w:p w14:paraId="18D34E4D" w14:textId="0309A39D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7D6FA7C0" w14:textId="4CEC032E" w:rsidR="00FE26C9" w:rsidRPr="00664CF3" w:rsidRDefault="00036DD3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</w:tcPr>
          <w:p w14:paraId="3F837167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30A2519D" w14:textId="48A51DC5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21BBAA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F295B79" w14:textId="635D9F5E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0A70E52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DD1FB4" w14:textId="4206FCE0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51613E8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6B06969D" w14:textId="61985372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6CCF9D8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3099DA91" w14:textId="6AFFB9E2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962B356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A86A8BB" w14:textId="17642170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019" w:type="dxa"/>
          </w:tcPr>
          <w:p w14:paraId="1B03FA82" w14:textId="73F5E9F6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02AE0859" w14:textId="04F40F5A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FE26C9" w:rsidRPr="00664CF3" w14:paraId="45847608" w14:textId="77777777" w:rsidTr="00103A0D">
        <w:tc>
          <w:tcPr>
            <w:tcW w:w="2250" w:type="dxa"/>
          </w:tcPr>
          <w:p w14:paraId="61522F0D" w14:textId="0FBA5492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28E3EACD" w14:textId="144847E9" w:rsidR="00FE26C9" w:rsidRPr="00664CF3" w:rsidRDefault="00FE26C9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4AB39596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667E7089" w14:textId="553D7FBF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BB017D5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D8EF49C" w14:textId="5778C8E8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04AE14A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53B1747A" w14:textId="20B04985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9CE46AF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597A920C" w14:textId="16763D32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E41B478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49B53ED4" w14:textId="629D0BDE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9381FAF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9246028" w14:textId="2C96C189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019" w:type="dxa"/>
          </w:tcPr>
          <w:p w14:paraId="5389A15E" w14:textId="7E0A5E76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2006DE3" w14:textId="515BD258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FE26C9" w:rsidRPr="00664CF3" w14:paraId="7429C3DF" w14:textId="77777777" w:rsidTr="00103A0D">
        <w:tc>
          <w:tcPr>
            <w:tcW w:w="2250" w:type="dxa"/>
          </w:tcPr>
          <w:p w14:paraId="05B0DF36" w14:textId="22C4C1EC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</w:tcPr>
          <w:p w14:paraId="6D6FC6F9" w14:textId="33FB64DA" w:rsidR="00FE26C9" w:rsidRPr="00664CF3" w:rsidRDefault="00FE26C9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74312CAC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D8BCA2F" w14:textId="392A978C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D81EC1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C2095FF" w14:textId="69D4B2A5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9274735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42E38190" w14:textId="7C3D4E99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CEE4BD4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4CDFC7AD" w14:textId="4A21AA2B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FFC1283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445EFD30" w14:textId="31BAAA7B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B23ECDD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C428644" w14:textId="0DF70033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19" w:type="dxa"/>
          </w:tcPr>
          <w:p w14:paraId="1F25D072" w14:textId="1C410B73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08BA7511" w14:textId="287270E2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FE26C9" w:rsidRPr="00664CF3" w14:paraId="19DAAB07" w14:textId="77777777" w:rsidTr="00FE26C9">
        <w:tc>
          <w:tcPr>
            <w:tcW w:w="2250" w:type="dxa"/>
          </w:tcPr>
          <w:p w14:paraId="7E148470" w14:textId="368B2D87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7429B5FE" w14:textId="4E58C34E" w:rsidR="00FE26C9" w:rsidRPr="00664CF3" w:rsidRDefault="00FE26C9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7F37D478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BDF01E6" w14:textId="781FEAFB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58833C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FAF74DB" w14:textId="2BFEFC6F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922CA27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56B216C7" w14:textId="2038358F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920BD9E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48170A66" w14:textId="5FDF27EC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6F6C724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344292FC" w14:textId="426FB779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90D9E64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A826229" w14:textId="396F5994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019" w:type="dxa"/>
          </w:tcPr>
          <w:p w14:paraId="16FC6DE1" w14:textId="51C32CB6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6D0FFFF1" w14:textId="0684BEF3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FE26C9" w:rsidRPr="00664CF3" w14:paraId="67FAB8C3" w14:textId="77777777" w:rsidTr="00FE26C9">
        <w:tc>
          <w:tcPr>
            <w:tcW w:w="2250" w:type="dxa"/>
          </w:tcPr>
          <w:p w14:paraId="22278CBB" w14:textId="25CBC06D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624EB15B" w14:textId="3E496572" w:rsidR="00FE26C9" w:rsidRPr="00664CF3" w:rsidRDefault="00FE26C9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7FF6DE93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CC5AA88" w14:textId="04B03CFA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62C0A70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29914CC" w14:textId="75B5A913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5BFB319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46468984" w14:textId="6B94965D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B167914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</w:tcPr>
          <w:p w14:paraId="482FABDD" w14:textId="0356E8B4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7E10E95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3FF9470A" w14:textId="3E3EC7D4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9272D76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4F07F81C" w14:textId="48E740EE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019" w:type="dxa"/>
          </w:tcPr>
          <w:p w14:paraId="7FC627C1" w14:textId="091709DF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FF0124B" w14:textId="2171841F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E26C9" w:rsidRPr="00664C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FE26C9" w:rsidRPr="00664CF3" w14:paraId="4D080B4C" w14:textId="77777777" w:rsidTr="00FE26C9">
        <w:tc>
          <w:tcPr>
            <w:tcW w:w="2250" w:type="dxa"/>
          </w:tcPr>
          <w:p w14:paraId="015FE29A" w14:textId="379888D6" w:rsidR="00FE26C9" w:rsidRPr="00664CF3" w:rsidRDefault="00036DD3" w:rsidP="00FE26C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84CED6" w14:textId="5970A5F9" w:rsidR="00FE26C9" w:rsidRPr="00664CF3" w:rsidRDefault="00FE26C9" w:rsidP="00FE26C9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3FFFDDFB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5F3BD40" w14:textId="0AFAEFE3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B01CA4" w14:textId="77777777" w:rsidR="00FE26C9" w:rsidRPr="00664CF3" w:rsidRDefault="00FE26C9" w:rsidP="00FE2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94771A2" w14:textId="6B4595BE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4DF1439" w14:textId="77777777" w:rsidR="00FE26C9" w:rsidRPr="00664CF3" w:rsidRDefault="00FE26C9" w:rsidP="00FE26C9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D1773F1" w14:textId="4F32B460" w:rsidR="00FE26C9" w:rsidRPr="00664CF3" w:rsidRDefault="00AD15D8" w:rsidP="00AD15D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C7EF52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C34DF8D" w14:textId="648E9717" w:rsidR="00FE26C9" w:rsidRPr="00664CF3" w:rsidRDefault="00036DD3" w:rsidP="00FE26C9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370F7FE" w14:textId="77777777" w:rsidR="00FE26C9" w:rsidRPr="00664CF3" w:rsidRDefault="00FE26C9" w:rsidP="00FE26C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FE6A7F7" w14:textId="06BA8187" w:rsidR="00FE26C9" w:rsidRPr="00664CF3" w:rsidRDefault="00FE26C9" w:rsidP="00FE26C9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C6564C" w14:textId="77777777" w:rsidR="00FE26C9" w:rsidRPr="00664CF3" w:rsidRDefault="00FE26C9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9E9517D" w14:textId="6A0A0E26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019" w:type="dxa"/>
          </w:tcPr>
          <w:p w14:paraId="46E804DF" w14:textId="4B98A458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4E0FBE65" w14:textId="153F451B" w:rsidR="00FE26C9" w:rsidRPr="00664CF3" w:rsidRDefault="00036DD3" w:rsidP="00FE2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FE26C9" w:rsidRPr="00664C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D026C3" w:rsidRPr="00664CF3" w14:paraId="67279605" w14:textId="77777777" w:rsidTr="00103A0D">
        <w:tc>
          <w:tcPr>
            <w:tcW w:w="2250" w:type="dxa"/>
          </w:tcPr>
          <w:p w14:paraId="014C32C8" w14:textId="77777777" w:rsidR="00D026C3" w:rsidRPr="00664CF3" w:rsidRDefault="00D026C3" w:rsidP="00D026C3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44E45E" w14:textId="4AEEE029" w:rsidR="00D026C3" w:rsidRPr="00664CF3" w:rsidRDefault="00036DD3" w:rsidP="00D026C3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FE26C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523</w:t>
            </w:r>
            <w:r w:rsidR="00FE26C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71" w:type="dxa"/>
          </w:tcPr>
          <w:p w14:paraId="64F9CF73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E986A42" w14:textId="76004EBC" w:rsidR="00D026C3" w:rsidRPr="00664CF3" w:rsidRDefault="00D026C3" w:rsidP="00D026C3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8314D01" w14:textId="77777777" w:rsidR="00D026C3" w:rsidRPr="00664CF3" w:rsidRDefault="00D026C3" w:rsidP="00D026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663EFD6" w14:textId="0E6B3166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FE26C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  <w:r w:rsidR="00FE26C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2F4C1BB" w14:textId="77777777" w:rsidR="00D026C3" w:rsidRPr="00664CF3" w:rsidRDefault="00D026C3" w:rsidP="00D026C3">
            <w:pPr>
              <w:tabs>
                <w:tab w:val="decimal" w:pos="970"/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2B8E65E" w14:textId="613C2465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3A6A9045" w14:textId="77777777" w:rsidR="00D026C3" w:rsidRPr="00664CF3" w:rsidRDefault="00D026C3" w:rsidP="00D026C3">
            <w:pPr>
              <w:tabs>
                <w:tab w:val="decimal" w:pos="97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52D851A" w14:textId="60E20F11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FE26C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218</w:t>
            </w:r>
            <w:r w:rsidR="00FE26C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5E580EB6" w14:textId="77777777" w:rsidR="00D026C3" w:rsidRPr="00664CF3" w:rsidRDefault="00D026C3" w:rsidP="00D026C3">
            <w:pPr>
              <w:tabs>
                <w:tab w:val="decimal" w:pos="864"/>
                <w:tab w:val="decimal" w:pos="970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733934E8" w14:textId="61E12E89" w:rsidR="00D026C3" w:rsidRPr="00664CF3" w:rsidRDefault="00036DD3" w:rsidP="00D026C3">
            <w:pPr>
              <w:tabs>
                <w:tab w:val="decimal" w:pos="97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218</w:t>
            </w:r>
            <w:r w:rsidR="00D026C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</w:tcPr>
          <w:p w14:paraId="74AF8B7C" w14:textId="1BF8B522" w:rsidR="00D026C3" w:rsidRPr="00664CF3" w:rsidRDefault="00D026C3" w:rsidP="00D026C3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D8700C5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19" w:type="dxa"/>
          </w:tcPr>
          <w:p w14:paraId="0F354EA0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0B16076D" w14:textId="77777777" w:rsidR="00D026C3" w:rsidRPr="00664CF3" w:rsidRDefault="00D026C3" w:rsidP="00D026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</w:tbl>
    <w:p w14:paraId="289AA7A9" w14:textId="501EBC5C" w:rsidR="004238A1" w:rsidRPr="00664CF3" w:rsidRDefault="004238A1">
      <w:pPr>
        <w:spacing w:line="240" w:lineRule="auto"/>
      </w:pPr>
    </w:p>
    <w:p w14:paraId="1E44827B" w14:textId="77777777" w:rsidR="004454DD" w:rsidRPr="00664CF3" w:rsidRDefault="004454DD">
      <w:pPr>
        <w:spacing w:line="240" w:lineRule="auto"/>
      </w:pPr>
    </w:p>
    <w:p w14:paraId="6DD0F622" w14:textId="48B336A7" w:rsidR="004454DD" w:rsidRPr="00664CF3" w:rsidRDefault="004454DD">
      <w:pPr>
        <w:spacing w:line="240" w:lineRule="auto"/>
        <w:rPr>
          <w:cs/>
        </w:rPr>
        <w:sectPr w:rsidR="004454DD" w:rsidRPr="00664CF3" w:rsidSect="005C42D5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78518D5B" w14:textId="18E35BA9" w:rsidR="00B94B8F" w:rsidRPr="00664CF3" w:rsidRDefault="00DE399F" w:rsidP="00EF22F9">
      <w:pPr>
        <w:pStyle w:val="Caption"/>
      </w:pPr>
      <w:r w:rsidRPr="00664CF3">
        <w:rPr>
          <w:cs/>
        </w:rPr>
        <w:lastRenderedPageBreak/>
        <w:t>ประมาณการหนี้สิน</w:t>
      </w:r>
      <w:r w:rsidR="00505B92" w:rsidRPr="00664CF3">
        <w:rPr>
          <w:rFonts w:hint="cs"/>
          <w:cs/>
        </w:rPr>
        <w:t>ไม่หมุนเวียน</w:t>
      </w:r>
      <w:r w:rsidRPr="00664CF3">
        <w:rPr>
          <w:cs/>
        </w:rPr>
        <w:t>สำหรับ</w:t>
      </w:r>
      <w:r w:rsidR="009C3B63" w:rsidRPr="00664CF3">
        <w:rPr>
          <w:rFonts w:hint="cs"/>
          <w:cs/>
        </w:rPr>
        <w:t>ผลประโยชน์พนักงาน</w:t>
      </w:r>
    </w:p>
    <w:p w14:paraId="6BA8DC42" w14:textId="77777777" w:rsidR="0061303D" w:rsidRPr="00664CF3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2213C" w:rsidRPr="00664CF3" w14:paraId="4CE83AAE" w14:textId="77777777" w:rsidTr="007064F8">
        <w:trPr>
          <w:tblHeader/>
        </w:trPr>
        <w:tc>
          <w:tcPr>
            <w:tcW w:w="3870" w:type="dxa"/>
          </w:tcPr>
          <w:p w14:paraId="4816C816" w14:textId="77777777" w:rsidR="00B2213C" w:rsidRPr="00664CF3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06D46D" w14:textId="77777777" w:rsidR="00B2213C" w:rsidRPr="00664CF3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102AAB" w14:textId="77777777" w:rsidR="00B2213C" w:rsidRPr="00664CF3" w:rsidRDefault="00B2213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41D07D" w14:textId="77777777" w:rsidR="00B2213C" w:rsidRPr="00664CF3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F74" w:rsidRPr="00664CF3" w14:paraId="2F8711F3" w14:textId="77777777" w:rsidTr="006F673B">
        <w:trPr>
          <w:tblHeader/>
        </w:trPr>
        <w:tc>
          <w:tcPr>
            <w:tcW w:w="3870" w:type="dxa"/>
          </w:tcPr>
          <w:p w14:paraId="041FF4F0" w14:textId="5F653528" w:rsidR="00F57F74" w:rsidRPr="00664CF3" w:rsidRDefault="00F57F74" w:rsidP="00F57F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90458DA" w14:textId="579B3441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6D18FD8" w14:textId="77777777" w:rsidR="00F57F74" w:rsidRPr="00664CF3" w:rsidRDefault="00F57F74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8137C" w14:textId="11557F21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F60307E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157AC" w14:textId="77D758FB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7FD3748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E77CF" w14:textId="0E0E2AB2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5A34B7F8" w14:textId="77777777" w:rsidTr="007064F8">
        <w:trPr>
          <w:tblHeader/>
        </w:trPr>
        <w:tc>
          <w:tcPr>
            <w:tcW w:w="3870" w:type="dxa"/>
          </w:tcPr>
          <w:p w14:paraId="6BC85145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EE2B488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3CED" w:rsidRPr="00664CF3" w14:paraId="02BCEF45" w14:textId="77777777" w:rsidTr="007064F8">
        <w:trPr>
          <w:tblHeader/>
        </w:trPr>
        <w:tc>
          <w:tcPr>
            <w:tcW w:w="3870" w:type="dxa"/>
          </w:tcPr>
          <w:p w14:paraId="02CF9824" w14:textId="51C12F6E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10" w:type="dxa"/>
            <w:gridSpan w:val="7"/>
          </w:tcPr>
          <w:p w14:paraId="710C5F9D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3CED" w:rsidRPr="00664CF3" w14:paraId="53157050" w14:textId="77777777" w:rsidTr="00232321">
        <w:tc>
          <w:tcPr>
            <w:tcW w:w="3870" w:type="dxa"/>
          </w:tcPr>
          <w:p w14:paraId="41CE2536" w14:textId="7A2339AD" w:rsidR="00E03CED" w:rsidRPr="00664CF3" w:rsidRDefault="00E03CED" w:rsidP="00E03CED">
            <w:pPr>
              <w:spacing w:line="240" w:lineRule="atLeast"/>
              <w:ind w:left="246"/>
              <w:jc w:val="both"/>
              <w:rPr>
                <w:sz w:val="30"/>
                <w:szCs w:val="30"/>
              </w:rPr>
            </w:pPr>
            <w:r w:rsidRPr="00664CF3">
              <w:rPr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766322" w14:textId="2123EB68" w:rsidR="00E03CED" w:rsidRPr="00664CF3" w:rsidRDefault="00036DD3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311D1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04C5D304" w14:textId="77777777" w:rsidR="00E03CED" w:rsidRPr="00664CF3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3CF4C1" w14:textId="637A1CF9" w:rsidR="00E03CED" w:rsidRPr="00664CF3" w:rsidRDefault="00036DD3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  <w:r w:rsidR="00F57F7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218661B6" w14:textId="77777777" w:rsidR="00E03CED" w:rsidRPr="00664CF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5F558A" w14:textId="088C1F22" w:rsidR="00E03CED" w:rsidRPr="00664CF3" w:rsidRDefault="00036DD3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311D1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5361617A" w14:textId="77777777" w:rsidR="00E03CED" w:rsidRPr="00664CF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E5770F" w14:textId="785D83E5" w:rsidR="00E03CED" w:rsidRPr="00664CF3" w:rsidRDefault="00036DD3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  <w:r w:rsidR="00F57F7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</w:tr>
    </w:tbl>
    <w:p w14:paraId="722E0F41" w14:textId="77777777" w:rsidR="00B33BF2" w:rsidRPr="00664CF3" w:rsidRDefault="00B33BF2" w:rsidP="00232321">
      <w:pPr>
        <w:pStyle w:val="Bo-Blankline"/>
        <w:rPr>
          <w:cs/>
        </w:rPr>
      </w:pPr>
    </w:p>
    <w:p w14:paraId="6C0C3130" w14:textId="77777777" w:rsidR="00F87B7A" w:rsidRPr="00664CF3" w:rsidRDefault="00540611" w:rsidP="00232321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664CF3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2AC7F2F4" w14:textId="77777777" w:rsidR="00540611" w:rsidRPr="00664CF3" w:rsidRDefault="00540611" w:rsidP="00232321">
      <w:pPr>
        <w:pStyle w:val="Bo-Blankline"/>
      </w:pPr>
    </w:p>
    <w:p w14:paraId="67F6DF0F" w14:textId="70A6F06D" w:rsidR="00154FCB" w:rsidRPr="00664CF3" w:rsidRDefault="00DA4F60" w:rsidP="00232321">
      <w:pPr>
        <w:pStyle w:val="Bo-C1Content"/>
      </w:pPr>
      <w:r w:rsidRPr="00664CF3">
        <w:rPr>
          <w:rFonts w:hint="cs"/>
          <w:cs/>
        </w:rPr>
        <w:t>กลุ่ม</w:t>
      </w:r>
      <w:r w:rsidR="00FA4089" w:rsidRPr="00664CF3">
        <w:rPr>
          <w:rFonts w:hint="cs"/>
          <w:cs/>
        </w:rPr>
        <w:t>บริษัท</w:t>
      </w:r>
      <w:r w:rsidR="00BA793C" w:rsidRPr="00664CF3">
        <w:rPr>
          <w:rFonts w:hint="cs"/>
          <w:cs/>
        </w:rPr>
        <w:t>และบริษัท</w:t>
      </w:r>
      <w:r w:rsidR="00540611" w:rsidRPr="00664CF3">
        <w:rPr>
          <w:cs/>
        </w:rPr>
        <w:t>จัดการโครงการ</w:t>
      </w:r>
      <w:r w:rsidR="00A55FFB" w:rsidRPr="00664CF3">
        <w:rPr>
          <w:rFonts w:hint="cs"/>
          <w:cs/>
        </w:rPr>
        <w:t>ผลประโยชน์ที่กำหนดไว้</w:t>
      </w:r>
      <w:r w:rsidR="00540611" w:rsidRPr="00664CF3">
        <w:rPr>
          <w:cs/>
        </w:rPr>
        <w:t xml:space="preserve">ตามข้อกำหนดของพระราชบัญญัติคุ้มครองแรงงาน พ.ศ. </w:t>
      </w:r>
      <w:r w:rsidR="00036DD3">
        <w:rPr>
          <w:lang w:val="en-US"/>
        </w:rPr>
        <w:t>2541</w:t>
      </w:r>
      <w:r w:rsidR="00540611" w:rsidRPr="00664CF3">
        <w:rPr>
          <w:rFonts w:hint="cs"/>
          <w:cs/>
        </w:rPr>
        <w:t xml:space="preserve"> </w:t>
      </w:r>
      <w:r w:rsidR="00540611" w:rsidRPr="00664CF3">
        <w:rPr>
          <w:cs/>
        </w:rPr>
        <w:t>ในการให้ผลประโยชน์เมื่อเกษียณแก่พนักงานตามสิทธิและอายุงาน</w:t>
      </w:r>
      <w:r w:rsidR="00434D74" w:rsidRPr="00664CF3">
        <w:t xml:space="preserve"> </w:t>
      </w:r>
      <w:r w:rsidR="00154FCB" w:rsidRPr="00664CF3">
        <w:rPr>
          <w:cs/>
        </w:rPr>
        <w:t>โครงการผลประโยชน์</w:t>
      </w:r>
      <w:r w:rsidR="00154FCB" w:rsidRPr="00664CF3">
        <w:rPr>
          <w:rFonts w:hint="cs"/>
          <w:cs/>
        </w:rPr>
        <w:t>ที่กำหนดไว้</w:t>
      </w:r>
      <w:r w:rsidR="00154FCB" w:rsidRPr="00664CF3">
        <w:rPr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F15210" w:rsidRPr="00664CF3">
        <w:rPr>
          <w:rFonts w:hint="cs"/>
          <w:cs/>
        </w:rPr>
        <w:t>และ</w:t>
      </w:r>
      <w:r w:rsidR="00154FCB" w:rsidRPr="00664CF3">
        <w:rPr>
          <w:cs/>
        </w:rPr>
        <w:t>ความเสี่ยงจากอัตราดอกเบี้ย</w:t>
      </w:r>
    </w:p>
    <w:p w14:paraId="774B34CB" w14:textId="1E34C45E" w:rsidR="00342826" w:rsidRPr="00664CF3" w:rsidRDefault="00342826" w:rsidP="00232321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9"/>
        <w:gridCol w:w="1111"/>
        <w:gridCol w:w="237"/>
        <w:gridCol w:w="1113"/>
      </w:tblGrid>
      <w:tr w:rsidR="009E2A20" w:rsidRPr="00664CF3" w14:paraId="19400F2F" w14:textId="77777777" w:rsidTr="007064F8">
        <w:trPr>
          <w:tblHeader/>
        </w:trPr>
        <w:tc>
          <w:tcPr>
            <w:tcW w:w="3870" w:type="dxa"/>
            <w:vMerge w:val="restart"/>
          </w:tcPr>
          <w:p w14:paraId="0DB27682" w14:textId="77777777" w:rsidR="009E2A20" w:rsidRPr="00664CF3" w:rsidRDefault="009E2A20" w:rsidP="0023232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A29ADC4" w14:textId="1279086F" w:rsidR="009E2A20" w:rsidRPr="00664CF3" w:rsidRDefault="009E2A20" w:rsidP="00232321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0" w:type="dxa"/>
            <w:gridSpan w:val="3"/>
          </w:tcPr>
          <w:p w14:paraId="5BFC2A2B" w14:textId="112A964E" w:rsidR="009E2A20" w:rsidRPr="00664CF3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3EA9806" w14:textId="77777777" w:rsidR="009E2A20" w:rsidRPr="00664CF3" w:rsidRDefault="009E2A20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09D7074F" w14:textId="69E457D5" w:rsidR="009E2A20" w:rsidRPr="00664CF3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F74" w:rsidRPr="00664CF3" w14:paraId="0D2828EB" w14:textId="77777777" w:rsidTr="00E75C62">
        <w:trPr>
          <w:tblHeader/>
        </w:trPr>
        <w:tc>
          <w:tcPr>
            <w:tcW w:w="3870" w:type="dxa"/>
            <w:vMerge/>
          </w:tcPr>
          <w:p w14:paraId="49933B5E" w14:textId="24ACA13D" w:rsidR="00F57F74" w:rsidRPr="00664CF3" w:rsidRDefault="00F57F74" w:rsidP="00F57F74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94EF4" w14:textId="3ADBD418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D36BD41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765EA" w14:textId="46282276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9" w:type="dxa"/>
          </w:tcPr>
          <w:p w14:paraId="7EDDB339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1A317D28" w14:textId="0CFA5696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7" w:type="dxa"/>
          </w:tcPr>
          <w:p w14:paraId="779B2D49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17254DD9" w14:textId="109EFBDA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6535D36E" w14:textId="77777777" w:rsidTr="007064F8">
        <w:trPr>
          <w:tblHeader/>
        </w:trPr>
        <w:tc>
          <w:tcPr>
            <w:tcW w:w="3870" w:type="dxa"/>
          </w:tcPr>
          <w:p w14:paraId="58B683DB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6CED4325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2506" w:rsidRPr="00664CF3" w14:paraId="66F215A3" w14:textId="77777777" w:rsidTr="00232321">
        <w:tc>
          <w:tcPr>
            <w:tcW w:w="3870" w:type="dxa"/>
          </w:tcPr>
          <w:p w14:paraId="5CFD1FDD" w14:textId="6D1E3AD7" w:rsidR="00562506" w:rsidRPr="00664CF3" w:rsidRDefault="00562506" w:rsidP="0056250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5BC599E" w14:textId="79DB9173" w:rsidR="00562506" w:rsidRPr="00664CF3" w:rsidRDefault="00036DD3" w:rsidP="00654D59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F57F7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55C6F7A9" w14:textId="77777777" w:rsidR="00562506" w:rsidRPr="00664CF3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7F293" w14:textId="5C9BC47B" w:rsidR="00562506" w:rsidRPr="00664CF3" w:rsidRDefault="00036DD3" w:rsidP="000E5086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 w:rsidR="00F57F7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39" w:type="dxa"/>
          </w:tcPr>
          <w:p w14:paraId="2AC1C5A0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66C744E5" w14:textId="62FAC254" w:rsidR="00562506" w:rsidRPr="00664CF3" w:rsidRDefault="00036DD3" w:rsidP="00654D59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F57F7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37" w:type="dxa"/>
          </w:tcPr>
          <w:p w14:paraId="05AAE0C2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077D249B" w14:textId="10849770" w:rsidR="00562506" w:rsidRPr="00664CF3" w:rsidRDefault="00036DD3" w:rsidP="000E508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 w:rsidR="00F57F7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562506" w:rsidRPr="00664CF3" w14:paraId="636BB61C" w14:textId="77777777" w:rsidTr="00232321">
        <w:tc>
          <w:tcPr>
            <w:tcW w:w="3870" w:type="dxa"/>
          </w:tcPr>
          <w:p w14:paraId="70350B6B" w14:textId="0A429294" w:rsidR="00562506" w:rsidRPr="00664CF3" w:rsidRDefault="00562506" w:rsidP="0056250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</w:tcPr>
          <w:p w14:paraId="3E03F5B7" w14:textId="77777777" w:rsidR="00562506" w:rsidRPr="00664CF3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65269" w14:textId="77777777" w:rsidR="00562506" w:rsidRPr="00664CF3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45352" w14:textId="77777777" w:rsidR="00562506" w:rsidRPr="00664CF3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2BD4E12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63690E36" w14:textId="77777777" w:rsidR="00562506" w:rsidRPr="00664CF3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0530941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1C96E213" w14:textId="77777777" w:rsidR="00562506" w:rsidRPr="00664CF3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506" w:rsidRPr="00664CF3" w14:paraId="16B0E5E1" w14:textId="77777777" w:rsidTr="00232321">
        <w:tc>
          <w:tcPr>
            <w:tcW w:w="3870" w:type="dxa"/>
          </w:tcPr>
          <w:p w14:paraId="36364DC1" w14:textId="77777777" w:rsidR="00562506" w:rsidRPr="00664CF3" w:rsidRDefault="00562506" w:rsidP="0056250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170" w:type="dxa"/>
          </w:tcPr>
          <w:p w14:paraId="5C51A912" w14:textId="52369E28" w:rsidR="00562506" w:rsidRPr="00664CF3" w:rsidRDefault="00036DD3" w:rsidP="00192269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192269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43D00E13" w14:textId="77777777" w:rsidR="00562506" w:rsidRPr="00664CF3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8D661" w14:textId="43BB7CF3" w:rsidR="00562506" w:rsidRPr="00664CF3" w:rsidRDefault="00562506" w:rsidP="00562506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11051B29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0BEFB828" w14:textId="01DE6DE8" w:rsidR="00562506" w:rsidRPr="00664CF3" w:rsidRDefault="00036DD3" w:rsidP="000C58D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0C58D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7" w:type="dxa"/>
          </w:tcPr>
          <w:p w14:paraId="06789C38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5C0DC0F9" w14:textId="47B4DD76" w:rsidR="00562506" w:rsidRPr="00664CF3" w:rsidRDefault="00562506" w:rsidP="005625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2506" w:rsidRPr="00664CF3" w14:paraId="4039BBBC" w14:textId="77777777" w:rsidTr="00232321">
        <w:tc>
          <w:tcPr>
            <w:tcW w:w="3870" w:type="dxa"/>
          </w:tcPr>
          <w:p w14:paraId="1B6F9EEA" w14:textId="2C002B07" w:rsidR="00562506" w:rsidRPr="00664CF3" w:rsidRDefault="00562506" w:rsidP="00562506">
            <w:pPr>
              <w:tabs>
                <w:tab w:val="right" w:pos="3654"/>
              </w:tabs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24303700" w14:textId="77777777" w:rsidR="00562506" w:rsidRPr="00664CF3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BAB31E" w14:textId="77777777" w:rsidR="00562506" w:rsidRPr="00664CF3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687F9" w14:textId="77777777" w:rsidR="00562506" w:rsidRPr="00664CF3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74B41E3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0D2B608F" w14:textId="77777777" w:rsidR="00562506" w:rsidRPr="00664CF3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423FF2D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04014827" w14:textId="77777777" w:rsidR="00562506" w:rsidRPr="00664CF3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506" w:rsidRPr="00664CF3" w14:paraId="712883DC" w14:textId="77777777" w:rsidTr="00232321">
        <w:tc>
          <w:tcPr>
            <w:tcW w:w="3870" w:type="dxa"/>
          </w:tcPr>
          <w:p w14:paraId="01E404A6" w14:textId="77777777" w:rsidR="00562506" w:rsidRPr="00664CF3" w:rsidRDefault="00562506" w:rsidP="0056250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393169E" w14:textId="4F31CD3A" w:rsidR="00562506" w:rsidRPr="00664CF3" w:rsidRDefault="00036DD3" w:rsidP="00192269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92269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</w:tcPr>
          <w:p w14:paraId="5CD77BB9" w14:textId="77777777" w:rsidR="00562506" w:rsidRPr="00664CF3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B24E42" w14:textId="67EF2AA8" w:rsidR="00562506" w:rsidRPr="00664CF3" w:rsidRDefault="00562506" w:rsidP="00562506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407122F4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F56B079" w14:textId="5777958C" w:rsidR="00562506" w:rsidRPr="00664CF3" w:rsidRDefault="00036DD3" w:rsidP="000C58D0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58D0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7" w:type="dxa"/>
          </w:tcPr>
          <w:p w14:paraId="4BBCF6E3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B582FA4" w14:textId="33A5896B" w:rsidR="00562506" w:rsidRPr="00664CF3" w:rsidRDefault="00562506" w:rsidP="005625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2506" w:rsidRPr="00664CF3" w14:paraId="147C4EDE" w14:textId="77777777" w:rsidTr="00232321">
        <w:tc>
          <w:tcPr>
            <w:tcW w:w="3870" w:type="dxa"/>
          </w:tcPr>
          <w:p w14:paraId="3A579498" w14:textId="77777777" w:rsidR="00562506" w:rsidRPr="00664CF3" w:rsidRDefault="00562506" w:rsidP="0056250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4CEC66DB" w14:textId="77777777" w:rsidR="00562506" w:rsidRPr="00664CF3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32BF05" w14:textId="77777777" w:rsidR="00562506" w:rsidRPr="00664CF3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6E607" w14:textId="77777777" w:rsidR="00562506" w:rsidRPr="00664CF3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44371C2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3A7009CD" w14:textId="77777777" w:rsidR="00562506" w:rsidRPr="00664CF3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734CDA5" w14:textId="77777777" w:rsidR="00562506" w:rsidRPr="00664CF3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3FC21A6B" w14:textId="77777777" w:rsidR="00562506" w:rsidRPr="00664CF3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7F74" w:rsidRPr="00664CF3" w14:paraId="418E349E" w14:textId="77777777" w:rsidTr="00232321">
        <w:tc>
          <w:tcPr>
            <w:tcW w:w="3870" w:type="dxa"/>
          </w:tcPr>
          <w:p w14:paraId="7FEA65DF" w14:textId="77777777" w:rsidR="00F57F74" w:rsidRPr="00664CF3" w:rsidRDefault="00F57F74" w:rsidP="00F57F7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5E532A4D" w14:textId="1D783E12" w:rsidR="00F57F74" w:rsidRPr="00664CF3" w:rsidRDefault="00192269" w:rsidP="00F57F74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78AA36A" w14:textId="77777777" w:rsidR="00F57F74" w:rsidRPr="00664CF3" w:rsidRDefault="00F57F74" w:rsidP="00F57F74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CABF25F" w14:textId="0893D15E" w:rsidR="00F57F74" w:rsidRPr="00664CF3" w:rsidRDefault="00F57F74" w:rsidP="00F57F74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</w:tcPr>
          <w:p w14:paraId="4B7E10AF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3E52F22D" w14:textId="67B55C0F" w:rsidR="00F57F74" w:rsidRPr="00664CF3" w:rsidRDefault="000C58D0" w:rsidP="00F57F74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="00654D59"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0F2171B5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</w:tcPr>
          <w:p w14:paraId="1113D990" w14:textId="32E8C1BA" w:rsidR="00F57F74" w:rsidRPr="00664CF3" w:rsidRDefault="00F57F74" w:rsidP="00F57F74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57F74" w:rsidRPr="00664CF3" w14:paraId="74BD7A0F" w14:textId="77777777" w:rsidTr="00232321">
        <w:tc>
          <w:tcPr>
            <w:tcW w:w="3870" w:type="dxa"/>
            <w:vAlign w:val="bottom"/>
          </w:tcPr>
          <w:p w14:paraId="078559EF" w14:textId="289AA2B7" w:rsidR="00F57F74" w:rsidRPr="00664CF3" w:rsidRDefault="00F57F74" w:rsidP="00F57F7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D7D2B5" w14:textId="24DA4B34" w:rsidR="00F57F74" w:rsidRPr="00664CF3" w:rsidRDefault="00036DD3" w:rsidP="00F57F74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0C58D0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6FBB3C06" w14:textId="77777777" w:rsidR="00F57F74" w:rsidRPr="00664CF3" w:rsidRDefault="00F57F74" w:rsidP="00F57F74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FA9CF3" w14:textId="2BAB4B8F" w:rsidR="00F57F74" w:rsidRPr="00664CF3" w:rsidRDefault="00036DD3" w:rsidP="00F57F74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  <w:r w:rsidR="00F57F7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39" w:type="dxa"/>
          </w:tcPr>
          <w:p w14:paraId="35641056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AD38909" w14:textId="0A636C8E" w:rsidR="00F57F74" w:rsidRPr="00664CF3" w:rsidRDefault="00036DD3" w:rsidP="00F57F74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654D59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37" w:type="dxa"/>
          </w:tcPr>
          <w:p w14:paraId="003CF74A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E77D44" w14:textId="7A46DA0F" w:rsidR="00F57F74" w:rsidRPr="00664CF3" w:rsidRDefault="00036DD3" w:rsidP="00F57F74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  <w:r w:rsidR="00F57F7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</w:tr>
    </w:tbl>
    <w:p w14:paraId="2400904E" w14:textId="69FF657F" w:rsidR="00314540" w:rsidRPr="00664CF3" w:rsidRDefault="00314540" w:rsidP="00212418">
      <w:pPr>
        <w:pStyle w:val="Bo-Blankline"/>
      </w:pPr>
    </w:p>
    <w:p w14:paraId="05E5B8BE" w14:textId="77777777" w:rsidR="00314540" w:rsidRPr="00664CF3" w:rsidRDefault="00314540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664CF3"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65"/>
        <w:gridCol w:w="1083"/>
      </w:tblGrid>
      <w:tr w:rsidR="00F835A2" w:rsidRPr="00664CF3" w14:paraId="0D07D3A2" w14:textId="77777777" w:rsidTr="007064F8">
        <w:trPr>
          <w:tblHeader/>
        </w:trPr>
        <w:tc>
          <w:tcPr>
            <w:tcW w:w="3870" w:type="dxa"/>
            <w:vMerge w:val="restart"/>
          </w:tcPr>
          <w:p w14:paraId="11A4CF96" w14:textId="77777777" w:rsidR="00F835A2" w:rsidRPr="00664CF3" w:rsidRDefault="00F835A2" w:rsidP="00F835A2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41305718" w14:textId="7ABC7B1D" w:rsidR="00F835A2" w:rsidRPr="00664CF3" w:rsidRDefault="00F835A2" w:rsidP="00F835A2">
            <w:pPr>
              <w:spacing w:line="240" w:lineRule="atLeast"/>
              <w:ind w:left="250"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5C34D1FF" w14:textId="3DE4107F" w:rsidR="00F835A2" w:rsidRPr="00664CF3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8FFCC" w14:textId="77777777" w:rsidR="00F835A2" w:rsidRPr="00664CF3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D101524" w14:textId="74A9DC5D" w:rsidR="00F835A2" w:rsidRPr="00664CF3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F74" w:rsidRPr="00664CF3" w14:paraId="5F0B9B18" w14:textId="77777777" w:rsidTr="00104723">
        <w:trPr>
          <w:tblHeader/>
        </w:trPr>
        <w:tc>
          <w:tcPr>
            <w:tcW w:w="3870" w:type="dxa"/>
            <w:vMerge/>
          </w:tcPr>
          <w:p w14:paraId="5FFC8272" w14:textId="2D9A4063" w:rsidR="00F57F74" w:rsidRPr="00664CF3" w:rsidRDefault="00F57F74" w:rsidP="00F57F74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253C48" w14:textId="5A17CD42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0869370" w14:textId="77777777" w:rsidR="00F57F74" w:rsidRPr="00664CF3" w:rsidRDefault="00F57F74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2FE23" w14:textId="27DF5963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A6C655E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</w:tcPr>
          <w:p w14:paraId="2B79D37E" w14:textId="168B2A52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5" w:type="dxa"/>
          </w:tcPr>
          <w:p w14:paraId="7BB3447D" w14:textId="77777777" w:rsidR="00F57F74" w:rsidRPr="00664CF3" w:rsidRDefault="00F57F74" w:rsidP="00F57F7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275766B3" w14:textId="28325C6F" w:rsidR="00F57F74" w:rsidRPr="00664CF3" w:rsidRDefault="00036DD3" w:rsidP="00F57F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51FA7BF6" w14:textId="77777777" w:rsidTr="007064F8">
        <w:trPr>
          <w:tblHeader/>
        </w:trPr>
        <w:tc>
          <w:tcPr>
            <w:tcW w:w="3870" w:type="dxa"/>
          </w:tcPr>
          <w:p w14:paraId="5B49DF27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</w:tcPr>
          <w:p w14:paraId="3C02C98A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765AF7" w:rsidRPr="00664CF3" w14:paraId="301BF53F" w14:textId="77777777" w:rsidTr="00232321">
        <w:tc>
          <w:tcPr>
            <w:tcW w:w="3870" w:type="dxa"/>
          </w:tcPr>
          <w:p w14:paraId="11727B7D" w14:textId="77777777" w:rsidR="00765AF7" w:rsidRPr="00664CF3" w:rsidRDefault="00765AF7" w:rsidP="00765AF7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6FF82C32" w14:textId="501C2887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65AF7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1EC46670" w14:textId="77777777" w:rsidR="00765AF7" w:rsidRPr="00664CF3" w:rsidRDefault="00765AF7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F9A9C4B" w14:textId="5F565606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65AF7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</w:tcPr>
          <w:p w14:paraId="196ADFA3" w14:textId="77777777" w:rsidR="00765AF7" w:rsidRPr="00664CF3" w:rsidRDefault="00765AF7" w:rsidP="00765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</w:tcPr>
          <w:p w14:paraId="34122364" w14:textId="65DCE6A3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65AF7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5" w:type="dxa"/>
          </w:tcPr>
          <w:p w14:paraId="36E48F7E" w14:textId="77777777" w:rsidR="00765AF7" w:rsidRPr="00664CF3" w:rsidRDefault="00765AF7" w:rsidP="00765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79619848" w14:textId="6B9F394F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65AF7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765AF7" w:rsidRPr="00664CF3" w14:paraId="5B94E111" w14:textId="77777777" w:rsidTr="00232321">
        <w:tc>
          <w:tcPr>
            <w:tcW w:w="3870" w:type="dxa"/>
          </w:tcPr>
          <w:p w14:paraId="3B9C4BBA" w14:textId="77777777" w:rsidR="00765AF7" w:rsidRPr="00664CF3" w:rsidRDefault="00765AF7" w:rsidP="00765AF7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7611F03D" w14:textId="514928D5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05DF8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293A53EA" w14:textId="77777777" w:rsidR="00765AF7" w:rsidRPr="00664CF3" w:rsidRDefault="00765AF7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DB2064F" w14:textId="560B9D40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65AF7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71A8D76B" w14:textId="77777777" w:rsidR="00765AF7" w:rsidRPr="00664CF3" w:rsidRDefault="00765AF7" w:rsidP="00765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</w:tcPr>
          <w:p w14:paraId="755D1216" w14:textId="47386CF5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05DF8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65" w:type="dxa"/>
          </w:tcPr>
          <w:p w14:paraId="0E8BDDB1" w14:textId="77777777" w:rsidR="00765AF7" w:rsidRPr="00664CF3" w:rsidRDefault="00765AF7" w:rsidP="00765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</w:tcPr>
          <w:p w14:paraId="26C480FB" w14:textId="0E20FDB8" w:rsidR="00765AF7" w:rsidRPr="00664CF3" w:rsidRDefault="00036DD3" w:rsidP="00765AF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65AF7" w:rsidRPr="00664C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</w:tbl>
    <w:p w14:paraId="798B38BE" w14:textId="77777777" w:rsidR="000C7AE2" w:rsidRPr="00664CF3" w:rsidRDefault="000C7AE2" w:rsidP="000C7AE2">
      <w:pPr>
        <w:pStyle w:val="Bo-Blankline"/>
      </w:pPr>
    </w:p>
    <w:p w14:paraId="6D0CBC9E" w14:textId="77777777" w:rsidR="003C3324" w:rsidRPr="00664CF3" w:rsidRDefault="00AA3940" w:rsidP="00B56688">
      <w:pPr>
        <w:pStyle w:val="Bo-C1Content"/>
      </w:pPr>
      <w:r w:rsidRPr="00664CF3">
        <w:rPr>
          <w:cs/>
        </w:rPr>
        <w:t>ข้อสมม</w:t>
      </w:r>
      <w:r w:rsidR="00B56688" w:rsidRPr="00664CF3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664CF3">
        <w:rPr>
          <w:rFonts w:hint="cs"/>
          <w:cs/>
        </w:rPr>
        <w:t xml:space="preserve"> </w:t>
      </w:r>
    </w:p>
    <w:p w14:paraId="1CACF34F" w14:textId="77777777" w:rsidR="00DA6F99" w:rsidRPr="00664CF3" w:rsidRDefault="00DA6F99" w:rsidP="00322145">
      <w:pPr>
        <w:pStyle w:val="Bo-Blankline"/>
      </w:pPr>
    </w:p>
    <w:p w14:paraId="31FEE58E" w14:textId="73BEFA2D" w:rsidR="0005012E" w:rsidRPr="00664CF3" w:rsidRDefault="002412D2" w:rsidP="001A5EA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36DD3">
        <w:rPr>
          <w:rFonts w:ascii="Angsana New" w:hAnsi="Angsana New"/>
          <w:sz w:val="30"/>
          <w:szCs w:val="30"/>
          <w:lang w:val="en-US"/>
        </w:rPr>
        <w:t>31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036DD3">
        <w:rPr>
          <w:rFonts w:ascii="Angsana New" w:hAnsi="Angsana New"/>
          <w:sz w:val="30"/>
          <w:szCs w:val="30"/>
          <w:lang w:val="en-US"/>
        </w:rPr>
        <w:t>2568</w:t>
      </w:r>
      <w:r w:rsidR="00AB33FD" w:rsidRPr="00664CF3">
        <w:rPr>
          <w:rFonts w:ascii="Angsana New" w:hAnsi="Angsana New" w:hint="cs"/>
          <w:sz w:val="30"/>
          <w:szCs w:val="30"/>
          <w:cs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084733" w:rsidRPr="00664CF3">
        <w:rPr>
          <w:rFonts w:ascii="Angsana New" w:hAnsi="Angsana New" w:hint="cs"/>
          <w:sz w:val="30"/>
          <w:szCs w:val="30"/>
          <w:cs/>
        </w:rPr>
        <w:t xml:space="preserve">น </w:t>
      </w:r>
      <w:r w:rsidR="00036DD3">
        <w:rPr>
          <w:rFonts w:ascii="Angsana New" w:hAnsi="Angsana New"/>
          <w:sz w:val="30"/>
          <w:szCs w:val="30"/>
          <w:lang w:val="en-US"/>
        </w:rPr>
        <w:t>22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ปี</w:t>
      </w:r>
      <w:r w:rsidR="00691214" w:rsidRPr="00664CF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664CF3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664CF3">
        <w:rPr>
          <w:rFonts w:ascii="Angsana New" w:hAnsi="Angsana New"/>
          <w:i/>
          <w:iCs/>
          <w:sz w:val="30"/>
          <w:szCs w:val="30"/>
          <w:cs/>
        </w:rPr>
        <w:br/>
      </w:r>
      <w:r w:rsidRPr="00664CF3">
        <w:rPr>
          <w:rFonts w:ascii="Angsana New" w:hAnsi="Angsana New"/>
          <w:i/>
          <w:iCs/>
          <w:sz w:val="30"/>
          <w:szCs w:val="30"/>
          <w:cs/>
        </w:rPr>
        <w:t>(</w:t>
      </w:r>
      <w:r w:rsidR="00036DD3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DA7383" w:rsidRPr="00664CF3">
        <w:rPr>
          <w:rFonts w:ascii="Angsana New" w:hAnsi="Angsana New"/>
          <w:i/>
          <w:iCs/>
          <w:sz w:val="30"/>
          <w:szCs w:val="30"/>
        </w:rPr>
        <w:t xml:space="preserve">: </w:t>
      </w:r>
      <w:r w:rsidR="00036DD3">
        <w:rPr>
          <w:rFonts w:ascii="Angsana New" w:hAnsi="Angsana New"/>
          <w:i/>
          <w:iCs/>
          <w:sz w:val="30"/>
          <w:szCs w:val="30"/>
          <w:lang w:val="en-US"/>
        </w:rPr>
        <w:t>23</w:t>
      </w:r>
      <w:r w:rsidR="00AB33FD" w:rsidRPr="00664CF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64CF3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AB959D8" w14:textId="58ED1150" w:rsidR="00AE2AE0" w:rsidRPr="00664CF3" w:rsidRDefault="00AE2AE0">
      <w:pPr>
        <w:spacing w:line="240" w:lineRule="auto"/>
        <w:rPr>
          <w:rFonts w:ascii="Angsana New" w:eastAsia="Calibri" w:hAnsi="Angsana New"/>
          <w:sz w:val="20"/>
          <w:szCs w:val="20"/>
          <w:lang w:eastAsia="x-none"/>
        </w:rPr>
      </w:pPr>
    </w:p>
    <w:p w14:paraId="53B88477" w14:textId="77777777" w:rsidR="003A74F8" w:rsidRPr="00664CF3" w:rsidRDefault="003A74F8" w:rsidP="001A5EAE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64CF3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  <w:r w:rsidR="00691214" w:rsidRPr="00664CF3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8BEB0A1" w14:textId="77777777" w:rsidR="00804837" w:rsidRPr="00664CF3" w:rsidRDefault="00804837" w:rsidP="00B2441D">
      <w:pPr>
        <w:pStyle w:val="Bo-Blankline"/>
      </w:pPr>
    </w:p>
    <w:p w14:paraId="768B03CD" w14:textId="62F9D611" w:rsidR="00233CEA" w:rsidRPr="00664CF3" w:rsidRDefault="00D922BC" w:rsidP="00F108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4CF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664CF3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664CF3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664CF3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664CF3">
        <w:rPr>
          <w:rFonts w:ascii="Angsana New" w:hAnsi="Angsana New"/>
          <w:sz w:val="30"/>
          <w:szCs w:val="30"/>
          <w:cs/>
        </w:rPr>
        <w:t>อื่น</w:t>
      </w:r>
      <w:r w:rsidR="00FE1189" w:rsidRPr="00664CF3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664CF3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4E1DBE37" w14:textId="77777777" w:rsidR="00233CEA" w:rsidRPr="00664CF3" w:rsidRDefault="00233CEA" w:rsidP="00804837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33"/>
        <w:gridCol w:w="1117"/>
        <w:gridCol w:w="235"/>
        <w:gridCol w:w="1205"/>
      </w:tblGrid>
      <w:tr w:rsidR="00133641" w:rsidRPr="00664CF3" w14:paraId="052B8006" w14:textId="77777777" w:rsidTr="00A55C63">
        <w:trPr>
          <w:trHeight w:val="20"/>
          <w:tblHeader/>
        </w:trPr>
        <w:tc>
          <w:tcPr>
            <w:tcW w:w="3870" w:type="dxa"/>
          </w:tcPr>
          <w:p w14:paraId="0A47BCC4" w14:textId="77777777" w:rsidR="00133641" w:rsidRPr="00664CF3" w:rsidRDefault="00133641" w:rsidP="00133641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D2164F8" w14:textId="616EFF80" w:rsidR="00133641" w:rsidRPr="00664CF3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="00F835A2" w:rsidRPr="00664CF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33641" w:rsidRPr="00664CF3" w14:paraId="260636BC" w14:textId="77777777" w:rsidTr="00A55C63">
        <w:trPr>
          <w:trHeight w:val="20"/>
          <w:tblHeader/>
        </w:trPr>
        <w:tc>
          <w:tcPr>
            <w:tcW w:w="3870" w:type="dxa"/>
          </w:tcPr>
          <w:p w14:paraId="70DB1874" w14:textId="77777777" w:rsidR="00133641" w:rsidRPr="00664CF3" w:rsidRDefault="00133641" w:rsidP="00133641">
            <w:pPr>
              <w:ind w:left="250" w:hanging="2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204615C6" w14:textId="3937FA68" w:rsidR="00133641" w:rsidRPr="00664CF3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</w:tcPr>
          <w:p w14:paraId="3BBE1BAE" w14:textId="77777777" w:rsidR="00133641" w:rsidRPr="00664CF3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0738B862" w14:textId="74B19456" w:rsidR="00133641" w:rsidRPr="00664CF3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ข้อสมมติ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57F74" w:rsidRPr="00664CF3" w14:paraId="0D9323C3" w14:textId="77777777" w:rsidTr="00A55C63">
        <w:trPr>
          <w:trHeight w:val="20"/>
          <w:tblHeader/>
        </w:trPr>
        <w:tc>
          <w:tcPr>
            <w:tcW w:w="3870" w:type="dxa"/>
          </w:tcPr>
          <w:p w14:paraId="576E8770" w14:textId="35200945" w:rsidR="00F57F74" w:rsidRPr="00664CF3" w:rsidRDefault="00F57F74" w:rsidP="00F57F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64EB5EB" w14:textId="45A73BBA" w:rsidR="00F57F74" w:rsidRPr="00664CF3" w:rsidRDefault="00036DD3" w:rsidP="00F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4A5D73B" w14:textId="77777777" w:rsidR="00F57F74" w:rsidRPr="00664CF3" w:rsidRDefault="00F57F74" w:rsidP="00F57F7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ECA9F" w14:textId="58F84BFD" w:rsidR="00F57F74" w:rsidRPr="00664CF3" w:rsidRDefault="00036DD3" w:rsidP="00F57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</w:tcPr>
          <w:p w14:paraId="78F02DF2" w14:textId="77777777" w:rsidR="00F57F74" w:rsidRPr="00664CF3" w:rsidRDefault="00F57F74" w:rsidP="00F57F7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1F843E" w14:textId="311D3711" w:rsidR="00F57F74" w:rsidRPr="00664CF3" w:rsidRDefault="00036DD3" w:rsidP="00F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5" w:type="dxa"/>
          </w:tcPr>
          <w:p w14:paraId="21210495" w14:textId="77777777" w:rsidR="00F57F74" w:rsidRPr="00664CF3" w:rsidRDefault="00F57F74" w:rsidP="00F57F7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0AB99B9A" w14:textId="24FDF000" w:rsidR="00F57F74" w:rsidRPr="00664CF3" w:rsidRDefault="00036DD3" w:rsidP="00F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59A4CFCD" w14:textId="77777777" w:rsidTr="00A55C63">
        <w:trPr>
          <w:trHeight w:val="20"/>
          <w:tblHeader/>
        </w:trPr>
        <w:tc>
          <w:tcPr>
            <w:tcW w:w="3870" w:type="dxa"/>
          </w:tcPr>
          <w:p w14:paraId="60CFA7E2" w14:textId="77777777" w:rsidR="00E03CED" w:rsidRPr="00664CF3" w:rsidRDefault="00E03CED" w:rsidP="00E03CED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19688436" w14:textId="3A02D649" w:rsidR="00E03CED" w:rsidRPr="00664CF3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57F74" w:rsidRPr="00664CF3" w14:paraId="29EB4452" w14:textId="77777777" w:rsidTr="00A55C63">
        <w:trPr>
          <w:trHeight w:val="20"/>
        </w:trPr>
        <w:tc>
          <w:tcPr>
            <w:tcW w:w="3870" w:type="dxa"/>
          </w:tcPr>
          <w:p w14:paraId="22C4D08E" w14:textId="77777777" w:rsidR="00F57F74" w:rsidRPr="00664CF3" w:rsidRDefault="00F57F74" w:rsidP="00F57F7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3818C55" w14:textId="3A8AD747" w:rsidR="00F57F74" w:rsidRPr="00664CF3" w:rsidRDefault="00123C3F" w:rsidP="005368D6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BF19449" w14:textId="77777777" w:rsidR="00F57F74" w:rsidRPr="00664CF3" w:rsidRDefault="00F57F74" w:rsidP="00F57F7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DD294A8" w14:textId="0075ECF2" w:rsidR="00F57F74" w:rsidRPr="00664CF3" w:rsidRDefault="00F57F74" w:rsidP="00F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629DA63B" w14:textId="77777777" w:rsidR="00F57F74" w:rsidRPr="00664CF3" w:rsidRDefault="00F57F74" w:rsidP="00F57F7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4FEFDEC" w14:textId="203060E1" w:rsidR="00F57F74" w:rsidRPr="005368D6" w:rsidRDefault="00036DD3" w:rsidP="005368D6">
            <w:pPr>
              <w:pStyle w:val="acctfourfigures"/>
              <w:tabs>
                <w:tab w:val="clear" w:pos="765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386D85" w:rsidRPr="00536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35" w:type="dxa"/>
            <w:vAlign w:val="center"/>
          </w:tcPr>
          <w:p w14:paraId="5560346E" w14:textId="77777777" w:rsidR="00F57F74" w:rsidRPr="00664CF3" w:rsidRDefault="00F57F74" w:rsidP="00F57F7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66C836CD" w14:textId="61DB85AB" w:rsidR="00F57F74" w:rsidRPr="005368D6" w:rsidRDefault="00036DD3" w:rsidP="005368D6">
            <w:pPr>
              <w:pStyle w:val="acctfourfigures"/>
              <w:tabs>
                <w:tab w:val="clear" w:pos="765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F57F74" w:rsidRPr="00536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</w:tr>
      <w:tr w:rsidR="00F57F74" w:rsidRPr="00664CF3" w14:paraId="46736621" w14:textId="77777777" w:rsidTr="00A55C63">
        <w:trPr>
          <w:trHeight w:val="20"/>
        </w:trPr>
        <w:tc>
          <w:tcPr>
            <w:tcW w:w="3870" w:type="dxa"/>
          </w:tcPr>
          <w:p w14:paraId="41A8BC34" w14:textId="77777777" w:rsidR="00F57F74" w:rsidRPr="00664CF3" w:rsidRDefault="00F57F74" w:rsidP="00F57F7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0148FC7F" w14:textId="3F340295" w:rsidR="00F57F74" w:rsidRPr="005368D6" w:rsidRDefault="00036DD3" w:rsidP="005368D6">
            <w:pPr>
              <w:pStyle w:val="acctfourfigures"/>
              <w:tabs>
                <w:tab w:val="clear" w:pos="765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23C3F" w:rsidRPr="00536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680B534D" w14:textId="77777777" w:rsidR="00F57F74" w:rsidRPr="00664CF3" w:rsidRDefault="00F57F74" w:rsidP="00F57F7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78F89" w14:textId="3078C37A" w:rsidR="00F57F74" w:rsidRPr="00664CF3" w:rsidRDefault="00036DD3" w:rsidP="005368D6">
            <w:pPr>
              <w:pStyle w:val="acctfourfigures"/>
              <w:tabs>
                <w:tab w:val="clear" w:pos="765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F57F7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  <w:tc>
          <w:tcPr>
            <w:tcW w:w="233" w:type="dxa"/>
          </w:tcPr>
          <w:p w14:paraId="0C9A428E" w14:textId="77777777" w:rsidR="00F57F74" w:rsidRPr="00664CF3" w:rsidRDefault="00F57F74" w:rsidP="00F57F7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4F7F584" w14:textId="4744F66E" w:rsidR="00F57F74" w:rsidRPr="005368D6" w:rsidRDefault="00386D85" w:rsidP="005368D6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8D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36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  <w:r w:rsidRPr="005368D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079277B6" w14:textId="77777777" w:rsidR="00F57F74" w:rsidRPr="00664CF3" w:rsidRDefault="00F57F74" w:rsidP="00F57F7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190741C8" w14:textId="4F301993" w:rsidR="00F57F74" w:rsidRPr="005368D6" w:rsidRDefault="00F57F74" w:rsidP="005368D6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8D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368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Pr="005368D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7AF7AA28" w14:textId="277560F5" w:rsidR="00133641" w:rsidRPr="00664CF3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D156587" w14:textId="77777777" w:rsidR="00133641" w:rsidRPr="00664CF3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424B55C" w14:textId="73822A3D" w:rsidR="00BB283D" w:rsidRPr="00664CF3" w:rsidRDefault="00BB28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664CF3">
        <w:br w:type="page"/>
      </w:r>
    </w:p>
    <w:p w14:paraId="7D4E8F38" w14:textId="2DB87A7A" w:rsidR="00B71D21" w:rsidRPr="00664CF3" w:rsidRDefault="0046250C" w:rsidP="007E1301">
      <w:pPr>
        <w:pStyle w:val="Caption"/>
        <w:spacing w:line="240" w:lineRule="atLeast"/>
        <w:ind w:left="547"/>
      </w:pPr>
      <w:r w:rsidRPr="00664CF3">
        <w:rPr>
          <w:rFonts w:hint="cs"/>
          <w:cs/>
        </w:rPr>
        <w:lastRenderedPageBreak/>
        <w:t>สำรอง</w:t>
      </w:r>
      <w:r w:rsidR="00B71D21" w:rsidRPr="00664CF3">
        <w:rPr>
          <w:rFonts w:hint="cs"/>
          <w:cs/>
        </w:rPr>
        <w:t>ตามกฎหมาย</w:t>
      </w:r>
    </w:p>
    <w:p w14:paraId="49D9463D" w14:textId="77777777" w:rsidR="00B71D21" w:rsidRPr="00664CF3" w:rsidRDefault="00B71D21" w:rsidP="00091910">
      <w:pPr>
        <w:pStyle w:val="Bo-Blankline"/>
        <w:rPr>
          <w:cs/>
        </w:rPr>
      </w:pPr>
    </w:p>
    <w:p w14:paraId="2F686568" w14:textId="51D5F835" w:rsidR="00EE34D8" w:rsidRPr="00664CF3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664CF3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036DD3">
        <w:rPr>
          <w:sz w:val="30"/>
          <w:szCs w:val="30"/>
          <w:lang w:val="en-US" w:eastAsia="en-US"/>
        </w:rPr>
        <w:t>2535</w:t>
      </w:r>
      <w:r w:rsidR="00021658" w:rsidRPr="00664CF3">
        <w:rPr>
          <w:sz w:val="30"/>
          <w:szCs w:val="30"/>
          <w:lang w:eastAsia="en-US"/>
        </w:rPr>
        <w:t xml:space="preserve"> </w:t>
      </w:r>
      <w:r w:rsidRPr="00664CF3">
        <w:rPr>
          <w:sz w:val="30"/>
          <w:szCs w:val="30"/>
          <w:cs/>
          <w:lang w:eastAsia="en-US"/>
        </w:rPr>
        <w:t xml:space="preserve">มาตรา </w:t>
      </w:r>
      <w:r w:rsidR="00036DD3">
        <w:rPr>
          <w:sz w:val="30"/>
          <w:szCs w:val="30"/>
          <w:lang w:val="en-US" w:eastAsia="en-US"/>
        </w:rPr>
        <w:t>116</w:t>
      </w:r>
      <w:r w:rsidR="009173E3" w:rsidRPr="00664CF3">
        <w:rPr>
          <w:sz w:val="30"/>
          <w:szCs w:val="30"/>
          <w:lang w:eastAsia="en-US"/>
        </w:rPr>
        <w:t xml:space="preserve"> </w:t>
      </w:r>
      <w:r w:rsidRPr="00664CF3">
        <w:rPr>
          <w:sz w:val="30"/>
          <w:szCs w:val="30"/>
          <w:cs/>
          <w:lang w:eastAsia="en-US"/>
        </w:rPr>
        <w:t>บริษัทจะต้องจัดสรรทุนสำรอง (</w:t>
      </w:r>
      <w:r w:rsidRPr="00664CF3">
        <w:rPr>
          <w:sz w:val="30"/>
          <w:szCs w:val="30"/>
          <w:lang w:eastAsia="en-US"/>
        </w:rPr>
        <w:t>“</w:t>
      </w:r>
      <w:r w:rsidRPr="00664CF3">
        <w:rPr>
          <w:sz w:val="30"/>
          <w:szCs w:val="30"/>
          <w:cs/>
          <w:lang w:eastAsia="en-US"/>
        </w:rPr>
        <w:t>สำรองตามกฎหมาย</w:t>
      </w:r>
      <w:r w:rsidRPr="00664CF3">
        <w:rPr>
          <w:sz w:val="30"/>
          <w:szCs w:val="30"/>
          <w:lang w:eastAsia="en-US"/>
        </w:rPr>
        <w:t xml:space="preserve">”) </w:t>
      </w:r>
      <w:r w:rsidRPr="00664CF3">
        <w:rPr>
          <w:sz w:val="30"/>
          <w:szCs w:val="30"/>
          <w:cs/>
          <w:lang w:eastAsia="en-US"/>
        </w:rPr>
        <w:t>อย่างน้อยร้อยละ</w:t>
      </w:r>
      <w:r w:rsidR="00021658" w:rsidRPr="00664CF3">
        <w:rPr>
          <w:sz w:val="30"/>
          <w:szCs w:val="30"/>
          <w:lang w:eastAsia="en-US"/>
        </w:rPr>
        <w:t xml:space="preserve"> </w:t>
      </w:r>
      <w:r w:rsidR="00036DD3">
        <w:rPr>
          <w:sz w:val="30"/>
          <w:szCs w:val="30"/>
          <w:lang w:val="en-US" w:eastAsia="en-US"/>
        </w:rPr>
        <w:t>5</w:t>
      </w:r>
      <w:r w:rsidR="009173E3" w:rsidRPr="00664CF3">
        <w:rPr>
          <w:sz w:val="30"/>
          <w:szCs w:val="30"/>
          <w:lang w:eastAsia="en-US"/>
        </w:rPr>
        <w:t xml:space="preserve"> </w:t>
      </w:r>
      <w:r w:rsidRPr="00664CF3">
        <w:rPr>
          <w:sz w:val="30"/>
          <w:szCs w:val="30"/>
          <w:cs/>
          <w:lang w:eastAsia="en-US"/>
        </w:rPr>
        <w:t>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664CF3">
        <w:rPr>
          <w:sz w:val="30"/>
          <w:szCs w:val="30"/>
          <w:cs/>
          <w:lang w:eastAsia="en-US"/>
        </w:rPr>
        <w:t xml:space="preserve">อยกว่าร้อยละ </w:t>
      </w:r>
      <w:r w:rsidR="00036DD3">
        <w:rPr>
          <w:sz w:val="30"/>
          <w:szCs w:val="30"/>
          <w:lang w:val="en-US" w:eastAsia="en-US"/>
        </w:rPr>
        <w:t>10</w:t>
      </w:r>
      <w:r w:rsidR="008660CD" w:rsidRPr="00664CF3">
        <w:rPr>
          <w:sz w:val="30"/>
          <w:szCs w:val="30"/>
          <w:cs/>
          <w:lang w:eastAsia="en-US"/>
        </w:rPr>
        <w:t xml:space="preserve"> ของทุนจดทะเบียน</w:t>
      </w:r>
      <w:r w:rsidRPr="00664CF3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14:paraId="5307190D" w14:textId="479BB24F" w:rsidR="00527C84" w:rsidRPr="00664CF3" w:rsidRDefault="00527C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90F2C90" w14:textId="77777777" w:rsidR="00C21040" w:rsidRPr="00664CF3" w:rsidRDefault="00C21040" w:rsidP="00E43453">
      <w:pPr>
        <w:pStyle w:val="Caption"/>
        <w:spacing w:line="240" w:lineRule="atLeast"/>
        <w:ind w:left="547"/>
      </w:pPr>
      <w:r w:rsidRPr="00664CF3">
        <w:rPr>
          <w:rFonts w:hint="cs"/>
          <w:cs/>
        </w:rPr>
        <w:t>ส่วนงานดำเนินงาน</w:t>
      </w:r>
      <w:r w:rsidR="002E37B0" w:rsidRPr="00664CF3">
        <w:rPr>
          <w:rFonts w:hint="cs"/>
          <w:cs/>
        </w:rPr>
        <w:t>และการจำแนกรายได้</w:t>
      </w:r>
    </w:p>
    <w:p w14:paraId="662D69ED" w14:textId="4C73AC00" w:rsidR="00C21040" w:rsidRPr="00664CF3" w:rsidRDefault="00C21040" w:rsidP="00091910">
      <w:pPr>
        <w:pStyle w:val="Bo-Blankline"/>
      </w:pPr>
    </w:p>
    <w:p w14:paraId="7DE18946" w14:textId="77777777" w:rsidR="0022196A" w:rsidRPr="00664CF3" w:rsidRDefault="0022196A" w:rsidP="0022196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72E2B25D" w14:textId="77777777" w:rsidR="0022196A" w:rsidRPr="00664CF3" w:rsidRDefault="0022196A" w:rsidP="00091910">
      <w:pPr>
        <w:pStyle w:val="Bo-Blankline"/>
      </w:pPr>
    </w:p>
    <w:p w14:paraId="422172D3" w14:textId="29EB340F" w:rsidR="00921BD1" w:rsidRPr="00664CF3" w:rsidRDefault="00331157" w:rsidP="00331157">
      <w:pPr>
        <w:pStyle w:val="Bo-Blankline"/>
        <w:jc w:val="thaiDistribute"/>
        <w:rPr>
          <w:sz w:val="30"/>
          <w:szCs w:val="30"/>
        </w:rPr>
      </w:pPr>
      <w:r w:rsidRPr="00664CF3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036DD3">
        <w:rPr>
          <w:sz w:val="30"/>
          <w:szCs w:val="30"/>
          <w:lang w:val="en-US"/>
        </w:rPr>
        <w:t>2</w:t>
      </w:r>
      <w:r w:rsidRPr="00664CF3">
        <w:rPr>
          <w:sz w:val="30"/>
          <w:szCs w:val="30"/>
          <w:lang w:val="en-US"/>
        </w:rPr>
        <w:t xml:space="preserve"> </w:t>
      </w:r>
      <w:r w:rsidRPr="00664CF3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5D21035" w14:textId="66C46E5C" w:rsidR="00331157" w:rsidRPr="00664CF3" w:rsidRDefault="00331157" w:rsidP="00091910">
      <w:pPr>
        <w:pStyle w:val="Bo-Blankline"/>
      </w:pPr>
    </w:p>
    <w:p w14:paraId="183ED5E8" w14:textId="77777777" w:rsidR="00921BD1" w:rsidRPr="00664CF3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664CF3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3DA0E32C" w14:textId="77777777" w:rsidR="00921BD1" w:rsidRPr="00664CF3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664CF3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6037EA2C" w14:textId="02F61DC0" w:rsidR="005A1D9A" w:rsidRPr="00664CF3" w:rsidRDefault="005A1D9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009C39A" w14:textId="1E1B6D66" w:rsidR="00D45A7E" w:rsidRPr="00664CF3" w:rsidRDefault="00D45A7E" w:rsidP="00143DD2">
      <w:pPr>
        <w:pStyle w:val="Bo-Blankline"/>
        <w:jc w:val="thaiDistribute"/>
        <w:rPr>
          <w:sz w:val="30"/>
          <w:szCs w:val="30"/>
        </w:rPr>
      </w:pPr>
      <w:r w:rsidRPr="00664CF3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F86CF93" w14:textId="77777777" w:rsidR="00D45A7E" w:rsidRPr="00664CF3" w:rsidRDefault="00D45A7E" w:rsidP="00143DD2">
      <w:pPr>
        <w:pStyle w:val="Bo-Blankline"/>
        <w:jc w:val="thaiDistribute"/>
        <w:rPr>
          <w:sz w:val="30"/>
          <w:szCs w:val="30"/>
        </w:rPr>
      </w:pPr>
    </w:p>
    <w:p w14:paraId="3DFE9393" w14:textId="77777777" w:rsidR="003D354D" w:rsidRPr="00664CF3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RPr="00664CF3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6A70435E" w14:textId="77777777" w:rsidR="00C21040" w:rsidRPr="00664CF3" w:rsidRDefault="00C21040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ข้อมูลเกี่ยวกับผลได้เสียตามส่วนงานที่รายงาน</w:t>
      </w:r>
    </w:p>
    <w:p w14:paraId="6FD56C99" w14:textId="77777777" w:rsidR="00C21040" w:rsidRPr="00664CF3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C5069" w:rsidRPr="00664CF3" w14:paraId="0BF86D45" w14:textId="77777777" w:rsidTr="00C07AA8">
        <w:tc>
          <w:tcPr>
            <w:tcW w:w="2862" w:type="dxa"/>
            <w:vAlign w:val="bottom"/>
          </w:tcPr>
          <w:p w14:paraId="48323207" w14:textId="77777777" w:rsidR="005C5069" w:rsidRPr="00664CF3" w:rsidRDefault="005C5069" w:rsidP="00F10CA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vAlign w:val="bottom"/>
          </w:tcPr>
          <w:p w14:paraId="48B612B4" w14:textId="77777777" w:rsidR="005C5069" w:rsidRPr="00664CF3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C5069" w:rsidRPr="00664CF3" w14:paraId="5F437596" w14:textId="77777777" w:rsidTr="00C07AA8">
        <w:tc>
          <w:tcPr>
            <w:tcW w:w="2862" w:type="dxa"/>
            <w:vAlign w:val="bottom"/>
          </w:tcPr>
          <w:p w14:paraId="5484966E" w14:textId="45BEFA54" w:rsidR="005C5069" w:rsidRPr="00664CF3" w:rsidRDefault="005C5069" w:rsidP="00F10C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7D8BD3CC" w14:textId="77777777" w:rsidR="005C5069" w:rsidRPr="00664CF3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78493124" w14:textId="77777777" w:rsidR="005C5069" w:rsidRPr="00664CF3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vAlign w:val="bottom"/>
          </w:tcPr>
          <w:p w14:paraId="2AEF31FB" w14:textId="77777777" w:rsidR="005C5069" w:rsidRPr="00664CF3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355D466C" w14:textId="77777777" w:rsidR="005C5069" w:rsidRPr="00664CF3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566367B6" w14:textId="77777777" w:rsidR="005C5069" w:rsidRPr="00664CF3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vAlign w:val="bottom"/>
          </w:tcPr>
          <w:p w14:paraId="3E8EA016" w14:textId="77777777" w:rsidR="005C5069" w:rsidRPr="00664CF3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00A04636" w14:textId="32C12170" w:rsidR="005C5069" w:rsidRPr="00664CF3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กำไรตามส่วนงาน</w:t>
            </w:r>
          </w:p>
          <w:p w14:paraId="1FB22D68" w14:textId="77777777" w:rsidR="005C5069" w:rsidRPr="00664CF3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2AE99D47" w14:textId="07C1B608" w:rsidR="005C5069" w:rsidRPr="00664CF3" w:rsidRDefault="005C5069" w:rsidP="005A528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5A528B"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E75836" w:rsidRPr="00664CF3" w14:paraId="3CF02316" w14:textId="77777777" w:rsidTr="003569D2">
        <w:tc>
          <w:tcPr>
            <w:tcW w:w="2862" w:type="dxa"/>
            <w:vAlign w:val="bottom"/>
          </w:tcPr>
          <w:p w14:paraId="3A02D3F2" w14:textId="1418B3D0" w:rsidR="00E75836" w:rsidRPr="00664CF3" w:rsidRDefault="00E75836" w:rsidP="00E75836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</w:p>
        </w:tc>
        <w:tc>
          <w:tcPr>
            <w:tcW w:w="1152" w:type="dxa"/>
          </w:tcPr>
          <w:p w14:paraId="1989C1FC" w14:textId="7D4BD891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54E39692" w14:textId="77777777" w:rsidR="00E75836" w:rsidRPr="00664CF3" w:rsidRDefault="00E75836" w:rsidP="00E7583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A143775" w14:textId="61ECF1FE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34A043DE" w14:textId="77777777" w:rsidR="00E75836" w:rsidRPr="00664CF3" w:rsidRDefault="00E75836" w:rsidP="00E7583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358769E" w14:textId="25C30689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73CB2C24" w14:textId="77777777" w:rsidR="00E75836" w:rsidRPr="00664CF3" w:rsidRDefault="00E75836" w:rsidP="00E7583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54694961" w14:textId="2C6A77E3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630E215" w14:textId="77777777" w:rsidR="00E75836" w:rsidRPr="00664CF3" w:rsidRDefault="00E75836" w:rsidP="00E7583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C5E2348" w14:textId="03836484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427C7153" w14:textId="77777777" w:rsidR="00E75836" w:rsidRPr="00664CF3" w:rsidRDefault="00E75836" w:rsidP="00E7583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B1453D8" w14:textId="32157C0D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5E16561" w14:textId="77777777" w:rsidR="00E75836" w:rsidRPr="00664CF3" w:rsidRDefault="00E75836" w:rsidP="00E7583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2FB00E6" w14:textId="267468C8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725E360B" w14:textId="77777777" w:rsidR="00E75836" w:rsidRPr="00664CF3" w:rsidRDefault="00E75836" w:rsidP="00E7583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34C3092" w14:textId="563A7237" w:rsidR="00E75836" w:rsidRPr="00664CF3" w:rsidRDefault="00036DD3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34D044E8" w14:textId="77777777" w:rsidTr="00C07AA8">
        <w:tc>
          <w:tcPr>
            <w:tcW w:w="2862" w:type="dxa"/>
          </w:tcPr>
          <w:p w14:paraId="637ED8DC" w14:textId="77777777" w:rsidR="00E03CED" w:rsidRPr="00664CF3" w:rsidRDefault="00E03CED" w:rsidP="00E03CE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vAlign w:val="bottom"/>
          </w:tcPr>
          <w:p w14:paraId="14524FE8" w14:textId="77777777" w:rsidR="00E03CED" w:rsidRPr="00664CF3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664CF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502AFB" w:rsidRPr="00664CF3" w14:paraId="34431073" w14:textId="77777777" w:rsidTr="00C07AA8">
        <w:tc>
          <w:tcPr>
            <w:tcW w:w="2862" w:type="dxa"/>
            <w:vAlign w:val="center"/>
          </w:tcPr>
          <w:p w14:paraId="34F05904" w14:textId="77777777" w:rsidR="00502AFB" w:rsidRPr="00664CF3" w:rsidRDefault="00502AFB" w:rsidP="00502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vAlign w:val="center"/>
          </w:tcPr>
          <w:p w14:paraId="0393B50A" w14:textId="0DA07BFA" w:rsidR="00502AFB" w:rsidRPr="00664CF3" w:rsidRDefault="00036DD3" w:rsidP="00502AFB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236" w:type="dxa"/>
            <w:vAlign w:val="center"/>
          </w:tcPr>
          <w:p w14:paraId="5494F827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200E0DB" w14:textId="1CA98605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vAlign w:val="center"/>
          </w:tcPr>
          <w:p w14:paraId="26BF38F5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0F8CB2D" w14:textId="42225FBF" w:rsidR="00502AFB" w:rsidRPr="00664CF3" w:rsidRDefault="00502AFB" w:rsidP="00502AF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vAlign w:val="center"/>
          </w:tcPr>
          <w:p w14:paraId="33972B5B" w14:textId="77777777" w:rsidR="00502AFB" w:rsidRPr="00664CF3" w:rsidRDefault="00502AFB" w:rsidP="00502AFB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496709C4" w14:textId="03185244" w:rsidR="00502AFB" w:rsidRPr="00664CF3" w:rsidRDefault="00502AFB" w:rsidP="00502AF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0EE7787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76C28EC" w14:textId="63C14EBC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236" w:type="dxa"/>
            <w:vAlign w:val="center"/>
          </w:tcPr>
          <w:p w14:paraId="7B6AA605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4570082D" w14:textId="14574359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vAlign w:val="center"/>
          </w:tcPr>
          <w:p w14:paraId="75F671A6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A72DC34" w14:textId="3845D05F" w:rsidR="00502AFB" w:rsidRPr="00664CF3" w:rsidRDefault="00036DD3" w:rsidP="00AA71E5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 w:rsidR="00E4360D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36" w:type="dxa"/>
            <w:vAlign w:val="center"/>
          </w:tcPr>
          <w:p w14:paraId="737663C5" w14:textId="77777777" w:rsidR="00502AFB" w:rsidRPr="00664CF3" w:rsidRDefault="00502AFB" w:rsidP="00502AFB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FDE7534" w14:textId="5ECFC7D2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502AFB" w:rsidRPr="00664CF3" w14:paraId="41F86965" w14:textId="77777777" w:rsidTr="00C07AA8">
        <w:tc>
          <w:tcPr>
            <w:tcW w:w="2862" w:type="dxa"/>
            <w:vAlign w:val="center"/>
          </w:tcPr>
          <w:p w14:paraId="0BDAED56" w14:textId="77777777" w:rsidR="00502AFB" w:rsidRPr="00664CF3" w:rsidRDefault="00502AFB" w:rsidP="00502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vAlign w:val="center"/>
          </w:tcPr>
          <w:p w14:paraId="68CFC2BF" w14:textId="5EDE873A" w:rsidR="00502AFB" w:rsidRPr="00664CF3" w:rsidRDefault="00036DD3" w:rsidP="00502AFB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36" w:type="dxa"/>
            <w:vAlign w:val="center"/>
          </w:tcPr>
          <w:p w14:paraId="056F16AC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11C56C93" w14:textId="269F3DC3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236" w:type="dxa"/>
            <w:vAlign w:val="center"/>
          </w:tcPr>
          <w:p w14:paraId="5DE2FDB2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82B7BA4" w14:textId="3BC007C4" w:rsidR="00502AFB" w:rsidRPr="00664CF3" w:rsidRDefault="00502AFB" w:rsidP="00502AF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vAlign w:val="center"/>
          </w:tcPr>
          <w:p w14:paraId="67332495" w14:textId="77777777" w:rsidR="00502AFB" w:rsidRPr="00664CF3" w:rsidRDefault="00502AFB" w:rsidP="00502AFB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300F5873" w14:textId="5718B5D2" w:rsidR="00502AFB" w:rsidRPr="00664CF3" w:rsidRDefault="00502AFB" w:rsidP="00502AF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7C0F1F7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00F87CB" w14:textId="1CE3A2A1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36" w:type="dxa"/>
            <w:vAlign w:val="center"/>
          </w:tcPr>
          <w:p w14:paraId="0ED94247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3FD054DE" w14:textId="0B919EE3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236" w:type="dxa"/>
            <w:vAlign w:val="center"/>
          </w:tcPr>
          <w:p w14:paraId="36548F88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51327CD" w14:textId="63DE31C1" w:rsidR="00502AFB" w:rsidRPr="00664CF3" w:rsidRDefault="00E4360D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36D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925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AEAC3AF" w14:textId="77777777" w:rsidR="00502AFB" w:rsidRPr="00664CF3" w:rsidRDefault="00502AFB" w:rsidP="00502AFB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B61CCBF" w14:textId="32C9C372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502AFB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</w:tr>
      <w:tr w:rsidR="00502AFB" w:rsidRPr="00664CF3" w14:paraId="1E910D54" w14:textId="77777777" w:rsidTr="00C07AA8">
        <w:tc>
          <w:tcPr>
            <w:tcW w:w="2862" w:type="dxa"/>
            <w:vAlign w:val="center"/>
          </w:tcPr>
          <w:p w14:paraId="71F00F65" w14:textId="77777777" w:rsidR="00502AFB" w:rsidRPr="00664CF3" w:rsidRDefault="00502AFB" w:rsidP="00502AF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B8F61" w14:textId="4BFCD2CB" w:rsidR="00502AFB" w:rsidRPr="00664CF3" w:rsidRDefault="00036DD3" w:rsidP="00502AFB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065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  <w:vAlign w:val="center"/>
          </w:tcPr>
          <w:p w14:paraId="02082F1E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45231" w14:textId="7ACEB78F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  <w:vAlign w:val="center"/>
          </w:tcPr>
          <w:p w14:paraId="33D1CF6F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FB78F" w14:textId="50F6BAD3" w:rsidR="00502AFB" w:rsidRPr="00664CF3" w:rsidRDefault="00502AFB" w:rsidP="00502AF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vAlign w:val="center"/>
          </w:tcPr>
          <w:p w14:paraId="5D01A172" w14:textId="77777777" w:rsidR="00502AFB" w:rsidRPr="00664CF3" w:rsidRDefault="00502AFB" w:rsidP="00502AFB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6A9B" w14:textId="6A041F31" w:rsidR="00502AFB" w:rsidRPr="00664CF3" w:rsidRDefault="00502AFB" w:rsidP="00502AF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F558E21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6F50" w14:textId="3B9F1381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065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  <w:vAlign w:val="center"/>
          </w:tcPr>
          <w:p w14:paraId="6CCD3C68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354A6" w14:textId="1AA3129A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  <w:vAlign w:val="center"/>
          </w:tcPr>
          <w:p w14:paraId="67232950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C711" w14:textId="287A2482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4360D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E4360D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612</w:t>
            </w:r>
          </w:p>
        </w:tc>
        <w:tc>
          <w:tcPr>
            <w:tcW w:w="236" w:type="dxa"/>
            <w:vAlign w:val="center"/>
          </w:tcPr>
          <w:p w14:paraId="2B85AB52" w14:textId="77777777" w:rsidR="00502AFB" w:rsidRPr="00664CF3" w:rsidRDefault="00502AFB" w:rsidP="00502AFB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41F4" w14:textId="4A369B70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</w:tr>
      <w:tr w:rsidR="00502AFB" w:rsidRPr="00664CF3" w14:paraId="6D98912C" w14:textId="77777777" w:rsidTr="00C07AA8">
        <w:trPr>
          <w:trHeight w:val="58"/>
        </w:trPr>
        <w:tc>
          <w:tcPr>
            <w:tcW w:w="2862" w:type="dxa"/>
            <w:vAlign w:val="center"/>
          </w:tcPr>
          <w:p w14:paraId="3DB90145" w14:textId="77777777" w:rsidR="00502AFB" w:rsidRPr="00664CF3" w:rsidRDefault="00502AFB" w:rsidP="00502AF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D727EEB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C7BE8D2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9F860D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AE65853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1D71316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vAlign w:val="center"/>
          </w:tcPr>
          <w:p w14:paraId="73040FE7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7DE2F3BF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ADD6B5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6129C05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2F8437C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941B375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88E46F3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544C200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9D35F28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CF63D3F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2AFB" w:rsidRPr="00664CF3" w14:paraId="21673982" w14:textId="77777777" w:rsidTr="00C07AA8">
        <w:trPr>
          <w:trHeight w:val="58"/>
        </w:trPr>
        <w:tc>
          <w:tcPr>
            <w:tcW w:w="2862" w:type="dxa"/>
            <w:vAlign w:val="center"/>
          </w:tcPr>
          <w:p w14:paraId="1106256C" w14:textId="77777777" w:rsidR="00502AFB" w:rsidRPr="00664CF3" w:rsidRDefault="00502AFB" w:rsidP="00502AF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vAlign w:val="center"/>
          </w:tcPr>
          <w:p w14:paraId="33D64B05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F08CDCB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FCBA974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330B6A2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EDB497C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vAlign w:val="center"/>
          </w:tcPr>
          <w:p w14:paraId="0D9ECB5A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1FEC031B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C3FDA42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8A4D955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329D65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BCD0DED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49BF598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E29A06A" w14:textId="12DB5544" w:rsidR="00502AFB" w:rsidRPr="00664CF3" w:rsidRDefault="00E4360D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DFBADF7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B4DC40E" w14:textId="65009CF8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02AFB" w:rsidRPr="00664CF3" w14:paraId="3391D151" w14:textId="77777777" w:rsidTr="00C07AA8">
        <w:trPr>
          <w:trHeight w:val="58"/>
        </w:trPr>
        <w:tc>
          <w:tcPr>
            <w:tcW w:w="2862" w:type="dxa"/>
            <w:vAlign w:val="center"/>
          </w:tcPr>
          <w:p w14:paraId="101603C6" w14:textId="60E5EEDF" w:rsidR="00502AFB" w:rsidRPr="00664CF3" w:rsidRDefault="00502AFB" w:rsidP="00502AFB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vAlign w:val="center"/>
          </w:tcPr>
          <w:p w14:paraId="379B8AB6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254267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17164E6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638B294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827CE9A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vAlign w:val="center"/>
          </w:tcPr>
          <w:p w14:paraId="0A2DC6EF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19358243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4D30A19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F373F0B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57A5A4C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1E6CC28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E32FD5C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52EA2AA" w14:textId="0ED311CC" w:rsidR="00502AFB" w:rsidRPr="00664CF3" w:rsidRDefault="00E4360D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36D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 w:rsidR="00AA71E5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693</w:t>
            </w:r>
            <w:r w:rsidR="00AA71E5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923317E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62E9188" w14:textId="0C47B734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02AFB" w:rsidRPr="00664CF3" w14:paraId="6DF6FB33" w14:textId="31165172" w:rsidTr="00C07AA8">
        <w:tc>
          <w:tcPr>
            <w:tcW w:w="4014" w:type="dxa"/>
            <w:gridSpan w:val="2"/>
            <w:vAlign w:val="center"/>
          </w:tcPr>
          <w:p w14:paraId="44C61D07" w14:textId="6461D6D4" w:rsidR="00502AFB" w:rsidRPr="00664CF3" w:rsidRDefault="00502AFB" w:rsidP="00502AFB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36" w:type="dxa"/>
            <w:vAlign w:val="center"/>
          </w:tcPr>
          <w:p w14:paraId="7F54815C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7F3B53C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B7CA0BB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72EE8EB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vAlign w:val="center"/>
          </w:tcPr>
          <w:p w14:paraId="6DAA680B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3D6664AF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315CA0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CBB31CE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47270D9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55FF379" w14:textId="77777777" w:rsidR="00502AFB" w:rsidRPr="00664CF3" w:rsidRDefault="00502AFB" w:rsidP="00502AFB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D0C3D1A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90E79C" w14:textId="0BCB744C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A71E5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</w:t>
            </w:r>
            <w:r w:rsidR="00AA71E5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236" w:type="dxa"/>
            <w:vAlign w:val="center"/>
          </w:tcPr>
          <w:p w14:paraId="07122B5C" w14:textId="77777777" w:rsidR="00502AFB" w:rsidRPr="00664CF3" w:rsidRDefault="00502AFB" w:rsidP="00502AF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161A2C" w14:textId="2FB41A9F" w:rsidR="00502AFB" w:rsidRPr="00664CF3" w:rsidRDefault="00036DD3" w:rsidP="00502AFB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499</w:t>
            </w:r>
            <w:r w:rsidR="00502AFB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</w:tr>
    </w:tbl>
    <w:p w14:paraId="18FC9E5F" w14:textId="77777777" w:rsidR="00B36DB8" w:rsidRPr="00664CF3" w:rsidRDefault="00B36DB8" w:rsidP="00B36DB8">
      <w:pPr>
        <w:pStyle w:val="Bo-Blankline"/>
        <w:rPr>
          <w:lang w:val="en-US"/>
        </w:rPr>
      </w:pPr>
    </w:p>
    <w:p w14:paraId="23A7184F" w14:textId="5EE1AE9B" w:rsidR="00C21040" w:rsidRPr="00664CF3" w:rsidRDefault="00084733" w:rsidP="005C5069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</w:t>
      </w:r>
      <w:r w:rsidR="00DA3C83" w:rsidRPr="00664CF3">
        <w:rPr>
          <w:rFonts w:ascii="Angsana New" w:hAnsi="Angsana New" w:hint="cs"/>
          <w:spacing w:val="4"/>
          <w:sz w:val="30"/>
          <w:szCs w:val="30"/>
          <w:cs/>
        </w:rPr>
        <w:t>หรือ</w:t>
      </w:r>
      <w:r w:rsidRPr="00664CF3">
        <w:rPr>
          <w:rFonts w:ascii="Angsana New" w:hAnsi="Angsana New" w:hint="cs"/>
          <w:spacing w:val="4"/>
          <w:sz w:val="30"/>
          <w:szCs w:val="30"/>
          <w:cs/>
        </w:rPr>
        <w:t>สินทรัพย์ในต่างประเทศที่มีสาระสำคัญ</w:t>
      </w:r>
      <w:r w:rsidR="00DA3C83" w:rsidRPr="00664CF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64CF3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2A76AA" w:rsidRPr="00664CF3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="002A76AA" w:rsidRPr="00664CF3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 w:rsidR="002A76AA" w:rsidRPr="00664CF3">
        <w:rPr>
          <w:rFonts w:ascii="Angsana New" w:hAnsi="Angsana New" w:hint="cs"/>
          <w:sz w:val="30"/>
          <w:szCs w:val="30"/>
          <w:cs/>
        </w:rPr>
        <w:t>เป็นแบบ</w:t>
      </w:r>
      <w:r w:rsidR="002A76AA" w:rsidRPr="00664CF3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5C5C58F4" w14:textId="77777777" w:rsidR="00C21040" w:rsidRPr="00664CF3" w:rsidRDefault="00C21040" w:rsidP="00C21040">
      <w:pPr>
        <w:rPr>
          <w:lang w:val="en-US"/>
        </w:rPr>
        <w:sectPr w:rsidR="00C21040" w:rsidRPr="00664CF3" w:rsidSect="0091202C">
          <w:footerReference w:type="default" r:id="rId15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0F4B4C" w:rsidRPr="00664CF3" w14:paraId="5313C8A3" w14:textId="77777777" w:rsidTr="00F10CA4">
        <w:tc>
          <w:tcPr>
            <w:tcW w:w="4842" w:type="dxa"/>
          </w:tcPr>
          <w:p w14:paraId="2B421DAF" w14:textId="77777777" w:rsidR="000F4B4C" w:rsidRPr="00664CF3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2279961F" w14:textId="77777777" w:rsidR="000F4B4C" w:rsidRPr="00664CF3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D80EB0B" w14:textId="77777777" w:rsidR="000F4B4C" w:rsidRPr="00664CF3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</w:tcPr>
          <w:p w14:paraId="45C5DF49" w14:textId="77777777" w:rsidR="000F4B4C" w:rsidRPr="00664CF3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4B4C" w:rsidRPr="00664CF3" w14:paraId="70DE2C11" w14:textId="77777777" w:rsidTr="00F10CA4">
        <w:tc>
          <w:tcPr>
            <w:tcW w:w="4842" w:type="dxa"/>
          </w:tcPr>
          <w:p w14:paraId="3904FC3E" w14:textId="77777777" w:rsidR="000F4B4C" w:rsidRPr="00664CF3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0F4DA700" w14:textId="77777777" w:rsidR="000F4B4C" w:rsidRPr="00664CF3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10C61A0" w14:textId="77777777" w:rsidR="000F4B4C" w:rsidRPr="00664CF3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</w:tcPr>
          <w:p w14:paraId="4309FA90" w14:textId="77777777" w:rsidR="000F4B4C" w:rsidRPr="00664CF3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C24388" w:rsidRPr="00664CF3" w14:paraId="6F2161EA" w14:textId="77777777" w:rsidTr="00F10CA4">
        <w:tc>
          <w:tcPr>
            <w:tcW w:w="4842" w:type="dxa"/>
          </w:tcPr>
          <w:p w14:paraId="164D8C81" w14:textId="2A855D7B" w:rsidR="00C24388" w:rsidRPr="00664CF3" w:rsidRDefault="00C24388" w:rsidP="00C2438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036D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</w:tcPr>
          <w:p w14:paraId="3813DBF3" w14:textId="77777777" w:rsidR="00C24388" w:rsidRPr="00664CF3" w:rsidRDefault="00C24388" w:rsidP="00C2438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CE9BDC2" w14:textId="77777777" w:rsidR="00C24388" w:rsidRPr="00664CF3" w:rsidRDefault="00C24388" w:rsidP="00C2438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5E21BC6D" w14:textId="7E72B00B" w:rsidR="00C24388" w:rsidRPr="00664CF3" w:rsidRDefault="00036DD3" w:rsidP="00C243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F4692AA" w14:textId="77777777" w:rsidR="00C24388" w:rsidRPr="00664CF3" w:rsidRDefault="00C24388" w:rsidP="00C243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61756144" w14:textId="0B711796" w:rsidR="00C24388" w:rsidRPr="00664CF3" w:rsidRDefault="00036DD3" w:rsidP="00C243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1CAA4E0E" w14:textId="77777777" w:rsidTr="00F10CA4">
        <w:tc>
          <w:tcPr>
            <w:tcW w:w="4842" w:type="dxa"/>
          </w:tcPr>
          <w:p w14:paraId="6EB643A5" w14:textId="77777777" w:rsidR="00E03CED" w:rsidRPr="00664CF3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14DF1AC" w14:textId="77777777" w:rsidR="00E03CED" w:rsidRPr="00664CF3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63D4082" w14:textId="77777777" w:rsidR="00E03CED" w:rsidRPr="00664CF3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</w:tcPr>
          <w:p w14:paraId="76E079B7" w14:textId="77777777" w:rsidR="00E03CED" w:rsidRPr="00664CF3" w:rsidRDefault="00E03CED" w:rsidP="00E03CE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5836" w:rsidRPr="00664CF3" w14:paraId="4F98F810" w14:textId="77777777" w:rsidTr="008F6F4D">
        <w:tc>
          <w:tcPr>
            <w:tcW w:w="4842" w:type="dxa"/>
            <w:vAlign w:val="center"/>
          </w:tcPr>
          <w:p w14:paraId="4C812A34" w14:textId="77777777" w:rsidR="00E75836" w:rsidRPr="00664CF3" w:rsidRDefault="00E75836" w:rsidP="00E758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</w:tcPr>
          <w:p w14:paraId="123CF2CC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73B30C9" w14:textId="77777777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4CB5D18" w14:textId="398E7654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B72C7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  <w:r w:rsidR="005B72C7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268" w:type="dxa"/>
          </w:tcPr>
          <w:p w14:paraId="48BF45E6" w14:textId="77777777" w:rsidR="00E75836" w:rsidRPr="00664CF3" w:rsidRDefault="00E75836" w:rsidP="00E758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6CE95CC6" w14:textId="1E58F41E" w:rsidR="00E75836" w:rsidRPr="00664CF3" w:rsidRDefault="00036DD3" w:rsidP="00E758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</w:tr>
      <w:tr w:rsidR="00E75836" w:rsidRPr="00664CF3" w14:paraId="1FD14B44" w14:textId="77777777" w:rsidTr="008F6F4D">
        <w:tc>
          <w:tcPr>
            <w:tcW w:w="4842" w:type="dxa"/>
            <w:vAlign w:val="center"/>
          </w:tcPr>
          <w:p w14:paraId="3A715973" w14:textId="77777777" w:rsidR="00E75836" w:rsidRPr="00664CF3" w:rsidRDefault="00E75836" w:rsidP="00E758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</w:tcPr>
          <w:p w14:paraId="2981703D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5BB975E" w14:textId="77777777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68AAEEBA" w14:textId="552DA414" w:rsidR="00E75836" w:rsidRPr="00664CF3" w:rsidRDefault="005B72C7" w:rsidP="00E75836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00953FE6" w14:textId="77777777" w:rsidR="00E75836" w:rsidRPr="00664CF3" w:rsidRDefault="00E75836" w:rsidP="00E758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78C1045D" w14:textId="63554D34" w:rsidR="00E75836" w:rsidRPr="00664CF3" w:rsidRDefault="00E75836" w:rsidP="00E758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36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75836" w:rsidRPr="00664CF3" w14:paraId="5AD3E3A0" w14:textId="77777777" w:rsidTr="008F6F4D">
        <w:tc>
          <w:tcPr>
            <w:tcW w:w="4842" w:type="dxa"/>
          </w:tcPr>
          <w:p w14:paraId="3B4128E0" w14:textId="77777777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</w:tcPr>
          <w:p w14:paraId="4DC9E38E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52B91AE" w14:textId="77777777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380AAEA" w14:textId="3CCC6A1F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B72C7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  <w:r w:rsidR="005B72C7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68" w:type="dxa"/>
          </w:tcPr>
          <w:p w14:paraId="7A29794B" w14:textId="77777777" w:rsidR="00E75836" w:rsidRPr="00664CF3" w:rsidRDefault="00E75836" w:rsidP="00E758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41F2B7B" w14:textId="483BB131" w:rsidR="00E75836" w:rsidRPr="00664CF3" w:rsidRDefault="00036DD3" w:rsidP="00E758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</w:tr>
      <w:tr w:rsidR="00E75836" w:rsidRPr="00664CF3" w14:paraId="2B9B2524" w14:textId="77777777" w:rsidTr="008F6F4D">
        <w:tc>
          <w:tcPr>
            <w:tcW w:w="4842" w:type="dxa"/>
            <w:vAlign w:val="center"/>
          </w:tcPr>
          <w:p w14:paraId="0DD05814" w14:textId="77777777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</w:tcPr>
          <w:p w14:paraId="0CCFC0C6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92326AD" w14:textId="77777777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48F7DE8" w14:textId="752DE9F7" w:rsidR="00E75836" w:rsidRPr="00664CF3" w:rsidRDefault="00CC61FD" w:rsidP="00E7583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FDE1CED" w14:textId="77777777" w:rsidR="00E75836" w:rsidRPr="00664CF3" w:rsidRDefault="00E75836" w:rsidP="00E758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47087C73" w14:textId="1261FD78" w:rsidR="00E75836" w:rsidRPr="00664CF3" w:rsidRDefault="00E75836" w:rsidP="00E7583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5836" w:rsidRPr="00664CF3" w14:paraId="31EA70C1" w14:textId="77777777" w:rsidTr="008F6F4D">
        <w:trPr>
          <w:trHeight w:val="415"/>
        </w:trPr>
        <w:tc>
          <w:tcPr>
            <w:tcW w:w="4842" w:type="dxa"/>
          </w:tcPr>
          <w:p w14:paraId="79EC95FD" w14:textId="5CC882CB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806" w:type="dxa"/>
          </w:tcPr>
          <w:p w14:paraId="044308CB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AB50D38" w14:textId="77777777" w:rsidR="00E75836" w:rsidRPr="00664CF3" w:rsidRDefault="00E75836" w:rsidP="00E7583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2EC8DD09" w14:textId="46D8EAAD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44F0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  <w:r w:rsidR="00D144F0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68" w:type="dxa"/>
          </w:tcPr>
          <w:p w14:paraId="6AD464E1" w14:textId="77777777" w:rsidR="00E75836" w:rsidRPr="00664CF3" w:rsidRDefault="00E75836" w:rsidP="00E7583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712EF7EF" w14:textId="721A06FA" w:rsidR="00E75836" w:rsidRPr="00664CF3" w:rsidRDefault="00036DD3" w:rsidP="00E75836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</w:tr>
    </w:tbl>
    <w:p w14:paraId="0E0036B7" w14:textId="77777777" w:rsidR="000F4B4C" w:rsidRPr="00664CF3" w:rsidRDefault="000F4B4C" w:rsidP="000F4B4C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="Angsana New" w:hAnsi="Angsana New"/>
          <w:b w:val="0"/>
          <w:bCs w:val="0"/>
          <w:i w:val="0"/>
          <w:iCs w:val="0"/>
          <w:sz w:val="20"/>
          <w:szCs w:val="20"/>
        </w:rPr>
      </w:pPr>
    </w:p>
    <w:p w14:paraId="5DCD62B4" w14:textId="21BDEB7F" w:rsidR="005A69E3" w:rsidRPr="00664CF3" w:rsidRDefault="005A69E3" w:rsidP="0046128B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clear" w:pos="504"/>
          <w:tab w:val="num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2B5079F8" w14:textId="77777777" w:rsidR="005A69E3" w:rsidRPr="00664CF3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5A69E3" w:rsidRPr="00664CF3" w14:paraId="540AD6B9" w14:textId="77777777" w:rsidTr="00E7659B">
        <w:tc>
          <w:tcPr>
            <w:tcW w:w="4860" w:type="dxa"/>
          </w:tcPr>
          <w:p w14:paraId="4963EC1F" w14:textId="77777777" w:rsidR="005A69E3" w:rsidRPr="00664CF3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1966309D" w14:textId="77777777" w:rsidR="005A69E3" w:rsidRPr="00664CF3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63B83A" w14:textId="77777777" w:rsidR="005A69E3" w:rsidRPr="00664CF3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C9F3D99" w14:textId="77777777" w:rsidR="005A69E3" w:rsidRPr="00664CF3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E75836" w:rsidRPr="00664CF3" w14:paraId="140DB631" w14:textId="77777777" w:rsidTr="00E7659B">
        <w:trPr>
          <w:trHeight w:val="317"/>
        </w:trPr>
        <w:tc>
          <w:tcPr>
            <w:tcW w:w="4860" w:type="dxa"/>
          </w:tcPr>
          <w:p w14:paraId="3EDC4BA4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44EB855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B0261FA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75B081" w14:textId="25A799A4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4" w:type="dxa"/>
          </w:tcPr>
          <w:p w14:paraId="2F0101EE" w14:textId="77777777" w:rsidR="00E75836" w:rsidRPr="00664CF3" w:rsidRDefault="00E75836" w:rsidP="00E7583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4B3E2B9" w14:textId="158A6FEA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8123E" w:rsidRPr="00664CF3" w14:paraId="12444598" w14:textId="77777777" w:rsidTr="00E7659B">
        <w:tc>
          <w:tcPr>
            <w:tcW w:w="4860" w:type="dxa"/>
          </w:tcPr>
          <w:p w14:paraId="6D132740" w14:textId="77777777" w:rsidR="0078123E" w:rsidRPr="00664CF3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12D5BDF6" w14:textId="77777777" w:rsidR="0078123E" w:rsidRPr="00664CF3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CE535A6" w14:textId="77777777" w:rsidR="0078123E" w:rsidRPr="00664CF3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047EC61" w14:textId="77777777" w:rsidR="0078123E" w:rsidRPr="00664CF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5836" w:rsidRPr="00664CF3" w14:paraId="50F828E1" w14:textId="77777777" w:rsidTr="00E33F13">
        <w:tc>
          <w:tcPr>
            <w:tcW w:w="4860" w:type="dxa"/>
            <w:vAlign w:val="center"/>
          </w:tcPr>
          <w:p w14:paraId="602E918A" w14:textId="77777777" w:rsidR="00E75836" w:rsidRPr="00664CF3" w:rsidRDefault="00E75836" w:rsidP="00E758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</w:tcPr>
          <w:p w14:paraId="7592333F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4C4E91B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12F75F8" w14:textId="790DD8F0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D144F0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D144F0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234" w:type="dxa"/>
          </w:tcPr>
          <w:p w14:paraId="64CD77AB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center"/>
          </w:tcPr>
          <w:p w14:paraId="3974CD63" w14:textId="623ECDFF" w:rsidR="00E75836" w:rsidRPr="00664CF3" w:rsidRDefault="00036DD3" w:rsidP="00E75836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</w:tr>
      <w:tr w:rsidR="00E75836" w:rsidRPr="00664CF3" w14:paraId="42F2C53A" w14:textId="77777777" w:rsidTr="00E33F13">
        <w:tc>
          <w:tcPr>
            <w:tcW w:w="4860" w:type="dxa"/>
            <w:vAlign w:val="center"/>
          </w:tcPr>
          <w:p w14:paraId="5B451861" w14:textId="77777777" w:rsidR="00E75836" w:rsidRPr="00664CF3" w:rsidRDefault="00E75836" w:rsidP="00E758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</w:tcPr>
          <w:p w14:paraId="04C51683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7FD47D4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AB9583F" w14:textId="08E12EE3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D144F0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34" w:type="dxa"/>
          </w:tcPr>
          <w:p w14:paraId="637B469F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center"/>
          </w:tcPr>
          <w:p w14:paraId="0B512485" w14:textId="743EC669" w:rsidR="00E75836" w:rsidRPr="00664CF3" w:rsidRDefault="00036DD3" w:rsidP="00E75836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</w:p>
        </w:tc>
      </w:tr>
      <w:tr w:rsidR="00E75836" w:rsidRPr="00664CF3" w14:paraId="1702C989" w14:textId="77777777" w:rsidTr="00E33F13">
        <w:tc>
          <w:tcPr>
            <w:tcW w:w="4860" w:type="dxa"/>
          </w:tcPr>
          <w:p w14:paraId="768523C6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6CBA5DBC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4AAEA69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EF9462" w14:textId="0CF30C39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D144F0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  <w:r w:rsidR="00D144F0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234" w:type="dxa"/>
          </w:tcPr>
          <w:p w14:paraId="611C766D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1BF81322" w14:textId="44F2DD78" w:rsidR="00E75836" w:rsidRPr="00664CF3" w:rsidRDefault="00036DD3" w:rsidP="00E75836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  <w:tr w:rsidR="00E75836" w:rsidRPr="00664CF3" w14:paraId="4B380071" w14:textId="77777777" w:rsidTr="00E33F13">
        <w:tc>
          <w:tcPr>
            <w:tcW w:w="4860" w:type="dxa"/>
          </w:tcPr>
          <w:p w14:paraId="60FA3980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</w:tcPr>
          <w:p w14:paraId="7A7CCE32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0FF472E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5A82A7" w14:textId="554E06D3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144F0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="00D144F0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234" w:type="dxa"/>
          </w:tcPr>
          <w:p w14:paraId="375343CB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105C97CB" w14:textId="5A600A29" w:rsidR="00E75836" w:rsidRPr="00664CF3" w:rsidRDefault="00036DD3" w:rsidP="00E75836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E75836" w:rsidRPr="00664CF3" w14:paraId="5F573B91" w14:textId="77777777" w:rsidTr="00E33F13">
        <w:tc>
          <w:tcPr>
            <w:tcW w:w="4860" w:type="dxa"/>
          </w:tcPr>
          <w:p w14:paraId="3E75C3A5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</w:tcPr>
          <w:p w14:paraId="46DF6D8D" w14:textId="77777777" w:rsidR="00E75836" w:rsidRPr="00664CF3" w:rsidRDefault="00E75836" w:rsidP="00E7583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47AA78C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7A59DB" w14:textId="17F1626D" w:rsidR="00E75836" w:rsidRPr="00664CF3" w:rsidRDefault="00036DD3" w:rsidP="00E75836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CC61FD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821</w:t>
            </w:r>
            <w:r w:rsidR="00CC61FD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34" w:type="dxa"/>
          </w:tcPr>
          <w:p w14:paraId="20D62903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F014B5" w14:textId="05CE0D6F" w:rsidR="00E75836" w:rsidRPr="00664CF3" w:rsidRDefault="00036DD3" w:rsidP="00E75836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  <w:r w:rsidR="00E75836"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</w:tbl>
    <w:p w14:paraId="30952562" w14:textId="77777777" w:rsidR="005A69E3" w:rsidRPr="00664CF3" w:rsidRDefault="005A69E3" w:rsidP="001F5A2E">
      <w:pPr>
        <w:pStyle w:val="Bo-Blankline"/>
        <w:ind w:left="0"/>
        <w:rPr>
          <w:cs/>
          <w:lang w:val="en-US"/>
        </w:rPr>
      </w:pPr>
    </w:p>
    <w:p w14:paraId="64C7F62B" w14:textId="4F4238C9" w:rsidR="005A69E3" w:rsidRPr="00664CF3" w:rsidRDefault="005A69E3" w:rsidP="0046128B">
      <w:pPr>
        <w:pStyle w:val="Bo-C1Content"/>
        <w:numPr>
          <w:ilvl w:val="1"/>
          <w:numId w:val="9"/>
        </w:numPr>
        <w:tabs>
          <w:tab w:val="clear" w:pos="504"/>
          <w:tab w:val="num" w:pos="720"/>
        </w:tabs>
        <w:ind w:left="540"/>
        <w:rPr>
          <w:b/>
          <w:bCs/>
        </w:rPr>
      </w:pPr>
      <w:r w:rsidRPr="00664CF3">
        <w:rPr>
          <w:b/>
          <w:bCs/>
          <w:i/>
          <w:iCs/>
          <w:cs/>
        </w:rPr>
        <w:t>ส่วนงานภูมิศาสตร์</w:t>
      </w:r>
    </w:p>
    <w:p w14:paraId="663BBA18" w14:textId="77777777" w:rsidR="005A69E3" w:rsidRPr="00664CF3" w:rsidRDefault="005A69E3" w:rsidP="005A69E3">
      <w:pPr>
        <w:pStyle w:val="Bo-Blankline"/>
      </w:pPr>
    </w:p>
    <w:p w14:paraId="1C5F08D5" w14:textId="26C2118C" w:rsidR="005A69E3" w:rsidRPr="00664CF3" w:rsidRDefault="00A44F76" w:rsidP="0046128B">
      <w:pPr>
        <w:pStyle w:val="Bo-C1Content"/>
        <w:ind w:left="540"/>
        <w:rPr>
          <w:rFonts w:eastAsia="Calibri"/>
        </w:rPr>
      </w:pPr>
      <w:r w:rsidRPr="00664CF3">
        <w:rPr>
          <w:rFonts w:eastAsia="Calibri" w:hint="cs"/>
          <w:cs/>
        </w:rPr>
        <w:t>กลุ่ม</w:t>
      </w:r>
      <w:r w:rsidR="005A69E3" w:rsidRPr="00664CF3">
        <w:rPr>
          <w:rFonts w:eastAsia="Calibri"/>
          <w:cs/>
        </w:rPr>
        <w:t>บ</w:t>
      </w:r>
      <w:r w:rsidRPr="00664CF3">
        <w:rPr>
          <w:rFonts w:eastAsia="Calibri"/>
          <w:cs/>
        </w:rPr>
        <w:t>ริษัทดำเนินธุรกิจ</w:t>
      </w:r>
      <w:r w:rsidR="00C03034" w:rsidRPr="00664CF3">
        <w:rPr>
          <w:rFonts w:eastAsia="Calibri" w:hint="cs"/>
          <w:cs/>
        </w:rPr>
        <w:t>เฉพาะใน</w:t>
      </w:r>
      <w:r w:rsidR="008E1464" w:rsidRPr="00664CF3">
        <w:rPr>
          <w:rFonts w:eastAsia="Calibri"/>
          <w:cs/>
        </w:rPr>
        <w:t>ประเทศ</w:t>
      </w:r>
      <w:r w:rsidR="00C03034" w:rsidRPr="00664CF3">
        <w:rPr>
          <w:rFonts w:eastAsia="Calibri" w:hint="cs"/>
          <w:cs/>
        </w:rPr>
        <w:t>เท่านั้น</w:t>
      </w:r>
      <w:r w:rsidR="00944713" w:rsidRPr="00664CF3">
        <w:rPr>
          <w:rFonts w:eastAsia="Calibri" w:hint="cs"/>
          <w:cs/>
        </w:rPr>
        <w:t xml:space="preserve"> ไม่มีรายได้จากต่างประเทศหรือ</w:t>
      </w:r>
      <w:r w:rsidR="005A69E3" w:rsidRPr="00664CF3">
        <w:rPr>
          <w:rFonts w:eastAsia="Calibri"/>
          <w:cs/>
        </w:rPr>
        <w:t>สินทรัพย์ในต่างประเทศที่มีสาระสำคัญ</w:t>
      </w:r>
    </w:p>
    <w:p w14:paraId="04E28C41" w14:textId="77777777" w:rsidR="00860B68" w:rsidRPr="00664CF3" w:rsidRDefault="00860B68" w:rsidP="00860B68">
      <w:pPr>
        <w:pStyle w:val="Bo-Blankline"/>
        <w:rPr>
          <w:rFonts w:eastAsia="Calibri"/>
        </w:rPr>
      </w:pPr>
    </w:p>
    <w:p w14:paraId="022B47EC" w14:textId="3DF6179D" w:rsidR="00860B68" w:rsidRPr="00664CF3" w:rsidRDefault="00860B68" w:rsidP="0046128B">
      <w:pPr>
        <w:pStyle w:val="ListParagraph"/>
        <w:numPr>
          <w:ilvl w:val="1"/>
          <w:numId w:val="9"/>
        </w:numPr>
        <w:tabs>
          <w:tab w:val="clear" w:pos="454"/>
          <w:tab w:val="clear" w:pos="504"/>
          <w:tab w:val="clear" w:pos="6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64C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664CF3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14:paraId="5172E5F3" w14:textId="77777777" w:rsidR="00860B68" w:rsidRPr="00664CF3" w:rsidRDefault="00860B68" w:rsidP="00860B68">
      <w:pPr>
        <w:pStyle w:val="Bo-Blankline"/>
        <w:rPr>
          <w:lang w:val="en-US"/>
        </w:rPr>
      </w:pPr>
    </w:p>
    <w:p w14:paraId="3FEC847B" w14:textId="0B627E20" w:rsidR="00860B68" w:rsidRPr="00664CF3" w:rsidRDefault="00860B68" w:rsidP="004612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="00036DD3">
        <w:rPr>
          <w:rFonts w:ascii="Angsana New" w:hAnsi="Angsana New"/>
          <w:sz w:val="30"/>
          <w:szCs w:val="30"/>
          <w:lang w:val="en-US"/>
        </w:rPr>
        <w:t>2</w:t>
      </w:r>
      <w:r w:rsidRPr="00664CF3">
        <w:rPr>
          <w:rFonts w:ascii="Angsana New" w:hAnsi="Angsana New"/>
          <w:sz w:val="30"/>
          <w:szCs w:val="30"/>
          <w:lang w:val="en-US"/>
        </w:rPr>
        <w:t xml:space="preserve"> </w:t>
      </w:r>
      <w:r w:rsidRPr="00664CF3">
        <w:rPr>
          <w:rFonts w:ascii="Angsana New" w:hAnsi="Angsana New"/>
          <w:sz w:val="30"/>
          <w:szCs w:val="30"/>
          <w:cs/>
        </w:rPr>
        <w:t>ราย</w:t>
      </w:r>
      <w:r w:rsidRPr="00664CF3">
        <w:rPr>
          <w:rFonts w:ascii="Angsana New" w:hAnsi="Angsana New" w:hint="cs"/>
          <w:sz w:val="30"/>
          <w:szCs w:val="30"/>
          <w:cs/>
        </w:rPr>
        <w:t>ของ</w:t>
      </w:r>
      <w:r w:rsidR="00B800A4" w:rsidRPr="00664CF3">
        <w:rPr>
          <w:rFonts w:ascii="Angsana New" w:hAnsi="Angsana New" w:hint="cs"/>
          <w:sz w:val="30"/>
          <w:szCs w:val="30"/>
          <w:cs/>
        </w:rPr>
        <w:t>กลุ่ม</w:t>
      </w:r>
      <w:r w:rsidRPr="00664CF3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E03CED" w:rsidRPr="00664CF3">
        <w:rPr>
          <w:rFonts w:ascii="Angsana New" w:hAnsi="Angsana New"/>
          <w:sz w:val="30"/>
          <w:szCs w:val="30"/>
        </w:rPr>
        <w:t xml:space="preserve"> </w:t>
      </w:r>
      <w:r w:rsidR="00036DD3">
        <w:rPr>
          <w:rFonts w:ascii="Angsana New" w:hAnsi="Angsana New"/>
          <w:sz w:val="30"/>
          <w:szCs w:val="30"/>
        </w:rPr>
        <w:t>8</w:t>
      </w:r>
      <w:r w:rsidR="00C3774D" w:rsidRPr="00664CF3">
        <w:rPr>
          <w:rFonts w:ascii="Angsana New" w:hAnsi="Angsana New"/>
          <w:sz w:val="30"/>
          <w:szCs w:val="30"/>
        </w:rPr>
        <w:t>,</w:t>
      </w:r>
      <w:r w:rsidR="00036DD3">
        <w:rPr>
          <w:rFonts w:ascii="Angsana New" w:hAnsi="Angsana New"/>
          <w:sz w:val="30"/>
          <w:szCs w:val="30"/>
        </w:rPr>
        <w:t>479</w:t>
      </w:r>
      <w:r w:rsidRPr="00664CF3">
        <w:rPr>
          <w:rFonts w:ascii="Angsana New" w:hAnsi="Angsana New"/>
          <w:sz w:val="30"/>
          <w:szCs w:val="30"/>
        </w:rPr>
        <w:t xml:space="preserve"> </w:t>
      </w:r>
      <w:r w:rsidRPr="00664CF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64CF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36DD3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Pr="00664CF3">
        <w:rPr>
          <w:rFonts w:ascii="Angsana New" w:hAnsi="Angsana New"/>
          <w:i/>
          <w:iCs/>
          <w:sz w:val="30"/>
          <w:szCs w:val="30"/>
        </w:rPr>
        <w:t xml:space="preserve">: </w:t>
      </w:r>
      <w:r w:rsidR="00036DD3">
        <w:rPr>
          <w:rFonts w:ascii="Angsana New" w:hAnsi="Angsana New"/>
          <w:i/>
          <w:iCs/>
          <w:sz w:val="30"/>
          <w:szCs w:val="30"/>
        </w:rPr>
        <w:t>10</w:t>
      </w:r>
      <w:r w:rsidR="003D1F2C" w:rsidRPr="00664CF3">
        <w:rPr>
          <w:rFonts w:ascii="Angsana New" w:hAnsi="Angsana New"/>
          <w:i/>
          <w:iCs/>
          <w:sz w:val="30"/>
          <w:szCs w:val="30"/>
        </w:rPr>
        <w:t>,</w:t>
      </w:r>
      <w:r w:rsidR="00036DD3">
        <w:rPr>
          <w:rFonts w:ascii="Angsana New" w:hAnsi="Angsana New"/>
          <w:i/>
          <w:iCs/>
          <w:sz w:val="30"/>
          <w:szCs w:val="30"/>
        </w:rPr>
        <w:t>092</w:t>
      </w:r>
      <w:r w:rsidR="00DE3EE4" w:rsidRPr="00664CF3">
        <w:rPr>
          <w:rFonts w:ascii="Angsana New" w:hAnsi="Angsana New"/>
          <w:i/>
          <w:iCs/>
          <w:sz w:val="30"/>
          <w:szCs w:val="30"/>
        </w:rPr>
        <w:t xml:space="preserve"> </w:t>
      </w:r>
      <w:r w:rsidRPr="00664CF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64CF3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 w:rsidRPr="00664CF3">
        <w:rPr>
          <w:rFonts w:ascii="Angsana New" w:hAnsi="Angsana New" w:hint="cs"/>
          <w:sz w:val="30"/>
          <w:szCs w:val="30"/>
          <w:cs/>
        </w:rPr>
        <w:t>กลุ่ม</w:t>
      </w:r>
      <w:r w:rsidRPr="00664CF3">
        <w:rPr>
          <w:rFonts w:ascii="Angsana New" w:hAnsi="Angsana New" w:hint="cs"/>
          <w:sz w:val="30"/>
          <w:szCs w:val="30"/>
          <w:cs/>
        </w:rPr>
        <w:t>บริษัท</w:t>
      </w:r>
    </w:p>
    <w:p w14:paraId="6FA32E0F" w14:textId="3EA931F0" w:rsidR="00684138" w:rsidRPr="00664CF3" w:rsidRDefault="00684138">
      <w:pPr>
        <w:spacing w:line="240" w:lineRule="auto"/>
        <w:rPr>
          <w:rFonts w:ascii="Angsana New" w:hAnsi="Angsana New"/>
          <w:sz w:val="20"/>
          <w:szCs w:val="20"/>
          <w:cs/>
        </w:rPr>
      </w:pPr>
      <w:r w:rsidRPr="00664CF3">
        <w:rPr>
          <w:rFonts w:ascii="Angsana New" w:hAnsi="Angsana New"/>
          <w:sz w:val="20"/>
          <w:szCs w:val="20"/>
          <w:cs/>
        </w:rPr>
        <w:br w:type="page"/>
      </w:r>
    </w:p>
    <w:p w14:paraId="2D37893A" w14:textId="7B513BCB" w:rsidR="003A5BC0" w:rsidRPr="00664CF3" w:rsidRDefault="002453D3" w:rsidP="000A2581">
      <w:pPr>
        <w:pStyle w:val="Caption"/>
        <w:ind w:left="567" w:hanging="567"/>
      </w:pPr>
      <w:r w:rsidRPr="00664CF3">
        <w:rPr>
          <w:cs/>
        </w:rPr>
        <w:lastRenderedPageBreak/>
        <w:t>ค่าใช้จ่ายผลประโยชน์พนักงา</w:t>
      </w:r>
      <w:r w:rsidRPr="00664CF3">
        <w:rPr>
          <w:rFonts w:hint="cs"/>
          <w:cs/>
        </w:rPr>
        <w:t>น</w:t>
      </w:r>
    </w:p>
    <w:p w14:paraId="46983E87" w14:textId="77777777" w:rsidR="00BA4DAF" w:rsidRPr="00664CF3" w:rsidRDefault="00BA4DAF" w:rsidP="00BA4DAF">
      <w:pPr>
        <w:pStyle w:val="Bo-Blankline"/>
        <w:rPr>
          <w:lang w:val="en-US"/>
        </w:rPr>
      </w:pP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166"/>
        <w:gridCol w:w="270"/>
        <w:gridCol w:w="1170"/>
        <w:gridCol w:w="270"/>
        <w:gridCol w:w="1170"/>
        <w:gridCol w:w="270"/>
        <w:gridCol w:w="1170"/>
      </w:tblGrid>
      <w:tr w:rsidR="00995CFF" w:rsidRPr="00664CF3" w14:paraId="6FBE696A" w14:textId="77777777" w:rsidTr="004E0A2F">
        <w:trPr>
          <w:tblHeader/>
        </w:trPr>
        <w:tc>
          <w:tcPr>
            <w:tcW w:w="3688" w:type="dxa"/>
          </w:tcPr>
          <w:p w14:paraId="59A38D52" w14:textId="77777777" w:rsidR="00995CFF" w:rsidRPr="00664CF3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71592E" w14:textId="77777777" w:rsidR="00995CFF" w:rsidRPr="00664CF3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77241D" w14:textId="77777777" w:rsidR="00995CFF" w:rsidRPr="00664CF3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B11D50" w14:textId="77777777" w:rsidR="00995CFF" w:rsidRPr="00664CF3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836" w:rsidRPr="00664CF3" w14:paraId="2CF531EA" w14:textId="77777777" w:rsidTr="00995CFF">
        <w:trPr>
          <w:tblHeader/>
        </w:trPr>
        <w:tc>
          <w:tcPr>
            <w:tcW w:w="3688" w:type="dxa"/>
          </w:tcPr>
          <w:p w14:paraId="76DF0DA0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61AB8B8" w14:textId="6705D066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A2D65F4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D05D4" w14:textId="521A6419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AC554BB" w14:textId="77777777" w:rsidR="00E75836" w:rsidRPr="00664CF3" w:rsidRDefault="00E75836" w:rsidP="00E7583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0650D" w14:textId="054DCAE9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A415268" w14:textId="77777777" w:rsidR="00E75836" w:rsidRPr="00664CF3" w:rsidRDefault="00E75836" w:rsidP="00E7583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703197A" w14:textId="763FA0CC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45FC6935" w14:textId="77777777" w:rsidTr="004E0A2F">
        <w:trPr>
          <w:tblHeader/>
        </w:trPr>
        <w:tc>
          <w:tcPr>
            <w:tcW w:w="3688" w:type="dxa"/>
          </w:tcPr>
          <w:p w14:paraId="5588BA9E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96C2CB7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3CED" w:rsidRPr="00664CF3" w14:paraId="54303D82" w14:textId="77777777" w:rsidTr="00995CFF">
        <w:tc>
          <w:tcPr>
            <w:tcW w:w="3688" w:type="dxa"/>
          </w:tcPr>
          <w:p w14:paraId="7F5CF27D" w14:textId="77777777" w:rsidR="00E03CED" w:rsidRPr="00664CF3" w:rsidRDefault="00E03CED" w:rsidP="00E03CE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66" w:type="dxa"/>
          </w:tcPr>
          <w:p w14:paraId="2BCF9641" w14:textId="77777777" w:rsidR="00E03CED" w:rsidRPr="00664CF3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4045E" w14:textId="77777777" w:rsidR="00E03CED" w:rsidRPr="00664CF3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BE8724C" w14:textId="77777777" w:rsidR="00E03CED" w:rsidRPr="00664CF3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5B9E1" w14:textId="77777777" w:rsidR="00E03CED" w:rsidRPr="00664CF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8D8A2" w14:textId="77777777" w:rsidR="00E03CED" w:rsidRPr="00664CF3" w:rsidRDefault="00E03CED" w:rsidP="00E03CE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4BAE45" w14:textId="77777777" w:rsidR="00E03CED" w:rsidRPr="00664CF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696ABA" w14:textId="77777777" w:rsidR="00E03CED" w:rsidRPr="00664CF3" w:rsidRDefault="00E03CED" w:rsidP="00E03CED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2CB4" w:rsidRPr="00664CF3" w14:paraId="5CD7ACA9" w14:textId="77777777" w:rsidTr="00027111">
        <w:tc>
          <w:tcPr>
            <w:tcW w:w="3688" w:type="dxa"/>
          </w:tcPr>
          <w:p w14:paraId="59B47932" w14:textId="77777777" w:rsidR="002D2CB4" w:rsidRPr="00664CF3" w:rsidRDefault="002D2CB4" w:rsidP="002D2C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</w:tcPr>
          <w:p w14:paraId="7B9A4C40" w14:textId="38E64949" w:rsidR="002D2CB4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D2CB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016</w:t>
            </w:r>
          </w:p>
        </w:tc>
        <w:tc>
          <w:tcPr>
            <w:tcW w:w="270" w:type="dxa"/>
          </w:tcPr>
          <w:p w14:paraId="696C3254" w14:textId="77777777" w:rsidR="002D2CB4" w:rsidRPr="00664CF3" w:rsidRDefault="002D2CB4" w:rsidP="002D2C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D39CC0" w14:textId="35FC4173" w:rsidR="002D2CB4" w:rsidRPr="00664CF3" w:rsidRDefault="00036DD3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D2CB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  <w:tc>
          <w:tcPr>
            <w:tcW w:w="270" w:type="dxa"/>
          </w:tcPr>
          <w:p w14:paraId="2F316298" w14:textId="77777777" w:rsidR="002D2CB4" w:rsidRPr="00664CF3" w:rsidRDefault="002D2CB4" w:rsidP="002D2C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029FA" w14:textId="2058A627" w:rsidR="002D2CB4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="002D2CB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  <w:tc>
          <w:tcPr>
            <w:tcW w:w="270" w:type="dxa"/>
          </w:tcPr>
          <w:p w14:paraId="5F771D9B" w14:textId="77777777" w:rsidR="002D2CB4" w:rsidRPr="00664CF3" w:rsidRDefault="002D2CB4" w:rsidP="002D2C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7AF94" w14:textId="097B91BD" w:rsidR="002D2CB4" w:rsidRPr="00664CF3" w:rsidRDefault="00036DD3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D2CB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</w:tr>
      <w:tr w:rsidR="002D2CB4" w:rsidRPr="00664CF3" w14:paraId="369396E4" w14:textId="77777777" w:rsidTr="00027111">
        <w:tc>
          <w:tcPr>
            <w:tcW w:w="3688" w:type="dxa"/>
          </w:tcPr>
          <w:p w14:paraId="19319FE5" w14:textId="77777777" w:rsidR="002D2CB4" w:rsidRPr="00664CF3" w:rsidRDefault="002D2CB4" w:rsidP="002D2C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FCFCA38" w14:textId="5E526BB1" w:rsidR="002D2CB4" w:rsidRPr="00664CF3" w:rsidRDefault="00036DD3" w:rsidP="009157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9157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018D7866" w14:textId="77777777" w:rsidR="002D2CB4" w:rsidRPr="00664CF3" w:rsidRDefault="002D2CB4" w:rsidP="009157B4">
            <w:pPr>
              <w:tabs>
                <w:tab w:val="decimal" w:pos="957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0A16B" w14:textId="5C32697B" w:rsidR="002D2CB4" w:rsidRPr="00664CF3" w:rsidRDefault="00036DD3" w:rsidP="009157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2D2CB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</w:tcPr>
          <w:p w14:paraId="4F4D60D6" w14:textId="77777777" w:rsidR="002D2CB4" w:rsidRPr="009157B4" w:rsidRDefault="002D2CB4" w:rsidP="009157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9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8C459" w14:textId="0C291D14" w:rsidR="002D2CB4" w:rsidRPr="00664CF3" w:rsidRDefault="00036DD3" w:rsidP="009157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9157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27E18152" w14:textId="77777777" w:rsidR="002D2CB4" w:rsidRPr="009157B4" w:rsidRDefault="002D2CB4" w:rsidP="009157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9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2AEB5A" w14:textId="10F9094C" w:rsidR="002D2CB4" w:rsidRPr="00664CF3" w:rsidRDefault="00036DD3" w:rsidP="009157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2D2CB4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2D2CB4" w:rsidRPr="00664CF3" w14:paraId="3280A221" w14:textId="77777777" w:rsidTr="00027111">
        <w:tc>
          <w:tcPr>
            <w:tcW w:w="3688" w:type="dxa"/>
          </w:tcPr>
          <w:p w14:paraId="57106F56" w14:textId="77777777" w:rsidR="002D2CB4" w:rsidRPr="00664CF3" w:rsidRDefault="002D2CB4" w:rsidP="002D2C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C8C0D29" w14:textId="425E8742" w:rsidR="002D2CB4" w:rsidRPr="00664CF3" w:rsidRDefault="00036DD3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2D2CB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</w:tcPr>
          <w:p w14:paraId="13E1AC59" w14:textId="77777777" w:rsidR="002D2CB4" w:rsidRPr="00664CF3" w:rsidRDefault="002D2CB4" w:rsidP="002D2C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9D8CA0" w14:textId="6CE603F9" w:rsidR="002D2CB4" w:rsidRPr="00664CF3" w:rsidRDefault="00036DD3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2D2CB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5E28BC1A" w14:textId="77777777" w:rsidR="002D2CB4" w:rsidRPr="00664CF3" w:rsidRDefault="002D2CB4" w:rsidP="002D2C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C51373" w14:textId="11011112" w:rsidR="002D2CB4" w:rsidRPr="00664CF3" w:rsidRDefault="00036DD3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2D2CB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</w:tcPr>
          <w:p w14:paraId="32881319" w14:textId="77777777" w:rsidR="002D2CB4" w:rsidRPr="00664CF3" w:rsidRDefault="002D2CB4" w:rsidP="002D2C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516446" w14:textId="7DDE0106" w:rsidR="002D2CB4" w:rsidRPr="00664CF3" w:rsidRDefault="00036DD3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2D2CB4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2D2CB4" w:rsidRPr="00664CF3" w14:paraId="52A03B1C" w14:textId="77777777" w:rsidTr="00027111">
        <w:tc>
          <w:tcPr>
            <w:tcW w:w="3688" w:type="dxa"/>
          </w:tcPr>
          <w:p w14:paraId="0BD89785" w14:textId="77777777" w:rsidR="002D2CB4" w:rsidRPr="00664CF3" w:rsidRDefault="002D2CB4" w:rsidP="002D2C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F398064" w14:textId="77777777" w:rsidR="002D2CB4" w:rsidRPr="00664CF3" w:rsidRDefault="002D2CB4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FF4336" w14:textId="77777777" w:rsidR="002D2CB4" w:rsidRPr="00664CF3" w:rsidRDefault="002D2CB4" w:rsidP="002D2C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24202" w14:textId="77777777" w:rsidR="002D2CB4" w:rsidRPr="00664CF3" w:rsidRDefault="002D2CB4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6B4D4D" w14:textId="77777777" w:rsidR="002D2CB4" w:rsidRPr="00664CF3" w:rsidRDefault="002D2CB4" w:rsidP="002D2C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813F23" w14:textId="77777777" w:rsidR="002D2CB4" w:rsidRPr="00664CF3" w:rsidRDefault="002D2CB4" w:rsidP="002D2CB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601C73" w14:textId="77777777" w:rsidR="002D2CB4" w:rsidRPr="00664CF3" w:rsidRDefault="002D2CB4" w:rsidP="002D2C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302FA3" w14:textId="77777777" w:rsidR="002D2CB4" w:rsidRPr="00664CF3" w:rsidRDefault="002D2CB4" w:rsidP="002D2CB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7775" w:rsidRPr="00664CF3" w14:paraId="089DAB53" w14:textId="77777777" w:rsidTr="00027111">
        <w:tc>
          <w:tcPr>
            <w:tcW w:w="3688" w:type="dxa"/>
          </w:tcPr>
          <w:p w14:paraId="6808722B" w14:textId="77777777" w:rsidR="00947775" w:rsidRPr="00664CF3" w:rsidRDefault="00947775" w:rsidP="0094777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</w:tcPr>
          <w:p w14:paraId="2710C306" w14:textId="6E8DA843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270" w:type="dxa"/>
          </w:tcPr>
          <w:p w14:paraId="49168A21" w14:textId="77777777" w:rsidR="00947775" w:rsidRPr="00664CF3" w:rsidRDefault="00947775" w:rsidP="0094777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BE02BD" w14:textId="14FFE598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</w:tcPr>
          <w:p w14:paraId="147BAB9C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333D2" w14:textId="00956CA8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270" w:type="dxa"/>
          </w:tcPr>
          <w:p w14:paraId="4997F4D0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7B8E9" w14:textId="71F1103B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</w:tr>
      <w:tr w:rsidR="00A948C0" w:rsidRPr="00664CF3" w14:paraId="2D0A9DE9" w14:textId="77777777" w:rsidTr="00027111">
        <w:tc>
          <w:tcPr>
            <w:tcW w:w="3688" w:type="dxa"/>
          </w:tcPr>
          <w:p w14:paraId="61B84402" w14:textId="33404FE0" w:rsidR="00A948C0" w:rsidRPr="00664CF3" w:rsidRDefault="00A948C0" w:rsidP="0094777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โครงการผลประโยนชน์ที่กำหนดไว้</w:t>
            </w:r>
          </w:p>
        </w:tc>
        <w:tc>
          <w:tcPr>
            <w:tcW w:w="1166" w:type="dxa"/>
          </w:tcPr>
          <w:p w14:paraId="7515FE01" w14:textId="6C002B19" w:rsidR="00A948C0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948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67BE612D" w14:textId="77777777" w:rsidR="00A948C0" w:rsidRPr="00664CF3" w:rsidRDefault="00A948C0" w:rsidP="0094777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A2DC15" w14:textId="3AD038AC" w:rsidR="00A948C0" w:rsidRPr="00A948C0" w:rsidRDefault="00A948C0" w:rsidP="00A948C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1D836" w14:textId="77777777" w:rsidR="00A948C0" w:rsidRPr="00664CF3" w:rsidRDefault="00A948C0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2306D80" w14:textId="6C28D68B" w:rsidR="00A948C0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948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76E5B830" w14:textId="77777777" w:rsidR="00A948C0" w:rsidRPr="00664CF3" w:rsidRDefault="00A948C0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5D810D5" w14:textId="611B03A3" w:rsidR="00A948C0" w:rsidRPr="00A948C0" w:rsidRDefault="00A948C0" w:rsidP="00A948C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775" w:rsidRPr="00664CF3" w14:paraId="58272252" w14:textId="77777777" w:rsidTr="00027111">
        <w:tc>
          <w:tcPr>
            <w:tcW w:w="3688" w:type="dxa"/>
          </w:tcPr>
          <w:p w14:paraId="25516889" w14:textId="77777777" w:rsidR="00947775" w:rsidRPr="00664CF3" w:rsidRDefault="00947775" w:rsidP="0094777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F2412D5" w14:textId="1E21146D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70" w:type="dxa"/>
          </w:tcPr>
          <w:p w14:paraId="65F33EA8" w14:textId="77777777" w:rsidR="00947775" w:rsidRPr="00664CF3" w:rsidRDefault="00947775" w:rsidP="0094777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B7A599" w14:textId="4E46A346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70" w:type="dxa"/>
          </w:tcPr>
          <w:p w14:paraId="0358AE03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184AE1" w14:textId="4366C6CF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70" w:type="dxa"/>
          </w:tcPr>
          <w:p w14:paraId="4AFD96DE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91A9AC" w14:textId="3B660EA3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947775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</w:tr>
      <w:tr w:rsidR="00947775" w:rsidRPr="00664CF3" w14:paraId="779BEE4B" w14:textId="77777777" w:rsidTr="00027111">
        <w:tc>
          <w:tcPr>
            <w:tcW w:w="3688" w:type="dxa"/>
          </w:tcPr>
          <w:p w14:paraId="705C80EC" w14:textId="77777777" w:rsidR="00947775" w:rsidRPr="00664CF3" w:rsidRDefault="00947775" w:rsidP="009477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7CAD579" w14:textId="011A9FC7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685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</w:tcPr>
          <w:p w14:paraId="2B6C40A0" w14:textId="77777777" w:rsidR="00947775" w:rsidRPr="00664CF3" w:rsidRDefault="00947775" w:rsidP="0094777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F80068" w14:textId="5DCA0BDD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BF2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F347E28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D89F6C" w14:textId="6E9C0B23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685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</w:tcPr>
          <w:p w14:paraId="1068B260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8FD2EF" w14:textId="53899370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BF2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947775" w:rsidRPr="00664CF3" w14:paraId="6E6C8432" w14:textId="77777777" w:rsidTr="00027111">
        <w:tc>
          <w:tcPr>
            <w:tcW w:w="3688" w:type="dxa"/>
          </w:tcPr>
          <w:p w14:paraId="34119A6C" w14:textId="77777777" w:rsidR="00947775" w:rsidRPr="00664CF3" w:rsidRDefault="00947775" w:rsidP="0094777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25DFFB9" w14:textId="62E568F3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</w:tcPr>
          <w:p w14:paraId="0B28118F" w14:textId="77777777" w:rsidR="00947775" w:rsidRPr="00664CF3" w:rsidRDefault="00947775" w:rsidP="0094777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365B04" w14:textId="6C177CFA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</w:tcPr>
          <w:p w14:paraId="0F4E678C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71716" w14:textId="2FEA32E1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</w:tcPr>
          <w:p w14:paraId="356D8DCB" w14:textId="77777777" w:rsidR="00947775" w:rsidRPr="00664CF3" w:rsidRDefault="00947775" w:rsidP="009477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E586AD" w14:textId="388FCC3D" w:rsidR="00947775" w:rsidRPr="00664CF3" w:rsidRDefault="00036DD3" w:rsidP="0094777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</w:t>
            </w:r>
            <w:r w:rsidR="0094777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</w:tr>
    </w:tbl>
    <w:p w14:paraId="54185AD7" w14:textId="77777777" w:rsidR="00375FEB" w:rsidRPr="00664CF3" w:rsidRDefault="00375FEB" w:rsidP="00FB28B9">
      <w:pPr>
        <w:pStyle w:val="Bo-Blankline"/>
      </w:pPr>
    </w:p>
    <w:p w14:paraId="513CBCE1" w14:textId="77777777" w:rsidR="00FB28B9" w:rsidRPr="00664CF3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lang w:val="en-US"/>
        </w:rPr>
      </w:pPr>
      <w:r w:rsidRPr="00664CF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226F1A9" w14:textId="77777777" w:rsidR="00FB28B9" w:rsidRPr="00664CF3" w:rsidRDefault="00FB28B9" w:rsidP="00FB28B9">
      <w:pPr>
        <w:pStyle w:val="Bo-Blankline"/>
      </w:pPr>
    </w:p>
    <w:p w14:paraId="4B11A5C7" w14:textId="729C3B6B" w:rsidR="001A5EAE" w:rsidRPr="00664CF3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4CF3">
        <w:rPr>
          <w:rFonts w:ascii="Angsana New" w:hAnsi="Angsana New" w:hint="cs"/>
          <w:sz w:val="30"/>
          <w:szCs w:val="30"/>
          <w:cs/>
        </w:rPr>
        <w:t>บริษัท</w:t>
      </w:r>
      <w:r w:rsidRPr="00664CF3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664CF3">
        <w:rPr>
          <w:rFonts w:ascii="Angsana New" w:hAnsi="Angsana New" w:hint="cs"/>
          <w:sz w:val="30"/>
          <w:szCs w:val="30"/>
          <w:cs/>
        </w:rPr>
        <w:t>บริษัท</w:t>
      </w:r>
      <w:r w:rsidRPr="00664CF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36DD3">
        <w:rPr>
          <w:rFonts w:ascii="Angsana New" w:hAnsi="Angsana New"/>
          <w:sz w:val="30"/>
          <w:szCs w:val="30"/>
          <w:lang w:val="en-US"/>
        </w:rPr>
        <w:t>3</w:t>
      </w:r>
      <w:r w:rsidRPr="00664CF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664CF3">
        <w:rPr>
          <w:rFonts w:ascii="Angsana New" w:hAnsi="Angsana New" w:hint="cs"/>
          <w:sz w:val="30"/>
          <w:szCs w:val="30"/>
          <w:cs/>
        </w:rPr>
        <w:t>บริษัท</w:t>
      </w:r>
      <w:r w:rsidRPr="00664CF3">
        <w:rPr>
          <w:rFonts w:ascii="Angsana New" w:hAnsi="Angsana New"/>
          <w:sz w:val="30"/>
          <w:szCs w:val="30"/>
          <w:cs/>
        </w:rPr>
        <w:t>จ่ายสมทบใน</w:t>
      </w:r>
      <w:r w:rsidRPr="00664CF3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036DD3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664CF3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664CF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11A4C5" w14:textId="3D67B459" w:rsidR="008A58CE" w:rsidRPr="00664CF3" w:rsidRDefault="008A58CE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 w:rsidRPr="00664CF3">
        <w:rPr>
          <w:lang w:val="en-US"/>
        </w:rPr>
        <w:br w:type="page"/>
      </w:r>
    </w:p>
    <w:p w14:paraId="62EB25D5" w14:textId="58834005" w:rsidR="005A2CDC" w:rsidRPr="00664CF3" w:rsidRDefault="005A2CDC" w:rsidP="000A2581">
      <w:pPr>
        <w:pStyle w:val="Caption"/>
        <w:ind w:left="567" w:hanging="567"/>
      </w:pPr>
      <w:r w:rsidRPr="00664CF3">
        <w:rPr>
          <w:rFonts w:hint="cs"/>
          <w:cs/>
        </w:rPr>
        <w:lastRenderedPageBreak/>
        <w:t>ค่าใช้จ่ายตาม</w:t>
      </w:r>
      <w:r w:rsidR="0042178C" w:rsidRPr="00664CF3">
        <w:rPr>
          <w:rFonts w:hint="cs"/>
          <w:cs/>
        </w:rPr>
        <w:t>ธรรมชาติ</w:t>
      </w:r>
    </w:p>
    <w:p w14:paraId="7217376A" w14:textId="77777777" w:rsidR="005A2CDC" w:rsidRPr="00664CF3" w:rsidRDefault="005A2CDC" w:rsidP="006A4F6E">
      <w:pPr>
        <w:pStyle w:val="Bo-Blankline"/>
        <w:rPr>
          <w:lang w:val="en-US"/>
        </w:rPr>
      </w:pPr>
    </w:p>
    <w:p w14:paraId="7FB5D1F1" w14:textId="24DCE518" w:rsidR="005A2CDC" w:rsidRPr="00664CF3" w:rsidRDefault="005A2CDC" w:rsidP="005A2CDC">
      <w:pPr>
        <w:pStyle w:val="Bo-C1Content"/>
        <w:rPr>
          <w:lang w:val="en-US"/>
        </w:rPr>
      </w:pPr>
      <w:r w:rsidRPr="00664CF3">
        <w:rPr>
          <w:rFonts w:hint="cs"/>
          <w:spacing w:val="2"/>
          <w:cs/>
        </w:rPr>
        <w:t>งบ</w:t>
      </w:r>
      <w:r w:rsidR="00FD4824" w:rsidRPr="00664CF3">
        <w:rPr>
          <w:rFonts w:hint="cs"/>
          <w:spacing w:val="2"/>
          <w:cs/>
        </w:rPr>
        <w:t>กำไรขาดทุนเบ็ดเสร็จ</w:t>
      </w:r>
      <w:r w:rsidRPr="00664CF3">
        <w:rPr>
          <w:rFonts w:hint="cs"/>
          <w:spacing w:val="2"/>
          <w:cs/>
        </w:rPr>
        <w:t>ได้รวมการวิเคราะห์ค่าใช้จ่ายตามหน้าที่ ค่าใช้จ่ายตาม</w:t>
      </w:r>
      <w:r w:rsidR="00AF3478" w:rsidRPr="00664CF3">
        <w:rPr>
          <w:rFonts w:hint="cs"/>
          <w:spacing w:val="2"/>
          <w:cs/>
        </w:rPr>
        <w:t>ธรรมชาติ</w:t>
      </w:r>
      <w:r w:rsidRPr="00664CF3">
        <w:rPr>
          <w:rFonts w:hint="cs"/>
          <w:spacing w:val="2"/>
          <w:cs/>
        </w:rPr>
        <w:t>ได้เปิดเผยตามข้อกำหนดในมาตรฐาน</w:t>
      </w:r>
      <w:r w:rsidRPr="00664CF3">
        <w:rPr>
          <w:rFonts w:hint="cs"/>
          <w:cs/>
        </w:rPr>
        <w:t>การรายงานทางการเงินฉบับต่าง ๆ ดังนี้</w:t>
      </w:r>
    </w:p>
    <w:p w14:paraId="7D44153D" w14:textId="77777777" w:rsidR="008C27FA" w:rsidRPr="00664CF3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767DC" w:rsidRPr="00664CF3" w14:paraId="3F476427" w14:textId="77777777" w:rsidTr="004E0A2F">
        <w:trPr>
          <w:tblHeader/>
        </w:trPr>
        <w:tc>
          <w:tcPr>
            <w:tcW w:w="3690" w:type="dxa"/>
          </w:tcPr>
          <w:p w14:paraId="37EFCDC1" w14:textId="77777777" w:rsidR="004767DC" w:rsidRPr="00664CF3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5B5440D" w14:textId="77777777" w:rsidR="004767DC" w:rsidRPr="00664CF3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05F85" w14:textId="77777777" w:rsidR="004767DC" w:rsidRPr="00664CF3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5D3F05" w14:textId="77777777" w:rsidR="004767DC" w:rsidRPr="00664CF3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836" w:rsidRPr="00664CF3" w14:paraId="797FC33F" w14:textId="77777777" w:rsidTr="004767DC">
        <w:trPr>
          <w:tblHeader/>
        </w:trPr>
        <w:tc>
          <w:tcPr>
            <w:tcW w:w="3690" w:type="dxa"/>
          </w:tcPr>
          <w:p w14:paraId="30DA14FE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643289" w14:textId="7D2FD8EF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3F37893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59231" w14:textId="70E6758F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9A64621" w14:textId="77777777" w:rsidR="00E75836" w:rsidRPr="00664CF3" w:rsidRDefault="00E75836" w:rsidP="00E7583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D4225" w14:textId="00459E61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53F5D54" w14:textId="77777777" w:rsidR="00E75836" w:rsidRPr="00664CF3" w:rsidRDefault="00E75836" w:rsidP="00E7583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AEC6231" w14:textId="2555B2D9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2392FED6" w14:textId="77777777" w:rsidTr="004E0A2F">
        <w:trPr>
          <w:tblHeader/>
        </w:trPr>
        <w:tc>
          <w:tcPr>
            <w:tcW w:w="3690" w:type="dxa"/>
          </w:tcPr>
          <w:p w14:paraId="357232BC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9113108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3912" w:rsidRPr="00664CF3" w14:paraId="1AF2BBEB" w14:textId="77777777" w:rsidTr="004F3553">
        <w:tc>
          <w:tcPr>
            <w:tcW w:w="3690" w:type="dxa"/>
          </w:tcPr>
          <w:p w14:paraId="3EF79A2B" w14:textId="77777777" w:rsidR="00443912" w:rsidRPr="00664CF3" w:rsidRDefault="00443912" w:rsidP="00443912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14:paraId="3BE2372B" w14:textId="377654AB" w:rsidR="00443912" w:rsidRPr="00664CF3" w:rsidRDefault="00443912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06B3466" w14:textId="77777777" w:rsidR="00443912" w:rsidRPr="00664CF3" w:rsidRDefault="00443912" w:rsidP="004439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C62DB5" w14:textId="499D8BFA" w:rsidR="00443912" w:rsidRPr="00664CF3" w:rsidRDefault="00443912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CD44DF2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BF2AE8" w14:textId="43218BA0" w:rsidR="00443912" w:rsidRPr="00664CF3" w:rsidRDefault="00443912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BDDF8FF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A62BFF" w14:textId="45117E67" w:rsidR="00443912" w:rsidRPr="00664CF3" w:rsidRDefault="00443912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43912" w:rsidRPr="00664CF3" w14:paraId="5FD632DE" w14:textId="77777777" w:rsidTr="004F3553">
        <w:tc>
          <w:tcPr>
            <w:tcW w:w="3690" w:type="dxa"/>
          </w:tcPr>
          <w:p w14:paraId="6D1FD799" w14:textId="77777777" w:rsidR="00443912" w:rsidRPr="00664CF3" w:rsidRDefault="00443912" w:rsidP="004439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799EEF61" w14:textId="1AFC74DF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</w:tcPr>
          <w:p w14:paraId="61526488" w14:textId="77777777" w:rsidR="00443912" w:rsidRPr="00664CF3" w:rsidRDefault="00443912" w:rsidP="004439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E79ED5" w14:textId="737711F8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  <w:tc>
          <w:tcPr>
            <w:tcW w:w="270" w:type="dxa"/>
          </w:tcPr>
          <w:p w14:paraId="40C51AA9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C9198" w14:textId="75E6D0C3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</w:tcPr>
          <w:p w14:paraId="658A6A01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196E3" w14:textId="3FC94EB9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</w:tr>
      <w:tr w:rsidR="00443912" w:rsidRPr="00664CF3" w14:paraId="5AA7E3BB" w14:textId="77777777" w:rsidTr="00027111">
        <w:tc>
          <w:tcPr>
            <w:tcW w:w="3690" w:type="dxa"/>
          </w:tcPr>
          <w:p w14:paraId="376A5587" w14:textId="77777777" w:rsidR="00443912" w:rsidRPr="00664CF3" w:rsidRDefault="00443912" w:rsidP="004439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055FDE95" w14:textId="7DC57255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  <w:r w:rsidR="001802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</w:tcPr>
          <w:p w14:paraId="49EAB8FE" w14:textId="77777777" w:rsidR="00443912" w:rsidRPr="00664CF3" w:rsidRDefault="00443912" w:rsidP="004439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CC7D153" w14:textId="55F3059B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</w:tcPr>
          <w:p w14:paraId="28B629F5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45672" w14:textId="74B6C830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</w:tcPr>
          <w:p w14:paraId="5D254754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E3B5A" w14:textId="3CAD289B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</w:p>
        </w:tc>
      </w:tr>
      <w:tr w:rsidR="00443912" w:rsidRPr="00664CF3" w14:paraId="37ADB275" w14:textId="77777777" w:rsidTr="00027111">
        <w:tc>
          <w:tcPr>
            <w:tcW w:w="3690" w:type="dxa"/>
          </w:tcPr>
          <w:p w14:paraId="75D85678" w14:textId="3AEC878A" w:rsidR="00443912" w:rsidRPr="00664CF3" w:rsidRDefault="00443912" w:rsidP="0044391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77A3C1F" w14:textId="66E6C547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</w:tcPr>
          <w:p w14:paraId="776134EB" w14:textId="77777777" w:rsidR="00443912" w:rsidRPr="00664CF3" w:rsidRDefault="00443912" w:rsidP="0044391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381C65" w14:textId="165B7D53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</w:tcPr>
          <w:p w14:paraId="6EA646CD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706D4" w14:textId="0E9EBFBC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</w:tcPr>
          <w:p w14:paraId="4ECDE3A2" w14:textId="77777777" w:rsidR="00443912" w:rsidRPr="00664CF3" w:rsidRDefault="00443912" w:rsidP="004439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297FD" w14:textId="3B343B8A" w:rsidR="00443912" w:rsidRPr="00664CF3" w:rsidRDefault="00036DD3" w:rsidP="0044391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  <w:r w:rsidR="00443912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</w:tr>
    </w:tbl>
    <w:p w14:paraId="7FCD3AC3" w14:textId="77777777" w:rsidR="00B800A4" w:rsidRPr="00245A89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65B0BC5" w14:textId="57A7B17B" w:rsidR="00C8429A" w:rsidRPr="00664CF3" w:rsidRDefault="00C8429A" w:rsidP="008708C3">
      <w:pPr>
        <w:pStyle w:val="Caption"/>
        <w:ind w:left="567" w:hanging="567"/>
      </w:pPr>
      <w:r w:rsidRPr="00664CF3">
        <w:rPr>
          <w:rFonts w:hint="cs"/>
          <w:cs/>
        </w:rPr>
        <w:t>ภาษีเงินได้</w:t>
      </w:r>
    </w:p>
    <w:p w14:paraId="0DDF4442" w14:textId="77777777" w:rsidR="00F70C6B" w:rsidRPr="00664CF3" w:rsidRDefault="00F70C6B" w:rsidP="00F70C6B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170"/>
        <w:gridCol w:w="270"/>
        <w:gridCol w:w="1170"/>
        <w:gridCol w:w="270"/>
        <w:gridCol w:w="1170"/>
        <w:gridCol w:w="270"/>
        <w:gridCol w:w="1173"/>
      </w:tblGrid>
      <w:tr w:rsidR="00042ADF" w:rsidRPr="00664CF3" w14:paraId="2415CA80" w14:textId="77777777" w:rsidTr="00A55C63">
        <w:trPr>
          <w:tblHeader/>
        </w:trPr>
        <w:tc>
          <w:tcPr>
            <w:tcW w:w="3420" w:type="dxa"/>
          </w:tcPr>
          <w:p w14:paraId="494A5A96" w14:textId="77777777" w:rsidR="00042ADF" w:rsidRPr="00664CF3" w:rsidRDefault="00CF0C15" w:rsidP="00E178DA">
            <w:pPr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664CF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64CF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448218B0" w14:textId="77777777" w:rsidR="00042ADF" w:rsidRPr="00664CF3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DF9FCDE" w14:textId="77777777" w:rsidR="00042ADF" w:rsidRPr="00664CF3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669DD4" w14:textId="77777777" w:rsidR="00042ADF" w:rsidRPr="00664CF3" w:rsidRDefault="00042AD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1DC184F1" w14:textId="77777777" w:rsidR="00042ADF" w:rsidRPr="00664CF3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836" w:rsidRPr="00664CF3" w14:paraId="02C8E4E6" w14:textId="77777777" w:rsidTr="00A55C63">
        <w:trPr>
          <w:tblHeader/>
        </w:trPr>
        <w:tc>
          <w:tcPr>
            <w:tcW w:w="3420" w:type="dxa"/>
          </w:tcPr>
          <w:p w14:paraId="730645C5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AF9C63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F6BB1" w14:textId="2420D54C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8A32418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AC686F" w14:textId="5080055D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22F619B" w14:textId="77777777" w:rsidR="00E75836" w:rsidRPr="00664CF3" w:rsidRDefault="00E75836" w:rsidP="00E7583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C07E1B" w14:textId="10FCDF39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9B2A2F4" w14:textId="77777777" w:rsidR="00E75836" w:rsidRPr="00664CF3" w:rsidRDefault="00E75836" w:rsidP="00E7583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225FFB" w14:textId="63604179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03CED" w:rsidRPr="00664CF3" w14:paraId="4D0611D6" w14:textId="77777777" w:rsidTr="00A55C63">
        <w:trPr>
          <w:tblHeader/>
        </w:trPr>
        <w:tc>
          <w:tcPr>
            <w:tcW w:w="3420" w:type="dxa"/>
          </w:tcPr>
          <w:p w14:paraId="7001EE52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20A46C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20508B8B" w14:textId="77777777" w:rsidR="00E03CED" w:rsidRPr="00664CF3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3CED" w:rsidRPr="00664CF3" w14:paraId="19CD0572" w14:textId="77777777" w:rsidTr="00A55C63">
        <w:tc>
          <w:tcPr>
            <w:tcW w:w="3420" w:type="dxa"/>
            <w:vAlign w:val="bottom"/>
          </w:tcPr>
          <w:p w14:paraId="7CE71D60" w14:textId="77777777" w:rsidR="00E03CED" w:rsidRPr="00664CF3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495ED586" w14:textId="77777777" w:rsidR="00E03CED" w:rsidRPr="00664CF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25403" w14:textId="77777777" w:rsidR="00E03CED" w:rsidRPr="00664CF3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DEB3A" w14:textId="77777777" w:rsidR="00E03CED" w:rsidRPr="00664CF3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C5FEBD" w14:textId="77777777" w:rsidR="00E03CED" w:rsidRPr="00664CF3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A7D5D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8376B" w14:textId="77777777" w:rsidR="00E03CED" w:rsidRPr="00664CF3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2ED85" w14:textId="77777777" w:rsidR="00E03CED" w:rsidRPr="00664CF3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4EE5A7" w14:textId="77777777" w:rsidR="00E03CED" w:rsidRPr="00664CF3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5836" w:rsidRPr="00664CF3" w14:paraId="4DD444D9" w14:textId="77777777" w:rsidTr="00A55C63">
        <w:tc>
          <w:tcPr>
            <w:tcW w:w="3420" w:type="dxa"/>
            <w:vAlign w:val="bottom"/>
          </w:tcPr>
          <w:p w14:paraId="6956AEB8" w14:textId="77777777" w:rsidR="00E75836" w:rsidRPr="00664CF3" w:rsidRDefault="00E75836" w:rsidP="00E7583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70" w:type="dxa"/>
          </w:tcPr>
          <w:p w14:paraId="3D79AD8C" w14:textId="77777777" w:rsidR="00E75836" w:rsidRPr="00664CF3" w:rsidRDefault="00E75836" w:rsidP="00E7583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3B27F" w14:textId="7FD1A964" w:rsidR="00E75836" w:rsidRPr="00664CF3" w:rsidRDefault="00036DD3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="00B4131D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70" w:type="dxa"/>
          </w:tcPr>
          <w:p w14:paraId="28E3756D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91C8E6C" w14:textId="6AC83548" w:rsidR="00E75836" w:rsidRPr="00664CF3" w:rsidRDefault="00036DD3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179092E6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6052A1" w14:textId="580250FB" w:rsidR="00E75836" w:rsidRPr="00664CF3" w:rsidRDefault="00036DD3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B4131D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2A4EB27F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28227AF8" w14:textId="0B5D56D1" w:rsidR="00E75836" w:rsidRPr="00664CF3" w:rsidRDefault="00036DD3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</w:tr>
      <w:tr w:rsidR="00E75836" w:rsidRPr="00664CF3" w14:paraId="6F29802A" w14:textId="77777777" w:rsidTr="00A55C63">
        <w:tc>
          <w:tcPr>
            <w:tcW w:w="3420" w:type="dxa"/>
          </w:tcPr>
          <w:p w14:paraId="25BCA292" w14:textId="77777777" w:rsidR="00E75836" w:rsidRPr="00664CF3" w:rsidRDefault="00E75836" w:rsidP="00E7583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50B58CA3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FE11BA2" w14:textId="77777777" w:rsidR="00E75836" w:rsidRPr="00A55C6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EE0E8F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CB175B1" w14:textId="77777777" w:rsidR="00E75836" w:rsidRPr="00A55C6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FCD6CC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C94599" w14:textId="77777777" w:rsidR="00E75836" w:rsidRPr="00A55C6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87FD13A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A8A8552" w14:textId="77777777" w:rsidR="00E75836" w:rsidRPr="00A55C6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5836" w:rsidRPr="00664CF3" w14:paraId="3D20CF05" w14:textId="77777777" w:rsidTr="00A55C63">
        <w:tc>
          <w:tcPr>
            <w:tcW w:w="3420" w:type="dxa"/>
            <w:vAlign w:val="bottom"/>
          </w:tcPr>
          <w:p w14:paraId="2626C23F" w14:textId="77777777" w:rsidR="00E75836" w:rsidRPr="00664CF3" w:rsidRDefault="00E75836" w:rsidP="00E7583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7F6AF72" w14:textId="77777777" w:rsidR="00E75836" w:rsidRPr="00664CF3" w:rsidRDefault="00E75836" w:rsidP="00E7583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89F9" w14:textId="77777777" w:rsidR="00E75836" w:rsidRPr="00664CF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7ADBF8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5569A5" w14:textId="77777777" w:rsidR="00E75836" w:rsidRPr="00664CF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C2D3C2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4273DA" w14:textId="77777777" w:rsidR="00E75836" w:rsidRPr="00664CF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63126B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7C64A64" w14:textId="77777777" w:rsidR="00E75836" w:rsidRPr="00664CF3" w:rsidRDefault="00E75836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5836" w:rsidRPr="00664CF3" w14:paraId="4894B059" w14:textId="77777777" w:rsidTr="00A55C63">
        <w:tc>
          <w:tcPr>
            <w:tcW w:w="3420" w:type="dxa"/>
            <w:vAlign w:val="bottom"/>
          </w:tcPr>
          <w:p w14:paraId="2EB2D3DA" w14:textId="77777777" w:rsidR="00E75836" w:rsidRPr="00664CF3" w:rsidRDefault="00E75836" w:rsidP="00E7583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1D760E4A" w14:textId="77777777" w:rsidR="00E75836" w:rsidRPr="00664CF3" w:rsidRDefault="00E75836" w:rsidP="00E7583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0EFA48" w14:textId="5F91BF11" w:rsidR="00E75836" w:rsidRPr="00664CF3" w:rsidRDefault="00B4131D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AA48E59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F5BF47" w14:textId="57292B83" w:rsidR="00E75836" w:rsidRPr="00664CF3" w:rsidRDefault="00036DD3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</w:tcPr>
          <w:p w14:paraId="4FB7E38E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A1937A" w14:textId="5E43E43A" w:rsidR="00E75836" w:rsidRPr="00664CF3" w:rsidRDefault="00B4131D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A3A7CE" w14:textId="77777777" w:rsidR="00E75836" w:rsidRPr="00A55C63" w:rsidRDefault="00E75836" w:rsidP="00A55C63">
            <w:pPr>
              <w:tabs>
                <w:tab w:val="decimal" w:pos="748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6966AC" w14:textId="30C22532" w:rsidR="00E75836" w:rsidRPr="00664CF3" w:rsidRDefault="00036DD3" w:rsidP="00A55C6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</w:tr>
      <w:tr w:rsidR="00E75836" w:rsidRPr="00664CF3" w14:paraId="3BC9F70C" w14:textId="77777777" w:rsidTr="00A55C63">
        <w:tc>
          <w:tcPr>
            <w:tcW w:w="3420" w:type="dxa"/>
          </w:tcPr>
          <w:p w14:paraId="0B3E1456" w14:textId="77777777" w:rsidR="00E75836" w:rsidRPr="00664CF3" w:rsidRDefault="00E75836" w:rsidP="00E7583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79EDE16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BAF0B2" w14:textId="77777777" w:rsidR="00E75836" w:rsidRPr="00664CF3" w:rsidRDefault="00E75836" w:rsidP="00E75836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B0BC6D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395A51" w14:textId="77777777" w:rsidR="00E75836" w:rsidRPr="00664CF3" w:rsidRDefault="00E75836" w:rsidP="00E75836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4AC286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155424" w14:textId="77777777" w:rsidR="00E75836" w:rsidRPr="00664CF3" w:rsidRDefault="00E75836" w:rsidP="00E75836">
            <w:pPr>
              <w:tabs>
                <w:tab w:val="decimal" w:pos="89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049AB2A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5384C0A" w14:textId="77777777" w:rsidR="00E75836" w:rsidRPr="00664CF3" w:rsidRDefault="00E75836" w:rsidP="00E75836">
            <w:pPr>
              <w:tabs>
                <w:tab w:val="decimal" w:pos="82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75836" w:rsidRPr="00664CF3" w14:paraId="41E168F5" w14:textId="77777777" w:rsidTr="00A55C63">
        <w:tc>
          <w:tcPr>
            <w:tcW w:w="3420" w:type="dxa"/>
            <w:vAlign w:val="bottom"/>
          </w:tcPr>
          <w:p w14:paraId="4E1751EA" w14:textId="54E39E6E" w:rsidR="00E75836" w:rsidRPr="00664CF3" w:rsidRDefault="00E75836" w:rsidP="00E7583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270" w:type="dxa"/>
          </w:tcPr>
          <w:p w14:paraId="6FAE4D94" w14:textId="77777777" w:rsidR="00E75836" w:rsidRPr="00664CF3" w:rsidRDefault="00E75836" w:rsidP="00E7583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E3233A" w14:textId="3508B783" w:rsidR="00E75836" w:rsidRPr="00664CF3" w:rsidRDefault="00036DD3" w:rsidP="00A55C63">
            <w:pPr>
              <w:tabs>
                <w:tab w:val="decimal" w:pos="95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B4131D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00CB1050" w14:textId="77777777" w:rsidR="00E75836" w:rsidRPr="00664CF3" w:rsidRDefault="00E75836" w:rsidP="00E75836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3D6EEF" w14:textId="005F8673" w:rsidR="00E75836" w:rsidRPr="00664CF3" w:rsidRDefault="00036DD3" w:rsidP="00A55C63">
            <w:pPr>
              <w:tabs>
                <w:tab w:val="decimal" w:pos="95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</w:tcPr>
          <w:p w14:paraId="14D57E33" w14:textId="77777777" w:rsidR="00E75836" w:rsidRPr="00A55C63" w:rsidRDefault="00E75836" w:rsidP="00A55C63">
            <w:pPr>
              <w:tabs>
                <w:tab w:val="decimal" w:pos="748"/>
                <w:tab w:val="decimal" w:pos="952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57326B" w14:textId="66531C46" w:rsidR="00E75836" w:rsidRPr="00664CF3" w:rsidRDefault="00036DD3" w:rsidP="00A55C63">
            <w:pPr>
              <w:tabs>
                <w:tab w:val="decimal" w:pos="95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B4131D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</w:tcPr>
          <w:p w14:paraId="75362ACA" w14:textId="77777777" w:rsidR="00E75836" w:rsidRPr="00A55C63" w:rsidRDefault="00E75836" w:rsidP="00A55C63">
            <w:pPr>
              <w:tabs>
                <w:tab w:val="decimal" w:pos="748"/>
                <w:tab w:val="decimal" w:pos="952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3A148FE7" w14:textId="30DD3E1C" w:rsidR="00E75836" w:rsidRPr="00664CF3" w:rsidRDefault="00036DD3" w:rsidP="00A55C63">
            <w:pPr>
              <w:tabs>
                <w:tab w:val="decimal" w:pos="95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</w:tbl>
    <w:p w14:paraId="7F846940" w14:textId="6BA42C36" w:rsidR="004A2273" w:rsidRPr="00664CF3" w:rsidRDefault="004A2273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1440F46D" w14:textId="77777777" w:rsidR="004A2273" w:rsidRPr="00664CF3" w:rsidRDefault="004A2273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  <w:r w:rsidRPr="00664CF3">
        <w:rPr>
          <w:rFonts w:ascii="Angsana New" w:hAnsi="Angsana New"/>
          <w:bCs/>
          <w:i/>
          <w:iCs/>
          <w:sz w:val="30"/>
          <w:szCs w:val="30"/>
        </w:rPr>
        <w:br w:type="page"/>
      </w: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4037"/>
        <w:gridCol w:w="898"/>
        <w:gridCol w:w="256"/>
        <w:gridCol w:w="1254"/>
        <w:gridCol w:w="268"/>
        <w:gridCol w:w="919"/>
        <w:gridCol w:w="243"/>
        <w:gridCol w:w="1284"/>
      </w:tblGrid>
      <w:tr w:rsidR="00186236" w:rsidRPr="00664CF3" w14:paraId="467D069C" w14:textId="77777777" w:rsidTr="00FF392D">
        <w:tc>
          <w:tcPr>
            <w:tcW w:w="4037" w:type="dxa"/>
          </w:tcPr>
          <w:p w14:paraId="241D3021" w14:textId="77777777" w:rsidR="00186236" w:rsidRPr="00664CF3" w:rsidRDefault="00E178DA" w:rsidP="00E178D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2" w:type="dxa"/>
            <w:gridSpan w:val="7"/>
          </w:tcPr>
          <w:p w14:paraId="0ECC1637" w14:textId="77777777" w:rsidR="00186236" w:rsidRPr="00664CF3" w:rsidRDefault="00186236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24388" w:rsidRPr="00664CF3" w14:paraId="38D73248" w14:textId="77777777" w:rsidTr="00FF392D">
        <w:tc>
          <w:tcPr>
            <w:tcW w:w="4037" w:type="dxa"/>
          </w:tcPr>
          <w:p w14:paraId="45736537" w14:textId="77777777" w:rsidR="00C24388" w:rsidRPr="00664CF3" w:rsidRDefault="00C24388" w:rsidP="00C2438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76FEC0F3" w14:textId="2CFF3708" w:rsidR="00C24388" w:rsidRPr="00664CF3" w:rsidRDefault="00036DD3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63D1F8B" w14:textId="77777777" w:rsidR="00C24388" w:rsidRPr="00664CF3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11EFD551" w14:textId="4A7903D2" w:rsidR="00C24388" w:rsidRPr="00664CF3" w:rsidRDefault="00036DD3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E2B00" w:rsidRPr="00664CF3" w14:paraId="56BAB498" w14:textId="77777777" w:rsidTr="00FF392D">
        <w:tc>
          <w:tcPr>
            <w:tcW w:w="4037" w:type="dxa"/>
          </w:tcPr>
          <w:p w14:paraId="32B0D44A" w14:textId="77777777" w:rsidR="00EE2B00" w:rsidRPr="00664CF3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4CCF672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6" w:type="dxa"/>
          </w:tcPr>
          <w:p w14:paraId="06174BE9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6C7CA9D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B4BFE0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2631E239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</w:tcPr>
          <w:p w14:paraId="62C06345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9AD419C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00" w:rsidRPr="00664CF3" w14:paraId="51E2A7E9" w14:textId="77777777" w:rsidTr="00FF392D">
        <w:tc>
          <w:tcPr>
            <w:tcW w:w="4037" w:type="dxa"/>
          </w:tcPr>
          <w:p w14:paraId="53AF0A87" w14:textId="77777777" w:rsidR="00EE2B00" w:rsidRPr="00664CF3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D33B8AD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</w:tcPr>
          <w:p w14:paraId="4440CAAB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04ABEBD9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8" w:type="dxa"/>
          </w:tcPr>
          <w:p w14:paraId="5283A29F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1F028FD8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40552264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D1536C3" w14:textId="77777777" w:rsidR="00EE2B00" w:rsidRPr="00664CF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5836" w:rsidRPr="00664CF3" w14:paraId="373B762A" w14:textId="77777777" w:rsidTr="00FF392D">
        <w:tc>
          <w:tcPr>
            <w:tcW w:w="4037" w:type="dxa"/>
          </w:tcPr>
          <w:p w14:paraId="7F508403" w14:textId="77777777" w:rsidR="00E75836" w:rsidRPr="00664CF3" w:rsidRDefault="00E75836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898" w:type="dxa"/>
          </w:tcPr>
          <w:p w14:paraId="4EE55648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F2BF746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</w:tcPr>
          <w:p w14:paraId="64BA2094" w14:textId="1E3E09E2" w:rsidR="00E75836" w:rsidRPr="00664CF3" w:rsidRDefault="00036DD3" w:rsidP="00F337B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D4D8A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367</w:t>
            </w:r>
            <w:r w:rsidR="00F65D0D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68" w:type="dxa"/>
          </w:tcPr>
          <w:p w14:paraId="5380BA09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C6DD72B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E455AC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0EB7AB83" w14:textId="19B6FA87" w:rsidR="00E75836" w:rsidRPr="00664CF3" w:rsidRDefault="00036DD3" w:rsidP="000E508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E75836" w:rsidRPr="00664CF3" w14:paraId="2FF686A6" w14:textId="77777777" w:rsidTr="00FF392D">
        <w:tc>
          <w:tcPr>
            <w:tcW w:w="4037" w:type="dxa"/>
          </w:tcPr>
          <w:p w14:paraId="7F30FE39" w14:textId="77777777" w:rsidR="00E75836" w:rsidRPr="00664CF3" w:rsidRDefault="00E75836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8" w:type="dxa"/>
          </w:tcPr>
          <w:p w14:paraId="1595D02A" w14:textId="04F1505C" w:rsidR="00E75836" w:rsidRPr="00664CF3" w:rsidRDefault="00036DD3" w:rsidP="00F337BC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6" w:type="dxa"/>
          </w:tcPr>
          <w:p w14:paraId="2F5F8DB0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7FCB55C7" w14:textId="4B9EF7DD" w:rsidR="00E75836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  <w:r w:rsidR="00F65D0D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  <w:tc>
          <w:tcPr>
            <w:tcW w:w="268" w:type="dxa"/>
          </w:tcPr>
          <w:p w14:paraId="36A6A004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1558282" w14:textId="515342C4" w:rsidR="00E75836" w:rsidRPr="00664CF3" w:rsidRDefault="00036DD3" w:rsidP="00C43E1C">
            <w:pPr>
              <w:tabs>
                <w:tab w:val="left" w:pos="38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387C92E3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1E1BEA41" w14:textId="35537309" w:rsidR="00E75836" w:rsidRPr="00664CF3" w:rsidRDefault="00036DD3" w:rsidP="00E7583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</w:tr>
      <w:tr w:rsidR="00E75836" w:rsidRPr="00664CF3" w14:paraId="5F1EA6FD" w14:textId="77777777" w:rsidTr="00D46243">
        <w:tc>
          <w:tcPr>
            <w:tcW w:w="4037" w:type="dxa"/>
          </w:tcPr>
          <w:p w14:paraId="1F984947" w14:textId="77777777" w:rsidR="00E75836" w:rsidRPr="00664CF3" w:rsidRDefault="00E75836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898" w:type="dxa"/>
          </w:tcPr>
          <w:p w14:paraId="303FDA66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CAA37F9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93218C8" w14:textId="6A4633F1" w:rsidR="00E75836" w:rsidRPr="00664CF3" w:rsidRDefault="00F65D0D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21ED9BE1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381DDCE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27043A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BD9D720" w14:textId="1645869C" w:rsidR="00E75836" w:rsidRPr="00664CF3" w:rsidRDefault="00E75836" w:rsidP="00E7583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5836" w:rsidRPr="00664CF3" w14:paraId="5FDA6524" w14:textId="77777777" w:rsidTr="00D46243">
        <w:tc>
          <w:tcPr>
            <w:tcW w:w="4037" w:type="dxa"/>
          </w:tcPr>
          <w:p w14:paraId="35F912E0" w14:textId="77777777" w:rsidR="00E75836" w:rsidRPr="00664CF3" w:rsidRDefault="00E75836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898" w:type="dxa"/>
          </w:tcPr>
          <w:p w14:paraId="2F55E27C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0CDE70FD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CA14764" w14:textId="5254948D" w:rsidR="00E75836" w:rsidRPr="00664CF3" w:rsidRDefault="00C43E1C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623CAAFB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C784F5A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890650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9C40401" w14:textId="12844F78" w:rsidR="00E75836" w:rsidRPr="00664CF3" w:rsidRDefault="00E75836" w:rsidP="00E7583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5836" w:rsidRPr="00664CF3" w14:paraId="06576B36" w14:textId="77777777" w:rsidTr="00D46243">
        <w:tc>
          <w:tcPr>
            <w:tcW w:w="4037" w:type="dxa"/>
          </w:tcPr>
          <w:p w14:paraId="5866FA8E" w14:textId="77777777" w:rsidR="00E75836" w:rsidRPr="00664CF3" w:rsidRDefault="00E75836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98" w:type="dxa"/>
          </w:tcPr>
          <w:p w14:paraId="01A709AF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002B27DD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12A4FFFD" w14:textId="59DCF811" w:rsidR="00E75836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43E1C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268" w:type="dxa"/>
          </w:tcPr>
          <w:p w14:paraId="5EFD3C73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404EA4F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B9DAD12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B05533F" w14:textId="1E4ACABA" w:rsidR="00E75836" w:rsidRPr="00664CF3" w:rsidRDefault="00036DD3" w:rsidP="00E7583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</w:tr>
      <w:tr w:rsidR="00E75836" w:rsidRPr="00664CF3" w14:paraId="2FEE2CD2" w14:textId="77777777" w:rsidTr="00D46243">
        <w:tc>
          <w:tcPr>
            <w:tcW w:w="4037" w:type="dxa"/>
          </w:tcPr>
          <w:p w14:paraId="3E757AF5" w14:textId="33CF1677" w:rsidR="00E75836" w:rsidRPr="00664CF3" w:rsidRDefault="00FB5C4E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898" w:type="dxa"/>
          </w:tcPr>
          <w:p w14:paraId="3BFAEBE9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24391A7F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DBA2D3D" w14:textId="02D7202E" w:rsidR="00E75836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C43E1C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68" w:type="dxa"/>
          </w:tcPr>
          <w:p w14:paraId="2A66525B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27234B1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5C36A7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06A98208" w14:textId="4F67FDAE" w:rsidR="00E75836" w:rsidRPr="00664CF3" w:rsidRDefault="00E75836" w:rsidP="00E75836">
            <w:pPr>
              <w:tabs>
                <w:tab w:val="decimal" w:pos="6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5836" w:rsidRPr="00664CF3" w14:paraId="25FEB381" w14:textId="77777777" w:rsidTr="00FF392D">
        <w:tc>
          <w:tcPr>
            <w:tcW w:w="4037" w:type="dxa"/>
            <w:vAlign w:val="bottom"/>
          </w:tcPr>
          <w:p w14:paraId="21713EAB" w14:textId="77777777" w:rsidR="00E75836" w:rsidRPr="00664CF3" w:rsidRDefault="00E75836" w:rsidP="00E7583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07DEE81" w14:textId="6BE55A7E" w:rsidR="00E75836" w:rsidRPr="00664CF3" w:rsidRDefault="00036DD3" w:rsidP="00C43E1C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43E1C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6" w:type="dxa"/>
          </w:tcPr>
          <w:p w14:paraId="4A33902C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72EC280" w14:textId="2F3E3D5D" w:rsidR="00E75836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C43E1C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68" w:type="dxa"/>
          </w:tcPr>
          <w:p w14:paraId="17E86C2A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4A8A3B8F" w14:textId="7884D91F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41BAE8C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5040348" w14:textId="45A6ADFE" w:rsidR="00E75836" w:rsidRPr="00664CF3" w:rsidRDefault="00036DD3" w:rsidP="00E75836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</w:t>
            </w:r>
          </w:p>
        </w:tc>
      </w:tr>
    </w:tbl>
    <w:p w14:paraId="3739273E" w14:textId="703F12D2" w:rsidR="00E32DE3" w:rsidRPr="00664CF3" w:rsidRDefault="00E32DE3" w:rsidP="00CD79C7">
      <w:pPr>
        <w:pStyle w:val="Bo-Blankline"/>
        <w:rPr>
          <w:cs/>
        </w:rPr>
      </w:pPr>
    </w:p>
    <w:tbl>
      <w:tblPr>
        <w:tblW w:w="9176" w:type="dxa"/>
        <w:tblInd w:w="450" w:type="dxa"/>
        <w:tblLook w:val="04A0" w:firstRow="1" w:lastRow="0" w:firstColumn="1" w:lastColumn="0" w:noHBand="0" w:noVBand="1"/>
      </w:tblPr>
      <w:tblGrid>
        <w:gridCol w:w="4026"/>
        <w:gridCol w:w="897"/>
        <w:gridCol w:w="236"/>
        <w:gridCol w:w="1254"/>
        <w:gridCol w:w="236"/>
        <w:gridCol w:w="925"/>
        <w:gridCol w:w="236"/>
        <w:gridCol w:w="1366"/>
      </w:tblGrid>
      <w:tr w:rsidR="008E2D14" w:rsidRPr="00664CF3" w14:paraId="531370FB" w14:textId="77777777" w:rsidTr="00FF392D">
        <w:tc>
          <w:tcPr>
            <w:tcW w:w="4069" w:type="dxa"/>
          </w:tcPr>
          <w:p w14:paraId="26A34506" w14:textId="6A4D7218" w:rsidR="008E2D14" w:rsidRPr="00664CF3" w:rsidRDefault="003E1E59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07" w:type="dxa"/>
            <w:gridSpan w:val="7"/>
          </w:tcPr>
          <w:p w14:paraId="609BC64D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5836" w:rsidRPr="00664CF3" w14:paraId="07E02BA6" w14:textId="77777777" w:rsidTr="00FF392D">
        <w:tc>
          <w:tcPr>
            <w:tcW w:w="4069" w:type="dxa"/>
          </w:tcPr>
          <w:p w14:paraId="2BE23470" w14:textId="77777777" w:rsidR="00E75836" w:rsidRPr="00664CF3" w:rsidRDefault="00E75836" w:rsidP="00E75836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8" w:type="dxa"/>
            <w:gridSpan w:val="3"/>
          </w:tcPr>
          <w:p w14:paraId="20026BB4" w14:textId="1DF87F9F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17EAA904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2062C304" w14:textId="412370E8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E2D14" w:rsidRPr="00664CF3" w14:paraId="050E7502" w14:textId="77777777" w:rsidTr="00FF392D">
        <w:tc>
          <w:tcPr>
            <w:tcW w:w="4069" w:type="dxa"/>
          </w:tcPr>
          <w:p w14:paraId="3DF745D0" w14:textId="77777777" w:rsidR="008E2D14" w:rsidRPr="00664CF3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23E137B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7E2422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3D0D03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8EBB4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65E73A65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72B82502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D70A248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64CF3" w14:paraId="16B29764" w14:textId="77777777" w:rsidTr="00FF392D">
        <w:tc>
          <w:tcPr>
            <w:tcW w:w="4069" w:type="dxa"/>
          </w:tcPr>
          <w:p w14:paraId="16AB80D5" w14:textId="77777777" w:rsidR="008E2D14" w:rsidRPr="00664CF3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C7A1A35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34C5141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21D5D09B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22B0814F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</w:tcPr>
          <w:p w14:paraId="685D8A9D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79B9DD9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6" w:type="dxa"/>
          </w:tcPr>
          <w:p w14:paraId="58036E7D" w14:textId="77777777" w:rsidR="008E2D14" w:rsidRPr="00664CF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5836" w:rsidRPr="00664CF3" w14:paraId="22D1B7F2" w14:textId="77777777" w:rsidTr="00FF392D">
        <w:tc>
          <w:tcPr>
            <w:tcW w:w="4069" w:type="dxa"/>
          </w:tcPr>
          <w:p w14:paraId="5C6692F8" w14:textId="77777777" w:rsidR="00E75836" w:rsidRPr="00664CF3" w:rsidRDefault="00E75836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2" w:type="dxa"/>
          </w:tcPr>
          <w:p w14:paraId="66212469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EB4B3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37E707BA" w14:textId="5D728F3B" w:rsidR="00E75836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51E24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366</w:t>
            </w:r>
            <w:r w:rsidR="00851E24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35203619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2FC83A85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9C733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6DDBC2EC" w14:textId="4E173F5A" w:rsidR="00E75836" w:rsidRPr="00664CF3" w:rsidRDefault="00036DD3" w:rsidP="00E7583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</w:p>
        </w:tc>
      </w:tr>
      <w:tr w:rsidR="00E75836" w:rsidRPr="00664CF3" w14:paraId="6AE378C4" w14:textId="77777777" w:rsidTr="00FF392D">
        <w:tc>
          <w:tcPr>
            <w:tcW w:w="4069" w:type="dxa"/>
          </w:tcPr>
          <w:p w14:paraId="628A7B14" w14:textId="77777777" w:rsidR="00E75836" w:rsidRPr="00664CF3" w:rsidRDefault="00E75836" w:rsidP="00E758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2" w:type="dxa"/>
          </w:tcPr>
          <w:p w14:paraId="75A0A8FF" w14:textId="40CEED99" w:rsidR="00E75836" w:rsidRPr="00664CF3" w:rsidRDefault="00036DD3" w:rsidP="008A247B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F802CB5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33FEF26" w14:textId="6D5755C8" w:rsidR="00E75836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  <w:r w:rsidR="00851E24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14:paraId="26C66504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241E069F" w14:textId="50A93A72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EF0D622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68539E0E" w14:textId="552CE5F7" w:rsidR="00E75836" w:rsidRPr="00664CF3" w:rsidRDefault="00036DD3" w:rsidP="00E75836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  <w:r w:rsidR="00E7583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</w:tr>
      <w:tr w:rsidR="003473BA" w:rsidRPr="00664CF3" w14:paraId="7E7372BD" w14:textId="77777777" w:rsidTr="005254B3">
        <w:tc>
          <w:tcPr>
            <w:tcW w:w="4069" w:type="dxa"/>
          </w:tcPr>
          <w:p w14:paraId="339CF6CF" w14:textId="77777777" w:rsidR="003473BA" w:rsidRPr="00664CF3" w:rsidRDefault="003473BA" w:rsidP="003473BA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902" w:type="dxa"/>
          </w:tcPr>
          <w:p w14:paraId="27B52390" w14:textId="77777777" w:rsidR="003473BA" w:rsidRPr="00664CF3" w:rsidRDefault="003473BA" w:rsidP="003473BA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222646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82338E7" w14:textId="48EED507" w:rsidR="003473BA" w:rsidRPr="00664CF3" w:rsidRDefault="003473BA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28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687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A4AB7EF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3F7F0046" w14:textId="77777777" w:rsidR="003473BA" w:rsidRPr="00664CF3" w:rsidRDefault="003473BA" w:rsidP="003473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A5CF8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080D39EA" w14:textId="0023B703" w:rsidR="003473BA" w:rsidRPr="00664CF3" w:rsidRDefault="003473BA" w:rsidP="003473BA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473BA" w:rsidRPr="00664CF3" w14:paraId="52B6232D" w14:textId="77777777" w:rsidTr="005254B3">
        <w:tc>
          <w:tcPr>
            <w:tcW w:w="4069" w:type="dxa"/>
          </w:tcPr>
          <w:p w14:paraId="2E05A75C" w14:textId="77777777" w:rsidR="003473BA" w:rsidRPr="00664CF3" w:rsidRDefault="003473BA" w:rsidP="003473BA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2" w:type="dxa"/>
          </w:tcPr>
          <w:p w14:paraId="29F24113" w14:textId="77777777" w:rsidR="003473BA" w:rsidRPr="00664CF3" w:rsidRDefault="003473BA" w:rsidP="003473BA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B748C6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6FA9BA" w14:textId="4633281F" w:rsidR="003473BA" w:rsidRPr="00664CF3" w:rsidRDefault="003473BA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367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297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CEF739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7FEF1773" w14:textId="77777777" w:rsidR="003473BA" w:rsidRPr="00664CF3" w:rsidRDefault="003473BA" w:rsidP="003473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39D80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29E01C2" w14:textId="00C14A33" w:rsidR="003473BA" w:rsidRPr="00664CF3" w:rsidRDefault="003473BA" w:rsidP="003473BA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473BA" w:rsidRPr="00664CF3" w14:paraId="2CDDAB3F" w14:textId="77777777" w:rsidTr="005254B3">
        <w:tc>
          <w:tcPr>
            <w:tcW w:w="4069" w:type="dxa"/>
          </w:tcPr>
          <w:p w14:paraId="30705BED" w14:textId="77777777" w:rsidR="003473BA" w:rsidRPr="00664CF3" w:rsidRDefault="003473BA" w:rsidP="003473BA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2" w:type="dxa"/>
          </w:tcPr>
          <w:p w14:paraId="6183601F" w14:textId="77777777" w:rsidR="003473BA" w:rsidRPr="00664CF3" w:rsidRDefault="003473BA" w:rsidP="003473BA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0B7AFA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B798A02" w14:textId="75430C17" w:rsidR="003473BA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473BA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36" w:type="dxa"/>
          </w:tcPr>
          <w:p w14:paraId="40B0499D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4604F289" w14:textId="77777777" w:rsidR="003473BA" w:rsidRPr="00664CF3" w:rsidRDefault="003473BA" w:rsidP="003473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95E31" w14:textId="77777777" w:rsidR="003473BA" w:rsidRPr="00664CF3" w:rsidRDefault="003473BA" w:rsidP="003473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BFF5146" w14:textId="0DB7A9C2" w:rsidR="003473BA" w:rsidRPr="00664CF3" w:rsidRDefault="00036DD3" w:rsidP="003473BA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473BA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</w:tr>
      <w:tr w:rsidR="003473BA" w:rsidRPr="00664CF3" w14:paraId="7B2A025C" w14:textId="77777777" w:rsidTr="005254B3">
        <w:tc>
          <w:tcPr>
            <w:tcW w:w="4069" w:type="dxa"/>
          </w:tcPr>
          <w:p w14:paraId="5F88F156" w14:textId="5B7F1EE2" w:rsidR="003473BA" w:rsidRPr="00664CF3" w:rsidRDefault="003473BA" w:rsidP="003473BA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902" w:type="dxa"/>
          </w:tcPr>
          <w:p w14:paraId="239F5D6A" w14:textId="77777777" w:rsidR="003473BA" w:rsidRPr="00664CF3" w:rsidRDefault="003473BA" w:rsidP="003473BA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F77F0" w14:textId="77777777" w:rsidR="003473BA" w:rsidRPr="00664CF3" w:rsidRDefault="003473BA" w:rsidP="003473B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938F027" w14:textId="437F878D" w:rsidR="003473BA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BE4875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36" w:type="dxa"/>
          </w:tcPr>
          <w:p w14:paraId="5861EA53" w14:textId="77777777" w:rsidR="003473BA" w:rsidRPr="00664CF3" w:rsidRDefault="003473BA" w:rsidP="003473B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3F674A0B" w14:textId="77777777" w:rsidR="003473BA" w:rsidRPr="00664CF3" w:rsidRDefault="003473BA" w:rsidP="003473B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644E" w14:textId="77777777" w:rsidR="003473BA" w:rsidRPr="00664CF3" w:rsidRDefault="003473BA" w:rsidP="003473B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5664FC25" w14:textId="3F570D2D" w:rsidR="003473BA" w:rsidRPr="00664CF3" w:rsidRDefault="003473BA" w:rsidP="003473BA">
            <w:pPr>
              <w:tabs>
                <w:tab w:val="decimal" w:pos="6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73BA" w:rsidRPr="00664CF3" w14:paraId="03C38C6E" w14:textId="77777777" w:rsidTr="00FF392D">
        <w:tc>
          <w:tcPr>
            <w:tcW w:w="4069" w:type="dxa"/>
            <w:vAlign w:val="bottom"/>
          </w:tcPr>
          <w:p w14:paraId="7BE02A15" w14:textId="77777777" w:rsidR="003473BA" w:rsidRPr="00664CF3" w:rsidRDefault="003473BA" w:rsidP="003473B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1BB686E" w14:textId="080D3798" w:rsidR="003473BA" w:rsidRPr="00664CF3" w:rsidRDefault="00036DD3" w:rsidP="003473BA">
            <w:pPr>
              <w:tabs>
                <w:tab w:val="left" w:pos="313"/>
                <w:tab w:val="left" w:pos="44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473BA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DA22717" w14:textId="77777777" w:rsidR="003473BA" w:rsidRPr="00664CF3" w:rsidRDefault="003473BA" w:rsidP="003473B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0C2831D" w14:textId="279F594F" w:rsidR="003473BA" w:rsidRPr="00664CF3" w:rsidRDefault="00036DD3" w:rsidP="00BE4875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BE4875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36" w:type="dxa"/>
          </w:tcPr>
          <w:p w14:paraId="412C966C" w14:textId="77777777" w:rsidR="003473BA" w:rsidRPr="00664CF3" w:rsidRDefault="003473BA" w:rsidP="003473B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6693917D" w14:textId="4248309E" w:rsidR="003473BA" w:rsidRPr="00664CF3" w:rsidRDefault="00036DD3" w:rsidP="003473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473BA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6414F10" w14:textId="77777777" w:rsidR="003473BA" w:rsidRPr="00664CF3" w:rsidRDefault="003473BA" w:rsidP="003473B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282ECCE" w14:textId="5D958697" w:rsidR="003473BA" w:rsidRPr="00664CF3" w:rsidRDefault="00036DD3" w:rsidP="003473BA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  <w:r w:rsidR="003473BA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</w:tbl>
    <w:p w14:paraId="7FEF1985" w14:textId="450C68FE" w:rsidR="006A3F8A" w:rsidRPr="00664CF3" w:rsidRDefault="006A3F8A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p w14:paraId="0824A740" w14:textId="77777777" w:rsidR="006A3F8A" w:rsidRPr="00664CF3" w:rsidRDefault="006A3F8A">
      <w:pPr>
        <w:spacing w:line="240" w:lineRule="auto"/>
        <w:rPr>
          <w:rFonts w:ascii="Angsana New" w:hAnsi="Angsana New"/>
          <w:i/>
          <w:iCs/>
          <w:sz w:val="20"/>
          <w:szCs w:val="20"/>
        </w:rPr>
      </w:pPr>
      <w:r w:rsidRPr="00664CF3">
        <w:rPr>
          <w:rFonts w:ascii="Angsana New" w:hAnsi="Angsana New"/>
          <w:i/>
          <w:iCs/>
          <w:sz w:val="20"/>
          <w:szCs w:val="2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5"/>
        <w:gridCol w:w="1047"/>
        <w:gridCol w:w="388"/>
        <w:gridCol w:w="1080"/>
      </w:tblGrid>
      <w:tr w:rsidR="009B41E1" w:rsidRPr="00664CF3" w14:paraId="20C1B271" w14:textId="77777777" w:rsidTr="00400801">
        <w:tc>
          <w:tcPr>
            <w:tcW w:w="4050" w:type="dxa"/>
          </w:tcPr>
          <w:p w14:paraId="783BFB67" w14:textId="77777777" w:rsidR="009B41E1" w:rsidRPr="00664CF3" w:rsidRDefault="009B41E1" w:rsidP="009A62A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0289AA6" w14:textId="77777777" w:rsidR="009B41E1" w:rsidRPr="00664CF3" w:rsidRDefault="009B41E1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4E25" w:rsidRPr="00664CF3" w14:paraId="12C7737A" w14:textId="77777777" w:rsidTr="00400801">
        <w:tc>
          <w:tcPr>
            <w:tcW w:w="4050" w:type="dxa"/>
          </w:tcPr>
          <w:p w14:paraId="41E74E40" w14:textId="5BAFF350" w:rsidR="002A4E25" w:rsidRPr="00664CF3" w:rsidRDefault="002A4E25" w:rsidP="002A4E2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61B1C5BD" w14:textId="77777777" w:rsidR="002A4E25" w:rsidRPr="00664CF3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7BFBD15A" w14:textId="77777777" w:rsidR="002A4E25" w:rsidRPr="00664CF3" w:rsidRDefault="002A4E25" w:rsidP="002A4E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3"/>
          </w:tcPr>
          <w:p w14:paraId="069B66E8" w14:textId="77777777" w:rsidR="002A4E25" w:rsidRPr="00664CF3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75836" w:rsidRPr="00664CF3" w14:paraId="54935A4B" w14:textId="77777777" w:rsidTr="00400801">
        <w:tc>
          <w:tcPr>
            <w:tcW w:w="4050" w:type="dxa"/>
          </w:tcPr>
          <w:p w14:paraId="08A5D4B5" w14:textId="69473270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CDDDEDF" w14:textId="756C1889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6BBF6EA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C4A0C" w14:textId="78DA6A8A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5" w:type="dxa"/>
          </w:tcPr>
          <w:p w14:paraId="70B17C6F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3FF9280" w14:textId="548BAD09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88" w:type="dxa"/>
          </w:tcPr>
          <w:p w14:paraId="5EA43328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B6CA2" w14:textId="2DD6CCE3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87216" w:rsidRPr="00664CF3" w14:paraId="65D14C91" w14:textId="77777777" w:rsidTr="00400801">
        <w:tc>
          <w:tcPr>
            <w:tcW w:w="4050" w:type="dxa"/>
          </w:tcPr>
          <w:p w14:paraId="33FBC81D" w14:textId="77777777" w:rsidR="00E87216" w:rsidRPr="00664CF3" w:rsidRDefault="00E87216" w:rsidP="00E8721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D38C458" w14:textId="77777777" w:rsidR="00E87216" w:rsidRPr="00664CF3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5836" w:rsidRPr="00664CF3" w14:paraId="5445C468" w14:textId="77777777" w:rsidTr="00400801">
        <w:tc>
          <w:tcPr>
            <w:tcW w:w="4050" w:type="dxa"/>
          </w:tcPr>
          <w:p w14:paraId="29734665" w14:textId="77777777" w:rsidR="00E75836" w:rsidRPr="00664CF3" w:rsidRDefault="00E75836" w:rsidP="00E75836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66063DD" w14:textId="1649A602" w:rsidR="00E75836" w:rsidRPr="00664CF3" w:rsidRDefault="00036DD3" w:rsidP="00E75836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  <w:r w:rsidR="00FE29A9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7AE3E096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32BC964" w14:textId="16F269C5" w:rsidR="00E75836" w:rsidRPr="00664CF3" w:rsidRDefault="00036DD3" w:rsidP="00E75836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75" w:type="dxa"/>
            <w:vAlign w:val="bottom"/>
          </w:tcPr>
          <w:p w14:paraId="11D9AE37" w14:textId="77777777" w:rsidR="00E75836" w:rsidRPr="00664CF3" w:rsidRDefault="00E75836" w:rsidP="00E7583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6FD1FE3" w14:textId="65C71365" w:rsidR="00E75836" w:rsidRPr="00664CF3" w:rsidRDefault="00FE29A9" w:rsidP="00FE29A9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306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025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88" w:type="dxa"/>
            <w:vAlign w:val="bottom"/>
          </w:tcPr>
          <w:p w14:paraId="17BD323E" w14:textId="77777777" w:rsidR="00E75836" w:rsidRPr="00664CF3" w:rsidRDefault="00E75836" w:rsidP="00E7583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D21C8" w14:textId="6E2662B5" w:rsidR="00E75836" w:rsidRPr="00664CF3" w:rsidRDefault="00E75836" w:rsidP="00E7583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316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811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5836" w:rsidRPr="00664CF3" w14:paraId="5D0AD754" w14:textId="77777777" w:rsidTr="00400801">
        <w:trPr>
          <w:trHeight w:val="70"/>
        </w:trPr>
        <w:tc>
          <w:tcPr>
            <w:tcW w:w="4050" w:type="dxa"/>
          </w:tcPr>
          <w:p w14:paraId="138C9FF4" w14:textId="77777777" w:rsidR="00E75836" w:rsidRPr="00664CF3" w:rsidRDefault="00E75836" w:rsidP="00E75836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หักกลบ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80" w:type="dxa"/>
            <w:vAlign w:val="bottom"/>
          </w:tcPr>
          <w:p w14:paraId="14E102C6" w14:textId="428196F4" w:rsidR="00E75836" w:rsidRPr="00664CF3" w:rsidRDefault="00FE29A9" w:rsidP="00E75836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306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025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342313" w14:textId="77777777" w:rsidR="00E75836" w:rsidRPr="00664CF3" w:rsidRDefault="00E75836" w:rsidP="00E75836">
            <w:pPr>
              <w:tabs>
                <w:tab w:val="decimal" w:pos="882"/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324BC5" w14:textId="5B99F7D2" w:rsidR="00E75836" w:rsidRPr="00664CF3" w:rsidRDefault="00E75836" w:rsidP="00E75836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316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811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  <w:vAlign w:val="bottom"/>
          </w:tcPr>
          <w:p w14:paraId="1291A36E" w14:textId="77777777" w:rsidR="00E75836" w:rsidRPr="00664CF3" w:rsidRDefault="00E75836" w:rsidP="00E7583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783764C9" w14:textId="2D5A09E0" w:rsidR="00E75836" w:rsidRPr="00664CF3" w:rsidRDefault="00036DD3" w:rsidP="00E75836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  <w:r w:rsidR="00FE29A9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388" w:type="dxa"/>
            <w:vAlign w:val="bottom"/>
          </w:tcPr>
          <w:p w14:paraId="00226B35" w14:textId="77777777" w:rsidR="00E75836" w:rsidRPr="00664CF3" w:rsidRDefault="00E75836" w:rsidP="00E7583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79138" w14:textId="6E422068" w:rsidR="00E75836" w:rsidRPr="00664CF3" w:rsidRDefault="00036DD3" w:rsidP="00E7583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E75836" w:rsidRPr="00664CF3" w14:paraId="37CE1207" w14:textId="77777777" w:rsidTr="00400801">
        <w:tc>
          <w:tcPr>
            <w:tcW w:w="4050" w:type="dxa"/>
            <w:vAlign w:val="bottom"/>
          </w:tcPr>
          <w:p w14:paraId="03F38C68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E31EC" w14:textId="14A2B068" w:rsidR="00E75836" w:rsidRPr="00664CF3" w:rsidRDefault="00036DD3" w:rsidP="00E75836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FE29A9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05ADF0CC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B6F36" w14:textId="410437A4" w:rsidR="00E75836" w:rsidRPr="00664CF3" w:rsidRDefault="00036DD3" w:rsidP="00E75836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75" w:type="dxa"/>
            <w:vAlign w:val="bottom"/>
          </w:tcPr>
          <w:p w14:paraId="54E67828" w14:textId="77777777" w:rsidR="00E75836" w:rsidRPr="00664CF3" w:rsidRDefault="00E75836" w:rsidP="00E7583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C7505" w14:textId="127ABEF2" w:rsidR="00E75836" w:rsidRPr="00664CF3" w:rsidRDefault="00FE29A9" w:rsidP="00E75836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88" w:type="dxa"/>
            <w:vAlign w:val="bottom"/>
          </w:tcPr>
          <w:p w14:paraId="1541F62B" w14:textId="77777777" w:rsidR="00E75836" w:rsidRPr="00664CF3" w:rsidRDefault="00E75836" w:rsidP="00E7583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D8FB0" w14:textId="79B1FADE" w:rsidR="00E75836" w:rsidRPr="00664CF3" w:rsidRDefault="00E75836" w:rsidP="00E7583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C8BB1A" w14:textId="77777777" w:rsidR="00A14BDD" w:rsidRPr="00664CF3" w:rsidRDefault="00A14BDD" w:rsidP="00A14B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70"/>
        <w:gridCol w:w="270"/>
        <w:gridCol w:w="1080"/>
      </w:tblGrid>
      <w:tr w:rsidR="00A14BDD" w:rsidRPr="00664CF3" w14:paraId="56CA2089" w14:textId="77777777" w:rsidTr="00400801">
        <w:tc>
          <w:tcPr>
            <w:tcW w:w="4050" w:type="dxa"/>
          </w:tcPr>
          <w:p w14:paraId="09BE976F" w14:textId="77777777" w:rsidR="00A14BDD" w:rsidRPr="00664CF3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FC43FA2" w14:textId="77777777" w:rsidR="00A14BDD" w:rsidRPr="00664CF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00801" w:rsidRPr="00664CF3" w14:paraId="13EFE70B" w14:textId="77777777" w:rsidTr="00400801">
        <w:tc>
          <w:tcPr>
            <w:tcW w:w="4050" w:type="dxa"/>
          </w:tcPr>
          <w:p w14:paraId="677A7E57" w14:textId="77777777" w:rsidR="00E22134" w:rsidRPr="00664CF3" w:rsidRDefault="00E22134" w:rsidP="005D637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4DC29F" w14:textId="77777777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302F04" w14:textId="77777777" w:rsidR="00E22134" w:rsidRPr="00664CF3" w:rsidRDefault="00E22134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38235A1" w14:textId="00916478" w:rsidR="00E22134" w:rsidRPr="00664CF3" w:rsidRDefault="00E22134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บันทึกเป็น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) /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70" w:type="dxa"/>
          </w:tcPr>
          <w:p w14:paraId="05502CCC" w14:textId="77777777" w:rsidR="00E22134" w:rsidRPr="00664CF3" w:rsidRDefault="00E22134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D33046" w14:textId="77777777" w:rsidR="00E22134" w:rsidRPr="00400801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00801" w:rsidRPr="00664CF3" w14:paraId="28F7E6B7" w14:textId="77777777" w:rsidTr="00400801">
        <w:tc>
          <w:tcPr>
            <w:tcW w:w="4050" w:type="dxa"/>
          </w:tcPr>
          <w:p w14:paraId="24CC4D45" w14:textId="77777777" w:rsidR="00E22134" w:rsidRPr="00664CF3" w:rsidRDefault="00E22134" w:rsidP="005D637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761D2C20" w14:textId="77777777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CBD269C" w14:textId="2E629429" w:rsidR="00E22134" w:rsidRPr="00664CF3" w:rsidRDefault="00036DD3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22134" w:rsidRPr="00664C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22134"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F7F00A6" w14:textId="77777777" w:rsidR="00E22134" w:rsidRPr="00664CF3" w:rsidRDefault="00E22134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4888D8" w14:textId="15840B5F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B68435" w14:textId="77777777" w:rsidR="00E22134" w:rsidRPr="00664CF3" w:rsidRDefault="00E22134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FAD8DF" w14:textId="134027D4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55EA0FA" w14:textId="77777777" w:rsidR="00E22134" w:rsidRPr="00664CF3" w:rsidRDefault="00E22134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65B80B2" w14:textId="77777777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5278FA" w14:textId="25198ADF" w:rsidR="00E22134" w:rsidRPr="00664CF3" w:rsidRDefault="00036DD3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E22134" w:rsidRPr="00664C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22134"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00801" w:rsidRPr="00664CF3" w14:paraId="235CF71D" w14:textId="77777777" w:rsidTr="00400801">
        <w:tc>
          <w:tcPr>
            <w:tcW w:w="4050" w:type="dxa"/>
          </w:tcPr>
          <w:p w14:paraId="0D7234C9" w14:textId="1C617288" w:rsidR="00E22134" w:rsidRPr="00664CF3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Merge/>
            <w:vAlign w:val="bottom"/>
          </w:tcPr>
          <w:p w14:paraId="715FBD29" w14:textId="5802950E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CC4E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F269EE" w14:textId="63DCF235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7D6C5FF" w14:textId="77777777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76BAA6" w14:textId="794EF24C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6E36B8B" w14:textId="77777777" w:rsidR="00E22134" w:rsidRPr="00664CF3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2DA162ED" w14:textId="397771F4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2134" w:rsidRPr="00664CF3" w14:paraId="334AB80C" w14:textId="77777777" w:rsidTr="00400801">
        <w:tc>
          <w:tcPr>
            <w:tcW w:w="4050" w:type="dxa"/>
          </w:tcPr>
          <w:p w14:paraId="272D191E" w14:textId="77777777" w:rsidR="00E22134" w:rsidRPr="00664CF3" w:rsidRDefault="00E22134" w:rsidP="00E221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8294BB9" w14:textId="77777777" w:rsidR="00E22134" w:rsidRPr="00664CF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0801" w:rsidRPr="00664CF3" w14:paraId="2FFA81FA" w14:textId="77777777" w:rsidTr="00400801">
        <w:tc>
          <w:tcPr>
            <w:tcW w:w="4050" w:type="dxa"/>
          </w:tcPr>
          <w:p w14:paraId="548374E8" w14:textId="6F739395" w:rsidR="00E22134" w:rsidRPr="00664CF3" w:rsidRDefault="00036DD3" w:rsidP="00E221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5228CC3C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2FFF7B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68B175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6C8994" w14:textId="77777777" w:rsidR="00E22134" w:rsidRPr="00664CF3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E6ECD0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17D46F" w14:textId="77777777" w:rsidR="00E22134" w:rsidRPr="00664CF3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3D7D3D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0801" w:rsidRPr="00664CF3" w14:paraId="73869E23" w14:textId="77777777" w:rsidTr="00400801">
        <w:tc>
          <w:tcPr>
            <w:tcW w:w="4050" w:type="dxa"/>
          </w:tcPr>
          <w:p w14:paraId="3E228243" w14:textId="0D021931" w:rsidR="00E22134" w:rsidRPr="00664CF3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CEC07B3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F0432F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4E1DCB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D9C5AA" w14:textId="77777777" w:rsidR="00E22134" w:rsidRPr="00664CF3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81118E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8B45BB" w14:textId="77777777" w:rsidR="00E22134" w:rsidRPr="00664CF3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FF0C46" w14:textId="77777777" w:rsidR="00E22134" w:rsidRPr="00664CF3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0801" w:rsidRPr="00664CF3" w14:paraId="7AFF109E" w14:textId="77777777" w:rsidTr="00400801">
        <w:tc>
          <w:tcPr>
            <w:tcW w:w="4050" w:type="dxa"/>
          </w:tcPr>
          <w:p w14:paraId="38590E31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4B823462" w14:textId="491E50C8" w:rsidR="00E75836" w:rsidRPr="00267C2B" w:rsidRDefault="00036DD3" w:rsidP="00267C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E75836" w:rsidRPr="00267C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</w:tcPr>
          <w:p w14:paraId="5D20717C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AE92BD" w14:textId="519C9271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87DA9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0" w:type="dxa"/>
            <w:vAlign w:val="bottom"/>
          </w:tcPr>
          <w:p w14:paraId="04403DB2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B91C2" w14:textId="26BA76B0" w:rsidR="00E75836" w:rsidRPr="00664CF3" w:rsidRDefault="007578C9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38CE1" w14:textId="306E6D8C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205F91" w14:textId="7BFBB464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D87DA9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</w:tr>
      <w:tr w:rsidR="00400801" w:rsidRPr="00664CF3" w14:paraId="1BD96AAA" w14:textId="77777777" w:rsidTr="00400801">
        <w:tc>
          <w:tcPr>
            <w:tcW w:w="4050" w:type="dxa"/>
          </w:tcPr>
          <w:p w14:paraId="5F3C0B02" w14:textId="77777777" w:rsidR="00E75836" w:rsidRPr="00664CF3" w:rsidRDefault="00E75836" w:rsidP="00E75836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1D7F2545" w14:textId="13F31643" w:rsidR="00E75836" w:rsidRPr="00267C2B" w:rsidRDefault="00036DD3" w:rsidP="00267C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75836" w:rsidRPr="00267C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270" w:type="dxa"/>
          </w:tcPr>
          <w:p w14:paraId="31C57DDE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7A712A" w14:textId="20A668CE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E29A9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  <w:vAlign w:val="bottom"/>
          </w:tcPr>
          <w:p w14:paraId="7453FE9E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5BF39A" w14:textId="2E898BE9" w:rsidR="00E75836" w:rsidRPr="00664CF3" w:rsidRDefault="00036DD3" w:rsidP="00B4131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  <w:vAlign w:val="bottom"/>
          </w:tcPr>
          <w:p w14:paraId="439D383B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830EBF" w14:textId="0F989983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29A9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400801" w:rsidRPr="00664CF3" w14:paraId="10E93BED" w14:textId="77777777" w:rsidTr="00400801">
        <w:tc>
          <w:tcPr>
            <w:tcW w:w="4050" w:type="dxa"/>
            <w:vAlign w:val="bottom"/>
          </w:tcPr>
          <w:p w14:paraId="7EDDB4DA" w14:textId="4D8327F2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700446" w14:textId="0BA30BB7" w:rsidR="00E75836" w:rsidRPr="00267C2B" w:rsidRDefault="00036DD3" w:rsidP="00267C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  <w:r w:rsidR="00E75836" w:rsidRPr="00267C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270" w:type="dxa"/>
          </w:tcPr>
          <w:p w14:paraId="5660B10B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74D500" w14:textId="10928962" w:rsidR="00E75836" w:rsidRPr="00664CF3" w:rsidRDefault="00D87DA9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4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146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1C5151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874FA" w14:textId="76758B66" w:rsidR="00E75836" w:rsidRPr="00664CF3" w:rsidRDefault="007578C9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5C91E3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5556A2" w14:textId="5C245A48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  <w:r w:rsidR="00D87DA9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400801" w:rsidRPr="00664CF3" w14:paraId="6F897666" w14:textId="77777777" w:rsidTr="00400801">
        <w:tc>
          <w:tcPr>
            <w:tcW w:w="4050" w:type="dxa"/>
            <w:vAlign w:val="bottom"/>
          </w:tcPr>
          <w:p w14:paraId="5EACB9FA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7A595" w14:textId="4D78C0F5" w:rsidR="00E75836" w:rsidRPr="00664CF3" w:rsidRDefault="00036DD3" w:rsidP="00267C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</w:tcPr>
          <w:p w14:paraId="5A47FEF9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D78FE" w14:textId="13DAA097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E29A9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270" w:type="dxa"/>
            <w:vAlign w:val="bottom"/>
          </w:tcPr>
          <w:p w14:paraId="7AE75647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E5CFDE" w14:textId="4EC83B6B" w:rsidR="00E75836" w:rsidRPr="00664CF3" w:rsidRDefault="00036DD3" w:rsidP="00B4131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70" w:type="dxa"/>
            <w:vAlign w:val="bottom"/>
          </w:tcPr>
          <w:p w14:paraId="666424AE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0076C" w14:textId="12E7014C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  <w:r w:rsidR="00FE29A9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</w:tr>
      <w:tr w:rsidR="00400801" w:rsidRPr="00664CF3" w14:paraId="1866F79D" w14:textId="77777777" w:rsidTr="00400801">
        <w:tc>
          <w:tcPr>
            <w:tcW w:w="4050" w:type="dxa"/>
          </w:tcPr>
          <w:p w14:paraId="079021CA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6D0A3D" w14:textId="77777777" w:rsidR="00E75836" w:rsidRPr="00664CF3" w:rsidRDefault="00E75836" w:rsidP="00E75836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52EA76B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984DE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8CB200D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995FAD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DF8383A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91F4BE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00801" w:rsidRPr="00664CF3" w14:paraId="0FD6E387" w14:textId="77777777" w:rsidTr="00400801">
        <w:tc>
          <w:tcPr>
            <w:tcW w:w="4050" w:type="dxa"/>
          </w:tcPr>
          <w:p w14:paraId="5EDE5D6D" w14:textId="4CD8E196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3B312D1" w14:textId="77777777" w:rsidR="00E75836" w:rsidRPr="00664CF3" w:rsidRDefault="00E75836" w:rsidP="00E75836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7E584D6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B25E654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801DD2A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A8E5406" w14:textId="48CE3CD4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13A33C2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E0818E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00801" w:rsidRPr="00664CF3" w14:paraId="126D844B" w14:textId="77777777" w:rsidTr="00400801">
        <w:tc>
          <w:tcPr>
            <w:tcW w:w="4050" w:type="dxa"/>
          </w:tcPr>
          <w:p w14:paraId="146EC03A" w14:textId="7558E111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D1346E" w14:textId="70BB5303" w:rsidR="00E75836" w:rsidRPr="00267C2B" w:rsidRDefault="00E75836" w:rsidP="00267C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316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811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D5451E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C94BC5" w14:textId="29488DED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D87DA9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70" w:type="dxa"/>
            <w:vAlign w:val="bottom"/>
          </w:tcPr>
          <w:p w14:paraId="7C6C7D0F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06A700" w14:textId="22E997E9" w:rsidR="00E75836" w:rsidRPr="00664CF3" w:rsidRDefault="007578C9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41A343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210945" w14:textId="348680A3" w:rsidR="00E75836" w:rsidRPr="00664CF3" w:rsidRDefault="00D87DA9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306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025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0801" w:rsidRPr="00664CF3" w14:paraId="02812FE2" w14:textId="77777777" w:rsidTr="00400801">
        <w:tc>
          <w:tcPr>
            <w:tcW w:w="4050" w:type="dxa"/>
            <w:vAlign w:val="bottom"/>
          </w:tcPr>
          <w:p w14:paraId="127A321A" w14:textId="144AE29E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0C2EB" w14:textId="561EECAE" w:rsidR="00E75836" w:rsidRPr="00267C2B" w:rsidRDefault="00E75836" w:rsidP="00267C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A2A967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9D453" w14:textId="44DE952A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87DA9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70" w:type="dxa"/>
            <w:vAlign w:val="bottom"/>
          </w:tcPr>
          <w:p w14:paraId="6F632A06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501905" w14:textId="4AF92D56" w:rsidR="00E75836" w:rsidRPr="00664CF3" w:rsidRDefault="00D87DA9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DCC3EE" w14:textId="77777777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58FFA" w14:textId="3C7441D4" w:rsidR="00E75836" w:rsidRPr="00664CF3" w:rsidRDefault="00D87DA9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00801" w:rsidRPr="00664CF3" w14:paraId="0A76E182" w14:textId="77777777" w:rsidTr="00400801">
        <w:tc>
          <w:tcPr>
            <w:tcW w:w="4050" w:type="dxa"/>
          </w:tcPr>
          <w:p w14:paraId="5BDF6782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92DF8A" w14:textId="77777777" w:rsidR="00E75836" w:rsidRPr="00664CF3" w:rsidRDefault="00E75836" w:rsidP="00E75836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1966788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0EA14C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64ED918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EB4A8F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2980573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15DAC7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00801" w:rsidRPr="00664CF3" w14:paraId="3EEF4352" w14:textId="77777777" w:rsidTr="00400801">
        <w:tc>
          <w:tcPr>
            <w:tcW w:w="4050" w:type="dxa"/>
            <w:vAlign w:val="bottom"/>
          </w:tcPr>
          <w:p w14:paraId="41E37BB3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F0D4AB5" w14:textId="4D3C8CFE" w:rsidR="00E75836" w:rsidRPr="00664CF3" w:rsidRDefault="00036DD3" w:rsidP="00267C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75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  <w:tc>
          <w:tcPr>
            <w:tcW w:w="270" w:type="dxa"/>
            <w:vAlign w:val="bottom"/>
          </w:tcPr>
          <w:p w14:paraId="4BF7E2EF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C9DB37" w14:textId="64EF31C6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FE29A9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vAlign w:val="bottom"/>
          </w:tcPr>
          <w:p w14:paraId="7DEBB880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11F984" w14:textId="58EE0E46" w:rsidR="00E75836" w:rsidRPr="00664CF3" w:rsidRDefault="00036DD3" w:rsidP="00B4131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  <w:vAlign w:val="bottom"/>
          </w:tcPr>
          <w:p w14:paraId="679E0FE6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D4C751" w14:textId="29B03226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FE29A9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</w:tbl>
    <w:p w14:paraId="4D1DF533" w14:textId="73751B48" w:rsidR="00DB449D" w:rsidRPr="00664CF3" w:rsidRDefault="00DB449D" w:rsidP="00115EA4">
      <w:pPr>
        <w:spacing w:line="240" w:lineRule="auto"/>
        <w:rPr>
          <w:rFonts w:ascii="Angsana New" w:hAnsi="Angsana New"/>
          <w:sz w:val="20"/>
          <w:szCs w:val="20"/>
        </w:rPr>
      </w:pPr>
    </w:p>
    <w:p w14:paraId="6EA4984F" w14:textId="77777777" w:rsidR="00DB449D" w:rsidRPr="00664CF3" w:rsidRDefault="00DB449D">
      <w:pPr>
        <w:spacing w:line="240" w:lineRule="auto"/>
        <w:rPr>
          <w:rFonts w:ascii="Angsana New" w:hAnsi="Angsana New"/>
          <w:sz w:val="20"/>
          <w:szCs w:val="20"/>
        </w:rPr>
      </w:pPr>
      <w:r w:rsidRPr="00664CF3"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40"/>
        <w:gridCol w:w="1158"/>
        <w:gridCol w:w="236"/>
        <w:gridCol w:w="1080"/>
      </w:tblGrid>
      <w:tr w:rsidR="00E87216" w:rsidRPr="00664CF3" w14:paraId="0BC301C0" w14:textId="77777777" w:rsidTr="004E3970">
        <w:tc>
          <w:tcPr>
            <w:tcW w:w="3778" w:type="dxa"/>
          </w:tcPr>
          <w:p w14:paraId="4CDFA7E4" w14:textId="77777777" w:rsidR="00E87216" w:rsidRPr="00664CF3" w:rsidRDefault="00E87216" w:rsidP="004E39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vAlign w:val="bottom"/>
          </w:tcPr>
          <w:p w14:paraId="3B38C3F9" w14:textId="77777777" w:rsidR="00E87216" w:rsidRPr="00664CF3" w:rsidRDefault="00E87216" w:rsidP="004E39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72D4E" w:rsidRPr="00664CF3" w14:paraId="7CE344F1" w14:textId="77777777" w:rsidTr="00E72D4E">
        <w:tc>
          <w:tcPr>
            <w:tcW w:w="3778" w:type="dxa"/>
          </w:tcPr>
          <w:p w14:paraId="6C8C3C76" w14:textId="77777777" w:rsidR="00E72D4E" w:rsidRPr="00664CF3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Align w:val="bottom"/>
          </w:tcPr>
          <w:p w14:paraId="5AF85E39" w14:textId="77777777" w:rsidR="00E72D4E" w:rsidRPr="00664CF3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438528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vAlign w:val="bottom"/>
          </w:tcPr>
          <w:p w14:paraId="08A9C1BD" w14:textId="0288B45D" w:rsidR="00E72D4E" w:rsidRPr="00664CF3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บันทึกเป็น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) /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</w:tcPr>
          <w:p w14:paraId="737A2C6D" w14:textId="77777777" w:rsidR="00E72D4E" w:rsidRPr="00664CF3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07375A" w14:textId="77777777" w:rsidR="00E72D4E" w:rsidRPr="00664CF3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D39DE" w:rsidRPr="00664CF3" w14:paraId="43C1783C" w14:textId="77777777" w:rsidTr="00BA36F2">
        <w:tc>
          <w:tcPr>
            <w:tcW w:w="3778" w:type="dxa"/>
          </w:tcPr>
          <w:p w14:paraId="5B854CE7" w14:textId="77777777" w:rsidR="001D39DE" w:rsidRPr="00664CF3" w:rsidRDefault="001D39D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 w:val="restart"/>
            <w:vAlign w:val="bottom"/>
          </w:tcPr>
          <w:p w14:paraId="56180FAA" w14:textId="77777777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3E41E8C" w14:textId="0454B71C" w:rsidR="001D39DE" w:rsidRPr="00664CF3" w:rsidRDefault="00036DD3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D39DE" w:rsidRPr="00664C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D39DE"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174B888" w14:textId="77777777" w:rsidR="001D39DE" w:rsidRPr="00664CF3" w:rsidRDefault="001D39D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5D7DA72" w14:textId="146D1FB2" w:rsidR="001D39DE" w:rsidRPr="00664CF3" w:rsidRDefault="001D39DE" w:rsidP="00BA36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4E44B96" w14:textId="77777777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534AEC1" w14:textId="07A470BC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0121064C" w14:textId="77777777" w:rsidR="001D39DE" w:rsidRPr="00664CF3" w:rsidRDefault="001D39D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E6D3087" w14:textId="77777777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AFB3F8A" w14:textId="2CDC71C6" w:rsidR="001D39DE" w:rsidRPr="00664CF3" w:rsidRDefault="00036DD3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1D39DE" w:rsidRPr="00664C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D39DE"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D39DE" w:rsidRPr="00664CF3" w14:paraId="710DBFD0" w14:textId="77777777" w:rsidTr="00BA36F2">
        <w:tc>
          <w:tcPr>
            <w:tcW w:w="3778" w:type="dxa"/>
          </w:tcPr>
          <w:p w14:paraId="113EEEE7" w14:textId="77777777" w:rsidR="001D39DE" w:rsidRPr="00664CF3" w:rsidRDefault="001D39D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vAlign w:val="bottom"/>
          </w:tcPr>
          <w:p w14:paraId="365FDB40" w14:textId="2B6ED618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6AFD18" w14:textId="77777777" w:rsidR="001D39DE" w:rsidRPr="00664CF3" w:rsidRDefault="001D39D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217C4934" w14:textId="5EE6C62E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38110E4F" w14:textId="77777777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15EABF1" w14:textId="4C834260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7F6FBB8" w14:textId="77777777" w:rsidR="001D39DE" w:rsidRPr="00664CF3" w:rsidRDefault="001D39D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49237A0A" w14:textId="72A77CD7" w:rsidR="001D39DE" w:rsidRPr="00664CF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72D4E" w:rsidRPr="00664CF3" w14:paraId="7DA25114" w14:textId="77777777" w:rsidTr="004E3970">
        <w:tc>
          <w:tcPr>
            <w:tcW w:w="3778" w:type="dxa"/>
          </w:tcPr>
          <w:p w14:paraId="08F670E5" w14:textId="77777777" w:rsidR="00E72D4E" w:rsidRPr="00664CF3" w:rsidRDefault="00E72D4E" w:rsidP="00E72D4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</w:tcPr>
          <w:p w14:paraId="7155A4DB" w14:textId="77777777" w:rsidR="00E72D4E" w:rsidRPr="00664CF3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2D4E" w:rsidRPr="00664CF3" w14:paraId="49EAEC66" w14:textId="77777777" w:rsidTr="004E3970">
        <w:tc>
          <w:tcPr>
            <w:tcW w:w="3778" w:type="dxa"/>
          </w:tcPr>
          <w:p w14:paraId="570D5F48" w14:textId="58B346E0" w:rsidR="00E72D4E" w:rsidRPr="00664CF3" w:rsidRDefault="00036DD3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8" w:type="dxa"/>
          </w:tcPr>
          <w:p w14:paraId="370D201A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956236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36E56026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8A663EE" w14:textId="77777777" w:rsidR="00E72D4E" w:rsidRPr="00664CF3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25457EF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BE47B0" w14:textId="77777777" w:rsidR="00E72D4E" w:rsidRPr="00664CF3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D0F8EF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D4E" w:rsidRPr="00664CF3" w14:paraId="2A2A4C9D" w14:textId="77777777" w:rsidTr="004E3970">
        <w:tc>
          <w:tcPr>
            <w:tcW w:w="3778" w:type="dxa"/>
          </w:tcPr>
          <w:p w14:paraId="74E73AA9" w14:textId="500CD3F6" w:rsidR="00E72D4E" w:rsidRPr="00664CF3" w:rsidRDefault="00E72D4E" w:rsidP="00E72D4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</w:tcPr>
          <w:p w14:paraId="65C259C2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FA44C3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7B2CCC25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A0A972" w14:textId="77777777" w:rsidR="00E72D4E" w:rsidRPr="00664CF3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E913396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74CBAD" w14:textId="77777777" w:rsidR="00E72D4E" w:rsidRPr="00664CF3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B66416" w14:textId="77777777" w:rsidR="00E72D4E" w:rsidRPr="00664CF3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5836" w:rsidRPr="00664CF3" w14:paraId="68AA86B0" w14:textId="77777777" w:rsidTr="004E3970">
        <w:tc>
          <w:tcPr>
            <w:tcW w:w="3778" w:type="dxa"/>
          </w:tcPr>
          <w:p w14:paraId="547BDD65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vAlign w:val="bottom"/>
          </w:tcPr>
          <w:p w14:paraId="2EE94B73" w14:textId="3215FF93" w:rsidR="00E75836" w:rsidRPr="00664CF3" w:rsidRDefault="00036DD3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470059DC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73843A04" w14:textId="4A95485D" w:rsidR="00E75836" w:rsidRPr="00664CF3" w:rsidRDefault="00E75836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7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390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32B29747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6240F5" w14:textId="3275B471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62B964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6F089F" w14:textId="68DFF224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E75836" w:rsidRPr="00664CF3" w14:paraId="1430EF4D" w14:textId="77777777" w:rsidTr="009465A1">
        <w:tc>
          <w:tcPr>
            <w:tcW w:w="3778" w:type="dxa"/>
          </w:tcPr>
          <w:p w14:paraId="43E1D5FE" w14:textId="77777777" w:rsidR="00E75836" w:rsidRPr="00664CF3" w:rsidRDefault="00E75836" w:rsidP="00E75836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vAlign w:val="bottom"/>
          </w:tcPr>
          <w:p w14:paraId="49DB58F9" w14:textId="76A46533" w:rsidR="00E75836" w:rsidRPr="00664CF3" w:rsidRDefault="00036DD3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36" w:type="dxa"/>
          </w:tcPr>
          <w:p w14:paraId="7EF13147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05FC756C" w14:textId="150AF53C" w:rsidR="00E75836" w:rsidRPr="00664CF3" w:rsidRDefault="00E75836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885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413150D4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1BF6AF62" w14:textId="1A79A641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1B2F853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ED6B0F" w14:textId="67828BFB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E75836" w:rsidRPr="00664CF3" w14:paraId="6ACD6600" w14:textId="77777777" w:rsidTr="009465A1">
        <w:tc>
          <w:tcPr>
            <w:tcW w:w="3778" w:type="dxa"/>
            <w:vAlign w:val="bottom"/>
          </w:tcPr>
          <w:p w14:paraId="12488653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0355DFDE" w14:textId="43906BDF" w:rsidR="00E75836" w:rsidRPr="00664CF3" w:rsidRDefault="00036DD3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107A0697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45B9883" w14:textId="691EEEFF" w:rsidR="00E75836" w:rsidRPr="00664CF3" w:rsidRDefault="00E75836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13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444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38F6A245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8BC123F" w14:textId="5C95B525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14EB48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92EE51" w14:textId="6E2676C2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E75836" w:rsidRPr="00664CF3" w14:paraId="5BE349BA" w14:textId="77777777" w:rsidTr="009465A1">
        <w:tc>
          <w:tcPr>
            <w:tcW w:w="3778" w:type="dxa"/>
            <w:vAlign w:val="bottom"/>
          </w:tcPr>
          <w:p w14:paraId="64CF0044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0AB0" w14:textId="0A41FAC6" w:rsidR="00E75836" w:rsidRPr="00664CF3" w:rsidRDefault="00036DD3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36" w:type="dxa"/>
          </w:tcPr>
          <w:p w14:paraId="578907E8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146CB" w14:textId="58C2EC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2F05A8B9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72685EC" w14:textId="070CF436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EC5180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F8020" w14:textId="33FCFA9B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</w:tr>
      <w:tr w:rsidR="00E75836" w:rsidRPr="00664CF3" w14:paraId="6A31DDE1" w14:textId="77777777" w:rsidTr="00302A0B">
        <w:tc>
          <w:tcPr>
            <w:tcW w:w="3778" w:type="dxa"/>
          </w:tcPr>
          <w:p w14:paraId="3990594F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1BF0563" w14:textId="77777777" w:rsidR="00E75836" w:rsidRPr="00664CF3" w:rsidRDefault="00E75836" w:rsidP="00E75836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483E9110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34FF472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</w:tcPr>
          <w:p w14:paraId="4D6186E4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180ABA0" w14:textId="77777777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44E7F3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833269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75836" w:rsidRPr="00664CF3" w14:paraId="38BFD390" w14:textId="77777777" w:rsidTr="005F3FF1">
        <w:tc>
          <w:tcPr>
            <w:tcW w:w="3778" w:type="dxa"/>
          </w:tcPr>
          <w:p w14:paraId="724256A1" w14:textId="26D5D198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8" w:type="dxa"/>
          </w:tcPr>
          <w:p w14:paraId="760248BC" w14:textId="77777777" w:rsidR="00E75836" w:rsidRPr="00664CF3" w:rsidRDefault="00E75836" w:rsidP="00E75836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0AD4404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</w:tcPr>
          <w:p w14:paraId="221720B3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</w:tcPr>
          <w:p w14:paraId="6C4E454C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1C55F63" w14:textId="77777777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9064C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A36755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75836" w:rsidRPr="00664CF3" w14:paraId="691FD629" w14:textId="77777777" w:rsidTr="005F3FF1">
        <w:tc>
          <w:tcPr>
            <w:tcW w:w="3778" w:type="dxa"/>
          </w:tcPr>
          <w:p w14:paraId="392B7C40" w14:textId="231375E2" w:rsidR="00E75836" w:rsidRPr="00664CF3" w:rsidRDefault="00E75836" w:rsidP="00E75836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44A7F1C" w14:textId="6757CA6F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337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362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FB4989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B40E9FA" w14:textId="3913AB5F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E75836" w:rsidRPr="00664C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240" w:type="dxa"/>
            <w:vAlign w:val="bottom"/>
          </w:tcPr>
          <w:p w14:paraId="345D1A86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2CF6683" w14:textId="1BB35686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9C95A5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259DB4" w14:textId="222D5728" w:rsidR="00E75836" w:rsidRPr="00664CF3" w:rsidRDefault="00E75836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</w:rPr>
              <w:t>316</w:t>
            </w:r>
            <w:r w:rsidRPr="00664CF3">
              <w:rPr>
                <w:rFonts w:ascii="Angsana New" w:hAnsi="Angsana New"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</w:rPr>
              <w:t>811</w:t>
            </w:r>
            <w:r w:rsidRPr="00664C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5836" w:rsidRPr="00664CF3" w14:paraId="17C8213B" w14:textId="77777777" w:rsidTr="005F3FF1">
        <w:tc>
          <w:tcPr>
            <w:tcW w:w="3778" w:type="dxa"/>
          </w:tcPr>
          <w:p w14:paraId="7B9B7D9A" w14:textId="3F4578F3" w:rsidR="00E75836" w:rsidRPr="00664CF3" w:rsidRDefault="00E75836" w:rsidP="00E75836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72E6BD8" w14:textId="0484E648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AEBEA59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78A50F7" w14:textId="1032B7FE" w:rsidR="00E75836" w:rsidRPr="00664CF3" w:rsidRDefault="00036DD3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40" w:type="dxa"/>
            <w:vAlign w:val="bottom"/>
          </w:tcPr>
          <w:p w14:paraId="1050FEA8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E462E4E" w14:textId="2445E9EB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6B0D73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FC792" w14:textId="6FD00F1E" w:rsidR="00E75836" w:rsidRPr="00664CF3" w:rsidRDefault="00E75836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75836" w:rsidRPr="00664CF3" w14:paraId="5709CA68" w14:textId="77777777" w:rsidTr="00302A0B">
        <w:tc>
          <w:tcPr>
            <w:tcW w:w="3778" w:type="dxa"/>
          </w:tcPr>
          <w:p w14:paraId="6A2629BA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551BA8C0" w14:textId="77777777" w:rsidR="00E75836" w:rsidRPr="00664CF3" w:rsidRDefault="00E75836" w:rsidP="00E75836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2125A1F9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3BC3873A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</w:tcPr>
          <w:p w14:paraId="572797A2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4F0FA58" w14:textId="77777777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C0C94D" w14:textId="77777777" w:rsidR="00E75836" w:rsidRPr="00664CF3" w:rsidRDefault="00E75836" w:rsidP="00E758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F765D1" w14:textId="77777777" w:rsidR="00E75836" w:rsidRPr="00664CF3" w:rsidRDefault="00E75836" w:rsidP="00E758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75836" w:rsidRPr="00664CF3" w14:paraId="70E866BD" w14:textId="77777777" w:rsidTr="004E3970">
        <w:tc>
          <w:tcPr>
            <w:tcW w:w="3778" w:type="dxa"/>
            <w:vAlign w:val="bottom"/>
          </w:tcPr>
          <w:p w14:paraId="3224112E" w14:textId="77777777" w:rsidR="00E75836" w:rsidRPr="00664CF3" w:rsidRDefault="00E75836" w:rsidP="00E7583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2CB3F1B2" w14:textId="2E70ECE1" w:rsidR="00E75836" w:rsidRPr="00664CF3" w:rsidRDefault="00036DD3" w:rsidP="00E7583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  <w:vAlign w:val="bottom"/>
          </w:tcPr>
          <w:p w14:paraId="0E4C074B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15C0829E" w14:textId="205B59B2" w:rsidR="00E75836" w:rsidRPr="00664CF3" w:rsidRDefault="00E75836" w:rsidP="00E758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155FADFC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2A25412" w14:textId="71137897" w:rsidR="00E75836" w:rsidRPr="00664CF3" w:rsidRDefault="00E75836" w:rsidP="00E75836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8000DD" w14:textId="77777777" w:rsidR="00E75836" w:rsidRPr="00664CF3" w:rsidRDefault="00E75836" w:rsidP="00E758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AE25AE" w14:textId="4D5679FD" w:rsidR="00E75836" w:rsidRPr="00664CF3" w:rsidRDefault="00036DD3" w:rsidP="00E7583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75</w:t>
            </w:r>
            <w:r w:rsidR="00E7583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</w:tr>
    </w:tbl>
    <w:p w14:paraId="2D4F0E2D" w14:textId="77777777" w:rsidR="00E87216" w:rsidRPr="00664CF3" w:rsidRDefault="00E87216" w:rsidP="00115EA4">
      <w:pPr>
        <w:spacing w:line="240" w:lineRule="auto"/>
        <w:rPr>
          <w:rFonts w:ascii="Angsana New" w:hAnsi="Angsana New"/>
          <w:sz w:val="20"/>
          <w:szCs w:val="20"/>
        </w:rPr>
      </w:pPr>
    </w:p>
    <w:p w14:paraId="53852E37" w14:textId="0C60DB72" w:rsidR="00115EA4" w:rsidRPr="00664CF3" w:rsidRDefault="00115EA4">
      <w:pPr>
        <w:spacing w:line="240" w:lineRule="auto"/>
        <w:rPr>
          <w:rFonts w:ascii="Angsana New" w:hAnsi="Angsana New"/>
          <w:sz w:val="20"/>
          <w:szCs w:val="20"/>
        </w:rPr>
      </w:pPr>
      <w:r w:rsidRPr="00664CF3">
        <w:rPr>
          <w:rFonts w:ascii="Angsana New" w:hAnsi="Angsana New"/>
          <w:sz w:val="20"/>
          <w:szCs w:val="20"/>
        </w:rPr>
        <w:br w:type="page"/>
      </w:r>
    </w:p>
    <w:p w14:paraId="026DF7BB" w14:textId="7290765A" w:rsidR="00F90B1F" w:rsidRPr="00664CF3" w:rsidRDefault="007B2482" w:rsidP="007D10DB">
      <w:pPr>
        <w:pStyle w:val="Caption"/>
        <w:ind w:left="567" w:hanging="567"/>
      </w:pPr>
      <w:r w:rsidRPr="00664CF3">
        <w:rPr>
          <w:cs/>
        </w:rPr>
        <w:lastRenderedPageBreak/>
        <w:t>กำไรต่อหุ้น</w:t>
      </w:r>
    </w:p>
    <w:p w14:paraId="4FC56DF7" w14:textId="77777777" w:rsidR="00F90B1F" w:rsidRPr="00664CF3" w:rsidRDefault="00F90B1F" w:rsidP="00F46F21">
      <w:pPr>
        <w:pStyle w:val="Bo-Blankline"/>
        <w:rPr>
          <w:lang w:val="en-US"/>
        </w:rPr>
      </w:pPr>
    </w:p>
    <w:p w14:paraId="5C0CE7C3" w14:textId="43AA5197" w:rsidR="00CE593F" w:rsidRPr="00664CF3" w:rsidRDefault="00CE593F" w:rsidP="00CE593F">
      <w:pPr>
        <w:pStyle w:val="Bo-C1Content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  <w:spacing w:val="4"/>
          <w:cs/>
        </w:rPr>
        <w:t>กำไรต่อหุ้นขั้นพื้นฐาน</w:t>
      </w:r>
      <w:r w:rsidR="00C64B0F" w:rsidRPr="00664CF3">
        <w:rPr>
          <w:rFonts w:asciiTheme="majorBidi" w:hAnsiTheme="majorBidi" w:cstheme="majorBidi"/>
          <w:spacing w:val="4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664CF3">
        <w:rPr>
          <w:rFonts w:asciiTheme="majorBidi" w:hAnsiTheme="majorBidi" w:cstheme="majorBidi"/>
          <w:spacing w:val="4"/>
        </w:rPr>
        <w:t xml:space="preserve"> </w:t>
      </w:r>
      <w:r w:rsidRPr="00664CF3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A7DFCB9" w14:textId="77777777" w:rsidR="00B17401" w:rsidRPr="00664CF3" w:rsidRDefault="00B17401" w:rsidP="00B1740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78"/>
        <w:gridCol w:w="270"/>
        <w:gridCol w:w="1080"/>
        <w:gridCol w:w="270"/>
        <w:gridCol w:w="1077"/>
        <w:gridCol w:w="271"/>
        <w:gridCol w:w="1084"/>
      </w:tblGrid>
      <w:tr w:rsidR="0099082F" w:rsidRPr="00664CF3" w14:paraId="74ED45E8" w14:textId="77777777" w:rsidTr="007842E4">
        <w:trPr>
          <w:tblHeader/>
        </w:trPr>
        <w:tc>
          <w:tcPr>
            <w:tcW w:w="4050" w:type="dxa"/>
          </w:tcPr>
          <w:p w14:paraId="6E551082" w14:textId="77777777" w:rsidR="0099082F" w:rsidRPr="00664CF3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</w:tcPr>
          <w:p w14:paraId="50673A1F" w14:textId="77777777" w:rsidR="0099082F" w:rsidRPr="00664CF3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2D8A82" w14:textId="77777777" w:rsidR="0099082F" w:rsidRPr="00664CF3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25276F80" w14:textId="77777777" w:rsidR="0099082F" w:rsidRPr="00664CF3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836" w:rsidRPr="00664CF3" w14:paraId="71AE2643" w14:textId="77777777" w:rsidTr="007842E4">
        <w:trPr>
          <w:tblHeader/>
        </w:trPr>
        <w:tc>
          <w:tcPr>
            <w:tcW w:w="4050" w:type="dxa"/>
          </w:tcPr>
          <w:p w14:paraId="4D9FCF44" w14:textId="77777777" w:rsidR="00E75836" w:rsidRPr="00664CF3" w:rsidRDefault="00E75836" w:rsidP="00E758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6DF3275" w14:textId="0FB4DBC3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B9F624F" w14:textId="77777777" w:rsidR="00E75836" w:rsidRPr="00664CF3" w:rsidRDefault="00E75836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B4631" w14:textId="5E5E9D0E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610A94E" w14:textId="77777777" w:rsidR="00E75836" w:rsidRPr="00664CF3" w:rsidRDefault="00E75836" w:rsidP="00E7583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</w:tcPr>
          <w:p w14:paraId="383BF791" w14:textId="73E20EE3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1" w:type="dxa"/>
          </w:tcPr>
          <w:p w14:paraId="6F955488" w14:textId="77777777" w:rsidR="00E75836" w:rsidRPr="00664CF3" w:rsidRDefault="00E75836" w:rsidP="00E7583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</w:tcPr>
          <w:p w14:paraId="4ED8E3F6" w14:textId="40F55425" w:rsidR="00E75836" w:rsidRPr="00664CF3" w:rsidRDefault="00036DD3" w:rsidP="00E758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936F2" w:rsidRPr="00664CF3" w14:paraId="56C35524" w14:textId="77777777" w:rsidTr="007842E4">
        <w:trPr>
          <w:tblHeader/>
        </w:trPr>
        <w:tc>
          <w:tcPr>
            <w:tcW w:w="4050" w:type="dxa"/>
          </w:tcPr>
          <w:p w14:paraId="40FEC6A2" w14:textId="77777777" w:rsidR="001936F2" w:rsidRPr="00664CF3" w:rsidRDefault="001936F2" w:rsidP="001936F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9171D15" w14:textId="77777777" w:rsidR="001936F2" w:rsidRPr="00664CF3" w:rsidRDefault="001936F2" w:rsidP="001936F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664C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2F35" w:rsidRPr="00664CF3" w14:paraId="23F165D1" w14:textId="77777777" w:rsidTr="007842E4">
        <w:tc>
          <w:tcPr>
            <w:tcW w:w="4050" w:type="dxa"/>
          </w:tcPr>
          <w:p w14:paraId="1EA62DDB" w14:textId="06071A69" w:rsidR="00A22F35" w:rsidRPr="00664CF3" w:rsidRDefault="00A22F35" w:rsidP="00A22F35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839F3FC" w14:textId="751CDB35" w:rsidR="00A22F35" w:rsidRPr="00664CF3" w:rsidRDefault="00036DD3" w:rsidP="00A22F3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70" w:type="dxa"/>
          </w:tcPr>
          <w:p w14:paraId="12520B0D" w14:textId="77777777" w:rsidR="00A22F35" w:rsidRPr="00664CF3" w:rsidRDefault="00A22F35" w:rsidP="00A22F3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07EB8E7" w14:textId="258FE89C" w:rsidR="00A22F35" w:rsidRPr="00664CF3" w:rsidRDefault="00036DD3" w:rsidP="00A22F3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vAlign w:val="bottom"/>
          </w:tcPr>
          <w:p w14:paraId="48886530" w14:textId="77777777" w:rsidR="00A22F35" w:rsidRPr="00664CF3" w:rsidRDefault="00A22F35" w:rsidP="00A22F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39EB23D" w14:textId="334720B8" w:rsidR="00A22F35" w:rsidRPr="00664CF3" w:rsidRDefault="00036DD3" w:rsidP="00A22F3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71" w:type="dxa"/>
            <w:vAlign w:val="bottom"/>
          </w:tcPr>
          <w:p w14:paraId="6A2892CB" w14:textId="77777777" w:rsidR="00A22F35" w:rsidRPr="00664CF3" w:rsidRDefault="00A22F35" w:rsidP="00A22F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1945E46" w14:textId="2784A2CE" w:rsidR="00A22F35" w:rsidRPr="00664CF3" w:rsidRDefault="00036DD3" w:rsidP="00A22F3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</w:tr>
      <w:tr w:rsidR="00A22F35" w:rsidRPr="00664CF3" w14:paraId="7866566E" w14:textId="77777777" w:rsidTr="007842E4">
        <w:tc>
          <w:tcPr>
            <w:tcW w:w="4050" w:type="dxa"/>
          </w:tcPr>
          <w:p w14:paraId="7EDBDA37" w14:textId="5416523A" w:rsidR="00A22F35" w:rsidRPr="00664CF3" w:rsidRDefault="00A22F35" w:rsidP="00A22F35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(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6145" w14:textId="45084D83" w:rsidR="00A22F35" w:rsidRPr="00664CF3" w:rsidRDefault="00036DD3" w:rsidP="00A22F3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753867C" w14:textId="77777777" w:rsidR="00A22F35" w:rsidRPr="00664CF3" w:rsidRDefault="00A22F35" w:rsidP="00A22F3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B0489" w14:textId="0E27E18B" w:rsidR="00A22F35" w:rsidRPr="00664CF3" w:rsidRDefault="00036DD3" w:rsidP="00A22F3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20C9CC2B" w14:textId="77777777" w:rsidR="00A22F35" w:rsidRPr="00664CF3" w:rsidRDefault="00A22F35" w:rsidP="00A22F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A63A3" w14:textId="5EFEE8CF" w:rsidR="00A22F35" w:rsidRPr="00664CF3" w:rsidRDefault="00036DD3" w:rsidP="00A22F35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3BBD5223" w14:textId="77777777" w:rsidR="00A22F35" w:rsidRPr="00664CF3" w:rsidRDefault="00A22F35" w:rsidP="00A22F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4CE2C" w14:textId="5C146159" w:rsidR="00A22F35" w:rsidRPr="00664CF3" w:rsidRDefault="00036DD3" w:rsidP="00A22F35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22F35" w:rsidRPr="00664CF3" w14:paraId="2BC88639" w14:textId="77777777" w:rsidTr="001779C9">
        <w:tc>
          <w:tcPr>
            <w:tcW w:w="4050" w:type="dxa"/>
          </w:tcPr>
          <w:p w14:paraId="090EC21C" w14:textId="77777777" w:rsidR="00A22F35" w:rsidRPr="00664CF3" w:rsidRDefault="00A22F35" w:rsidP="00A22F35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39614D" w14:textId="1BB5C583" w:rsidR="00A22F35" w:rsidRPr="00664CF3" w:rsidRDefault="00036DD3" w:rsidP="00A22F35">
            <w:pPr>
              <w:tabs>
                <w:tab w:val="decimal" w:pos="80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70" w:type="dxa"/>
            <w:vAlign w:val="bottom"/>
          </w:tcPr>
          <w:p w14:paraId="32567222" w14:textId="77777777" w:rsidR="00A22F35" w:rsidRPr="00664CF3" w:rsidRDefault="00A22F35" w:rsidP="00A22F35">
            <w:pPr>
              <w:tabs>
                <w:tab w:val="decimal" w:pos="702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54DCE" w14:textId="6A13C29E" w:rsidR="00A22F35" w:rsidRPr="00664CF3" w:rsidRDefault="00036DD3" w:rsidP="00A22F35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270" w:type="dxa"/>
            <w:vAlign w:val="bottom"/>
          </w:tcPr>
          <w:p w14:paraId="7E66AE4D" w14:textId="77777777" w:rsidR="00A22F35" w:rsidRPr="00664CF3" w:rsidRDefault="00A22F35" w:rsidP="00A22F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39B157" w14:textId="324CE392" w:rsidR="00A22F35" w:rsidRPr="00664CF3" w:rsidRDefault="00036DD3" w:rsidP="00A22F35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71" w:type="dxa"/>
            <w:vAlign w:val="bottom"/>
          </w:tcPr>
          <w:p w14:paraId="745529B3" w14:textId="77777777" w:rsidR="00A22F35" w:rsidRPr="00664CF3" w:rsidRDefault="00A22F35" w:rsidP="00A22F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2DA2BB" w14:textId="05C85D4C" w:rsidR="00A22F35" w:rsidRPr="00664CF3" w:rsidRDefault="00036DD3" w:rsidP="00A22F35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22F35" w:rsidRPr="00664CF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</w:p>
        </w:tc>
      </w:tr>
    </w:tbl>
    <w:p w14:paraId="13B999FA" w14:textId="0372FA4C" w:rsidR="00C64B0F" w:rsidRPr="00664CF3" w:rsidRDefault="00C64B0F" w:rsidP="0011104E">
      <w:pPr>
        <w:pStyle w:val="Bo-Blankline"/>
      </w:pPr>
    </w:p>
    <w:p w14:paraId="03131991" w14:textId="5BD0628D" w:rsidR="002528F4" w:rsidRPr="00664CF3" w:rsidRDefault="00047069" w:rsidP="00124DFB">
      <w:pPr>
        <w:pStyle w:val="Caption"/>
        <w:ind w:left="567" w:hanging="567"/>
      </w:pPr>
      <w:r w:rsidRPr="00664CF3">
        <w:rPr>
          <w:rFonts w:hint="cs"/>
          <w:cs/>
        </w:rPr>
        <w:t>เงินปันผล</w:t>
      </w:r>
    </w:p>
    <w:p w14:paraId="0EC87944" w14:textId="77777777" w:rsidR="002147F0" w:rsidRPr="00664CF3" w:rsidRDefault="002147F0" w:rsidP="00006118">
      <w:pPr>
        <w:pStyle w:val="Bo-Blanklin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C64B0F" w:rsidRPr="00664CF3" w14:paraId="10F35958" w14:textId="77777777" w:rsidTr="006D1CDB">
        <w:trPr>
          <w:tblHeader/>
        </w:trPr>
        <w:tc>
          <w:tcPr>
            <w:tcW w:w="3330" w:type="dxa"/>
            <w:vAlign w:val="bottom"/>
          </w:tcPr>
          <w:p w14:paraId="311C7AB9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  <w:hideMark/>
          </w:tcPr>
          <w:p w14:paraId="2C9CD11E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170F316F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3CE83861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33C7BEE6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64B0F" w:rsidRPr="00664CF3" w14:paraId="6E2D251F" w14:textId="77777777" w:rsidTr="006D1CDB">
        <w:trPr>
          <w:tblHeader/>
        </w:trPr>
        <w:tc>
          <w:tcPr>
            <w:tcW w:w="3330" w:type="dxa"/>
          </w:tcPr>
          <w:p w14:paraId="62B74C00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EB7D55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133FDD8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29E2AC0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28DAD514" w14:textId="77777777" w:rsidR="00C64B0F" w:rsidRPr="00664CF3" w:rsidRDefault="00C64B0F" w:rsidP="006D1C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51A6C" w:rsidRPr="00664CF3" w14:paraId="2C96FC28" w14:textId="77777777" w:rsidTr="006D1CDB">
        <w:tc>
          <w:tcPr>
            <w:tcW w:w="3330" w:type="dxa"/>
            <w:hideMark/>
          </w:tcPr>
          <w:p w14:paraId="54F613B1" w14:textId="0E5C76C3" w:rsidR="00C51A6C" w:rsidRPr="00664CF3" w:rsidRDefault="00036DD3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7F5E49D5" w14:textId="77777777" w:rsidR="00C51A6C" w:rsidRPr="00664CF3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5F437D18" w14:textId="77777777" w:rsidR="00C51A6C" w:rsidRPr="00664CF3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B22E05B" w14:textId="77777777" w:rsidR="00C51A6C" w:rsidRPr="00664CF3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05C658" w14:textId="77777777" w:rsidR="00C51A6C" w:rsidRPr="00664CF3" w:rsidRDefault="00C51A6C" w:rsidP="00C51A6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1A6C" w:rsidRPr="00664CF3" w14:paraId="4527F46B" w14:textId="77777777" w:rsidTr="006D1CDB">
        <w:tc>
          <w:tcPr>
            <w:tcW w:w="3330" w:type="dxa"/>
            <w:hideMark/>
          </w:tcPr>
          <w:p w14:paraId="37544A5F" w14:textId="3E040EE9" w:rsidR="00C51A6C" w:rsidRPr="00664CF3" w:rsidRDefault="00C51A6C" w:rsidP="00C5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37B5EF0F" w14:textId="10706223" w:rsidR="00C51A6C" w:rsidRPr="00664CF3" w:rsidRDefault="00036DD3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51A6C"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1A6C"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59A0F667" w14:textId="5D6B9DBC" w:rsidR="00C51A6C" w:rsidRPr="00664CF3" w:rsidRDefault="00036DD3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51A6C"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1A6C"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0F19B319" w14:textId="32B228C2" w:rsidR="00C51A6C" w:rsidRPr="00664CF3" w:rsidRDefault="00036DD3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976B6" w:rsidRPr="00664C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990" w:type="dxa"/>
          </w:tcPr>
          <w:p w14:paraId="67F88C36" w14:textId="0B6D57E7" w:rsidR="00C51A6C" w:rsidRPr="00664CF3" w:rsidRDefault="00036DD3" w:rsidP="00C5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C64B0F" w:rsidRPr="00664CF3" w14:paraId="62B5EB71" w14:textId="77777777" w:rsidTr="006D1CDB">
        <w:tc>
          <w:tcPr>
            <w:tcW w:w="3330" w:type="dxa"/>
          </w:tcPr>
          <w:p w14:paraId="06C626D4" w14:textId="77777777" w:rsidR="00C64B0F" w:rsidRPr="00664CF3" w:rsidRDefault="00C64B0F" w:rsidP="006D1C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ACC454A" w14:textId="77777777" w:rsidR="00C64B0F" w:rsidRPr="00664CF3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8B2385" w14:textId="77777777" w:rsidR="00C64B0F" w:rsidRPr="00664CF3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E4DB4" w14:textId="77777777" w:rsidR="00C64B0F" w:rsidRPr="00664CF3" w:rsidRDefault="00C64B0F" w:rsidP="006D1CD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57C88F" w14:textId="77777777" w:rsidR="00C64B0F" w:rsidRPr="00664CF3" w:rsidRDefault="00C64B0F" w:rsidP="006D1CDB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5836" w:rsidRPr="00664CF3" w14:paraId="4EF65A37" w14:textId="77777777" w:rsidTr="006D1CDB">
        <w:tc>
          <w:tcPr>
            <w:tcW w:w="3330" w:type="dxa"/>
            <w:hideMark/>
          </w:tcPr>
          <w:p w14:paraId="7816318D" w14:textId="5BCB86E1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677F6D2" w14:textId="77777777" w:rsidR="00E75836" w:rsidRPr="00664CF3" w:rsidRDefault="00E75836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43448EDC" w14:textId="77777777" w:rsidR="00E75836" w:rsidRPr="00664CF3" w:rsidRDefault="00E75836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8296D15" w14:textId="77777777" w:rsidR="00E75836" w:rsidRPr="00664CF3" w:rsidRDefault="00E75836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4A8C55" w14:textId="77777777" w:rsidR="00E75836" w:rsidRPr="00664CF3" w:rsidRDefault="00E75836" w:rsidP="00E7583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5836" w:rsidRPr="00664CF3" w14:paraId="213049B6" w14:textId="77777777" w:rsidTr="006D1CDB">
        <w:tc>
          <w:tcPr>
            <w:tcW w:w="3330" w:type="dxa"/>
            <w:hideMark/>
          </w:tcPr>
          <w:p w14:paraId="5BEFD8CE" w14:textId="314CD985" w:rsidR="00E75836" w:rsidRPr="00664CF3" w:rsidRDefault="00E75836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hideMark/>
          </w:tcPr>
          <w:p w14:paraId="1B5D3519" w14:textId="1CD9AB31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  <w:hideMark/>
          </w:tcPr>
          <w:p w14:paraId="61CAC6E3" w14:textId="02E7D97D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3B3CE541" w14:textId="54A8578E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90" w:type="dxa"/>
          </w:tcPr>
          <w:p w14:paraId="2A33D2F2" w14:textId="5E27096C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</w:tr>
      <w:tr w:rsidR="00E75836" w:rsidRPr="00664CF3" w14:paraId="259DFC28" w14:textId="77777777" w:rsidTr="006D1CDB">
        <w:tc>
          <w:tcPr>
            <w:tcW w:w="3330" w:type="dxa"/>
          </w:tcPr>
          <w:p w14:paraId="54887CA5" w14:textId="75EB9845" w:rsidR="00E75836" w:rsidRPr="00664CF3" w:rsidRDefault="00E75836" w:rsidP="00E75836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036D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322A242" w14:textId="7B3A60FB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5836"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32B76910" w14:textId="72780DA2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75836" w:rsidRPr="00664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41464F4C" w14:textId="7693D28A" w:rsidR="00E75836" w:rsidRPr="00664CF3" w:rsidRDefault="00036DD3" w:rsidP="00E7583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75836" w:rsidRPr="00664CF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990" w:type="dxa"/>
          </w:tcPr>
          <w:p w14:paraId="415CF133" w14:textId="330221CD" w:rsidR="00E75836" w:rsidRPr="00664CF3" w:rsidRDefault="00036DD3" w:rsidP="00E7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</w:tbl>
    <w:p w14:paraId="1DE07B96" w14:textId="528DEEEF" w:rsidR="00C64B0F" w:rsidRPr="00664CF3" w:rsidRDefault="00C64B0F" w:rsidP="00844ED1">
      <w:pPr>
        <w:pStyle w:val="Bo-Blankline"/>
      </w:pPr>
    </w:p>
    <w:p w14:paraId="77E74E05" w14:textId="77777777" w:rsidR="00B0756A" w:rsidRPr="00664CF3" w:rsidRDefault="00D03891" w:rsidP="007D10DB">
      <w:pPr>
        <w:pStyle w:val="Caption"/>
        <w:ind w:left="567" w:hanging="567"/>
      </w:pPr>
      <w:r w:rsidRPr="00664CF3">
        <w:rPr>
          <w:rFonts w:hint="cs"/>
          <w:cs/>
        </w:rPr>
        <w:t>เครื่องมือทางการเงิน</w:t>
      </w:r>
    </w:p>
    <w:p w14:paraId="59B99CF6" w14:textId="6E7B2591" w:rsidR="00D346EB" w:rsidRPr="00664CF3" w:rsidRDefault="00D346EB" w:rsidP="00D346EB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1CF61EB" w14:textId="77777777" w:rsidR="00D346EB" w:rsidRPr="00664CF3" w:rsidRDefault="00D346EB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664C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664CF3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664CF3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3BEC606B" w14:textId="77777777" w:rsidR="00D346EB" w:rsidRPr="00664CF3" w:rsidRDefault="00D346EB" w:rsidP="00D346EB">
      <w:pPr>
        <w:pStyle w:val="Ang15"/>
        <w:rPr>
          <w:sz w:val="20"/>
          <w:szCs w:val="20"/>
          <w:shd w:val="clear" w:color="auto" w:fill="D9D9D9"/>
        </w:rPr>
      </w:pPr>
    </w:p>
    <w:p w14:paraId="763BC002" w14:textId="77777777" w:rsidR="00D346EB" w:rsidRPr="00664CF3" w:rsidRDefault="00D346EB" w:rsidP="00D346EB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664CF3">
        <w:rPr>
          <w:rFonts w:asciiTheme="majorBidi" w:hAnsiTheme="majorBidi" w:hint="cs"/>
          <w:sz w:val="30"/>
          <w:szCs w:val="30"/>
          <w:cs/>
        </w:rPr>
        <w:t>มูล</w:t>
      </w:r>
      <w:r w:rsidRPr="00664CF3">
        <w:rPr>
          <w:rFonts w:asciiTheme="majorBidi" w:hAnsiTheme="majorBidi"/>
          <w:sz w:val="30"/>
          <w:szCs w:val="30"/>
          <w:cs/>
        </w:rPr>
        <w:t>ค่าด้วยมูลค่า</w:t>
      </w:r>
      <w:r w:rsidRPr="00664CF3"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664CF3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B96EB86" w14:textId="77777777" w:rsidR="009A49D4" w:rsidRPr="00664CF3" w:rsidRDefault="009A49D4">
      <w:pPr>
        <w:spacing w:line="240" w:lineRule="auto"/>
        <w:sectPr w:rsidR="009A49D4" w:rsidRPr="00664CF3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664CF3" w14:paraId="24564FF2" w14:textId="77777777" w:rsidTr="007842E4">
        <w:trPr>
          <w:trHeight w:val="261"/>
        </w:trPr>
        <w:tc>
          <w:tcPr>
            <w:tcW w:w="3150" w:type="dxa"/>
            <w:vAlign w:val="bottom"/>
          </w:tcPr>
          <w:p w14:paraId="5620CF24" w14:textId="77777777" w:rsidR="000F7EB7" w:rsidRPr="00664CF3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43B784B9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726B9594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7EB7" w:rsidRPr="00664CF3" w14:paraId="2D966A5D" w14:textId="77777777" w:rsidTr="007842E4">
        <w:trPr>
          <w:trHeight w:val="261"/>
        </w:trPr>
        <w:tc>
          <w:tcPr>
            <w:tcW w:w="3150" w:type="dxa"/>
            <w:vAlign w:val="bottom"/>
          </w:tcPr>
          <w:p w14:paraId="1E45B016" w14:textId="77777777" w:rsidR="000F7EB7" w:rsidRPr="00664CF3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7281062B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5AD69914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5BB7F09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35057641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664CF3" w14:paraId="3F54B6DC" w14:textId="77777777" w:rsidTr="007842E4">
        <w:trPr>
          <w:trHeight w:val="1441"/>
        </w:trPr>
        <w:tc>
          <w:tcPr>
            <w:tcW w:w="3150" w:type="dxa"/>
            <w:vAlign w:val="bottom"/>
          </w:tcPr>
          <w:p w14:paraId="7E7B47F3" w14:textId="6B5A5C0D" w:rsidR="000F7EB7" w:rsidRPr="00664CF3" w:rsidRDefault="00F8465E" w:rsidP="000F7EB7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A843122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DC8EF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4F23BA9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E79D21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83F9EB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177AD1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CFAAF3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9DDEC0A" w14:textId="77777777" w:rsidR="000F7EB7" w:rsidRPr="00664CF3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B52B94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E558E7B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47C3A1" w14:textId="0A8169A4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73289AC7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C6B356" w14:textId="45EC99AB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CDAE281" w14:textId="77777777" w:rsidR="000F7EB7" w:rsidRPr="00664CF3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3036DF" w14:textId="476929E2" w:rsidR="000F7EB7" w:rsidRPr="00664CF3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18B5D1D8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240143A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664CF3" w14:paraId="4DC2EC79" w14:textId="77777777" w:rsidTr="007842E4">
        <w:trPr>
          <w:trHeight w:val="333"/>
        </w:trPr>
        <w:tc>
          <w:tcPr>
            <w:tcW w:w="3150" w:type="dxa"/>
            <w:vAlign w:val="bottom"/>
          </w:tcPr>
          <w:p w14:paraId="2FF7DBD5" w14:textId="77777777" w:rsidR="000F7EB7" w:rsidRPr="00664CF3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2B93FE9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27D5BD11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664CF3" w14:paraId="6A7A57DB" w14:textId="77777777" w:rsidTr="007842E4">
        <w:trPr>
          <w:trHeight w:val="333"/>
        </w:trPr>
        <w:tc>
          <w:tcPr>
            <w:tcW w:w="3150" w:type="dxa"/>
            <w:vAlign w:val="bottom"/>
          </w:tcPr>
          <w:p w14:paraId="49F6B9BE" w14:textId="3D870F2C" w:rsidR="000F7EB7" w:rsidRPr="00664CF3" w:rsidRDefault="00036DD3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</w:tcPr>
          <w:p w14:paraId="19409B6C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E973934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664CF3" w14:paraId="69B157FE" w14:textId="77777777" w:rsidTr="007842E4">
        <w:trPr>
          <w:trHeight w:val="261"/>
        </w:trPr>
        <w:tc>
          <w:tcPr>
            <w:tcW w:w="3150" w:type="dxa"/>
          </w:tcPr>
          <w:p w14:paraId="72894FD6" w14:textId="77777777" w:rsidR="000F7EB7" w:rsidRPr="00664CF3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8C8B86F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583F2E" w14:textId="77777777" w:rsidR="000F7EB7" w:rsidRPr="00664CF3" w:rsidRDefault="000F7EB7" w:rsidP="0014684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7CC524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A3D277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DF7A6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A25BAB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A38A16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F5351A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2E862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9CB73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1EB811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885458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88AAA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C554D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2FB0" w:rsidRPr="00664CF3" w14:paraId="69BEFC1A" w14:textId="77777777" w:rsidTr="007842E4">
        <w:trPr>
          <w:trHeight w:val="261"/>
        </w:trPr>
        <w:tc>
          <w:tcPr>
            <w:tcW w:w="3150" w:type="dxa"/>
          </w:tcPr>
          <w:p w14:paraId="587CF1D5" w14:textId="2D8D2D96" w:rsidR="00E72FB0" w:rsidRPr="00664CF3" w:rsidRDefault="00E72FB0" w:rsidP="00E72FB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4C56700A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150C8C" w14:textId="7075150B" w:rsidR="00E72FB0" w:rsidRPr="00664CF3" w:rsidRDefault="00E72FB0" w:rsidP="0014684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8F1353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E54765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F0CB47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B3379D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94D2F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30B66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98FD55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3B5EFA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76008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BEA1F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19196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BAF7BD" w14:textId="77777777" w:rsidR="00E72FB0" w:rsidRPr="00664CF3" w:rsidRDefault="00E72FB0" w:rsidP="00E72F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29A9" w:rsidRPr="00664CF3" w14:paraId="06620E38" w14:textId="77777777" w:rsidTr="00F53008">
        <w:trPr>
          <w:trHeight w:val="261"/>
        </w:trPr>
        <w:tc>
          <w:tcPr>
            <w:tcW w:w="3150" w:type="dxa"/>
          </w:tcPr>
          <w:p w14:paraId="594D880D" w14:textId="3BBC0E4E" w:rsidR="00FE29A9" w:rsidRPr="00664CF3" w:rsidRDefault="00FE29A9" w:rsidP="00FE29A9">
            <w:pPr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0E695040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386A3C" w14:textId="56B54241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50687A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C4BA5C" w14:textId="5CC0158B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652E0B13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6BC5D3" w14:textId="43560998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6B90F509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153BC1" w14:textId="7B6AC102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21ABA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83393" w14:textId="5D4EE5A4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680F7EB8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7D3D79" w14:textId="7D8A4DC0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AC22A0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91B89" w14:textId="67A629D6" w:rsidR="00FE29A9" w:rsidRPr="00664CF3" w:rsidRDefault="00036DD3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</w:p>
        </w:tc>
      </w:tr>
      <w:tr w:rsidR="00FE29A9" w:rsidRPr="00664CF3" w14:paraId="7B5D22D2" w14:textId="77777777" w:rsidTr="007842E4">
        <w:trPr>
          <w:trHeight w:val="261"/>
        </w:trPr>
        <w:tc>
          <w:tcPr>
            <w:tcW w:w="3150" w:type="dxa"/>
          </w:tcPr>
          <w:p w14:paraId="1099EE15" w14:textId="77777777" w:rsidR="00FE29A9" w:rsidRPr="00664CF3" w:rsidRDefault="00FE29A9" w:rsidP="00FE29A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7C4F57CB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E8017B" w14:textId="3ABCC6FC" w:rsidR="00FE29A9" w:rsidRPr="00664CF3" w:rsidRDefault="00FE29A9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18D938B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61F664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362B53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29020F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40AEA6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8EECC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6DCF71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BF8E5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4830AC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801B44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2BEF1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40915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E29A9" w:rsidRPr="00664CF3" w14:paraId="06F4A2F9" w14:textId="77777777" w:rsidTr="00F53008">
        <w:trPr>
          <w:trHeight w:val="261"/>
        </w:trPr>
        <w:tc>
          <w:tcPr>
            <w:tcW w:w="3150" w:type="dxa"/>
          </w:tcPr>
          <w:p w14:paraId="3F0DDB55" w14:textId="77777777" w:rsidR="00FE29A9" w:rsidRPr="00664CF3" w:rsidRDefault="00FE29A9" w:rsidP="00FE29A9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11A42E43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8F86C5" w14:textId="02BB89D0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3229E1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7D6F50" w14:textId="055E88E0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592409FB" w14:textId="174AE3B2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9FCBAE" w14:textId="5313D499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70" w:type="dxa"/>
          </w:tcPr>
          <w:p w14:paraId="4B55C8D2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60EBC" w14:textId="2C6009F5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4701218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30DB8" w14:textId="4D397176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4AE20E01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0251D" w14:textId="3DD5B1FE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DCA0D5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2AFF2" w14:textId="55D69F5B" w:rsidR="00FE29A9" w:rsidRPr="00664CF3" w:rsidRDefault="00036DD3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940</w:t>
            </w:r>
          </w:p>
        </w:tc>
      </w:tr>
      <w:tr w:rsidR="00FE29A9" w:rsidRPr="00664CF3" w14:paraId="2EAF5DDE" w14:textId="77777777" w:rsidTr="007842E4">
        <w:trPr>
          <w:trHeight w:val="261"/>
        </w:trPr>
        <w:tc>
          <w:tcPr>
            <w:tcW w:w="3150" w:type="dxa"/>
          </w:tcPr>
          <w:p w14:paraId="721CD114" w14:textId="77777777" w:rsidR="00FE29A9" w:rsidRPr="00664CF3" w:rsidRDefault="00FE29A9" w:rsidP="00FE29A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568DF1AD" w14:textId="33BD196D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E7D5064" w14:textId="6FA2AE00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81DE4D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39FEDF" w14:textId="79D7B2BC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FE29A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00F3951F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AC6D27" w14:textId="3A355A97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FE29A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40E42F0F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EE3924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2DE6A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B5529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ED8C4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EACFF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F8BA7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1D576B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E29A9" w:rsidRPr="00664CF3" w14:paraId="7B87E549" w14:textId="77777777" w:rsidTr="007842E4">
        <w:trPr>
          <w:trHeight w:val="168"/>
        </w:trPr>
        <w:tc>
          <w:tcPr>
            <w:tcW w:w="3150" w:type="dxa"/>
          </w:tcPr>
          <w:p w14:paraId="18B0D7C1" w14:textId="77777777" w:rsidR="00FE29A9" w:rsidRPr="00664CF3" w:rsidRDefault="00FE29A9" w:rsidP="00FE29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351D33D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521B9FC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E89E75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C13EB42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52D73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1D72F7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02D92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710A96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00072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DFB17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68DD9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5CBEA3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A2FFB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F95EF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E29A9" w:rsidRPr="00664CF3" w14:paraId="14026D75" w14:textId="77777777" w:rsidTr="007842E4">
        <w:trPr>
          <w:trHeight w:val="261"/>
        </w:trPr>
        <w:tc>
          <w:tcPr>
            <w:tcW w:w="3150" w:type="dxa"/>
          </w:tcPr>
          <w:p w14:paraId="27741E47" w14:textId="77777777" w:rsidR="00FE29A9" w:rsidRPr="00664CF3" w:rsidRDefault="00FE29A9" w:rsidP="00FE29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CBA4DE7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4B7508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D56CC7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BAE2F7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1F1F4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CBD76A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3B2B5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BBA23F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C1DB8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1D014B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79859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2C8325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00319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73BC10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E29A9" w:rsidRPr="00664CF3" w14:paraId="38C30816" w14:textId="77777777" w:rsidTr="00F53008">
        <w:trPr>
          <w:trHeight w:val="261"/>
        </w:trPr>
        <w:tc>
          <w:tcPr>
            <w:tcW w:w="3150" w:type="dxa"/>
          </w:tcPr>
          <w:p w14:paraId="3C2DEB75" w14:textId="77777777" w:rsidR="00FE29A9" w:rsidRPr="00664CF3" w:rsidRDefault="00FE29A9" w:rsidP="00FE29A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48AECC0F" w14:textId="4A4847F9" w:rsidR="00FE29A9" w:rsidRPr="00664CF3" w:rsidRDefault="00036DD3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1620" w:type="dxa"/>
          </w:tcPr>
          <w:p w14:paraId="74D72C25" w14:textId="2297C88E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C57954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CC8F51" w14:textId="604F3BDB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11A2DD63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13D2F7" w14:textId="688556ED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FE29A9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039129D2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E19D4" w14:textId="3686368F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931D13B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4779D" w14:textId="08951A4B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045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861</w:t>
            </w:r>
          </w:p>
        </w:tc>
        <w:tc>
          <w:tcPr>
            <w:tcW w:w="270" w:type="dxa"/>
          </w:tcPr>
          <w:p w14:paraId="22DD77D6" w14:textId="77777777" w:rsidR="00FE29A9" w:rsidRPr="00664CF3" w:rsidRDefault="00FE29A9" w:rsidP="00FE29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4B1041" w14:textId="4A1A35C3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BB5A57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59571" w14:textId="37FFBEF2" w:rsidR="00FE29A9" w:rsidRPr="00664CF3" w:rsidRDefault="00036DD3" w:rsidP="00FE29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045</w:t>
            </w:r>
            <w:r w:rsidR="00FE29A9"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861</w:t>
            </w:r>
          </w:p>
        </w:tc>
      </w:tr>
      <w:tr w:rsidR="00FE29A9" w:rsidRPr="00664CF3" w14:paraId="02CC1ECF" w14:textId="77777777" w:rsidTr="007842E4">
        <w:trPr>
          <w:trHeight w:val="261"/>
        </w:trPr>
        <w:tc>
          <w:tcPr>
            <w:tcW w:w="3150" w:type="dxa"/>
          </w:tcPr>
          <w:p w14:paraId="2D1A0D88" w14:textId="77777777" w:rsidR="00FE29A9" w:rsidRPr="00664CF3" w:rsidRDefault="00FE29A9" w:rsidP="00FE29A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5B85F691" w14:textId="77777777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D51028D" w14:textId="33F5AE3A" w:rsidR="00FE29A9" w:rsidRPr="00664CF3" w:rsidRDefault="00FE29A9" w:rsidP="00FE29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DBA7F2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C6EF1D" w14:textId="5679C3F1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FE29A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FE29A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1AD02393" w14:textId="77777777" w:rsidR="00FE29A9" w:rsidRPr="00664CF3" w:rsidRDefault="00FE29A9" w:rsidP="00FE29A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F17194" w14:textId="0AB00684" w:rsidR="00FE29A9" w:rsidRPr="00664CF3" w:rsidRDefault="00036DD3" w:rsidP="00FE29A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FE29A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FE29A9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729F16ED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3F6BF8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1DFC43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6350CA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1EFC92" w14:textId="77777777" w:rsidR="00FE29A9" w:rsidRPr="00664CF3" w:rsidRDefault="00FE29A9" w:rsidP="00FE29A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CC46CD" w14:textId="77777777" w:rsidR="00FE29A9" w:rsidRPr="00664CF3" w:rsidRDefault="00FE29A9" w:rsidP="00FE29A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C52301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CB301" w14:textId="77777777" w:rsidR="00FE29A9" w:rsidRPr="00664CF3" w:rsidRDefault="00FE29A9" w:rsidP="00FE29A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38415C" w14:textId="6B8C40A6" w:rsidR="000F7EB7" w:rsidRPr="00664CF3" w:rsidRDefault="000F7EB7">
      <w:pPr>
        <w:spacing w:line="240" w:lineRule="auto"/>
      </w:pPr>
      <w:r w:rsidRPr="00664CF3">
        <w:br w:type="page"/>
      </w: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A00971" w:rsidRPr="00664CF3" w14:paraId="642449D6" w14:textId="77777777" w:rsidTr="00DC68D1">
        <w:trPr>
          <w:trHeight w:val="261"/>
        </w:trPr>
        <w:tc>
          <w:tcPr>
            <w:tcW w:w="3150" w:type="dxa"/>
            <w:vAlign w:val="bottom"/>
          </w:tcPr>
          <w:p w14:paraId="23DBE6D5" w14:textId="77777777" w:rsidR="00A00971" w:rsidRPr="00664CF3" w:rsidRDefault="00A00971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463349A1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389C6D92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0971" w:rsidRPr="00664CF3" w14:paraId="6A8E7485" w14:textId="77777777" w:rsidTr="00DC68D1">
        <w:trPr>
          <w:trHeight w:val="261"/>
        </w:trPr>
        <w:tc>
          <w:tcPr>
            <w:tcW w:w="3150" w:type="dxa"/>
            <w:vAlign w:val="bottom"/>
          </w:tcPr>
          <w:p w14:paraId="5F3181BD" w14:textId="77777777" w:rsidR="00A00971" w:rsidRPr="00664CF3" w:rsidRDefault="00A00971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094B1830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20EBABD4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C2B94F3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7EFDD2D7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00971" w:rsidRPr="00664CF3" w14:paraId="7DDB78A1" w14:textId="77777777" w:rsidTr="00DC68D1">
        <w:trPr>
          <w:trHeight w:val="1441"/>
        </w:trPr>
        <w:tc>
          <w:tcPr>
            <w:tcW w:w="3150" w:type="dxa"/>
            <w:vAlign w:val="bottom"/>
          </w:tcPr>
          <w:p w14:paraId="7618FA3D" w14:textId="715D6160" w:rsidR="00A00971" w:rsidRPr="00664CF3" w:rsidRDefault="00A00971" w:rsidP="00DC68D1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3744F3E4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D43DF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E31BE3F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55C30A9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CC37898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F637B5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C40872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84FA9F" w14:textId="77777777" w:rsidR="00A00971" w:rsidRPr="00664CF3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8F6D51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561A82C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7D8176" w14:textId="31AD9E36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FDC9822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CC52B64" w14:textId="78D16EA1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31E6967" w14:textId="77777777" w:rsidR="00A00971" w:rsidRPr="00664CF3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0BE7898" w14:textId="53AEF2F3" w:rsidR="00A00971" w:rsidRPr="00664CF3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62559E0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F5CD8C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0971" w:rsidRPr="00664CF3" w14:paraId="38CA3B29" w14:textId="77777777" w:rsidTr="00DC68D1">
        <w:trPr>
          <w:trHeight w:val="333"/>
        </w:trPr>
        <w:tc>
          <w:tcPr>
            <w:tcW w:w="3150" w:type="dxa"/>
            <w:vAlign w:val="bottom"/>
          </w:tcPr>
          <w:p w14:paraId="67AFB398" w14:textId="77777777" w:rsidR="00A00971" w:rsidRPr="00664CF3" w:rsidRDefault="00A00971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89B8D7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7084FC26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0971" w:rsidRPr="00664CF3" w14:paraId="55101483" w14:textId="77777777" w:rsidTr="00DC68D1">
        <w:trPr>
          <w:trHeight w:val="333"/>
        </w:trPr>
        <w:tc>
          <w:tcPr>
            <w:tcW w:w="3150" w:type="dxa"/>
            <w:vAlign w:val="bottom"/>
          </w:tcPr>
          <w:p w14:paraId="414C6963" w14:textId="78B12958" w:rsidR="00A00971" w:rsidRPr="00664CF3" w:rsidRDefault="00036DD3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</w:tcPr>
          <w:p w14:paraId="2B73DE79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172A83D4" w14:textId="77777777" w:rsidR="00A00971" w:rsidRPr="00664CF3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00971" w:rsidRPr="00664CF3" w14:paraId="7C0F85AC" w14:textId="77777777" w:rsidTr="00DC68D1">
        <w:trPr>
          <w:trHeight w:val="261"/>
        </w:trPr>
        <w:tc>
          <w:tcPr>
            <w:tcW w:w="3150" w:type="dxa"/>
          </w:tcPr>
          <w:p w14:paraId="64EFBDC7" w14:textId="77777777" w:rsidR="00A00971" w:rsidRPr="00664CF3" w:rsidRDefault="00A00971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C50737A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56AF6A6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85044A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025762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F35E6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239697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4F71E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9390C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E8B02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9772C4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A9508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D426DA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355F5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56CE7" w14:textId="77777777" w:rsidR="00A00971" w:rsidRPr="00664CF3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664CF3" w14:paraId="6DD80A98" w14:textId="77777777" w:rsidTr="00DC68D1">
        <w:trPr>
          <w:trHeight w:val="261"/>
        </w:trPr>
        <w:tc>
          <w:tcPr>
            <w:tcW w:w="3150" w:type="dxa"/>
          </w:tcPr>
          <w:p w14:paraId="79325726" w14:textId="77777777" w:rsidR="003D1F2C" w:rsidRPr="00664CF3" w:rsidRDefault="003D1F2C" w:rsidP="003D1F2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1B465241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CE4E6B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351A9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80A4BA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3C2F5D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F1DAAC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5EFB28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D62558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36587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3ACD9A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EE5374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04600F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5EDE7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E47137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441F" w:rsidRPr="00664CF3" w14:paraId="0BE717F6" w14:textId="77777777" w:rsidTr="00DC68D1">
        <w:trPr>
          <w:trHeight w:val="261"/>
        </w:trPr>
        <w:tc>
          <w:tcPr>
            <w:tcW w:w="3150" w:type="dxa"/>
          </w:tcPr>
          <w:p w14:paraId="141B4B3A" w14:textId="77777777" w:rsidR="0001441F" w:rsidRPr="00664CF3" w:rsidRDefault="0001441F" w:rsidP="0001441F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7621BA06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EA5CBD" w14:textId="3F057899" w:rsidR="0001441F" w:rsidRPr="00664CF3" w:rsidRDefault="0001441F" w:rsidP="0001441F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7F46924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7289E8" w14:textId="1DA8D1C9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13215E7A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3235F5" w14:textId="33BE0E41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5B4C9DFE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55F6A3" w14:textId="7CD11060" w:rsidR="0001441F" w:rsidRPr="00664CF3" w:rsidRDefault="0001441F" w:rsidP="0001441F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DE3A221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FC0CD" w14:textId="57C3F2AB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270" w:type="dxa"/>
          </w:tcPr>
          <w:p w14:paraId="4D245934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F0CD7" w14:textId="18D07908" w:rsidR="0001441F" w:rsidRPr="00664CF3" w:rsidRDefault="0001441F" w:rsidP="0001441F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31C4BA0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E29D0" w14:textId="7E312B91" w:rsidR="0001441F" w:rsidRPr="00664CF3" w:rsidRDefault="00036DD3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01441F" w:rsidRPr="00664CF3" w14:paraId="27F00BCF" w14:textId="77777777" w:rsidTr="00DC68D1">
        <w:trPr>
          <w:trHeight w:val="261"/>
        </w:trPr>
        <w:tc>
          <w:tcPr>
            <w:tcW w:w="3150" w:type="dxa"/>
          </w:tcPr>
          <w:p w14:paraId="3B8EF489" w14:textId="77777777" w:rsidR="0001441F" w:rsidRPr="00664CF3" w:rsidRDefault="0001441F" w:rsidP="0001441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76480023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3A2CC9" w14:textId="4F58196B" w:rsidR="0001441F" w:rsidRPr="00664CF3" w:rsidRDefault="0001441F" w:rsidP="0001441F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D4EE6B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CB38B7" w14:textId="2B63B9D2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574BA703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2F276" w14:textId="429B384E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652C6092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1BAB8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E52472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41023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C101F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631D0D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5E4083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DD96D4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664CF3" w14:paraId="21536C30" w14:textId="77777777" w:rsidTr="00DC68D1">
        <w:trPr>
          <w:trHeight w:val="168"/>
        </w:trPr>
        <w:tc>
          <w:tcPr>
            <w:tcW w:w="3150" w:type="dxa"/>
          </w:tcPr>
          <w:p w14:paraId="3F01DC9D" w14:textId="77777777" w:rsidR="003D1F2C" w:rsidRPr="00664CF3" w:rsidRDefault="003D1F2C" w:rsidP="003D1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57959C3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B7568CD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26DF1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9809EDB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AE50B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811944B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2A4B0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24CA8E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B8287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B3FD3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C3FC5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87324D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15D41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838A0A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664CF3" w14:paraId="4AC32B8C" w14:textId="77777777" w:rsidTr="00DC68D1">
        <w:trPr>
          <w:trHeight w:val="261"/>
        </w:trPr>
        <w:tc>
          <w:tcPr>
            <w:tcW w:w="3150" w:type="dxa"/>
          </w:tcPr>
          <w:p w14:paraId="186A3D04" w14:textId="77777777" w:rsidR="003D1F2C" w:rsidRPr="00664CF3" w:rsidRDefault="003D1F2C" w:rsidP="003D1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EB3722F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30439A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E2C36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12CF1B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0478E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E5D918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644A2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43EFAA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E2D7D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4015B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24DDF2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63573E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6C68D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C180A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41F" w:rsidRPr="00664CF3" w14:paraId="0EA900CA" w14:textId="77777777" w:rsidTr="00DC68D1">
        <w:trPr>
          <w:trHeight w:val="261"/>
        </w:trPr>
        <w:tc>
          <w:tcPr>
            <w:tcW w:w="3150" w:type="dxa"/>
          </w:tcPr>
          <w:p w14:paraId="3C6A73A0" w14:textId="77777777" w:rsidR="0001441F" w:rsidRPr="00664CF3" w:rsidRDefault="0001441F" w:rsidP="0001441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5AE28BD4" w14:textId="28F5E220" w:rsidR="0001441F" w:rsidRPr="00664CF3" w:rsidRDefault="00036DD3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1620" w:type="dxa"/>
          </w:tcPr>
          <w:p w14:paraId="401B2187" w14:textId="257FD371" w:rsidR="0001441F" w:rsidRPr="00664CF3" w:rsidRDefault="0001441F" w:rsidP="0001441F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E205E4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08F177" w14:textId="4143C5F4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472442F6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29C450" w14:textId="148F22AF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3E5D0EF3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134A9C" w14:textId="0C1F64A7" w:rsidR="0001441F" w:rsidRPr="00664CF3" w:rsidRDefault="0001441F" w:rsidP="0001441F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21FD57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0D510" w14:textId="7082F0DF" w:rsidR="0001441F" w:rsidRPr="00664CF3" w:rsidRDefault="00036DD3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270" w:type="dxa"/>
          </w:tcPr>
          <w:p w14:paraId="57FA9436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14CDCF" w14:textId="6DBB912D" w:rsidR="0001441F" w:rsidRPr="00664CF3" w:rsidRDefault="0001441F" w:rsidP="0001441F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285126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BDD533" w14:textId="6EBBB6C8" w:rsidR="0001441F" w:rsidRPr="00664CF3" w:rsidRDefault="00036DD3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</w:tr>
      <w:tr w:rsidR="0001441F" w:rsidRPr="00664CF3" w14:paraId="5EE0D0DD" w14:textId="77777777" w:rsidTr="00DC68D1">
        <w:trPr>
          <w:trHeight w:val="261"/>
        </w:trPr>
        <w:tc>
          <w:tcPr>
            <w:tcW w:w="3150" w:type="dxa"/>
          </w:tcPr>
          <w:p w14:paraId="048FF138" w14:textId="77777777" w:rsidR="0001441F" w:rsidRPr="00664CF3" w:rsidRDefault="0001441F" w:rsidP="0001441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2125AECA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DAF2CC3" w14:textId="2AC668DE" w:rsidR="0001441F" w:rsidRPr="00664CF3" w:rsidRDefault="0001441F" w:rsidP="0001441F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550338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692EAB" w14:textId="26775FDA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7A304037" w14:textId="77777777" w:rsidR="0001441F" w:rsidRPr="00664CF3" w:rsidRDefault="0001441F" w:rsidP="0001441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1C85FA" w14:textId="709145B1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694C955E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B3747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4697F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600AA6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55029" w14:textId="77777777" w:rsidR="0001441F" w:rsidRPr="00664CF3" w:rsidRDefault="0001441F" w:rsidP="0001441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60DDCF" w14:textId="77777777" w:rsidR="0001441F" w:rsidRPr="00664CF3" w:rsidRDefault="0001441F" w:rsidP="0001441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A086C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1CFE1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E990E5F" w14:textId="1BADD7ED" w:rsidR="001936F2" w:rsidRPr="00664CF3" w:rsidRDefault="001936F2">
      <w:pPr>
        <w:spacing w:line="240" w:lineRule="auto"/>
      </w:pPr>
    </w:p>
    <w:p w14:paraId="00B78675" w14:textId="65AC5E9F" w:rsidR="00A00971" w:rsidRPr="00664CF3" w:rsidRDefault="00A00971">
      <w:pPr>
        <w:spacing w:line="240" w:lineRule="auto"/>
      </w:pPr>
    </w:p>
    <w:p w14:paraId="20B6F1B9" w14:textId="77777777" w:rsidR="001936F2" w:rsidRPr="00664CF3" w:rsidRDefault="001936F2">
      <w:pPr>
        <w:spacing w:line="240" w:lineRule="auto"/>
      </w:pPr>
    </w:p>
    <w:p w14:paraId="052839E2" w14:textId="77777777" w:rsidR="0001441F" w:rsidRPr="00664CF3" w:rsidRDefault="0001441F">
      <w:pPr>
        <w:spacing w:line="240" w:lineRule="auto"/>
      </w:pPr>
    </w:p>
    <w:p w14:paraId="2CE3CEEB" w14:textId="77777777" w:rsidR="0001441F" w:rsidRPr="00664CF3" w:rsidRDefault="0001441F">
      <w:pPr>
        <w:spacing w:line="240" w:lineRule="auto"/>
      </w:pPr>
    </w:p>
    <w:p w14:paraId="3BF2EC16" w14:textId="77777777" w:rsidR="0001441F" w:rsidRPr="00664CF3" w:rsidRDefault="0001441F">
      <w:pPr>
        <w:spacing w:line="240" w:lineRule="auto"/>
      </w:pPr>
    </w:p>
    <w:p w14:paraId="557FD359" w14:textId="77777777" w:rsidR="00A00971" w:rsidRPr="00664CF3" w:rsidRDefault="00A00971">
      <w:pPr>
        <w:spacing w:line="240" w:lineRule="auto"/>
      </w:pPr>
    </w:p>
    <w:tbl>
      <w:tblPr>
        <w:tblW w:w="1457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664CF3" w14:paraId="3029773A" w14:textId="77777777" w:rsidTr="001936F2">
        <w:trPr>
          <w:trHeight w:val="261"/>
        </w:trPr>
        <w:tc>
          <w:tcPr>
            <w:tcW w:w="3141" w:type="dxa"/>
            <w:vAlign w:val="bottom"/>
          </w:tcPr>
          <w:p w14:paraId="12D22BFF" w14:textId="77777777" w:rsidR="000F7EB7" w:rsidRPr="00664CF3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23EE8EE2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11EC4541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EB7" w:rsidRPr="00664CF3" w14:paraId="4CC59618" w14:textId="77777777" w:rsidTr="001936F2">
        <w:trPr>
          <w:trHeight w:val="261"/>
        </w:trPr>
        <w:tc>
          <w:tcPr>
            <w:tcW w:w="3141" w:type="dxa"/>
            <w:vAlign w:val="bottom"/>
          </w:tcPr>
          <w:p w14:paraId="41CFB0C8" w14:textId="77777777" w:rsidR="000F7EB7" w:rsidRPr="00664CF3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57BDB1C9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235A50A6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AD4C7F8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300862DD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664CF3" w14:paraId="3DE23F5B" w14:textId="77777777" w:rsidTr="001936F2">
        <w:trPr>
          <w:trHeight w:val="1441"/>
        </w:trPr>
        <w:tc>
          <w:tcPr>
            <w:tcW w:w="3141" w:type="dxa"/>
            <w:vAlign w:val="bottom"/>
          </w:tcPr>
          <w:p w14:paraId="531C0071" w14:textId="5190D634" w:rsidR="000F7EB7" w:rsidRPr="00664CF3" w:rsidRDefault="00F8465E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449D433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5EB0F9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EB81173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682768A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0A7F74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C8273B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95F513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BE7B04C" w14:textId="77777777" w:rsidR="000F7EB7" w:rsidRPr="00664CF3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6317A5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E8EEC15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03C4FC" w14:textId="0B1E3261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7A8CBD8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A0DE35" w14:textId="51C60870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3796EB2" w14:textId="77777777" w:rsidR="000F7EB7" w:rsidRPr="00664CF3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4987B87" w14:textId="2588482B" w:rsidR="000F7EB7" w:rsidRPr="00664CF3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18C7D438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5252AA8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664CF3" w14:paraId="5AF8ADE5" w14:textId="77777777" w:rsidTr="001936F2">
        <w:trPr>
          <w:trHeight w:val="333"/>
        </w:trPr>
        <w:tc>
          <w:tcPr>
            <w:tcW w:w="3141" w:type="dxa"/>
            <w:vAlign w:val="bottom"/>
          </w:tcPr>
          <w:p w14:paraId="2BA5551C" w14:textId="77777777" w:rsidR="000F7EB7" w:rsidRPr="00664CF3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0BEDEDB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35781635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664CF3" w14:paraId="7FE3AF5E" w14:textId="77777777" w:rsidTr="001936F2">
        <w:trPr>
          <w:trHeight w:val="333"/>
        </w:trPr>
        <w:tc>
          <w:tcPr>
            <w:tcW w:w="3141" w:type="dxa"/>
            <w:vAlign w:val="bottom"/>
          </w:tcPr>
          <w:p w14:paraId="113409CE" w14:textId="776700B7" w:rsidR="000F7EB7" w:rsidRPr="00664CF3" w:rsidRDefault="00036DD3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</w:tcPr>
          <w:p w14:paraId="1468CE9F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13CB78BD" w14:textId="77777777" w:rsidR="000F7EB7" w:rsidRPr="00664CF3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664CF3" w14:paraId="1E469D62" w14:textId="77777777" w:rsidTr="001936F2">
        <w:trPr>
          <w:trHeight w:val="261"/>
        </w:trPr>
        <w:tc>
          <w:tcPr>
            <w:tcW w:w="3141" w:type="dxa"/>
          </w:tcPr>
          <w:p w14:paraId="5CCB98A4" w14:textId="77777777" w:rsidR="000F7EB7" w:rsidRPr="00664CF3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9ABB036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93B8EC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9FD24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E12BE3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D8D30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FE4F98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035F1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2091D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4579C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A1A661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8C59D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41D181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0F27EB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7B24FB" w14:textId="77777777" w:rsidR="000F7EB7" w:rsidRPr="00664CF3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84C" w:rsidRPr="00664CF3" w14:paraId="1AE60673" w14:textId="77777777" w:rsidTr="001936F2">
        <w:trPr>
          <w:trHeight w:val="261"/>
        </w:trPr>
        <w:tc>
          <w:tcPr>
            <w:tcW w:w="3141" w:type="dxa"/>
          </w:tcPr>
          <w:p w14:paraId="11C08A8F" w14:textId="787B715E" w:rsidR="00D5284C" w:rsidRPr="00664CF3" w:rsidRDefault="00D5284C" w:rsidP="00D5284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229041A1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328160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9A0915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5B2FDE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804D5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E272A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12A30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9C2231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898D4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BCD7E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B71165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3397D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15C88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27AB5D" w14:textId="77777777" w:rsidR="00D5284C" w:rsidRPr="00664CF3" w:rsidRDefault="00D5284C" w:rsidP="00D528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A4" w:rsidRPr="00664CF3" w14:paraId="4F33F483" w14:textId="77777777" w:rsidTr="001936F2">
        <w:trPr>
          <w:trHeight w:val="261"/>
        </w:trPr>
        <w:tc>
          <w:tcPr>
            <w:tcW w:w="3141" w:type="dxa"/>
          </w:tcPr>
          <w:p w14:paraId="490309E2" w14:textId="2CDFBA4A" w:rsidR="00635BA4" w:rsidRPr="00664CF3" w:rsidRDefault="00635BA4" w:rsidP="00635BA4">
            <w:pPr>
              <w:ind w:left="15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149EFD05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5D5B18" w14:textId="066710FF" w:rsidR="00635BA4" w:rsidRPr="00664CF3" w:rsidRDefault="005D7D51" w:rsidP="005D7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7C7CFD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D3C483" w14:textId="70DEFE5F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23269DD3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815F07" w14:textId="413D1C0E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4D274BEF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98F918" w14:textId="690108F3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9915CA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5BAD5" w14:textId="5F207F13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593D25B0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DBC681" w14:textId="513C3CDD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5AF61E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A099A9" w14:textId="355E76E0" w:rsidR="00635BA4" w:rsidRPr="00664CF3" w:rsidRDefault="00036DD3" w:rsidP="00635BA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635BA4" w:rsidRPr="00664CF3" w14:paraId="026B9365" w14:textId="77777777" w:rsidTr="001936F2">
        <w:trPr>
          <w:trHeight w:val="261"/>
        </w:trPr>
        <w:tc>
          <w:tcPr>
            <w:tcW w:w="3141" w:type="dxa"/>
          </w:tcPr>
          <w:p w14:paraId="062D2650" w14:textId="77777777" w:rsidR="00635BA4" w:rsidRPr="00664CF3" w:rsidRDefault="00635BA4" w:rsidP="00635BA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0D23800A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F3C338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950F0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6EC85A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8F6BE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EEACE4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B86D0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FA731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DBD2C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2F0792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22390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B15A5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5A159D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BE421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A4" w:rsidRPr="00664CF3" w14:paraId="09236779" w14:textId="77777777" w:rsidTr="008513A8">
        <w:trPr>
          <w:trHeight w:val="261"/>
        </w:trPr>
        <w:tc>
          <w:tcPr>
            <w:tcW w:w="3141" w:type="dxa"/>
          </w:tcPr>
          <w:p w14:paraId="74022F27" w14:textId="77777777" w:rsidR="00635BA4" w:rsidRPr="00664CF3" w:rsidRDefault="00635BA4" w:rsidP="00635BA4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12D7E47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651015" w14:textId="4039118E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26E7D1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98363C" w14:textId="327DA8DD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7865788E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CEDAD7" w14:textId="104B3188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05AE62A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BF791" w14:textId="67C139C0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25270D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581276" w14:textId="0B5C28D5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25C912B5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F7B6D" w14:textId="0EF7C181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8EDDFC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E70123" w14:textId="6544C20A" w:rsidR="00635BA4" w:rsidRPr="00664CF3" w:rsidRDefault="00036DD3" w:rsidP="00635BA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635BA4" w:rsidRPr="00664CF3" w14:paraId="712638DE" w14:textId="77777777" w:rsidTr="001936F2">
        <w:trPr>
          <w:trHeight w:val="261"/>
        </w:trPr>
        <w:tc>
          <w:tcPr>
            <w:tcW w:w="3141" w:type="dxa"/>
          </w:tcPr>
          <w:p w14:paraId="2E453293" w14:textId="77777777" w:rsidR="00635BA4" w:rsidRPr="00664CF3" w:rsidRDefault="00635BA4" w:rsidP="00635BA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2FB1EBEC" w14:textId="1F2E086A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B49141" w14:textId="3BFBA6C1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354042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EEEF0E" w14:textId="1A015B1E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635BA4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3755C613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9CA682" w14:textId="1EB363C5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635BA4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44ACC0BD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6AE1B6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1CEC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472D1E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ABCE6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4DBE10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1450E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2EA61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A4" w:rsidRPr="00664CF3" w14:paraId="329875CB" w14:textId="77777777" w:rsidTr="001936F2">
        <w:trPr>
          <w:trHeight w:val="26"/>
        </w:trPr>
        <w:tc>
          <w:tcPr>
            <w:tcW w:w="3141" w:type="dxa"/>
          </w:tcPr>
          <w:p w14:paraId="62608E3D" w14:textId="77777777" w:rsidR="00635BA4" w:rsidRPr="00664CF3" w:rsidRDefault="00635BA4" w:rsidP="00635B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3DA216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07FFD5C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78452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C0C05B9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44C12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B271B6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39948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C4EF3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D9A6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9C20F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165BFF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D3EEFF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490AA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AEB667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A4" w:rsidRPr="00664CF3" w14:paraId="4646BC67" w14:textId="77777777" w:rsidTr="001936F2">
        <w:trPr>
          <w:trHeight w:val="261"/>
        </w:trPr>
        <w:tc>
          <w:tcPr>
            <w:tcW w:w="3141" w:type="dxa"/>
          </w:tcPr>
          <w:p w14:paraId="1DEBC7A3" w14:textId="77777777" w:rsidR="00635BA4" w:rsidRPr="00664CF3" w:rsidRDefault="00635BA4" w:rsidP="00635B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956785A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54011F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BBAF73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467031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B0875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903644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E864E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30945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B778F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A8F1A6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B5D8B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0A197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4270C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AE7AD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5BA4" w:rsidRPr="00664CF3" w14:paraId="1FC16C1C" w14:textId="77777777" w:rsidTr="008513A8">
        <w:trPr>
          <w:trHeight w:val="261"/>
        </w:trPr>
        <w:tc>
          <w:tcPr>
            <w:tcW w:w="3141" w:type="dxa"/>
          </w:tcPr>
          <w:p w14:paraId="22B68C1E" w14:textId="77777777" w:rsidR="00635BA4" w:rsidRPr="00664CF3" w:rsidRDefault="00635BA4" w:rsidP="00635BA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502A266D" w14:textId="43664236" w:rsidR="00635BA4" w:rsidRPr="00664CF3" w:rsidRDefault="00036DD3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620" w:type="dxa"/>
          </w:tcPr>
          <w:p w14:paraId="7C110108" w14:textId="633E843B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617D27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0B14B7" w14:textId="7D3EAB84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4A267843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E07CA1" w14:textId="0C749848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7F1A019A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BC7E56" w14:textId="7AD17508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779C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181E55" w14:textId="1A3C5B85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7E50AEEB" w14:textId="77777777" w:rsidR="00635BA4" w:rsidRPr="00664CF3" w:rsidRDefault="00635BA4" w:rsidP="00635B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359F0" w14:textId="51C735D3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AE5409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A9CE3" w14:textId="5EBFC7E9" w:rsidR="00635BA4" w:rsidRPr="00664CF3" w:rsidRDefault="00036DD3" w:rsidP="00635BA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635BA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635BA4" w:rsidRPr="00664CF3" w14:paraId="0999C794" w14:textId="77777777" w:rsidTr="001936F2">
        <w:trPr>
          <w:trHeight w:val="261"/>
        </w:trPr>
        <w:tc>
          <w:tcPr>
            <w:tcW w:w="3141" w:type="dxa"/>
          </w:tcPr>
          <w:p w14:paraId="5A5D3820" w14:textId="77777777" w:rsidR="00635BA4" w:rsidRPr="00664CF3" w:rsidRDefault="00635BA4" w:rsidP="00635BA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453F082E" w14:textId="77777777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E299D69" w14:textId="7063B3F5" w:rsidR="00635BA4" w:rsidRPr="00664CF3" w:rsidRDefault="00635BA4" w:rsidP="00635BA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8890AC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22F3EC" w14:textId="53EF8216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635BA4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="00635BA4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46F46B9E" w14:textId="77777777" w:rsidR="00635BA4" w:rsidRPr="00664CF3" w:rsidRDefault="00635BA4" w:rsidP="00635BA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D15FCC" w14:textId="2F850062" w:rsidR="00635BA4" w:rsidRPr="00664CF3" w:rsidRDefault="00036DD3" w:rsidP="00635BA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635BA4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="00635BA4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6054CEF4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4492C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7F15B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82F7C3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67ED87" w14:textId="77777777" w:rsidR="00635BA4" w:rsidRPr="00664CF3" w:rsidRDefault="00635BA4" w:rsidP="00635BA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1006EB" w14:textId="77777777" w:rsidR="00635BA4" w:rsidRPr="00664CF3" w:rsidRDefault="00635BA4" w:rsidP="00635BA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64C07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F562D" w14:textId="77777777" w:rsidR="00635BA4" w:rsidRPr="00664CF3" w:rsidRDefault="00635BA4" w:rsidP="00635BA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3208FC6" w14:textId="739F412F" w:rsidR="000F7EB7" w:rsidRPr="00664CF3" w:rsidRDefault="000F7EB7">
      <w:pPr>
        <w:spacing w:line="240" w:lineRule="auto"/>
      </w:pPr>
      <w:r w:rsidRPr="00664CF3">
        <w:rPr>
          <w:cs/>
        </w:rPr>
        <w:br w:type="page"/>
      </w:r>
    </w:p>
    <w:tbl>
      <w:tblPr>
        <w:tblW w:w="1457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936F2" w:rsidRPr="00664CF3" w14:paraId="733BACA3" w14:textId="77777777" w:rsidTr="00DC68D1">
        <w:trPr>
          <w:trHeight w:val="261"/>
        </w:trPr>
        <w:tc>
          <w:tcPr>
            <w:tcW w:w="3141" w:type="dxa"/>
            <w:vAlign w:val="bottom"/>
          </w:tcPr>
          <w:p w14:paraId="5C164023" w14:textId="77777777" w:rsidR="001936F2" w:rsidRPr="00664CF3" w:rsidRDefault="001936F2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5CA768D0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1D6CD532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36F2" w:rsidRPr="00664CF3" w14:paraId="0EBEE73B" w14:textId="77777777" w:rsidTr="00DC68D1">
        <w:trPr>
          <w:trHeight w:val="261"/>
        </w:trPr>
        <w:tc>
          <w:tcPr>
            <w:tcW w:w="3141" w:type="dxa"/>
            <w:vAlign w:val="bottom"/>
          </w:tcPr>
          <w:p w14:paraId="535AE25F" w14:textId="77777777" w:rsidR="001936F2" w:rsidRPr="00664CF3" w:rsidRDefault="001936F2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60AB4BC6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2686CF09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CC15986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0942792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936F2" w:rsidRPr="00664CF3" w14:paraId="3849C0AD" w14:textId="77777777" w:rsidTr="00DC68D1">
        <w:trPr>
          <w:trHeight w:val="1441"/>
        </w:trPr>
        <w:tc>
          <w:tcPr>
            <w:tcW w:w="3141" w:type="dxa"/>
            <w:vAlign w:val="bottom"/>
          </w:tcPr>
          <w:p w14:paraId="4CB97815" w14:textId="13629B57" w:rsidR="001936F2" w:rsidRPr="00664CF3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02409992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024A6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49AA709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C06CD9F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C0B184B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AFAC51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728CAC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8B7608" w14:textId="77777777" w:rsidR="001936F2" w:rsidRPr="00664CF3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3BD8B1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2F4B23A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0663030" w14:textId="53338423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B538877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EA70DC7" w14:textId="01701336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9C86F40" w14:textId="77777777" w:rsidR="001936F2" w:rsidRPr="00664CF3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60A9B7" w14:textId="715A9BE4" w:rsidR="001936F2" w:rsidRPr="00664CF3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C5BA58D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EAE46B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36F2" w:rsidRPr="00664CF3" w14:paraId="7055A2DC" w14:textId="77777777" w:rsidTr="00DC68D1">
        <w:trPr>
          <w:trHeight w:val="333"/>
        </w:trPr>
        <w:tc>
          <w:tcPr>
            <w:tcW w:w="3141" w:type="dxa"/>
            <w:vAlign w:val="bottom"/>
          </w:tcPr>
          <w:p w14:paraId="00718498" w14:textId="77777777" w:rsidR="001936F2" w:rsidRPr="00664CF3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DF8633C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D03A81F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36F2" w:rsidRPr="00664CF3" w14:paraId="52716ED1" w14:textId="77777777" w:rsidTr="00DC68D1">
        <w:trPr>
          <w:trHeight w:val="333"/>
        </w:trPr>
        <w:tc>
          <w:tcPr>
            <w:tcW w:w="3141" w:type="dxa"/>
            <w:vAlign w:val="bottom"/>
          </w:tcPr>
          <w:p w14:paraId="2055C22B" w14:textId="786ED4D5" w:rsidR="001936F2" w:rsidRPr="00664CF3" w:rsidRDefault="00036DD3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</w:tcPr>
          <w:p w14:paraId="1506A2FF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3AA7CD08" w14:textId="77777777" w:rsidR="001936F2" w:rsidRPr="00664CF3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936F2" w:rsidRPr="00664CF3" w14:paraId="5C529E2B" w14:textId="77777777" w:rsidTr="00DC68D1">
        <w:trPr>
          <w:trHeight w:val="261"/>
        </w:trPr>
        <w:tc>
          <w:tcPr>
            <w:tcW w:w="3141" w:type="dxa"/>
          </w:tcPr>
          <w:p w14:paraId="64B529A1" w14:textId="77777777" w:rsidR="001936F2" w:rsidRPr="00664CF3" w:rsidRDefault="001936F2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50B004C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173248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0E9B8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431175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98A3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4964AD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83B49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F70B59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B5F81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B893D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CDDE7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F99A3F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F269F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98365" w14:textId="77777777" w:rsidR="001936F2" w:rsidRPr="00664CF3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664CF3" w14:paraId="0A0DEC21" w14:textId="77777777" w:rsidTr="00DC68D1">
        <w:trPr>
          <w:trHeight w:val="261"/>
        </w:trPr>
        <w:tc>
          <w:tcPr>
            <w:tcW w:w="3141" w:type="dxa"/>
          </w:tcPr>
          <w:p w14:paraId="2B857D6A" w14:textId="77777777" w:rsidR="003D1F2C" w:rsidRPr="00664CF3" w:rsidRDefault="003D1F2C" w:rsidP="003D1F2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3B290461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99D1E9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694DD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59A51E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07100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9BE5A3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599D9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BE86F" w14:textId="77777777" w:rsidR="003D1F2C" w:rsidRPr="00664CF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00B28E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ECF52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45F8B" w14:textId="77777777" w:rsidR="003D1F2C" w:rsidRPr="00664CF3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0240C5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7BA745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CFCE0" w14:textId="77777777" w:rsidR="003D1F2C" w:rsidRPr="00664CF3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41F" w:rsidRPr="00664CF3" w14:paraId="481595C7" w14:textId="77777777" w:rsidTr="00DC68D1">
        <w:trPr>
          <w:trHeight w:val="261"/>
        </w:trPr>
        <w:tc>
          <w:tcPr>
            <w:tcW w:w="3141" w:type="dxa"/>
          </w:tcPr>
          <w:p w14:paraId="53285DCB" w14:textId="77777777" w:rsidR="0001441F" w:rsidRPr="00664CF3" w:rsidRDefault="0001441F" w:rsidP="0001441F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4EA30A3D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CCA9AA" w14:textId="1F39A11C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95C0FD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1988C6" w14:textId="0ADE225F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1BA0C5C2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CF754D" w14:textId="590F3F8C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0ED3CBF0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437C2C" w14:textId="1DF18AA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FF877E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DA8A4" w14:textId="5BFFB30B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70" w:type="dxa"/>
          </w:tcPr>
          <w:p w14:paraId="243B7A70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D4F2E1" w14:textId="3C1AC56E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76738F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C1C47" w14:textId="59BDA3EF" w:rsidR="0001441F" w:rsidRPr="00664CF3" w:rsidRDefault="00036DD3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01441F" w:rsidRPr="00664CF3" w14:paraId="68036669" w14:textId="77777777" w:rsidTr="00DC68D1">
        <w:trPr>
          <w:trHeight w:val="261"/>
        </w:trPr>
        <w:tc>
          <w:tcPr>
            <w:tcW w:w="3141" w:type="dxa"/>
          </w:tcPr>
          <w:p w14:paraId="7F1FBFCB" w14:textId="77777777" w:rsidR="0001441F" w:rsidRPr="00664CF3" w:rsidRDefault="0001441F" w:rsidP="0001441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000DBA0C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A71608" w14:textId="7ED29491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05092D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3DC368" w14:textId="2C22D72A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227E7899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E55D52" w14:textId="1103577B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423A0787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3F9FBB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FB308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41B8A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14AAF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9AF556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2D54E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E154A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41F" w:rsidRPr="00664CF3" w14:paraId="49866D4E" w14:textId="77777777" w:rsidTr="00DC68D1">
        <w:trPr>
          <w:trHeight w:val="26"/>
        </w:trPr>
        <w:tc>
          <w:tcPr>
            <w:tcW w:w="3141" w:type="dxa"/>
          </w:tcPr>
          <w:p w14:paraId="657CC2A1" w14:textId="77777777" w:rsidR="0001441F" w:rsidRPr="00664CF3" w:rsidRDefault="0001441F" w:rsidP="000144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E437752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D458703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9729A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58E692B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656DC3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530B531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41375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B56AD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92F9E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F4BB82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A2E7C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663719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C6AB6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69D8A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41F" w:rsidRPr="00664CF3" w14:paraId="0E498455" w14:textId="77777777" w:rsidTr="00DC68D1">
        <w:trPr>
          <w:trHeight w:val="261"/>
        </w:trPr>
        <w:tc>
          <w:tcPr>
            <w:tcW w:w="3141" w:type="dxa"/>
          </w:tcPr>
          <w:p w14:paraId="451C2FB0" w14:textId="77777777" w:rsidR="0001441F" w:rsidRPr="00664CF3" w:rsidRDefault="0001441F" w:rsidP="000144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55E516C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6677F2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46557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80A022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8C16FD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5AAB33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667B59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6EB89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6B751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38261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EDA8EB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760581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E004E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1E6D07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41F" w:rsidRPr="00664CF3" w14:paraId="73B1D38B" w14:textId="77777777" w:rsidTr="00DC68D1">
        <w:trPr>
          <w:trHeight w:val="261"/>
        </w:trPr>
        <w:tc>
          <w:tcPr>
            <w:tcW w:w="3141" w:type="dxa"/>
          </w:tcPr>
          <w:p w14:paraId="35665BBD" w14:textId="77777777" w:rsidR="0001441F" w:rsidRPr="00664CF3" w:rsidRDefault="0001441F" w:rsidP="0001441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32DA379B" w14:textId="4739EDB4" w:rsidR="0001441F" w:rsidRPr="00664CF3" w:rsidRDefault="00036DD3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620" w:type="dxa"/>
          </w:tcPr>
          <w:p w14:paraId="7893F5E5" w14:textId="52B9CE69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D420F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EC1AA2" w14:textId="1BE1BFA0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49C682E1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97DD42" w14:textId="79D3C531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60101FEA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A54645" w14:textId="7220DA30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85C559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0999B" w14:textId="5395B98B" w:rsidR="0001441F" w:rsidRPr="00664CF3" w:rsidRDefault="00036DD3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70" w:type="dxa"/>
          </w:tcPr>
          <w:p w14:paraId="0741CAF2" w14:textId="77777777" w:rsidR="0001441F" w:rsidRPr="00664CF3" w:rsidRDefault="0001441F" w:rsidP="000144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134E4E" w14:textId="1F3EACB1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AFB624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EB5893" w14:textId="29A31104" w:rsidR="0001441F" w:rsidRPr="00664CF3" w:rsidRDefault="00036DD3" w:rsidP="0001441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01441F" w:rsidRPr="00664CF3" w14:paraId="36BD771B" w14:textId="77777777" w:rsidTr="00DC68D1">
        <w:trPr>
          <w:trHeight w:val="261"/>
        </w:trPr>
        <w:tc>
          <w:tcPr>
            <w:tcW w:w="3141" w:type="dxa"/>
          </w:tcPr>
          <w:p w14:paraId="080D7B07" w14:textId="77777777" w:rsidR="0001441F" w:rsidRPr="00664CF3" w:rsidRDefault="0001441F" w:rsidP="0001441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08357504" w14:textId="77777777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D6DA25" w14:textId="21505698" w:rsidR="0001441F" w:rsidRPr="00664CF3" w:rsidRDefault="0001441F" w:rsidP="0001441F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7B800E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2EC5EEC" w14:textId="5EF9AD0D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4102424D" w14:textId="77777777" w:rsidR="0001441F" w:rsidRPr="00664CF3" w:rsidRDefault="0001441F" w:rsidP="0001441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B65128" w14:textId="2068FEFD" w:rsidR="0001441F" w:rsidRPr="00664CF3" w:rsidRDefault="00036DD3" w:rsidP="0001441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03541319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6D55F6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79AD5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4BAD67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4821F6" w14:textId="77777777" w:rsidR="0001441F" w:rsidRPr="00664CF3" w:rsidRDefault="0001441F" w:rsidP="0001441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4B902B" w14:textId="77777777" w:rsidR="0001441F" w:rsidRPr="00664CF3" w:rsidRDefault="0001441F" w:rsidP="0001441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E68523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E3614" w14:textId="77777777" w:rsidR="0001441F" w:rsidRPr="00664CF3" w:rsidRDefault="0001441F" w:rsidP="0001441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F948BE1" w14:textId="40C70E7B" w:rsidR="001936F2" w:rsidRPr="00664CF3" w:rsidRDefault="001936F2">
      <w:pPr>
        <w:spacing w:line="240" w:lineRule="auto"/>
      </w:pPr>
    </w:p>
    <w:p w14:paraId="2F83530F" w14:textId="77777777" w:rsidR="001936F2" w:rsidRPr="00664CF3" w:rsidRDefault="001936F2">
      <w:pPr>
        <w:spacing w:line="240" w:lineRule="auto"/>
        <w:rPr>
          <w:cs/>
        </w:rPr>
      </w:pPr>
    </w:p>
    <w:p w14:paraId="49B7AE63" w14:textId="1FCA70DF" w:rsidR="009A49D4" w:rsidRPr="00664CF3" w:rsidRDefault="009A49D4">
      <w:pPr>
        <w:spacing w:line="240" w:lineRule="auto"/>
        <w:rPr>
          <w:cs/>
        </w:rPr>
        <w:sectPr w:rsidR="009A49D4" w:rsidRPr="00664CF3" w:rsidSect="009A49D4">
          <w:pgSz w:w="16834" w:h="11909" w:orient="landscape" w:code="9"/>
          <w:pgMar w:top="1152" w:right="691" w:bottom="1152" w:left="576" w:header="706" w:footer="706" w:gutter="0"/>
          <w:paperSrc w:first="7" w:other="7"/>
          <w:cols w:space="737"/>
          <w:docGrid w:linePitch="360"/>
        </w:sectPr>
      </w:pPr>
    </w:p>
    <w:p w14:paraId="2260C98B" w14:textId="2653F9AD" w:rsidR="00656CA3" w:rsidRPr="00664CF3" w:rsidRDefault="00656CA3" w:rsidP="00656CA3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664CF3">
        <w:rPr>
          <w:b w:val="0"/>
          <w:bCs w:val="0"/>
          <w:cs/>
        </w:rPr>
        <w:lastRenderedPageBreak/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036DD3">
        <w:rPr>
          <w:b w:val="0"/>
          <w:bCs w:val="0"/>
        </w:rPr>
        <w:t>2</w:t>
      </w:r>
      <w:r w:rsidRPr="00664CF3">
        <w:rPr>
          <w:b w:val="0"/>
          <w:bCs w:val="0"/>
        </w:rPr>
        <w:t xml:space="preserve"> </w:t>
      </w:r>
    </w:p>
    <w:p w14:paraId="2EC02951" w14:textId="6E6E0C92" w:rsidR="00177834" w:rsidRPr="00664CF3" w:rsidRDefault="00177834" w:rsidP="0017783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656CA3" w:rsidRPr="00664CF3" w14:paraId="02E7A393" w14:textId="77777777" w:rsidTr="006D1CDB">
        <w:trPr>
          <w:tblHeader/>
        </w:trPr>
        <w:tc>
          <w:tcPr>
            <w:tcW w:w="3690" w:type="dxa"/>
            <w:vAlign w:val="bottom"/>
          </w:tcPr>
          <w:p w14:paraId="5FFDD05F" w14:textId="77777777" w:rsidR="00656CA3" w:rsidRPr="00664CF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C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72FC898" w14:textId="77777777" w:rsidR="00656CA3" w:rsidRPr="00664CF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vAlign w:val="bottom"/>
          </w:tcPr>
          <w:p w14:paraId="6F2F4143" w14:textId="77777777" w:rsidR="00656CA3" w:rsidRPr="00664CF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4C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56CA3" w:rsidRPr="00664CF3" w14:paraId="1D7B2A58" w14:textId="77777777" w:rsidTr="006D1CDB">
        <w:tc>
          <w:tcPr>
            <w:tcW w:w="3690" w:type="dxa"/>
          </w:tcPr>
          <w:p w14:paraId="0B7AF82D" w14:textId="77777777" w:rsidR="00656CA3" w:rsidRPr="00664CF3" w:rsidRDefault="00656CA3" w:rsidP="006D1C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</w:tcPr>
          <w:p w14:paraId="078F8B8E" w14:textId="77777777" w:rsidR="00656CA3" w:rsidRPr="00664CF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8E96958" w14:textId="77777777" w:rsidR="00656CA3" w:rsidRPr="00664CF3" w:rsidRDefault="00656CA3" w:rsidP="006D1CDB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56CA3" w:rsidRPr="00664CF3" w14:paraId="504E2F58" w14:textId="77777777" w:rsidTr="006D1CDB">
        <w:tc>
          <w:tcPr>
            <w:tcW w:w="3690" w:type="dxa"/>
          </w:tcPr>
          <w:p w14:paraId="19142898" w14:textId="77777777" w:rsidR="00656CA3" w:rsidRPr="00664CF3" w:rsidRDefault="00656CA3" w:rsidP="006D1C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</w:tcPr>
          <w:p w14:paraId="356612A8" w14:textId="77777777" w:rsidR="00656CA3" w:rsidRPr="00664CF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7E67CCB" w14:textId="77777777" w:rsidR="00656CA3" w:rsidRPr="00664CF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664CF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664CF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656CA3" w:rsidRPr="00664CF3" w14:paraId="6BB7CC87" w14:textId="77777777" w:rsidTr="006D1CDB">
        <w:tc>
          <w:tcPr>
            <w:tcW w:w="3690" w:type="dxa"/>
          </w:tcPr>
          <w:p w14:paraId="627B1444" w14:textId="77777777" w:rsidR="00656CA3" w:rsidRPr="00664CF3" w:rsidRDefault="00656CA3" w:rsidP="006D1CDB">
            <w:pPr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26C5519E" w14:textId="77777777" w:rsidR="00656CA3" w:rsidRPr="00664CF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7AD8D6DD" w14:textId="77777777" w:rsidR="00656CA3" w:rsidRPr="00664CF3" w:rsidRDefault="00656CA3" w:rsidP="006D1C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796D24CC" w14:textId="0B2CD55E" w:rsidR="008D4FD9" w:rsidRPr="00664CF3" w:rsidRDefault="008D4FD9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</w:rPr>
      </w:pPr>
    </w:p>
    <w:p w14:paraId="73931002" w14:textId="2B3693E9" w:rsidR="0076251A" w:rsidRPr="00664CF3" w:rsidRDefault="0076251A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/>
          <w:b/>
          <w:bCs/>
          <w:i/>
          <w:iCs/>
          <w:spacing w:val="4"/>
          <w:sz w:val="20"/>
          <w:szCs w:val="20"/>
          <w:lang w:val="en-US"/>
        </w:rPr>
      </w:pPr>
      <w:r w:rsidRPr="00664C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7D71C2E" w14:textId="0260DCC4" w:rsidR="0076251A" w:rsidRPr="00664CF3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59020CB0" w14:textId="18C97E4F" w:rsidR="0076251A" w:rsidRPr="00664CF3" w:rsidRDefault="0076251A" w:rsidP="0076251A">
      <w:pPr>
        <w:ind w:left="567"/>
        <w:jc w:val="thaiDistribute"/>
        <w:rPr>
          <w:rFonts w:asciiTheme="majorBidi" w:hAnsiTheme="majorBidi"/>
          <w:i/>
          <w:iCs/>
          <w:spacing w:val="4"/>
          <w:sz w:val="30"/>
          <w:szCs w:val="30"/>
          <w:lang w:val="en-US"/>
        </w:rPr>
      </w:pPr>
      <w:r w:rsidRPr="00664CF3">
        <w:rPr>
          <w:rFonts w:asciiTheme="majorBidi" w:hAnsiTheme="majorBidi"/>
          <w:i/>
          <w:iCs/>
          <w:spacing w:val="4"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28AD6A0D" w14:textId="1FCA3337" w:rsidR="0076251A" w:rsidRPr="00664CF3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B1B8B31" w14:textId="49538734" w:rsidR="0076251A" w:rsidRPr="00664CF3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62EA67" w14:textId="6E5E6BFF" w:rsidR="002C6616" w:rsidRPr="00664CF3" w:rsidRDefault="002C661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91AE0C6" w14:textId="5461200F" w:rsidR="0076251A" w:rsidRPr="00664CF3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17B9E4" w14:textId="77777777" w:rsidR="00174B32" w:rsidRPr="00664CF3" w:rsidRDefault="00174B32" w:rsidP="00174B32">
      <w:pPr>
        <w:pStyle w:val="Bo-Blankline"/>
      </w:pPr>
    </w:p>
    <w:p w14:paraId="1158B449" w14:textId="13090CCB" w:rsidR="00656CA3" w:rsidRPr="00664CF3" w:rsidRDefault="00C06129" w:rsidP="00656CA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  <w:r w:rsidR="00656CA3" w:rsidRPr="00664C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B25A25" w14:textId="7D8D989F" w:rsidR="002C6616" w:rsidRPr="00664CF3" w:rsidRDefault="00C06129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664CF3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169A3" w:rsidRPr="00664CF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453EF7A" w14:textId="7316D04B" w:rsidR="002C6616" w:rsidRPr="00664CF3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D41B732" w14:textId="04096EC5" w:rsidR="002C6616" w:rsidRPr="00664CF3" w:rsidRDefault="00C06129" w:rsidP="007674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9B7CE75" w14:textId="0B7834AD" w:rsidR="00C06129" w:rsidRPr="00664CF3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D897FFB" w14:textId="4B3D5E86" w:rsidR="00C06129" w:rsidRPr="00664CF3" w:rsidRDefault="00C06129" w:rsidP="00FA72E0">
      <w:pPr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(</w:t>
      </w:r>
      <w:r w:rsidR="001169A3" w:rsidRPr="00664CF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64CF3">
        <w:rPr>
          <w:rFonts w:asciiTheme="majorBidi" w:hAnsiTheme="majorBidi" w:cstheme="majorBidi"/>
          <w:sz w:val="30"/>
          <w:szCs w:val="30"/>
          <w:cs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64CF3">
        <w:rPr>
          <w:rFonts w:asciiTheme="majorBidi" w:hAnsiTheme="majorBidi" w:cstheme="majorBidi"/>
          <w:sz w:val="30"/>
          <w:szCs w:val="30"/>
          <w:cs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64CF3">
        <w:rPr>
          <w:rFonts w:asciiTheme="majorBidi" w:hAnsiTheme="majorBidi" w:cstheme="majorBidi"/>
          <w:sz w:val="30"/>
          <w:szCs w:val="30"/>
          <w:cs/>
        </w:rPr>
        <w:t>) ลูกหนี้การค้า</w:t>
      </w:r>
    </w:p>
    <w:p w14:paraId="6A77BB62" w14:textId="0E5C7D77" w:rsidR="00C06129" w:rsidRPr="00664CF3" w:rsidRDefault="00C06129" w:rsidP="007674C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D3E9FB6" w14:textId="05D1EB71" w:rsidR="00B155FD" w:rsidRPr="00664CF3" w:rsidRDefault="001169A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64CF3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</w:t>
      </w:r>
      <w:r w:rsidRPr="00664CF3">
        <w:rPr>
          <w:rFonts w:asciiTheme="majorBidi" w:hAnsiTheme="majorBidi" w:hint="cs"/>
          <w:sz w:val="30"/>
          <w:szCs w:val="30"/>
          <w:cs/>
        </w:rPr>
        <w:t>ไ</w:t>
      </w:r>
      <w:r w:rsidRPr="00664CF3">
        <w:rPr>
          <w:rFonts w:asciiTheme="majorBidi" w:hAnsiTheme="majorBidi"/>
          <w:sz w:val="30"/>
          <w:szCs w:val="30"/>
          <w:cs/>
        </w:rPr>
        <w:t>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664CF3">
        <w:rPr>
          <w:rFonts w:asciiTheme="majorBidi" w:hAnsiTheme="majorBidi" w:hint="cs"/>
          <w:sz w:val="30"/>
          <w:szCs w:val="30"/>
          <w:cs/>
        </w:rPr>
        <w:t xml:space="preserve"> </w:t>
      </w:r>
      <w:r w:rsidRPr="00664CF3">
        <w:rPr>
          <w:rFonts w:asciiTheme="majorBidi" w:hAnsi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036DD3">
        <w:rPr>
          <w:rFonts w:ascii="Angsana New" w:hAnsi="Angsana New" w:hint="cs"/>
          <w:sz w:val="30"/>
          <w:szCs w:val="30"/>
          <w:lang w:val="en-US"/>
        </w:rPr>
        <w:t>14</w:t>
      </w:r>
      <w:r w:rsidR="00D7137C" w:rsidRPr="00664CF3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D7137C" w:rsidRPr="00664CF3">
        <w:rPr>
          <w:rFonts w:asciiTheme="majorBidi" w:hAnsiTheme="majorBidi" w:hint="cs"/>
          <w:sz w:val="30"/>
          <w:szCs w:val="30"/>
          <w:cs/>
          <w:lang w:val="en-US"/>
        </w:rPr>
        <w:t>ง)</w:t>
      </w:r>
    </w:p>
    <w:p w14:paraId="23B3FF07" w14:textId="4B4B7E24" w:rsidR="000E3143" w:rsidRPr="00664CF3" w:rsidRDefault="000E314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84D5F" w14:textId="4401B46D" w:rsidR="001169A3" w:rsidRPr="00664CF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A4D2E4B" w14:textId="77777777" w:rsidR="001169A3" w:rsidRPr="00664CF3" w:rsidRDefault="001169A3" w:rsidP="001169A3">
      <w:pPr>
        <w:pStyle w:val="Bo-Blankline"/>
      </w:pPr>
    </w:p>
    <w:p w14:paraId="5DF5EBF4" w14:textId="2F970675" w:rsidR="001169A3" w:rsidRPr="00664CF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36DD3">
        <w:rPr>
          <w:rFonts w:asciiTheme="majorBidi" w:hAnsiTheme="majorBidi"/>
          <w:sz w:val="30"/>
          <w:szCs w:val="30"/>
        </w:rPr>
        <w:t>90</w:t>
      </w:r>
      <w:r w:rsidR="006F3DD5" w:rsidRPr="00664CF3">
        <w:rPr>
          <w:rFonts w:asciiTheme="majorBidi" w:hAnsiTheme="majorBidi" w:hint="cs"/>
          <w:sz w:val="30"/>
          <w:szCs w:val="30"/>
          <w:cs/>
        </w:rPr>
        <w:t xml:space="preserve"> วัน</w:t>
      </w:r>
      <w:r w:rsidRPr="00664CF3">
        <w:rPr>
          <w:rFonts w:asciiTheme="majorBidi" w:hAnsi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E69E162" w14:textId="77777777" w:rsidR="001169A3" w:rsidRPr="00664CF3" w:rsidRDefault="001169A3" w:rsidP="001169A3">
      <w:pPr>
        <w:pStyle w:val="Bo-Blankline"/>
      </w:pPr>
    </w:p>
    <w:p w14:paraId="58047728" w14:textId="712DE91A" w:rsidR="001169A3" w:rsidRPr="00664CF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036DD3">
        <w:rPr>
          <w:rFonts w:ascii="Angsana New" w:hAnsi="Angsana New"/>
          <w:sz w:val="30"/>
          <w:szCs w:val="30"/>
          <w:lang w:val="en-US"/>
        </w:rPr>
        <w:t>6</w:t>
      </w:r>
    </w:p>
    <w:p w14:paraId="350FDDAA" w14:textId="646C0791" w:rsidR="004917BA" w:rsidRPr="00664CF3" w:rsidRDefault="004917B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664CF3">
        <w:br w:type="page"/>
      </w:r>
    </w:p>
    <w:p w14:paraId="6AA92F22" w14:textId="1326117F" w:rsidR="00ED0B5B" w:rsidRPr="00664CF3" w:rsidRDefault="00ED0B5B" w:rsidP="00ED0B5B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64CF3">
        <w:rPr>
          <w:rFonts w:asciiTheme="majorBidi" w:hAnsiTheme="majorBidi" w:hint="cs"/>
          <w:sz w:val="30"/>
          <w:szCs w:val="30"/>
          <w:cs/>
        </w:rPr>
        <w:t>ข</w:t>
      </w:r>
      <w:r w:rsidRPr="00664CF3">
        <w:rPr>
          <w:rFonts w:asciiTheme="majorBidi" w:hAnsiTheme="majorBidi"/>
          <w:sz w:val="30"/>
          <w:szCs w:val="30"/>
        </w:rPr>
        <w:t>.</w:t>
      </w:r>
      <w:r w:rsidR="00036DD3">
        <w:rPr>
          <w:rFonts w:asciiTheme="majorBidi" w:hAnsiTheme="majorBidi"/>
          <w:sz w:val="30"/>
          <w:szCs w:val="30"/>
        </w:rPr>
        <w:t>1</w:t>
      </w:r>
      <w:r w:rsidRPr="00664CF3">
        <w:rPr>
          <w:rFonts w:asciiTheme="majorBidi" w:hAnsiTheme="majorBidi"/>
          <w:sz w:val="30"/>
          <w:szCs w:val="30"/>
        </w:rPr>
        <w:t>.</w:t>
      </w:r>
      <w:r w:rsidR="00036DD3">
        <w:rPr>
          <w:rFonts w:asciiTheme="majorBidi" w:hAnsiTheme="majorBidi"/>
          <w:sz w:val="30"/>
          <w:szCs w:val="30"/>
        </w:rPr>
        <w:t>2</w:t>
      </w:r>
      <w:r w:rsidRPr="00664CF3">
        <w:rPr>
          <w:rFonts w:asciiTheme="majorBidi" w:hAnsiTheme="majorBidi"/>
          <w:sz w:val="30"/>
          <w:szCs w:val="30"/>
        </w:rPr>
        <w:t>)</w:t>
      </w:r>
      <w:r w:rsidRPr="00664CF3">
        <w:rPr>
          <w:rFonts w:asciiTheme="majorBidi" w:hAnsiTheme="majorBidi"/>
          <w:sz w:val="30"/>
          <w:szCs w:val="30"/>
          <w:cs/>
        </w:rPr>
        <w:t xml:space="preserve"> เงินลงทุนในตราสารหนี้</w:t>
      </w:r>
    </w:p>
    <w:p w14:paraId="5B37126D" w14:textId="016236D3" w:rsidR="00ED0B5B" w:rsidRPr="00664CF3" w:rsidRDefault="00ED0B5B" w:rsidP="00EB64BB">
      <w:pPr>
        <w:pStyle w:val="Bo-Blankline"/>
      </w:pPr>
    </w:p>
    <w:p w14:paraId="2FDDFBD1" w14:textId="01477965" w:rsidR="00ED0B5B" w:rsidRPr="00664CF3" w:rsidRDefault="00ED0B5B" w:rsidP="00ED0B5B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</w:t>
      </w:r>
      <w:r w:rsidRPr="00664CF3">
        <w:rPr>
          <w:rFonts w:asciiTheme="majorBidi" w:hAnsiTheme="majorBidi"/>
          <w:spacing w:val="-4"/>
          <w:sz w:val="30"/>
          <w:szCs w:val="30"/>
          <w:cs/>
        </w:rPr>
        <w:t xml:space="preserve">ขาดทุนด้านเครดิตที่คาดว่าจะเกิดขึ้นภายใน </w:t>
      </w:r>
      <w:r w:rsidR="00036DD3">
        <w:rPr>
          <w:rFonts w:asciiTheme="majorBidi" w:hAnsiTheme="majorBidi"/>
          <w:spacing w:val="-4"/>
          <w:sz w:val="30"/>
          <w:szCs w:val="30"/>
        </w:rPr>
        <w:t>12</w:t>
      </w:r>
      <w:r w:rsidRPr="00664CF3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664CF3">
        <w:rPr>
          <w:rFonts w:asciiTheme="majorBidi" w:hAnsiTheme="majorBidi"/>
          <w:spacing w:val="-4"/>
          <w:sz w:val="30"/>
          <w:szCs w:val="30"/>
          <w:cs/>
        </w:rPr>
        <w:t>เดือนหรือ “ความเสี่ยงด้านเครดิตต่ำ” สำหรับตราสารหนี้</w:t>
      </w:r>
      <w:r w:rsidRPr="00664CF3">
        <w:rPr>
          <w:rFonts w:asciiTheme="majorBidi" w:hAnsiTheme="majorBidi"/>
          <w:sz w:val="30"/>
          <w:szCs w:val="30"/>
          <w:cs/>
        </w:rPr>
        <w:t>ที่อยู่ในความต้องการของตลาดโดยพิจารณาจากอันดับเครดิตที่อยู่ในระดับน่าลงทุน (</w:t>
      </w:r>
      <w:r w:rsidRPr="00664CF3">
        <w:rPr>
          <w:rFonts w:asciiTheme="majorBidi" w:hAnsiTheme="majorBidi"/>
          <w:sz w:val="30"/>
          <w:szCs w:val="30"/>
        </w:rPr>
        <w:t xml:space="preserve">Investment grade credit rating) </w:t>
      </w:r>
      <w:r w:rsidRPr="00664CF3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107DE5F4" w14:textId="77777777" w:rsidR="00FA72E0" w:rsidRPr="00664CF3" w:rsidRDefault="00FA72E0" w:rsidP="00FA72E0">
      <w:pPr>
        <w:pStyle w:val="Bo-Blankline"/>
      </w:pPr>
    </w:p>
    <w:p w14:paraId="559B9188" w14:textId="2EAB454E" w:rsidR="00FA72E0" w:rsidRPr="00664CF3" w:rsidRDefault="00FA72E0" w:rsidP="00FA72E0">
      <w:pPr>
        <w:pStyle w:val="Ang15"/>
        <w:ind w:left="990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</w:rPr>
        <w:t>(</w:t>
      </w:r>
      <w:r w:rsidRPr="00664CF3">
        <w:rPr>
          <w:rFonts w:asciiTheme="majorBidi" w:hAnsiTheme="majorBidi" w:cstheme="majorBidi" w:hint="cs"/>
          <w:cs/>
        </w:rPr>
        <w:t>ข</w:t>
      </w:r>
      <w:r w:rsidRPr="00664CF3">
        <w:rPr>
          <w:rFonts w:asciiTheme="majorBidi" w:hAnsiTheme="majorBidi" w:cstheme="majorBidi"/>
        </w:rPr>
        <w:t>.</w:t>
      </w:r>
      <w:r w:rsidR="00036DD3">
        <w:rPr>
          <w:rFonts w:asciiTheme="majorBidi" w:hAnsiTheme="majorBidi" w:cstheme="majorBidi"/>
        </w:rPr>
        <w:t>1</w:t>
      </w:r>
      <w:r w:rsidRPr="00664CF3">
        <w:rPr>
          <w:rFonts w:asciiTheme="majorBidi" w:hAnsiTheme="majorBidi" w:cstheme="majorBidi"/>
        </w:rPr>
        <w:t>.</w:t>
      </w:r>
      <w:r w:rsidR="00036DD3">
        <w:rPr>
          <w:rFonts w:asciiTheme="majorBidi" w:hAnsiTheme="majorBidi" w:cstheme="majorBidi"/>
          <w:lang w:val="en-US"/>
        </w:rPr>
        <w:t>3</w:t>
      </w:r>
      <w:r w:rsidRPr="00664CF3">
        <w:rPr>
          <w:rFonts w:asciiTheme="majorBidi" w:hAnsiTheme="majorBidi" w:cstheme="majorBidi"/>
        </w:rPr>
        <w:t xml:space="preserve">) </w:t>
      </w:r>
      <w:r w:rsidRPr="00664CF3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C2AF090" w14:textId="77777777" w:rsidR="00FA72E0" w:rsidRPr="00664CF3" w:rsidRDefault="00FA72E0" w:rsidP="00FA72E0">
      <w:pPr>
        <w:pStyle w:val="Ang15"/>
        <w:rPr>
          <w:sz w:val="20"/>
          <w:szCs w:val="20"/>
        </w:rPr>
      </w:pPr>
    </w:p>
    <w:p w14:paraId="6852D996" w14:textId="77777777" w:rsidR="00F41E71" w:rsidRPr="00664CF3" w:rsidRDefault="00FA72E0" w:rsidP="00F41E71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B6C6C5E" w14:textId="77777777" w:rsidR="00F41E71" w:rsidRPr="00664CF3" w:rsidRDefault="00F41E71" w:rsidP="00F41E7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D8A5F" w14:textId="244FAC50" w:rsidR="00C06129" w:rsidRPr="00664CF3" w:rsidRDefault="00A61F6E" w:rsidP="00F41E71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4E0386" w:rsidRPr="00664C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664CF3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664C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664CF3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D695283" w14:textId="6C8F1BB1" w:rsidR="00C06129" w:rsidRPr="00664CF3" w:rsidRDefault="00C06129" w:rsidP="0078692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92646AB" w14:textId="370051B3" w:rsidR="00C06129" w:rsidRPr="00664CF3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A2FDB64" w14:textId="290077AD" w:rsidR="00C06129" w:rsidRPr="00664CF3" w:rsidRDefault="00C06129" w:rsidP="00A11928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53858F6" w14:textId="77777777" w:rsidR="007B53FD" w:rsidRPr="00664CF3" w:rsidRDefault="007B53F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FBF45A" w14:textId="46938A95" w:rsidR="00F41E71" w:rsidRPr="00664CF3" w:rsidRDefault="00A61F6E" w:rsidP="003360FF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664CF3">
        <w:rPr>
          <w:rFonts w:hint="cs"/>
          <w:b w:val="0"/>
          <w:bCs w:val="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664CF3">
        <w:rPr>
          <w:rFonts w:hint="cs"/>
          <w:b w:val="0"/>
          <w:bCs w:val="0"/>
        </w:rPr>
        <w:t xml:space="preserve"> </w:t>
      </w:r>
      <w:r w:rsidRPr="00664CF3">
        <w:rPr>
          <w:rFonts w:hint="cs"/>
          <w:b w:val="0"/>
          <w:bCs w:val="0"/>
          <w:cs/>
        </w:rPr>
        <w:t>ณ วันที่รายงาน</w:t>
      </w:r>
      <w:r w:rsidRPr="00664CF3">
        <w:rPr>
          <w:rFonts w:hint="cs"/>
          <w:b w:val="0"/>
          <w:bCs w:val="0"/>
        </w:rPr>
        <w:t xml:space="preserve"> </w:t>
      </w:r>
    </w:p>
    <w:p w14:paraId="1D759A65" w14:textId="7DB99F3E" w:rsidR="004917BA" w:rsidRPr="00664CF3" w:rsidRDefault="004917B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2D796E" w:rsidRPr="00664CF3" w14:paraId="6B4ACFF2" w14:textId="77777777" w:rsidTr="001159E5">
        <w:trPr>
          <w:tblHeader/>
        </w:trPr>
        <w:tc>
          <w:tcPr>
            <w:tcW w:w="2430" w:type="dxa"/>
          </w:tcPr>
          <w:p w14:paraId="3A456616" w14:textId="77777777" w:rsidR="002D796E" w:rsidRPr="00664CF3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85672B5" w14:textId="48AC222E" w:rsidR="002D796E" w:rsidRPr="00664CF3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796E" w:rsidRPr="00664CF3" w14:paraId="4CCF6A0A" w14:textId="77777777" w:rsidTr="001159E5">
        <w:trPr>
          <w:tblHeader/>
        </w:trPr>
        <w:tc>
          <w:tcPr>
            <w:tcW w:w="2430" w:type="dxa"/>
          </w:tcPr>
          <w:p w14:paraId="3018722C" w14:textId="77777777" w:rsidR="002D796E" w:rsidRPr="00664CF3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0C119AAE" w14:textId="77777777" w:rsidR="002D796E" w:rsidRPr="00664CF3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D796E" w:rsidRPr="00664CF3" w14:paraId="7845899F" w14:textId="77777777" w:rsidTr="001159E5">
        <w:trPr>
          <w:tblHeader/>
        </w:trPr>
        <w:tc>
          <w:tcPr>
            <w:tcW w:w="2430" w:type="dxa"/>
            <w:vAlign w:val="bottom"/>
            <w:hideMark/>
          </w:tcPr>
          <w:p w14:paraId="4C23DB52" w14:textId="27237332" w:rsidR="002D796E" w:rsidRPr="00664CF3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6A1C2E4" w14:textId="77777777" w:rsidR="002D796E" w:rsidRPr="00664CF3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BE6018" w14:textId="77777777" w:rsidR="002D796E" w:rsidRPr="00664CF3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796C8E" w14:textId="77777777" w:rsidR="002D796E" w:rsidRPr="00664CF3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2D467CBF" w14:textId="74B326CC" w:rsidR="002D796E" w:rsidRPr="00664CF3" w:rsidRDefault="002D796E" w:rsidP="001C68A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42C7A37" w14:textId="77777777" w:rsidR="002D796E" w:rsidRPr="00664CF3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95946C1" w14:textId="4D345B6C" w:rsidR="002D796E" w:rsidRPr="00664CF3" w:rsidRDefault="002D796E" w:rsidP="001C68A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FC2B7D" w14:textId="77777777" w:rsidR="002D796E" w:rsidRPr="00664CF3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51D17ED" w14:textId="71B77A7B" w:rsidR="002D796E" w:rsidRPr="00664CF3" w:rsidRDefault="0071638B" w:rsidP="001C68A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82BBDCE" w14:textId="77777777" w:rsidR="002D796E" w:rsidRPr="00664CF3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11D7875" w14:textId="49A293AB" w:rsidR="002D796E" w:rsidRPr="00664CF3" w:rsidRDefault="0071638B" w:rsidP="001C68A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796E" w:rsidRPr="00664CF3" w14:paraId="490A0D45" w14:textId="77777777" w:rsidTr="001159E5">
        <w:trPr>
          <w:tblHeader/>
        </w:trPr>
        <w:tc>
          <w:tcPr>
            <w:tcW w:w="2430" w:type="dxa"/>
          </w:tcPr>
          <w:p w14:paraId="1EBD7F1E" w14:textId="77777777" w:rsidR="002D796E" w:rsidRPr="00664CF3" w:rsidRDefault="002D796E" w:rsidP="001C68A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FB03C15" w14:textId="77777777" w:rsidR="002D796E" w:rsidRPr="00664CF3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16E2C" w:rsidRPr="00664CF3" w14:paraId="7C8FC6A7" w14:textId="77777777" w:rsidTr="001159E5">
        <w:tc>
          <w:tcPr>
            <w:tcW w:w="2430" w:type="dxa"/>
          </w:tcPr>
          <w:p w14:paraId="60A92EB8" w14:textId="7A7C9F35" w:rsidR="00116E2C" w:rsidRPr="00664CF3" w:rsidRDefault="00036DD3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5723DBB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B71690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E94DCD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D5ABA38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A6BCDA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7CE1C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9AFCFC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83034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8E20DF" w14:textId="77777777" w:rsidR="00116E2C" w:rsidRPr="00664CF3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5330" w:rsidRPr="00664CF3" w14:paraId="7446E1C4" w14:textId="77777777" w:rsidTr="00155D23">
        <w:tc>
          <w:tcPr>
            <w:tcW w:w="3600" w:type="dxa"/>
            <w:gridSpan w:val="2"/>
          </w:tcPr>
          <w:p w14:paraId="76B008E5" w14:textId="54DFE426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5A522F0D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E3FB4A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E2BF922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1707C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50470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809CB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C60B4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869676" w14:textId="77777777" w:rsidR="00295330" w:rsidRPr="00664CF3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6E2C" w:rsidRPr="00664CF3" w14:paraId="4F3D03CB" w14:textId="77777777" w:rsidTr="009A6D5B">
        <w:tc>
          <w:tcPr>
            <w:tcW w:w="2430" w:type="dxa"/>
          </w:tcPr>
          <w:p w14:paraId="5E4FFF2F" w14:textId="040D662E" w:rsidR="00116E2C" w:rsidRPr="00664CF3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DFD85F7" w14:textId="1C7DDD78" w:rsidR="00116E2C" w:rsidRPr="00664CF3" w:rsidRDefault="00036DD3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1632F4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2" w:type="dxa"/>
          </w:tcPr>
          <w:p w14:paraId="4209310B" w14:textId="77777777" w:rsidR="00116E2C" w:rsidRPr="00664CF3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5AB4471" w14:textId="32DF888E" w:rsidR="00116E2C" w:rsidRPr="00664CF3" w:rsidRDefault="00036DD3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4577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272" w:type="dxa"/>
          </w:tcPr>
          <w:p w14:paraId="466D8DE6" w14:textId="77777777" w:rsidR="00116E2C" w:rsidRPr="00664CF3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3E98B4A" w14:textId="765EC2C5" w:rsidR="00116E2C" w:rsidRPr="00664CF3" w:rsidRDefault="00036DD3" w:rsidP="008A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36" w:type="dxa"/>
          </w:tcPr>
          <w:p w14:paraId="619194CF" w14:textId="2555C88F" w:rsidR="00116E2C" w:rsidRPr="00664CF3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06BE04" w14:textId="217B70AB" w:rsidR="00116E2C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02B459C0" w14:textId="77777777" w:rsidR="00116E2C" w:rsidRPr="00664CF3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E3DA5D" w14:textId="68B02B3C" w:rsidR="00116E2C" w:rsidRPr="00664CF3" w:rsidRDefault="00036DD3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4577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</w:tr>
      <w:tr w:rsidR="00116E2C" w:rsidRPr="00664CF3" w14:paraId="412B17F7" w14:textId="77777777" w:rsidTr="000C136A">
        <w:tc>
          <w:tcPr>
            <w:tcW w:w="2430" w:type="dxa"/>
          </w:tcPr>
          <w:p w14:paraId="3162882B" w14:textId="05815D87" w:rsidR="00116E2C" w:rsidRPr="00664CF3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C0E9783" w14:textId="1568A045" w:rsidR="00116E2C" w:rsidRPr="00664CF3" w:rsidRDefault="00036DD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272" w:type="dxa"/>
          </w:tcPr>
          <w:p w14:paraId="46D757C7" w14:textId="77777777" w:rsidR="00116E2C" w:rsidRPr="00664CF3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E4F494E" w14:textId="216926B6" w:rsidR="00116E2C" w:rsidRPr="00664CF3" w:rsidRDefault="00036DD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2" w:type="dxa"/>
          </w:tcPr>
          <w:p w14:paraId="52BC1146" w14:textId="77777777" w:rsidR="00116E2C" w:rsidRPr="00664CF3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3EF7F67" w14:textId="2DA34DC9" w:rsidR="00116E2C" w:rsidRPr="00664CF3" w:rsidRDefault="00036DD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236" w:type="dxa"/>
          </w:tcPr>
          <w:p w14:paraId="65F74524" w14:textId="77777777" w:rsidR="00116E2C" w:rsidRPr="00664CF3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247528" w14:textId="076838E2" w:rsidR="00116E2C" w:rsidRPr="00664CF3" w:rsidRDefault="00036DD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36" w:type="dxa"/>
          </w:tcPr>
          <w:p w14:paraId="43AF5BC5" w14:textId="77777777" w:rsidR="00116E2C" w:rsidRPr="00664CF3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9605F0C" w14:textId="6CC89B11" w:rsidR="00116E2C" w:rsidRPr="00664CF3" w:rsidRDefault="00036DD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570476" w:rsidRPr="00664CF3" w14:paraId="7498D1D2" w14:textId="77777777" w:rsidTr="009A6D5B">
        <w:tc>
          <w:tcPr>
            <w:tcW w:w="2430" w:type="dxa"/>
          </w:tcPr>
          <w:p w14:paraId="2D4338F2" w14:textId="4EEDC30F" w:rsidR="00570476" w:rsidRPr="00664CF3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C6A11" w14:textId="66409828" w:rsidR="00570476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2" w:type="dxa"/>
          </w:tcPr>
          <w:p w14:paraId="36ADD2F6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582F777" w14:textId="2D687693" w:rsidR="00570476" w:rsidRPr="00664CF3" w:rsidRDefault="00036DD3" w:rsidP="0052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2" w:type="dxa"/>
          </w:tcPr>
          <w:p w14:paraId="4C5C70BD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15DDAB4" w14:textId="6DEB49E1" w:rsidR="00570476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89BEF46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1373FFF" w14:textId="355C0339" w:rsidR="00570476" w:rsidRPr="00664CF3" w:rsidRDefault="0052148C" w:rsidP="00E608E8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9F053B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98A258" w14:textId="1E4BFA2D" w:rsidR="00570476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4515A6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570476" w:rsidRPr="00664CF3" w14:paraId="37414A3B" w14:textId="77777777" w:rsidTr="009A6D5B">
        <w:tc>
          <w:tcPr>
            <w:tcW w:w="2430" w:type="dxa"/>
          </w:tcPr>
          <w:p w14:paraId="25B66CE9" w14:textId="0CCF135B" w:rsidR="00570476" w:rsidRPr="00664CF3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7CF7CA" w14:textId="3F047BBE" w:rsidR="00570476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577A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  <w:r w:rsidR="004577A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2" w:type="dxa"/>
          </w:tcPr>
          <w:p w14:paraId="6F3AF5B8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3F17EEB" w14:textId="052BA02F" w:rsidR="00570476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B548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067</w:t>
            </w:r>
            <w:r w:rsidR="000B548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</w:p>
        </w:tc>
        <w:tc>
          <w:tcPr>
            <w:tcW w:w="272" w:type="dxa"/>
          </w:tcPr>
          <w:p w14:paraId="229EC694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034E100" w14:textId="56F6BD73" w:rsidR="00570476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0B548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  <w:r w:rsidR="000B548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36" w:type="dxa"/>
          </w:tcPr>
          <w:p w14:paraId="47A8908B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BE12A4" w14:textId="0786C6D2" w:rsidR="00570476" w:rsidRPr="00664CF3" w:rsidRDefault="00036DD3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B5486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333</w:t>
            </w:r>
            <w:r w:rsidR="00100FBD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997</w:t>
            </w:r>
          </w:p>
        </w:tc>
        <w:tc>
          <w:tcPr>
            <w:tcW w:w="236" w:type="dxa"/>
          </w:tcPr>
          <w:p w14:paraId="1EDDF7DE" w14:textId="77777777" w:rsidR="00570476" w:rsidRPr="00664CF3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47AD4C4" w14:textId="7A3C3092" w:rsidR="00570476" w:rsidRPr="00664CF3" w:rsidRDefault="00036DD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00FBD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  <w:r w:rsidR="00100FBD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</w:tr>
      <w:tr w:rsidR="00570476" w:rsidRPr="00664CF3" w14:paraId="269DB6A2" w14:textId="77777777" w:rsidTr="00116E2C">
        <w:tc>
          <w:tcPr>
            <w:tcW w:w="2430" w:type="dxa"/>
            <w:hideMark/>
          </w:tcPr>
          <w:p w14:paraId="21ABEE41" w14:textId="7AAC2880" w:rsidR="00570476" w:rsidRPr="00664CF3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FF373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98B79B0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6C838E5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A3B6882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425095D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BE4E8DC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C622FA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738AFC2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4BB5E45" w14:textId="77777777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0476" w:rsidRPr="00664CF3" w14:paraId="099CFDC7" w14:textId="77777777" w:rsidTr="001159E5">
        <w:tc>
          <w:tcPr>
            <w:tcW w:w="2430" w:type="dxa"/>
          </w:tcPr>
          <w:p w14:paraId="64038643" w14:textId="5ABA41C9" w:rsidR="00570476" w:rsidRPr="00664CF3" w:rsidRDefault="00036DD3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642A13D" w14:textId="77777777" w:rsidR="00570476" w:rsidRPr="00664CF3" w:rsidRDefault="00570476" w:rsidP="00570476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308663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1A06D16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85DF33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4D08B2F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7853E2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36B55C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D83D00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A8F3C7" w14:textId="77777777" w:rsidR="00570476" w:rsidRPr="00664CF3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664CF3" w14:paraId="6B0309DF" w14:textId="77777777" w:rsidTr="00EF3579">
        <w:tc>
          <w:tcPr>
            <w:tcW w:w="3600" w:type="dxa"/>
            <w:gridSpan w:val="2"/>
          </w:tcPr>
          <w:p w14:paraId="154E92D9" w14:textId="3106410D" w:rsidR="00570476" w:rsidRPr="00664CF3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02644635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BE61BA5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5BF7238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8DA0B1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5A71AE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C7EFB6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3E83E" w14:textId="77777777" w:rsidR="00570476" w:rsidRPr="00664CF3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31652A" w14:textId="77777777" w:rsidR="00570476" w:rsidRPr="00664CF3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41F" w:rsidRPr="00664CF3" w14:paraId="25AC50CB" w14:textId="77777777" w:rsidTr="003504D5">
        <w:tc>
          <w:tcPr>
            <w:tcW w:w="2430" w:type="dxa"/>
          </w:tcPr>
          <w:p w14:paraId="6690161C" w14:textId="77777777" w:rsidR="0063722E" w:rsidRPr="00664CF3" w:rsidRDefault="0001441F" w:rsidP="0001441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72076995" w14:textId="29E9CB33" w:rsidR="0001441F" w:rsidRPr="00664CF3" w:rsidRDefault="005D7D51" w:rsidP="0001441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441F" w:rsidRPr="00664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3002000A" w14:textId="448A8CD5" w:rsidR="0001441F" w:rsidRPr="00664CF3" w:rsidRDefault="00036DD3" w:rsidP="0001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72" w:type="dxa"/>
          </w:tcPr>
          <w:p w14:paraId="57C83C19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7B67B53" w14:textId="5EE13BA5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72" w:type="dxa"/>
          </w:tcPr>
          <w:p w14:paraId="6EA5FCBC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0DDB37A" w14:textId="5DF1CACB" w:rsidR="0001441F" w:rsidRPr="00664CF3" w:rsidRDefault="0001441F" w:rsidP="0001441F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3B40D7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3332C6" w14:textId="1FFDAD82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2FB862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CC17B83" w14:textId="2E913C29" w:rsidR="0001441F" w:rsidRPr="00664CF3" w:rsidRDefault="00036DD3" w:rsidP="0001441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01441F" w:rsidRPr="00664CF3" w14:paraId="62CAE669" w14:textId="77777777" w:rsidTr="001159E5">
        <w:tc>
          <w:tcPr>
            <w:tcW w:w="2430" w:type="dxa"/>
            <w:hideMark/>
          </w:tcPr>
          <w:p w14:paraId="0B743EFE" w14:textId="04528B84" w:rsidR="0001441F" w:rsidRPr="00664CF3" w:rsidRDefault="0001441F" w:rsidP="000144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5A15D76" w14:textId="29865DAC" w:rsidR="0001441F" w:rsidRPr="00664CF3" w:rsidRDefault="00036DD3" w:rsidP="0001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2" w:type="dxa"/>
          </w:tcPr>
          <w:p w14:paraId="1A8B1A69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580FDDE" w14:textId="629F371E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72" w:type="dxa"/>
          </w:tcPr>
          <w:p w14:paraId="209811AE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4EB067F" w14:textId="0A25A8AD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36" w:type="dxa"/>
          </w:tcPr>
          <w:p w14:paraId="4764F826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790A49F" w14:textId="77E5AB51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36" w:type="dxa"/>
          </w:tcPr>
          <w:p w14:paraId="530820EE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E43B00" w14:textId="519F7CA2" w:rsidR="0001441F" w:rsidRPr="00664CF3" w:rsidRDefault="00036DD3" w:rsidP="0001441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01441F" w:rsidRPr="00664CF3" w14:paraId="0A590CEE" w14:textId="77777777" w:rsidTr="001159E5">
        <w:tc>
          <w:tcPr>
            <w:tcW w:w="2430" w:type="dxa"/>
            <w:hideMark/>
          </w:tcPr>
          <w:p w14:paraId="1CF63F43" w14:textId="52638217" w:rsidR="0001441F" w:rsidRPr="00664CF3" w:rsidRDefault="0001441F" w:rsidP="000144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DE59D25" w14:textId="1E27E6A3" w:rsidR="0001441F" w:rsidRPr="00664CF3" w:rsidRDefault="00036DD3" w:rsidP="0001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2" w:type="dxa"/>
          </w:tcPr>
          <w:p w14:paraId="5CCA69EF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4ED954" w14:textId="535651E7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272" w:type="dxa"/>
          </w:tcPr>
          <w:p w14:paraId="57F44DBF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257773F" w14:textId="10A6123E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36" w:type="dxa"/>
          </w:tcPr>
          <w:p w14:paraId="00868415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85C516" w14:textId="2037260C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36" w:type="dxa"/>
          </w:tcPr>
          <w:p w14:paraId="7DE6C451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064F3D" w14:textId="72E480D5" w:rsidR="0001441F" w:rsidRPr="00664CF3" w:rsidRDefault="00036DD3" w:rsidP="0001441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021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01441F" w:rsidRPr="00664CF3" w14:paraId="42894801" w14:textId="77777777" w:rsidTr="00C73502">
        <w:trPr>
          <w:trHeight w:val="119"/>
        </w:trPr>
        <w:tc>
          <w:tcPr>
            <w:tcW w:w="2430" w:type="dxa"/>
            <w:hideMark/>
          </w:tcPr>
          <w:p w14:paraId="1551B718" w14:textId="0090FBC5" w:rsidR="0001441F" w:rsidRPr="00664CF3" w:rsidRDefault="0001441F" w:rsidP="000144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AE9C2C5" w14:textId="725B1FC6" w:rsidR="0001441F" w:rsidRPr="00664CF3" w:rsidRDefault="00036DD3" w:rsidP="0001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2" w:type="dxa"/>
          </w:tcPr>
          <w:p w14:paraId="74E20277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8575A9" w14:textId="724D0D04" w:rsidR="0001441F" w:rsidRPr="00664CF3" w:rsidRDefault="0001441F" w:rsidP="009B3BC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3FF9390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ECCB383" w14:textId="7E46CB94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2E0F64E9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9EFA97" w14:textId="1220C6C2" w:rsidR="0001441F" w:rsidRPr="00664CF3" w:rsidRDefault="0001441F" w:rsidP="0001441F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003252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9747DB" w14:textId="0F43CA99" w:rsidR="0001441F" w:rsidRPr="00664CF3" w:rsidRDefault="00036DD3" w:rsidP="0001441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01441F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01441F" w:rsidRPr="00664CF3" w14:paraId="371EA3CB" w14:textId="77777777" w:rsidTr="001159E5">
        <w:tc>
          <w:tcPr>
            <w:tcW w:w="2430" w:type="dxa"/>
          </w:tcPr>
          <w:p w14:paraId="279C189E" w14:textId="30F6E5AE" w:rsidR="0001441F" w:rsidRPr="00664CF3" w:rsidRDefault="0001441F" w:rsidP="000144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93F77" w14:textId="0BCC60E8" w:rsidR="0001441F" w:rsidRPr="00664CF3" w:rsidRDefault="00036DD3" w:rsidP="00014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</w:p>
        </w:tc>
        <w:tc>
          <w:tcPr>
            <w:tcW w:w="272" w:type="dxa"/>
          </w:tcPr>
          <w:p w14:paraId="22B47872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D7A72" w14:textId="4F664842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937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272" w:type="dxa"/>
          </w:tcPr>
          <w:p w14:paraId="68CF1066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5009B" w14:textId="2FC5EE0C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590</w:t>
            </w:r>
          </w:p>
        </w:tc>
        <w:tc>
          <w:tcPr>
            <w:tcW w:w="236" w:type="dxa"/>
          </w:tcPr>
          <w:p w14:paraId="3CE520A9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2D1E1" w14:textId="573D2E46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455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143</w:t>
            </w:r>
          </w:p>
        </w:tc>
        <w:tc>
          <w:tcPr>
            <w:tcW w:w="236" w:type="dxa"/>
          </w:tcPr>
          <w:p w14:paraId="7BDA8072" w14:textId="77777777" w:rsidR="0001441F" w:rsidRPr="00664CF3" w:rsidRDefault="0001441F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EA235" w14:textId="5028CDB5" w:rsidR="0001441F" w:rsidRPr="00664CF3" w:rsidRDefault="00036DD3" w:rsidP="000144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  <w:r w:rsidR="0001441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</w:tr>
    </w:tbl>
    <w:p w14:paraId="4B7A6B6D" w14:textId="6EC21D7C" w:rsidR="009E6864" w:rsidRPr="00664CF3" w:rsidRDefault="009E6864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F20DC4" w14:textId="77777777" w:rsidR="009E6864" w:rsidRPr="00664CF3" w:rsidRDefault="009E686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 w:rsidRPr="00664CF3"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9E6864" w:rsidRPr="00664CF3" w14:paraId="4CFB5022" w14:textId="77777777" w:rsidTr="00155A13">
        <w:trPr>
          <w:tblHeader/>
        </w:trPr>
        <w:tc>
          <w:tcPr>
            <w:tcW w:w="2430" w:type="dxa"/>
          </w:tcPr>
          <w:p w14:paraId="0C06EB74" w14:textId="77777777" w:rsidR="009E6864" w:rsidRPr="00664CF3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0836D0E" w14:textId="0EA816C1" w:rsidR="009E6864" w:rsidRPr="00664CF3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864" w:rsidRPr="00664CF3" w14:paraId="0694E9A3" w14:textId="77777777" w:rsidTr="00155A13">
        <w:trPr>
          <w:tblHeader/>
        </w:trPr>
        <w:tc>
          <w:tcPr>
            <w:tcW w:w="2430" w:type="dxa"/>
          </w:tcPr>
          <w:p w14:paraId="603DFBF9" w14:textId="77777777" w:rsidR="009E6864" w:rsidRPr="00664CF3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44F859AC" w14:textId="77777777" w:rsidR="009E6864" w:rsidRPr="00664CF3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9E6864" w:rsidRPr="00664CF3" w14:paraId="23CEF09C" w14:textId="77777777" w:rsidTr="00155A13">
        <w:trPr>
          <w:tblHeader/>
        </w:trPr>
        <w:tc>
          <w:tcPr>
            <w:tcW w:w="2430" w:type="dxa"/>
            <w:vAlign w:val="bottom"/>
            <w:hideMark/>
          </w:tcPr>
          <w:p w14:paraId="19D3D700" w14:textId="33399874" w:rsidR="009E6864" w:rsidRPr="00664CF3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36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EEBEB19" w14:textId="77777777" w:rsidR="009E6864" w:rsidRPr="00664CF3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BA6FE96" w14:textId="77777777" w:rsidR="009E6864" w:rsidRPr="00664CF3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081BEE7" w14:textId="77777777" w:rsidR="009E6864" w:rsidRPr="00664CF3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C854185" w14:textId="6E9FFBB8" w:rsidR="009E6864" w:rsidRPr="00664CF3" w:rsidRDefault="009E6864" w:rsidP="00155A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F2F3520" w14:textId="77777777" w:rsidR="009E6864" w:rsidRPr="00664CF3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115FF9B" w14:textId="67D0C6D6" w:rsidR="009E6864" w:rsidRPr="00664CF3" w:rsidRDefault="009E6864" w:rsidP="00155A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3FB99A0" w14:textId="77777777" w:rsidR="009E6864" w:rsidRPr="00664CF3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641716F" w14:textId="08249020" w:rsidR="009E6864" w:rsidRPr="00664CF3" w:rsidRDefault="009E6864" w:rsidP="00155A1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36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7A97A41" w14:textId="77777777" w:rsidR="009E6864" w:rsidRPr="00664CF3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7BC3DBAA" w14:textId="77777777" w:rsidR="009E6864" w:rsidRPr="00664CF3" w:rsidRDefault="009E6864" w:rsidP="00155A1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6864" w:rsidRPr="00664CF3" w14:paraId="5FA59A49" w14:textId="77777777" w:rsidTr="00155A13">
        <w:trPr>
          <w:tblHeader/>
        </w:trPr>
        <w:tc>
          <w:tcPr>
            <w:tcW w:w="2430" w:type="dxa"/>
          </w:tcPr>
          <w:p w14:paraId="54F16138" w14:textId="77777777" w:rsidR="009E6864" w:rsidRPr="00664CF3" w:rsidRDefault="009E6864" w:rsidP="00155A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4B2B854C" w14:textId="77777777" w:rsidR="009E6864" w:rsidRPr="00664CF3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E6864" w:rsidRPr="00664CF3" w14:paraId="0A2658E7" w14:textId="77777777" w:rsidTr="00155A13">
        <w:tc>
          <w:tcPr>
            <w:tcW w:w="2430" w:type="dxa"/>
          </w:tcPr>
          <w:p w14:paraId="6F1CCF03" w14:textId="38B29453" w:rsidR="009E6864" w:rsidRPr="00664CF3" w:rsidRDefault="00036DD3" w:rsidP="00155A1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F3EA6E4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1955BF5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F5ABC2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0CAFE94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954A16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7EB0F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1179B7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71E19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CA7CE7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6864" w:rsidRPr="00664CF3" w14:paraId="64C6B5EB" w14:textId="77777777" w:rsidTr="00155A13">
        <w:tc>
          <w:tcPr>
            <w:tcW w:w="3600" w:type="dxa"/>
            <w:gridSpan w:val="2"/>
          </w:tcPr>
          <w:p w14:paraId="7C2D451F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6FC1A0BB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2402A7B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2AA96F6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6E32F6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5C7CE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EF0BC4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347A0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FFB4C4" w14:textId="77777777" w:rsidR="009E6864" w:rsidRPr="00664CF3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0153" w:rsidRPr="00664CF3" w14:paraId="6DA5F3A4" w14:textId="77777777" w:rsidTr="00155A13">
        <w:tc>
          <w:tcPr>
            <w:tcW w:w="2430" w:type="dxa"/>
          </w:tcPr>
          <w:p w14:paraId="363DD5BC" w14:textId="77777777" w:rsidR="00E00153" w:rsidRPr="00664CF3" w:rsidRDefault="00E00153" w:rsidP="00E0015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D3D4D35" w14:textId="0BCA41B3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2" w:type="dxa"/>
          </w:tcPr>
          <w:p w14:paraId="33C7E822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214030" w14:textId="6A51F036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272" w:type="dxa"/>
          </w:tcPr>
          <w:p w14:paraId="71A83120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718199" w14:textId="1B54FA02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36" w:type="dxa"/>
          </w:tcPr>
          <w:p w14:paraId="0985B6DB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C4B517" w14:textId="0F91BF45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3A6422C6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E96E397" w14:textId="0D897912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</w:tr>
      <w:tr w:rsidR="00E00153" w:rsidRPr="00664CF3" w14:paraId="1E9E80A8" w14:textId="77777777" w:rsidTr="00155A13">
        <w:tc>
          <w:tcPr>
            <w:tcW w:w="2430" w:type="dxa"/>
          </w:tcPr>
          <w:p w14:paraId="1280C7FA" w14:textId="77777777" w:rsidR="00E00153" w:rsidRPr="00664CF3" w:rsidRDefault="00E00153" w:rsidP="00E0015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1847CC9" w14:textId="4D1F3281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272" w:type="dxa"/>
          </w:tcPr>
          <w:p w14:paraId="02B4295A" w14:textId="6E8B261B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A31EC3" w14:textId="4B5B59A8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2" w:type="dxa"/>
          </w:tcPr>
          <w:p w14:paraId="10DFFA1C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B8AB16D" w14:textId="386F5232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236" w:type="dxa"/>
          </w:tcPr>
          <w:p w14:paraId="12C597B7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59F75C" w14:textId="20A987A2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36" w:type="dxa"/>
          </w:tcPr>
          <w:p w14:paraId="337360E2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589D7C" w14:textId="7F07CF8A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E00153" w:rsidRPr="00664CF3" w14:paraId="06E33A49" w14:textId="77777777" w:rsidTr="00155A13">
        <w:tc>
          <w:tcPr>
            <w:tcW w:w="2430" w:type="dxa"/>
          </w:tcPr>
          <w:p w14:paraId="41BA6201" w14:textId="77777777" w:rsidR="00E00153" w:rsidRPr="00664CF3" w:rsidRDefault="00E00153" w:rsidP="00E0015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4EAA50" w14:textId="078046BB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2" w:type="dxa"/>
          </w:tcPr>
          <w:p w14:paraId="32E892C2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F52F232" w14:textId="6566091F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2" w:type="dxa"/>
          </w:tcPr>
          <w:p w14:paraId="4C223A36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81FFF7C" w14:textId="6A68D79B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E991807" w14:textId="70903236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3BB888" w14:textId="37D8987F" w:rsidR="00E00153" w:rsidRPr="00664CF3" w:rsidRDefault="00E00153" w:rsidP="00E00153">
            <w:pPr>
              <w:tabs>
                <w:tab w:val="clear" w:pos="907"/>
                <w:tab w:val="decimal" w:pos="706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31A24" w14:textId="183AD0EE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5AE9DA9" w14:textId="78BE99A9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E00153" w:rsidRPr="00664CF3" w14:paraId="6309DC86" w14:textId="77777777" w:rsidTr="00155A13">
        <w:tc>
          <w:tcPr>
            <w:tcW w:w="2430" w:type="dxa"/>
          </w:tcPr>
          <w:p w14:paraId="563FA67C" w14:textId="77777777" w:rsidR="00E00153" w:rsidRPr="00664CF3" w:rsidRDefault="00E00153" w:rsidP="00E0015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E2C414" w14:textId="2FAA2589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E1061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  <w:r w:rsidR="00452EC2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2" w:type="dxa"/>
          </w:tcPr>
          <w:p w14:paraId="308915B9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613279C" w14:textId="6B0930A2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52EC2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 w:rsidR="00452EC2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</w:p>
        </w:tc>
        <w:tc>
          <w:tcPr>
            <w:tcW w:w="272" w:type="dxa"/>
          </w:tcPr>
          <w:p w14:paraId="77E3577F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7A09C72" w14:textId="45C181EA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452EC2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  <w:r w:rsidR="00452EC2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36" w:type="dxa"/>
          </w:tcPr>
          <w:p w14:paraId="179E9E41" w14:textId="368AD93B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B29D91D" w14:textId="26A3BFEE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52FF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="00052FF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36" w:type="dxa"/>
          </w:tcPr>
          <w:p w14:paraId="4F7AFB89" w14:textId="77777777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C1093FB" w14:textId="79328D3B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52FF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</w:t>
            </w:r>
            <w:r w:rsidR="00052FFF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</w:tr>
      <w:tr w:rsidR="00E00153" w:rsidRPr="00664CF3" w14:paraId="6B736206" w14:textId="77777777" w:rsidTr="00155A13">
        <w:tc>
          <w:tcPr>
            <w:tcW w:w="2430" w:type="dxa"/>
            <w:hideMark/>
          </w:tcPr>
          <w:p w14:paraId="0C5DE071" w14:textId="77777777" w:rsidR="00E00153" w:rsidRPr="00664CF3" w:rsidRDefault="00E00153" w:rsidP="00E0015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87807C6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FCEFDA9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2E62837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2A1AE82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FB0739D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F502554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0B4D272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3FA2B78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F625C15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00153" w:rsidRPr="00664CF3" w14:paraId="3C6F1517" w14:textId="77777777" w:rsidTr="00155A13">
        <w:tc>
          <w:tcPr>
            <w:tcW w:w="2430" w:type="dxa"/>
          </w:tcPr>
          <w:p w14:paraId="44847C90" w14:textId="59E592A3" w:rsidR="00E00153" w:rsidRPr="00664CF3" w:rsidRDefault="00036DD3" w:rsidP="00E001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9AB67DF" w14:textId="77777777" w:rsidR="00E00153" w:rsidRPr="00664CF3" w:rsidRDefault="00E00153" w:rsidP="00E00153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FBC9B66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1A2532C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7B5DA4E2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28B7380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DAEA03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50603D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8D442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43C87C" w14:textId="77777777" w:rsidR="00E00153" w:rsidRPr="00664CF3" w:rsidRDefault="00E00153" w:rsidP="00E001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0153" w:rsidRPr="00664CF3" w14:paraId="408655A4" w14:textId="77777777" w:rsidTr="00155A13">
        <w:tc>
          <w:tcPr>
            <w:tcW w:w="3600" w:type="dxa"/>
            <w:gridSpan w:val="2"/>
          </w:tcPr>
          <w:p w14:paraId="0C88D73E" w14:textId="77777777" w:rsidR="00E00153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78B62EBA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02B812C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007222B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CB69367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1BF19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4CCC0A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C910D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3954509" w14:textId="77777777" w:rsidR="00E00153" w:rsidRPr="00664CF3" w:rsidRDefault="00E00153" w:rsidP="00E001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0153" w:rsidRPr="00664CF3" w14:paraId="51675799" w14:textId="77777777" w:rsidTr="000121B6">
        <w:tc>
          <w:tcPr>
            <w:tcW w:w="2430" w:type="dxa"/>
          </w:tcPr>
          <w:p w14:paraId="7EEB3313" w14:textId="77777777" w:rsidR="006C0909" w:rsidRPr="00664CF3" w:rsidRDefault="00E00153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4DDE536A" w14:textId="117A74A7" w:rsidR="00E00153" w:rsidRPr="00664CF3" w:rsidRDefault="00113EF5" w:rsidP="00E0015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00153" w:rsidRPr="00664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0FFA61D" w14:textId="3FCA971D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  <w:tc>
          <w:tcPr>
            <w:tcW w:w="272" w:type="dxa"/>
            <w:vAlign w:val="bottom"/>
          </w:tcPr>
          <w:p w14:paraId="1A94A58B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39F747A" w14:textId="795CC1B3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  <w:tc>
          <w:tcPr>
            <w:tcW w:w="272" w:type="dxa"/>
            <w:vAlign w:val="bottom"/>
          </w:tcPr>
          <w:p w14:paraId="274441E4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0A08BF1" w14:textId="0B031DA4" w:rsidR="00E00153" w:rsidRPr="00664CF3" w:rsidRDefault="00E00153" w:rsidP="00E00153">
            <w:pPr>
              <w:tabs>
                <w:tab w:val="clear" w:pos="907"/>
                <w:tab w:val="decimal" w:pos="706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25544D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1FC6D7" w14:textId="1194D34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1C2CA3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E95B7B" w14:textId="04DD3800" w:rsidR="00E00153" w:rsidRPr="00664CF3" w:rsidRDefault="00036DD3" w:rsidP="00E001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</w:tr>
      <w:tr w:rsidR="00E00153" w:rsidRPr="00664CF3" w14:paraId="72E40C83" w14:textId="77777777" w:rsidTr="00155A13">
        <w:tc>
          <w:tcPr>
            <w:tcW w:w="2430" w:type="dxa"/>
            <w:hideMark/>
          </w:tcPr>
          <w:p w14:paraId="7C9059A7" w14:textId="77777777" w:rsidR="00E00153" w:rsidRPr="00664CF3" w:rsidRDefault="00E00153" w:rsidP="00E001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8CC5D25" w14:textId="687D2251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2" w:type="dxa"/>
          </w:tcPr>
          <w:p w14:paraId="631E297C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2A5A1C" w14:textId="78AFDCB5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72" w:type="dxa"/>
          </w:tcPr>
          <w:p w14:paraId="4ECF9267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C305608" w14:textId="2A76B563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36" w:type="dxa"/>
          </w:tcPr>
          <w:p w14:paraId="356137DD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A8F3A5" w14:textId="2C0190BA" w:rsidR="00E00153" w:rsidRPr="00664CF3" w:rsidRDefault="00036DD3" w:rsidP="00E00153">
            <w:pPr>
              <w:tabs>
                <w:tab w:val="clear" w:pos="907"/>
                <w:tab w:val="decimal" w:pos="706"/>
                <w:tab w:val="left" w:pos="8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36" w:type="dxa"/>
          </w:tcPr>
          <w:p w14:paraId="05980365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3C6F64F" w14:textId="158DC612" w:rsidR="00E00153" w:rsidRPr="00664CF3" w:rsidRDefault="00036DD3" w:rsidP="00E001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E00153" w:rsidRPr="00664CF3" w14:paraId="2FA9F33B" w14:textId="77777777" w:rsidTr="00155A13">
        <w:tc>
          <w:tcPr>
            <w:tcW w:w="2430" w:type="dxa"/>
            <w:hideMark/>
          </w:tcPr>
          <w:p w14:paraId="31C0F94C" w14:textId="77777777" w:rsidR="00E00153" w:rsidRPr="00664CF3" w:rsidRDefault="00E00153" w:rsidP="00E001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328AE40" w14:textId="1D270A13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2" w:type="dxa"/>
          </w:tcPr>
          <w:p w14:paraId="5AB1BEB1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FED6649" w14:textId="0DC5E6E8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272" w:type="dxa"/>
          </w:tcPr>
          <w:p w14:paraId="017A047F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10B26EC" w14:textId="483B8FCD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36" w:type="dxa"/>
          </w:tcPr>
          <w:p w14:paraId="63E0FAB5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FEE84A" w14:textId="0F9A4E9D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36" w:type="dxa"/>
          </w:tcPr>
          <w:p w14:paraId="7622465B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F20B58" w14:textId="4573C939" w:rsidR="00E00153" w:rsidRPr="00664CF3" w:rsidRDefault="00036DD3" w:rsidP="00E001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021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E00153" w:rsidRPr="00664CF3" w14:paraId="0873E245" w14:textId="77777777" w:rsidTr="00155A13">
        <w:trPr>
          <w:trHeight w:val="119"/>
        </w:trPr>
        <w:tc>
          <w:tcPr>
            <w:tcW w:w="2430" w:type="dxa"/>
            <w:hideMark/>
          </w:tcPr>
          <w:p w14:paraId="25E4E41E" w14:textId="77777777" w:rsidR="00E00153" w:rsidRPr="00664CF3" w:rsidRDefault="00E00153" w:rsidP="00E001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591029E4" w14:textId="7636C99D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2" w:type="dxa"/>
          </w:tcPr>
          <w:p w14:paraId="5C23E53F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81E7E6C" w14:textId="157C3D36" w:rsidR="00E00153" w:rsidRPr="00664CF3" w:rsidRDefault="00E00153" w:rsidP="00E00153">
            <w:pPr>
              <w:tabs>
                <w:tab w:val="clear" w:pos="907"/>
                <w:tab w:val="decimal" w:pos="706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4E4DB95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AC8E7FB" w14:textId="1C388438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58783D9B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E050B5" w14:textId="24F9BDA8" w:rsidR="00E00153" w:rsidRPr="00664CF3" w:rsidRDefault="00E0015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84EABA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2D932C" w14:textId="73F047FB" w:rsidR="00E00153" w:rsidRPr="00664CF3" w:rsidRDefault="00036DD3" w:rsidP="00E001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E00153"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E00153" w:rsidRPr="00664CF3" w14:paraId="2147559D" w14:textId="77777777" w:rsidTr="00155A13">
        <w:tc>
          <w:tcPr>
            <w:tcW w:w="2430" w:type="dxa"/>
          </w:tcPr>
          <w:p w14:paraId="60BC181A" w14:textId="77777777" w:rsidR="00E00153" w:rsidRPr="00664CF3" w:rsidRDefault="00E00153" w:rsidP="00E001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58FA3" w14:textId="358044D1" w:rsidR="00E00153" w:rsidRPr="00664CF3" w:rsidRDefault="00036DD3" w:rsidP="00E00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</w:p>
        </w:tc>
        <w:tc>
          <w:tcPr>
            <w:tcW w:w="272" w:type="dxa"/>
          </w:tcPr>
          <w:p w14:paraId="2994332A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B88A8" w14:textId="7459A3B9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937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272" w:type="dxa"/>
          </w:tcPr>
          <w:p w14:paraId="5F3669EC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A7B38" w14:textId="278ECF7B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590</w:t>
            </w:r>
          </w:p>
        </w:tc>
        <w:tc>
          <w:tcPr>
            <w:tcW w:w="236" w:type="dxa"/>
          </w:tcPr>
          <w:p w14:paraId="6CA5F02D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BF093" w14:textId="5482AD59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236" w:type="dxa"/>
          </w:tcPr>
          <w:p w14:paraId="4049058E" w14:textId="77777777" w:rsidR="00E00153" w:rsidRPr="00664CF3" w:rsidRDefault="00E0015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6DD5F" w14:textId="38388730" w:rsidR="00E00153" w:rsidRPr="00664CF3" w:rsidRDefault="00036DD3" w:rsidP="00E001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  <w:r w:rsidR="00E00153"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</w:tr>
    </w:tbl>
    <w:p w14:paraId="7C6CA350" w14:textId="77777777" w:rsidR="00F001BE" w:rsidRPr="00664CF3" w:rsidRDefault="00F001B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321E9D0" w14:textId="2B98453C" w:rsidR="00C42F3A" w:rsidRPr="00664CF3" w:rsidRDefault="00C42F3A" w:rsidP="00C42F3A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4CF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D4C32" w:rsidRPr="00664CF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36DD3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664CF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64CF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BC15600" w14:textId="730D34E9" w:rsidR="00A61F6E" w:rsidRPr="00664CF3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36833B" w14:textId="4A97F945" w:rsidR="00A61F6E" w:rsidRPr="00664CF3" w:rsidRDefault="009D4C32" w:rsidP="009E6864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/>
          <w:spacing w:val="-4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664CF3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4342A41B" w14:textId="321CC654" w:rsidR="00BF7244" w:rsidRPr="00664CF3" w:rsidRDefault="00BF724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 w:rsidRPr="00664CF3"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p w14:paraId="05CCB3A3" w14:textId="4E24C1EA" w:rsidR="00C42F3A" w:rsidRPr="00664CF3" w:rsidRDefault="00C42F3A" w:rsidP="005D6D62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9D4C32" w:rsidRPr="00664CF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64CF3">
        <w:rPr>
          <w:rFonts w:asciiTheme="majorBidi" w:hAnsiTheme="majorBidi" w:cstheme="majorBidi"/>
          <w:sz w:val="30"/>
          <w:szCs w:val="30"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64CF3">
        <w:rPr>
          <w:rFonts w:asciiTheme="majorBidi" w:hAnsiTheme="majorBidi" w:cstheme="majorBidi"/>
          <w:sz w:val="30"/>
          <w:szCs w:val="30"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64CF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64CF3">
        <w:rPr>
          <w:rFonts w:asciiTheme="majorBidi" w:hAnsiTheme="majorBidi"/>
          <w:sz w:val="30"/>
          <w:szCs w:val="30"/>
          <w:cs/>
        </w:rPr>
        <w:t>ความเสี่ยง</w:t>
      </w:r>
      <w:r w:rsidR="00251522" w:rsidRPr="00664CF3">
        <w:rPr>
          <w:rFonts w:asciiTheme="majorBidi" w:hAnsiTheme="majorBidi" w:hint="cs"/>
          <w:sz w:val="30"/>
          <w:szCs w:val="30"/>
          <w:cs/>
        </w:rPr>
        <w:t>ด้านอัตราแลกเปลี่ยน</w:t>
      </w:r>
    </w:p>
    <w:p w14:paraId="5A650913" w14:textId="711A0B25" w:rsidR="00A61F6E" w:rsidRPr="00664CF3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5CDBED4" w14:textId="049DA801" w:rsidR="00C42F3A" w:rsidRPr="00664CF3" w:rsidRDefault="00C42F3A" w:rsidP="005D6D62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07EF9" w:rsidRPr="00664CF3">
        <w:rPr>
          <w:rFonts w:asciiTheme="majorBidi" w:hAnsiTheme="majorBidi"/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การซื้ออะไหล่ วัสดุสิ้นเปลือง เครื่องจักรและอุปกรณ์ </w:t>
      </w:r>
    </w:p>
    <w:p w14:paraId="450D86B3" w14:textId="7FD2C528" w:rsidR="00A61F6E" w:rsidRPr="00664CF3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604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1080"/>
      </w:tblGrid>
      <w:tr w:rsidR="009F0828" w:rsidRPr="00664CF3" w14:paraId="6EC5B81D" w14:textId="77777777" w:rsidTr="00547FBC">
        <w:trPr>
          <w:tblHeader/>
        </w:trPr>
        <w:tc>
          <w:tcPr>
            <w:tcW w:w="2880" w:type="dxa"/>
          </w:tcPr>
          <w:p w14:paraId="0FC764C7" w14:textId="087E7FCD" w:rsidR="009F0828" w:rsidRPr="00664CF3" w:rsidRDefault="00DC48C2" w:rsidP="00547FBC">
            <w:pPr>
              <w:spacing w:line="400" w:lineRule="exact"/>
              <w:ind w:left="-90"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 w:rsidR="009F0828"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จากเงินตร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9F0828"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ต่า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="009F0828" w:rsidRPr="00664C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ประเทศ</w:t>
            </w:r>
          </w:p>
        </w:tc>
        <w:tc>
          <w:tcPr>
            <w:tcW w:w="2430" w:type="dxa"/>
            <w:gridSpan w:val="3"/>
          </w:tcPr>
          <w:p w14:paraId="489472B4" w14:textId="29A99DDE" w:rsidR="009F0828" w:rsidRPr="00664CF3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1313F" w14:textId="77777777" w:rsidR="009F0828" w:rsidRPr="00664CF3" w:rsidRDefault="009F0828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F87C50" w14:textId="57E86AE2" w:rsidR="009F0828" w:rsidRPr="00664CF3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994" w:rsidRPr="00664CF3" w14:paraId="1F917856" w14:textId="77777777" w:rsidTr="00547FBC">
        <w:trPr>
          <w:tblHeader/>
        </w:trPr>
        <w:tc>
          <w:tcPr>
            <w:tcW w:w="2880" w:type="dxa"/>
          </w:tcPr>
          <w:p w14:paraId="0722B50B" w14:textId="1730A469" w:rsidR="00046994" w:rsidRPr="00664CF3" w:rsidRDefault="00046994" w:rsidP="00046994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6D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64C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9881B72" w14:textId="4EBEC38F" w:rsidR="00046994" w:rsidRPr="00664CF3" w:rsidRDefault="00036DD3" w:rsidP="00046994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591C3F2" w14:textId="77777777" w:rsidR="00046994" w:rsidRPr="00664CF3" w:rsidRDefault="00046994" w:rsidP="00046994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70B75" w14:textId="1DB4F42C" w:rsidR="00046994" w:rsidRPr="00664CF3" w:rsidRDefault="00036DD3" w:rsidP="00046994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31F5A9A" w14:textId="77777777" w:rsidR="00046994" w:rsidRPr="00664CF3" w:rsidRDefault="00046994" w:rsidP="00046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38A48" w14:textId="378D3306" w:rsidR="00046994" w:rsidRPr="00664CF3" w:rsidRDefault="00036DD3" w:rsidP="00046994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83CB8D0" w14:textId="77777777" w:rsidR="00046994" w:rsidRPr="00664CF3" w:rsidRDefault="00046994" w:rsidP="00046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AB011" w14:textId="4554F538" w:rsidR="00046994" w:rsidRPr="00664CF3" w:rsidRDefault="00036DD3" w:rsidP="00046994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00971" w:rsidRPr="00664CF3" w14:paraId="6950F06F" w14:textId="77777777" w:rsidTr="00547FBC">
        <w:trPr>
          <w:tblHeader/>
        </w:trPr>
        <w:tc>
          <w:tcPr>
            <w:tcW w:w="2880" w:type="dxa"/>
          </w:tcPr>
          <w:p w14:paraId="2AC22DF8" w14:textId="77777777" w:rsidR="00A00971" w:rsidRPr="00664CF3" w:rsidRDefault="00A00971" w:rsidP="00A00971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6A5BCE" w14:textId="77777777" w:rsidR="00A00971" w:rsidRPr="00664CF3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971" w:rsidRPr="00664CF3" w14:paraId="37BCF492" w14:textId="77777777" w:rsidTr="00547FBC">
        <w:tc>
          <w:tcPr>
            <w:tcW w:w="2880" w:type="dxa"/>
          </w:tcPr>
          <w:p w14:paraId="6124C33D" w14:textId="77777777" w:rsidR="00A00971" w:rsidRPr="00664CF3" w:rsidRDefault="00A00971" w:rsidP="00A00971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5A62F119" w14:textId="77777777" w:rsidR="00A00971" w:rsidRPr="00664CF3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8222D" w14:textId="77777777" w:rsidR="00A00971" w:rsidRPr="00664CF3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D3E6E0" w14:textId="77777777" w:rsidR="00A00971" w:rsidRPr="00664CF3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4CE0A3" w14:textId="77777777" w:rsidR="00A00971" w:rsidRPr="00664CF3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2AF13" w14:textId="77777777" w:rsidR="00A00971" w:rsidRPr="00664CF3" w:rsidRDefault="00A00971" w:rsidP="00A00971">
            <w:pPr>
              <w:tabs>
                <w:tab w:val="decimal" w:pos="1134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1327EB" w14:textId="77777777" w:rsidR="00A00971" w:rsidRPr="00664CF3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F4F2B" w14:textId="77777777" w:rsidR="00A00971" w:rsidRPr="00664CF3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10AD" w:rsidRPr="00664CF3" w14:paraId="2CB9358A" w14:textId="77777777" w:rsidTr="00547FBC">
        <w:tc>
          <w:tcPr>
            <w:tcW w:w="2880" w:type="dxa"/>
          </w:tcPr>
          <w:p w14:paraId="66FF579C" w14:textId="77777777" w:rsidR="00CA10AD" w:rsidRPr="00664CF3" w:rsidRDefault="00CA10AD" w:rsidP="00CA10A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CD0DBF4" w14:textId="5E55CE15" w:rsidR="00CA10AD" w:rsidRPr="00664CF3" w:rsidRDefault="00036DD3" w:rsidP="00DE6A55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A10AD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</w:tcPr>
          <w:p w14:paraId="23930924" w14:textId="77777777" w:rsidR="00CA10AD" w:rsidRPr="00664CF3" w:rsidRDefault="00CA10AD" w:rsidP="00CA10A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D27A53" w14:textId="07DCC3F8" w:rsidR="00CA10AD" w:rsidRPr="00664CF3" w:rsidRDefault="00036DD3" w:rsidP="00DE6A55">
            <w:pPr>
              <w:tabs>
                <w:tab w:val="decimal" w:pos="895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="00CA10AD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57ABB098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2AD61" w14:textId="5A0B3E7B" w:rsidR="00CA10AD" w:rsidRPr="00664CF3" w:rsidRDefault="00036DD3" w:rsidP="00DE6A55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A10AD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</w:tcPr>
          <w:p w14:paraId="2BE24D3D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9DF53" w14:textId="0914EE4F" w:rsidR="00CA10AD" w:rsidRPr="00664CF3" w:rsidRDefault="00036DD3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="00CA10AD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CA10AD" w:rsidRPr="00664CF3" w14:paraId="4DFCBBE5" w14:textId="77777777" w:rsidTr="00547FBC">
        <w:tc>
          <w:tcPr>
            <w:tcW w:w="2880" w:type="dxa"/>
          </w:tcPr>
          <w:p w14:paraId="5847C66C" w14:textId="77777777" w:rsidR="00CA10AD" w:rsidRPr="00664CF3" w:rsidRDefault="00CA10AD" w:rsidP="00CA10A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940E86" w14:textId="774E91FB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EFE1D18" w14:textId="77777777" w:rsidR="00CA10AD" w:rsidRPr="00664CF3" w:rsidRDefault="00CA10AD" w:rsidP="00CA10A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AF0993" w14:textId="5D91E776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70EF670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0FCB6" w14:textId="5D0AE3D1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ABB7350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38973" w14:textId="7894EF1C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A10AD" w:rsidRPr="00664CF3" w14:paraId="7ABC290F" w14:textId="77777777" w:rsidTr="00547FBC">
        <w:tc>
          <w:tcPr>
            <w:tcW w:w="2880" w:type="dxa"/>
          </w:tcPr>
          <w:p w14:paraId="73C12617" w14:textId="77777777" w:rsidR="00CA10AD" w:rsidRPr="00664CF3" w:rsidRDefault="00CA10AD" w:rsidP="00CA10AD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DF41C1" w14:textId="3EA72FA2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915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EA7DA1" w14:textId="77777777" w:rsidR="00CA10AD" w:rsidRPr="00664CF3" w:rsidRDefault="00CA10AD" w:rsidP="00CA10A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E24E45" w14:textId="6F3D5039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763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0E1A386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4B528E" w14:textId="286F6C18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915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3AAC344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11CB97" w14:textId="6F930FBD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763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A10AD" w:rsidRPr="00664CF3" w14:paraId="27D2DF0D" w14:textId="77777777" w:rsidTr="00547FBC">
        <w:tc>
          <w:tcPr>
            <w:tcW w:w="2880" w:type="dxa"/>
          </w:tcPr>
          <w:p w14:paraId="1F80100C" w14:textId="77777777" w:rsidR="00CA10AD" w:rsidRPr="00664CF3" w:rsidRDefault="00CA10AD" w:rsidP="00CA10AD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EF46FE8" w14:textId="77777777" w:rsidR="00CA10AD" w:rsidRPr="00664CF3" w:rsidRDefault="00CA10AD" w:rsidP="00CA10AD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75DF10" w14:textId="77777777" w:rsidR="00CA10AD" w:rsidRPr="00664CF3" w:rsidRDefault="00CA10AD" w:rsidP="00CA10AD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EFB431B" w14:textId="77777777" w:rsidR="00CA10AD" w:rsidRPr="00664CF3" w:rsidRDefault="00CA10AD" w:rsidP="00CA10AD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84A1190" w14:textId="77777777" w:rsidR="00CA10AD" w:rsidRPr="00664CF3" w:rsidRDefault="00CA10AD" w:rsidP="00CA10AD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90A857" w14:textId="77777777" w:rsidR="00CA10AD" w:rsidRPr="00664CF3" w:rsidRDefault="00CA10AD" w:rsidP="00CA10AD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4496E214" w14:textId="77777777" w:rsidR="00CA10AD" w:rsidRPr="00664CF3" w:rsidRDefault="00CA10AD" w:rsidP="00CA10AD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6BF640" w14:textId="77777777" w:rsidR="00CA10AD" w:rsidRPr="00664CF3" w:rsidRDefault="00CA10AD" w:rsidP="00CA10AD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10AD" w:rsidRPr="00664CF3" w14:paraId="3F877F13" w14:textId="77777777" w:rsidTr="00547FBC">
        <w:tc>
          <w:tcPr>
            <w:tcW w:w="2880" w:type="dxa"/>
          </w:tcPr>
          <w:p w14:paraId="5FC3BB7B" w14:textId="77777777" w:rsidR="00CA10AD" w:rsidRPr="00664CF3" w:rsidRDefault="00CA10AD" w:rsidP="00CA10A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</w:tcPr>
          <w:p w14:paraId="72FC3BA4" w14:textId="77777777" w:rsidR="00CA10AD" w:rsidRPr="00664CF3" w:rsidRDefault="00CA10AD" w:rsidP="00CA10A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88FA3D" w14:textId="77777777" w:rsidR="00CA10AD" w:rsidRPr="00664CF3" w:rsidRDefault="00CA10AD" w:rsidP="00CA10AD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F4D326" w14:textId="77777777" w:rsidR="00CA10AD" w:rsidRPr="00664CF3" w:rsidRDefault="00CA10AD" w:rsidP="00CA10A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551C3D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93C49" w14:textId="77777777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FA741D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57431" w14:textId="77777777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10AD" w:rsidRPr="00664CF3" w14:paraId="394B7B90" w14:textId="77777777" w:rsidTr="00547FBC">
        <w:tc>
          <w:tcPr>
            <w:tcW w:w="2880" w:type="dxa"/>
          </w:tcPr>
          <w:p w14:paraId="4C22DEBB" w14:textId="77777777" w:rsidR="00CA10AD" w:rsidRPr="00664CF3" w:rsidRDefault="00CA10AD" w:rsidP="00CA10A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0C79C2C" w14:textId="09EEBC34" w:rsidR="00CA10AD" w:rsidRPr="00664CF3" w:rsidRDefault="00036DD3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34BF47EF" w14:textId="77777777" w:rsidR="00CA10AD" w:rsidRPr="00664CF3" w:rsidRDefault="00CA10AD" w:rsidP="00CA10A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770B8" w14:textId="0DFA07D1" w:rsidR="00CA10AD" w:rsidRPr="00664CF3" w:rsidRDefault="00036DD3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EEC14F7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D2491" w14:textId="4C563724" w:rsidR="00CA10AD" w:rsidRPr="00664CF3" w:rsidRDefault="00036DD3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11A0AA8B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B3E22" w14:textId="4A8C6586" w:rsidR="00CA10AD" w:rsidRPr="00664CF3" w:rsidRDefault="00036DD3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CA10AD" w:rsidRPr="00664CF3" w14:paraId="7CD30DFE" w14:textId="77777777" w:rsidTr="00547FBC">
        <w:tc>
          <w:tcPr>
            <w:tcW w:w="2880" w:type="dxa"/>
          </w:tcPr>
          <w:p w14:paraId="1FD01BA8" w14:textId="77777777" w:rsidR="00CA10AD" w:rsidRPr="00664CF3" w:rsidRDefault="00CA10AD" w:rsidP="00CA10A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C1B56E" w14:textId="7420D811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632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B59F5AE" w14:textId="77777777" w:rsidR="00CA10AD" w:rsidRPr="00664CF3" w:rsidRDefault="00CA10AD" w:rsidP="00CA10A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33014F" w14:textId="6E23CF04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0C5F929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45BFB" w14:textId="5B9A6321" w:rsidR="00CA10AD" w:rsidRPr="00664CF3" w:rsidRDefault="000E7A62" w:rsidP="00DE6A55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798DF6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81825" w14:textId="7D9E20A8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A10AD" w:rsidRPr="00664CF3" w14:paraId="2BF01375" w14:textId="77777777" w:rsidTr="00547FBC">
        <w:tc>
          <w:tcPr>
            <w:tcW w:w="2880" w:type="dxa"/>
          </w:tcPr>
          <w:p w14:paraId="47CCBF36" w14:textId="77777777" w:rsidR="00CA10AD" w:rsidRPr="00664CF3" w:rsidRDefault="00CA10AD" w:rsidP="00CA10AD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D050DD" w14:textId="5E8C4972" w:rsidR="00CA10AD" w:rsidRPr="00664CF3" w:rsidRDefault="00420967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608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BAE463" w14:textId="77777777" w:rsidR="00CA10AD" w:rsidRPr="00664CF3" w:rsidRDefault="00CA10AD" w:rsidP="00CA10A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D862FD" w14:textId="2DAB3A11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A5A4026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BF381" w14:textId="7A114F38" w:rsidR="00CA10AD" w:rsidRPr="00664CF3" w:rsidRDefault="00036DD3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299985E3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B23035" w14:textId="44486069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A10AD" w:rsidRPr="00664CF3" w14:paraId="6424474B" w14:textId="77777777" w:rsidTr="00547FBC">
        <w:tc>
          <w:tcPr>
            <w:tcW w:w="2880" w:type="dxa"/>
          </w:tcPr>
          <w:p w14:paraId="34273DCF" w14:textId="77777777" w:rsidR="00CA10AD" w:rsidRPr="00664CF3" w:rsidRDefault="00CA10AD" w:rsidP="00CA10A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07AF18F" w14:textId="77777777" w:rsidR="00CA10AD" w:rsidRPr="00664CF3" w:rsidRDefault="00CA10AD" w:rsidP="00CA10AD">
            <w:pPr>
              <w:ind w:left="-90"/>
            </w:pPr>
          </w:p>
        </w:tc>
        <w:tc>
          <w:tcPr>
            <w:tcW w:w="270" w:type="dxa"/>
          </w:tcPr>
          <w:p w14:paraId="6791E01A" w14:textId="77777777" w:rsidR="00CA10AD" w:rsidRPr="00664CF3" w:rsidRDefault="00CA10AD" w:rsidP="00CA10A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24F2786" w14:textId="77777777" w:rsidR="00CA10AD" w:rsidRPr="00664CF3" w:rsidRDefault="00CA10AD" w:rsidP="00CA10AD">
            <w:pPr>
              <w:ind w:left="-90"/>
            </w:pPr>
          </w:p>
        </w:tc>
        <w:tc>
          <w:tcPr>
            <w:tcW w:w="270" w:type="dxa"/>
            <w:vAlign w:val="center"/>
          </w:tcPr>
          <w:p w14:paraId="11AC36F8" w14:textId="77777777" w:rsidR="00CA10AD" w:rsidRPr="00664CF3" w:rsidRDefault="00CA10AD" w:rsidP="00CA10A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C5822B" w14:textId="77777777" w:rsidR="00CA10AD" w:rsidRPr="00664CF3" w:rsidRDefault="00CA10AD" w:rsidP="00CA10AD">
            <w:pPr>
              <w:ind w:left="-90"/>
            </w:pPr>
          </w:p>
        </w:tc>
        <w:tc>
          <w:tcPr>
            <w:tcW w:w="270" w:type="dxa"/>
            <w:vAlign w:val="center"/>
          </w:tcPr>
          <w:p w14:paraId="321F5655" w14:textId="77777777" w:rsidR="00CA10AD" w:rsidRPr="00664CF3" w:rsidRDefault="00CA10AD" w:rsidP="00CA10A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3FC2E2" w14:textId="77777777" w:rsidR="00CA10AD" w:rsidRPr="00664CF3" w:rsidRDefault="00CA10AD" w:rsidP="00CA10AD">
            <w:pPr>
              <w:ind w:left="-90"/>
            </w:pPr>
          </w:p>
        </w:tc>
      </w:tr>
      <w:tr w:rsidR="00CA10AD" w:rsidRPr="00664CF3" w14:paraId="08A5B5C1" w14:textId="77777777" w:rsidTr="00547FBC">
        <w:tc>
          <w:tcPr>
            <w:tcW w:w="2880" w:type="dxa"/>
          </w:tcPr>
          <w:p w14:paraId="5ECFF75D" w14:textId="77777777" w:rsidR="00CA10AD" w:rsidRPr="00664CF3" w:rsidRDefault="00CA10AD" w:rsidP="00CA10A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เงินอื่น ๆ</w:t>
            </w:r>
          </w:p>
        </w:tc>
        <w:tc>
          <w:tcPr>
            <w:tcW w:w="1080" w:type="dxa"/>
          </w:tcPr>
          <w:p w14:paraId="6B5192EF" w14:textId="77777777" w:rsidR="00CA10AD" w:rsidRPr="00664CF3" w:rsidRDefault="00CA10AD" w:rsidP="00CA10A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EC719" w14:textId="77777777" w:rsidR="00CA10AD" w:rsidRPr="00664CF3" w:rsidRDefault="00CA10AD" w:rsidP="00CA10AD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A8CFB1" w14:textId="77777777" w:rsidR="00CA10AD" w:rsidRPr="00664CF3" w:rsidRDefault="00CA10AD" w:rsidP="00CA10A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348953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50EB1" w14:textId="77777777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917876" w14:textId="77777777" w:rsidR="00CA10AD" w:rsidRPr="00664CF3" w:rsidRDefault="00CA10AD" w:rsidP="00CA10A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730BE" w14:textId="77777777" w:rsidR="00CA10AD" w:rsidRPr="00664CF3" w:rsidRDefault="00CA10AD" w:rsidP="00CA10A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2DB3" w:rsidRPr="00664CF3" w14:paraId="09BFEB65" w14:textId="77777777" w:rsidTr="00547FBC">
        <w:tc>
          <w:tcPr>
            <w:tcW w:w="2880" w:type="dxa"/>
          </w:tcPr>
          <w:p w14:paraId="583A6096" w14:textId="77777777" w:rsidR="00DA2DB3" w:rsidRPr="00664CF3" w:rsidRDefault="00DA2DB3" w:rsidP="00DA2DB3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2985287" w14:textId="18516C0B" w:rsidR="00DA2DB3" w:rsidRPr="00664CF3" w:rsidRDefault="00036DD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270" w:type="dxa"/>
          </w:tcPr>
          <w:p w14:paraId="38A2DE6F" w14:textId="77777777" w:rsidR="00DA2DB3" w:rsidRPr="00664CF3" w:rsidRDefault="00DA2DB3" w:rsidP="00DA2DB3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3C168C" w14:textId="5CDC47EF" w:rsidR="00DA2DB3" w:rsidRPr="00664CF3" w:rsidRDefault="00036DD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2B39EAFA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844CC" w14:textId="594373FB" w:rsidR="00DA2DB3" w:rsidRPr="00664CF3" w:rsidRDefault="00036DD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270" w:type="dxa"/>
          </w:tcPr>
          <w:p w14:paraId="3A7426FE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8B2CC" w14:textId="3B7C7DBE" w:rsidR="00DA2DB3" w:rsidRPr="00664CF3" w:rsidRDefault="00036DD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  <w:tr w:rsidR="00DA2DB3" w:rsidRPr="00664CF3" w14:paraId="00C39536" w14:textId="77777777" w:rsidTr="00547FBC">
        <w:tc>
          <w:tcPr>
            <w:tcW w:w="2880" w:type="dxa"/>
          </w:tcPr>
          <w:p w14:paraId="5595AC23" w14:textId="2EC7839F" w:rsidR="00DA2DB3" w:rsidRPr="00664CF3" w:rsidRDefault="00DA2DB3" w:rsidP="00DA2DB3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9F98C9C" w14:textId="074993AE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5942AF8" w14:textId="77777777" w:rsidR="00DA2DB3" w:rsidRPr="00664CF3" w:rsidRDefault="00DA2DB3" w:rsidP="00DA2DB3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412DF5" w14:textId="7C97711E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8CDCE2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28B83" w14:textId="16C230FF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EAF1062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459BE" w14:textId="76B2149C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A2DB3" w:rsidRPr="00664CF3" w14:paraId="30CFFEF5" w14:textId="77777777" w:rsidTr="00547FBC">
        <w:tc>
          <w:tcPr>
            <w:tcW w:w="2880" w:type="dxa"/>
          </w:tcPr>
          <w:p w14:paraId="77E8C937" w14:textId="77777777" w:rsidR="00DA2DB3" w:rsidRPr="00664CF3" w:rsidRDefault="00DA2DB3" w:rsidP="00DA2DB3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7C43A2" w14:textId="7231EFD1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23B730C" w14:textId="77777777" w:rsidR="00DA2DB3" w:rsidRPr="00664CF3" w:rsidRDefault="00DA2DB3" w:rsidP="00DA2DB3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B95AFF" w14:textId="732423BD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AE48EA1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406D7C" w14:textId="62226139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BB51453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D98BAC" w14:textId="4C42E43D" w:rsidR="00DA2DB3" w:rsidRPr="00664CF3" w:rsidRDefault="00DA2DB3" w:rsidP="00DA2DB3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A2DB3" w:rsidRPr="00664CF3" w14:paraId="653EDAD3" w14:textId="77777777" w:rsidTr="00547FBC">
        <w:tc>
          <w:tcPr>
            <w:tcW w:w="2880" w:type="dxa"/>
          </w:tcPr>
          <w:p w14:paraId="3674BCB2" w14:textId="77777777" w:rsidR="00DA2DB3" w:rsidRPr="00664CF3" w:rsidRDefault="00DA2DB3" w:rsidP="00DA2DB3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777BB47" w14:textId="77777777" w:rsidR="00DA2DB3" w:rsidRPr="00664CF3" w:rsidRDefault="00DA2DB3" w:rsidP="00DA2DB3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5858A1" w14:textId="77777777" w:rsidR="00DA2DB3" w:rsidRPr="00664CF3" w:rsidRDefault="00DA2DB3" w:rsidP="00DA2DB3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34CD70D" w14:textId="77777777" w:rsidR="00DA2DB3" w:rsidRPr="00664CF3" w:rsidRDefault="00DA2DB3" w:rsidP="00DA2DB3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15E30144" w14:textId="77777777" w:rsidR="00DA2DB3" w:rsidRPr="00664CF3" w:rsidRDefault="00DA2DB3" w:rsidP="00DA2DB3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0B444A0" w14:textId="77777777" w:rsidR="00DA2DB3" w:rsidRPr="00664CF3" w:rsidRDefault="00DA2DB3" w:rsidP="00DA2DB3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EB98D6F" w14:textId="77777777" w:rsidR="00DA2DB3" w:rsidRPr="00664CF3" w:rsidRDefault="00DA2DB3" w:rsidP="00DA2DB3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F73B6F7" w14:textId="77777777" w:rsidR="00DA2DB3" w:rsidRPr="00664CF3" w:rsidRDefault="00DA2DB3" w:rsidP="00DA2DB3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2DB3" w:rsidRPr="00664CF3" w14:paraId="4BCFCF36" w14:textId="77777777" w:rsidTr="00547FBC">
        <w:tc>
          <w:tcPr>
            <w:tcW w:w="2880" w:type="dxa"/>
          </w:tcPr>
          <w:p w14:paraId="375DBA3A" w14:textId="1E858727" w:rsidR="00DA2DB3" w:rsidRPr="00664CF3" w:rsidRDefault="00DA2DB3" w:rsidP="00DA2DB3">
            <w:pPr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BE1A4A" w14:textId="404727BD" w:rsidR="00DA2DB3" w:rsidRPr="00664CF3" w:rsidRDefault="00DA2DB3" w:rsidP="00DA2DB3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253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702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034CD9" w14:textId="77777777" w:rsidR="00DA2DB3" w:rsidRPr="00664CF3" w:rsidRDefault="00DA2DB3" w:rsidP="00DA2DB3">
            <w:pPr>
              <w:tabs>
                <w:tab w:val="decimal" w:pos="1152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A7CAA5" w14:textId="6D0F6CD8" w:rsidR="00DA2DB3" w:rsidRPr="00664CF3" w:rsidRDefault="00DA2DB3" w:rsidP="00DA2DB3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215DD0E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CE3602" w14:textId="2EAA36A6" w:rsidR="00DA2DB3" w:rsidRPr="00664CF3" w:rsidRDefault="00DA2DB3" w:rsidP="00DA2DB3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246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070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0FAAEFD" w14:textId="77777777" w:rsidR="00DA2DB3" w:rsidRPr="00664CF3" w:rsidRDefault="00DA2DB3" w:rsidP="00DA2D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17E598" w14:textId="62A7A7D7" w:rsidR="00DA2DB3" w:rsidRPr="00664CF3" w:rsidRDefault="00DA2DB3" w:rsidP="00DA2DB3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810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6D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83BD8E1" w14:textId="797245B2" w:rsidR="00557E91" w:rsidRPr="00664CF3" w:rsidRDefault="00557E91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F55E914" w14:textId="6408CBDA" w:rsidR="0074498E" w:rsidRPr="00664CF3" w:rsidRDefault="0074498E" w:rsidP="006102C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</w:rPr>
        <w:t>(</w:t>
      </w:r>
      <w:r w:rsidR="007579D7" w:rsidRPr="00664CF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64CF3">
        <w:rPr>
          <w:rFonts w:asciiTheme="majorBidi" w:hAnsiTheme="majorBidi" w:cstheme="majorBidi"/>
          <w:sz w:val="30"/>
          <w:szCs w:val="30"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64CF3">
        <w:rPr>
          <w:rFonts w:asciiTheme="majorBidi" w:hAnsiTheme="majorBidi" w:cstheme="majorBidi"/>
          <w:sz w:val="30"/>
          <w:szCs w:val="30"/>
        </w:rPr>
        <w:t>.</w:t>
      </w:r>
      <w:r w:rsidR="00036DD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64CF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64CF3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26FEA881" w14:textId="12933428" w:rsidR="00A61F6E" w:rsidRPr="00664CF3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0BA87C" w14:textId="32376B71" w:rsidR="0074498E" w:rsidRPr="00664CF3" w:rsidRDefault="00E814A1" w:rsidP="006102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64CF3">
        <w:rPr>
          <w:rFonts w:asciiTheme="majorBidi" w:hAnsiTheme="majorBidi"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กลุ่มบริษัทมีฐานะเปิดต่อความเสี่ยงด้านอัตราดอกเบี้ยโดยหลักมาจาก</w:t>
      </w:r>
      <w:r w:rsidR="00B3573C" w:rsidRPr="00664CF3">
        <w:rPr>
          <w:rFonts w:asciiTheme="majorBidi" w:hAnsiTheme="majorBidi" w:hint="cs"/>
          <w:sz w:val="30"/>
          <w:szCs w:val="30"/>
          <w:cs/>
          <w:lang w:val="en-US"/>
        </w:rPr>
        <w:t>ตราสารหนี้และ</w:t>
      </w:r>
      <w:r w:rsidRPr="00664CF3">
        <w:rPr>
          <w:rFonts w:asciiTheme="majorBidi" w:hAnsiTheme="majorBidi" w:hint="cs"/>
          <w:sz w:val="30"/>
          <w:szCs w:val="30"/>
          <w:cs/>
          <w:lang w:val="en-US"/>
        </w:rPr>
        <w:t>เงินกู้ยืม</w:t>
      </w:r>
      <w:r w:rsidR="00B3573C" w:rsidRPr="00664CF3">
        <w:rPr>
          <w:rFonts w:asciiTheme="majorBidi" w:hAnsiTheme="majorBidi"/>
          <w:sz w:val="30"/>
          <w:szCs w:val="30"/>
          <w:cs/>
          <w:lang w:val="en-US"/>
        </w:rPr>
        <w:br/>
      </w:r>
      <w:r w:rsidRPr="00664CF3">
        <w:rPr>
          <w:rFonts w:asciiTheme="majorBidi" w:hAnsiTheme="majorBidi" w:hint="cs"/>
          <w:sz w:val="30"/>
          <w:szCs w:val="30"/>
          <w:cs/>
          <w:lang w:val="en-US"/>
        </w:rPr>
        <w:t>(ดูหมายเหตุข้อ</w:t>
      </w:r>
      <w:r w:rsidRPr="00664CF3">
        <w:rPr>
          <w:rFonts w:asciiTheme="majorBidi" w:hAnsiTheme="majorBidi"/>
          <w:sz w:val="30"/>
          <w:szCs w:val="30"/>
          <w:lang w:val="en-US"/>
        </w:rPr>
        <w:t xml:space="preserve"> </w:t>
      </w:r>
      <w:r w:rsidR="00036DD3">
        <w:rPr>
          <w:rFonts w:asciiTheme="majorBidi" w:hAnsiTheme="majorBidi"/>
          <w:sz w:val="30"/>
          <w:szCs w:val="30"/>
          <w:lang w:val="en-US"/>
        </w:rPr>
        <w:t>11</w:t>
      </w:r>
      <w:r w:rsidRPr="00664CF3">
        <w:rPr>
          <w:rFonts w:asciiTheme="majorBidi" w:hAnsiTheme="majorBidi"/>
          <w:sz w:val="30"/>
          <w:szCs w:val="30"/>
          <w:lang w:val="en-US"/>
        </w:rPr>
        <w:t xml:space="preserve">) </w:t>
      </w:r>
      <w:r w:rsidRPr="00664CF3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</w:t>
      </w:r>
    </w:p>
    <w:p w14:paraId="054B5D90" w14:textId="29F4E76C" w:rsidR="00625F4F" w:rsidRPr="00664CF3" w:rsidRDefault="00625F4F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664CF3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814BFD" w14:textId="52ED0575" w:rsidR="00A91138" w:rsidRPr="00664CF3" w:rsidRDefault="00A91138" w:rsidP="00CD7879">
      <w:pPr>
        <w:pStyle w:val="Caption"/>
        <w:ind w:left="567" w:hanging="567"/>
      </w:pPr>
      <w:r w:rsidRPr="00664CF3">
        <w:rPr>
          <w:rFonts w:hint="cs"/>
          <w:cs/>
        </w:rPr>
        <w:lastRenderedPageBreak/>
        <w:t>การบริหารจัดการทุน</w:t>
      </w:r>
    </w:p>
    <w:p w14:paraId="69F73D3B" w14:textId="4CF4F792" w:rsidR="00A91138" w:rsidRPr="00664CF3" w:rsidRDefault="00A91138" w:rsidP="00A91138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CCA6E88" w14:textId="29211634" w:rsidR="00A91138" w:rsidRPr="00664CF3" w:rsidRDefault="00A91138" w:rsidP="00A911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25F4F" w:rsidRPr="00664CF3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664CF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ABCAE3F" w14:textId="593CD750" w:rsidR="003E33E2" w:rsidRPr="00664CF3" w:rsidRDefault="003E33E2" w:rsidP="00625F4F">
      <w:pPr>
        <w:pStyle w:val="Bo-Blankline"/>
        <w:rPr>
          <w:lang w:val="en-US"/>
        </w:rPr>
      </w:pPr>
    </w:p>
    <w:p w14:paraId="2E0E663A" w14:textId="6726A206" w:rsidR="005F5C6F" w:rsidRPr="00664CF3" w:rsidRDefault="00BF7244" w:rsidP="00BF7244">
      <w:pPr>
        <w:pStyle w:val="Caption"/>
        <w:ind w:left="567" w:hanging="567"/>
      </w:pPr>
      <w:r w:rsidRPr="00664CF3">
        <w:rPr>
          <w:cs/>
        </w:rPr>
        <w:t>ภาระผูกพันกับบุคคลหรือกิจการที่ไม่เกี่ยวข้องกัน</w:t>
      </w:r>
    </w:p>
    <w:p w14:paraId="68AF63CA" w14:textId="77777777" w:rsidR="00BF7244" w:rsidRPr="00664CF3" w:rsidRDefault="00BF7244" w:rsidP="00143DD2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3"/>
      </w:tblGrid>
      <w:tr w:rsidR="004D167A" w:rsidRPr="00664CF3" w14:paraId="6B66D45D" w14:textId="77777777" w:rsidTr="00433D13">
        <w:trPr>
          <w:tblHeader/>
        </w:trPr>
        <w:tc>
          <w:tcPr>
            <w:tcW w:w="3780" w:type="dxa"/>
          </w:tcPr>
          <w:p w14:paraId="79749D1A" w14:textId="77777777" w:rsidR="004D167A" w:rsidRPr="00664CF3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BBED14" w14:textId="77777777" w:rsidR="004D167A" w:rsidRPr="00664CF3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82CAD9" w14:textId="77777777" w:rsidR="004D167A" w:rsidRPr="00664CF3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79AC8B3E" w14:textId="77777777" w:rsidR="004D167A" w:rsidRPr="00664CF3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41F" w:rsidRPr="00664CF3" w14:paraId="558C1A18" w14:textId="77777777" w:rsidTr="00433D13">
        <w:trPr>
          <w:tblHeader/>
        </w:trPr>
        <w:tc>
          <w:tcPr>
            <w:tcW w:w="3780" w:type="dxa"/>
          </w:tcPr>
          <w:p w14:paraId="62EDE3F3" w14:textId="77777777" w:rsidR="0001441F" w:rsidRPr="00664CF3" w:rsidRDefault="0001441F" w:rsidP="0001441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EDE55" w14:textId="0111956F" w:rsidR="0001441F" w:rsidRPr="00664CF3" w:rsidRDefault="00036DD3" w:rsidP="00014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BB442C9" w14:textId="77777777" w:rsidR="0001441F" w:rsidRPr="00664CF3" w:rsidRDefault="0001441F" w:rsidP="00014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73060A" w14:textId="50D87F37" w:rsidR="0001441F" w:rsidRPr="00664CF3" w:rsidRDefault="00036DD3" w:rsidP="00014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0BB928F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26B7D" w14:textId="4B9F6F63" w:rsidR="0001441F" w:rsidRPr="00664CF3" w:rsidRDefault="00036DD3" w:rsidP="00014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D1277B2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14:paraId="2886C6F9" w14:textId="2368E2B0" w:rsidR="0001441F" w:rsidRPr="00664CF3" w:rsidRDefault="00036DD3" w:rsidP="00014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00971" w:rsidRPr="00664CF3" w14:paraId="5AB09A06" w14:textId="77777777" w:rsidTr="00433D13">
        <w:trPr>
          <w:tblHeader/>
        </w:trPr>
        <w:tc>
          <w:tcPr>
            <w:tcW w:w="3780" w:type="dxa"/>
          </w:tcPr>
          <w:p w14:paraId="7AD1EA2D" w14:textId="77777777" w:rsidR="00A00971" w:rsidRPr="00664CF3" w:rsidRDefault="00A00971" w:rsidP="00A0097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211A9EB" w14:textId="77777777" w:rsidR="00A00971" w:rsidRPr="00664CF3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971" w:rsidRPr="00664CF3" w14:paraId="0B170E83" w14:textId="77777777" w:rsidTr="00D6450C">
        <w:tc>
          <w:tcPr>
            <w:tcW w:w="3780" w:type="dxa"/>
          </w:tcPr>
          <w:p w14:paraId="4411C979" w14:textId="77777777" w:rsidR="00A00971" w:rsidRPr="00664CF3" w:rsidRDefault="00A00971" w:rsidP="00A00971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6AF302" w14:textId="77777777" w:rsidR="00A00971" w:rsidRPr="00664CF3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97B94" w14:textId="77777777" w:rsidR="00A00971" w:rsidRPr="00664CF3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06AD4F" w14:textId="77777777" w:rsidR="00A00971" w:rsidRPr="00664CF3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3BA05" w14:textId="77777777" w:rsidR="00A00971" w:rsidRPr="00664CF3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41149" w14:textId="77777777" w:rsidR="00A00971" w:rsidRPr="00664CF3" w:rsidRDefault="00A00971" w:rsidP="00A0097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C7CB3A" w14:textId="77777777" w:rsidR="00A00971" w:rsidRPr="00664CF3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14:paraId="64CC4244" w14:textId="77777777" w:rsidR="00A00971" w:rsidRPr="00664CF3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441F" w:rsidRPr="00664CF3" w14:paraId="1C57F56A" w14:textId="77777777" w:rsidTr="00624E77">
        <w:tc>
          <w:tcPr>
            <w:tcW w:w="3780" w:type="dxa"/>
          </w:tcPr>
          <w:p w14:paraId="0BD9A6DE" w14:textId="1F71A281" w:rsidR="0001441F" w:rsidRPr="00664CF3" w:rsidRDefault="0001441F" w:rsidP="0001441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สัญญาซื้อที่ดิน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E33EEF" w14:textId="4E7EC974" w:rsidR="0001441F" w:rsidRPr="00664CF3" w:rsidRDefault="00036DD3" w:rsidP="000D65A6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47C40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  <w:r w:rsidR="00EB05A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</w:tcPr>
          <w:p w14:paraId="23F217B7" w14:textId="77777777" w:rsidR="0001441F" w:rsidRPr="00664CF3" w:rsidRDefault="0001441F" w:rsidP="000144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84867F" w14:textId="7814666F" w:rsidR="0001441F" w:rsidRPr="00664CF3" w:rsidRDefault="00036DD3" w:rsidP="000D65A6">
            <w:pPr>
              <w:tabs>
                <w:tab w:val="decimal" w:pos="880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1441F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 w:rsidR="0001441F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0C2886C3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C6AB67" w14:textId="27E5EC12" w:rsidR="0001441F" w:rsidRPr="00664CF3" w:rsidRDefault="00036DD3" w:rsidP="000D65A6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B05A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</w:t>
            </w:r>
            <w:r w:rsidR="000D65A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  <w:vAlign w:val="bottom"/>
          </w:tcPr>
          <w:p w14:paraId="25AA499D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10D6D28C" w14:textId="6015BEEA" w:rsidR="0001441F" w:rsidRPr="00664CF3" w:rsidRDefault="00036DD3" w:rsidP="000D65A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1441F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</w:t>
            </w:r>
            <w:r w:rsidR="0001441F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  <w:tr w:rsidR="0001441F" w:rsidRPr="00664CF3" w14:paraId="33C12031" w14:textId="77777777" w:rsidTr="00EA3771">
        <w:tc>
          <w:tcPr>
            <w:tcW w:w="3780" w:type="dxa"/>
          </w:tcPr>
          <w:p w14:paraId="63AEF7F6" w14:textId="77777777" w:rsidR="0001441F" w:rsidRPr="00664CF3" w:rsidRDefault="0001441F" w:rsidP="0001441F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A6B7F9E" w14:textId="77777777" w:rsidR="0001441F" w:rsidRPr="00664CF3" w:rsidRDefault="0001441F" w:rsidP="0001441F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90BB5C7" w14:textId="77777777" w:rsidR="0001441F" w:rsidRPr="00664CF3" w:rsidRDefault="0001441F" w:rsidP="000144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14963EA" w14:textId="77777777" w:rsidR="0001441F" w:rsidRPr="00664CF3" w:rsidRDefault="0001441F" w:rsidP="0001441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78AF2EF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14:paraId="18967618" w14:textId="77777777" w:rsidR="0001441F" w:rsidRPr="00664CF3" w:rsidRDefault="0001441F" w:rsidP="0001441F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F3D4431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173" w:type="dxa"/>
          </w:tcPr>
          <w:p w14:paraId="4C6E04F6" w14:textId="77777777" w:rsidR="0001441F" w:rsidRPr="00664CF3" w:rsidRDefault="0001441F" w:rsidP="0001441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1441F" w:rsidRPr="00664CF3" w14:paraId="012B56A6" w14:textId="77777777" w:rsidTr="009D41A2">
        <w:tc>
          <w:tcPr>
            <w:tcW w:w="3780" w:type="dxa"/>
          </w:tcPr>
          <w:p w14:paraId="60328DF0" w14:textId="77777777" w:rsidR="0001441F" w:rsidRPr="00664CF3" w:rsidRDefault="0001441F" w:rsidP="0001441F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14:paraId="0E7C08D5" w14:textId="77777777" w:rsidR="0001441F" w:rsidRPr="00664CF3" w:rsidRDefault="0001441F" w:rsidP="000144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B8249" w14:textId="77777777" w:rsidR="0001441F" w:rsidRPr="00664CF3" w:rsidRDefault="0001441F" w:rsidP="000144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71F920" w14:textId="77777777" w:rsidR="0001441F" w:rsidRPr="00664CF3" w:rsidRDefault="0001441F" w:rsidP="000144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6EE27E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3D982" w14:textId="77777777" w:rsidR="0001441F" w:rsidRPr="00664CF3" w:rsidRDefault="0001441F" w:rsidP="000144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EC49FC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14:paraId="79DF28C0" w14:textId="77777777" w:rsidR="0001441F" w:rsidRPr="00664CF3" w:rsidRDefault="0001441F" w:rsidP="000144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441F" w:rsidRPr="00664CF3" w14:paraId="2C0F924F" w14:textId="77777777" w:rsidTr="009D41A2">
        <w:tc>
          <w:tcPr>
            <w:tcW w:w="3780" w:type="dxa"/>
          </w:tcPr>
          <w:p w14:paraId="73FBF6FC" w14:textId="498DE84B" w:rsidR="0001441F" w:rsidRPr="00664CF3" w:rsidRDefault="0001441F" w:rsidP="0001441F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43F1610" w14:textId="52D0FC82" w:rsidR="0001441F" w:rsidRPr="00664CF3" w:rsidRDefault="00036DD3" w:rsidP="000D65A6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233E28AC" w14:textId="77777777" w:rsidR="0001441F" w:rsidRPr="00664CF3" w:rsidRDefault="0001441F" w:rsidP="000144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AB258E" w14:textId="1526CB04" w:rsidR="0001441F" w:rsidRPr="00664CF3" w:rsidRDefault="00036DD3" w:rsidP="000D65A6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1ACC6E9D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C2F17" w14:textId="1F05BF97" w:rsidR="0001441F" w:rsidRPr="00664CF3" w:rsidRDefault="00036DD3" w:rsidP="0001441F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616745B8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14:paraId="51EA7ECE" w14:textId="508B2270" w:rsidR="0001441F" w:rsidRPr="00664CF3" w:rsidRDefault="00036DD3" w:rsidP="0001441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01441F" w:rsidRPr="00664CF3" w14:paraId="67745FA1" w14:textId="77777777" w:rsidTr="00E262E3">
        <w:tc>
          <w:tcPr>
            <w:tcW w:w="3780" w:type="dxa"/>
          </w:tcPr>
          <w:p w14:paraId="24197127" w14:textId="77777777" w:rsidR="0001441F" w:rsidRPr="00664CF3" w:rsidRDefault="0001441F" w:rsidP="0001441F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CF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</w:tcPr>
          <w:p w14:paraId="7F16B291" w14:textId="7366EA3D" w:rsidR="0001441F" w:rsidRPr="00664CF3" w:rsidRDefault="00036DD3" w:rsidP="000D65A6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="00EB05A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24CD56DE" w14:textId="77777777" w:rsidR="0001441F" w:rsidRPr="00664CF3" w:rsidRDefault="0001441F" w:rsidP="000144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8A5597" w14:textId="5F3BACCA" w:rsidR="0001441F" w:rsidRPr="00664CF3" w:rsidRDefault="00036DD3" w:rsidP="000D65A6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  <w:r w:rsidR="0001441F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</w:p>
        </w:tc>
        <w:tc>
          <w:tcPr>
            <w:tcW w:w="270" w:type="dxa"/>
          </w:tcPr>
          <w:p w14:paraId="7A0284FA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4663A" w14:textId="66F3DC34" w:rsidR="0001441F" w:rsidRPr="00664CF3" w:rsidRDefault="00036DD3" w:rsidP="0001441F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="000D65A6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1CC29F35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14:paraId="71626973" w14:textId="0A437375" w:rsidR="0001441F" w:rsidRPr="00664CF3" w:rsidRDefault="00036DD3" w:rsidP="0001441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  <w:r w:rsidR="0001441F"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</w:p>
        </w:tc>
      </w:tr>
      <w:tr w:rsidR="0001441F" w:rsidRPr="00664CF3" w14:paraId="70DE7F61" w14:textId="77777777" w:rsidTr="009D41A2">
        <w:tc>
          <w:tcPr>
            <w:tcW w:w="3780" w:type="dxa"/>
            <w:vAlign w:val="bottom"/>
          </w:tcPr>
          <w:p w14:paraId="76859141" w14:textId="77777777" w:rsidR="0001441F" w:rsidRPr="00664CF3" w:rsidRDefault="0001441F" w:rsidP="0001441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C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226EC9" w14:textId="5D720F69" w:rsidR="0001441F" w:rsidRPr="00664CF3" w:rsidRDefault="00036DD3" w:rsidP="000D65A6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369</w:t>
            </w:r>
            <w:r w:rsidR="00EB05A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065</w:t>
            </w:r>
          </w:p>
        </w:tc>
        <w:tc>
          <w:tcPr>
            <w:tcW w:w="270" w:type="dxa"/>
          </w:tcPr>
          <w:p w14:paraId="2D00FEBF" w14:textId="77777777" w:rsidR="0001441F" w:rsidRPr="00664CF3" w:rsidRDefault="0001441F" w:rsidP="000144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39A441" w14:textId="78A0EE37" w:rsidR="0001441F" w:rsidRPr="00664CF3" w:rsidRDefault="00036DD3" w:rsidP="000D65A6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  <w:r w:rsidR="0001441F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70" w:type="dxa"/>
          </w:tcPr>
          <w:p w14:paraId="305F144D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9A9AC6" w14:textId="2E5E5FDC" w:rsidR="0001441F" w:rsidRPr="00664CF3" w:rsidRDefault="00036DD3" w:rsidP="0001441F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369</w:t>
            </w:r>
            <w:r w:rsidR="000D65A6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065</w:t>
            </w:r>
          </w:p>
        </w:tc>
        <w:tc>
          <w:tcPr>
            <w:tcW w:w="270" w:type="dxa"/>
          </w:tcPr>
          <w:p w14:paraId="28307EBD" w14:textId="77777777" w:rsidR="0001441F" w:rsidRPr="00664CF3" w:rsidRDefault="0001441F" w:rsidP="000144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77AE635" w14:textId="3CC8B1BF" w:rsidR="0001441F" w:rsidRPr="00664CF3" w:rsidRDefault="00036DD3" w:rsidP="0001441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  <w:r w:rsidR="0001441F"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</w:tbl>
    <w:p w14:paraId="22C99D4F" w14:textId="77777777" w:rsidR="005A0632" w:rsidRPr="00664CF3" w:rsidRDefault="005A0632" w:rsidP="002D5AE1">
      <w:pPr>
        <w:pStyle w:val="Bo-Blankline"/>
      </w:pPr>
    </w:p>
    <w:p w14:paraId="643EB08D" w14:textId="77777777" w:rsidR="006052F9" w:rsidRPr="00664CF3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64CF3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664CF3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14:paraId="540802BD" w14:textId="77777777" w:rsidR="006052F9" w:rsidRPr="00664CF3" w:rsidRDefault="006052F9" w:rsidP="002D5AE1">
      <w:pPr>
        <w:pStyle w:val="Bo-Blankline"/>
      </w:pPr>
    </w:p>
    <w:p w14:paraId="525DED9E" w14:textId="689776DB" w:rsidR="00532DC1" w:rsidRPr="00664CF3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664CF3">
        <w:rPr>
          <w:rFonts w:asciiTheme="majorBidi" w:hAnsiTheme="majorBidi" w:cstheme="majorBidi"/>
          <w:sz w:val="30"/>
          <w:szCs w:val="30"/>
        </w:rPr>
        <w:t xml:space="preserve">Non-Firm </w:t>
      </w:r>
      <w:r w:rsidRPr="00664CF3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664CF3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664CF3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664CF3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664CF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036DD3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664CF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 w:rsidRPr="00664CF3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 w:rsidRPr="00664CF3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>ต้องแจ้งเป็นหนังสือล่วงหน้าไม่น้อยกว่า</w:t>
      </w:r>
      <w:r w:rsidRPr="00664CF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36DD3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 w:rsidRPr="00664C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 w:rsidRPr="00664CF3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 w:rsidR="00036DD3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="000D2247" w:rsidRPr="00664CF3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664C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bCs/>
          <w:sz w:val="30"/>
          <w:szCs w:val="30"/>
        </w:rPr>
        <w:t>(Adder)</w:t>
      </w:r>
      <w:r w:rsidRPr="00664C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036DD3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664C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 w:rsidRPr="00664CF3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 w:rsidRPr="00664CF3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664C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 w:rsidRPr="00664CF3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664CF3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14:paraId="7871A1E2" w14:textId="2B074878" w:rsidR="00CD17E0" w:rsidRPr="00664CF3" w:rsidRDefault="00CD17E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  <w:r w:rsidRPr="00664CF3">
        <w:rPr>
          <w:sz w:val="24"/>
          <w:szCs w:val="24"/>
        </w:rPr>
        <w:br w:type="page"/>
      </w: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180322" w:rsidRPr="00664CF3" w14:paraId="4DCF019A" w14:textId="77777777" w:rsidTr="001803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C700" w14:textId="7777777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664CF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092" w14:textId="7777777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 w:rsidRPr="00664CF3">
              <w:rPr>
                <w:rFonts w:asciiTheme="majorBidi" w:hAnsiTheme="majorBidi" w:cstheme="majorBidi"/>
                <w:b/>
                <w:bCs/>
              </w:rPr>
              <w:br/>
            </w:r>
            <w:r w:rsidRPr="00664CF3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CDC5F" w14:textId="7777777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664CF3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 w:rsidRPr="00664CF3"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 w:rsidRPr="00664CF3">
              <w:rPr>
                <w:rFonts w:asciiTheme="majorBidi" w:hAnsiTheme="majorBidi" w:cstheme="majorBidi"/>
                <w:b/>
                <w:bCs/>
              </w:rPr>
              <w:br/>
            </w:r>
            <w:r w:rsidRPr="00664CF3"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1E7F2A" w:rsidRPr="00664CF3" w14:paraId="163F06A3" w14:textId="77777777" w:rsidTr="00652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D15EC4" w14:textId="1A02F149" w:rsidR="001E7F2A" w:rsidRPr="00664CF3" w:rsidRDefault="001E7F2A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4CF3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="00036DD3">
              <w:rPr>
                <w:rFonts w:asciiTheme="majorBidi" w:hAnsiTheme="majorBidi" w:cstheme="majorBidi"/>
              </w:rPr>
              <w:t>7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036DD3">
              <w:rPr>
                <w:rFonts w:asciiTheme="majorBidi" w:hAnsiTheme="majorBidi" w:cstheme="majorBidi"/>
              </w:rPr>
              <w:t>2557</w:t>
            </w:r>
            <w:r w:rsidRPr="00664CF3">
              <w:rPr>
                <w:rFonts w:asciiTheme="majorBidi" w:hAnsiTheme="majorBidi" w:cstheme="majorBidi"/>
              </w:rPr>
              <w:t xml:space="preserve"> -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</w:rPr>
              <w:t>2562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  <w:p w14:paraId="197D49AA" w14:textId="5FAFB058" w:rsidR="001E7F2A" w:rsidRPr="00664CF3" w:rsidRDefault="001E7F2A" w:rsidP="0043565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664CF3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Pr="00664CF3">
              <w:rPr>
                <w:rFonts w:asciiTheme="majorBidi" w:hAnsiTheme="majorBidi" w:cstheme="majorBidi" w:hint="cs"/>
                <w:cs/>
              </w:rPr>
              <w:t>ต่อสัญญา)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036DD3">
              <w:rPr>
                <w:rFonts w:asciiTheme="majorBidi" w:hAnsiTheme="majorBidi" w:cstheme="majorBidi"/>
              </w:rPr>
              <w:t>2563</w:t>
            </w:r>
            <w:r w:rsidRPr="00664CF3">
              <w:rPr>
                <w:rFonts w:asciiTheme="majorBidi" w:hAnsiTheme="majorBidi" w:cstheme="majorBidi"/>
              </w:rPr>
              <w:t xml:space="preserve"> -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</w:rPr>
              <w:t>2567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B4A1" w14:textId="08E65971" w:rsidR="001E7F2A" w:rsidRPr="00664CF3" w:rsidRDefault="00036DD3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="001E7F2A" w:rsidRPr="00664CF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E7F2A" w:rsidRPr="00664CF3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7555" w14:textId="4C6DFFA4" w:rsidR="001E7F2A" w:rsidRPr="00664CF3" w:rsidRDefault="00036DD3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="001E7F2A" w:rsidRPr="00664CF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E7F2A" w:rsidRPr="00664CF3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664CF3" w14:paraId="5821E3C9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AEE5D01" w14:textId="7DB793B9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664CF3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Pr="00664CF3">
              <w:rPr>
                <w:rFonts w:asciiTheme="majorBidi" w:hAnsiTheme="majorBidi" w:cstheme="majorBidi" w:hint="cs"/>
                <w:cs/>
              </w:rPr>
              <w:t>ต่อสัญญา)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036DD3">
              <w:rPr>
                <w:rFonts w:asciiTheme="majorBidi" w:hAnsiTheme="majorBidi" w:cstheme="majorBidi"/>
              </w:rPr>
              <w:t>2568</w:t>
            </w:r>
            <w:r w:rsidRPr="00664CF3">
              <w:rPr>
                <w:rFonts w:asciiTheme="majorBidi" w:hAnsiTheme="majorBidi" w:cstheme="majorBidi"/>
              </w:rPr>
              <w:t xml:space="preserve"> -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036DD3">
              <w:rPr>
                <w:rFonts w:asciiTheme="majorBidi" w:hAnsiTheme="majorBidi" w:cstheme="majorBidi"/>
              </w:rPr>
              <w:t>2572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B545" w14:textId="7777777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CA103F6" w14:textId="7777777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664CF3" w14:paraId="7BF7453C" w14:textId="77777777" w:rsidTr="002C3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C73AF" w14:textId="3BB3D15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664CF3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036DD3">
              <w:rPr>
                <w:rFonts w:asciiTheme="majorBidi" w:hAnsiTheme="majorBidi" w:cstheme="majorBidi"/>
              </w:rPr>
              <w:t>2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="00036DD3">
              <w:rPr>
                <w:rFonts w:asciiTheme="majorBidi" w:hAnsiTheme="majorBidi" w:cstheme="majorBidi"/>
              </w:rPr>
              <w:t>13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036DD3">
              <w:rPr>
                <w:rFonts w:asciiTheme="majorBidi" w:hAnsiTheme="majorBidi" w:cstheme="majorBidi"/>
              </w:rPr>
              <w:t>2556</w:t>
            </w:r>
            <w:r w:rsidRPr="00664CF3">
              <w:rPr>
                <w:rFonts w:asciiTheme="majorBidi" w:hAnsiTheme="majorBidi" w:cstheme="majorBidi"/>
              </w:rPr>
              <w:t xml:space="preserve"> -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036DD3">
              <w:rPr>
                <w:rFonts w:asciiTheme="majorBidi" w:hAnsiTheme="majorBidi" w:cstheme="majorBidi"/>
              </w:rPr>
              <w:t>2563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B5FF" w14:textId="127BAF45" w:rsidR="00180322" w:rsidRPr="00664CF3" w:rsidRDefault="00036DD3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="00180322" w:rsidRPr="00664CF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664CF3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E509" w14:textId="6BD0E771" w:rsidR="00180322" w:rsidRPr="00664CF3" w:rsidRDefault="00036DD3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180322" w:rsidRPr="00664CF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664CF3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5D1028" w:rsidRPr="00664CF3" w14:paraId="36E5F6A7" w14:textId="77777777" w:rsidTr="002C3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622F3" w14:textId="1E3501A4" w:rsidR="005D1028" w:rsidRPr="00664CF3" w:rsidRDefault="002C335F" w:rsidP="002C335F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664CF3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036DD3">
              <w:rPr>
                <w:rFonts w:asciiTheme="majorBidi" w:hAnsiTheme="majorBidi" w:cstheme="majorBidi"/>
              </w:rPr>
              <w:t>2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>(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036DD3">
              <w:rPr>
                <w:rFonts w:asciiTheme="majorBidi" w:hAnsiTheme="majorBidi" w:cstheme="majorBidi"/>
              </w:rPr>
              <w:t>2563</w:t>
            </w:r>
            <w:r w:rsidRPr="00664CF3">
              <w:rPr>
                <w:rFonts w:asciiTheme="majorBidi" w:hAnsiTheme="majorBidi" w:cstheme="majorBidi"/>
              </w:rPr>
              <w:t xml:space="preserve"> -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036DD3">
              <w:rPr>
                <w:rFonts w:asciiTheme="majorBidi" w:hAnsiTheme="majorBidi" w:cstheme="majorBidi"/>
              </w:rPr>
              <w:t>2568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7A78F" w14:textId="77777777" w:rsidR="005D1028" w:rsidRPr="00664CF3" w:rsidRDefault="005D102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43E647" w14:textId="77777777" w:rsidR="005D1028" w:rsidRPr="00664CF3" w:rsidRDefault="005D102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664CF3" w14:paraId="41C68550" w14:textId="77777777" w:rsidTr="005D10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0D20" w14:textId="1911182A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664CF3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036DD3">
              <w:rPr>
                <w:rFonts w:asciiTheme="majorBidi" w:hAnsiTheme="majorBidi" w:cstheme="majorBidi"/>
              </w:rPr>
              <w:t>2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>(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036DD3">
              <w:rPr>
                <w:rFonts w:asciiTheme="majorBidi" w:hAnsiTheme="majorBidi" w:cstheme="majorBidi"/>
              </w:rPr>
              <w:t>2568</w:t>
            </w:r>
            <w:r w:rsidRPr="00664CF3">
              <w:rPr>
                <w:rFonts w:asciiTheme="majorBidi" w:hAnsiTheme="majorBidi" w:cstheme="majorBidi"/>
              </w:rPr>
              <w:t xml:space="preserve"> -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036DD3">
              <w:rPr>
                <w:rFonts w:asciiTheme="majorBidi" w:hAnsiTheme="majorBidi" w:cstheme="majorBidi"/>
              </w:rPr>
              <w:t>2573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680F" w14:textId="7777777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C80BC5A" w14:textId="77777777" w:rsidR="00180322" w:rsidRPr="00664CF3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F4338" w:rsidRPr="00664CF3" w14:paraId="137EE583" w14:textId="77777777" w:rsidTr="004F43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7F525E0" w14:textId="2C5EE9C4" w:rsidR="004F4338" w:rsidRPr="00664CF3" w:rsidRDefault="004F4338" w:rsidP="004F4338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4CF3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3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="00036DD3">
              <w:rPr>
                <w:rFonts w:asciiTheme="majorBidi" w:hAnsiTheme="majorBidi" w:cstheme="majorBidi"/>
              </w:rPr>
              <w:t>17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036DD3">
              <w:rPr>
                <w:rFonts w:asciiTheme="majorBidi" w:hAnsiTheme="majorBidi" w:cstheme="majorBidi"/>
              </w:rPr>
              <w:t>2560</w:t>
            </w:r>
            <w:r w:rsidRPr="00664CF3">
              <w:rPr>
                <w:rFonts w:asciiTheme="majorBidi" w:hAnsiTheme="majorBidi" w:cstheme="majorBidi"/>
              </w:rPr>
              <w:t xml:space="preserve"> -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036DD3">
              <w:rPr>
                <w:rFonts w:asciiTheme="majorBidi" w:hAnsiTheme="majorBidi" w:cstheme="majorBidi"/>
              </w:rPr>
              <w:t>2566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AFE16" w14:textId="127F4637" w:rsidR="004F4338" w:rsidRPr="00664CF3" w:rsidRDefault="00036DD3" w:rsidP="004F433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="004F4338" w:rsidRPr="00664CF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F4338" w:rsidRPr="00664CF3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24146" w14:textId="6FB41E19" w:rsidR="004F4338" w:rsidRPr="00664CF3" w:rsidRDefault="00036DD3" w:rsidP="004F433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="004F4338" w:rsidRPr="00664CF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F4338" w:rsidRPr="00664CF3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4F4338" w:rsidRPr="00664CF3" w14:paraId="75A5C5C4" w14:textId="77777777" w:rsidTr="005D10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9C7D" w14:textId="7D036210" w:rsidR="004F4338" w:rsidRPr="00664CF3" w:rsidRDefault="004F4338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cs/>
              </w:rPr>
            </w:pPr>
            <w:r w:rsidRPr="00664CF3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="00036DD3">
              <w:rPr>
                <w:rFonts w:asciiTheme="majorBidi" w:hAnsiTheme="majorBidi" w:cstheme="majorBidi"/>
              </w:rPr>
              <w:t>3</w:t>
            </w:r>
            <w:r w:rsidRPr="00664CF3">
              <w:rPr>
                <w:rFonts w:asciiTheme="majorBidi" w:hAnsiTheme="majorBidi" w:cstheme="majorBidi"/>
              </w:rPr>
              <w:t xml:space="preserve"> (</w:t>
            </w:r>
            <w:r w:rsidRPr="00664CF3">
              <w:rPr>
                <w:rFonts w:asciiTheme="majorBidi" w:hAnsiTheme="majorBidi" w:cstheme="majorBidi" w:hint="cs"/>
                <w:cs/>
              </w:rPr>
              <w:t>ต่อสัญญา</w:t>
            </w:r>
            <w:r w:rsidRPr="00664CF3">
              <w:rPr>
                <w:rFonts w:asciiTheme="majorBidi" w:hAnsiTheme="majorBidi" w:cstheme="majorBidi"/>
              </w:rPr>
              <w:t>)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64CF3">
              <w:rPr>
                <w:rFonts w:asciiTheme="majorBidi" w:hAnsiTheme="majorBidi" w:cstheme="majorBidi"/>
              </w:rPr>
              <w:t>(</w:t>
            </w:r>
            <w:r w:rsidR="00036DD3">
              <w:rPr>
                <w:rFonts w:asciiTheme="majorBidi" w:hAnsiTheme="majorBidi" w:cstheme="majorBidi"/>
              </w:rPr>
              <w:t>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036DD3">
              <w:rPr>
                <w:rFonts w:asciiTheme="majorBidi" w:hAnsiTheme="majorBidi" w:cstheme="majorBidi"/>
              </w:rPr>
              <w:t>2566</w:t>
            </w:r>
            <w:r w:rsidRPr="00664CF3">
              <w:rPr>
                <w:rFonts w:asciiTheme="majorBidi" w:hAnsiTheme="majorBidi" w:cstheme="majorBidi"/>
              </w:rPr>
              <w:t xml:space="preserve"> - </w:t>
            </w:r>
            <w:r w:rsidR="00036DD3">
              <w:rPr>
                <w:rFonts w:asciiTheme="majorBidi" w:hAnsiTheme="majorBidi" w:cstheme="majorBidi"/>
              </w:rPr>
              <w:t>31</w:t>
            </w:r>
            <w:r w:rsidRPr="00664CF3">
              <w:rPr>
                <w:rFonts w:asciiTheme="majorBidi" w:hAnsiTheme="majorBidi" w:cstheme="majorBidi"/>
              </w:rPr>
              <w:t xml:space="preserve"> </w:t>
            </w:r>
            <w:r w:rsidRPr="00664C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036DD3">
              <w:rPr>
                <w:rFonts w:asciiTheme="majorBidi" w:hAnsiTheme="majorBidi" w:cstheme="majorBidi"/>
              </w:rPr>
              <w:t>2571</w:t>
            </w:r>
            <w:r w:rsidRPr="00664C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9B7" w14:textId="77777777" w:rsidR="004F4338" w:rsidRPr="00664CF3" w:rsidRDefault="004F433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459D74F" w14:textId="77777777" w:rsidR="004F4338" w:rsidRPr="00664CF3" w:rsidRDefault="004F433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bookmarkEnd w:id="4"/>
    </w:tbl>
    <w:p w14:paraId="44F6D96B" w14:textId="77777777" w:rsidR="00F344EB" w:rsidRPr="00E41912" w:rsidRDefault="00F344EB" w:rsidP="003A6C05">
      <w:pPr>
        <w:pStyle w:val="Ang15"/>
        <w:rPr>
          <w:rFonts w:asciiTheme="majorBidi" w:hAnsiTheme="majorBidi" w:cstheme="majorBidi"/>
          <w:spacing w:val="-20"/>
          <w:sz w:val="32"/>
          <w:szCs w:val="32"/>
          <w:lang w:val="en-US"/>
        </w:rPr>
      </w:pPr>
    </w:p>
    <w:p w14:paraId="195F9AE4" w14:textId="48502060" w:rsidR="003A6C05" w:rsidRPr="00F0613E" w:rsidRDefault="003A6C05" w:rsidP="003A6C05">
      <w:pPr>
        <w:pStyle w:val="Ang15"/>
        <w:rPr>
          <w:spacing w:val="-6"/>
          <w:lang w:val="en-US"/>
        </w:rPr>
      </w:pPr>
      <w:r w:rsidRPr="003A6C05">
        <w:rPr>
          <w:spacing w:val="-6"/>
          <w:cs/>
        </w:rPr>
        <w:t xml:space="preserve">เมื่อวันที่ </w:t>
      </w:r>
      <w:r w:rsidR="00036DD3">
        <w:rPr>
          <w:spacing w:val="-6"/>
        </w:rPr>
        <w:t>13</w:t>
      </w:r>
      <w:r w:rsidRPr="003A6C05">
        <w:rPr>
          <w:spacing w:val="-6"/>
        </w:rPr>
        <w:t xml:space="preserve"> </w:t>
      </w:r>
      <w:r w:rsidRPr="003A6C05">
        <w:rPr>
          <w:spacing w:val="-6"/>
          <w:cs/>
        </w:rPr>
        <w:t xml:space="preserve">มีนาคม </w:t>
      </w:r>
      <w:r w:rsidR="00036DD3">
        <w:rPr>
          <w:spacing w:val="-6"/>
        </w:rPr>
        <w:t>2566</w:t>
      </w:r>
      <w:r w:rsidRPr="003A6C05">
        <w:rPr>
          <w:spacing w:val="-6"/>
        </w:rPr>
        <w:t xml:space="preserve"> </w:t>
      </w:r>
      <w:r w:rsidRPr="003A6C05">
        <w:rPr>
          <w:spacing w:val="-6"/>
          <w:cs/>
        </w:rPr>
        <w:t xml:space="preserve">บริษัทได้ทำสัญญาซื้อขายไฟฟ้ากับการไฟฟ้าส่วนภูมิภาค สำหรับโครงการผลิตไฟฟ้าจากขยะชุมชนโดยใช้ขยะมูลฝอย กำลังการผลิตไฟฟ้าเสนอขายสูงสุด </w:t>
      </w:r>
      <w:r w:rsidR="00036DD3">
        <w:rPr>
          <w:spacing w:val="-6"/>
        </w:rPr>
        <w:t>7</w:t>
      </w:r>
      <w:r w:rsidRPr="003A6C05">
        <w:rPr>
          <w:spacing w:val="-6"/>
        </w:rPr>
        <w:t>.</w:t>
      </w:r>
      <w:r w:rsidR="00036DD3">
        <w:rPr>
          <w:spacing w:val="-6"/>
        </w:rPr>
        <w:t>92</w:t>
      </w:r>
      <w:r w:rsidRPr="003A6C05">
        <w:rPr>
          <w:spacing w:val="-6"/>
        </w:rPr>
        <w:t xml:space="preserve"> </w:t>
      </w:r>
      <w:r w:rsidRPr="003A6C05">
        <w:rPr>
          <w:spacing w:val="-6"/>
          <w:cs/>
        </w:rPr>
        <w:t xml:space="preserve">เมกะวัตต์ ซึ่งตั้งอยู่ที่ตำบลเกาะแต้ว อำเภอเมืองสงขลา จังหวัดสงขลา โดยสัญญามีกำหนดระยะเวลา </w:t>
      </w:r>
      <w:r w:rsidR="00036DD3">
        <w:rPr>
          <w:spacing w:val="-6"/>
        </w:rPr>
        <w:t>20</w:t>
      </w:r>
      <w:r w:rsidRPr="003A6C05">
        <w:rPr>
          <w:spacing w:val="-6"/>
        </w:rPr>
        <w:t xml:space="preserve"> </w:t>
      </w:r>
      <w:r w:rsidRPr="003A6C05">
        <w:rPr>
          <w:spacing w:val="-6"/>
          <w:cs/>
        </w:rPr>
        <w:t>ปี นับตั้งแต่วันที่เริ่มเดินเครื่องเชิ</w:t>
      </w:r>
      <w:r w:rsidRPr="003A6C05">
        <w:rPr>
          <w:rFonts w:hint="cs"/>
          <w:spacing w:val="-6"/>
          <w:cs/>
        </w:rPr>
        <w:t>ง</w:t>
      </w:r>
      <w:r w:rsidRPr="003A6C05">
        <w:rPr>
          <w:spacing w:val="-6"/>
          <w:cs/>
        </w:rPr>
        <w:t>พาณิชย</w:t>
      </w:r>
      <w:r w:rsidRPr="003A6C05">
        <w:rPr>
          <w:rFonts w:hint="cs"/>
          <w:spacing w:val="-6"/>
          <w:cs/>
        </w:rPr>
        <w:t xml:space="preserve">์ </w:t>
      </w:r>
      <w:r w:rsidRPr="003A6C05">
        <w:rPr>
          <w:spacing w:val="-6"/>
          <w:cs/>
        </w:rPr>
        <w:t xml:space="preserve">วันที่ </w:t>
      </w:r>
      <w:r w:rsidR="00036DD3">
        <w:rPr>
          <w:spacing w:val="-6"/>
        </w:rPr>
        <w:t>8</w:t>
      </w:r>
      <w:r w:rsidRPr="003A6C05">
        <w:rPr>
          <w:spacing w:val="-6"/>
        </w:rPr>
        <w:t xml:space="preserve"> </w:t>
      </w:r>
      <w:r w:rsidRPr="003A6C05">
        <w:rPr>
          <w:spacing w:val="-6"/>
          <w:cs/>
        </w:rPr>
        <w:t xml:space="preserve">ธันวาคม </w:t>
      </w:r>
      <w:r w:rsidR="00036DD3">
        <w:rPr>
          <w:spacing w:val="-6"/>
        </w:rPr>
        <w:t>2568</w:t>
      </w:r>
    </w:p>
    <w:p w14:paraId="1CC1465F" w14:textId="77777777" w:rsidR="003A6C05" w:rsidRPr="00D509F8" w:rsidRDefault="003A6C05" w:rsidP="003A6C05">
      <w:pPr>
        <w:pStyle w:val="Ang15"/>
        <w:rPr>
          <w:rFonts w:asciiTheme="majorBidi" w:hAnsiTheme="majorBidi" w:cstheme="majorBidi"/>
          <w:spacing w:val="-20"/>
          <w:sz w:val="20"/>
          <w:szCs w:val="20"/>
          <w:lang w:val="en-US"/>
        </w:rPr>
      </w:pPr>
    </w:p>
    <w:p w14:paraId="652F2669" w14:textId="5CE16C39" w:rsidR="00955C67" w:rsidRPr="00664CF3" w:rsidRDefault="00955C67" w:rsidP="00435653">
      <w:pPr>
        <w:pStyle w:val="Caption"/>
      </w:pPr>
      <w:r w:rsidRPr="00664CF3">
        <w:rPr>
          <w:rFonts w:hint="cs"/>
          <w:cs/>
        </w:rPr>
        <w:t>คดีฟ้องร้อง</w:t>
      </w:r>
    </w:p>
    <w:p w14:paraId="4F01BDFE" w14:textId="10E299B6" w:rsidR="00955C67" w:rsidRPr="00664CF3" w:rsidRDefault="00955C67" w:rsidP="00F02A8F">
      <w:pPr>
        <w:pStyle w:val="Bo-Blankline"/>
        <w:rPr>
          <w:lang w:val="en-US"/>
        </w:rPr>
      </w:pPr>
    </w:p>
    <w:p w14:paraId="40CC926A" w14:textId="0B5E057B" w:rsidR="00E222A5" w:rsidRPr="00664CF3" w:rsidRDefault="00E222A5" w:rsidP="00F02A8F">
      <w:pPr>
        <w:pStyle w:val="Ang15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  <w:cs/>
        </w:rPr>
        <w:t xml:space="preserve">เมื่อวันที่ </w:t>
      </w:r>
      <w:r w:rsidR="00036DD3">
        <w:rPr>
          <w:rFonts w:asciiTheme="majorBidi" w:hAnsiTheme="majorBidi" w:cstheme="majorBidi"/>
          <w:lang w:val="en-US"/>
        </w:rPr>
        <w:t>16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ธันวาคม </w:t>
      </w:r>
      <w:r w:rsidR="00036DD3">
        <w:rPr>
          <w:rFonts w:asciiTheme="majorBidi" w:hAnsiTheme="majorBidi" w:cstheme="majorBidi"/>
          <w:lang w:val="en-US"/>
        </w:rPr>
        <w:t>2562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เอกชนรวม </w:t>
      </w:r>
      <w:r w:rsidR="00036DD3">
        <w:rPr>
          <w:rFonts w:asciiTheme="majorBidi" w:hAnsiTheme="majorBidi" w:cstheme="majorBidi"/>
          <w:lang w:val="en-US"/>
        </w:rPr>
        <w:t>222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="00036DD3">
        <w:rPr>
          <w:rFonts w:asciiTheme="majorBidi" w:hAnsiTheme="majorBidi" w:cstheme="majorBidi"/>
          <w:lang w:val="en-US"/>
        </w:rPr>
        <w:t>5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คน </w:t>
      </w:r>
      <w:r w:rsidR="00EF4390" w:rsidRPr="00664CF3">
        <w:rPr>
          <w:rFonts w:asciiTheme="majorBidi" w:hAnsiTheme="majorBidi" w:cstheme="majorBidi"/>
        </w:rPr>
        <w:br/>
      </w:r>
      <w:r w:rsidRPr="00664CF3">
        <w:rPr>
          <w:rFonts w:asciiTheme="majorBidi" w:hAnsiTheme="majorBidi" w:cstheme="majorBidi"/>
          <w:cs/>
        </w:rPr>
        <w:t xml:space="preserve">โดยบริษัทเป็นผู้ถูกฟ้องที่ </w:t>
      </w:r>
      <w:r w:rsidR="00036DD3">
        <w:rPr>
          <w:rFonts w:asciiTheme="majorBidi" w:hAnsiTheme="majorBidi" w:cstheme="majorBidi"/>
          <w:lang w:val="en-US"/>
        </w:rPr>
        <w:t>5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664CF3">
        <w:rPr>
          <w:rFonts w:asciiTheme="majorBidi" w:hAnsiTheme="majorBidi" w:cstheme="majorBidi"/>
        </w:rPr>
        <w:t xml:space="preserve">EHIA) </w:t>
      </w:r>
      <w:r w:rsidRPr="00664CF3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="00036DD3">
        <w:rPr>
          <w:rFonts w:asciiTheme="majorBidi" w:hAnsiTheme="majorBidi" w:cstheme="majorBidi"/>
          <w:lang w:val="en-US"/>
        </w:rPr>
        <w:t>150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="00036DD3">
        <w:rPr>
          <w:rFonts w:asciiTheme="majorBidi" w:hAnsiTheme="majorBidi" w:cstheme="majorBidi"/>
          <w:lang w:val="en-US"/>
        </w:rPr>
        <w:t>150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319C6CD" w14:textId="77777777" w:rsidR="00E222A5" w:rsidRPr="00664CF3" w:rsidRDefault="00E222A5" w:rsidP="00F02A8F">
      <w:pPr>
        <w:pStyle w:val="Bo-Blankline"/>
      </w:pPr>
    </w:p>
    <w:p w14:paraId="0EEC553B" w14:textId="5DCBEF64" w:rsidR="00E222A5" w:rsidRPr="00664CF3" w:rsidRDefault="00E222A5" w:rsidP="00F02A8F">
      <w:pPr>
        <w:pStyle w:val="Ang15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  <w:cs/>
        </w:rPr>
        <w:t xml:space="preserve">เมื่อวันที่ </w:t>
      </w:r>
      <w:r w:rsidR="00036DD3">
        <w:rPr>
          <w:rFonts w:asciiTheme="majorBidi" w:hAnsiTheme="majorBidi" w:cstheme="majorBidi"/>
          <w:lang w:val="en-US"/>
        </w:rPr>
        <w:t>25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ธันวาคม </w:t>
      </w:r>
      <w:r w:rsidR="00036DD3">
        <w:rPr>
          <w:rFonts w:asciiTheme="majorBidi" w:hAnsiTheme="majorBidi" w:cstheme="majorBidi"/>
          <w:lang w:val="en-US"/>
        </w:rPr>
        <w:t>2562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036DD3">
        <w:rPr>
          <w:rFonts w:asciiTheme="majorBidi" w:hAnsiTheme="majorBidi" w:cstheme="majorBidi"/>
          <w:lang w:val="en-US"/>
        </w:rPr>
        <w:t>28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 xml:space="preserve">มกราคม </w:t>
      </w:r>
      <w:r w:rsidR="00036DD3">
        <w:rPr>
          <w:rFonts w:asciiTheme="majorBidi" w:hAnsiTheme="majorBidi" w:cstheme="majorBidi"/>
          <w:lang w:val="en-US"/>
        </w:rPr>
        <w:t>2563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1B8E791A" w14:textId="77777777" w:rsidR="00E222A5" w:rsidRPr="00664CF3" w:rsidRDefault="00E222A5" w:rsidP="00F02A8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3C89B8F" w14:textId="07D7B002" w:rsidR="00E222A5" w:rsidRPr="00664CF3" w:rsidRDefault="00E222A5" w:rsidP="00F02A8F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664CF3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="00036DD3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664CF3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036DD3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664CF3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036DD3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664CF3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="00036DD3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664CF3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04367F46" w14:textId="47562543" w:rsidR="00E222A5" w:rsidRPr="00664CF3" w:rsidRDefault="00E222A5" w:rsidP="00F02A8F">
      <w:pPr>
        <w:pStyle w:val="Bo-Blankline"/>
        <w:rPr>
          <w:sz w:val="30"/>
          <w:szCs w:val="30"/>
          <w:u w:val="single"/>
          <w:lang w:val="en-US"/>
        </w:rPr>
      </w:pPr>
      <w:r w:rsidRPr="00664CF3">
        <w:rPr>
          <w:rFonts w:hint="cs"/>
          <w:sz w:val="30"/>
          <w:szCs w:val="30"/>
          <w:cs/>
        </w:rPr>
        <w:lastRenderedPageBreak/>
        <w:t xml:space="preserve">เมื่อวันที่ </w:t>
      </w:r>
      <w:r w:rsidR="00036DD3">
        <w:rPr>
          <w:sz w:val="30"/>
          <w:szCs w:val="30"/>
          <w:lang w:val="en-US"/>
        </w:rPr>
        <w:t>7</w:t>
      </w:r>
      <w:r w:rsidRPr="00664CF3">
        <w:rPr>
          <w:sz w:val="30"/>
          <w:szCs w:val="30"/>
          <w:lang w:val="en-US"/>
        </w:rPr>
        <w:t xml:space="preserve"> </w:t>
      </w:r>
      <w:r w:rsidRPr="00664CF3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036DD3">
        <w:rPr>
          <w:sz w:val="30"/>
          <w:szCs w:val="30"/>
          <w:lang w:val="en-US"/>
        </w:rPr>
        <w:t>2563</w:t>
      </w:r>
      <w:r w:rsidRPr="00664CF3">
        <w:rPr>
          <w:sz w:val="30"/>
          <w:szCs w:val="30"/>
          <w:lang w:val="en-US"/>
        </w:rPr>
        <w:t xml:space="preserve"> </w:t>
      </w:r>
      <w:r w:rsidRPr="00664CF3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036DD3">
        <w:rPr>
          <w:sz w:val="30"/>
          <w:szCs w:val="30"/>
          <w:lang w:val="en-US"/>
        </w:rPr>
        <w:t>5</w:t>
      </w:r>
      <w:r w:rsidRPr="00664CF3">
        <w:rPr>
          <w:sz w:val="30"/>
          <w:szCs w:val="30"/>
          <w:lang w:val="en-US"/>
        </w:rPr>
        <w:t xml:space="preserve"> </w:t>
      </w:r>
      <w:r w:rsidRPr="00664CF3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="00036DD3">
        <w:rPr>
          <w:sz w:val="30"/>
          <w:szCs w:val="30"/>
          <w:lang w:val="en-US"/>
        </w:rPr>
        <w:t>12</w:t>
      </w:r>
      <w:r w:rsidRPr="00664CF3">
        <w:rPr>
          <w:sz w:val="30"/>
          <w:szCs w:val="30"/>
          <w:lang w:val="en-US"/>
        </w:rPr>
        <w:t xml:space="preserve"> </w:t>
      </w:r>
      <w:r w:rsidRPr="00664CF3">
        <w:rPr>
          <w:rFonts w:hint="cs"/>
          <w:sz w:val="30"/>
          <w:szCs w:val="30"/>
          <w:cs/>
          <w:lang w:val="en-US"/>
        </w:rPr>
        <w:t xml:space="preserve">มีนาคม </w:t>
      </w:r>
      <w:r w:rsidR="00036DD3">
        <w:rPr>
          <w:sz w:val="30"/>
          <w:szCs w:val="30"/>
          <w:lang w:val="en-US"/>
        </w:rPr>
        <w:t>2564</w:t>
      </w:r>
    </w:p>
    <w:p w14:paraId="1561582E" w14:textId="77777777" w:rsidR="000A0EF2" w:rsidRPr="00664CF3" w:rsidRDefault="000A0EF2" w:rsidP="00F02A8F">
      <w:pPr>
        <w:pStyle w:val="Bo-Blankline"/>
        <w:rPr>
          <w:sz w:val="30"/>
          <w:szCs w:val="30"/>
          <w:lang w:val="en-US"/>
        </w:rPr>
      </w:pPr>
    </w:p>
    <w:p w14:paraId="16ABD281" w14:textId="6E24ED11" w:rsidR="000A0EF2" w:rsidRPr="00664CF3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664CF3">
        <w:rPr>
          <w:rFonts w:hint="cs"/>
          <w:sz w:val="30"/>
          <w:szCs w:val="30"/>
          <w:cs/>
        </w:rPr>
        <w:t xml:space="preserve">เมื่อวันที่ </w:t>
      </w:r>
      <w:r w:rsidR="00036DD3">
        <w:rPr>
          <w:sz w:val="30"/>
          <w:szCs w:val="30"/>
          <w:lang w:val="en-US"/>
        </w:rPr>
        <w:t>29</w:t>
      </w:r>
      <w:r w:rsidRPr="00664CF3">
        <w:rPr>
          <w:sz w:val="30"/>
          <w:szCs w:val="30"/>
          <w:lang w:val="en-US"/>
        </w:rPr>
        <w:t xml:space="preserve"> </w:t>
      </w:r>
      <w:r w:rsidRPr="00664CF3">
        <w:rPr>
          <w:rFonts w:hint="cs"/>
          <w:sz w:val="30"/>
          <w:szCs w:val="30"/>
          <w:cs/>
          <w:lang w:val="en-US"/>
        </w:rPr>
        <w:t xml:space="preserve">สิงหาคม </w:t>
      </w:r>
      <w:r w:rsidR="00036DD3">
        <w:rPr>
          <w:sz w:val="30"/>
          <w:szCs w:val="30"/>
          <w:lang w:val="en-US"/>
        </w:rPr>
        <w:t>2567</w:t>
      </w:r>
      <w:r w:rsidRPr="00664CF3">
        <w:rPr>
          <w:sz w:val="30"/>
          <w:szCs w:val="30"/>
          <w:lang w:val="en-US"/>
        </w:rPr>
        <w:t xml:space="preserve"> </w:t>
      </w:r>
      <w:r w:rsidRPr="00664CF3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 w:rsidR="00036DD3">
        <w:rPr>
          <w:sz w:val="30"/>
          <w:szCs w:val="30"/>
          <w:lang w:val="en-US"/>
        </w:rPr>
        <w:t>2</w:t>
      </w:r>
      <w:r w:rsidRPr="00664CF3">
        <w:rPr>
          <w:sz w:val="30"/>
          <w:szCs w:val="30"/>
          <w:cs/>
        </w:rPr>
        <w:t xml:space="preserve"> ในการประชุมครั้งที่ </w:t>
      </w:r>
      <w:r w:rsidR="00036DD3">
        <w:rPr>
          <w:sz w:val="30"/>
          <w:szCs w:val="30"/>
        </w:rPr>
        <w:t>43</w:t>
      </w:r>
      <w:r w:rsidRPr="00664CF3">
        <w:rPr>
          <w:sz w:val="30"/>
          <w:szCs w:val="30"/>
        </w:rPr>
        <w:t>/</w:t>
      </w:r>
      <w:r w:rsidR="00036DD3">
        <w:rPr>
          <w:sz w:val="30"/>
          <w:szCs w:val="30"/>
        </w:rPr>
        <w:t>2560</w:t>
      </w:r>
      <w:r w:rsidRPr="00664CF3">
        <w:rPr>
          <w:sz w:val="30"/>
          <w:szCs w:val="30"/>
          <w:cs/>
        </w:rPr>
        <w:t xml:space="preserve"> เมื่อวันที่ </w:t>
      </w:r>
      <w:r w:rsidR="00036DD3">
        <w:rPr>
          <w:sz w:val="30"/>
          <w:szCs w:val="30"/>
          <w:lang w:val="en-US"/>
        </w:rPr>
        <w:t>28</w:t>
      </w:r>
      <w:r w:rsidRPr="00664CF3">
        <w:rPr>
          <w:sz w:val="30"/>
          <w:szCs w:val="30"/>
          <w:cs/>
        </w:rPr>
        <w:t xml:space="preserve"> </w:t>
      </w:r>
      <w:r w:rsidRPr="00664CF3">
        <w:rPr>
          <w:rFonts w:hint="cs"/>
          <w:sz w:val="30"/>
          <w:szCs w:val="30"/>
          <w:cs/>
        </w:rPr>
        <w:t>กันยายน</w:t>
      </w:r>
      <w:r w:rsidRPr="00664CF3">
        <w:rPr>
          <w:sz w:val="30"/>
          <w:szCs w:val="30"/>
          <w:cs/>
        </w:rPr>
        <w:t xml:space="preserve"> </w:t>
      </w:r>
      <w:r w:rsidR="00036DD3">
        <w:rPr>
          <w:sz w:val="30"/>
          <w:szCs w:val="30"/>
        </w:rPr>
        <w:t>2560</w:t>
      </w:r>
      <w:r w:rsidRPr="00664CF3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036DD3">
        <w:rPr>
          <w:sz w:val="30"/>
          <w:szCs w:val="30"/>
        </w:rPr>
        <w:t>5</w:t>
      </w:r>
      <w:r w:rsidRPr="00664CF3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036DD3">
        <w:rPr>
          <w:sz w:val="30"/>
          <w:szCs w:val="30"/>
          <w:lang w:val="en-US"/>
        </w:rPr>
        <w:t>1</w:t>
      </w:r>
      <w:r w:rsidRPr="00664CF3">
        <w:rPr>
          <w:sz w:val="30"/>
          <w:szCs w:val="30"/>
          <w:cs/>
        </w:rPr>
        <w:t xml:space="preserve"> ในการประชุมครั้งที่ </w:t>
      </w:r>
      <w:r w:rsidR="00036DD3">
        <w:rPr>
          <w:sz w:val="30"/>
          <w:szCs w:val="30"/>
        </w:rPr>
        <w:t>54</w:t>
      </w:r>
      <w:r w:rsidRPr="00664CF3">
        <w:rPr>
          <w:sz w:val="30"/>
          <w:szCs w:val="30"/>
        </w:rPr>
        <w:t>/</w:t>
      </w:r>
      <w:r w:rsidR="00036DD3">
        <w:rPr>
          <w:sz w:val="30"/>
          <w:szCs w:val="30"/>
        </w:rPr>
        <w:t>2561</w:t>
      </w:r>
      <w:r w:rsidRPr="00664CF3">
        <w:rPr>
          <w:sz w:val="30"/>
          <w:szCs w:val="30"/>
          <w:cs/>
        </w:rPr>
        <w:t xml:space="preserve"> เมื่อวันที่ </w:t>
      </w:r>
      <w:r w:rsidR="00036DD3">
        <w:rPr>
          <w:sz w:val="30"/>
          <w:szCs w:val="30"/>
        </w:rPr>
        <w:t>7</w:t>
      </w:r>
      <w:r w:rsidRPr="00664CF3">
        <w:rPr>
          <w:sz w:val="30"/>
          <w:szCs w:val="30"/>
          <w:cs/>
        </w:rPr>
        <w:t xml:space="preserve"> ธันวาคม </w:t>
      </w:r>
      <w:r w:rsidR="00036DD3">
        <w:rPr>
          <w:sz w:val="30"/>
          <w:szCs w:val="30"/>
        </w:rPr>
        <w:t>2561</w:t>
      </w:r>
      <w:r w:rsidRPr="00664CF3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 w:rsidRPr="00664CF3">
        <w:rPr>
          <w:rFonts w:hint="cs"/>
          <w:sz w:val="30"/>
          <w:szCs w:val="30"/>
          <w:cs/>
        </w:rPr>
        <w:t xml:space="preserve"> </w:t>
      </w:r>
      <w:r w:rsidRPr="00664CF3">
        <w:rPr>
          <w:sz w:val="30"/>
          <w:szCs w:val="30"/>
          <w:cs/>
        </w:rPr>
        <w:t>ใบอนุญาตจำหน่ายไฟฟ้า</w:t>
      </w:r>
      <w:r w:rsidRPr="00664CF3">
        <w:rPr>
          <w:rFonts w:hint="cs"/>
          <w:sz w:val="30"/>
          <w:szCs w:val="30"/>
          <w:cs/>
        </w:rPr>
        <w:t xml:space="preserve"> </w:t>
      </w:r>
      <w:r w:rsidRPr="00664CF3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 w:rsidR="00036DD3">
        <w:rPr>
          <w:sz w:val="30"/>
          <w:szCs w:val="30"/>
        </w:rPr>
        <w:t>5</w:t>
      </w:r>
      <w:r w:rsidRPr="00664CF3">
        <w:rPr>
          <w:sz w:val="30"/>
          <w:szCs w:val="30"/>
          <w:cs/>
        </w:rPr>
        <w:t xml:space="preserve"> ชอบด้วยกฎหมาย และผู้ถูกฟ้องคดีที่ </w:t>
      </w:r>
      <w:r w:rsidR="00036DD3">
        <w:rPr>
          <w:sz w:val="30"/>
          <w:szCs w:val="30"/>
        </w:rPr>
        <w:t>1</w:t>
      </w:r>
      <w:r w:rsidRPr="00664CF3">
        <w:rPr>
          <w:sz w:val="30"/>
          <w:szCs w:val="30"/>
          <w:cs/>
        </w:rPr>
        <w:t xml:space="preserve"> ผู้ถูกฟ้องคดีที่ </w:t>
      </w:r>
      <w:r w:rsidR="00036DD3">
        <w:rPr>
          <w:sz w:val="30"/>
          <w:szCs w:val="30"/>
        </w:rPr>
        <w:t>3</w:t>
      </w:r>
      <w:r w:rsidRPr="00664CF3">
        <w:rPr>
          <w:sz w:val="30"/>
          <w:szCs w:val="30"/>
          <w:cs/>
        </w:rPr>
        <w:t xml:space="preserve"> ผู้ถูกฟ้องคดีที่ </w:t>
      </w:r>
      <w:r w:rsidR="00036DD3">
        <w:rPr>
          <w:sz w:val="30"/>
          <w:szCs w:val="30"/>
        </w:rPr>
        <w:t>4</w:t>
      </w:r>
      <w:r w:rsidRPr="00664CF3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036DD3">
        <w:rPr>
          <w:sz w:val="30"/>
          <w:szCs w:val="30"/>
        </w:rPr>
        <w:t>5</w:t>
      </w:r>
      <w:r w:rsidRPr="00664CF3">
        <w:rPr>
          <w:sz w:val="30"/>
          <w:szCs w:val="30"/>
          <w:cs/>
        </w:rPr>
        <w:t xml:space="preserve"> เห็นควรพิพากษายกฟ้องคดีนี้</w:t>
      </w:r>
    </w:p>
    <w:p w14:paraId="58B74D3E" w14:textId="4149E9CE" w:rsidR="000A0EF2" w:rsidRPr="00664CF3" w:rsidRDefault="000A0EF2" w:rsidP="000A0EF2">
      <w:pPr>
        <w:pStyle w:val="Bo-Blankline"/>
        <w:tabs>
          <w:tab w:val="left" w:pos="540"/>
        </w:tabs>
        <w:rPr>
          <w:sz w:val="30"/>
          <w:szCs w:val="30"/>
        </w:rPr>
      </w:pPr>
    </w:p>
    <w:p w14:paraId="0B1B2E13" w14:textId="4A89C526" w:rsidR="000A0EF2" w:rsidRPr="00664CF3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664CF3">
        <w:rPr>
          <w:sz w:val="30"/>
          <w:szCs w:val="30"/>
          <w:cs/>
        </w:rPr>
        <w:t xml:space="preserve">เมื่อวันที่ </w:t>
      </w:r>
      <w:r w:rsidR="00036DD3">
        <w:rPr>
          <w:sz w:val="30"/>
          <w:szCs w:val="30"/>
        </w:rPr>
        <w:t>19</w:t>
      </w:r>
      <w:r w:rsidRPr="00664CF3">
        <w:rPr>
          <w:sz w:val="30"/>
          <w:szCs w:val="30"/>
          <w:cs/>
        </w:rPr>
        <w:t xml:space="preserve"> กันยายน </w:t>
      </w:r>
      <w:r w:rsidR="00036DD3">
        <w:rPr>
          <w:sz w:val="30"/>
          <w:szCs w:val="30"/>
        </w:rPr>
        <w:t>2567</w:t>
      </w:r>
      <w:r w:rsidRPr="00664CF3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036DD3">
        <w:rPr>
          <w:sz w:val="30"/>
          <w:szCs w:val="30"/>
        </w:rPr>
        <w:t>26</w:t>
      </w:r>
      <w:r w:rsidRPr="00664CF3">
        <w:rPr>
          <w:sz w:val="30"/>
          <w:szCs w:val="30"/>
          <w:cs/>
        </w:rPr>
        <w:t xml:space="preserve"> กันยายน </w:t>
      </w:r>
      <w:r w:rsidR="00036DD3">
        <w:rPr>
          <w:sz w:val="30"/>
          <w:szCs w:val="30"/>
        </w:rPr>
        <w:t>2567</w:t>
      </w:r>
    </w:p>
    <w:p w14:paraId="2CC34D9E" w14:textId="77777777" w:rsidR="000A0EF2" w:rsidRPr="00664CF3" w:rsidRDefault="000A0EF2" w:rsidP="000A0EF2">
      <w:pPr>
        <w:pStyle w:val="Bo-Blankline"/>
        <w:tabs>
          <w:tab w:val="left" w:pos="540"/>
        </w:tabs>
        <w:rPr>
          <w:sz w:val="30"/>
          <w:szCs w:val="30"/>
          <w:lang w:val="en-US"/>
        </w:rPr>
      </w:pPr>
    </w:p>
    <w:p w14:paraId="5B858183" w14:textId="77F38F1C" w:rsidR="000A0EF2" w:rsidRPr="00664CF3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664CF3">
        <w:rPr>
          <w:sz w:val="30"/>
          <w:szCs w:val="30"/>
          <w:cs/>
        </w:rPr>
        <w:t xml:space="preserve">เมื่อวันที่ </w:t>
      </w:r>
      <w:r w:rsidR="00036DD3">
        <w:rPr>
          <w:sz w:val="30"/>
          <w:szCs w:val="30"/>
        </w:rPr>
        <w:t>26</w:t>
      </w:r>
      <w:r w:rsidRPr="00664CF3">
        <w:rPr>
          <w:sz w:val="30"/>
          <w:szCs w:val="30"/>
          <w:cs/>
        </w:rPr>
        <w:t xml:space="preserve"> กันยายน </w:t>
      </w:r>
      <w:r w:rsidR="00036DD3">
        <w:rPr>
          <w:sz w:val="30"/>
          <w:szCs w:val="30"/>
        </w:rPr>
        <w:t>2567</w:t>
      </w:r>
      <w:r w:rsidRPr="00664CF3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Pr="00664CF3">
        <w:rPr>
          <w:rFonts w:hint="cs"/>
          <w:sz w:val="30"/>
          <w:szCs w:val="30"/>
          <w:cs/>
        </w:rPr>
        <w:t xml:space="preserve">     </w:t>
      </w:r>
      <w:r w:rsidR="00036DD3">
        <w:rPr>
          <w:sz w:val="30"/>
          <w:szCs w:val="30"/>
        </w:rPr>
        <w:t>222</w:t>
      </w:r>
      <w:r w:rsidRPr="00664CF3">
        <w:rPr>
          <w:sz w:val="30"/>
          <w:szCs w:val="30"/>
          <w:cs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="00036DD3">
        <w:rPr>
          <w:sz w:val="30"/>
          <w:szCs w:val="30"/>
        </w:rPr>
        <w:t>30</w:t>
      </w:r>
      <w:r w:rsidRPr="00664CF3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2BC653A3" w14:textId="77777777" w:rsidR="000A0EF2" w:rsidRPr="00664CF3" w:rsidRDefault="000A0EF2" w:rsidP="000A0EF2">
      <w:pPr>
        <w:pStyle w:val="Bo-Blankline"/>
        <w:tabs>
          <w:tab w:val="left" w:pos="540"/>
        </w:tabs>
        <w:rPr>
          <w:sz w:val="30"/>
          <w:szCs w:val="30"/>
        </w:rPr>
      </w:pPr>
    </w:p>
    <w:p w14:paraId="72834DE8" w14:textId="2CA3307D" w:rsidR="000A0EF2" w:rsidRPr="00664CF3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664CF3">
        <w:rPr>
          <w:sz w:val="30"/>
          <w:szCs w:val="30"/>
          <w:cs/>
        </w:rPr>
        <w:t xml:space="preserve">วันที่ </w:t>
      </w:r>
      <w:r w:rsidR="00036DD3">
        <w:rPr>
          <w:sz w:val="30"/>
          <w:szCs w:val="30"/>
        </w:rPr>
        <w:t>16</w:t>
      </w:r>
      <w:r w:rsidRPr="00664CF3">
        <w:rPr>
          <w:sz w:val="30"/>
          <w:szCs w:val="30"/>
          <w:cs/>
        </w:rPr>
        <w:t xml:space="preserve"> ตุลาคม </w:t>
      </w:r>
      <w:r w:rsidR="00036DD3">
        <w:rPr>
          <w:sz w:val="30"/>
          <w:szCs w:val="30"/>
        </w:rPr>
        <w:t>2567</w:t>
      </w:r>
      <w:r w:rsidRPr="00664CF3">
        <w:rPr>
          <w:sz w:val="30"/>
          <w:szCs w:val="30"/>
          <w:cs/>
        </w:rPr>
        <w:t xml:space="preserve"> โจทก์ทั้ง </w:t>
      </w:r>
      <w:r w:rsidR="00036DD3">
        <w:rPr>
          <w:sz w:val="30"/>
          <w:szCs w:val="30"/>
        </w:rPr>
        <w:t>222</w:t>
      </w:r>
      <w:r w:rsidRPr="00664CF3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</w:t>
      </w:r>
    </w:p>
    <w:p w14:paraId="7B226FDB" w14:textId="77777777" w:rsidR="0038200A" w:rsidRPr="00664CF3" w:rsidRDefault="0038200A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</w:p>
    <w:p w14:paraId="34860AEE" w14:textId="19538898" w:rsidR="0038200A" w:rsidRPr="00664CF3" w:rsidRDefault="0038200A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664CF3">
        <w:rPr>
          <w:rFonts w:hint="cs"/>
          <w:sz w:val="30"/>
          <w:szCs w:val="30"/>
          <w:cs/>
        </w:rPr>
        <w:t xml:space="preserve">วันที่ </w:t>
      </w:r>
      <w:r w:rsidR="00036DD3">
        <w:rPr>
          <w:sz w:val="30"/>
          <w:szCs w:val="30"/>
        </w:rPr>
        <w:t>20</w:t>
      </w:r>
      <w:r w:rsidRPr="00664CF3">
        <w:rPr>
          <w:rFonts w:hint="cs"/>
          <w:sz w:val="30"/>
          <w:szCs w:val="30"/>
          <w:cs/>
        </w:rPr>
        <w:t xml:space="preserve"> มกราคม </w:t>
      </w:r>
      <w:r w:rsidR="00036DD3">
        <w:rPr>
          <w:sz w:val="30"/>
          <w:szCs w:val="30"/>
        </w:rPr>
        <w:t>2568</w:t>
      </w:r>
      <w:r w:rsidRPr="00664CF3">
        <w:rPr>
          <w:rFonts w:hint="cs"/>
          <w:sz w:val="30"/>
          <w:szCs w:val="30"/>
          <w:cs/>
        </w:rPr>
        <w:t xml:space="preserve"> ศาลปกครองสูงสุดมีหมายแจ้งให้บริษัทฯ ในฐานะผู้ถูกฟ้องคดีที่ </w:t>
      </w:r>
      <w:r w:rsidR="00036DD3">
        <w:rPr>
          <w:sz w:val="30"/>
          <w:szCs w:val="30"/>
        </w:rPr>
        <w:t>5</w:t>
      </w:r>
      <w:r w:rsidRPr="00664CF3">
        <w:rPr>
          <w:rFonts w:hint="cs"/>
          <w:sz w:val="30"/>
          <w:szCs w:val="30"/>
          <w:cs/>
        </w:rPr>
        <w:t xml:space="preserve"> จัดทำคำแก้อุทธรณ์ภายในกำหนด </w:t>
      </w:r>
      <w:r w:rsidR="00036DD3">
        <w:rPr>
          <w:sz w:val="30"/>
          <w:szCs w:val="30"/>
        </w:rPr>
        <w:t>30</w:t>
      </w:r>
      <w:r w:rsidRPr="00664CF3">
        <w:rPr>
          <w:rFonts w:hint="cs"/>
          <w:sz w:val="30"/>
          <w:szCs w:val="30"/>
          <w:cs/>
        </w:rPr>
        <w:t xml:space="preserve"> วัน นับแต่วันรับหมาย</w:t>
      </w:r>
    </w:p>
    <w:p w14:paraId="41707A49" w14:textId="77777777" w:rsidR="005A0D45" w:rsidRPr="00664CF3" w:rsidRDefault="005A0D45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</w:p>
    <w:p w14:paraId="6BEBE94A" w14:textId="43E1F8C8" w:rsidR="005A0D45" w:rsidRPr="00664CF3" w:rsidRDefault="00585C55" w:rsidP="000A0EF2">
      <w:pPr>
        <w:pStyle w:val="Bo-Blankline"/>
        <w:tabs>
          <w:tab w:val="left" w:pos="540"/>
        </w:tabs>
        <w:jc w:val="thaiDistribute"/>
        <w:rPr>
          <w:sz w:val="30"/>
          <w:szCs w:val="30"/>
          <w:cs/>
        </w:rPr>
      </w:pPr>
      <w:r w:rsidRPr="00664CF3">
        <w:rPr>
          <w:sz w:val="30"/>
          <w:szCs w:val="30"/>
          <w:cs/>
        </w:rPr>
        <w:t xml:space="preserve">วันที่ </w:t>
      </w:r>
      <w:r w:rsidR="00036DD3">
        <w:rPr>
          <w:sz w:val="30"/>
          <w:szCs w:val="30"/>
        </w:rPr>
        <w:t>20</w:t>
      </w:r>
      <w:r w:rsidRPr="00664CF3">
        <w:rPr>
          <w:sz w:val="30"/>
          <w:szCs w:val="30"/>
        </w:rPr>
        <w:t xml:space="preserve"> </w:t>
      </w:r>
      <w:r w:rsidRPr="00664CF3">
        <w:rPr>
          <w:sz w:val="30"/>
          <w:szCs w:val="30"/>
          <w:cs/>
        </w:rPr>
        <w:t xml:space="preserve">กุมภาพันธ์ </w:t>
      </w:r>
      <w:r w:rsidR="00036DD3">
        <w:rPr>
          <w:sz w:val="30"/>
          <w:szCs w:val="30"/>
        </w:rPr>
        <w:t>2568</w:t>
      </w:r>
      <w:r w:rsidRPr="00664CF3">
        <w:rPr>
          <w:sz w:val="30"/>
          <w:szCs w:val="30"/>
        </w:rPr>
        <w:t xml:space="preserve"> </w:t>
      </w:r>
      <w:r w:rsidRPr="00664CF3">
        <w:rPr>
          <w:sz w:val="30"/>
          <w:szCs w:val="30"/>
          <w:cs/>
        </w:rPr>
        <w:t xml:space="preserve">ผู้ถูกฟ้องคดีที่ </w:t>
      </w:r>
      <w:r w:rsidR="00036DD3">
        <w:rPr>
          <w:sz w:val="30"/>
          <w:szCs w:val="30"/>
        </w:rPr>
        <w:t>5</w:t>
      </w:r>
      <w:r w:rsidRPr="00664CF3">
        <w:rPr>
          <w:sz w:val="30"/>
          <w:szCs w:val="30"/>
        </w:rPr>
        <w:t xml:space="preserve"> </w:t>
      </w:r>
      <w:r w:rsidRPr="00664CF3">
        <w:rPr>
          <w:sz w:val="30"/>
          <w:szCs w:val="30"/>
          <w:cs/>
        </w:rPr>
        <w:t>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54432CFF" w14:textId="1AFD3D5B" w:rsidR="00D60B3E" w:rsidRPr="00E54ED6" w:rsidRDefault="00E54ED6" w:rsidP="00E54ED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br w:type="page"/>
      </w:r>
    </w:p>
    <w:p w14:paraId="32035486" w14:textId="0B071C29" w:rsidR="00E222A5" w:rsidRPr="00664CF3" w:rsidRDefault="00E222A5" w:rsidP="00F02A8F">
      <w:pPr>
        <w:pStyle w:val="Ang15"/>
        <w:rPr>
          <w:rFonts w:asciiTheme="majorBidi" w:hAnsiTheme="majorBidi" w:cstheme="majorBidi"/>
        </w:rPr>
      </w:pPr>
      <w:r w:rsidRPr="00664CF3">
        <w:rPr>
          <w:rFonts w:asciiTheme="majorBidi" w:hAnsiTheme="majorBidi" w:cstheme="majorBidi"/>
          <w:cs/>
        </w:rPr>
        <w:lastRenderedPageBreak/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036DD3">
        <w:rPr>
          <w:rFonts w:asciiTheme="majorBidi" w:hAnsiTheme="majorBidi" w:cstheme="majorBidi"/>
          <w:lang w:val="en-US"/>
        </w:rPr>
        <w:t>222</w:t>
      </w:r>
      <w:r w:rsidRPr="00664CF3">
        <w:rPr>
          <w:rFonts w:asciiTheme="majorBidi" w:hAnsiTheme="majorBidi" w:cstheme="majorBidi"/>
        </w:rPr>
        <w:t xml:space="preserve"> </w:t>
      </w:r>
      <w:r w:rsidRPr="00664CF3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3953C765" w14:textId="002783E2" w:rsidR="000A0EF2" w:rsidRPr="00664CF3" w:rsidRDefault="000A0EF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C70AB04" w14:textId="23E99ACD" w:rsidR="004401F7" w:rsidRPr="00664CF3" w:rsidRDefault="002F0EBE" w:rsidP="004401F7">
      <w:pPr>
        <w:pStyle w:val="Caption"/>
      </w:pPr>
      <w:r w:rsidRPr="00664CF3">
        <w:rPr>
          <w:rFonts w:hint="cs"/>
          <w:cs/>
        </w:rPr>
        <w:t>เรื่องอื่น</w:t>
      </w:r>
    </w:p>
    <w:p w14:paraId="2ED52ADA" w14:textId="77777777" w:rsidR="00146843" w:rsidRPr="00664CF3" w:rsidRDefault="00146843" w:rsidP="002C3E17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1CC4AD99" w14:textId="41993D65" w:rsidR="001763F6" w:rsidRPr="00664CF3" w:rsidRDefault="001763F6" w:rsidP="002C3E17">
      <w:pPr>
        <w:pStyle w:val="Bo-Blankline"/>
        <w:jc w:val="thaiDistribute"/>
        <w:rPr>
          <w:sz w:val="30"/>
          <w:szCs w:val="30"/>
        </w:rPr>
      </w:pPr>
      <w:r w:rsidRPr="00664CF3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="00333758" w:rsidRPr="00664CF3">
        <w:rPr>
          <w:rFonts w:asciiTheme="majorBidi" w:hAnsiTheme="majorBidi"/>
          <w:spacing w:val="-2"/>
          <w:sz w:val="30"/>
          <w:szCs w:val="30"/>
        </w:rPr>
        <w:br/>
      </w:r>
      <w:r w:rsidRPr="00664CF3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664CF3">
        <w:rPr>
          <w:sz w:val="30"/>
          <w:szCs w:val="30"/>
        </w:rPr>
        <w:t xml:space="preserve">T-VER) </w:t>
      </w:r>
      <w:r w:rsidRPr="00664CF3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14B0F25" w14:textId="03431EBD" w:rsidR="001763F6" w:rsidRPr="00664CF3" w:rsidRDefault="001763F6" w:rsidP="00146843">
      <w:pPr>
        <w:pStyle w:val="Bo-Blankline"/>
        <w:jc w:val="thaiDistribute"/>
      </w:pPr>
    </w:p>
    <w:p w14:paraId="6AD43191" w14:textId="236B510B" w:rsidR="008D6A31" w:rsidRPr="00664CF3" w:rsidRDefault="008D6A31" w:rsidP="00B8455A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664C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36DD3">
        <w:rPr>
          <w:rFonts w:asciiTheme="majorBidi" w:hAnsiTheme="majorBidi" w:cstheme="majorBidi"/>
          <w:sz w:val="30"/>
          <w:szCs w:val="30"/>
        </w:rPr>
        <w:t>31</w:t>
      </w:r>
      <w:r w:rsidR="00146843"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="00146843" w:rsidRPr="00664CF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64CF3">
        <w:rPr>
          <w:rFonts w:asciiTheme="majorBidi" w:hAnsiTheme="majorBidi"/>
          <w:sz w:val="30"/>
          <w:szCs w:val="30"/>
          <w:cs/>
        </w:rPr>
        <w:t xml:space="preserve"> </w:t>
      </w:r>
      <w:r w:rsidR="00036DD3">
        <w:rPr>
          <w:rFonts w:asciiTheme="majorBidi" w:hAnsiTheme="majorBidi" w:cstheme="majorBidi"/>
          <w:sz w:val="30"/>
          <w:szCs w:val="30"/>
        </w:rPr>
        <w:t>2568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/>
          <w:sz w:val="30"/>
          <w:szCs w:val="30"/>
          <w:cs/>
        </w:rPr>
        <w:t xml:space="preserve">บริษัทได้รับการขึ้นทะเบียนจาก อบก. รับรองปริมาณคาร์บอนเครดิตคงเหลือรวม </w:t>
      </w:r>
      <w:r w:rsidR="00036DD3">
        <w:rPr>
          <w:rFonts w:asciiTheme="majorBidi" w:hAnsiTheme="majorBidi" w:cstheme="majorBidi"/>
          <w:sz w:val="30"/>
          <w:szCs w:val="30"/>
        </w:rPr>
        <w:t>2</w:t>
      </w:r>
      <w:r w:rsidRPr="00664CF3">
        <w:rPr>
          <w:rFonts w:asciiTheme="majorBidi" w:hAnsiTheme="majorBidi" w:cstheme="majorBidi"/>
          <w:sz w:val="30"/>
          <w:szCs w:val="30"/>
        </w:rPr>
        <w:t>,</w:t>
      </w:r>
      <w:r w:rsidR="00036DD3">
        <w:rPr>
          <w:rFonts w:asciiTheme="majorBidi" w:hAnsiTheme="majorBidi" w:cstheme="majorBidi"/>
          <w:sz w:val="30"/>
          <w:szCs w:val="30"/>
        </w:rPr>
        <w:t>022</w:t>
      </w:r>
      <w:r w:rsidRPr="00664CF3">
        <w:rPr>
          <w:rFonts w:asciiTheme="majorBidi" w:hAnsiTheme="majorBidi" w:cstheme="majorBidi"/>
          <w:sz w:val="30"/>
          <w:szCs w:val="30"/>
        </w:rPr>
        <w:t>,</w:t>
      </w:r>
      <w:r w:rsidR="00036DD3">
        <w:rPr>
          <w:rFonts w:asciiTheme="majorBidi" w:hAnsiTheme="majorBidi" w:cstheme="majorBidi"/>
          <w:sz w:val="30"/>
          <w:szCs w:val="30"/>
        </w:rPr>
        <w:t>585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405E014C" w14:textId="77777777" w:rsidR="00146843" w:rsidRPr="00664CF3" w:rsidRDefault="00146843" w:rsidP="00B8455A">
      <w:pPr>
        <w:pStyle w:val="Bo-Blankline"/>
        <w:jc w:val="thaiDistribute"/>
        <w:rPr>
          <w:rFonts w:asciiTheme="majorBidi" w:hAnsiTheme="majorBidi" w:cstheme="majorBidi"/>
        </w:rPr>
      </w:pPr>
    </w:p>
    <w:p w14:paraId="22EE0F88" w14:textId="2E75F63A" w:rsidR="00146843" w:rsidRPr="00664CF3" w:rsidRDefault="00146843" w:rsidP="00146843">
      <w:pPr>
        <w:pStyle w:val="Caption"/>
      </w:pPr>
      <w:r w:rsidRPr="00664CF3">
        <w:rPr>
          <w:rFonts w:hint="cs"/>
          <w:cs/>
        </w:rPr>
        <w:t>เ</w:t>
      </w:r>
      <w:r w:rsidR="00845BAE" w:rsidRPr="00664CF3">
        <w:rPr>
          <w:rFonts w:hint="cs"/>
          <w:cs/>
        </w:rPr>
        <w:t>หตุการณ์ภายหลังรอบระยะ</w:t>
      </w:r>
      <w:r w:rsidR="008A57D5" w:rsidRPr="00664CF3">
        <w:rPr>
          <w:rFonts w:hint="cs"/>
          <w:cs/>
        </w:rPr>
        <w:t>เวลารายงาน</w:t>
      </w:r>
    </w:p>
    <w:p w14:paraId="43B38FA7" w14:textId="01FB8508" w:rsidR="001E58D2" w:rsidRPr="00664CF3" w:rsidRDefault="001E58D2" w:rsidP="005E34DC">
      <w:pPr>
        <w:pStyle w:val="Bo-Blankline"/>
        <w:jc w:val="thaiDistribute"/>
        <w:rPr>
          <w:rFonts w:asciiTheme="majorBidi" w:hAnsiTheme="majorBidi" w:cstheme="majorBidi"/>
          <w:lang w:val="en-US"/>
        </w:rPr>
      </w:pPr>
    </w:p>
    <w:p w14:paraId="03FC991C" w14:textId="4A029E87" w:rsidR="00D87DA9" w:rsidRPr="005E34DC" w:rsidRDefault="00D87DA9" w:rsidP="005E34DC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664CF3">
        <w:rPr>
          <w:rFonts w:asciiTheme="majorBidi" w:hAnsiTheme="majorBidi" w:cstheme="majorBidi"/>
          <w:sz w:val="30"/>
          <w:szCs w:val="30"/>
          <w:cs/>
        </w:rPr>
        <w:t xml:space="preserve">ระหว่างวันที่ </w:t>
      </w:r>
      <w:r w:rsidR="00036DD3">
        <w:rPr>
          <w:rFonts w:asciiTheme="majorBidi" w:hAnsiTheme="majorBidi" w:cstheme="majorBidi"/>
          <w:sz w:val="30"/>
          <w:szCs w:val="30"/>
        </w:rPr>
        <w:t>3</w:t>
      </w:r>
      <w:r w:rsidRPr="00664CF3">
        <w:rPr>
          <w:rFonts w:asciiTheme="majorBidi" w:hAnsiTheme="majorBidi" w:cstheme="majorBidi"/>
          <w:sz w:val="30"/>
          <w:szCs w:val="30"/>
        </w:rPr>
        <w:t xml:space="preserve"> - </w:t>
      </w:r>
      <w:r w:rsidR="00036DD3">
        <w:rPr>
          <w:rFonts w:asciiTheme="majorBidi" w:hAnsiTheme="majorBidi" w:cstheme="majorBidi"/>
          <w:sz w:val="30"/>
          <w:szCs w:val="30"/>
        </w:rPr>
        <w:t>5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6DD3">
        <w:rPr>
          <w:rFonts w:asciiTheme="majorBidi" w:hAnsiTheme="majorBidi" w:cstheme="majorBidi"/>
          <w:sz w:val="30"/>
          <w:szCs w:val="30"/>
        </w:rPr>
        <w:t>2569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บริษัทเสนอขายหุ้นกู้ อายุ </w:t>
      </w:r>
      <w:r w:rsidR="00036DD3">
        <w:rPr>
          <w:rFonts w:asciiTheme="majorBidi" w:hAnsiTheme="majorBidi" w:cstheme="majorBidi"/>
          <w:sz w:val="30"/>
          <w:szCs w:val="30"/>
        </w:rPr>
        <w:t>3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036DD3">
        <w:rPr>
          <w:rFonts w:asciiTheme="majorBidi" w:hAnsiTheme="majorBidi" w:cstheme="majorBidi"/>
          <w:sz w:val="30"/>
          <w:szCs w:val="30"/>
        </w:rPr>
        <w:t>3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="00036DD3">
        <w:rPr>
          <w:rFonts w:asciiTheme="majorBidi" w:hAnsiTheme="majorBidi" w:cstheme="majorBidi"/>
          <w:sz w:val="30"/>
          <w:szCs w:val="30"/>
        </w:rPr>
        <w:t>3</w:t>
      </w:r>
      <w:r w:rsidRPr="00664CF3">
        <w:rPr>
          <w:rFonts w:asciiTheme="majorBidi" w:hAnsiTheme="majorBidi" w:cstheme="majorBidi"/>
          <w:sz w:val="30"/>
          <w:szCs w:val="30"/>
        </w:rPr>
        <w:t>.</w:t>
      </w:r>
      <w:r w:rsidR="00036DD3">
        <w:rPr>
          <w:rFonts w:asciiTheme="majorBidi" w:hAnsiTheme="majorBidi" w:cstheme="majorBidi"/>
          <w:sz w:val="30"/>
          <w:szCs w:val="30"/>
        </w:rPr>
        <w:t>90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ต่อปี ชำระดอกเบี้ยทุก </w:t>
      </w:r>
      <w:r w:rsidR="00036DD3">
        <w:rPr>
          <w:rFonts w:asciiTheme="majorBidi" w:hAnsiTheme="majorBidi" w:cstheme="majorBidi"/>
          <w:sz w:val="30"/>
          <w:szCs w:val="30"/>
        </w:rPr>
        <w:t>3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 xml:space="preserve">เดือน มูลค่าเสนอขายไม่เกิน </w:t>
      </w:r>
      <w:r w:rsidR="00036DD3">
        <w:rPr>
          <w:rFonts w:asciiTheme="majorBidi" w:hAnsiTheme="majorBidi" w:cstheme="majorBidi"/>
          <w:sz w:val="30"/>
          <w:szCs w:val="30"/>
        </w:rPr>
        <w:t>4</w:t>
      </w:r>
      <w:r w:rsidR="00A75083" w:rsidRPr="00664CF3">
        <w:rPr>
          <w:rFonts w:asciiTheme="majorBidi" w:hAnsiTheme="majorBidi" w:cstheme="majorBidi"/>
          <w:sz w:val="30"/>
          <w:szCs w:val="30"/>
        </w:rPr>
        <w:t>,</w:t>
      </w:r>
      <w:r w:rsidR="00036DD3">
        <w:rPr>
          <w:rFonts w:asciiTheme="majorBidi" w:hAnsiTheme="majorBidi" w:cstheme="majorBidi"/>
          <w:sz w:val="30"/>
          <w:szCs w:val="30"/>
        </w:rPr>
        <w:t>500</w:t>
      </w:r>
      <w:r w:rsidRPr="00664CF3">
        <w:rPr>
          <w:rFonts w:asciiTheme="majorBidi" w:hAnsiTheme="majorBidi" w:cstheme="majorBidi"/>
          <w:sz w:val="30"/>
          <w:szCs w:val="30"/>
        </w:rPr>
        <w:t xml:space="preserve"> </w:t>
      </w:r>
      <w:r w:rsidRPr="00664CF3">
        <w:rPr>
          <w:rFonts w:asciiTheme="majorBidi" w:hAnsiTheme="majorBidi" w:cstheme="majorBidi"/>
          <w:sz w:val="30"/>
          <w:szCs w:val="30"/>
          <w:cs/>
        </w:rPr>
        <w:t>ล้านบาท</w:t>
      </w:r>
      <w:bookmarkEnd w:id="0"/>
    </w:p>
    <w:sectPr w:rsidR="00D87DA9" w:rsidRPr="005E34DC" w:rsidSect="009A49D4">
      <w:pgSz w:w="11909" w:h="16834" w:code="9"/>
      <w:pgMar w:top="691" w:right="1152" w:bottom="576" w:left="1152" w:header="706" w:footer="706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5DF68" w14:textId="77777777" w:rsidR="00543915" w:rsidRDefault="00543915">
      <w:r>
        <w:separator/>
      </w:r>
    </w:p>
  </w:endnote>
  <w:endnote w:type="continuationSeparator" w:id="0">
    <w:p w14:paraId="6FD41DCD" w14:textId="77777777" w:rsidR="00543915" w:rsidRDefault="0054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3C2D" w14:textId="77777777" w:rsidR="000C58BE" w:rsidRPr="00275C44" w:rsidRDefault="000C58B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275C44">
      <w:rPr>
        <w:rFonts w:asciiTheme="majorBidi" w:hAnsiTheme="majorBidi" w:cstheme="majorBidi"/>
        <w:sz w:val="30"/>
        <w:szCs w:val="30"/>
      </w:rPr>
      <w:fldChar w:fldCharType="begin"/>
    </w:r>
    <w:r w:rsidRPr="00275C44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75C44">
      <w:rPr>
        <w:rFonts w:asciiTheme="majorBidi" w:hAnsiTheme="majorBidi" w:cstheme="majorBidi"/>
        <w:sz w:val="30"/>
        <w:szCs w:val="30"/>
      </w:rPr>
      <w:fldChar w:fldCharType="separate"/>
    </w:r>
    <w:r w:rsidRPr="00275C44">
      <w:rPr>
        <w:rFonts w:asciiTheme="majorBidi" w:hAnsiTheme="majorBidi" w:cstheme="majorBidi"/>
        <w:sz w:val="30"/>
        <w:szCs w:val="30"/>
      </w:rPr>
      <w:t>2</w:t>
    </w:r>
    <w:r w:rsidRPr="00275C44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FB94" w14:textId="416A664F" w:rsidR="00E42A4A" w:rsidRPr="00013021" w:rsidRDefault="00E42A4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13021">
      <w:rPr>
        <w:rFonts w:asciiTheme="majorBidi" w:hAnsiTheme="majorBidi" w:cstheme="majorBidi"/>
        <w:sz w:val="30"/>
        <w:szCs w:val="30"/>
      </w:rPr>
      <w:fldChar w:fldCharType="begin"/>
    </w:r>
    <w:r w:rsidRPr="000130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13021">
      <w:rPr>
        <w:rFonts w:asciiTheme="majorBidi" w:hAnsiTheme="majorBidi" w:cstheme="majorBidi"/>
        <w:sz w:val="30"/>
        <w:szCs w:val="30"/>
      </w:rPr>
      <w:fldChar w:fldCharType="separate"/>
    </w:r>
    <w:r w:rsidRPr="00013021">
      <w:rPr>
        <w:rFonts w:asciiTheme="majorBidi" w:hAnsiTheme="majorBidi" w:cstheme="majorBidi"/>
        <w:noProof/>
        <w:sz w:val="30"/>
        <w:szCs w:val="30"/>
      </w:rPr>
      <w:t>6</w:t>
    </w:r>
    <w:r w:rsidR="00036DD3">
      <w:rPr>
        <w:rFonts w:asciiTheme="majorBidi" w:hAnsiTheme="majorBidi" w:cstheme="majorBidi"/>
        <w:noProof/>
        <w:sz w:val="30"/>
        <w:szCs w:val="30"/>
        <w:lang w:val="en-US"/>
      </w:rPr>
      <w:t>1</w:t>
    </w:r>
    <w:r w:rsidRPr="000130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5517" w14:textId="01FDDE43" w:rsidR="00E42A4A" w:rsidRPr="00013021" w:rsidRDefault="00E42A4A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Pr="00013021">
      <w:rPr>
        <w:rFonts w:ascii="Angsana New" w:hAnsi="Angsana New"/>
        <w:noProof/>
        <w:sz w:val="30"/>
        <w:szCs w:val="30"/>
      </w:rPr>
      <w:t>8</w:t>
    </w:r>
    <w:r w:rsidR="00036DD3">
      <w:rPr>
        <w:rFonts w:ascii="Angsana New" w:hAnsi="Angsana New"/>
        <w:noProof/>
        <w:sz w:val="30"/>
        <w:szCs w:val="30"/>
        <w:lang w:val="en-US"/>
      </w:rPr>
      <w:t>0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BD63" w14:textId="77777777" w:rsidR="00543915" w:rsidRDefault="00543915">
      <w:r>
        <w:separator/>
      </w:r>
    </w:p>
  </w:footnote>
  <w:footnote w:type="continuationSeparator" w:id="0">
    <w:p w14:paraId="3F432AFB" w14:textId="77777777" w:rsidR="00543915" w:rsidRDefault="0054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CBFE" w14:textId="77777777" w:rsidR="00BE347E" w:rsidRPr="001115CE" w:rsidRDefault="00BE347E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EE89A33" w14:textId="77777777" w:rsidR="00BE347E" w:rsidRDefault="00BE347E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3C7088F2" w14:textId="2FD196C9" w:rsidR="00BE347E" w:rsidRPr="00E22BD2" w:rsidRDefault="00BE347E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36DD3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36DD3">
      <w:rPr>
        <w:rFonts w:ascii="Angsana New" w:hAnsi="Angsana New"/>
        <w:b/>
        <w:bCs/>
        <w:sz w:val="32"/>
        <w:szCs w:val="32"/>
        <w:lang w:val="en-US"/>
      </w:rPr>
      <w:t>2568</w:t>
    </w:r>
  </w:p>
  <w:p w14:paraId="44426D7A" w14:textId="77777777" w:rsidR="00BE347E" w:rsidRPr="009560C5" w:rsidRDefault="00BE347E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0A016" w14:textId="77777777" w:rsidR="00E42A4A" w:rsidRPr="001115CE" w:rsidRDefault="00E42A4A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FCA3053" w14:textId="77777777" w:rsidR="00E42A4A" w:rsidRDefault="00E42A4A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AACD32C" w14:textId="0A42FA7B" w:rsidR="00E42A4A" w:rsidRPr="00E22BD2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36DD3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36DD3">
      <w:rPr>
        <w:rFonts w:ascii="Angsana New" w:hAnsi="Angsana New"/>
        <w:b/>
        <w:bCs/>
        <w:sz w:val="32"/>
        <w:szCs w:val="32"/>
        <w:lang w:val="en-US"/>
      </w:rPr>
      <w:t>2568</w:t>
    </w:r>
  </w:p>
  <w:p w14:paraId="232DEB92" w14:textId="77777777" w:rsidR="00E42A4A" w:rsidRPr="009560C5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 w15:restartNumberingAfterBreak="0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A40B2A"/>
    <w:multiLevelType w:val="multilevel"/>
    <w:tmpl w:val="5886809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i w:val="0"/>
        <w:iCs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32844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F238D6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A8E2AC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9" w15:restartNumberingAfterBreak="0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4303582"/>
    <w:multiLevelType w:val="singleLevel"/>
    <w:tmpl w:val="69602390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lang w:bidi="th-TH"/>
      </w:rPr>
    </w:lvl>
  </w:abstractNum>
  <w:abstractNum w:abstractNumId="31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 w15:restartNumberingAfterBreak="0">
    <w:nsid w:val="771535C2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308708877">
    <w:abstractNumId w:val="6"/>
  </w:num>
  <w:num w:numId="2" w16cid:durableId="1945258765">
    <w:abstractNumId w:val="21"/>
  </w:num>
  <w:num w:numId="3" w16cid:durableId="1356079260">
    <w:abstractNumId w:val="30"/>
  </w:num>
  <w:num w:numId="4" w16cid:durableId="852958636">
    <w:abstractNumId w:val="17"/>
  </w:num>
  <w:num w:numId="5" w16cid:durableId="267204540">
    <w:abstractNumId w:val="1"/>
  </w:num>
  <w:num w:numId="6" w16cid:durableId="1818497693">
    <w:abstractNumId w:val="31"/>
  </w:num>
  <w:num w:numId="7" w16cid:durableId="646279052">
    <w:abstractNumId w:val="19"/>
  </w:num>
  <w:num w:numId="8" w16cid:durableId="1891308566">
    <w:abstractNumId w:val="18"/>
  </w:num>
  <w:num w:numId="9" w16cid:durableId="1040472777">
    <w:abstractNumId w:val="4"/>
  </w:num>
  <w:num w:numId="10" w16cid:durableId="260572785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24084481">
    <w:abstractNumId w:val="35"/>
  </w:num>
  <w:num w:numId="12" w16cid:durableId="1723944960">
    <w:abstractNumId w:val="3"/>
  </w:num>
  <w:num w:numId="13" w16cid:durableId="190383420">
    <w:abstractNumId w:val="14"/>
  </w:num>
  <w:num w:numId="14" w16cid:durableId="1720788374">
    <w:abstractNumId w:val="28"/>
  </w:num>
  <w:num w:numId="15" w16cid:durableId="1440370146">
    <w:abstractNumId w:val="10"/>
  </w:num>
  <w:num w:numId="16" w16cid:durableId="2006130280">
    <w:abstractNumId w:val="23"/>
  </w:num>
  <w:num w:numId="17" w16cid:durableId="1109818803">
    <w:abstractNumId w:val="26"/>
  </w:num>
  <w:num w:numId="18" w16cid:durableId="1063484023">
    <w:abstractNumId w:val="36"/>
  </w:num>
  <w:num w:numId="19" w16cid:durableId="987200610">
    <w:abstractNumId w:val="16"/>
  </w:num>
  <w:num w:numId="20" w16cid:durableId="443697586">
    <w:abstractNumId w:val="22"/>
  </w:num>
  <w:num w:numId="21" w16cid:durableId="1584996375">
    <w:abstractNumId w:val="33"/>
  </w:num>
  <w:num w:numId="22" w16cid:durableId="843013594">
    <w:abstractNumId w:val="25"/>
  </w:num>
  <w:num w:numId="23" w16cid:durableId="589434323">
    <w:abstractNumId w:val="8"/>
  </w:num>
  <w:num w:numId="24" w16cid:durableId="1162745611">
    <w:abstractNumId w:val="15"/>
  </w:num>
  <w:num w:numId="25" w16cid:durableId="722601667">
    <w:abstractNumId w:val="12"/>
  </w:num>
  <w:num w:numId="26" w16cid:durableId="1881697565">
    <w:abstractNumId w:val="13"/>
  </w:num>
  <w:num w:numId="27" w16cid:durableId="1938293979">
    <w:abstractNumId w:val="34"/>
  </w:num>
  <w:num w:numId="28" w16cid:durableId="1672096438">
    <w:abstractNumId w:val="9"/>
  </w:num>
  <w:num w:numId="29" w16cid:durableId="2104757233">
    <w:abstractNumId w:val="1"/>
  </w:num>
  <w:num w:numId="30" w16cid:durableId="838274379">
    <w:abstractNumId w:val="20"/>
  </w:num>
  <w:num w:numId="31" w16cid:durableId="2123844356">
    <w:abstractNumId w:val="1"/>
  </w:num>
  <w:num w:numId="32" w16cid:durableId="623775997">
    <w:abstractNumId w:val="1"/>
  </w:num>
  <w:num w:numId="33" w16cid:durableId="99132727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2906171">
    <w:abstractNumId w:val="1"/>
    <w:lvlOverride w:ilvl="0">
      <w:startOverride w:val="14"/>
    </w:lvlOverride>
  </w:num>
  <w:num w:numId="35" w16cid:durableId="860893803">
    <w:abstractNumId w:val="29"/>
  </w:num>
  <w:num w:numId="36" w16cid:durableId="1144273718">
    <w:abstractNumId w:val="1"/>
  </w:num>
  <w:num w:numId="37" w16cid:durableId="679429270">
    <w:abstractNumId w:val="5"/>
  </w:num>
  <w:num w:numId="38" w16cid:durableId="1127234575">
    <w:abstractNumId w:val="7"/>
  </w:num>
  <w:num w:numId="39" w16cid:durableId="453863534">
    <w:abstractNumId w:val="27"/>
  </w:num>
  <w:num w:numId="40" w16cid:durableId="1749956243">
    <w:abstractNumId w:val="32"/>
  </w:num>
  <w:num w:numId="41" w16cid:durableId="1260019662">
    <w:abstractNumId w:val="11"/>
  </w:num>
  <w:num w:numId="42" w16cid:durableId="1183980108">
    <w:abstractNumId w:val="1"/>
  </w:num>
  <w:num w:numId="43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7245227">
    <w:abstractNumId w:val="2"/>
  </w:num>
  <w:num w:numId="45" w16cid:durableId="1492408914">
    <w:abstractNumId w:val="24"/>
  </w:num>
  <w:num w:numId="46" w16cid:durableId="1084843943">
    <w:abstractNumId w:val="1"/>
  </w:num>
  <w:num w:numId="47" w16cid:durableId="145627542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27A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1B9"/>
    <w:rsid w:val="0000627B"/>
    <w:rsid w:val="000062BC"/>
    <w:rsid w:val="00006644"/>
    <w:rsid w:val="000066C8"/>
    <w:rsid w:val="00006908"/>
    <w:rsid w:val="000069A2"/>
    <w:rsid w:val="00006BEB"/>
    <w:rsid w:val="00006C42"/>
    <w:rsid w:val="0000702A"/>
    <w:rsid w:val="000070F4"/>
    <w:rsid w:val="0000719F"/>
    <w:rsid w:val="000074BC"/>
    <w:rsid w:val="000075DA"/>
    <w:rsid w:val="0000771C"/>
    <w:rsid w:val="00007D70"/>
    <w:rsid w:val="00010439"/>
    <w:rsid w:val="00010620"/>
    <w:rsid w:val="00010EF6"/>
    <w:rsid w:val="00011555"/>
    <w:rsid w:val="000116AA"/>
    <w:rsid w:val="00011710"/>
    <w:rsid w:val="00011797"/>
    <w:rsid w:val="0001184F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0A"/>
    <w:rsid w:val="00013A77"/>
    <w:rsid w:val="00013BDC"/>
    <w:rsid w:val="00013C0B"/>
    <w:rsid w:val="00013EF3"/>
    <w:rsid w:val="0001411B"/>
    <w:rsid w:val="0001441F"/>
    <w:rsid w:val="000144EA"/>
    <w:rsid w:val="00014567"/>
    <w:rsid w:val="00014671"/>
    <w:rsid w:val="000149B8"/>
    <w:rsid w:val="00014C3D"/>
    <w:rsid w:val="00014DC1"/>
    <w:rsid w:val="00014F06"/>
    <w:rsid w:val="0001519B"/>
    <w:rsid w:val="000151AC"/>
    <w:rsid w:val="0001551F"/>
    <w:rsid w:val="00015588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2D7"/>
    <w:rsid w:val="0001755B"/>
    <w:rsid w:val="00017643"/>
    <w:rsid w:val="00017798"/>
    <w:rsid w:val="00017912"/>
    <w:rsid w:val="0001792F"/>
    <w:rsid w:val="00017A3A"/>
    <w:rsid w:val="00017F60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B84"/>
    <w:rsid w:val="00024C15"/>
    <w:rsid w:val="00025069"/>
    <w:rsid w:val="0002520E"/>
    <w:rsid w:val="00025610"/>
    <w:rsid w:val="00025619"/>
    <w:rsid w:val="00025F5D"/>
    <w:rsid w:val="00026326"/>
    <w:rsid w:val="00026507"/>
    <w:rsid w:val="000265B8"/>
    <w:rsid w:val="000268AA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6EF"/>
    <w:rsid w:val="000307C4"/>
    <w:rsid w:val="00030892"/>
    <w:rsid w:val="00030A4A"/>
    <w:rsid w:val="00030D6E"/>
    <w:rsid w:val="000310C3"/>
    <w:rsid w:val="000311B4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1BC"/>
    <w:rsid w:val="000333B0"/>
    <w:rsid w:val="00033483"/>
    <w:rsid w:val="00033631"/>
    <w:rsid w:val="0003387D"/>
    <w:rsid w:val="00033902"/>
    <w:rsid w:val="00033B45"/>
    <w:rsid w:val="00033E17"/>
    <w:rsid w:val="000343A2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85"/>
    <w:rsid w:val="000363DC"/>
    <w:rsid w:val="00036455"/>
    <w:rsid w:val="00036669"/>
    <w:rsid w:val="000367E2"/>
    <w:rsid w:val="00036B96"/>
    <w:rsid w:val="00036C98"/>
    <w:rsid w:val="00036CA3"/>
    <w:rsid w:val="00036DD3"/>
    <w:rsid w:val="00036FBE"/>
    <w:rsid w:val="00037204"/>
    <w:rsid w:val="00037DF6"/>
    <w:rsid w:val="00037F78"/>
    <w:rsid w:val="000401D1"/>
    <w:rsid w:val="00040A45"/>
    <w:rsid w:val="0004100D"/>
    <w:rsid w:val="00041019"/>
    <w:rsid w:val="000413E5"/>
    <w:rsid w:val="0004140C"/>
    <w:rsid w:val="00041443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4A"/>
    <w:rsid w:val="000458E9"/>
    <w:rsid w:val="000459C4"/>
    <w:rsid w:val="00045AB9"/>
    <w:rsid w:val="00045B6D"/>
    <w:rsid w:val="00045B94"/>
    <w:rsid w:val="00045BD1"/>
    <w:rsid w:val="00045C3F"/>
    <w:rsid w:val="00046319"/>
    <w:rsid w:val="000463C6"/>
    <w:rsid w:val="00046512"/>
    <w:rsid w:val="00046860"/>
    <w:rsid w:val="00046994"/>
    <w:rsid w:val="00046A3B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5D1"/>
    <w:rsid w:val="00051F02"/>
    <w:rsid w:val="00052019"/>
    <w:rsid w:val="00052375"/>
    <w:rsid w:val="0005243C"/>
    <w:rsid w:val="00052980"/>
    <w:rsid w:val="00052AF3"/>
    <w:rsid w:val="00052D1B"/>
    <w:rsid w:val="00052E27"/>
    <w:rsid w:val="00052E7E"/>
    <w:rsid w:val="00052F98"/>
    <w:rsid w:val="00052FFF"/>
    <w:rsid w:val="00053145"/>
    <w:rsid w:val="000533B7"/>
    <w:rsid w:val="000540BB"/>
    <w:rsid w:val="0005413E"/>
    <w:rsid w:val="00054473"/>
    <w:rsid w:val="00054857"/>
    <w:rsid w:val="00054B71"/>
    <w:rsid w:val="00054C25"/>
    <w:rsid w:val="00054F7F"/>
    <w:rsid w:val="0005500A"/>
    <w:rsid w:val="00055217"/>
    <w:rsid w:val="00055256"/>
    <w:rsid w:val="00055284"/>
    <w:rsid w:val="00055503"/>
    <w:rsid w:val="000555AD"/>
    <w:rsid w:val="00055A98"/>
    <w:rsid w:val="00055AD9"/>
    <w:rsid w:val="00055BFA"/>
    <w:rsid w:val="00055D70"/>
    <w:rsid w:val="00055E12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11B8"/>
    <w:rsid w:val="00062241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A6F"/>
    <w:rsid w:val="00064BF9"/>
    <w:rsid w:val="00064C50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04"/>
    <w:rsid w:val="0006654C"/>
    <w:rsid w:val="00066A08"/>
    <w:rsid w:val="00066E03"/>
    <w:rsid w:val="00066F02"/>
    <w:rsid w:val="00067073"/>
    <w:rsid w:val="000670BC"/>
    <w:rsid w:val="000670E4"/>
    <w:rsid w:val="0006719A"/>
    <w:rsid w:val="0006741D"/>
    <w:rsid w:val="00067771"/>
    <w:rsid w:val="00067AFD"/>
    <w:rsid w:val="00067FF9"/>
    <w:rsid w:val="00070377"/>
    <w:rsid w:val="0007082C"/>
    <w:rsid w:val="000709B4"/>
    <w:rsid w:val="00070CC6"/>
    <w:rsid w:val="00070D97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79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2D3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182"/>
    <w:rsid w:val="0009348D"/>
    <w:rsid w:val="00093662"/>
    <w:rsid w:val="00093A5B"/>
    <w:rsid w:val="00093F2F"/>
    <w:rsid w:val="000944C1"/>
    <w:rsid w:val="0009499E"/>
    <w:rsid w:val="000953DE"/>
    <w:rsid w:val="00095AB5"/>
    <w:rsid w:val="00095BA4"/>
    <w:rsid w:val="00095C0B"/>
    <w:rsid w:val="000962FA"/>
    <w:rsid w:val="0009663B"/>
    <w:rsid w:val="00096A28"/>
    <w:rsid w:val="00096B87"/>
    <w:rsid w:val="00096FB9"/>
    <w:rsid w:val="000973EA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7B1"/>
    <w:rsid w:val="000A08BE"/>
    <w:rsid w:val="000A0922"/>
    <w:rsid w:val="000A09EE"/>
    <w:rsid w:val="000A0AF2"/>
    <w:rsid w:val="000A0BC9"/>
    <w:rsid w:val="000A0EA0"/>
    <w:rsid w:val="000A0EF2"/>
    <w:rsid w:val="000A10E6"/>
    <w:rsid w:val="000A1319"/>
    <w:rsid w:val="000A13E7"/>
    <w:rsid w:val="000A1431"/>
    <w:rsid w:val="000A1446"/>
    <w:rsid w:val="000A1949"/>
    <w:rsid w:val="000A1AD4"/>
    <w:rsid w:val="000A1C1B"/>
    <w:rsid w:val="000A1F29"/>
    <w:rsid w:val="000A2300"/>
    <w:rsid w:val="000A2350"/>
    <w:rsid w:val="000A2581"/>
    <w:rsid w:val="000A25C0"/>
    <w:rsid w:val="000A2669"/>
    <w:rsid w:val="000A2A02"/>
    <w:rsid w:val="000A2A32"/>
    <w:rsid w:val="000A2E90"/>
    <w:rsid w:val="000A2F58"/>
    <w:rsid w:val="000A3099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4D27"/>
    <w:rsid w:val="000A53D6"/>
    <w:rsid w:val="000A55BB"/>
    <w:rsid w:val="000A55D3"/>
    <w:rsid w:val="000A5C50"/>
    <w:rsid w:val="000A5F75"/>
    <w:rsid w:val="000A6162"/>
    <w:rsid w:val="000A63FB"/>
    <w:rsid w:val="000A6516"/>
    <w:rsid w:val="000A6A89"/>
    <w:rsid w:val="000A6BA1"/>
    <w:rsid w:val="000A6E30"/>
    <w:rsid w:val="000A700B"/>
    <w:rsid w:val="000A7163"/>
    <w:rsid w:val="000A7436"/>
    <w:rsid w:val="000A7EF4"/>
    <w:rsid w:val="000A7F9E"/>
    <w:rsid w:val="000B010F"/>
    <w:rsid w:val="000B01D0"/>
    <w:rsid w:val="000B037C"/>
    <w:rsid w:val="000B0859"/>
    <w:rsid w:val="000B0BCE"/>
    <w:rsid w:val="000B0CBB"/>
    <w:rsid w:val="000B0D56"/>
    <w:rsid w:val="000B0DF3"/>
    <w:rsid w:val="000B1131"/>
    <w:rsid w:val="000B136D"/>
    <w:rsid w:val="000B1395"/>
    <w:rsid w:val="000B1619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A79"/>
    <w:rsid w:val="000B3D66"/>
    <w:rsid w:val="000B4032"/>
    <w:rsid w:val="000B4107"/>
    <w:rsid w:val="000B49B0"/>
    <w:rsid w:val="000B4C75"/>
    <w:rsid w:val="000B513E"/>
    <w:rsid w:val="000B51EF"/>
    <w:rsid w:val="000B5486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057"/>
    <w:rsid w:val="000B74C5"/>
    <w:rsid w:val="000B75CD"/>
    <w:rsid w:val="000B7857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791"/>
    <w:rsid w:val="000C2960"/>
    <w:rsid w:val="000C2AEB"/>
    <w:rsid w:val="000C2EC5"/>
    <w:rsid w:val="000C2FDC"/>
    <w:rsid w:val="000C346B"/>
    <w:rsid w:val="000C40BA"/>
    <w:rsid w:val="000C410B"/>
    <w:rsid w:val="000C4503"/>
    <w:rsid w:val="000C4596"/>
    <w:rsid w:val="000C45F3"/>
    <w:rsid w:val="000C4878"/>
    <w:rsid w:val="000C49FA"/>
    <w:rsid w:val="000C52B8"/>
    <w:rsid w:val="000C58BE"/>
    <w:rsid w:val="000C58D0"/>
    <w:rsid w:val="000C5ABA"/>
    <w:rsid w:val="000C5C1A"/>
    <w:rsid w:val="000C5CC2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ACC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35A"/>
    <w:rsid w:val="000D56E2"/>
    <w:rsid w:val="000D5786"/>
    <w:rsid w:val="000D5C0F"/>
    <w:rsid w:val="000D5E4E"/>
    <w:rsid w:val="000D5EDE"/>
    <w:rsid w:val="000D604B"/>
    <w:rsid w:val="000D60F2"/>
    <w:rsid w:val="000D628B"/>
    <w:rsid w:val="000D64F6"/>
    <w:rsid w:val="000D65A6"/>
    <w:rsid w:val="000D6791"/>
    <w:rsid w:val="000D6A13"/>
    <w:rsid w:val="000D6A9B"/>
    <w:rsid w:val="000D6BE9"/>
    <w:rsid w:val="000D6BFA"/>
    <w:rsid w:val="000D7107"/>
    <w:rsid w:val="000D71DD"/>
    <w:rsid w:val="000D720F"/>
    <w:rsid w:val="000D7295"/>
    <w:rsid w:val="000D730C"/>
    <w:rsid w:val="000D747E"/>
    <w:rsid w:val="000D7603"/>
    <w:rsid w:val="000D7660"/>
    <w:rsid w:val="000D77DB"/>
    <w:rsid w:val="000D77EE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02F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78B"/>
    <w:rsid w:val="000E2C84"/>
    <w:rsid w:val="000E2DAC"/>
    <w:rsid w:val="000E2EC8"/>
    <w:rsid w:val="000E2F95"/>
    <w:rsid w:val="000E3143"/>
    <w:rsid w:val="000E3176"/>
    <w:rsid w:val="000E3348"/>
    <w:rsid w:val="000E33F9"/>
    <w:rsid w:val="000E3451"/>
    <w:rsid w:val="000E34DC"/>
    <w:rsid w:val="000E3811"/>
    <w:rsid w:val="000E3CDA"/>
    <w:rsid w:val="000E4198"/>
    <w:rsid w:val="000E4217"/>
    <w:rsid w:val="000E447A"/>
    <w:rsid w:val="000E474C"/>
    <w:rsid w:val="000E4AE4"/>
    <w:rsid w:val="000E4E33"/>
    <w:rsid w:val="000E5086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495"/>
    <w:rsid w:val="000E6757"/>
    <w:rsid w:val="000E6770"/>
    <w:rsid w:val="000E6EA5"/>
    <w:rsid w:val="000E70DF"/>
    <w:rsid w:val="000E7176"/>
    <w:rsid w:val="000E7636"/>
    <w:rsid w:val="000E7A62"/>
    <w:rsid w:val="000E7CEE"/>
    <w:rsid w:val="000E7E84"/>
    <w:rsid w:val="000F05F2"/>
    <w:rsid w:val="000F06EA"/>
    <w:rsid w:val="000F07B4"/>
    <w:rsid w:val="000F0E11"/>
    <w:rsid w:val="000F10D9"/>
    <w:rsid w:val="000F1243"/>
    <w:rsid w:val="000F13DC"/>
    <w:rsid w:val="000F14C9"/>
    <w:rsid w:val="000F19D1"/>
    <w:rsid w:val="000F1FB3"/>
    <w:rsid w:val="000F219B"/>
    <w:rsid w:val="000F23C6"/>
    <w:rsid w:val="000F242F"/>
    <w:rsid w:val="000F2639"/>
    <w:rsid w:val="000F2A9A"/>
    <w:rsid w:val="000F3043"/>
    <w:rsid w:val="000F3074"/>
    <w:rsid w:val="000F3177"/>
    <w:rsid w:val="000F32B3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0FBD"/>
    <w:rsid w:val="001016DC"/>
    <w:rsid w:val="00101BD2"/>
    <w:rsid w:val="00101CE5"/>
    <w:rsid w:val="00101F07"/>
    <w:rsid w:val="00101F4C"/>
    <w:rsid w:val="00101F50"/>
    <w:rsid w:val="0010203A"/>
    <w:rsid w:val="0010278C"/>
    <w:rsid w:val="001029D1"/>
    <w:rsid w:val="001029F0"/>
    <w:rsid w:val="00103A0D"/>
    <w:rsid w:val="00103A99"/>
    <w:rsid w:val="00103C5E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08"/>
    <w:rsid w:val="001074D8"/>
    <w:rsid w:val="001076DD"/>
    <w:rsid w:val="001076E3"/>
    <w:rsid w:val="0010773E"/>
    <w:rsid w:val="00107982"/>
    <w:rsid w:val="0011022C"/>
    <w:rsid w:val="00110305"/>
    <w:rsid w:val="0011095E"/>
    <w:rsid w:val="0011104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731"/>
    <w:rsid w:val="001139B0"/>
    <w:rsid w:val="001139EB"/>
    <w:rsid w:val="001139FF"/>
    <w:rsid w:val="00113C95"/>
    <w:rsid w:val="00113D47"/>
    <w:rsid w:val="00113E13"/>
    <w:rsid w:val="00113EF5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4F0E"/>
    <w:rsid w:val="00115214"/>
    <w:rsid w:val="001152D8"/>
    <w:rsid w:val="00115419"/>
    <w:rsid w:val="00115803"/>
    <w:rsid w:val="0011588E"/>
    <w:rsid w:val="001159E5"/>
    <w:rsid w:val="00115CB8"/>
    <w:rsid w:val="00115D4A"/>
    <w:rsid w:val="00115EA4"/>
    <w:rsid w:val="00116314"/>
    <w:rsid w:val="001165CC"/>
    <w:rsid w:val="001166FC"/>
    <w:rsid w:val="0011680B"/>
    <w:rsid w:val="00116995"/>
    <w:rsid w:val="001169A3"/>
    <w:rsid w:val="00116B8A"/>
    <w:rsid w:val="00116E2C"/>
    <w:rsid w:val="00116ECD"/>
    <w:rsid w:val="00116FD6"/>
    <w:rsid w:val="00117076"/>
    <w:rsid w:val="00117197"/>
    <w:rsid w:val="00117642"/>
    <w:rsid w:val="00117956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02F"/>
    <w:rsid w:val="0012229E"/>
    <w:rsid w:val="0012241D"/>
    <w:rsid w:val="0012267A"/>
    <w:rsid w:val="001229FB"/>
    <w:rsid w:val="0012302E"/>
    <w:rsid w:val="00123363"/>
    <w:rsid w:val="001238AC"/>
    <w:rsid w:val="00123C3F"/>
    <w:rsid w:val="00123D0F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6E6D"/>
    <w:rsid w:val="001274C9"/>
    <w:rsid w:val="0012758B"/>
    <w:rsid w:val="00127ED5"/>
    <w:rsid w:val="00127F47"/>
    <w:rsid w:val="00130E7E"/>
    <w:rsid w:val="001312C9"/>
    <w:rsid w:val="0013186B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11B"/>
    <w:rsid w:val="001332CB"/>
    <w:rsid w:val="00133336"/>
    <w:rsid w:val="00133352"/>
    <w:rsid w:val="001334F0"/>
    <w:rsid w:val="00133641"/>
    <w:rsid w:val="00133A34"/>
    <w:rsid w:val="00133D43"/>
    <w:rsid w:val="00133F92"/>
    <w:rsid w:val="0013434D"/>
    <w:rsid w:val="0013438A"/>
    <w:rsid w:val="00134739"/>
    <w:rsid w:val="00134E9F"/>
    <w:rsid w:val="00134FC1"/>
    <w:rsid w:val="00135527"/>
    <w:rsid w:val="00135A35"/>
    <w:rsid w:val="00135B88"/>
    <w:rsid w:val="00136046"/>
    <w:rsid w:val="001362FD"/>
    <w:rsid w:val="00136853"/>
    <w:rsid w:val="0013696E"/>
    <w:rsid w:val="00136B54"/>
    <w:rsid w:val="00136BE5"/>
    <w:rsid w:val="00137061"/>
    <w:rsid w:val="001374E1"/>
    <w:rsid w:val="001376C7"/>
    <w:rsid w:val="001378CB"/>
    <w:rsid w:val="00137C0B"/>
    <w:rsid w:val="00137E10"/>
    <w:rsid w:val="00140717"/>
    <w:rsid w:val="001408CF"/>
    <w:rsid w:val="0014094B"/>
    <w:rsid w:val="00141069"/>
    <w:rsid w:val="00141213"/>
    <w:rsid w:val="00141791"/>
    <w:rsid w:val="0014182A"/>
    <w:rsid w:val="00141D1E"/>
    <w:rsid w:val="00141DD0"/>
    <w:rsid w:val="00141E9C"/>
    <w:rsid w:val="00142B1E"/>
    <w:rsid w:val="0014322E"/>
    <w:rsid w:val="001434B1"/>
    <w:rsid w:val="00143732"/>
    <w:rsid w:val="001437D1"/>
    <w:rsid w:val="001438A7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0F"/>
    <w:rsid w:val="00145424"/>
    <w:rsid w:val="00145440"/>
    <w:rsid w:val="00145515"/>
    <w:rsid w:val="0014560B"/>
    <w:rsid w:val="00145BA8"/>
    <w:rsid w:val="00145BEE"/>
    <w:rsid w:val="001465B7"/>
    <w:rsid w:val="00146843"/>
    <w:rsid w:val="00146C24"/>
    <w:rsid w:val="00146C97"/>
    <w:rsid w:val="00147011"/>
    <w:rsid w:val="00147414"/>
    <w:rsid w:val="00147836"/>
    <w:rsid w:val="00147B66"/>
    <w:rsid w:val="00147CA4"/>
    <w:rsid w:val="00147D0A"/>
    <w:rsid w:val="00147FC3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773"/>
    <w:rsid w:val="00154A4D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B53"/>
    <w:rsid w:val="00156E52"/>
    <w:rsid w:val="00157315"/>
    <w:rsid w:val="0015734D"/>
    <w:rsid w:val="001574B9"/>
    <w:rsid w:val="001575F9"/>
    <w:rsid w:val="00157642"/>
    <w:rsid w:val="00157738"/>
    <w:rsid w:val="0015777B"/>
    <w:rsid w:val="00157ABE"/>
    <w:rsid w:val="00157CCE"/>
    <w:rsid w:val="00157E4A"/>
    <w:rsid w:val="0016028C"/>
    <w:rsid w:val="0016029D"/>
    <w:rsid w:val="0016095B"/>
    <w:rsid w:val="001609A4"/>
    <w:rsid w:val="00160A54"/>
    <w:rsid w:val="00160EF7"/>
    <w:rsid w:val="001615B0"/>
    <w:rsid w:val="00161CEE"/>
    <w:rsid w:val="00161D09"/>
    <w:rsid w:val="00161E97"/>
    <w:rsid w:val="00161EC8"/>
    <w:rsid w:val="001626E2"/>
    <w:rsid w:val="00162BFE"/>
    <w:rsid w:val="00162E09"/>
    <w:rsid w:val="001631E6"/>
    <w:rsid w:val="001632F4"/>
    <w:rsid w:val="00163565"/>
    <w:rsid w:val="00163A43"/>
    <w:rsid w:val="00163BCC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296"/>
    <w:rsid w:val="001664C1"/>
    <w:rsid w:val="00166517"/>
    <w:rsid w:val="0016655F"/>
    <w:rsid w:val="00166826"/>
    <w:rsid w:val="00166EF3"/>
    <w:rsid w:val="0016731D"/>
    <w:rsid w:val="0016732F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2451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4DAC"/>
    <w:rsid w:val="00175397"/>
    <w:rsid w:val="0017584F"/>
    <w:rsid w:val="001758B4"/>
    <w:rsid w:val="00175993"/>
    <w:rsid w:val="001762F6"/>
    <w:rsid w:val="001763F6"/>
    <w:rsid w:val="001764AE"/>
    <w:rsid w:val="0017688F"/>
    <w:rsid w:val="00176E8B"/>
    <w:rsid w:val="001770B4"/>
    <w:rsid w:val="0017754D"/>
    <w:rsid w:val="00177834"/>
    <w:rsid w:val="001779C9"/>
    <w:rsid w:val="00177B3D"/>
    <w:rsid w:val="00177BC6"/>
    <w:rsid w:val="00177F67"/>
    <w:rsid w:val="00180281"/>
    <w:rsid w:val="00180322"/>
    <w:rsid w:val="00180804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0A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AD5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B30"/>
    <w:rsid w:val="00187D86"/>
    <w:rsid w:val="0019094A"/>
    <w:rsid w:val="00190A0D"/>
    <w:rsid w:val="00190BCA"/>
    <w:rsid w:val="00191009"/>
    <w:rsid w:val="00191343"/>
    <w:rsid w:val="0019163D"/>
    <w:rsid w:val="001917F4"/>
    <w:rsid w:val="00191A5B"/>
    <w:rsid w:val="00192181"/>
    <w:rsid w:val="00192269"/>
    <w:rsid w:val="001923B8"/>
    <w:rsid w:val="00192420"/>
    <w:rsid w:val="00192504"/>
    <w:rsid w:val="001927B8"/>
    <w:rsid w:val="00192D63"/>
    <w:rsid w:val="0019336A"/>
    <w:rsid w:val="001936F2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735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1EEF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3E0"/>
    <w:rsid w:val="001A56EC"/>
    <w:rsid w:val="001A5B67"/>
    <w:rsid w:val="001A5BC2"/>
    <w:rsid w:val="001A5DFD"/>
    <w:rsid w:val="001A5EAE"/>
    <w:rsid w:val="001A5F1D"/>
    <w:rsid w:val="001A60CF"/>
    <w:rsid w:val="001A6797"/>
    <w:rsid w:val="001A68D1"/>
    <w:rsid w:val="001A694E"/>
    <w:rsid w:val="001A6CDD"/>
    <w:rsid w:val="001A7245"/>
    <w:rsid w:val="001A7555"/>
    <w:rsid w:val="001A7558"/>
    <w:rsid w:val="001A7714"/>
    <w:rsid w:val="001A7994"/>
    <w:rsid w:val="001A7F31"/>
    <w:rsid w:val="001A7F74"/>
    <w:rsid w:val="001B0109"/>
    <w:rsid w:val="001B0684"/>
    <w:rsid w:val="001B0A9E"/>
    <w:rsid w:val="001B0EA0"/>
    <w:rsid w:val="001B1454"/>
    <w:rsid w:val="001B14E0"/>
    <w:rsid w:val="001B15FD"/>
    <w:rsid w:val="001B19BD"/>
    <w:rsid w:val="001B1A02"/>
    <w:rsid w:val="001B1B16"/>
    <w:rsid w:val="001B208F"/>
    <w:rsid w:val="001B21D8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DDE"/>
    <w:rsid w:val="001B2E9C"/>
    <w:rsid w:val="001B3335"/>
    <w:rsid w:val="001B397F"/>
    <w:rsid w:val="001B3CFE"/>
    <w:rsid w:val="001B414E"/>
    <w:rsid w:val="001B443F"/>
    <w:rsid w:val="001B48C7"/>
    <w:rsid w:val="001B4927"/>
    <w:rsid w:val="001B4A92"/>
    <w:rsid w:val="001B4CC7"/>
    <w:rsid w:val="001B4EAB"/>
    <w:rsid w:val="001B51B5"/>
    <w:rsid w:val="001B5780"/>
    <w:rsid w:val="001B5782"/>
    <w:rsid w:val="001B5784"/>
    <w:rsid w:val="001B5822"/>
    <w:rsid w:val="001B5C85"/>
    <w:rsid w:val="001B5FD9"/>
    <w:rsid w:val="001B623A"/>
    <w:rsid w:val="001B6683"/>
    <w:rsid w:val="001B6949"/>
    <w:rsid w:val="001B6BF8"/>
    <w:rsid w:val="001B6D79"/>
    <w:rsid w:val="001B6D8F"/>
    <w:rsid w:val="001B6EED"/>
    <w:rsid w:val="001B725F"/>
    <w:rsid w:val="001B7284"/>
    <w:rsid w:val="001B75DE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0D5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7D5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10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C2"/>
    <w:rsid w:val="001D32FF"/>
    <w:rsid w:val="001D3907"/>
    <w:rsid w:val="001D397C"/>
    <w:rsid w:val="001D39D6"/>
    <w:rsid w:val="001D39DE"/>
    <w:rsid w:val="001D3B84"/>
    <w:rsid w:val="001D4228"/>
    <w:rsid w:val="001D482F"/>
    <w:rsid w:val="001D4D40"/>
    <w:rsid w:val="001D4F85"/>
    <w:rsid w:val="001D50ED"/>
    <w:rsid w:val="001D59F2"/>
    <w:rsid w:val="001D606A"/>
    <w:rsid w:val="001D6366"/>
    <w:rsid w:val="001D6659"/>
    <w:rsid w:val="001D66B8"/>
    <w:rsid w:val="001D6762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483"/>
    <w:rsid w:val="001E167A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572"/>
    <w:rsid w:val="001E5821"/>
    <w:rsid w:val="001E58D2"/>
    <w:rsid w:val="001E5A41"/>
    <w:rsid w:val="001E5DF6"/>
    <w:rsid w:val="001E6057"/>
    <w:rsid w:val="001E64A7"/>
    <w:rsid w:val="001E65AD"/>
    <w:rsid w:val="001E6708"/>
    <w:rsid w:val="001E67C3"/>
    <w:rsid w:val="001E6824"/>
    <w:rsid w:val="001E6A0C"/>
    <w:rsid w:val="001E6C88"/>
    <w:rsid w:val="001E6E78"/>
    <w:rsid w:val="001E744F"/>
    <w:rsid w:val="001E7586"/>
    <w:rsid w:val="001E762E"/>
    <w:rsid w:val="001E7E4D"/>
    <w:rsid w:val="001E7F2A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05"/>
    <w:rsid w:val="001F318E"/>
    <w:rsid w:val="001F3190"/>
    <w:rsid w:val="001F44C6"/>
    <w:rsid w:val="001F4BC7"/>
    <w:rsid w:val="001F4D42"/>
    <w:rsid w:val="001F4DCE"/>
    <w:rsid w:val="001F51D3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1E56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0C"/>
    <w:rsid w:val="0020372F"/>
    <w:rsid w:val="002039BB"/>
    <w:rsid w:val="00203B85"/>
    <w:rsid w:val="00203EEF"/>
    <w:rsid w:val="00203FF7"/>
    <w:rsid w:val="002043EA"/>
    <w:rsid w:val="00204629"/>
    <w:rsid w:val="00204829"/>
    <w:rsid w:val="00204841"/>
    <w:rsid w:val="002048A3"/>
    <w:rsid w:val="00204A38"/>
    <w:rsid w:val="00204CFE"/>
    <w:rsid w:val="0020526D"/>
    <w:rsid w:val="00205641"/>
    <w:rsid w:val="0020565E"/>
    <w:rsid w:val="002057E6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2D2"/>
    <w:rsid w:val="00211326"/>
    <w:rsid w:val="00211447"/>
    <w:rsid w:val="00211708"/>
    <w:rsid w:val="00211841"/>
    <w:rsid w:val="002118E1"/>
    <w:rsid w:val="0021190A"/>
    <w:rsid w:val="00211A6B"/>
    <w:rsid w:val="00211AC9"/>
    <w:rsid w:val="00211B9A"/>
    <w:rsid w:val="00211BF2"/>
    <w:rsid w:val="00211DD3"/>
    <w:rsid w:val="002121DF"/>
    <w:rsid w:val="002123D7"/>
    <w:rsid w:val="00212418"/>
    <w:rsid w:val="0021287A"/>
    <w:rsid w:val="00212D1A"/>
    <w:rsid w:val="00212EBC"/>
    <w:rsid w:val="00213134"/>
    <w:rsid w:val="0021325C"/>
    <w:rsid w:val="00213400"/>
    <w:rsid w:val="0021375B"/>
    <w:rsid w:val="002139D0"/>
    <w:rsid w:val="00213A9E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0C4"/>
    <w:rsid w:val="0021593C"/>
    <w:rsid w:val="00215A34"/>
    <w:rsid w:val="00215C6B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AC0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76C"/>
    <w:rsid w:val="00220F49"/>
    <w:rsid w:val="00221016"/>
    <w:rsid w:val="00221048"/>
    <w:rsid w:val="002210C4"/>
    <w:rsid w:val="00221164"/>
    <w:rsid w:val="0022196A"/>
    <w:rsid w:val="00221FBC"/>
    <w:rsid w:val="0022236C"/>
    <w:rsid w:val="002224AF"/>
    <w:rsid w:val="002224EB"/>
    <w:rsid w:val="00222A63"/>
    <w:rsid w:val="00222B85"/>
    <w:rsid w:val="00222C32"/>
    <w:rsid w:val="00222C6F"/>
    <w:rsid w:val="00222D35"/>
    <w:rsid w:val="002233FB"/>
    <w:rsid w:val="002238B6"/>
    <w:rsid w:val="00223E20"/>
    <w:rsid w:val="00224189"/>
    <w:rsid w:val="002242E8"/>
    <w:rsid w:val="00224430"/>
    <w:rsid w:val="002244ED"/>
    <w:rsid w:val="0022466A"/>
    <w:rsid w:val="00224937"/>
    <w:rsid w:val="00224D33"/>
    <w:rsid w:val="00225003"/>
    <w:rsid w:val="002250B5"/>
    <w:rsid w:val="002251B5"/>
    <w:rsid w:val="00225768"/>
    <w:rsid w:val="00225D06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9DE"/>
    <w:rsid w:val="00227BCE"/>
    <w:rsid w:val="00227C8F"/>
    <w:rsid w:val="00227D0F"/>
    <w:rsid w:val="00227EF7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10"/>
    <w:rsid w:val="00233B5B"/>
    <w:rsid w:val="00233CEA"/>
    <w:rsid w:val="00233DB4"/>
    <w:rsid w:val="00233DF4"/>
    <w:rsid w:val="002347B1"/>
    <w:rsid w:val="002349CD"/>
    <w:rsid w:val="00234AC3"/>
    <w:rsid w:val="00234B62"/>
    <w:rsid w:val="00234D20"/>
    <w:rsid w:val="00234E47"/>
    <w:rsid w:val="00234FF9"/>
    <w:rsid w:val="00235104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0E4"/>
    <w:rsid w:val="00240408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621"/>
    <w:rsid w:val="00241648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AF0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201"/>
    <w:rsid w:val="002453D3"/>
    <w:rsid w:val="002457DB"/>
    <w:rsid w:val="00245A89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0FDA"/>
    <w:rsid w:val="00251143"/>
    <w:rsid w:val="00251372"/>
    <w:rsid w:val="00251522"/>
    <w:rsid w:val="002515D7"/>
    <w:rsid w:val="00251737"/>
    <w:rsid w:val="0025196B"/>
    <w:rsid w:val="00251DF6"/>
    <w:rsid w:val="00251EB3"/>
    <w:rsid w:val="0025243D"/>
    <w:rsid w:val="0025279C"/>
    <w:rsid w:val="002528E6"/>
    <w:rsid w:val="002528F4"/>
    <w:rsid w:val="00252B37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A"/>
    <w:rsid w:val="00256C0E"/>
    <w:rsid w:val="00256C85"/>
    <w:rsid w:val="00256F57"/>
    <w:rsid w:val="00256F60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1CC"/>
    <w:rsid w:val="00267267"/>
    <w:rsid w:val="00267C2B"/>
    <w:rsid w:val="00267DE5"/>
    <w:rsid w:val="00267E34"/>
    <w:rsid w:val="00267F25"/>
    <w:rsid w:val="002705F8"/>
    <w:rsid w:val="0027095C"/>
    <w:rsid w:val="00270A9D"/>
    <w:rsid w:val="00270C90"/>
    <w:rsid w:val="00271788"/>
    <w:rsid w:val="00271861"/>
    <w:rsid w:val="00271E62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94"/>
    <w:rsid w:val="002732D4"/>
    <w:rsid w:val="002732E0"/>
    <w:rsid w:val="00273734"/>
    <w:rsid w:val="002737B4"/>
    <w:rsid w:val="00273A87"/>
    <w:rsid w:val="00273B84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C44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A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47"/>
    <w:rsid w:val="00283F64"/>
    <w:rsid w:val="002845AF"/>
    <w:rsid w:val="00284626"/>
    <w:rsid w:val="002847A1"/>
    <w:rsid w:val="00285191"/>
    <w:rsid w:val="002853F7"/>
    <w:rsid w:val="002854FE"/>
    <w:rsid w:val="00285575"/>
    <w:rsid w:val="002855E5"/>
    <w:rsid w:val="00285AA2"/>
    <w:rsid w:val="00285CCC"/>
    <w:rsid w:val="00285E05"/>
    <w:rsid w:val="00285E22"/>
    <w:rsid w:val="00286236"/>
    <w:rsid w:val="00286480"/>
    <w:rsid w:val="002869EC"/>
    <w:rsid w:val="002870AD"/>
    <w:rsid w:val="0028731F"/>
    <w:rsid w:val="00287590"/>
    <w:rsid w:val="00287864"/>
    <w:rsid w:val="0028789D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CF9"/>
    <w:rsid w:val="00291D77"/>
    <w:rsid w:val="00291F7F"/>
    <w:rsid w:val="0029207A"/>
    <w:rsid w:val="00292082"/>
    <w:rsid w:val="002920E4"/>
    <w:rsid w:val="00292549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128"/>
    <w:rsid w:val="0029754C"/>
    <w:rsid w:val="00297601"/>
    <w:rsid w:val="0029779C"/>
    <w:rsid w:val="002977D0"/>
    <w:rsid w:val="00297974"/>
    <w:rsid w:val="00297A80"/>
    <w:rsid w:val="00297BBD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561"/>
    <w:rsid w:val="002A1CB5"/>
    <w:rsid w:val="002A1CF2"/>
    <w:rsid w:val="002A22DD"/>
    <w:rsid w:val="002A22F9"/>
    <w:rsid w:val="002A2982"/>
    <w:rsid w:val="002A2B62"/>
    <w:rsid w:val="002A3209"/>
    <w:rsid w:val="002A3452"/>
    <w:rsid w:val="002A3918"/>
    <w:rsid w:val="002A3933"/>
    <w:rsid w:val="002A3C75"/>
    <w:rsid w:val="002A48BA"/>
    <w:rsid w:val="002A4E25"/>
    <w:rsid w:val="002A5535"/>
    <w:rsid w:val="002A560C"/>
    <w:rsid w:val="002A5903"/>
    <w:rsid w:val="002A6006"/>
    <w:rsid w:val="002A60AC"/>
    <w:rsid w:val="002A62BC"/>
    <w:rsid w:val="002A6A49"/>
    <w:rsid w:val="002A6B9A"/>
    <w:rsid w:val="002A6BFE"/>
    <w:rsid w:val="002A6CC1"/>
    <w:rsid w:val="002A6D91"/>
    <w:rsid w:val="002A76AA"/>
    <w:rsid w:val="002A7715"/>
    <w:rsid w:val="002A771B"/>
    <w:rsid w:val="002A7747"/>
    <w:rsid w:val="002A7CE9"/>
    <w:rsid w:val="002B0329"/>
    <w:rsid w:val="002B03DF"/>
    <w:rsid w:val="002B07C0"/>
    <w:rsid w:val="002B0A30"/>
    <w:rsid w:val="002B0CB8"/>
    <w:rsid w:val="002B0DC6"/>
    <w:rsid w:val="002B0F62"/>
    <w:rsid w:val="002B0F99"/>
    <w:rsid w:val="002B146B"/>
    <w:rsid w:val="002B169A"/>
    <w:rsid w:val="002B18EB"/>
    <w:rsid w:val="002B1B0C"/>
    <w:rsid w:val="002B1B78"/>
    <w:rsid w:val="002B1CCF"/>
    <w:rsid w:val="002B1E32"/>
    <w:rsid w:val="002B1E53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4D4"/>
    <w:rsid w:val="002B3512"/>
    <w:rsid w:val="002B3882"/>
    <w:rsid w:val="002B3BA2"/>
    <w:rsid w:val="002B3E08"/>
    <w:rsid w:val="002B42DB"/>
    <w:rsid w:val="002B4A8E"/>
    <w:rsid w:val="002B4DCC"/>
    <w:rsid w:val="002B5428"/>
    <w:rsid w:val="002B57F9"/>
    <w:rsid w:val="002B5E91"/>
    <w:rsid w:val="002B5EBB"/>
    <w:rsid w:val="002B5EC1"/>
    <w:rsid w:val="002B62D6"/>
    <w:rsid w:val="002B6871"/>
    <w:rsid w:val="002B6FCF"/>
    <w:rsid w:val="002B7231"/>
    <w:rsid w:val="002B7480"/>
    <w:rsid w:val="002B74D5"/>
    <w:rsid w:val="002B764E"/>
    <w:rsid w:val="002B7B99"/>
    <w:rsid w:val="002B7BBC"/>
    <w:rsid w:val="002B7F08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62D"/>
    <w:rsid w:val="002C2A80"/>
    <w:rsid w:val="002C2AB0"/>
    <w:rsid w:val="002C314E"/>
    <w:rsid w:val="002C3155"/>
    <w:rsid w:val="002C335F"/>
    <w:rsid w:val="002C3401"/>
    <w:rsid w:val="002C36B5"/>
    <w:rsid w:val="002C3982"/>
    <w:rsid w:val="002C3B6A"/>
    <w:rsid w:val="002C3E17"/>
    <w:rsid w:val="002C3E60"/>
    <w:rsid w:val="002C3FD1"/>
    <w:rsid w:val="002C4379"/>
    <w:rsid w:val="002C486C"/>
    <w:rsid w:val="002C486E"/>
    <w:rsid w:val="002C4A04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252"/>
    <w:rsid w:val="002D0349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DDA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CB4"/>
    <w:rsid w:val="002D2E79"/>
    <w:rsid w:val="002D33B1"/>
    <w:rsid w:val="002D3760"/>
    <w:rsid w:val="002D3815"/>
    <w:rsid w:val="002D38BB"/>
    <w:rsid w:val="002D3E3D"/>
    <w:rsid w:val="002D3F50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5C2F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72A"/>
    <w:rsid w:val="002E48BC"/>
    <w:rsid w:val="002E48BE"/>
    <w:rsid w:val="002E4BA1"/>
    <w:rsid w:val="002E4C25"/>
    <w:rsid w:val="002E50F4"/>
    <w:rsid w:val="002E51B8"/>
    <w:rsid w:val="002E53ED"/>
    <w:rsid w:val="002E5756"/>
    <w:rsid w:val="002E5E5C"/>
    <w:rsid w:val="002E5F66"/>
    <w:rsid w:val="002E5FE1"/>
    <w:rsid w:val="002E6603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396"/>
    <w:rsid w:val="002F1AEA"/>
    <w:rsid w:val="002F222C"/>
    <w:rsid w:val="002F2301"/>
    <w:rsid w:val="002F291B"/>
    <w:rsid w:val="002F3131"/>
    <w:rsid w:val="002F318A"/>
    <w:rsid w:val="002F3294"/>
    <w:rsid w:val="002F3573"/>
    <w:rsid w:val="002F37AE"/>
    <w:rsid w:val="002F3B5B"/>
    <w:rsid w:val="002F41AB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284"/>
    <w:rsid w:val="002F7597"/>
    <w:rsid w:val="002F7669"/>
    <w:rsid w:val="002F77E5"/>
    <w:rsid w:val="002F79B1"/>
    <w:rsid w:val="002F7B13"/>
    <w:rsid w:val="00300081"/>
    <w:rsid w:val="0030084A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A0B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9FC"/>
    <w:rsid w:val="00305A82"/>
    <w:rsid w:val="00305E9C"/>
    <w:rsid w:val="003063F4"/>
    <w:rsid w:val="003067B2"/>
    <w:rsid w:val="003068D3"/>
    <w:rsid w:val="00306A9D"/>
    <w:rsid w:val="0030714F"/>
    <w:rsid w:val="003077D4"/>
    <w:rsid w:val="00310070"/>
    <w:rsid w:val="0031051A"/>
    <w:rsid w:val="003106F6"/>
    <w:rsid w:val="00310804"/>
    <w:rsid w:val="00310994"/>
    <w:rsid w:val="00310B91"/>
    <w:rsid w:val="00310D54"/>
    <w:rsid w:val="00310E58"/>
    <w:rsid w:val="00310F2A"/>
    <w:rsid w:val="00310FDE"/>
    <w:rsid w:val="00311024"/>
    <w:rsid w:val="0031175E"/>
    <w:rsid w:val="00311C49"/>
    <w:rsid w:val="00311D14"/>
    <w:rsid w:val="00311E00"/>
    <w:rsid w:val="00311E08"/>
    <w:rsid w:val="00311F54"/>
    <w:rsid w:val="00312296"/>
    <w:rsid w:val="003124BA"/>
    <w:rsid w:val="003126DD"/>
    <w:rsid w:val="00312CF4"/>
    <w:rsid w:val="00312F19"/>
    <w:rsid w:val="00312F66"/>
    <w:rsid w:val="0031326E"/>
    <w:rsid w:val="003133C7"/>
    <w:rsid w:val="00313879"/>
    <w:rsid w:val="00313CB7"/>
    <w:rsid w:val="00314228"/>
    <w:rsid w:val="00314396"/>
    <w:rsid w:val="00314540"/>
    <w:rsid w:val="00314558"/>
    <w:rsid w:val="0031477C"/>
    <w:rsid w:val="00314907"/>
    <w:rsid w:val="00315002"/>
    <w:rsid w:val="003155F1"/>
    <w:rsid w:val="003155FD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3D5"/>
    <w:rsid w:val="003216DE"/>
    <w:rsid w:val="0032192D"/>
    <w:rsid w:val="00321CB0"/>
    <w:rsid w:val="00322145"/>
    <w:rsid w:val="003225EB"/>
    <w:rsid w:val="00322666"/>
    <w:rsid w:val="00322868"/>
    <w:rsid w:val="003228C2"/>
    <w:rsid w:val="00322974"/>
    <w:rsid w:val="00322AA5"/>
    <w:rsid w:val="00322C58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2F3"/>
    <w:rsid w:val="0033130C"/>
    <w:rsid w:val="00331321"/>
    <w:rsid w:val="003313BD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033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4F14"/>
    <w:rsid w:val="00335AD1"/>
    <w:rsid w:val="00335B2A"/>
    <w:rsid w:val="00335D0A"/>
    <w:rsid w:val="00335F7C"/>
    <w:rsid w:val="003360FF"/>
    <w:rsid w:val="003362A8"/>
    <w:rsid w:val="003364BE"/>
    <w:rsid w:val="0033666C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37E6C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1AC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4784"/>
    <w:rsid w:val="003450C2"/>
    <w:rsid w:val="0034572D"/>
    <w:rsid w:val="0034588F"/>
    <w:rsid w:val="00345E8E"/>
    <w:rsid w:val="00346154"/>
    <w:rsid w:val="00346494"/>
    <w:rsid w:val="003465F7"/>
    <w:rsid w:val="00346647"/>
    <w:rsid w:val="003467F3"/>
    <w:rsid w:val="00346829"/>
    <w:rsid w:val="00346E3C"/>
    <w:rsid w:val="0034712C"/>
    <w:rsid w:val="00347335"/>
    <w:rsid w:val="003473BA"/>
    <w:rsid w:val="00347639"/>
    <w:rsid w:val="003476AE"/>
    <w:rsid w:val="003479B0"/>
    <w:rsid w:val="00347B4F"/>
    <w:rsid w:val="00347BD4"/>
    <w:rsid w:val="00347C6C"/>
    <w:rsid w:val="00347D13"/>
    <w:rsid w:val="00347DF3"/>
    <w:rsid w:val="003500C9"/>
    <w:rsid w:val="003500E5"/>
    <w:rsid w:val="00350323"/>
    <w:rsid w:val="0035099F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125"/>
    <w:rsid w:val="00352524"/>
    <w:rsid w:val="00352700"/>
    <w:rsid w:val="00352BAB"/>
    <w:rsid w:val="00352D19"/>
    <w:rsid w:val="00352ECF"/>
    <w:rsid w:val="00352ED0"/>
    <w:rsid w:val="003532AE"/>
    <w:rsid w:val="00353389"/>
    <w:rsid w:val="003533E2"/>
    <w:rsid w:val="00353598"/>
    <w:rsid w:val="0035376C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95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94E"/>
    <w:rsid w:val="00360CE8"/>
    <w:rsid w:val="003617EF"/>
    <w:rsid w:val="00361AE6"/>
    <w:rsid w:val="00361AEB"/>
    <w:rsid w:val="00361AF6"/>
    <w:rsid w:val="00361BEE"/>
    <w:rsid w:val="00361F0D"/>
    <w:rsid w:val="0036211E"/>
    <w:rsid w:val="0036275B"/>
    <w:rsid w:val="003627A8"/>
    <w:rsid w:val="003628E1"/>
    <w:rsid w:val="003629E6"/>
    <w:rsid w:val="00362A9F"/>
    <w:rsid w:val="00362E3E"/>
    <w:rsid w:val="0036303E"/>
    <w:rsid w:val="0036395F"/>
    <w:rsid w:val="00363CDE"/>
    <w:rsid w:val="003647C4"/>
    <w:rsid w:val="00364934"/>
    <w:rsid w:val="00364A47"/>
    <w:rsid w:val="00365004"/>
    <w:rsid w:val="0036563C"/>
    <w:rsid w:val="003656D0"/>
    <w:rsid w:val="003656F1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B4E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6E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435"/>
    <w:rsid w:val="003767FB"/>
    <w:rsid w:val="00376A1A"/>
    <w:rsid w:val="00376BC9"/>
    <w:rsid w:val="00376E0C"/>
    <w:rsid w:val="00377286"/>
    <w:rsid w:val="003772D0"/>
    <w:rsid w:val="003776E4"/>
    <w:rsid w:val="00377CE8"/>
    <w:rsid w:val="003802FD"/>
    <w:rsid w:val="0038074E"/>
    <w:rsid w:val="00380912"/>
    <w:rsid w:val="00380A70"/>
    <w:rsid w:val="00380B19"/>
    <w:rsid w:val="00380D5A"/>
    <w:rsid w:val="00380E99"/>
    <w:rsid w:val="003816D3"/>
    <w:rsid w:val="003816EB"/>
    <w:rsid w:val="0038177F"/>
    <w:rsid w:val="00381A3F"/>
    <w:rsid w:val="0038200A"/>
    <w:rsid w:val="00382427"/>
    <w:rsid w:val="0038250C"/>
    <w:rsid w:val="0038276A"/>
    <w:rsid w:val="0038281C"/>
    <w:rsid w:val="00382C4F"/>
    <w:rsid w:val="00382DE8"/>
    <w:rsid w:val="003831E6"/>
    <w:rsid w:val="0038324A"/>
    <w:rsid w:val="003833E3"/>
    <w:rsid w:val="003833EE"/>
    <w:rsid w:val="0038352A"/>
    <w:rsid w:val="003837AF"/>
    <w:rsid w:val="00383A00"/>
    <w:rsid w:val="00383B46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6A6"/>
    <w:rsid w:val="00386D85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01E"/>
    <w:rsid w:val="00393820"/>
    <w:rsid w:val="003938DB"/>
    <w:rsid w:val="003938E2"/>
    <w:rsid w:val="00393F27"/>
    <w:rsid w:val="003941D8"/>
    <w:rsid w:val="00394307"/>
    <w:rsid w:val="00394338"/>
    <w:rsid w:val="003945D7"/>
    <w:rsid w:val="003948B5"/>
    <w:rsid w:val="003949E9"/>
    <w:rsid w:val="00394A59"/>
    <w:rsid w:val="00394AC3"/>
    <w:rsid w:val="00394C38"/>
    <w:rsid w:val="00394D1C"/>
    <w:rsid w:val="003951C9"/>
    <w:rsid w:val="003957A6"/>
    <w:rsid w:val="0039599D"/>
    <w:rsid w:val="00395BB1"/>
    <w:rsid w:val="003962D9"/>
    <w:rsid w:val="00396307"/>
    <w:rsid w:val="003968B0"/>
    <w:rsid w:val="00396A68"/>
    <w:rsid w:val="00396C6C"/>
    <w:rsid w:val="00396E25"/>
    <w:rsid w:val="00396FF3"/>
    <w:rsid w:val="00396FF6"/>
    <w:rsid w:val="003973DF"/>
    <w:rsid w:val="0039755E"/>
    <w:rsid w:val="003977A8"/>
    <w:rsid w:val="003977D2"/>
    <w:rsid w:val="00397829"/>
    <w:rsid w:val="003979FF"/>
    <w:rsid w:val="00397AE6"/>
    <w:rsid w:val="003A0044"/>
    <w:rsid w:val="003A02E9"/>
    <w:rsid w:val="003A097A"/>
    <w:rsid w:val="003A0CD6"/>
    <w:rsid w:val="003A0D22"/>
    <w:rsid w:val="003A0F5D"/>
    <w:rsid w:val="003A159B"/>
    <w:rsid w:val="003A18E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97A"/>
    <w:rsid w:val="003A3BCA"/>
    <w:rsid w:val="003A3D11"/>
    <w:rsid w:val="003A3E64"/>
    <w:rsid w:val="003A4055"/>
    <w:rsid w:val="003A471C"/>
    <w:rsid w:val="003A4A74"/>
    <w:rsid w:val="003A5237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C05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63"/>
    <w:rsid w:val="003B0D93"/>
    <w:rsid w:val="003B0DD5"/>
    <w:rsid w:val="003B136A"/>
    <w:rsid w:val="003B15BC"/>
    <w:rsid w:val="003B194E"/>
    <w:rsid w:val="003B195A"/>
    <w:rsid w:val="003B1C1C"/>
    <w:rsid w:val="003B1D07"/>
    <w:rsid w:val="003B1DDE"/>
    <w:rsid w:val="003B1E68"/>
    <w:rsid w:val="003B27C6"/>
    <w:rsid w:val="003B291D"/>
    <w:rsid w:val="003B2AFE"/>
    <w:rsid w:val="003B2B47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7"/>
    <w:rsid w:val="003B4A0F"/>
    <w:rsid w:val="003B4EA4"/>
    <w:rsid w:val="003B503A"/>
    <w:rsid w:val="003B5283"/>
    <w:rsid w:val="003B52CF"/>
    <w:rsid w:val="003B52FD"/>
    <w:rsid w:val="003B5C7B"/>
    <w:rsid w:val="003B62E5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4EB"/>
    <w:rsid w:val="003B7857"/>
    <w:rsid w:val="003B7CF7"/>
    <w:rsid w:val="003C0447"/>
    <w:rsid w:val="003C0504"/>
    <w:rsid w:val="003C05AF"/>
    <w:rsid w:val="003C07CF"/>
    <w:rsid w:val="003C09C8"/>
    <w:rsid w:val="003C0C27"/>
    <w:rsid w:val="003C0C86"/>
    <w:rsid w:val="003C0F00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3CC7"/>
    <w:rsid w:val="003C40AD"/>
    <w:rsid w:val="003C41F5"/>
    <w:rsid w:val="003C450C"/>
    <w:rsid w:val="003C45AF"/>
    <w:rsid w:val="003C4B57"/>
    <w:rsid w:val="003C4BA1"/>
    <w:rsid w:val="003C4CF5"/>
    <w:rsid w:val="003C4FD1"/>
    <w:rsid w:val="003C5350"/>
    <w:rsid w:val="003C546B"/>
    <w:rsid w:val="003C594A"/>
    <w:rsid w:val="003C62B6"/>
    <w:rsid w:val="003C6DFB"/>
    <w:rsid w:val="003C7245"/>
    <w:rsid w:val="003C7291"/>
    <w:rsid w:val="003C72A3"/>
    <w:rsid w:val="003C748C"/>
    <w:rsid w:val="003C7A5C"/>
    <w:rsid w:val="003C7B1B"/>
    <w:rsid w:val="003C7BC9"/>
    <w:rsid w:val="003C7D1B"/>
    <w:rsid w:val="003C7DCF"/>
    <w:rsid w:val="003D0037"/>
    <w:rsid w:val="003D0231"/>
    <w:rsid w:val="003D0BF5"/>
    <w:rsid w:val="003D0E4A"/>
    <w:rsid w:val="003D0E8C"/>
    <w:rsid w:val="003D110B"/>
    <w:rsid w:val="003D13A6"/>
    <w:rsid w:val="003D14C2"/>
    <w:rsid w:val="003D1995"/>
    <w:rsid w:val="003D1D58"/>
    <w:rsid w:val="003D1F2C"/>
    <w:rsid w:val="003D2375"/>
    <w:rsid w:val="003D23D2"/>
    <w:rsid w:val="003D2615"/>
    <w:rsid w:val="003D2772"/>
    <w:rsid w:val="003D2951"/>
    <w:rsid w:val="003D299F"/>
    <w:rsid w:val="003D2CBF"/>
    <w:rsid w:val="003D2FA4"/>
    <w:rsid w:val="003D3028"/>
    <w:rsid w:val="003D3040"/>
    <w:rsid w:val="003D305A"/>
    <w:rsid w:val="003D3089"/>
    <w:rsid w:val="003D3245"/>
    <w:rsid w:val="003D343D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4AA5"/>
    <w:rsid w:val="003D5B1A"/>
    <w:rsid w:val="003D5DBA"/>
    <w:rsid w:val="003D5F15"/>
    <w:rsid w:val="003D658D"/>
    <w:rsid w:val="003D65CC"/>
    <w:rsid w:val="003D65F8"/>
    <w:rsid w:val="003D667E"/>
    <w:rsid w:val="003D67F6"/>
    <w:rsid w:val="003D6A40"/>
    <w:rsid w:val="003D6B91"/>
    <w:rsid w:val="003D6E1C"/>
    <w:rsid w:val="003D7D0E"/>
    <w:rsid w:val="003D7D5B"/>
    <w:rsid w:val="003E0433"/>
    <w:rsid w:val="003E0482"/>
    <w:rsid w:val="003E06ED"/>
    <w:rsid w:val="003E0819"/>
    <w:rsid w:val="003E098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2BF6"/>
    <w:rsid w:val="003E3115"/>
    <w:rsid w:val="003E32B5"/>
    <w:rsid w:val="003E33E2"/>
    <w:rsid w:val="003E3690"/>
    <w:rsid w:val="003E390B"/>
    <w:rsid w:val="003E3AD7"/>
    <w:rsid w:val="003E3B3D"/>
    <w:rsid w:val="003E3BA1"/>
    <w:rsid w:val="003E3C0D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6F02"/>
    <w:rsid w:val="003E7132"/>
    <w:rsid w:val="003E7471"/>
    <w:rsid w:val="003E7F8F"/>
    <w:rsid w:val="003F003E"/>
    <w:rsid w:val="003F02B6"/>
    <w:rsid w:val="003F0724"/>
    <w:rsid w:val="003F1005"/>
    <w:rsid w:val="003F1166"/>
    <w:rsid w:val="003F129B"/>
    <w:rsid w:val="003F14FA"/>
    <w:rsid w:val="003F163D"/>
    <w:rsid w:val="003F17A2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6F9"/>
    <w:rsid w:val="003F4A40"/>
    <w:rsid w:val="003F4B0B"/>
    <w:rsid w:val="003F505A"/>
    <w:rsid w:val="003F56E7"/>
    <w:rsid w:val="003F591C"/>
    <w:rsid w:val="003F59FC"/>
    <w:rsid w:val="003F5C4C"/>
    <w:rsid w:val="003F5C83"/>
    <w:rsid w:val="003F6155"/>
    <w:rsid w:val="003F6269"/>
    <w:rsid w:val="003F65F0"/>
    <w:rsid w:val="003F6EFA"/>
    <w:rsid w:val="003F6F21"/>
    <w:rsid w:val="003F708D"/>
    <w:rsid w:val="003F7137"/>
    <w:rsid w:val="003F7528"/>
    <w:rsid w:val="003F7775"/>
    <w:rsid w:val="003F7822"/>
    <w:rsid w:val="003F79D2"/>
    <w:rsid w:val="003F7F0A"/>
    <w:rsid w:val="00400029"/>
    <w:rsid w:val="004001A1"/>
    <w:rsid w:val="00400254"/>
    <w:rsid w:val="0040029D"/>
    <w:rsid w:val="004005CB"/>
    <w:rsid w:val="0040071A"/>
    <w:rsid w:val="00400801"/>
    <w:rsid w:val="00400877"/>
    <w:rsid w:val="00400AE1"/>
    <w:rsid w:val="00400D18"/>
    <w:rsid w:val="00400F69"/>
    <w:rsid w:val="00400FF0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271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5C2"/>
    <w:rsid w:val="00406945"/>
    <w:rsid w:val="00406CE3"/>
    <w:rsid w:val="00406D34"/>
    <w:rsid w:val="00406F10"/>
    <w:rsid w:val="00406F9F"/>
    <w:rsid w:val="0040714C"/>
    <w:rsid w:val="0040733B"/>
    <w:rsid w:val="004073BB"/>
    <w:rsid w:val="0040749C"/>
    <w:rsid w:val="00407A46"/>
    <w:rsid w:val="00407D12"/>
    <w:rsid w:val="0041003C"/>
    <w:rsid w:val="00410102"/>
    <w:rsid w:val="0041030C"/>
    <w:rsid w:val="0041038A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A7D"/>
    <w:rsid w:val="00411D5F"/>
    <w:rsid w:val="00411D90"/>
    <w:rsid w:val="00411EE0"/>
    <w:rsid w:val="00411F59"/>
    <w:rsid w:val="00412048"/>
    <w:rsid w:val="0041218C"/>
    <w:rsid w:val="0041231F"/>
    <w:rsid w:val="004129E2"/>
    <w:rsid w:val="00412BED"/>
    <w:rsid w:val="0041305F"/>
    <w:rsid w:val="004136D1"/>
    <w:rsid w:val="00413C34"/>
    <w:rsid w:val="00413C56"/>
    <w:rsid w:val="00414051"/>
    <w:rsid w:val="004144F3"/>
    <w:rsid w:val="00414544"/>
    <w:rsid w:val="00414606"/>
    <w:rsid w:val="00414995"/>
    <w:rsid w:val="00414A5B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967"/>
    <w:rsid w:val="00420D9E"/>
    <w:rsid w:val="004214DC"/>
    <w:rsid w:val="004215E9"/>
    <w:rsid w:val="0042178C"/>
    <w:rsid w:val="004217DF"/>
    <w:rsid w:val="00421966"/>
    <w:rsid w:val="004219E1"/>
    <w:rsid w:val="00421B8F"/>
    <w:rsid w:val="00421D1E"/>
    <w:rsid w:val="00422155"/>
    <w:rsid w:val="0042237F"/>
    <w:rsid w:val="004225AB"/>
    <w:rsid w:val="00422DB0"/>
    <w:rsid w:val="004230E2"/>
    <w:rsid w:val="00423178"/>
    <w:rsid w:val="00423220"/>
    <w:rsid w:val="004234E8"/>
    <w:rsid w:val="004238A1"/>
    <w:rsid w:val="004238A3"/>
    <w:rsid w:val="00423B61"/>
    <w:rsid w:val="00423F4E"/>
    <w:rsid w:val="00424887"/>
    <w:rsid w:val="00424E04"/>
    <w:rsid w:val="00424E17"/>
    <w:rsid w:val="00425170"/>
    <w:rsid w:val="0042522A"/>
    <w:rsid w:val="004253CA"/>
    <w:rsid w:val="004259E8"/>
    <w:rsid w:val="00425FF8"/>
    <w:rsid w:val="0042626D"/>
    <w:rsid w:val="00426873"/>
    <w:rsid w:val="004268E3"/>
    <w:rsid w:val="004270D0"/>
    <w:rsid w:val="00427696"/>
    <w:rsid w:val="00427948"/>
    <w:rsid w:val="00427AC6"/>
    <w:rsid w:val="00427B53"/>
    <w:rsid w:val="00427B80"/>
    <w:rsid w:val="00430362"/>
    <w:rsid w:val="0043040E"/>
    <w:rsid w:val="00430741"/>
    <w:rsid w:val="00430CF8"/>
    <w:rsid w:val="00430DFD"/>
    <w:rsid w:val="00430E2C"/>
    <w:rsid w:val="00431120"/>
    <w:rsid w:val="004313E8"/>
    <w:rsid w:val="0043151A"/>
    <w:rsid w:val="00431681"/>
    <w:rsid w:val="00431B0C"/>
    <w:rsid w:val="00431D63"/>
    <w:rsid w:val="00431DC5"/>
    <w:rsid w:val="0043230D"/>
    <w:rsid w:val="004323CD"/>
    <w:rsid w:val="004325D3"/>
    <w:rsid w:val="00432EAA"/>
    <w:rsid w:val="004330AA"/>
    <w:rsid w:val="004338A5"/>
    <w:rsid w:val="004339CD"/>
    <w:rsid w:val="004339E9"/>
    <w:rsid w:val="00433A11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DB0"/>
    <w:rsid w:val="00434EA8"/>
    <w:rsid w:val="00434FBE"/>
    <w:rsid w:val="00435278"/>
    <w:rsid w:val="004353C4"/>
    <w:rsid w:val="00435525"/>
    <w:rsid w:val="00435653"/>
    <w:rsid w:val="0043574F"/>
    <w:rsid w:val="004359D4"/>
    <w:rsid w:val="00435C38"/>
    <w:rsid w:val="00435FA5"/>
    <w:rsid w:val="004360B6"/>
    <w:rsid w:val="0043614F"/>
    <w:rsid w:val="004361F8"/>
    <w:rsid w:val="0043637C"/>
    <w:rsid w:val="00436693"/>
    <w:rsid w:val="00436903"/>
    <w:rsid w:val="00436D41"/>
    <w:rsid w:val="00436E3E"/>
    <w:rsid w:val="00437AE5"/>
    <w:rsid w:val="00437B5D"/>
    <w:rsid w:val="00437B94"/>
    <w:rsid w:val="004401F2"/>
    <w:rsid w:val="004401F7"/>
    <w:rsid w:val="00440FF0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12"/>
    <w:rsid w:val="00443944"/>
    <w:rsid w:val="00443ABF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C63"/>
    <w:rsid w:val="00445D2B"/>
    <w:rsid w:val="00445D57"/>
    <w:rsid w:val="004464F5"/>
    <w:rsid w:val="0044657D"/>
    <w:rsid w:val="00446584"/>
    <w:rsid w:val="004466C6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A6"/>
    <w:rsid w:val="004515D0"/>
    <w:rsid w:val="00451672"/>
    <w:rsid w:val="004516C4"/>
    <w:rsid w:val="004518A4"/>
    <w:rsid w:val="00451E6C"/>
    <w:rsid w:val="00452410"/>
    <w:rsid w:val="00452B9C"/>
    <w:rsid w:val="00452C72"/>
    <w:rsid w:val="00452E24"/>
    <w:rsid w:val="00452EC2"/>
    <w:rsid w:val="00453092"/>
    <w:rsid w:val="00453159"/>
    <w:rsid w:val="00453772"/>
    <w:rsid w:val="00453854"/>
    <w:rsid w:val="00453C8E"/>
    <w:rsid w:val="0045433E"/>
    <w:rsid w:val="0045443B"/>
    <w:rsid w:val="004544D5"/>
    <w:rsid w:val="004548C2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219"/>
    <w:rsid w:val="004565FF"/>
    <w:rsid w:val="00456798"/>
    <w:rsid w:val="00456A21"/>
    <w:rsid w:val="00456AAB"/>
    <w:rsid w:val="00456B5C"/>
    <w:rsid w:val="00456C57"/>
    <w:rsid w:val="004572D1"/>
    <w:rsid w:val="00457671"/>
    <w:rsid w:val="004577A6"/>
    <w:rsid w:val="004577B1"/>
    <w:rsid w:val="00457954"/>
    <w:rsid w:val="00457E43"/>
    <w:rsid w:val="00460239"/>
    <w:rsid w:val="004607BA"/>
    <w:rsid w:val="00460838"/>
    <w:rsid w:val="00460C5C"/>
    <w:rsid w:val="00460C78"/>
    <w:rsid w:val="00460F7F"/>
    <w:rsid w:val="004611F8"/>
    <w:rsid w:val="0046128B"/>
    <w:rsid w:val="004615E8"/>
    <w:rsid w:val="00461877"/>
    <w:rsid w:val="004618F3"/>
    <w:rsid w:val="00461B8C"/>
    <w:rsid w:val="00461D74"/>
    <w:rsid w:val="0046250C"/>
    <w:rsid w:val="00462593"/>
    <w:rsid w:val="00462782"/>
    <w:rsid w:val="00462BB0"/>
    <w:rsid w:val="00462CB5"/>
    <w:rsid w:val="0046313F"/>
    <w:rsid w:val="0046319B"/>
    <w:rsid w:val="004639B0"/>
    <w:rsid w:val="00463A2C"/>
    <w:rsid w:val="00463E38"/>
    <w:rsid w:val="0046408A"/>
    <w:rsid w:val="00464110"/>
    <w:rsid w:val="00464308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924"/>
    <w:rsid w:val="00472C2F"/>
    <w:rsid w:val="00472C3D"/>
    <w:rsid w:val="00472D0D"/>
    <w:rsid w:val="00472FD7"/>
    <w:rsid w:val="0047338D"/>
    <w:rsid w:val="004738DE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A9C"/>
    <w:rsid w:val="00474C5E"/>
    <w:rsid w:val="00474DC4"/>
    <w:rsid w:val="00474E5D"/>
    <w:rsid w:val="0047505D"/>
    <w:rsid w:val="004750BC"/>
    <w:rsid w:val="0047532A"/>
    <w:rsid w:val="004754DE"/>
    <w:rsid w:val="00475A30"/>
    <w:rsid w:val="00475CE7"/>
    <w:rsid w:val="004760C9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1B41"/>
    <w:rsid w:val="00482137"/>
    <w:rsid w:val="00482367"/>
    <w:rsid w:val="0048248B"/>
    <w:rsid w:val="00482C2C"/>
    <w:rsid w:val="00482D88"/>
    <w:rsid w:val="00482FD8"/>
    <w:rsid w:val="004831B5"/>
    <w:rsid w:val="0048337D"/>
    <w:rsid w:val="00483402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93"/>
    <w:rsid w:val="004863D5"/>
    <w:rsid w:val="00486438"/>
    <w:rsid w:val="004865F5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004"/>
    <w:rsid w:val="00490590"/>
    <w:rsid w:val="004905B5"/>
    <w:rsid w:val="00490C12"/>
    <w:rsid w:val="00490D4B"/>
    <w:rsid w:val="00490D7D"/>
    <w:rsid w:val="004910BD"/>
    <w:rsid w:val="0049146D"/>
    <w:rsid w:val="0049155D"/>
    <w:rsid w:val="004917BA"/>
    <w:rsid w:val="004922D3"/>
    <w:rsid w:val="00492557"/>
    <w:rsid w:val="004925F1"/>
    <w:rsid w:val="004929C3"/>
    <w:rsid w:val="00492BC4"/>
    <w:rsid w:val="00492C70"/>
    <w:rsid w:val="00492F15"/>
    <w:rsid w:val="0049328A"/>
    <w:rsid w:val="004932D6"/>
    <w:rsid w:val="00493505"/>
    <w:rsid w:val="004936D1"/>
    <w:rsid w:val="004937B4"/>
    <w:rsid w:val="00493C48"/>
    <w:rsid w:val="004942A0"/>
    <w:rsid w:val="00494457"/>
    <w:rsid w:val="00494464"/>
    <w:rsid w:val="00494682"/>
    <w:rsid w:val="00494996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424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0D"/>
    <w:rsid w:val="004A043A"/>
    <w:rsid w:val="004A07AF"/>
    <w:rsid w:val="004A089C"/>
    <w:rsid w:val="004A09D3"/>
    <w:rsid w:val="004A0C23"/>
    <w:rsid w:val="004A0EA6"/>
    <w:rsid w:val="004A1239"/>
    <w:rsid w:val="004A1304"/>
    <w:rsid w:val="004A13B5"/>
    <w:rsid w:val="004A1600"/>
    <w:rsid w:val="004A167C"/>
    <w:rsid w:val="004A18DE"/>
    <w:rsid w:val="004A1A8A"/>
    <w:rsid w:val="004A1CFF"/>
    <w:rsid w:val="004A1F6D"/>
    <w:rsid w:val="004A2264"/>
    <w:rsid w:val="004A2273"/>
    <w:rsid w:val="004A2B63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A7D0C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534"/>
    <w:rsid w:val="004B25E6"/>
    <w:rsid w:val="004B2635"/>
    <w:rsid w:val="004B268E"/>
    <w:rsid w:val="004B28E9"/>
    <w:rsid w:val="004B2FF4"/>
    <w:rsid w:val="004B32D8"/>
    <w:rsid w:val="004B3590"/>
    <w:rsid w:val="004B376B"/>
    <w:rsid w:val="004B3EA7"/>
    <w:rsid w:val="004B3EC0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B7EC8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180"/>
    <w:rsid w:val="004C130E"/>
    <w:rsid w:val="004C1347"/>
    <w:rsid w:val="004C1698"/>
    <w:rsid w:val="004C1986"/>
    <w:rsid w:val="004C19AE"/>
    <w:rsid w:val="004C1C8B"/>
    <w:rsid w:val="004C1DF1"/>
    <w:rsid w:val="004C2543"/>
    <w:rsid w:val="004C2906"/>
    <w:rsid w:val="004C29EC"/>
    <w:rsid w:val="004C2B3A"/>
    <w:rsid w:val="004C2BED"/>
    <w:rsid w:val="004C2C04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7A"/>
    <w:rsid w:val="004C469F"/>
    <w:rsid w:val="004C46A8"/>
    <w:rsid w:val="004C4AFA"/>
    <w:rsid w:val="004C4EB7"/>
    <w:rsid w:val="004C4F0E"/>
    <w:rsid w:val="004C54CD"/>
    <w:rsid w:val="004C589B"/>
    <w:rsid w:val="004C595A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1DD2"/>
    <w:rsid w:val="004D1F68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C1"/>
    <w:rsid w:val="004D61F3"/>
    <w:rsid w:val="004D624B"/>
    <w:rsid w:val="004D6524"/>
    <w:rsid w:val="004D65FC"/>
    <w:rsid w:val="004D660A"/>
    <w:rsid w:val="004D6909"/>
    <w:rsid w:val="004D69CD"/>
    <w:rsid w:val="004D6B5F"/>
    <w:rsid w:val="004D6D42"/>
    <w:rsid w:val="004D6DCE"/>
    <w:rsid w:val="004D7198"/>
    <w:rsid w:val="004D721F"/>
    <w:rsid w:val="004D7268"/>
    <w:rsid w:val="004D75FE"/>
    <w:rsid w:val="004D79E1"/>
    <w:rsid w:val="004D7D6F"/>
    <w:rsid w:val="004E0386"/>
    <w:rsid w:val="004E09E1"/>
    <w:rsid w:val="004E0A2F"/>
    <w:rsid w:val="004E0BE4"/>
    <w:rsid w:val="004E0C3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6EF"/>
    <w:rsid w:val="004E293D"/>
    <w:rsid w:val="004E2E28"/>
    <w:rsid w:val="004E37A0"/>
    <w:rsid w:val="004E3821"/>
    <w:rsid w:val="004E38C0"/>
    <w:rsid w:val="004E3A83"/>
    <w:rsid w:val="004E3D83"/>
    <w:rsid w:val="004E414B"/>
    <w:rsid w:val="004E463B"/>
    <w:rsid w:val="004E4830"/>
    <w:rsid w:val="004E4983"/>
    <w:rsid w:val="004E5172"/>
    <w:rsid w:val="004E55DC"/>
    <w:rsid w:val="004E56B6"/>
    <w:rsid w:val="004E57A5"/>
    <w:rsid w:val="004E5DA6"/>
    <w:rsid w:val="004E5DD3"/>
    <w:rsid w:val="004E5F85"/>
    <w:rsid w:val="004E613D"/>
    <w:rsid w:val="004E63FC"/>
    <w:rsid w:val="004E649B"/>
    <w:rsid w:val="004E6B9E"/>
    <w:rsid w:val="004E712A"/>
    <w:rsid w:val="004E7184"/>
    <w:rsid w:val="004E75F8"/>
    <w:rsid w:val="004E77A4"/>
    <w:rsid w:val="004E7AC9"/>
    <w:rsid w:val="004E7E39"/>
    <w:rsid w:val="004E7EE8"/>
    <w:rsid w:val="004F0028"/>
    <w:rsid w:val="004F0788"/>
    <w:rsid w:val="004F099E"/>
    <w:rsid w:val="004F0C54"/>
    <w:rsid w:val="004F0D4D"/>
    <w:rsid w:val="004F10AE"/>
    <w:rsid w:val="004F10E8"/>
    <w:rsid w:val="004F13BD"/>
    <w:rsid w:val="004F1A85"/>
    <w:rsid w:val="004F1BB4"/>
    <w:rsid w:val="004F1C14"/>
    <w:rsid w:val="004F2108"/>
    <w:rsid w:val="004F24F8"/>
    <w:rsid w:val="004F2531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70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338"/>
    <w:rsid w:val="004F4440"/>
    <w:rsid w:val="004F4453"/>
    <w:rsid w:val="004F4495"/>
    <w:rsid w:val="004F45EC"/>
    <w:rsid w:val="004F47B8"/>
    <w:rsid w:val="004F4848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607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3A"/>
    <w:rsid w:val="00500BC3"/>
    <w:rsid w:val="00500E2C"/>
    <w:rsid w:val="00500FFC"/>
    <w:rsid w:val="0050117C"/>
    <w:rsid w:val="005016D0"/>
    <w:rsid w:val="005018DE"/>
    <w:rsid w:val="00501A3C"/>
    <w:rsid w:val="00501E47"/>
    <w:rsid w:val="00501F0C"/>
    <w:rsid w:val="00502158"/>
    <w:rsid w:val="00502187"/>
    <w:rsid w:val="00502402"/>
    <w:rsid w:val="00502AFB"/>
    <w:rsid w:val="00502DD6"/>
    <w:rsid w:val="00502F4A"/>
    <w:rsid w:val="0050364F"/>
    <w:rsid w:val="00503853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5DB8"/>
    <w:rsid w:val="00505E1B"/>
    <w:rsid w:val="0050635B"/>
    <w:rsid w:val="005064FB"/>
    <w:rsid w:val="00506622"/>
    <w:rsid w:val="00506C3F"/>
    <w:rsid w:val="00507B2E"/>
    <w:rsid w:val="00507C45"/>
    <w:rsid w:val="00507DB5"/>
    <w:rsid w:val="00507E55"/>
    <w:rsid w:val="00507F1A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6CA"/>
    <w:rsid w:val="005157E5"/>
    <w:rsid w:val="00515D84"/>
    <w:rsid w:val="00515FC9"/>
    <w:rsid w:val="0051614E"/>
    <w:rsid w:val="00516250"/>
    <w:rsid w:val="005165E1"/>
    <w:rsid w:val="00516A9E"/>
    <w:rsid w:val="00516B35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17FBA"/>
    <w:rsid w:val="00520365"/>
    <w:rsid w:val="005203F1"/>
    <w:rsid w:val="00520543"/>
    <w:rsid w:val="00520736"/>
    <w:rsid w:val="00520813"/>
    <w:rsid w:val="005208CA"/>
    <w:rsid w:val="005208F8"/>
    <w:rsid w:val="005209A1"/>
    <w:rsid w:val="00520CC2"/>
    <w:rsid w:val="0052148C"/>
    <w:rsid w:val="00521743"/>
    <w:rsid w:val="00521C22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4B3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96C"/>
    <w:rsid w:val="00526FF2"/>
    <w:rsid w:val="005271BB"/>
    <w:rsid w:val="00527231"/>
    <w:rsid w:val="005272FC"/>
    <w:rsid w:val="005275E6"/>
    <w:rsid w:val="0052774B"/>
    <w:rsid w:val="00527959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18F7"/>
    <w:rsid w:val="0053224B"/>
    <w:rsid w:val="0053245A"/>
    <w:rsid w:val="005326EF"/>
    <w:rsid w:val="00532C58"/>
    <w:rsid w:val="00532DC1"/>
    <w:rsid w:val="00532FAC"/>
    <w:rsid w:val="005331A0"/>
    <w:rsid w:val="0053354C"/>
    <w:rsid w:val="00533557"/>
    <w:rsid w:val="00533DFA"/>
    <w:rsid w:val="005346B4"/>
    <w:rsid w:val="00534779"/>
    <w:rsid w:val="00534E35"/>
    <w:rsid w:val="0053527E"/>
    <w:rsid w:val="00535322"/>
    <w:rsid w:val="00535E33"/>
    <w:rsid w:val="00535E76"/>
    <w:rsid w:val="005360A9"/>
    <w:rsid w:val="00536371"/>
    <w:rsid w:val="0053663D"/>
    <w:rsid w:val="005368D6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CAD"/>
    <w:rsid w:val="00540ED9"/>
    <w:rsid w:val="00541292"/>
    <w:rsid w:val="005420C5"/>
    <w:rsid w:val="005420D9"/>
    <w:rsid w:val="00542649"/>
    <w:rsid w:val="005426AB"/>
    <w:rsid w:val="00542B59"/>
    <w:rsid w:val="0054331D"/>
    <w:rsid w:val="00543480"/>
    <w:rsid w:val="005435DD"/>
    <w:rsid w:val="00543915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AEE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98F"/>
    <w:rsid w:val="00552BA5"/>
    <w:rsid w:val="00552BC4"/>
    <w:rsid w:val="00552FED"/>
    <w:rsid w:val="00553517"/>
    <w:rsid w:val="005535C6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5B18"/>
    <w:rsid w:val="005561E5"/>
    <w:rsid w:val="00556632"/>
    <w:rsid w:val="0055677E"/>
    <w:rsid w:val="0055697C"/>
    <w:rsid w:val="0055708C"/>
    <w:rsid w:val="00557657"/>
    <w:rsid w:val="00557ADA"/>
    <w:rsid w:val="00557C00"/>
    <w:rsid w:val="00557E91"/>
    <w:rsid w:val="0056032F"/>
    <w:rsid w:val="0056067F"/>
    <w:rsid w:val="00560974"/>
    <w:rsid w:val="00560A36"/>
    <w:rsid w:val="00560F25"/>
    <w:rsid w:val="00560F2F"/>
    <w:rsid w:val="00560F9D"/>
    <w:rsid w:val="00560FEF"/>
    <w:rsid w:val="0056198A"/>
    <w:rsid w:val="00561A37"/>
    <w:rsid w:val="00561D51"/>
    <w:rsid w:val="00561E55"/>
    <w:rsid w:val="00562054"/>
    <w:rsid w:val="005621F1"/>
    <w:rsid w:val="0056231F"/>
    <w:rsid w:val="00562506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25D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526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39D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87"/>
    <w:rsid w:val="005779E0"/>
    <w:rsid w:val="00577F9F"/>
    <w:rsid w:val="00580002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C55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416"/>
    <w:rsid w:val="005875B4"/>
    <w:rsid w:val="005878C3"/>
    <w:rsid w:val="00587B03"/>
    <w:rsid w:val="00587C51"/>
    <w:rsid w:val="00587D3E"/>
    <w:rsid w:val="0059048A"/>
    <w:rsid w:val="005904AF"/>
    <w:rsid w:val="005906E1"/>
    <w:rsid w:val="00590B92"/>
    <w:rsid w:val="00590E06"/>
    <w:rsid w:val="005910C0"/>
    <w:rsid w:val="005911CF"/>
    <w:rsid w:val="00591299"/>
    <w:rsid w:val="0059136D"/>
    <w:rsid w:val="00591477"/>
    <w:rsid w:val="0059158F"/>
    <w:rsid w:val="00591743"/>
    <w:rsid w:val="005919CE"/>
    <w:rsid w:val="00591A00"/>
    <w:rsid w:val="00591ACB"/>
    <w:rsid w:val="00591C70"/>
    <w:rsid w:val="00591CCD"/>
    <w:rsid w:val="00591F0A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680"/>
    <w:rsid w:val="00593B52"/>
    <w:rsid w:val="00593BF6"/>
    <w:rsid w:val="00593C23"/>
    <w:rsid w:val="00593E8F"/>
    <w:rsid w:val="00593F78"/>
    <w:rsid w:val="00593FA4"/>
    <w:rsid w:val="005941DD"/>
    <w:rsid w:val="0059439F"/>
    <w:rsid w:val="00594597"/>
    <w:rsid w:val="0059481B"/>
    <w:rsid w:val="00594862"/>
    <w:rsid w:val="00594A22"/>
    <w:rsid w:val="00594B3D"/>
    <w:rsid w:val="00594D6B"/>
    <w:rsid w:val="00594E28"/>
    <w:rsid w:val="005950A8"/>
    <w:rsid w:val="00595AAC"/>
    <w:rsid w:val="00595B9A"/>
    <w:rsid w:val="00595BF1"/>
    <w:rsid w:val="00596078"/>
    <w:rsid w:val="00596411"/>
    <w:rsid w:val="005964F0"/>
    <w:rsid w:val="00596668"/>
    <w:rsid w:val="0059672D"/>
    <w:rsid w:val="00596899"/>
    <w:rsid w:val="00596EDB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D45"/>
    <w:rsid w:val="005A0EC9"/>
    <w:rsid w:val="005A0F36"/>
    <w:rsid w:val="005A0F8D"/>
    <w:rsid w:val="005A1541"/>
    <w:rsid w:val="005A163B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1D6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02E"/>
    <w:rsid w:val="005B02F1"/>
    <w:rsid w:val="005B047D"/>
    <w:rsid w:val="005B0862"/>
    <w:rsid w:val="005B08D9"/>
    <w:rsid w:val="005B0957"/>
    <w:rsid w:val="005B0AA0"/>
    <w:rsid w:val="005B125D"/>
    <w:rsid w:val="005B13FF"/>
    <w:rsid w:val="005B14E6"/>
    <w:rsid w:val="005B1550"/>
    <w:rsid w:val="005B2287"/>
    <w:rsid w:val="005B254A"/>
    <w:rsid w:val="005B2737"/>
    <w:rsid w:val="005B2D9D"/>
    <w:rsid w:val="005B3018"/>
    <w:rsid w:val="005B318B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215"/>
    <w:rsid w:val="005B5491"/>
    <w:rsid w:val="005B56E2"/>
    <w:rsid w:val="005B587F"/>
    <w:rsid w:val="005B5EDE"/>
    <w:rsid w:val="005B5F60"/>
    <w:rsid w:val="005B6905"/>
    <w:rsid w:val="005B6C16"/>
    <w:rsid w:val="005B6D78"/>
    <w:rsid w:val="005B70FA"/>
    <w:rsid w:val="005B72C7"/>
    <w:rsid w:val="005B744F"/>
    <w:rsid w:val="005C0427"/>
    <w:rsid w:val="005C05D1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754"/>
    <w:rsid w:val="005C2C10"/>
    <w:rsid w:val="005C32CB"/>
    <w:rsid w:val="005C32F2"/>
    <w:rsid w:val="005C335B"/>
    <w:rsid w:val="005C38A1"/>
    <w:rsid w:val="005C3A85"/>
    <w:rsid w:val="005C40EE"/>
    <w:rsid w:val="005C4202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AD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028"/>
    <w:rsid w:val="005D125C"/>
    <w:rsid w:val="005D138E"/>
    <w:rsid w:val="005D187B"/>
    <w:rsid w:val="005D1BCA"/>
    <w:rsid w:val="005D1CFE"/>
    <w:rsid w:val="005D1EC3"/>
    <w:rsid w:val="005D21DE"/>
    <w:rsid w:val="005D24AE"/>
    <w:rsid w:val="005D2773"/>
    <w:rsid w:val="005D2B03"/>
    <w:rsid w:val="005D2E0E"/>
    <w:rsid w:val="005D3032"/>
    <w:rsid w:val="005D3255"/>
    <w:rsid w:val="005D327D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01"/>
    <w:rsid w:val="005D62D1"/>
    <w:rsid w:val="005D637E"/>
    <w:rsid w:val="005D656F"/>
    <w:rsid w:val="005D6D62"/>
    <w:rsid w:val="005D72AB"/>
    <w:rsid w:val="005D7AD4"/>
    <w:rsid w:val="005D7D51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9E8"/>
    <w:rsid w:val="005E2B17"/>
    <w:rsid w:val="005E2E46"/>
    <w:rsid w:val="005E312A"/>
    <w:rsid w:val="005E319F"/>
    <w:rsid w:val="005E34DC"/>
    <w:rsid w:val="005E3524"/>
    <w:rsid w:val="005E35B8"/>
    <w:rsid w:val="005E36EC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6485"/>
    <w:rsid w:val="005E6D2C"/>
    <w:rsid w:val="005E70C5"/>
    <w:rsid w:val="005E78F2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47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6CB"/>
    <w:rsid w:val="005F4718"/>
    <w:rsid w:val="005F4C44"/>
    <w:rsid w:val="005F4C57"/>
    <w:rsid w:val="005F4D1C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8"/>
    <w:rsid w:val="005F74AE"/>
    <w:rsid w:val="005F7A87"/>
    <w:rsid w:val="005F7B02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AE1"/>
    <w:rsid w:val="00607B45"/>
    <w:rsid w:val="00607FBC"/>
    <w:rsid w:val="006100FC"/>
    <w:rsid w:val="006102C4"/>
    <w:rsid w:val="00610483"/>
    <w:rsid w:val="00610549"/>
    <w:rsid w:val="00610BE9"/>
    <w:rsid w:val="00610CF6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788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7B3"/>
    <w:rsid w:val="006167E3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6F1"/>
    <w:rsid w:val="0062281B"/>
    <w:rsid w:val="00622A58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E77"/>
    <w:rsid w:val="00624F44"/>
    <w:rsid w:val="00624F76"/>
    <w:rsid w:val="00625087"/>
    <w:rsid w:val="0062519F"/>
    <w:rsid w:val="00625270"/>
    <w:rsid w:val="00625547"/>
    <w:rsid w:val="006255D8"/>
    <w:rsid w:val="00625661"/>
    <w:rsid w:val="006256A2"/>
    <w:rsid w:val="006257C0"/>
    <w:rsid w:val="006258C1"/>
    <w:rsid w:val="00625A17"/>
    <w:rsid w:val="00625B59"/>
    <w:rsid w:val="00625BD4"/>
    <w:rsid w:val="00625C3A"/>
    <w:rsid w:val="00625E1E"/>
    <w:rsid w:val="00625F4F"/>
    <w:rsid w:val="00626008"/>
    <w:rsid w:val="00626274"/>
    <w:rsid w:val="00626586"/>
    <w:rsid w:val="0062680C"/>
    <w:rsid w:val="00626C00"/>
    <w:rsid w:val="00626C37"/>
    <w:rsid w:val="00626CD0"/>
    <w:rsid w:val="00626E36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4DD"/>
    <w:rsid w:val="006306A6"/>
    <w:rsid w:val="00630838"/>
    <w:rsid w:val="00630956"/>
    <w:rsid w:val="006312B5"/>
    <w:rsid w:val="0063131E"/>
    <w:rsid w:val="00631648"/>
    <w:rsid w:val="00631C80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59FB"/>
    <w:rsid w:val="00635BA4"/>
    <w:rsid w:val="00635D08"/>
    <w:rsid w:val="00636658"/>
    <w:rsid w:val="00636680"/>
    <w:rsid w:val="00636797"/>
    <w:rsid w:val="006367F7"/>
    <w:rsid w:val="00636950"/>
    <w:rsid w:val="00636EAE"/>
    <w:rsid w:val="00636F56"/>
    <w:rsid w:val="00637051"/>
    <w:rsid w:val="0063722E"/>
    <w:rsid w:val="00637564"/>
    <w:rsid w:val="00637742"/>
    <w:rsid w:val="00637944"/>
    <w:rsid w:val="00637CAF"/>
    <w:rsid w:val="00637CC2"/>
    <w:rsid w:val="00637E21"/>
    <w:rsid w:val="006402F8"/>
    <w:rsid w:val="0064119C"/>
    <w:rsid w:val="0064180D"/>
    <w:rsid w:val="00641825"/>
    <w:rsid w:val="00641985"/>
    <w:rsid w:val="00641CC8"/>
    <w:rsid w:val="00641E54"/>
    <w:rsid w:val="00641FC4"/>
    <w:rsid w:val="0064207A"/>
    <w:rsid w:val="0064262E"/>
    <w:rsid w:val="006429CE"/>
    <w:rsid w:val="006433BB"/>
    <w:rsid w:val="00643432"/>
    <w:rsid w:val="006436A7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0874"/>
    <w:rsid w:val="0065108E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723"/>
    <w:rsid w:val="00654890"/>
    <w:rsid w:val="006548D9"/>
    <w:rsid w:val="00654A4F"/>
    <w:rsid w:val="00654A64"/>
    <w:rsid w:val="00654A77"/>
    <w:rsid w:val="00654B1A"/>
    <w:rsid w:val="00654C45"/>
    <w:rsid w:val="00654C98"/>
    <w:rsid w:val="00654D59"/>
    <w:rsid w:val="00654EAB"/>
    <w:rsid w:val="0065534B"/>
    <w:rsid w:val="00655409"/>
    <w:rsid w:val="006556C3"/>
    <w:rsid w:val="00655966"/>
    <w:rsid w:val="00655A88"/>
    <w:rsid w:val="006563C8"/>
    <w:rsid w:val="0065689A"/>
    <w:rsid w:val="00656CA3"/>
    <w:rsid w:val="00656E1C"/>
    <w:rsid w:val="00656FAA"/>
    <w:rsid w:val="006570C2"/>
    <w:rsid w:val="0065733F"/>
    <w:rsid w:val="00657346"/>
    <w:rsid w:val="0065747F"/>
    <w:rsid w:val="006575E1"/>
    <w:rsid w:val="006600CE"/>
    <w:rsid w:val="00660482"/>
    <w:rsid w:val="006607F5"/>
    <w:rsid w:val="00660811"/>
    <w:rsid w:val="00660890"/>
    <w:rsid w:val="0066098C"/>
    <w:rsid w:val="00660A53"/>
    <w:rsid w:val="0066127F"/>
    <w:rsid w:val="0066156F"/>
    <w:rsid w:val="006616F4"/>
    <w:rsid w:val="00661B9D"/>
    <w:rsid w:val="00661E28"/>
    <w:rsid w:val="00661F49"/>
    <w:rsid w:val="00661FDE"/>
    <w:rsid w:val="0066233C"/>
    <w:rsid w:val="00662561"/>
    <w:rsid w:val="006627D3"/>
    <w:rsid w:val="0066288E"/>
    <w:rsid w:val="00662914"/>
    <w:rsid w:val="0066295F"/>
    <w:rsid w:val="00662B60"/>
    <w:rsid w:val="00662CC6"/>
    <w:rsid w:val="00662CFA"/>
    <w:rsid w:val="00662D84"/>
    <w:rsid w:val="00662F65"/>
    <w:rsid w:val="00663246"/>
    <w:rsid w:val="00663581"/>
    <w:rsid w:val="00663621"/>
    <w:rsid w:val="0066368D"/>
    <w:rsid w:val="00663717"/>
    <w:rsid w:val="00663795"/>
    <w:rsid w:val="00663C52"/>
    <w:rsid w:val="00664138"/>
    <w:rsid w:val="0066421E"/>
    <w:rsid w:val="00664A4F"/>
    <w:rsid w:val="00664A83"/>
    <w:rsid w:val="00664ACD"/>
    <w:rsid w:val="00664AEA"/>
    <w:rsid w:val="00664BFA"/>
    <w:rsid w:val="00664CF3"/>
    <w:rsid w:val="00664FD2"/>
    <w:rsid w:val="0066518A"/>
    <w:rsid w:val="006651CE"/>
    <w:rsid w:val="00665874"/>
    <w:rsid w:val="00665FFA"/>
    <w:rsid w:val="00666006"/>
    <w:rsid w:val="006665FE"/>
    <w:rsid w:val="0066692B"/>
    <w:rsid w:val="00666AA3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BE4"/>
    <w:rsid w:val="00670E20"/>
    <w:rsid w:val="00671008"/>
    <w:rsid w:val="00671448"/>
    <w:rsid w:val="00671879"/>
    <w:rsid w:val="00671942"/>
    <w:rsid w:val="00671957"/>
    <w:rsid w:val="00671A2B"/>
    <w:rsid w:val="00671A90"/>
    <w:rsid w:val="006734D0"/>
    <w:rsid w:val="00673C6C"/>
    <w:rsid w:val="00673D53"/>
    <w:rsid w:val="00673EF2"/>
    <w:rsid w:val="00674E07"/>
    <w:rsid w:val="00674F77"/>
    <w:rsid w:val="0067500A"/>
    <w:rsid w:val="0067528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3F20"/>
    <w:rsid w:val="006840BD"/>
    <w:rsid w:val="00684138"/>
    <w:rsid w:val="00684368"/>
    <w:rsid w:val="0068455E"/>
    <w:rsid w:val="0068464C"/>
    <w:rsid w:val="006848D3"/>
    <w:rsid w:val="00684A65"/>
    <w:rsid w:val="00684F03"/>
    <w:rsid w:val="006851E8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4E1"/>
    <w:rsid w:val="00690705"/>
    <w:rsid w:val="0069090F"/>
    <w:rsid w:val="006909D7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82A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E2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0FB9"/>
    <w:rsid w:val="006A0FD1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969"/>
    <w:rsid w:val="006A2AF4"/>
    <w:rsid w:val="006A2ECA"/>
    <w:rsid w:val="006A3083"/>
    <w:rsid w:val="006A30F6"/>
    <w:rsid w:val="006A3101"/>
    <w:rsid w:val="006A33B2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3DA8"/>
    <w:rsid w:val="006B424C"/>
    <w:rsid w:val="006B431D"/>
    <w:rsid w:val="006B44EF"/>
    <w:rsid w:val="006B4605"/>
    <w:rsid w:val="006B4658"/>
    <w:rsid w:val="006B47AD"/>
    <w:rsid w:val="006B495F"/>
    <w:rsid w:val="006B4B53"/>
    <w:rsid w:val="006B4C28"/>
    <w:rsid w:val="006B4D2C"/>
    <w:rsid w:val="006B4F37"/>
    <w:rsid w:val="006B5593"/>
    <w:rsid w:val="006B5625"/>
    <w:rsid w:val="006B5681"/>
    <w:rsid w:val="006B56D3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909"/>
    <w:rsid w:val="006C0B65"/>
    <w:rsid w:val="006C0C3C"/>
    <w:rsid w:val="006C11EC"/>
    <w:rsid w:val="006C1328"/>
    <w:rsid w:val="006C1706"/>
    <w:rsid w:val="006C1A46"/>
    <w:rsid w:val="006C1A48"/>
    <w:rsid w:val="006C1ADE"/>
    <w:rsid w:val="006C2341"/>
    <w:rsid w:val="006C246A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7DC"/>
    <w:rsid w:val="006C4AF2"/>
    <w:rsid w:val="006C4B9F"/>
    <w:rsid w:val="006C4E05"/>
    <w:rsid w:val="006C4EDA"/>
    <w:rsid w:val="006C51D4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256"/>
    <w:rsid w:val="006D1B35"/>
    <w:rsid w:val="006D1BA1"/>
    <w:rsid w:val="006D1C09"/>
    <w:rsid w:val="006D1C5A"/>
    <w:rsid w:val="006D1F00"/>
    <w:rsid w:val="006D2369"/>
    <w:rsid w:val="006D24C8"/>
    <w:rsid w:val="006D2769"/>
    <w:rsid w:val="006D2916"/>
    <w:rsid w:val="006D29F5"/>
    <w:rsid w:val="006D2C31"/>
    <w:rsid w:val="006D2DC9"/>
    <w:rsid w:val="006D2E48"/>
    <w:rsid w:val="006D31A5"/>
    <w:rsid w:val="006D4231"/>
    <w:rsid w:val="006D4234"/>
    <w:rsid w:val="006D4A92"/>
    <w:rsid w:val="006D4D25"/>
    <w:rsid w:val="006D5209"/>
    <w:rsid w:val="006D54E4"/>
    <w:rsid w:val="006D553C"/>
    <w:rsid w:val="006D5995"/>
    <w:rsid w:val="006D5E47"/>
    <w:rsid w:val="006D5E6F"/>
    <w:rsid w:val="006D62E2"/>
    <w:rsid w:val="006D6817"/>
    <w:rsid w:val="006D6DD0"/>
    <w:rsid w:val="006D6DE2"/>
    <w:rsid w:val="006D6EE7"/>
    <w:rsid w:val="006D7466"/>
    <w:rsid w:val="006D7813"/>
    <w:rsid w:val="006D7B7C"/>
    <w:rsid w:val="006D7BB2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B7F"/>
    <w:rsid w:val="006E1F16"/>
    <w:rsid w:val="006E1FB9"/>
    <w:rsid w:val="006E20E8"/>
    <w:rsid w:val="006E22F7"/>
    <w:rsid w:val="006E24E9"/>
    <w:rsid w:val="006E2512"/>
    <w:rsid w:val="006E25A0"/>
    <w:rsid w:val="006E284F"/>
    <w:rsid w:val="006E28CC"/>
    <w:rsid w:val="006E29D5"/>
    <w:rsid w:val="006E2DC8"/>
    <w:rsid w:val="006E30CA"/>
    <w:rsid w:val="006E36B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69D"/>
    <w:rsid w:val="006E576A"/>
    <w:rsid w:val="006E5B29"/>
    <w:rsid w:val="006E5CA1"/>
    <w:rsid w:val="006E62B1"/>
    <w:rsid w:val="006E64AF"/>
    <w:rsid w:val="006E6685"/>
    <w:rsid w:val="006E6845"/>
    <w:rsid w:val="006E68C2"/>
    <w:rsid w:val="006E69D1"/>
    <w:rsid w:val="006E6B4C"/>
    <w:rsid w:val="006E6E77"/>
    <w:rsid w:val="006E78E2"/>
    <w:rsid w:val="006E7BB7"/>
    <w:rsid w:val="006E7E92"/>
    <w:rsid w:val="006F0268"/>
    <w:rsid w:val="006F03C0"/>
    <w:rsid w:val="006F04D4"/>
    <w:rsid w:val="006F05BA"/>
    <w:rsid w:val="006F05C4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76F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5DB7"/>
    <w:rsid w:val="006F6118"/>
    <w:rsid w:val="006F6349"/>
    <w:rsid w:val="006F6564"/>
    <w:rsid w:val="006F664E"/>
    <w:rsid w:val="006F6799"/>
    <w:rsid w:val="006F68A9"/>
    <w:rsid w:val="006F68E8"/>
    <w:rsid w:val="006F69EA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B1C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38"/>
    <w:rsid w:val="00703A6C"/>
    <w:rsid w:val="00703B4C"/>
    <w:rsid w:val="00703C19"/>
    <w:rsid w:val="00703DB4"/>
    <w:rsid w:val="00703F07"/>
    <w:rsid w:val="00703FA5"/>
    <w:rsid w:val="00704798"/>
    <w:rsid w:val="007047C1"/>
    <w:rsid w:val="007049FA"/>
    <w:rsid w:val="00704CB3"/>
    <w:rsid w:val="00704EB0"/>
    <w:rsid w:val="0070531A"/>
    <w:rsid w:val="0070538B"/>
    <w:rsid w:val="007053B4"/>
    <w:rsid w:val="00705797"/>
    <w:rsid w:val="00705A25"/>
    <w:rsid w:val="00705B7A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9F8"/>
    <w:rsid w:val="00710A04"/>
    <w:rsid w:val="00710E5D"/>
    <w:rsid w:val="00710EF9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5D8"/>
    <w:rsid w:val="007138A4"/>
    <w:rsid w:val="00713A5A"/>
    <w:rsid w:val="00713ADE"/>
    <w:rsid w:val="00713B26"/>
    <w:rsid w:val="00713E58"/>
    <w:rsid w:val="00713F8B"/>
    <w:rsid w:val="00714088"/>
    <w:rsid w:val="007141CD"/>
    <w:rsid w:val="00714381"/>
    <w:rsid w:val="0071455E"/>
    <w:rsid w:val="007146BC"/>
    <w:rsid w:val="00714CA2"/>
    <w:rsid w:val="007151D9"/>
    <w:rsid w:val="00715202"/>
    <w:rsid w:val="007154EE"/>
    <w:rsid w:val="00715850"/>
    <w:rsid w:val="00715B77"/>
    <w:rsid w:val="00715BDD"/>
    <w:rsid w:val="0071638B"/>
    <w:rsid w:val="00716458"/>
    <w:rsid w:val="00716467"/>
    <w:rsid w:val="00716475"/>
    <w:rsid w:val="007165AC"/>
    <w:rsid w:val="0071676D"/>
    <w:rsid w:val="00716A68"/>
    <w:rsid w:val="00716B2C"/>
    <w:rsid w:val="0071755C"/>
    <w:rsid w:val="00717569"/>
    <w:rsid w:val="0071773E"/>
    <w:rsid w:val="007177B9"/>
    <w:rsid w:val="00717B83"/>
    <w:rsid w:val="00717E8F"/>
    <w:rsid w:val="00717FCC"/>
    <w:rsid w:val="007201D8"/>
    <w:rsid w:val="00720376"/>
    <w:rsid w:val="0072037E"/>
    <w:rsid w:val="007204C0"/>
    <w:rsid w:val="00720BCD"/>
    <w:rsid w:val="00720C43"/>
    <w:rsid w:val="0072110D"/>
    <w:rsid w:val="00721122"/>
    <w:rsid w:val="007213D6"/>
    <w:rsid w:val="0072151D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511"/>
    <w:rsid w:val="00723AF6"/>
    <w:rsid w:val="00723B6A"/>
    <w:rsid w:val="00723E5E"/>
    <w:rsid w:val="00724072"/>
    <w:rsid w:val="0072408E"/>
    <w:rsid w:val="007243FA"/>
    <w:rsid w:val="0072448E"/>
    <w:rsid w:val="0072449A"/>
    <w:rsid w:val="007248E6"/>
    <w:rsid w:val="00724992"/>
    <w:rsid w:val="0072513B"/>
    <w:rsid w:val="00725591"/>
    <w:rsid w:val="0072572E"/>
    <w:rsid w:val="00725CB3"/>
    <w:rsid w:val="00725CFC"/>
    <w:rsid w:val="0072630E"/>
    <w:rsid w:val="007263BC"/>
    <w:rsid w:val="00726604"/>
    <w:rsid w:val="00726631"/>
    <w:rsid w:val="007267E0"/>
    <w:rsid w:val="00726916"/>
    <w:rsid w:val="007275CF"/>
    <w:rsid w:val="007276AA"/>
    <w:rsid w:val="00727892"/>
    <w:rsid w:val="00727C0B"/>
    <w:rsid w:val="007307E1"/>
    <w:rsid w:val="007307F3"/>
    <w:rsid w:val="00731289"/>
    <w:rsid w:val="007312C4"/>
    <w:rsid w:val="007317DD"/>
    <w:rsid w:val="007318C2"/>
    <w:rsid w:val="00731A53"/>
    <w:rsid w:val="00731B13"/>
    <w:rsid w:val="00731B95"/>
    <w:rsid w:val="00731BCE"/>
    <w:rsid w:val="00731DCF"/>
    <w:rsid w:val="00732478"/>
    <w:rsid w:val="007327D8"/>
    <w:rsid w:val="007327DB"/>
    <w:rsid w:val="00732855"/>
    <w:rsid w:val="00732954"/>
    <w:rsid w:val="007329FC"/>
    <w:rsid w:val="00732BAC"/>
    <w:rsid w:val="00732D82"/>
    <w:rsid w:val="0073327A"/>
    <w:rsid w:val="007332C9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0E"/>
    <w:rsid w:val="00737858"/>
    <w:rsid w:val="00737B70"/>
    <w:rsid w:val="00737DB8"/>
    <w:rsid w:val="00740528"/>
    <w:rsid w:val="00740EE5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2F9"/>
    <w:rsid w:val="0074464C"/>
    <w:rsid w:val="0074498E"/>
    <w:rsid w:val="00744F1B"/>
    <w:rsid w:val="007450E5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5F9D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2DA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1D59"/>
    <w:rsid w:val="007520E6"/>
    <w:rsid w:val="00752249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CDD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8C9"/>
    <w:rsid w:val="00757949"/>
    <w:rsid w:val="007579D7"/>
    <w:rsid w:val="00757C00"/>
    <w:rsid w:val="00760387"/>
    <w:rsid w:val="00760DCB"/>
    <w:rsid w:val="007616A0"/>
    <w:rsid w:val="00761711"/>
    <w:rsid w:val="0076173F"/>
    <w:rsid w:val="00761B78"/>
    <w:rsid w:val="00761BFF"/>
    <w:rsid w:val="007624AC"/>
    <w:rsid w:val="0076251A"/>
    <w:rsid w:val="007625A9"/>
    <w:rsid w:val="00762AFC"/>
    <w:rsid w:val="00762D76"/>
    <w:rsid w:val="00762DCB"/>
    <w:rsid w:val="00762EC2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AF7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BCF"/>
    <w:rsid w:val="00766E07"/>
    <w:rsid w:val="00766F63"/>
    <w:rsid w:val="007674C4"/>
    <w:rsid w:val="00767B89"/>
    <w:rsid w:val="00767F68"/>
    <w:rsid w:val="00767FFE"/>
    <w:rsid w:val="00770587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33EF"/>
    <w:rsid w:val="0077433A"/>
    <w:rsid w:val="00774E45"/>
    <w:rsid w:val="0077510C"/>
    <w:rsid w:val="00775378"/>
    <w:rsid w:val="00775532"/>
    <w:rsid w:val="00775AFB"/>
    <w:rsid w:val="007761EC"/>
    <w:rsid w:val="007764E5"/>
    <w:rsid w:val="00776A60"/>
    <w:rsid w:val="00776BA3"/>
    <w:rsid w:val="0077778D"/>
    <w:rsid w:val="0077790C"/>
    <w:rsid w:val="00777993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B79"/>
    <w:rsid w:val="00782E64"/>
    <w:rsid w:val="00782F9E"/>
    <w:rsid w:val="00782FB0"/>
    <w:rsid w:val="00783157"/>
    <w:rsid w:val="0078336B"/>
    <w:rsid w:val="00783702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567"/>
    <w:rsid w:val="00785F2C"/>
    <w:rsid w:val="0078625D"/>
    <w:rsid w:val="007863B3"/>
    <w:rsid w:val="007864AC"/>
    <w:rsid w:val="00786770"/>
    <w:rsid w:val="00786924"/>
    <w:rsid w:val="00786939"/>
    <w:rsid w:val="00786E65"/>
    <w:rsid w:val="00787023"/>
    <w:rsid w:val="00787074"/>
    <w:rsid w:val="00787153"/>
    <w:rsid w:val="00787703"/>
    <w:rsid w:val="00787823"/>
    <w:rsid w:val="00787B5D"/>
    <w:rsid w:val="00787FD5"/>
    <w:rsid w:val="007905E1"/>
    <w:rsid w:val="007906C5"/>
    <w:rsid w:val="00790827"/>
    <w:rsid w:val="00790BFF"/>
    <w:rsid w:val="007913FD"/>
    <w:rsid w:val="007914D6"/>
    <w:rsid w:val="007918F2"/>
    <w:rsid w:val="0079206C"/>
    <w:rsid w:val="007923BE"/>
    <w:rsid w:val="007924DE"/>
    <w:rsid w:val="0079252A"/>
    <w:rsid w:val="007927D0"/>
    <w:rsid w:val="00792903"/>
    <w:rsid w:val="0079303D"/>
    <w:rsid w:val="007930F3"/>
    <w:rsid w:val="00793153"/>
    <w:rsid w:val="007932BE"/>
    <w:rsid w:val="0079332F"/>
    <w:rsid w:val="00793594"/>
    <w:rsid w:val="00793804"/>
    <w:rsid w:val="00793E50"/>
    <w:rsid w:val="00793EE3"/>
    <w:rsid w:val="00793F1E"/>
    <w:rsid w:val="00794000"/>
    <w:rsid w:val="00794AC3"/>
    <w:rsid w:val="0079507B"/>
    <w:rsid w:val="007950D3"/>
    <w:rsid w:val="007951AA"/>
    <w:rsid w:val="00795319"/>
    <w:rsid w:val="00795422"/>
    <w:rsid w:val="007958C3"/>
    <w:rsid w:val="00795D49"/>
    <w:rsid w:val="00795DB8"/>
    <w:rsid w:val="0079607B"/>
    <w:rsid w:val="007960E1"/>
    <w:rsid w:val="007965EE"/>
    <w:rsid w:val="0079674D"/>
    <w:rsid w:val="0079686E"/>
    <w:rsid w:val="0079697E"/>
    <w:rsid w:val="007970A2"/>
    <w:rsid w:val="00797355"/>
    <w:rsid w:val="007974A4"/>
    <w:rsid w:val="00797EF2"/>
    <w:rsid w:val="007A005C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290"/>
    <w:rsid w:val="007A16B2"/>
    <w:rsid w:val="007A16EB"/>
    <w:rsid w:val="007A18A0"/>
    <w:rsid w:val="007A1DA2"/>
    <w:rsid w:val="007A1E8E"/>
    <w:rsid w:val="007A22EA"/>
    <w:rsid w:val="007A236F"/>
    <w:rsid w:val="007A2B6D"/>
    <w:rsid w:val="007A2D81"/>
    <w:rsid w:val="007A2EF3"/>
    <w:rsid w:val="007A3204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047"/>
    <w:rsid w:val="007A51B6"/>
    <w:rsid w:val="007A562A"/>
    <w:rsid w:val="007A5BB3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247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859"/>
    <w:rsid w:val="007B1A35"/>
    <w:rsid w:val="007B1C74"/>
    <w:rsid w:val="007B1DF6"/>
    <w:rsid w:val="007B1F18"/>
    <w:rsid w:val="007B1F43"/>
    <w:rsid w:val="007B2382"/>
    <w:rsid w:val="007B23F6"/>
    <w:rsid w:val="007B2482"/>
    <w:rsid w:val="007B2879"/>
    <w:rsid w:val="007B2890"/>
    <w:rsid w:val="007B2EC8"/>
    <w:rsid w:val="007B2FD8"/>
    <w:rsid w:val="007B3081"/>
    <w:rsid w:val="007B3349"/>
    <w:rsid w:val="007B33B9"/>
    <w:rsid w:val="007B3456"/>
    <w:rsid w:val="007B36E1"/>
    <w:rsid w:val="007B397B"/>
    <w:rsid w:val="007B3F70"/>
    <w:rsid w:val="007B4727"/>
    <w:rsid w:val="007B4D0E"/>
    <w:rsid w:val="007B4F14"/>
    <w:rsid w:val="007B538D"/>
    <w:rsid w:val="007B53F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685"/>
    <w:rsid w:val="007B68C8"/>
    <w:rsid w:val="007B6959"/>
    <w:rsid w:val="007B6A56"/>
    <w:rsid w:val="007B6B67"/>
    <w:rsid w:val="007B6BB7"/>
    <w:rsid w:val="007B6D7E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BF4"/>
    <w:rsid w:val="007C2C37"/>
    <w:rsid w:val="007C2C77"/>
    <w:rsid w:val="007C2C88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50B"/>
    <w:rsid w:val="007C764E"/>
    <w:rsid w:val="007C76DF"/>
    <w:rsid w:val="007C7AB6"/>
    <w:rsid w:val="007D0022"/>
    <w:rsid w:val="007D009C"/>
    <w:rsid w:val="007D02B8"/>
    <w:rsid w:val="007D05A7"/>
    <w:rsid w:val="007D0899"/>
    <w:rsid w:val="007D0A8B"/>
    <w:rsid w:val="007D0D9F"/>
    <w:rsid w:val="007D10DB"/>
    <w:rsid w:val="007D14C9"/>
    <w:rsid w:val="007D1595"/>
    <w:rsid w:val="007D1765"/>
    <w:rsid w:val="007D1B4B"/>
    <w:rsid w:val="007D1C0C"/>
    <w:rsid w:val="007D1FB9"/>
    <w:rsid w:val="007D242F"/>
    <w:rsid w:val="007D24BC"/>
    <w:rsid w:val="007D257F"/>
    <w:rsid w:val="007D26B2"/>
    <w:rsid w:val="007D272F"/>
    <w:rsid w:val="007D299E"/>
    <w:rsid w:val="007D2C3D"/>
    <w:rsid w:val="007D2EE2"/>
    <w:rsid w:val="007D2F8F"/>
    <w:rsid w:val="007D347C"/>
    <w:rsid w:val="007D353D"/>
    <w:rsid w:val="007D3638"/>
    <w:rsid w:val="007D3A08"/>
    <w:rsid w:val="007D3AE8"/>
    <w:rsid w:val="007D3E63"/>
    <w:rsid w:val="007D3F51"/>
    <w:rsid w:val="007D4016"/>
    <w:rsid w:val="007D4970"/>
    <w:rsid w:val="007D4BC1"/>
    <w:rsid w:val="007D4E49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CF2"/>
    <w:rsid w:val="007D5DB5"/>
    <w:rsid w:val="007D6290"/>
    <w:rsid w:val="007D6314"/>
    <w:rsid w:val="007D65D4"/>
    <w:rsid w:val="007D667A"/>
    <w:rsid w:val="007D6688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747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64"/>
    <w:rsid w:val="007E78B9"/>
    <w:rsid w:val="007E7C52"/>
    <w:rsid w:val="007F03B5"/>
    <w:rsid w:val="007F046D"/>
    <w:rsid w:val="007F04FA"/>
    <w:rsid w:val="007F085A"/>
    <w:rsid w:val="007F0889"/>
    <w:rsid w:val="007F0A95"/>
    <w:rsid w:val="007F11E0"/>
    <w:rsid w:val="007F11FA"/>
    <w:rsid w:val="007F14AA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85F"/>
    <w:rsid w:val="007F3F41"/>
    <w:rsid w:val="007F41C8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0F3"/>
    <w:rsid w:val="007F622A"/>
    <w:rsid w:val="007F63D2"/>
    <w:rsid w:val="007F6592"/>
    <w:rsid w:val="007F708D"/>
    <w:rsid w:val="007F721D"/>
    <w:rsid w:val="007F736F"/>
    <w:rsid w:val="007F74A6"/>
    <w:rsid w:val="007F756E"/>
    <w:rsid w:val="007F7573"/>
    <w:rsid w:val="007F758A"/>
    <w:rsid w:val="007F75E8"/>
    <w:rsid w:val="007F7AFF"/>
    <w:rsid w:val="007F7FF5"/>
    <w:rsid w:val="008003EB"/>
    <w:rsid w:val="00800844"/>
    <w:rsid w:val="0080095A"/>
    <w:rsid w:val="00800A88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179"/>
    <w:rsid w:val="00804282"/>
    <w:rsid w:val="0080473E"/>
    <w:rsid w:val="00804837"/>
    <w:rsid w:val="00804DF5"/>
    <w:rsid w:val="00804F2B"/>
    <w:rsid w:val="00804F5C"/>
    <w:rsid w:val="00804FF9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07F3E"/>
    <w:rsid w:val="0081016B"/>
    <w:rsid w:val="0081038A"/>
    <w:rsid w:val="008107D4"/>
    <w:rsid w:val="008109E0"/>
    <w:rsid w:val="00810A6D"/>
    <w:rsid w:val="00810C7B"/>
    <w:rsid w:val="008114E7"/>
    <w:rsid w:val="008116E8"/>
    <w:rsid w:val="00811F28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5CC"/>
    <w:rsid w:val="00814B2F"/>
    <w:rsid w:val="00815312"/>
    <w:rsid w:val="00815380"/>
    <w:rsid w:val="008153F8"/>
    <w:rsid w:val="00815680"/>
    <w:rsid w:val="00815A16"/>
    <w:rsid w:val="00815C29"/>
    <w:rsid w:val="00815DE0"/>
    <w:rsid w:val="0081613B"/>
    <w:rsid w:val="00816236"/>
    <w:rsid w:val="008165B2"/>
    <w:rsid w:val="00816A40"/>
    <w:rsid w:val="00816CE1"/>
    <w:rsid w:val="00817134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2FA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164"/>
    <w:rsid w:val="00823563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9DC"/>
    <w:rsid w:val="00826EEF"/>
    <w:rsid w:val="00826FEC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B94"/>
    <w:rsid w:val="00830FA2"/>
    <w:rsid w:val="00831761"/>
    <w:rsid w:val="00831780"/>
    <w:rsid w:val="00831B9D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25"/>
    <w:rsid w:val="00833031"/>
    <w:rsid w:val="00833228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4E8C"/>
    <w:rsid w:val="00834EC5"/>
    <w:rsid w:val="0083558A"/>
    <w:rsid w:val="008355BE"/>
    <w:rsid w:val="00835648"/>
    <w:rsid w:val="0083569C"/>
    <w:rsid w:val="0083577A"/>
    <w:rsid w:val="0083588B"/>
    <w:rsid w:val="008358A9"/>
    <w:rsid w:val="00835C80"/>
    <w:rsid w:val="00835F2A"/>
    <w:rsid w:val="00835FDA"/>
    <w:rsid w:val="00836086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9FA"/>
    <w:rsid w:val="00844ABE"/>
    <w:rsid w:val="00844B7C"/>
    <w:rsid w:val="00844CE6"/>
    <w:rsid w:val="00844ED1"/>
    <w:rsid w:val="00845B85"/>
    <w:rsid w:val="00845BAE"/>
    <w:rsid w:val="00845F9C"/>
    <w:rsid w:val="00846214"/>
    <w:rsid w:val="0084647F"/>
    <w:rsid w:val="00846552"/>
    <w:rsid w:val="0084665B"/>
    <w:rsid w:val="00846698"/>
    <w:rsid w:val="008468AC"/>
    <w:rsid w:val="00846BA8"/>
    <w:rsid w:val="00846DC4"/>
    <w:rsid w:val="0084741F"/>
    <w:rsid w:val="00847572"/>
    <w:rsid w:val="00847670"/>
    <w:rsid w:val="0084779A"/>
    <w:rsid w:val="00847C0A"/>
    <w:rsid w:val="0085054B"/>
    <w:rsid w:val="008505F0"/>
    <w:rsid w:val="00850839"/>
    <w:rsid w:val="00850867"/>
    <w:rsid w:val="00850F35"/>
    <w:rsid w:val="00850F44"/>
    <w:rsid w:val="00850F45"/>
    <w:rsid w:val="00851052"/>
    <w:rsid w:val="0085106C"/>
    <w:rsid w:val="00851111"/>
    <w:rsid w:val="008513A8"/>
    <w:rsid w:val="00851426"/>
    <w:rsid w:val="0085153D"/>
    <w:rsid w:val="008516EE"/>
    <w:rsid w:val="00851E24"/>
    <w:rsid w:val="00852273"/>
    <w:rsid w:val="008523F6"/>
    <w:rsid w:val="008527A2"/>
    <w:rsid w:val="0085280F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0F"/>
    <w:rsid w:val="008552D9"/>
    <w:rsid w:val="008553D9"/>
    <w:rsid w:val="008553F8"/>
    <w:rsid w:val="00855591"/>
    <w:rsid w:val="008556AB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1A51"/>
    <w:rsid w:val="00861CF3"/>
    <w:rsid w:val="00862013"/>
    <w:rsid w:val="008620A6"/>
    <w:rsid w:val="0086279E"/>
    <w:rsid w:val="008629E9"/>
    <w:rsid w:val="00862C2A"/>
    <w:rsid w:val="00862E35"/>
    <w:rsid w:val="00863195"/>
    <w:rsid w:val="008634CF"/>
    <w:rsid w:val="0086370A"/>
    <w:rsid w:val="00863902"/>
    <w:rsid w:val="008639DE"/>
    <w:rsid w:val="00863D73"/>
    <w:rsid w:val="0086477F"/>
    <w:rsid w:val="00864AD8"/>
    <w:rsid w:val="00864CC3"/>
    <w:rsid w:val="008652E2"/>
    <w:rsid w:val="008655C2"/>
    <w:rsid w:val="00865733"/>
    <w:rsid w:val="00865962"/>
    <w:rsid w:val="00865A39"/>
    <w:rsid w:val="00865E8F"/>
    <w:rsid w:val="00865EBD"/>
    <w:rsid w:val="00865F0C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54F"/>
    <w:rsid w:val="008707D4"/>
    <w:rsid w:val="008708C3"/>
    <w:rsid w:val="00870DB3"/>
    <w:rsid w:val="0087136F"/>
    <w:rsid w:val="008713D3"/>
    <w:rsid w:val="00871890"/>
    <w:rsid w:val="00871C28"/>
    <w:rsid w:val="00872025"/>
    <w:rsid w:val="00872B8E"/>
    <w:rsid w:val="00872D39"/>
    <w:rsid w:val="008738D7"/>
    <w:rsid w:val="00873A8B"/>
    <w:rsid w:val="00874B60"/>
    <w:rsid w:val="008755AA"/>
    <w:rsid w:val="00875675"/>
    <w:rsid w:val="00875758"/>
    <w:rsid w:val="00875ABF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2AD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A9F"/>
    <w:rsid w:val="00882B0C"/>
    <w:rsid w:val="00882FA3"/>
    <w:rsid w:val="00882FA5"/>
    <w:rsid w:val="00883703"/>
    <w:rsid w:val="00883933"/>
    <w:rsid w:val="0088399A"/>
    <w:rsid w:val="00883A51"/>
    <w:rsid w:val="00883D25"/>
    <w:rsid w:val="00883E6F"/>
    <w:rsid w:val="00883FD1"/>
    <w:rsid w:val="00884317"/>
    <w:rsid w:val="008843C8"/>
    <w:rsid w:val="00884B99"/>
    <w:rsid w:val="00884D5F"/>
    <w:rsid w:val="00884E3A"/>
    <w:rsid w:val="008851C7"/>
    <w:rsid w:val="0088539C"/>
    <w:rsid w:val="00885B5C"/>
    <w:rsid w:val="00885BDB"/>
    <w:rsid w:val="00885D46"/>
    <w:rsid w:val="00885DF3"/>
    <w:rsid w:val="00885F5D"/>
    <w:rsid w:val="00886150"/>
    <w:rsid w:val="00886242"/>
    <w:rsid w:val="00886278"/>
    <w:rsid w:val="008862D1"/>
    <w:rsid w:val="00886C83"/>
    <w:rsid w:val="00886E21"/>
    <w:rsid w:val="00886ED9"/>
    <w:rsid w:val="008870FB"/>
    <w:rsid w:val="008871D5"/>
    <w:rsid w:val="00887285"/>
    <w:rsid w:val="008873F6"/>
    <w:rsid w:val="008874EC"/>
    <w:rsid w:val="00887C44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9A2"/>
    <w:rsid w:val="00890A04"/>
    <w:rsid w:val="00890BC6"/>
    <w:rsid w:val="00891041"/>
    <w:rsid w:val="00891260"/>
    <w:rsid w:val="00891937"/>
    <w:rsid w:val="00891AC9"/>
    <w:rsid w:val="00891E28"/>
    <w:rsid w:val="00892513"/>
    <w:rsid w:val="0089301B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4A5C"/>
    <w:rsid w:val="008950D5"/>
    <w:rsid w:val="00895511"/>
    <w:rsid w:val="008956A4"/>
    <w:rsid w:val="008959A8"/>
    <w:rsid w:val="00896339"/>
    <w:rsid w:val="008964E5"/>
    <w:rsid w:val="008965B7"/>
    <w:rsid w:val="00896633"/>
    <w:rsid w:val="00896772"/>
    <w:rsid w:val="00896B3C"/>
    <w:rsid w:val="00896B3E"/>
    <w:rsid w:val="00896B9D"/>
    <w:rsid w:val="00896DD3"/>
    <w:rsid w:val="00896EAF"/>
    <w:rsid w:val="008973E5"/>
    <w:rsid w:val="008973F1"/>
    <w:rsid w:val="008A0372"/>
    <w:rsid w:val="008A0B67"/>
    <w:rsid w:val="008A0DE6"/>
    <w:rsid w:val="008A1278"/>
    <w:rsid w:val="008A14DD"/>
    <w:rsid w:val="008A1FFA"/>
    <w:rsid w:val="008A2206"/>
    <w:rsid w:val="008A231B"/>
    <w:rsid w:val="008A247B"/>
    <w:rsid w:val="008A253E"/>
    <w:rsid w:val="008A2C4C"/>
    <w:rsid w:val="008A2F4C"/>
    <w:rsid w:val="008A33C4"/>
    <w:rsid w:val="008A35BC"/>
    <w:rsid w:val="008A3648"/>
    <w:rsid w:val="008A3B12"/>
    <w:rsid w:val="008A3D0B"/>
    <w:rsid w:val="008A40A3"/>
    <w:rsid w:val="008A4110"/>
    <w:rsid w:val="008A43F8"/>
    <w:rsid w:val="008A4647"/>
    <w:rsid w:val="008A4A56"/>
    <w:rsid w:val="008A4BEC"/>
    <w:rsid w:val="008A4EF1"/>
    <w:rsid w:val="008A4FB3"/>
    <w:rsid w:val="008A5384"/>
    <w:rsid w:val="008A566F"/>
    <w:rsid w:val="008A5695"/>
    <w:rsid w:val="008A57D5"/>
    <w:rsid w:val="008A58CE"/>
    <w:rsid w:val="008A5A8F"/>
    <w:rsid w:val="008A5AA0"/>
    <w:rsid w:val="008A5AAD"/>
    <w:rsid w:val="008A6425"/>
    <w:rsid w:val="008A64A7"/>
    <w:rsid w:val="008A6BF0"/>
    <w:rsid w:val="008A6CD3"/>
    <w:rsid w:val="008A6E26"/>
    <w:rsid w:val="008A70FC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084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C89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5C92"/>
    <w:rsid w:val="008B64BB"/>
    <w:rsid w:val="008B6518"/>
    <w:rsid w:val="008B65EB"/>
    <w:rsid w:val="008B6AD6"/>
    <w:rsid w:val="008B6E0C"/>
    <w:rsid w:val="008B6F38"/>
    <w:rsid w:val="008B70AC"/>
    <w:rsid w:val="008B7105"/>
    <w:rsid w:val="008B7269"/>
    <w:rsid w:val="008B7371"/>
    <w:rsid w:val="008B7469"/>
    <w:rsid w:val="008B747D"/>
    <w:rsid w:val="008B766C"/>
    <w:rsid w:val="008B78D2"/>
    <w:rsid w:val="008B7A9E"/>
    <w:rsid w:val="008B7B5F"/>
    <w:rsid w:val="008B7DAB"/>
    <w:rsid w:val="008B7F95"/>
    <w:rsid w:val="008C0434"/>
    <w:rsid w:val="008C04F6"/>
    <w:rsid w:val="008C05DB"/>
    <w:rsid w:val="008C088D"/>
    <w:rsid w:val="008C099B"/>
    <w:rsid w:val="008C0B06"/>
    <w:rsid w:val="008C0F77"/>
    <w:rsid w:val="008C12ED"/>
    <w:rsid w:val="008C1A90"/>
    <w:rsid w:val="008C1BD6"/>
    <w:rsid w:val="008C1C04"/>
    <w:rsid w:val="008C1D38"/>
    <w:rsid w:val="008C1E81"/>
    <w:rsid w:val="008C251A"/>
    <w:rsid w:val="008C25CF"/>
    <w:rsid w:val="008C27FA"/>
    <w:rsid w:val="008C2A8A"/>
    <w:rsid w:val="008C2ECE"/>
    <w:rsid w:val="008C318D"/>
    <w:rsid w:val="008C32D7"/>
    <w:rsid w:val="008C3357"/>
    <w:rsid w:val="008C3475"/>
    <w:rsid w:val="008C34C8"/>
    <w:rsid w:val="008C412B"/>
    <w:rsid w:val="008C41AD"/>
    <w:rsid w:val="008C4204"/>
    <w:rsid w:val="008C4432"/>
    <w:rsid w:val="008C461D"/>
    <w:rsid w:val="008C4A29"/>
    <w:rsid w:val="008C4C10"/>
    <w:rsid w:val="008C505B"/>
    <w:rsid w:val="008C542D"/>
    <w:rsid w:val="008C5762"/>
    <w:rsid w:val="008C57BC"/>
    <w:rsid w:val="008C5916"/>
    <w:rsid w:val="008C67D1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D8A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2E7"/>
    <w:rsid w:val="008D63F9"/>
    <w:rsid w:val="008D6558"/>
    <w:rsid w:val="008D6629"/>
    <w:rsid w:val="008D6701"/>
    <w:rsid w:val="008D6767"/>
    <w:rsid w:val="008D6A31"/>
    <w:rsid w:val="008D6DC9"/>
    <w:rsid w:val="008D6ED4"/>
    <w:rsid w:val="008D6F10"/>
    <w:rsid w:val="008D71CD"/>
    <w:rsid w:val="008D7479"/>
    <w:rsid w:val="008D75E8"/>
    <w:rsid w:val="008D7B95"/>
    <w:rsid w:val="008D7FED"/>
    <w:rsid w:val="008E0046"/>
    <w:rsid w:val="008E0218"/>
    <w:rsid w:val="008E0260"/>
    <w:rsid w:val="008E0855"/>
    <w:rsid w:val="008E0ACF"/>
    <w:rsid w:val="008E0BD5"/>
    <w:rsid w:val="008E0CBC"/>
    <w:rsid w:val="008E0F1D"/>
    <w:rsid w:val="008E1464"/>
    <w:rsid w:val="008E174E"/>
    <w:rsid w:val="008E1A59"/>
    <w:rsid w:val="008E1A6E"/>
    <w:rsid w:val="008E1E81"/>
    <w:rsid w:val="008E1ED8"/>
    <w:rsid w:val="008E1FE0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855"/>
    <w:rsid w:val="008E4A5B"/>
    <w:rsid w:val="008E4CEB"/>
    <w:rsid w:val="008E4E33"/>
    <w:rsid w:val="008E5170"/>
    <w:rsid w:val="008E53BD"/>
    <w:rsid w:val="008E5613"/>
    <w:rsid w:val="008E5BFE"/>
    <w:rsid w:val="008E5E64"/>
    <w:rsid w:val="008E6135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6FEA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02AE"/>
    <w:rsid w:val="008F0F6B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791"/>
    <w:rsid w:val="008F6DC4"/>
    <w:rsid w:val="008F6F4D"/>
    <w:rsid w:val="008F702C"/>
    <w:rsid w:val="008F7094"/>
    <w:rsid w:val="008F7521"/>
    <w:rsid w:val="008F756B"/>
    <w:rsid w:val="008F76C8"/>
    <w:rsid w:val="008F7AB8"/>
    <w:rsid w:val="009001EC"/>
    <w:rsid w:val="009003DC"/>
    <w:rsid w:val="0090097B"/>
    <w:rsid w:val="00900B56"/>
    <w:rsid w:val="00900B7C"/>
    <w:rsid w:val="00901063"/>
    <w:rsid w:val="00901235"/>
    <w:rsid w:val="009013DA"/>
    <w:rsid w:val="0090175D"/>
    <w:rsid w:val="009017DE"/>
    <w:rsid w:val="0090182F"/>
    <w:rsid w:val="009018F4"/>
    <w:rsid w:val="00902063"/>
    <w:rsid w:val="0090220E"/>
    <w:rsid w:val="0090242F"/>
    <w:rsid w:val="009029BB"/>
    <w:rsid w:val="00902C0B"/>
    <w:rsid w:val="00902C4C"/>
    <w:rsid w:val="00902CF0"/>
    <w:rsid w:val="00902D43"/>
    <w:rsid w:val="00902D69"/>
    <w:rsid w:val="00902D74"/>
    <w:rsid w:val="00902FB0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1B8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719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9C"/>
    <w:rsid w:val="009122B1"/>
    <w:rsid w:val="0091276C"/>
    <w:rsid w:val="0091289A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6AA"/>
    <w:rsid w:val="0091489C"/>
    <w:rsid w:val="009148E6"/>
    <w:rsid w:val="00914B3E"/>
    <w:rsid w:val="00914DB6"/>
    <w:rsid w:val="00915147"/>
    <w:rsid w:val="00915360"/>
    <w:rsid w:val="009154B5"/>
    <w:rsid w:val="00915691"/>
    <w:rsid w:val="009157B4"/>
    <w:rsid w:val="009157F5"/>
    <w:rsid w:val="00916358"/>
    <w:rsid w:val="00916415"/>
    <w:rsid w:val="009165FA"/>
    <w:rsid w:val="00916A2A"/>
    <w:rsid w:val="00916F9A"/>
    <w:rsid w:val="00917034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37D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229"/>
    <w:rsid w:val="0092580B"/>
    <w:rsid w:val="0092588E"/>
    <w:rsid w:val="00925F2D"/>
    <w:rsid w:val="00925F69"/>
    <w:rsid w:val="0092609B"/>
    <w:rsid w:val="00926808"/>
    <w:rsid w:val="00926BB0"/>
    <w:rsid w:val="00926CF4"/>
    <w:rsid w:val="00927241"/>
    <w:rsid w:val="00927314"/>
    <w:rsid w:val="0092737F"/>
    <w:rsid w:val="009276B7"/>
    <w:rsid w:val="00927768"/>
    <w:rsid w:val="0092799A"/>
    <w:rsid w:val="00927B8C"/>
    <w:rsid w:val="00927BE0"/>
    <w:rsid w:val="00927C24"/>
    <w:rsid w:val="00927C99"/>
    <w:rsid w:val="0093011D"/>
    <w:rsid w:val="00930456"/>
    <w:rsid w:val="009304B9"/>
    <w:rsid w:val="009306B9"/>
    <w:rsid w:val="0093086F"/>
    <w:rsid w:val="00930DCA"/>
    <w:rsid w:val="00930DE4"/>
    <w:rsid w:val="0093113F"/>
    <w:rsid w:val="009312F1"/>
    <w:rsid w:val="0093133A"/>
    <w:rsid w:val="009319CA"/>
    <w:rsid w:val="00931C25"/>
    <w:rsid w:val="00931D18"/>
    <w:rsid w:val="00931FA1"/>
    <w:rsid w:val="0093208B"/>
    <w:rsid w:val="0093229F"/>
    <w:rsid w:val="00932624"/>
    <w:rsid w:val="00932B26"/>
    <w:rsid w:val="00932B5B"/>
    <w:rsid w:val="009337C6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04A"/>
    <w:rsid w:val="00936641"/>
    <w:rsid w:val="00936DC7"/>
    <w:rsid w:val="00936E0C"/>
    <w:rsid w:val="00937077"/>
    <w:rsid w:val="0093726A"/>
    <w:rsid w:val="00937560"/>
    <w:rsid w:val="009375AF"/>
    <w:rsid w:val="00937745"/>
    <w:rsid w:val="0093776F"/>
    <w:rsid w:val="009379E2"/>
    <w:rsid w:val="00937B74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509"/>
    <w:rsid w:val="00944713"/>
    <w:rsid w:val="00944748"/>
    <w:rsid w:val="009448B2"/>
    <w:rsid w:val="00944C75"/>
    <w:rsid w:val="00944D8A"/>
    <w:rsid w:val="00944E9B"/>
    <w:rsid w:val="00945127"/>
    <w:rsid w:val="00945483"/>
    <w:rsid w:val="009456BD"/>
    <w:rsid w:val="009456ED"/>
    <w:rsid w:val="00945863"/>
    <w:rsid w:val="009459FC"/>
    <w:rsid w:val="00945BFF"/>
    <w:rsid w:val="00945C89"/>
    <w:rsid w:val="00945D1F"/>
    <w:rsid w:val="009461C8"/>
    <w:rsid w:val="009465A1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77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210"/>
    <w:rsid w:val="009542ED"/>
    <w:rsid w:val="009546B9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AD2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1A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67CF7"/>
    <w:rsid w:val="0097014E"/>
    <w:rsid w:val="009709C6"/>
    <w:rsid w:val="009709F8"/>
    <w:rsid w:val="00970A3C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2FF"/>
    <w:rsid w:val="0097472D"/>
    <w:rsid w:val="00974C6F"/>
    <w:rsid w:val="00974D16"/>
    <w:rsid w:val="00974EF0"/>
    <w:rsid w:val="00974FAC"/>
    <w:rsid w:val="0097521F"/>
    <w:rsid w:val="009755C9"/>
    <w:rsid w:val="0097563B"/>
    <w:rsid w:val="0097583C"/>
    <w:rsid w:val="00975927"/>
    <w:rsid w:val="00975A74"/>
    <w:rsid w:val="00975FB3"/>
    <w:rsid w:val="00976720"/>
    <w:rsid w:val="009769FB"/>
    <w:rsid w:val="00976AA5"/>
    <w:rsid w:val="00976B8A"/>
    <w:rsid w:val="00976C79"/>
    <w:rsid w:val="00976CC5"/>
    <w:rsid w:val="009772DF"/>
    <w:rsid w:val="009773CE"/>
    <w:rsid w:val="0097761B"/>
    <w:rsid w:val="00977992"/>
    <w:rsid w:val="00977B6C"/>
    <w:rsid w:val="00977B82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C23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796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C54"/>
    <w:rsid w:val="00986F8A"/>
    <w:rsid w:val="0098710E"/>
    <w:rsid w:val="0098712A"/>
    <w:rsid w:val="00987457"/>
    <w:rsid w:val="00987791"/>
    <w:rsid w:val="009878DC"/>
    <w:rsid w:val="00987922"/>
    <w:rsid w:val="00987C47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83"/>
    <w:rsid w:val="009913B2"/>
    <w:rsid w:val="009913C7"/>
    <w:rsid w:val="00991570"/>
    <w:rsid w:val="00991A76"/>
    <w:rsid w:val="00991AEC"/>
    <w:rsid w:val="00991B00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3EFC"/>
    <w:rsid w:val="0099406D"/>
    <w:rsid w:val="00994204"/>
    <w:rsid w:val="00994674"/>
    <w:rsid w:val="009946F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7F8"/>
    <w:rsid w:val="009A0AB8"/>
    <w:rsid w:val="009A0AB9"/>
    <w:rsid w:val="009A0CC4"/>
    <w:rsid w:val="009A0CD9"/>
    <w:rsid w:val="009A0CF0"/>
    <w:rsid w:val="009A10AC"/>
    <w:rsid w:val="009A10C7"/>
    <w:rsid w:val="009A16A2"/>
    <w:rsid w:val="009A1915"/>
    <w:rsid w:val="009A1B93"/>
    <w:rsid w:val="009A1E2D"/>
    <w:rsid w:val="009A1E86"/>
    <w:rsid w:val="009A1EC0"/>
    <w:rsid w:val="009A2000"/>
    <w:rsid w:val="009A26D0"/>
    <w:rsid w:val="009A2A65"/>
    <w:rsid w:val="009A2C26"/>
    <w:rsid w:val="009A2C62"/>
    <w:rsid w:val="009A2FA7"/>
    <w:rsid w:val="009A2FED"/>
    <w:rsid w:val="009A30EC"/>
    <w:rsid w:val="009A32A6"/>
    <w:rsid w:val="009A333F"/>
    <w:rsid w:val="009A338C"/>
    <w:rsid w:val="009A3701"/>
    <w:rsid w:val="009A3B7D"/>
    <w:rsid w:val="009A3D81"/>
    <w:rsid w:val="009A3F43"/>
    <w:rsid w:val="009A3FBF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4CD1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A71FE"/>
    <w:rsid w:val="009B040E"/>
    <w:rsid w:val="009B04F7"/>
    <w:rsid w:val="009B081C"/>
    <w:rsid w:val="009B0A07"/>
    <w:rsid w:val="009B0BC7"/>
    <w:rsid w:val="009B0DFA"/>
    <w:rsid w:val="009B15F6"/>
    <w:rsid w:val="009B1BC0"/>
    <w:rsid w:val="009B1F79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BC0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32D"/>
    <w:rsid w:val="009B5C2B"/>
    <w:rsid w:val="009B5C4B"/>
    <w:rsid w:val="009B5D35"/>
    <w:rsid w:val="009B5F25"/>
    <w:rsid w:val="009B61BD"/>
    <w:rsid w:val="009B6559"/>
    <w:rsid w:val="009B65AD"/>
    <w:rsid w:val="009B6EDB"/>
    <w:rsid w:val="009B6F67"/>
    <w:rsid w:val="009B711A"/>
    <w:rsid w:val="009B72D0"/>
    <w:rsid w:val="009B75C8"/>
    <w:rsid w:val="009B7BC1"/>
    <w:rsid w:val="009B7D0C"/>
    <w:rsid w:val="009B7D7A"/>
    <w:rsid w:val="009B7E38"/>
    <w:rsid w:val="009C0515"/>
    <w:rsid w:val="009C0903"/>
    <w:rsid w:val="009C0E58"/>
    <w:rsid w:val="009C138B"/>
    <w:rsid w:val="009C141A"/>
    <w:rsid w:val="009C148B"/>
    <w:rsid w:val="009C16F6"/>
    <w:rsid w:val="009C1849"/>
    <w:rsid w:val="009C1903"/>
    <w:rsid w:val="009C1970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6B0"/>
    <w:rsid w:val="009C4AA8"/>
    <w:rsid w:val="009C4AFF"/>
    <w:rsid w:val="009C4C55"/>
    <w:rsid w:val="009C4D19"/>
    <w:rsid w:val="009C5D5E"/>
    <w:rsid w:val="009C66EF"/>
    <w:rsid w:val="009C6C46"/>
    <w:rsid w:val="009C6E88"/>
    <w:rsid w:val="009C7008"/>
    <w:rsid w:val="009C72B8"/>
    <w:rsid w:val="009C749A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555E"/>
    <w:rsid w:val="009D60F7"/>
    <w:rsid w:val="009D62E9"/>
    <w:rsid w:val="009D649A"/>
    <w:rsid w:val="009D66B9"/>
    <w:rsid w:val="009D72D9"/>
    <w:rsid w:val="009D792D"/>
    <w:rsid w:val="009D7B86"/>
    <w:rsid w:val="009D7C81"/>
    <w:rsid w:val="009E0A19"/>
    <w:rsid w:val="009E0A58"/>
    <w:rsid w:val="009E0BFA"/>
    <w:rsid w:val="009E15FD"/>
    <w:rsid w:val="009E1A15"/>
    <w:rsid w:val="009E1A8A"/>
    <w:rsid w:val="009E1A8C"/>
    <w:rsid w:val="009E24D4"/>
    <w:rsid w:val="009E259D"/>
    <w:rsid w:val="009E2775"/>
    <w:rsid w:val="009E284A"/>
    <w:rsid w:val="009E2A20"/>
    <w:rsid w:val="009E2AF6"/>
    <w:rsid w:val="009E2C63"/>
    <w:rsid w:val="009E3103"/>
    <w:rsid w:val="009E33BA"/>
    <w:rsid w:val="009E3518"/>
    <w:rsid w:val="009E375C"/>
    <w:rsid w:val="009E3F93"/>
    <w:rsid w:val="009E411F"/>
    <w:rsid w:val="009E4134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6F1"/>
    <w:rsid w:val="009E6864"/>
    <w:rsid w:val="009E69A0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5AE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3EB1"/>
    <w:rsid w:val="009F406E"/>
    <w:rsid w:val="009F43D6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971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8"/>
    <w:rsid w:val="00A0312C"/>
    <w:rsid w:val="00A031DE"/>
    <w:rsid w:val="00A036AA"/>
    <w:rsid w:val="00A03ABB"/>
    <w:rsid w:val="00A03CF3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6D92"/>
    <w:rsid w:val="00A07037"/>
    <w:rsid w:val="00A0742F"/>
    <w:rsid w:val="00A07DEF"/>
    <w:rsid w:val="00A1048D"/>
    <w:rsid w:val="00A105B1"/>
    <w:rsid w:val="00A105F0"/>
    <w:rsid w:val="00A107D6"/>
    <w:rsid w:val="00A107F0"/>
    <w:rsid w:val="00A108B6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CB2"/>
    <w:rsid w:val="00A14E61"/>
    <w:rsid w:val="00A15854"/>
    <w:rsid w:val="00A15B66"/>
    <w:rsid w:val="00A15EA0"/>
    <w:rsid w:val="00A16209"/>
    <w:rsid w:val="00A168D0"/>
    <w:rsid w:val="00A16B0C"/>
    <w:rsid w:val="00A16F7A"/>
    <w:rsid w:val="00A17100"/>
    <w:rsid w:val="00A17145"/>
    <w:rsid w:val="00A17316"/>
    <w:rsid w:val="00A1752C"/>
    <w:rsid w:val="00A176C2"/>
    <w:rsid w:val="00A177F3"/>
    <w:rsid w:val="00A1782F"/>
    <w:rsid w:val="00A179B9"/>
    <w:rsid w:val="00A17AFC"/>
    <w:rsid w:val="00A20010"/>
    <w:rsid w:val="00A200F0"/>
    <w:rsid w:val="00A208BF"/>
    <w:rsid w:val="00A209A2"/>
    <w:rsid w:val="00A21233"/>
    <w:rsid w:val="00A21458"/>
    <w:rsid w:val="00A21577"/>
    <w:rsid w:val="00A21A43"/>
    <w:rsid w:val="00A21AE3"/>
    <w:rsid w:val="00A21C2E"/>
    <w:rsid w:val="00A21C8B"/>
    <w:rsid w:val="00A21DCA"/>
    <w:rsid w:val="00A21E95"/>
    <w:rsid w:val="00A21EC1"/>
    <w:rsid w:val="00A226C8"/>
    <w:rsid w:val="00A22778"/>
    <w:rsid w:val="00A2295D"/>
    <w:rsid w:val="00A22A93"/>
    <w:rsid w:val="00A22F35"/>
    <w:rsid w:val="00A22FBE"/>
    <w:rsid w:val="00A239A4"/>
    <w:rsid w:val="00A239B3"/>
    <w:rsid w:val="00A239B8"/>
    <w:rsid w:val="00A249AC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EFA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0EF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78"/>
    <w:rsid w:val="00A41FA1"/>
    <w:rsid w:val="00A424B1"/>
    <w:rsid w:val="00A424C2"/>
    <w:rsid w:val="00A42500"/>
    <w:rsid w:val="00A4347F"/>
    <w:rsid w:val="00A43778"/>
    <w:rsid w:val="00A43B04"/>
    <w:rsid w:val="00A4406B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47C40"/>
    <w:rsid w:val="00A50213"/>
    <w:rsid w:val="00A5080B"/>
    <w:rsid w:val="00A50D29"/>
    <w:rsid w:val="00A51175"/>
    <w:rsid w:val="00A514FF"/>
    <w:rsid w:val="00A51522"/>
    <w:rsid w:val="00A52010"/>
    <w:rsid w:val="00A528D3"/>
    <w:rsid w:val="00A52A8C"/>
    <w:rsid w:val="00A52B44"/>
    <w:rsid w:val="00A52B86"/>
    <w:rsid w:val="00A52C8A"/>
    <w:rsid w:val="00A52FCB"/>
    <w:rsid w:val="00A531E8"/>
    <w:rsid w:val="00A5342C"/>
    <w:rsid w:val="00A5387B"/>
    <w:rsid w:val="00A53B71"/>
    <w:rsid w:val="00A542F8"/>
    <w:rsid w:val="00A54831"/>
    <w:rsid w:val="00A549AC"/>
    <w:rsid w:val="00A54CAE"/>
    <w:rsid w:val="00A54DF5"/>
    <w:rsid w:val="00A55617"/>
    <w:rsid w:val="00A5580C"/>
    <w:rsid w:val="00A55822"/>
    <w:rsid w:val="00A55C19"/>
    <w:rsid w:val="00A55C63"/>
    <w:rsid w:val="00A55FFB"/>
    <w:rsid w:val="00A560F4"/>
    <w:rsid w:val="00A561D1"/>
    <w:rsid w:val="00A56378"/>
    <w:rsid w:val="00A5641B"/>
    <w:rsid w:val="00A564EA"/>
    <w:rsid w:val="00A565D6"/>
    <w:rsid w:val="00A566E2"/>
    <w:rsid w:val="00A56AD8"/>
    <w:rsid w:val="00A56CE6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0E3"/>
    <w:rsid w:val="00A611B8"/>
    <w:rsid w:val="00A6140B"/>
    <w:rsid w:val="00A61655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3E"/>
    <w:rsid w:val="00A6416D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2C2"/>
    <w:rsid w:val="00A66301"/>
    <w:rsid w:val="00A663C1"/>
    <w:rsid w:val="00A665FD"/>
    <w:rsid w:val="00A668D5"/>
    <w:rsid w:val="00A6697A"/>
    <w:rsid w:val="00A669DA"/>
    <w:rsid w:val="00A66A3E"/>
    <w:rsid w:val="00A66A40"/>
    <w:rsid w:val="00A66A8E"/>
    <w:rsid w:val="00A66D3D"/>
    <w:rsid w:val="00A671D2"/>
    <w:rsid w:val="00A6729C"/>
    <w:rsid w:val="00A6746B"/>
    <w:rsid w:val="00A67834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982"/>
    <w:rsid w:val="00A71A3C"/>
    <w:rsid w:val="00A71BB5"/>
    <w:rsid w:val="00A71FCC"/>
    <w:rsid w:val="00A7218A"/>
    <w:rsid w:val="00A721E1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41"/>
    <w:rsid w:val="00A743FD"/>
    <w:rsid w:val="00A7451B"/>
    <w:rsid w:val="00A7468E"/>
    <w:rsid w:val="00A748CD"/>
    <w:rsid w:val="00A74D89"/>
    <w:rsid w:val="00A75083"/>
    <w:rsid w:val="00A750B1"/>
    <w:rsid w:val="00A751D9"/>
    <w:rsid w:val="00A75600"/>
    <w:rsid w:val="00A7572C"/>
    <w:rsid w:val="00A75A4E"/>
    <w:rsid w:val="00A75B4B"/>
    <w:rsid w:val="00A75C46"/>
    <w:rsid w:val="00A764A5"/>
    <w:rsid w:val="00A765E9"/>
    <w:rsid w:val="00A7698F"/>
    <w:rsid w:val="00A76BBD"/>
    <w:rsid w:val="00A76DF7"/>
    <w:rsid w:val="00A771F7"/>
    <w:rsid w:val="00A7742A"/>
    <w:rsid w:val="00A77684"/>
    <w:rsid w:val="00A80153"/>
    <w:rsid w:val="00A802F9"/>
    <w:rsid w:val="00A8047F"/>
    <w:rsid w:val="00A80C81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9C2"/>
    <w:rsid w:val="00A84ADE"/>
    <w:rsid w:val="00A84BBD"/>
    <w:rsid w:val="00A84CB8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862"/>
    <w:rsid w:val="00A87965"/>
    <w:rsid w:val="00A87AB9"/>
    <w:rsid w:val="00A87AFF"/>
    <w:rsid w:val="00A87D53"/>
    <w:rsid w:val="00A90051"/>
    <w:rsid w:val="00A90325"/>
    <w:rsid w:val="00A90475"/>
    <w:rsid w:val="00A904EA"/>
    <w:rsid w:val="00A90505"/>
    <w:rsid w:val="00A91138"/>
    <w:rsid w:val="00A91158"/>
    <w:rsid w:val="00A9173D"/>
    <w:rsid w:val="00A91954"/>
    <w:rsid w:val="00A91DB5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3BEE"/>
    <w:rsid w:val="00A94497"/>
    <w:rsid w:val="00A948C0"/>
    <w:rsid w:val="00A94E5D"/>
    <w:rsid w:val="00A94FF4"/>
    <w:rsid w:val="00A95226"/>
    <w:rsid w:val="00A95D34"/>
    <w:rsid w:val="00A95EB0"/>
    <w:rsid w:val="00A96194"/>
    <w:rsid w:val="00A9686C"/>
    <w:rsid w:val="00A96BAF"/>
    <w:rsid w:val="00A96DB7"/>
    <w:rsid w:val="00A97117"/>
    <w:rsid w:val="00A97359"/>
    <w:rsid w:val="00A9767A"/>
    <w:rsid w:val="00A976B6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AFF"/>
    <w:rsid w:val="00AA2EC7"/>
    <w:rsid w:val="00AA30ED"/>
    <w:rsid w:val="00AA325A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4C3"/>
    <w:rsid w:val="00AA65DA"/>
    <w:rsid w:val="00AA6635"/>
    <w:rsid w:val="00AA6B0A"/>
    <w:rsid w:val="00AA6C9E"/>
    <w:rsid w:val="00AA7056"/>
    <w:rsid w:val="00AA71E5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997"/>
    <w:rsid w:val="00AB0A27"/>
    <w:rsid w:val="00AB0A3E"/>
    <w:rsid w:val="00AB0B0A"/>
    <w:rsid w:val="00AB0BF9"/>
    <w:rsid w:val="00AB1877"/>
    <w:rsid w:val="00AB1CC3"/>
    <w:rsid w:val="00AB217E"/>
    <w:rsid w:val="00AB2183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38F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2C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3F6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84"/>
    <w:rsid w:val="00AD12EC"/>
    <w:rsid w:val="00AD1408"/>
    <w:rsid w:val="00AD142F"/>
    <w:rsid w:val="00AD1569"/>
    <w:rsid w:val="00AD15D8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4DDB"/>
    <w:rsid w:val="00AD4F7F"/>
    <w:rsid w:val="00AD5334"/>
    <w:rsid w:val="00AD5643"/>
    <w:rsid w:val="00AD5B5A"/>
    <w:rsid w:val="00AD5D80"/>
    <w:rsid w:val="00AD5DFE"/>
    <w:rsid w:val="00AD5E92"/>
    <w:rsid w:val="00AD66FE"/>
    <w:rsid w:val="00AD6B78"/>
    <w:rsid w:val="00AD6E3D"/>
    <w:rsid w:val="00AD7588"/>
    <w:rsid w:val="00AD76C8"/>
    <w:rsid w:val="00AD7785"/>
    <w:rsid w:val="00AD7ABF"/>
    <w:rsid w:val="00AD7CB7"/>
    <w:rsid w:val="00AD7CCD"/>
    <w:rsid w:val="00AD7E5C"/>
    <w:rsid w:val="00AE02F6"/>
    <w:rsid w:val="00AE060B"/>
    <w:rsid w:val="00AE0865"/>
    <w:rsid w:val="00AE0A16"/>
    <w:rsid w:val="00AE0BA6"/>
    <w:rsid w:val="00AE0FF5"/>
    <w:rsid w:val="00AE1061"/>
    <w:rsid w:val="00AE1261"/>
    <w:rsid w:val="00AE1AA6"/>
    <w:rsid w:val="00AE1AE5"/>
    <w:rsid w:val="00AE1D4F"/>
    <w:rsid w:val="00AE1F62"/>
    <w:rsid w:val="00AE2495"/>
    <w:rsid w:val="00AE2682"/>
    <w:rsid w:val="00AE29D5"/>
    <w:rsid w:val="00AE2AE0"/>
    <w:rsid w:val="00AE2B8B"/>
    <w:rsid w:val="00AE2EF2"/>
    <w:rsid w:val="00AE2FAE"/>
    <w:rsid w:val="00AE3132"/>
    <w:rsid w:val="00AE37E3"/>
    <w:rsid w:val="00AE37E6"/>
    <w:rsid w:val="00AE41D3"/>
    <w:rsid w:val="00AE43EE"/>
    <w:rsid w:val="00AE4ED8"/>
    <w:rsid w:val="00AE5908"/>
    <w:rsid w:val="00AE5B87"/>
    <w:rsid w:val="00AE5D2A"/>
    <w:rsid w:val="00AE5E0B"/>
    <w:rsid w:val="00AE61F8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591"/>
    <w:rsid w:val="00AF0769"/>
    <w:rsid w:val="00AF08A9"/>
    <w:rsid w:val="00AF091D"/>
    <w:rsid w:val="00AF0ACA"/>
    <w:rsid w:val="00AF0C66"/>
    <w:rsid w:val="00AF0E05"/>
    <w:rsid w:val="00AF11E5"/>
    <w:rsid w:val="00AF1223"/>
    <w:rsid w:val="00AF13B4"/>
    <w:rsid w:val="00AF1561"/>
    <w:rsid w:val="00AF166D"/>
    <w:rsid w:val="00AF16F0"/>
    <w:rsid w:val="00AF1B7D"/>
    <w:rsid w:val="00AF212E"/>
    <w:rsid w:val="00AF219F"/>
    <w:rsid w:val="00AF22D3"/>
    <w:rsid w:val="00AF2680"/>
    <w:rsid w:val="00AF2D6E"/>
    <w:rsid w:val="00AF2E29"/>
    <w:rsid w:val="00AF328B"/>
    <w:rsid w:val="00AF3408"/>
    <w:rsid w:val="00AF3429"/>
    <w:rsid w:val="00AF3478"/>
    <w:rsid w:val="00AF3745"/>
    <w:rsid w:val="00AF40F8"/>
    <w:rsid w:val="00AF4226"/>
    <w:rsid w:val="00AF425C"/>
    <w:rsid w:val="00AF458B"/>
    <w:rsid w:val="00AF480E"/>
    <w:rsid w:val="00AF4F48"/>
    <w:rsid w:val="00AF4F49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3F2"/>
    <w:rsid w:val="00AF77A4"/>
    <w:rsid w:val="00AF7D06"/>
    <w:rsid w:val="00AF7F75"/>
    <w:rsid w:val="00B002A5"/>
    <w:rsid w:val="00B00354"/>
    <w:rsid w:val="00B005F1"/>
    <w:rsid w:val="00B006DC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0EF"/>
    <w:rsid w:val="00B02157"/>
    <w:rsid w:val="00B02179"/>
    <w:rsid w:val="00B022C2"/>
    <w:rsid w:val="00B0266B"/>
    <w:rsid w:val="00B027E3"/>
    <w:rsid w:val="00B02A9C"/>
    <w:rsid w:val="00B02F54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911"/>
    <w:rsid w:val="00B06D30"/>
    <w:rsid w:val="00B06E09"/>
    <w:rsid w:val="00B07173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857"/>
    <w:rsid w:val="00B14B53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12"/>
    <w:rsid w:val="00B16A65"/>
    <w:rsid w:val="00B1739F"/>
    <w:rsid w:val="00B17401"/>
    <w:rsid w:val="00B17637"/>
    <w:rsid w:val="00B1773D"/>
    <w:rsid w:val="00B177D3"/>
    <w:rsid w:val="00B17A25"/>
    <w:rsid w:val="00B17AF7"/>
    <w:rsid w:val="00B17E78"/>
    <w:rsid w:val="00B2003F"/>
    <w:rsid w:val="00B20115"/>
    <w:rsid w:val="00B202BC"/>
    <w:rsid w:val="00B20399"/>
    <w:rsid w:val="00B20405"/>
    <w:rsid w:val="00B205ED"/>
    <w:rsid w:val="00B20792"/>
    <w:rsid w:val="00B20EB7"/>
    <w:rsid w:val="00B210DE"/>
    <w:rsid w:val="00B21117"/>
    <w:rsid w:val="00B211D6"/>
    <w:rsid w:val="00B213EB"/>
    <w:rsid w:val="00B2151A"/>
    <w:rsid w:val="00B218C9"/>
    <w:rsid w:val="00B21CF5"/>
    <w:rsid w:val="00B2213C"/>
    <w:rsid w:val="00B22B70"/>
    <w:rsid w:val="00B22D93"/>
    <w:rsid w:val="00B22E3B"/>
    <w:rsid w:val="00B231E9"/>
    <w:rsid w:val="00B233E5"/>
    <w:rsid w:val="00B2366E"/>
    <w:rsid w:val="00B236A9"/>
    <w:rsid w:val="00B23908"/>
    <w:rsid w:val="00B2394A"/>
    <w:rsid w:val="00B23C1C"/>
    <w:rsid w:val="00B23D17"/>
    <w:rsid w:val="00B23DA1"/>
    <w:rsid w:val="00B2441D"/>
    <w:rsid w:val="00B2486D"/>
    <w:rsid w:val="00B24ECB"/>
    <w:rsid w:val="00B25183"/>
    <w:rsid w:val="00B25263"/>
    <w:rsid w:val="00B253AD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1FD"/>
    <w:rsid w:val="00B31557"/>
    <w:rsid w:val="00B31607"/>
    <w:rsid w:val="00B319AA"/>
    <w:rsid w:val="00B319F6"/>
    <w:rsid w:val="00B31A86"/>
    <w:rsid w:val="00B31B50"/>
    <w:rsid w:val="00B31D6C"/>
    <w:rsid w:val="00B31F13"/>
    <w:rsid w:val="00B3207A"/>
    <w:rsid w:val="00B3239C"/>
    <w:rsid w:val="00B32972"/>
    <w:rsid w:val="00B32A1F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0E4"/>
    <w:rsid w:val="00B3514A"/>
    <w:rsid w:val="00B3519E"/>
    <w:rsid w:val="00B35474"/>
    <w:rsid w:val="00B3573C"/>
    <w:rsid w:val="00B3583C"/>
    <w:rsid w:val="00B35961"/>
    <w:rsid w:val="00B35E47"/>
    <w:rsid w:val="00B35E6B"/>
    <w:rsid w:val="00B35F07"/>
    <w:rsid w:val="00B35F0A"/>
    <w:rsid w:val="00B360F5"/>
    <w:rsid w:val="00B36567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31D"/>
    <w:rsid w:val="00B4158A"/>
    <w:rsid w:val="00B41671"/>
    <w:rsid w:val="00B416B0"/>
    <w:rsid w:val="00B4180F"/>
    <w:rsid w:val="00B41A01"/>
    <w:rsid w:val="00B41D01"/>
    <w:rsid w:val="00B41D61"/>
    <w:rsid w:val="00B42FF5"/>
    <w:rsid w:val="00B43037"/>
    <w:rsid w:val="00B432BF"/>
    <w:rsid w:val="00B43C50"/>
    <w:rsid w:val="00B43D2D"/>
    <w:rsid w:val="00B43DAB"/>
    <w:rsid w:val="00B4432A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DBE"/>
    <w:rsid w:val="00B45FDF"/>
    <w:rsid w:val="00B46A24"/>
    <w:rsid w:val="00B46CC7"/>
    <w:rsid w:val="00B46CE0"/>
    <w:rsid w:val="00B46F6B"/>
    <w:rsid w:val="00B478D6"/>
    <w:rsid w:val="00B47CDE"/>
    <w:rsid w:val="00B47ECA"/>
    <w:rsid w:val="00B50009"/>
    <w:rsid w:val="00B5106F"/>
    <w:rsid w:val="00B510ED"/>
    <w:rsid w:val="00B51639"/>
    <w:rsid w:val="00B519D1"/>
    <w:rsid w:val="00B51B0F"/>
    <w:rsid w:val="00B51B54"/>
    <w:rsid w:val="00B51CDE"/>
    <w:rsid w:val="00B51CF1"/>
    <w:rsid w:val="00B51D0A"/>
    <w:rsid w:val="00B52210"/>
    <w:rsid w:val="00B5225E"/>
    <w:rsid w:val="00B52376"/>
    <w:rsid w:val="00B52485"/>
    <w:rsid w:val="00B52FBC"/>
    <w:rsid w:val="00B53493"/>
    <w:rsid w:val="00B53809"/>
    <w:rsid w:val="00B53923"/>
    <w:rsid w:val="00B5398A"/>
    <w:rsid w:val="00B53F97"/>
    <w:rsid w:val="00B54067"/>
    <w:rsid w:val="00B542E0"/>
    <w:rsid w:val="00B54502"/>
    <w:rsid w:val="00B546E4"/>
    <w:rsid w:val="00B54716"/>
    <w:rsid w:val="00B54D9D"/>
    <w:rsid w:val="00B5525F"/>
    <w:rsid w:val="00B55427"/>
    <w:rsid w:val="00B554B4"/>
    <w:rsid w:val="00B55556"/>
    <w:rsid w:val="00B55862"/>
    <w:rsid w:val="00B55B18"/>
    <w:rsid w:val="00B56131"/>
    <w:rsid w:val="00B56598"/>
    <w:rsid w:val="00B565EF"/>
    <w:rsid w:val="00B5661E"/>
    <w:rsid w:val="00B56688"/>
    <w:rsid w:val="00B566E5"/>
    <w:rsid w:val="00B56753"/>
    <w:rsid w:val="00B56A76"/>
    <w:rsid w:val="00B56A7D"/>
    <w:rsid w:val="00B56C11"/>
    <w:rsid w:val="00B56CE4"/>
    <w:rsid w:val="00B56F6A"/>
    <w:rsid w:val="00B5705F"/>
    <w:rsid w:val="00B570B3"/>
    <w:rsid w:val="00B5717E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72E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2C7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337"/>
    <w:rsid w:val="00B65737"/>
    <w:rsid w:val="00B66069"/>
    <w:rsid w:val="00B66576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0D53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117"/>
    <w:rsid w:val="00B73429"/>
    <w:rsid w:val="00B7352C"/>
    <w:rsid w:val="00B73B0B"/>
    <w:rsid w:val="00B73D1E"/>
    <w:rsid w:val="00B73D43"/>
    <w:rsid w:val="00B73E3C"/>
    <w:rsid w:val="00B73E7A"/>
    <w:rsid w:val="00B73FEC"/>
    <w:rsid w:val="00B74433"/>
    <w:rsid w:val="00B7448E"/>
    <w:rsid w:val="00B7451F"/>
    <w:rsid w:val="00B74954"/>
    <w:rsid w:val="00B74A40"/>
    <w:rsid w:val="00B74AC3"/>
    <w:rsid w:val="00B74C2E"/>
    <w:rsid w:val="00B75218"/>
    <w:rsid w:val="00B752AE"/>
    <w:rsid w:val="00B755C4"/>
    <w:rsid w:val="00B75806"/>
    <w:rsid w:val="00B75A59"/>
    <w:rsid w:val="00B761AF"/>
    <w:rsid w:val="00B76235"/>
    <w:rsid w:val="00B76699"/>
    <w:rsid w:val="00B768A7"/>
    <w:rsid w:val="00B76BE1"/>
    <w:rsid w:val="00B76DDC"/>
    <w:rsid w:val="00B771BA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260D"/>
    <w:rsid w:val="00B82E57"/>
    <w:rsid w:val="00B834ED"/>
    <w:rsid w:val="00B838A7"/>
    <w:rsid w:val="00B838E2"/>
    <w:rsid w:val="00B83C95"/>
    <w:rsid w:val="00B83ECE"/>
    <w:rsid w:val="00B84224"/>
    <w:rsid w:val="00B8455A"/>
    <w:rsid w:val="00B84CE7"/>
    <w:rsid w:val="00B84EA0"/>
    <w:rsid w:val="00B85161"/>
    <w:rsid w:val="00B85BD5"/>
    <w:rsid w:val="00B85E06"/>
    <w:rsid w:val="00B85E76"/>
    <w:rsid w:val="00B85E77"/>
    <w:rsid w:val="00B85F2F"/>
    <w:rsid w:val="00B863C9"/>
    <w:rsid w:val="00B865F8"/>
    <w:rsid w:val="00B86714"/>
    <w:rsid w:val="00B86836"/>
    <w:rsid w:val="00B86CB6"/>
    <w:rsid w:val="00B875F2"/>
    <w:rsid w:val="00B87688"/>
    <w:rsid w:val="00B87AB6"/>
    <w:rsid w:val="00B9019A"/>
    <w:rsid w:val="00B901B5"/>
    <w:rsid w:val="00B90249"/>
    <w:rsid w:val="00B9028D"/>
    <w:rsid w:val="00B90619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9F4"/>
    <w:rsid w:val="00B92BC3"/>
    <w:rsid w:val="00B92D9F"/>
    <w:rsid w:val="00B93C5F"/>
    <w:rsid w:val="00B94108"/>
    <w:rsid w:val="00B94594"/>
    <w:rsid w:val="00B94651"/>
    <w:rsid w:val="00B94B8F"/>
    <w:rsid w:val="00B94D47"/>
    <w:rsid w:val="00B94E1D"/>
    <w:rsid w:val="00B9502A"/>
    <w:rsid w:val="00B950A1"/>
    <w:rsid w:val="00B950B1"/>
    <w:rsid w:val="00B954C6"/>
    <w:rsid w:val="00B9553A"/>
    <w:rsid w:val="00B9571D"/>
    <w:rsid w:val="00B959D0"/>
    <w:rsid w:val="00B95AAF"/>
    <w:rsid w:val="00B95CA1"/>
    <w:rsid w:val="00B95CD2"/>
    <w:rsid w:val="00B95DF6"/>
    <w:rsid w:val="00B9617B"/>
    <w:rsid w:val="00B962B8"/>
    <w:rsid w:val="00B96524"/>
    <w:rsid w:val="00B9690C"/>
    <w:rsid w:val="00B96B7A"/>
    <w:rsid w:val="00B96BEA"/>
    <w:rsid w:val="00B96FDD"/>
    <w:rsid w:val="00B97147"/>
    <w:rsid w:val="00B971F9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8BD"/>
    <w:rsid w:val="00BA0A12"/>
    <w:rsid w:val="00BA0BED"/>
    <w:rsid w:val="00BA10EB"/>
    <w:rsid w:val="00BA11F2"/>
    <w:rsid w:val="00BA1325"/>
    <w:rsid w:val="00BA1558"/>
    <w:rsid w:val="00BA15E5"/>
    <w:rsid w:val="00BA1822"/>
    <w:rsid w:val="00BA1AAB"/>
    <w:rsid w:val="00BA1BA0"/>
    <w:rsid w:val="00BA212C"/>
    <w:rsid w:val="00BA263A"/>
    <w:rsid w:val="00BA26DF"/>
    <w:rsid w:val="00BA2701"/>
    <w:rsid w:val="00BA2AD7"/>
    <w:rsid w:val="00BA2BCF"/>
    <w:rsid w:val="00BA30A2"/>
    <w:rsid w:val="00BA30C8"/>
    <w:rsid w:val="00BA33CD"/>
    <w:rsid w:val="00BA36D9"/>
    <w:rsid w:val="00BA36F2"/>
    <w:rsid w:val="00BA3BD2"/>
    <w:rsid w:val="00BA431E"/>
    <w:rsid w:val="00BA4362"/>
    <w:rsid w:val="00BA4550"/>
    <w:rsid w:val="00BA4A34"/>
    <w:rsid w:val="00BA4B10"/>
    <w:rsid w:val="00BA4C61"/>
    <w:rsid w:val="00BA4DAF"/>
    <w:rsid w:val="00BA4E88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227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2DD0"/>
    <w:rsid w:val="00BB30E7"/>
    <w:rsid w:val="00BB3182"/>
    <w:rsid w:val="00BB32B0"/>
    <w:rsid w:val="00BB37AF"/>
    <w:rsid w:val="00BB408E"/>
    <w:rsid w:val="00BB4161"/>
    <w:rsid w:val="00BB495C"/>
    <w:rsid w:val="00BB4AAB"/>
    <w:rsid w:val="00BB4E29"/>
    <w:rsid w:val="00BB4F0C"/>
    <w:rsid w:val="00BB4F4D"/>
    <w:rsid w:val="00BB5103"/>
    <w:rsid w:val="00BB556E"/>
    <w:rsid w:val="00BB5736"/>
    <w:rsid w:val="00BB57AD"/>
    <w:rsid w:val="00BB57B2"/>
    <w:rsid w:val="00BB69CA"/>
    <w:rsid w:val="00BB6A31"/>
    <w:rsid w:val="00BB6EB8"/>
    <w:rsid w:val="00BB6F40"/>
    <w:rsid w:val="00BB7338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B7FF3"/>
    <w:rsid w:val="00BC03FC"/>
    <w:rsid w:val="00BC08D8"/>
    <w:rsid w:val="00BC0A63"/>
    <w:rsid w:val="00BC0D3C"/>
    <w:rsid w:val="00BC0E74"/>
    <w:rsid w:val="00BC0F37"/>
    <w:rsid w:val="00BC123B"/>
    <w:rsid w:val="00BC175A"/>
    <w:rsid w:val="00BC1982"/>
    <w:rsid w:val="00BC1CDE"/>
    <w:rsid w:val="00BC1D79"/>
    <w:rsid w:val="00BC1FB2"/>
    <w:rsid w:val="00BC25E2"/>
    <w:rsid w:val="00BC2C7B"/>
    <w:rsid w:val="00BC2D4A"/>
    <w:rsid w:val="00BC2E7B"/>
    <w:rsid w:val="00BC341C"/>
    <w:rsid w:val="00BC3515"/>
    <w:rsid w:val="00BC352A"/>
    <w:rsid w:val="00BC374C"/>
    <w:rsid w:val="00BC38E7"/>
    <w:rsid w:val="00BC3912"/>
    <w:rsid w:val="00BC3978"/>
    <w:rsid w:val="00BC3A19"/>
    <w:rsid w:val="00BC3BE1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68D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5A"/>
    <w:rsid w:val="00BD04E8"/>
    <w:rsid w:val="00BD09F7"/>
    <w:rsid w:val="00BD0A98"/>
    <w:rsid w:val="00BD0C11"/>
    <w:rsid w:val="00BD0D0B"/>
    <w:rsid w:val="00BD11F2"/>
    <w:rsid w:val="00BD1A3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11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47E"/>
    <w:rsid w:val="00BE3634"/>
    <w:rsid w:val="00BE3888"/>
    <w:rsid w:val="00BE38BA"/>
    <w:rsid w:val="00BE39C0"/>
    <w:rsid w:val="00BE3E48"/>
    <w:rsid w:val="00BE3F4C"/>
    <w:rsid w:val="00BE46E6"/>
    <w:rsid w:val="00BE4875"/>
    <w:rsid w:val="00BE4A29"/>
    <w:rsid w:val="00BE4DD9"/>
    <w:rsid w:val="00BE5862"/>
    <w:rsid w:val="00BE58B3"/>
    <w:rsid w:val="00BE5C6A"/>
    <w:rsid w:val="00BE5D66"/>
    <w:rsid w:val="00BE6434"/>
    <w:rsid w:val="00BE65D7"/>
    <w:rsid w:val="00BE6735"/>
    <w:rsid w:val="00BE6740"/>
    <w:rsid w:val="00BE67AA"/>
    <w:rsid w:val="00BE6B49"/>
    <w:rsid w:val="00BE6D9D"/>
    <w:rsid w:val="00BE6F68"/>
    <w:rsid w:val="00BE704B"/>
    <w:rsid w:val="00BE719F"/>
    <w:rsid w:val="00BE750B"/>
    <w:rsid w:val="00BE757E"/>
    <w:rsid w:val="00BE75CB"/>
    <w:rsid w:val="00BE7A4B"/>
    <w:rsid w:val="00BE7ADA"/>
    <w:rsid w:val="00BE7BAC"/>
    <w:rsid w:val="00BE7CB6"/>
    <w:rsid w:val="00BE7F5A"/>
    <w:rsid w:val="00BF0015"/>
    <w:rsid w:val="00BF03E2"/>
    <w:rsid w:val="00BF0978"/>
    <w:rsid w:val="00BF0CC3"/>
    <w:rsid w:val="00BF0F4C"/>
    <w:rsid w:val="00BF1336"/>
    <w:rsid w:val="00BF1533"/>
    <w:rsid w:val="00BF1B63"/>
    <w:rsid w:val="00BF1EB2"/>
    <w:rsid w:val="00BF1F35"/>
    <w:rsid w:val="00BF222C"/>
    <w:rsid w:val="00BF26F0"/>
    <w:rsid w:val="00BF2DF9"/>
    <w:rsid w:val="00BF2E9E"/>
    <w:rsid w:val="00BF328A"/>
    <w:rsid w:val="00BF3711"/>
    <w:rsid w:val="00BF37E0"/>
    <w:rsid w:val="00BF3E46"/>
    <w:rsid w:val="00BF3E8C"/>
    <w:rsid w:val="00BF3F4A"/>
    <w:rsid w:val="00BF43A5"/>
    <w:rsid w:val="00BF4478"/>
    <w:rsid w:val="00BF46B5"/>
    <w:rsid w:val="00BF46B7"/>
    <w:rsid w:val="00BF4CB6"/>
    <w:rsid w:val="00BF4F22"/>
    <w:rsid w:val="00BF4FC6"/>
    <w:rsid w:val="00BF50EB"/>
    <w:rsid w:val="00BF541B"/>
    <w:rsid w:val="00BF5C1D"/>
    <w:rsid w:val="00BF5F4E"/>
    <w:rsid w:val="00BF6412"/>
    <w:rsid w:val="00BF6635"/>
    <w:rsid w:val="00BF665B"/>
    <w:rsid w:val="00BF6B6A"/>
    <w:rsid w:val="00BF6CF7"/>
    <w:rsid w:val="00BF6D6A"/>
    <w:rsid w:val="00BF7123"/>
    <w:rsid w:val="00BF7244"/>
    <w:rsid w:val="00BF7384"/>
    <w:rsid w:val="00BF76DC"/>
    <w:rsid w:val="00BF775F"/>
    <w:rsid w:val="00BF7A56"/>
    <w:rsid w:val="00BF7E78"/>
    <w:rsid w:val="00BF7F12"/>
    <w:rsid w:val="00C008F5"/>
    <w:rsid w:val="00C00AD6"/>
    <w:rsid w:val="00C00F68"/>
    <w:rsid w:val="00C00FB1"/>
    <w:rsid w:val="00C01211"/>
    <w:rsid w:val="00C01382"/>
    <w:rsid w:val="00C017FB"/>
    <w:rsid w:val="00C01BB7"/>
    <w:rsid w:val="00C01CEC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43"/>
    <w:rsid w:val="00C0326D"/>
    <w:rsid w:val="00C0378F"/>
    <w:rsid w:val="00C03AC9"/>
    <w:rsid w:val="00C03B9B"/>
    <w:rsid w:val="00C03F7D"/>
    <w:rsid w:val="00C03FD1"/>
    <w:rsid w:val="00C047C4"/>
    <w:rsid w:val="00C0490D"/>
    <w:rsid w:val="00C04C1C"/>
    <w:rsid w:val="00C04DF3"/>
    <w:rsid w:val="00C04E10"/>
    <w:rsid w:val="00C050C1"/>
    <w:rsid w:val="00C0523A"/>
    <w:rsid w:val="00C05971"/>
    <w:rsid w:val="00C05A9C"/>
    <w:rsid w:val="00C05AD5"/>
    <w:rsid w:val="00C05CE0"/>
    <w:rsid w:val="00C05DF8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AA8"/>
    <w:rsid w:val="00C07B22"/>
    <w:rsid w:val="00C07B23"/>
    <w:rsid w:val="00C07D50"/>
    <w:rsid w:val="00C07DB9"/>
    <w:rsid w:val="00C103F6"/>
    <w:rsid w:val="00C1051A"/>
    <w:rsid w:val="00C106AB"/>
    <w:rsid w:val="00C107AC"/>
    <w:rsid w:val="00C10DFE"/>
    <w:rsid w:val="00C10FC7"/>
    <w:rsid w:val="00C1104E"/>
    <w:rsid w:val="00C11079"/>
    <w:rsid w:val="00C113C0"/>
    <w:rsid w:val="00C11497"/>
    <w:rsid w:val="00C1185E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6E07"/>
    <w:rsid w:val="00C17346"/>
    <w:rsid w:val="00C174DC"/>
    <w:rsid w:val="00C17505"/>
    <w:rsid w:val="00C1755A"/>
    <w:rsid w:val="00C17744"/>
    <w:rsid w:val="00C178A4"/>
    <w:rsid w:val="00C17E07"/>
    <w:rsid w:val="00C207ED"/>
    <w:rsid w:val="00C20C65"/>
    <w:rsid w:val="00C20E55"/>
    <w:rsid w:val="00C20F93"/>
    <w:rsid w:val="00C21040"/>
    <w:rsid w:val="00C211B7"/>
    <w:rsid w:val="00C21404"/>
    <w:rsid w:val="00C218FE"/>
    <w:rsid w:val="00C21A12"/>
    <w:rsid w:val="00C21A24"/>
    <w:rsid w:val="00C21BC3"/>
    <w:rsid w:val="00C21FB0"/>
    <w:rsid w:val="00C22083"/>
    <w:rsid w:val="00C220A7"/>
    <w:rsid w:val="00C223AA"/>
    <w:rsid w:val="00C2249C"/>
    <w:rsid w:val="00C227F3"/>
    <w:rsid w:val="00C22D5E"/>
    <w:rsid w:val="00C22EE6"/>
    <w:rsid w:val="00C23070"/>
    <w:rsid w:val="00C230B5"/>
    <w:rsid w:val="00C2321B"/>
    <w:rsid w:val="00C237CF"/>
    <w:rsid w:val="00C237EA"/>
    <w:rsid w:val="00C23951"/>
    <w:rsid w:val="00C23D40"/>
    <w:rsid w:val="00C23FDA"/>
    <w:rsid w:val="00C24100"/>
    <w:rsid w:val="00C241B7"/>
    <w:rsid w:val="00C24388"/>
    <w:rsid w:val="00C24574"/>
    <w:rsid w:val="00C254B1"/>
    <w:rsid w:val="00C25751"/>
    <w:rsid w:val="00C25C88"/>
    <w:rsid w:val="00C25E57"/>
    <w:rsid w:val="00C260E6"/>
    <w:rsid w:val="00C261BC"/>
    <w:rsid w:val="00C26BF0"/>
    <w:rsid w:val="00C26CCA"/>
    <w:rsid w:val="00C27835"/>
    <w:rsid w:val="00C27971"/>
    <w:rsid w:val="00C27A1F"/>
    <w:rsid w:val="00C27FC9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A8"/>
    <w:rsid w:val="00C32CFF"/>
    <w:rsid w:val="00C33AB5"/>
    <w:rsid w:val="00C33B01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330"/>
    <w:rsid w:val="00C36647"/>
    <w:rsid w:val="00C3684E"/>
    <w:rsid w:val="00C36C80"/>
    <w:rsid w:val="00C36E07"/>
    <w:rsid w:val="00C36FAE"/>
    <w:rsid w:val="00C3710D"/>
    <w:rsid w:val="00C3730C"/>
    <w:rsid w:val="00C3768C"/>
    <w:rsid w:val="00C3774D"/>
    <w:rsid w:val="00C379CB"/>
    <w:rsid w:val="00C37B4E"/>
    <w:rsid w:val="00C40884"/>
    <w:rsid w:val="00C40B5B"/>
    <w:rsid w:val="00C40E69"/>
    <w:rsid w:val="00C413CE"/>
    <w:rsid w:val="00C41962"/>
    <w:rsid w:val="00C41B46"/>
    <w:rsid w:val="00C41CC6"/>
    <w:rsid w:val="00C41FE4"/>
    <w:rsid w:val="00C4243E"/>
    <w:rsid w:val="00C42ABC"/>
    <w:rsid w:val="00C42F3A"/>
    <w:rsid w:val="00C43349"/>
    <w:rsid w:val="00C43540"/>
    <w:rsid w:val="00C43777"/>
    <w:rsid w:val="00C43E1C"/>
    <w:rsid w:val="00C43FC7"/>
    <w:rsid w:val="00C44137"/>
    <w:rsid w:val="00C441B6"/>
    <w:rsid w:val="00C44AF8"/>
    <w:rsid w:val="00C44BCD"/>
    <w:rsid w:val="00C44C93"/>
    <w:rsid w:val="00C44DB7"/>
    <w:rsid w:val="00C45251"/>
    <w:rsid w:val="00C4534E"/>
    <w:rsid w:val="00C45541"/>
    <w:rsid w:val="00C455DB"/>
    <w:rsid w:val="00C45A47"/>
    <w:rsid w:val="00C45B90"/>
    <w:rsid w:val="00C45CB8"/>
    <w:rsid w:val="00C45CBD"/>
    <w:rsid w:val="00C45D72"/>
    <w:rsid w:val="00C46073"/>
    <w:rsid w:val="00C461B5"/>
    <w:rsid w:val="00C465BB"/>
    <w:rsid w:val="00C46699"/>
    <w:rsid w:val="00C4678D"/>
    <w:rsid w:val="00C46ECB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A6C"/>
    <w:rsid w:val="00C51B72"/>
    <w:rsid w:val="00C51EB2"/>
    <w:rsid w:val="00C5233A"/>
    <w:rsid w:val="00C5235C"/>
    <w:rsid w:val="00C5285D"/>
    <w:rsid w:val="00C528B7"/>
    <w:rsid w:val="00C52D87"/>
    <w:rsid w:val="00C5347A"/>
    <w:rsid w:val="00C537C0"/>
    <w:rsid w:val="00C53A90"/>
    <w:rsid w:val="00C53C7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6FD8"/>
    <w:rsid w:val="00C57369"/>
    <w:rsid w:val="00C573F3"/>
    <w:rsid w:val="00C5754B"/>
    <w:rsid w:val="00C577EB"/>
    <w:rsid w:val="00C5782E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B0F"/>
    <w:rsid w:val="00C64E39"/>
    <w:rsid w:val="00C650E2"/>
    <w:rsid w:val="00C65445"/>
    <w:rsid w:val="00C65514"/>
    <w:rsid w:val="00C65F4A"/>
    <w:rsid w:val="00C6620D"/>
    <w:rsid w:val="00C662C3"/>
    <w:rsid w:val="00C66323"/>
    <w:rsid w:val="00C66389"/>
    <w:rsid w:val="00C66600"/>
    <w:rsid w:val="00C66609"/>
    <w:rsid w:val="00C66A05"/>
    <w:rsid w:val="00C66D9E"/>
    <w:rsid w:val="00C66DBC"/>
    <w:rsid w:val="00C66E23"/>
    <w:rsid w:val="00C6747F"/>
    <w:rsid w:val="00C675F9"/>
    <w:rsid w:val="00C67751"/>
    <w:rsid w:val="00C67DB8"/>
    <w:rsid w:val="00C7018C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160"/>
    <w:rsid w:val="00C73305"/>
    <w:rsid w:val="00C7349E"/>
    <w:rsid w:val="00C73662"/>
    <w:rsid w:val="00C73B65"/>
    <w:rsid w:val="00C73B9E"/>
    <w:rsid w:val="00C73BA6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A9A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0F0D"/>
    <w:rsid w:val="00C810EE"/>
    <w:rsid w:val="00C8119D"/>
    <w:rsid w:val="00C81972"/>
    <w:rsid w:val="00C81ACC"/>
    <w:rsid w:val="00C81B0C"/>
    <w:rsid w:val="00C82053"/>
    <w:rsid w:val="00C82104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2B1"/>
    <w:rsid w:val="00C853FE"/>
    <w:rsid w:val="00C85763"/>
    <w:rsid w:val="00C8592E"/>
    <w:rsid w:val="00C85A1F"/>
    <w:rsid w:val="00C85A65"/>
    <w:rsid w:val="00C861E5"/>
    <w:rsid w:val="00C863C6"/>
    <w:rsid w:val="00C86892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69"/>
    <w:rsid w:val="00C87DE6"/>
    <w:rsid w:val="00C87F73"/>
    <w:rsid w:val="00C90659"/>
    <w:rsid w:val="00C90B16"/>
    <w:rsid w:val="00C90B94"/>
    <w:rsid w:val="00C90CC0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2D5"/>
    <w:rsid w:val="00C943BF"/>
    <w:rsid w:val="00C9473D"/>
    <w:rsid w:val="00C94774"/>
    <w:rsid w:val="00C94F61"/>
    <w:rsid w:val="00C955DD"/>
    <w:rsid w:val="00C95CBB"/>
    <w:rsid w:val="00C95E81"/>
    <w:rsid w:val="00C968DA"/>
    <w:rsid w:val="00C9729C"/>
    <w:rsid w:val="00C97390"/>
    <w:rsid w:val="00C974B6"/>
    <w:rsid w:val="00C979AF"/>
    <w:rsid w:val="00C97A3B"/>
    <w:rsid w:val="00CA003B"/>
    <w:rsid w:val="00CA0314"/>
    <w:rsid w:val="00CA057E"/>
    <w:rsid w:val="00CA10AD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1F9F"/>
    <w:rsid w:val="00CA21C6"/>
    <w:rsid w:val="00CA22F2"/>
    <w:rsid w:val="00CA2724"/>
    <w:rsid w:val="00CA2817"/>
    <w:rsid w:val="00CA3030"/>
    <w:rsid w:val="00CA354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06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4F8"/>
    <w:rsid w:val="00CB1506"/>
    <w:rsid w:val="00CB1538"/>
    <w:rsid w:val="00CB159D"/>
    <w:rsid w:val="00CB16CC"/>
    <w:rsid w:val="00CB1752"/>
    <w:rsid w:val="00CB18BB"/>
    <w:rsid w:val="00CB1D0C"/>
    <w:rsid w:val="00CB1F45"/>
    <w:rsid w:val="00CB2001"/>
    <w:rsid w:val="00CB2142"/>
    <w:rsid w:val="00CB2153"/>
    <w:rsid w:val="00CB2161"/>
    <w:rsid w:val="00CB21AB"/>
    <w:rsid w:val="00CB222F"/>
    <w:rsid w:val="00CB226F"/>
    <w:rsid w:val="00CB274C"/>
    <w:rsid w:val="00CB2779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C4F"/>
    <w:rsid w:val="00CB6DA6"/>
    <w:rsid w:val="00CB71A5"/>
    <w:rsid w:val="00CB75E9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5B3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1FD"/>
    <w:rsid w:val="00CC6425"/>
    <w:rsid w:val="00CC64F7"/>
    <w:rsid w:val="00CC7C47"/>
    <w:rsid w:val="00CC7EBC"/>
    <w:rsid w:val="00CD0124"/>
    <w:rsid w:val="00CD03E5"/>
    <w:rsid w:val="00CD0926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BBE"/>
    <w:rsid w:val="00CD4D59"/>
    <w:rsid w:val="00CD5011"/>
    <w:rsid w:val="00CD515C"/>
    <w:rsid w:val="00CD52E8"/>
    <w:rsid w:val="00CD5392"/>
    <w:rsid w:val="00CD5548"/>
    <w:rsid w:val="00CD5703"/>
    <w:rsid w:val="00CD597F"/>
    <w:rsid w:val="00CD59E1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6AB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1D44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8DE"/>
    <w:rsid w:val="00CF0AF5"/>
    <w:rsid w:val="00CF0B07"/>
    <w:rsid w:val="00CF0C15"/>
    <w:rsid w:val="00CF0ED9"/>
    <w:rsid w:val="00CF10A0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871"/>
    <w:rsid w:val="00CF396E"/>
    <w:rsid w:val="00CF3EF1"/>
    <w:rsid w:val="00CF3F23"/>
    <w:rsid w:val="00CF40BE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89E"/>
    <w:rsid w:val="00CF6A90"/>
    <w:rsid w:val="00CF6C1A"/>
    <w:rsid w:val="00CF6CFB"/>
    <w:rsid w:val="00CF6D45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6C3"/>
    <w:rsid w:val="00D0277B"/>
    <w:rsid w:val="00D028C6"/>
    <w:rsid w:val="00D029FD"/>
    <w:rsid w:val="00D02B1C"/>
    <w:rsid w:val="00D03061"/>
    <w:rsid w:val="00D03891"/>
    <w:rsid w:val="00D039CD"/>
    <w:rsid w:val="00D03BE9"/>
    <w:rsid w:val="00D03DC5"/>
    <w:rsid w:val="00D03E14"/>
    <w:rsid w:val="00D04041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09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D9"/>
    <w:rsid w:val="00D07EF0"/>
    <w:rsid w:val="00D10315"/>
    <w:rsid w:val="00D10448"/>
    <w:rsid w:val="00D108C3"/>
    <w:rsid w:val="00D10A03"/>
    <w:rsid w:val="00D10B5F"/>
    <w:rsid w:val="00D10D39"/>
    <w:rsid w:val="00D117BF"/>
    <w:rsid w:val="00D11801"/>
    <w:rsid w:val="00D11841"/>
    <w:rsid w:val="00D11A98"/>
    <w:rsid w:val="00D11AE5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210"/>
    <w:rsid w:val="00D133B7"/>
    <w:rsid w:val="00D13581"/>
    <w:rsid w:val="00D13A07"/>
    <w:rsid w:val="00D13A0D"/>
    <w:rsid w:val="00D141B7"/>
    <w:rsid w:val="00D144F0"/>
    <w:rsid w:val="00D14C6D"/>
    <w:rsid w:val="00D14CB8"/>
    <w:rsid w:val="00D14FC6"/>
    <w:rsid w:val="00D1506D"/>
    <w:rsid w:val="00D15188"/>
    <w:rsid w:val="00D15A13"/>
    <w:rsid w:val="00D15B40"/>
    <w:rsid w:val="00D15C46"/>
    <w:rsid w:val="00D161BD"/>
    <w:rsid w:val="00D1667D"/>
    <w:rsid w:val="00D1685E"/>
    <w:rsid w:val="00D168F7"/>
    <w:rsid w:val="00D1694E"/>
    <w:rsid w:val="00D16AE7"/>
    <w:rsid w:val="00D17363"/>
    <w:rsid w:val="00D17671"/>
    <w:rsid w:val="00D178D5"/>
    <w:rsid w:val="00D17902"/>
    <w:rsid w:val="00D17D15"/>
    <w:rsid w:val="00D17D74"/>
    <w:rsid w:val="00D17DD0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89A"/>
    <w:rsid w:val="00D21BF3"/>
    <w:rsid w:val="00D21FEB"/>
    <w:rsid w:val="00D225D5"/>
    <w:rsid w:val="00D22AA2"/>
    <w:rsid w:val="00D23146"/>
    <w:rsid w:val="00D2355B"/>
    <w:rsid w:val="00D23B9C"/>
    <w:rsid w:val="00D23CAA"/>
    <w:rsid w:val="00D241E3"/>
    <w:rsid w:val="00D241F8"/>
    <w:rsid w:val="00D24732"/>
    <w:rsid w:val="00D247CA"/>
    <w:rsid w:val="00D248B9"/>
    <w:rsid w:val="00D248F4"/>
    <w:rsid w:val="00D24A67"/>
    <w:rsid w:val="00D24B47"/>
    <w:rsid w:val="00D24CF4"/>
    <w:rsid w:val="00D25317"/>
    <w:rsid w:val="00D2545B"/>
    <w:rsid w:val="00D25575"/>
    <w:rsid w:val="00D25695"/>
    <w:rsid w:val="00D259A2"/>
    <w:rsid w:val="00D259B4"/>
    <w:rsid w:val="00D25D6F"/>
    <w:rsid w:val="00D2611B"/>
    <w:rsid w:val="00D2663F"/>
    <w:rsid w:val="00D26811"/>
    <w:rsid w:val="00D2681A"/>
    <w:rsid w:val="00D2698E"/>
    <w:rsid w:val="00D26F01"/>
    <w:rsid w:val="00D270D6"/>
    <w:rsid w:val="00D2752F"/>
    <w:rsid w:val="00D275D9"/>
    <w:rsid w:val="00D27D15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1BC3"/>
    <w:rsid w:val="00D31E0F"/>
    <w:rsid w:val="00D32328"/>
    <w:rsid w:val="00D324EE"/>
    <w:rsid w:val="00D32765"/>
    <w:rsid w:val="00D3297B"/>
    <w:rsid w:val="00D32A30"/>
    <w:rsid w:val="00D32C48"/>
    <w:rsid w:val="00D32FF8"/>
    <w:rsid w:val="00D3315D"/>
    <w:rsid w:val="00D3335A"/>
    <w:rsid w:val="00D335CA"/>
    <w:rsid w:val="00D33879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CA3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9FF"/>
    <w:rsid w:val="00D41B4A"/>
    <w:rsid w:val="00D420A7"/>
    <w:rsid w:val="00D42125"/>
    <w:rsid w:val="00D42450"/>
    <w:rsid w:val="00D424B4"/>
    <w:rsid w:val="00D42518"/>
    <w:rsid w:val="00D428A5"/>
    <w:rsid w:val="00D42F01"/>
    <w:rsid w:val="00D431C6"/>
    <w:rsid w:val="00D4367D"/>
    <w:rsid w:val="00D436B6"/>
    <w:rsid w:val="00D437A5"/>
    <w:rsid w:val="00D43989"/>
    <w:rsid w:val="00D43AD3"/>
    <w:rsid w:val="00D43B86"/>
    <w:rsid w:val="00D43B9C"/>
    <w:rsid w:val="00D43F28"/>
    <w:rsid w:val="00D43F4F"/>
    <w:rsid w:val="00D4409E"/>
    <w:rsid w:val="00D44253"/>
    <w:rsid w:val="00D44622"/>
    <w:rsid w:val="00D44860"/>
    <w:rsid w:val="00D44964"/>
    <w:rsid w:val="00D44B0F"/>
    <w:rsid w:val="00D44C1C"/>
    <w:rsid w:val="00D44C8D"/>
    <w:rsid w:val="00D44D76"/>
    <w:rsid w:val="00D44E5C"/>
    <w:rsid w:val="00D44F9E"/>
    <w:rsid w:val="00D45012"/>
    <w:rsid w:val="00D45192"/>
    <w:rsid w:val="00D456F0"/>
    <w:rsid w:val="00D45A7E"/>
    <w:rsid w:val="00D45FFD"/>
    <w:rsid w:val="00D460C8"/>
    <w:rsid w:val="00D46243"/>
    <w:rsid w:val="00D4629F"/>
    <w:rsid w:val="00D463E6"/>
    <w:rsid w:val="00D46D73"/>
    <w:rsid w:val="00D46E7B"/>
    <w:rsid w:val="00D470B4"/>
    <w:rsid w:val="00D47518"/>
    <w:rsid w:val="00D47709"/>
    <w:rsid w:val="00D47979"/>
    <w:rsid w:val="00D47DBD"/>
    <w:rsid w:val="00D47E36"/>
    <w:rsid w:val="00D509F8"/>
    <w:rsid w:val="00D50A02"/>
    <w:rsid w:val="00D50B51"/>
    <w:rsid w:val="00D50E9B"/>
    <w:rsid w:val="00D51123"/>
    <w:rsid w:val="00D51214"/>
    <w:rsid w:val="00D5157C"/>
    <w:rsid w:val="00D5197B"/>
    <w:rsid w:val="00D51B8A"/>
    <w:rsid w:val="00D51E0B"/>
    <w:rsid w:val="00D5213E"/>
    <w:rsid w:val="00D52361"/>
    <w:rsid w:val="00D5284C"/>
    <w:rsid w:val="00D5289E"/>
    <w:rsid w:val="00D528E6"/>
    <w:rsid w:val="00D52A41"/>
    <w:rsid w:val="00D52B5B"/>
    <w:rsid w:val="00D52D17"/>
    <w:rsid w:val="00D53288"/>
    <w:rsid w:val="00D5398A"/>
    <w:rsid w:val="00D53B7C"/>
    <w:rsid w:val="00D53E14"/>
    <w:rsid w:val="00D542B3"/>
    <w:rsid w:val="00D555B9"/>
    <w:rsid w:val="00D556F8"/>
    <w:rsid w:val="00D55905"/>
    <w:rsid w:val="00D5591D"/>
    <w:rsid w:val="00D55BAF"/>
    <w:rsid w:val="00D55FBE"/>
    <w:rsid w:val="00D5614E"/>
    <w:rsid w:val="00D56268"/>
    <w:rsid w:val="00D562CC"/>
    <w:rsid w:val="00D563F5"/>
    <w:rsid w:val="00D56995"/>
    <w:rsid w:val="00D56A54"/>
    <w:rsid w:val="00D56B02"/>
    <w:rsid w:val="00D56BDB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587"/>
    <w:rsid w:val="00D60884"/>
    <w:rsid w:val="00D60980"/>
    <w:rsid w:val="00D60B3E"/>
    <w:rsid w:val="00D60BEF"/>
    <w:rsid w:val="00D60F8D"/>
    <w:rsid w:val="00D61351"/>
    <w:rsid w:val="00D61411"/>
    <w:rsid w:val="00D614C1"/>
    <w:rsid w:val="00D61816"/>
    <w:rsid w:val="00D61D61"/>
    <w:rsid w:val="00D61E2D"/>
    <w:rsid w:val="00D61FF7"/>
    <w:rsid w:val="00D62179"/>
    <w:rsid w:val="00D621C1"/>
    <w:rsid w:val="00D621C7"/>
    <w:rsid w:val="00D623A7"/>
    <w:rsid w:val="00D62920"/>
    <w:rsid w:val="00D62A48"/>
    <w:rsid w:val="00D62CFF"/>
    <w:rsid w:val="00D62F6C"/>
    <w:rsid w:val="00D63A6D"/>
    <w:rsid w:val="00D63FD9"/>
    <w:rsid w:val="00D64237"/>
    <w:rsid w:val="00D6450C"/>
    <w:rsid w:val="00D6479F"/>
    <w:rsid w:val="00D64C2D"/>
    <w:rsid w:val="00D65433"/>
    <w:rsid w:val="00D65619"/>
    <w:rsid w:val="00D65A5F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37C"/>
    <w:rsid w:val="00D71594"/>
    <w:rsid w:val="00D715C8"/>
    <w:rsid w:val="00D718A3"/>
    <w:rsid w:val="00D71E2B"/>
    <w:rsid w:val="00D71EC0"/>
    <w:rsid w:val="00D71FD1"/>
    <w:rsid w:val="00D7277D"/>
    <w:rsid w:val="00D728C2"/>
    <w:rsid w:val="00D72B5F"/>
    <w:rsid w:val="00D73740"/>
    <w:rsid w:val="00D73A5A"/>
    <w:rsid w:val="00D73B58"/>
    <w:rsid w:val="00D73B64"/>
    <w:rsid w:val="00D73B9F"/>
    <w:rsid w:val="00D73D8C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68"/>
    <w:rsid w:val="00D755C5"/>
    <w:rsid w:val="00D757D7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7C5"/>
    <w:rsid w:val="00D77B5D"/>
    <w:rsid w:val="00D77CA1"/>
    <w:rsid w:val="00D77E8E"/>
    <w:rsid w:val="00D77F69"/>
    <w:rsid w:val="00D80096"/>
    <w:rsid w:val="00D800CA"/>
    <w:rsid w:val="00D803A5"/>
    <w:rsid w:val="00D80B0E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3F71"/>
    <w:rsid w:val="00D8431D"/>
    <w:rsid w:val="00D84D90"/>
    <w:rsid w:val="00D84E5F"/>
    <w:rsid w:val="00D84FC5"/>
    <w:rsid w:val="00D85071"/>
    <w:rsid w:val="00D85171"/>
    <w:rsid w:val="00D852BE"/>
    <w:rsid w:val="00D85813"/>
    <w:rsid w:val="00D85AB5"/>
    <w:rsid w:val="00D85DF6"/>
    <w:rsid w:val="00D861BD"/>
    <w:rsid w:val="00D86230"/>
    <w:rsid w:val="00D8627E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87DA9"/>
    <w:rsid w:val="00D90077"/>
    <w:rsid w:val="00D90315"/>
    <w:rsid w:val="00D905BA"/>
    <w:rsid w:val="00D906CB"/>
    <w:rsid w:val="00D90AEB"/>
    <w:rsid w:val="00D90BB1"/>
    <w:rsid w:val="00D90E05"/>
    <w:rsid w:val="00D90E54"/>
    <w:rsid w:val="00D90EF5"/>
    <w:rsid w:val="00D90FB1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4F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5DC"/>
    <w:rsid w:val="00DA1B83"/>
    <w:rsid w:val="00DA2471"/>
    <w:rsid w:val="00DA251B"/>
    <w:rsid w:val="00DA2621"/>
    <w:rsid w:val="00DA2638"/>
    <w:rsid w:val="00DA2647"/>
    <w:rsid w:val="00DA2736"/>
    <w:rsid w:val="00DA2A8E"/>
    <w:rsid w:val="00DA2C9A"/>
    <w:rsid w:val="00DA2DB3"/>
    <w:rsid w:val="00DA3206"/>
    <w:rsid w:val="00DA342D"/>
    <w:rsid w:val="00DA39DF"/>
    <w:rsid w:val="00DA3C7B"/>
    <w:rsid w:val="00DA3C83"/>
    <w:rsid w:val="00DA44C7"/>
    <w:rsid w:val="00DA45AE"/>
    <w:rsid w:val="00DA47E5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10"/>
    <w:rsid w:val="00DA5C68"/>
    <w:rsid w:val="00DA5F14"/>
    <w:rsid w:val="00DA5F9A"/>
    <w:rsid w:val="00DA6279"/>
    <w:rsid w:val="00DA6B15"/>
    <w:rsid w:val="00DA6BE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1DE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4BF"/>
    <w:rsid w:val="00DB3C15"/>
    <w:rsid w:val="00DB3C20"/>
    <w:rsid w:val="00DB41EA"/>
    <w:rsid w:val="00DB446A"/>
    <w:rsid w:val="00DB4489"/>
    <w:rsid w:val="00DB449D"/>
    <w:rsid w:val="00DB45B2"/>
    <w:rsid w:val="00DB4B13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9F0"/>
    <w:rsid w:val="00DB5A7C"/>
    <w:rsid w:val="00DB5B86"/>
    <w:rsid w:val="00DB5C7B"/>
    <w:rsid w:val="00DB5EA6"/>
    <w:rsid w:val="00DB5F0E"/>
    <w:rsid w:val="00DB669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01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587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7E3"/>
    <w:rsid w:val="00DC5B34"/>
    <w:rsid w:val="00DC5C9E"/>
    <w:rsid w:val="00DC5D66"/>
    <w:rsid w:val="00DC6509"/>
    <w:rsid w:val="00DC6869"/>
    <w:rsid w:val="00DC6895"/>
    <w:rsid w:val="00DC6A64"/>
    <w:rsid w:val="00DC6BDF"/>
    <w:rsid w:val="00DC6E67"/>
    <w:rsid w:val="00DC7309"/>
    <w:rsid w:val="00DC7374"/>
    <w:rsid w:val="00DC743E"/>
    <w:rsid w:val="00DC745D"/>
    <w:rsid w:val="00DC7A56"/>
    <w:rsid w:val="00DC7BFC"/>
    <w:rsid w:val="00DD040F"/>
    <w:rsid w:val="00DD0475"/>
    <w:rsid w:val="00DD055F"/>
    <w:rsid w:val="00DD064A"/>
    <w:rsid w:val="00DD0869"/>
    <w:rsid w:val="00DD0A28"/>
    <w:rsid w:val="00DD0D7D"/>
    <w:rsid w:val="00DD1216"/>
    <w:rsid w:val="00DD132A"/>
    <w:rsid w:val="00DD143C"/>
    <w:rsid w:val="00DD156E"/>
    <w:rsid w:val="00DD187E"/>
    <w:rsid w:val="00DD1C04"/>
    <w:rsid w:val="00DD1C0F"/>
    <w:rsid w:val="00DD20F3"/>
    <w:rsid w:val="00DD22C1"/>
    <w:rsid w:val="00DD22FD"/>
    <w:rsid w:val="00DD2310"/>
    <w:rsid w:val="00DD251A"/>
    <w:rsid w:val="00DD2A6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73F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D7D53"/>
    <w:rsid w:val="00DE00B4"/>
    <w:rsid w:val="00DE02CB"/>
    <w:rsid w:val="00DE0C9E"/>
    <w:rsid w:val="00DE0E23"/>
    <w:rsid w:val="00DE121D"/>
    <w:rsid w:val="00DE1337"/>
    <w:rsid w:val="00DE148C"/>
    <w:rsid w:val="00DE1562"/>
    <w:rsid w:val="00DE187B"/>
    <w:rsid w:val="00DE18B2"/>
    <w:rsid w:val="00DE1A99"/>
    <w:rsid w:val="00DE1B65"/>
    <w:rsid w:val="00DE1BE9"/>
    <w:rsid w:val="00DE1C4E"/>
    <w:rsid w:val="00DE2061"/>
    <w:rsid w:val="00DE226E"/>
    <w:rsid w:val="00DE2F90"/>
    <w:rsid w:val="00DE31FC"/>
    <w:rsid w:val="00DE3312"/>
    <w:rsid w:val="00DE33DA"/>
    <w:rsid w:val="00DE3595"/>
    <w:rsid w:val="00DE36C8"/>
    <w:rsid w:val="00DE377B"/>
    <w:rsid w:val="00DE399F"/>
    <w:rsid w:val="00DE3B36"/>
    <w:rsid w:val="00DE3CD7"/>
    <w:rsid w:val="00DE3EE4"/>
    <w:rsid w:val="00DE4008"/>
    <w:rsid w:val="00DE40F3"/>
    <w:rsid w:val="00DE423F"/>
    <w:rsid w:val="00DE4B27"/>
    <w:rsid w:val="00DE4C17"/>
    <w:rsid w:val="00DE4F25"/>
    <w:rsid w:val="00DE51B6"/>
    <w:rsid w:val="00DE51E4"/>
    <w:rsid w:val="00DE5222"/>
    <w:rsid w:val="00DE5345"/>
    <w:rsid w:val="00DE5493"/>
    <w:rsid w:val="00DE566B"/>
    <w:rsid w:val="00DE5792"/>
    <w:rsid w:val="00DE6088"/>
    <w:rsid w:val="00DE60C6"/>
    <w:rsid w:val="00DE60CC"/>
    <w:rsid w:val="00DE642D"/>
    <w:rsid w:val="00DE6454"/>
    <w:rsid w:val="00DE6653"/>
    <w:rsid w:val="00DE670E"/>
    <w:rsid w:val="00DE6A55"/>
    <w:rsid w:val="00DE6EFF"/>
    <w:rsid w:val="00DE72CF"/>
    <w:rsid w:val="00DE7B37"/>
    <w:rsid w:val="00DE7CF5"/>
    <w:rsid w:val="00DE7FE2"/>
    <w:rsid w:val="00DF0457"/>
    <w:rsid w:val="00DF0D41"/>
    <w:rsid w:val="00DF130D"/>
    <w:rsid w:val="00DF133F"/>
    <w:rsid w:val="00DF1748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5EC1"/>
    <w:rsid w:val="00DF5FEB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153"/>
    <w:rsid w:val="00E00398"/>
    <w:rsid w:val="00E00549"/>
    <w:rsid w:val="00E00B6C"/>
    <w:rsid w:val="00E00F4B"/>
    <w:rsid w:val="00E0150B"/>
    <w:rsid w:val="00E01931"/>
    <w:rsid w:val="00E01988"/>
    <w:rsid w:val="00E019C9"/>
    <w:rsid w:val="00E02285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CED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5C92"/>
    <w:rsid w:val="00E05D18"/>
    <w:rsid w:val="00E06151"/>
    <w:rsid w:val="00E06188"/>
    <w:rsid w:val="00E061B4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07C4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1D96"/>
    <w:rsid w:val="00E121E0"/>
    <w:rsid w:val="00E124B0"/>
    <w:rsid w:val="00E12721"/>
    <w:rsid w:val="00E12A4B"/>
    <w:rsid w:val="00E12CD8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0DFD"/>
    <w:rsid w:val="00E21087"/>
    <w:rsid w:val="00E21457"/>
    <w:rsid w:val="00E214B0"/>
    <w:rsid w:val="00E21507"/>
    <w:rsid w:val="00E21829"/>
    <w:rsid w:val="00E21C6F"/>
    <w:rsid w:val="00E21E57"/>
    <w:rsid w:val="00E22134"/>
    <w:rsid w:val="00E222A5"/>
    <w:rsid w:val="00E2250E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3FAA"/>
    <w:rsid w:val="00E24646"/>
    <w:rsid w:val="00E24A75"/>
    <w:rsid w:val="00E24AEF"/>
    <w:rsid w:val="00E24D6E"/>
    <w:rsid w:val="00E24DB4"/>
    <w:rsid w:val="00E252C0"/>
    <w:rsid w:val="00E2547B"/>
    <w:rsid w:val="00E255C7"/>
    <w:rsid w:val="00E256E4"/>
    <w:rsid w:val="00E257F6"/>
    <w:rsid w:val="00E262E3"/>
    <w:rsid w:val="00E263BB"/>
    <w:rsid w:val="00E266DC"/>
    <w:rsid w:val="00E267CE"/>
    <w:rsid w:val="00E26845"/>
    <w:rsid w:val="00E268D9"/>
    <w:rsid w:val="00E2694A"/>
    <w:rsid w:val="00E26D00"/>
    <w:rsid w:val="00E26E88"/>
    <w:rsid w:val="00E27870"/>
    <w:rsid w:val="00E278CB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0E6"/>
    <w:rsid w:val="00E34229"/>
    <w:rsid w:val="00E34678"/>
    <w:rsid w:val="00E346A2"/>
    <w:rsid w:val="00E34B5B"/>
    <w:rsid w:val="00E34F07"/>
    <w:rsid w:val="00E350B8"/>
    <w:rsid w:val="00E35851"/>
    <w:rsid w:val="00E35874"/>
    <w:rsid w:val="00E35B01"/>
    <w:rsid w:val="00E3602C"/>
    <w:rsid w:val="00E363AC"/>
    <w:rsid w:val="00E365B8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53C"/>
    <w:rsid w:val="00E40ABB"/>
    <w:rsid w:val="00E413E8"/>
    <w:rsid w:val="00E41426"/>
    <w:rsid w:val="00E41518"/>
    <w:rsid w:val="00E41912"/>
    <w:rsid w:val="00E41DA0"/>
    <w:rsid w:val="00E421F3"/>
    <w:rsid w:val="00E42205"/>
    <w:rsid w:val="00E423CF"/>
    <w:rsid w:val="00E424CE"/>
    <w:rsid w:val="00E424F9"/>
    <w:rsid w:val="00E427C7"/>
    <w:rsid w:val="00E42811"/>
    <w:rsid w:val="00E42A4A"/>
    <w:rsid w:val="00E42B4F"/>
    <w:rsid w:val="00E43359"/>
    <w:rsid w:val="00E43398"/>
    <w:rsid w:val="00E43453"/>
    <w:rsid w:val="00E434A5"/>
    <w:rsid w:val="00E43510"/>
    <w:rsid w:val="00E4360D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6F23"/>
    <w:rsid w:val="00E4741D"/>
    <w:rsid w:val="00E47461"/>
    <w:rsid w:val="00E474CA"/>
    <w:rsid w:val="00E4756E"/>
    <w:rsid w:val="00E47597"/>
    <w:rsid w:val="00E47946"/>
    <w:rsid w:val="00E479D7"/>
    <w:rsid w:val="00E47D7E"/>
    <w:rsid w:val="00E47E3A"/>
    <w:rsid w:val="00E47F43"/>
    <w:rsid w:val="00E47FAA"/>
    <w:rsid w:val="00E50422"/>
    <w:rsid w:val="00E50A97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4ED6"/>
    <w:rsid w:val="00E5503F"/>
    <w:rsid w:val="00E55053"/>
    <w:rsid w:val="00E553FD"/>
    <w:rsid w:val="00E55E41"/>
    <w:rsid w:val="00E55EA2"/>
    <w:rsid w:val="00E565A8"/>
    <w:rsid w:val="00E568A5"/>
    <w:rsid w:val="00E569D6"/>
    <w:rsid w:val="00E56C05"/>
    <w:rsid w:val="00E56DE6"/>
    <w:rsid w:val="00E572A5"/>
    <w:rsid w:val="00E573DB"/>
    <w:rsid w:val="00E57F52"/>
    <w:rsid w:val="00E601EC"/>
    <w:rsid w:val="00E60237"/>
    <w:rsid w:val="00E605E3"/>
    <w:rsid w:val="00E608E8"/>
    <w:rsid w:val="00E6098D"/>
    <w:rsid w:val="00E60AB2"/>
    <w:rsid w:val="00E60C74"/>
    <w:rsid w:val="00E60FC2"/>
    <w:rsid w:val="00E61597"/>
    <w:rsid w:val="00E616CB"/>
    <w:rsid w:val="00E616E9"/>
    <w:rsid w:val="00E61913"/>
    <w:rsid w:val="00E6196E"/>
    <w:rsid w:val="00E61C26"/>
    <w:rsid w:val="00E6204D"/>
    <w:rsid w:val="00E62243"/>
    <w:rsid w:val="00E62BE9"/>
    <w:rsid w:val="00E62CC5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A50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7F"/>
    <w:rsid w:val="00E71ADC"/>
    <w:rsid w:val="00E71B82"/>
    <w:rsid w:val="00E72024"/>
    <w:rsid w:val="00E72264"/>
    <w:rsid w:val="00E7227F"/>
    <w:rsid w:val="00E72ACC"/>
    <w:rsid w:val="00E72D4E"/>
    <w:rsid w:val="00E72EFE"/>
    <w:rsid w:val="00E72FB0"/>
    <w:rsid w:val="00E73010"/>
    <w:rsid w:val="00E73012"/>
    <w:rsid w:val="00E73222"/>
    <w:rsid w:val="00E732BA"/>
    <w:rsid w:val="00E73579"/>
    <w:rsid w:val="00E7394D"/>
    <w:rsid w:val="00E73B55"/>
    <w:rsid w:val="00E73BF1"/>
    <w:rsid w:val="00E74394"/>
    <w:rsid w:val="00E7469E"/>
    <w:rsid w:val="00E74B15"/>
    <w:rsid w:val="00E74BD1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836"/>
    <w:rsid w:val="00E75ACA"/>
    <w:rsid w:val="00E75B2D"/>
    <w:rsid w:val="00E76088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B4B"/>
    <w:rsid w:val="00E80E7F"/>
    <w:rsid w:val="00E814A1"/>
    <w:rsid w:val="00E81575"/>
    <w:rsid w:val="00E81689"/>
    <w:rsid w:val="00E819F9"/>
    <w:rsid w:val="00E81E1A"/>
    <w:rsid w:val="00E81ECD"/>
    <w:rsid w:val="00E82349"/>
    <w:rsid w:val="00E826CF"/>
    <w:rsid w:val="00E82AA0"/>
    <w:rsid w:val="00E831E4"/>
    <w:rsid w:val="00E8340A"/>
    <w:rsid w:val="00E834F8"/>
    <w:rsid w:val="00E83A85"/>
    <w:rsid w:val="00E83CA2"/>
    <w:rsid w:val="00E84594"/>
    <w:rsid w:val="00E8470F"/>
    <w:rsid w:val="00E8476A"/>
    <w:rsid w:val="00E849BA"/>
    <w:rsid w:val="00E84B2E"/>
    <w:rsid w:val="00E84E03"/>
    <w:rsid w:val="00E85093"/>
    <w:rsid w:val="00E85223"/>
    <w:rsid w:val="00E857DC"/>
    <w:rsid w:val="00E85D43"/>
    <w:rsid w:val="00E85EA0"/>
    <w:rsid w:val="00E85FBC"/>
    <w:rsid w:val="00E86040"/>
    <w:rsid w:val="00E86492"/>
    <w:rsid w:val="00E86697"/>
    <w:rsid w:val="00E8711E"/>
    <w:rsid w:val="00E8714B"/>
    <w:rsid w:val="00E87173"/>
    <w:rsid w:val="00E871AC"/>
    <w:rsid w:val="00E87216"/>
    <w:rsid w:val="00E879F3"/>
    <w:rsid w:val="00E87BFF"/>
    <w:rsid w:val="00E9041F"/>
    <w:rsid w:val="00E905DF"/>
    <w:rsid w:val="00E90701"/>
    <w:rsid w:val="00E90B14"/>
    <w:rsid w:val="00E90CB3"/>
    <w:rsid w:val="00E90D60"/>
    <w:rsid w:val="00E90D8E"/>
    <w:rsid w:val="00E9102B"/>
    <w:rsid w:val="00E913AB"/>
    <w:rsid w:val="00E91420"/>
    <w:rsid w:val="00E91452"/>
    <w:rsid w:val="00E91467"/>
    <w:rsid w:val="00E914DA"/>
    <w:rsid w:val="00E915A0"/>
    <w:rsid w:val="00E91906"/>
    <w:rsid w:val="00E91A18"/>
    <w:rsid w:val="00E91E4D"/>
    <w:rsid w:val="00E91F55"/>
    <w:rsid w:val="00E920C0"/>
    <w:rsid w:val="00E92212"/>
    <w:rsid w:val="00E92993"/>
    <w:rsid w:val="00E92A5E"/>
    <w:rsid w:val="00E9326A"/>
    <w:rsid w:val="00E93366"/>
    <w:rsid w:val="00E93773"/>
    <w:rsid w:val="00E939A0"/>
    <w:rsid w:val="00E93A24"/>
    <w:rsid w:val="00E93A97"/>
    <w:rsid w:val="00E93AE4"/>
    <w:rsid w:val="00E93BA2"/>
    <w:rsid w:val="00E940B3"/>
    <w:rsid w:val="00E94319"/>
    <w:rsid w:val="00E94396"/>
    <w:rsid w:val="00E943AB"/>
    <w:rsid w:val="00E94526"/>
    <w:rsid w:val="00E94C6B"/>
    <w:rsid w:val="00E94C9F"/>
    <w:rsid w:val="00E951AF"/>
    <w:rsid w:val="00E95551"/>
    <w:rsid w:val="00E963F5"/>
    <w:rsid w:val="00E96699"/>
    <w:rsid w:val="00E966DF"/>
    <w:rsid w:val="00E96930"/>
    <w:rsid w:val="00E970C7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64D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941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6C96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5A6"/>
    <w:rsid w:val="00EB07DF"/>
    <w:rsid w:val="00EB116C"/>
    <w:rsid w:val="00EB14F2"/>
    <w:rsid w:val="00EB154C"/>
    <w:rsid w:val="00EB1582"/>
    <w:rsid w:val="00EB15C7"/>
    <w:rsid w:val="00EB18CC"/>
    <w:rsid w:val="00EB1977"/>
    <w:rsid w:val="00EB1AFA"/>
    <w:rsid w:val="00EB1E23"/>
    <w:rsid w:val="00EB1E5E"/>
    <w:rsid w:val="00EB1E98"/>
    <w:rsid w:val="00EB1EF8"/>
    <w:rsid w:val="00EB1FF1"/>
    <w:rsid w:val="00EB294F"/>
    <w:rsid w:val="00EB2C35"/>
    <w:rsid w:val="00EB2DEC"/>
    <w:rsid w:val="00EB2EF3"/>
    <w:rsid w:val="00EB2F2E"/>
    <w:rsid w:val="00EB3323"/>
    <w:rsid w:val="00EB3673"/>
    <w:rsid w:val="00EB36C9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4B"/>
    <w:rsid w:val="00EB62DF"/>
    <w:rsid w:val="00EB64A3"/>
    <w:rsid w:val="00EB64BB"/>
    <w:rsid w:val="00EB67EA"/>
    <w:rsid w:val="00EB6E62"/>
    <w:rsid w:val="00EB6F5A"/>
    <w:rsid w:val="00EB70EE"/>
    <w:rsid w:val="00EB712A"/>
    <w:rsid w:val="00EB71CC"/>
    <w:rsid w:val="00EB784F"/>
    <w:rsid w:val="00EB78E5"/>
    <w:rsid w:val="00EB7EF7"/>
    <w:rsid w:val="00EC0235"/>
    <w:rsid w:val="00EC0669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4C0A"/>
    <w:rsid w:val="00EC5883"/>
    <w:rsid w:val="00EC5943"/>
    <w:rsid w:val="00EC5968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64F"/>
    <w:rsid w:val="00ED0695"/>
    <w:rsid w:val="00ED0B5B"/>
    <w:rsid w:val="00ED0B95"/>
    <w:rsid w:val="00ED10DB"/>
    <w:rsid w:val="00ED1150"/>
    <w:rsid w:val="00ED16EF"/>
    <w:rsid w:val="00ED1A33"/>
    <w:rsid w:val="00ED1AC3"/>
    <w:rsid w:val="00ED1BA7"/>
    <w:rsid w:val="00ED1C1F"/>
    <w:rsid w:val="00ED1E96"/>
    <w:rsid w:val="00ED20F2"/>
    <w:rsid w:val="00ED254C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CDA"/>
    <w:rsid w:val="00ED7E4D"/>
    <w:rsid w:val="00ED7FDD"/>
    <w:rsid w:val="00EE0881"/>
    <w:rsid w:val="00EE0B05"/>
    <w:rsid w:val="00EE0D68"/>
    <w:rsid w:val="00EE10A2"/>
    <w:rsid w:val="00EE1202"/>
    <w:rsid w:val="00EE1300"/>
    <w:rsid w:val="00EE1593"/>
    <w:rsid w:val="00EE1B4B"/>
    <w:rsid w:val="00EE1E67"/>
    <w:rsid w:val="00EE1F99"/>
    <w:rsid w:val="00EE220C"/>
    <w:rsid w:val="00EE2293"/>
    <w:rsid w:val="00EE24EA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77E"/>
    <w:rsid w:val="00EE4A92"/>
    <w:rsid w:val="00EE4EA1"/>
    <w:rsid w:val="00EE4EBD"/>
    <w:rsid w:val="00EE50E6"/>
    <w:rsid w:val="00EE5423"/>
    <w:rsid w:val="00EE55AE"/>
    <w:rsid w:val="00EE5616"/>
    <w:rsid w:val="00EE561A"/>
    <w:rsid w:val="00EE562E"/>
    <w:rsid w:val="00EE5E74"/>
    <w:rsid w:val="00EE670A"/>
    <w:rsid w:val="00EE6AE7"/>
    <w:rsid w:val="00EE6BC2"/>
    <w:rsid w:val="00EE6E0A"/>
    <w:rsid w:val="00EE743E"/>
    <w:rsid w:val="00EE76A3"/>
    <w:rsid w:val="00EE76F9"/>
    <w:rsid w:val="00EE7825"/>
    <w:rsid w:val="00EE7CA5"/>
    <w:rsid w:val="00EE7E3B"/>
    <w:rsid w:val="00EF02AC"/>
    <w:rsid w:val="00EF03A9"/>
    <w:rsid w:val="00EF0AE9"/>
    <w:rsid w:val="00EF0BFB"/>
    <w:rsid w:val="00EF0EB0"/>
    <w:rsid w:val="00EF1324"/>
    <w:rsid w:val="00EF1427"/>
    <w:rsid w:val="00EF1516"/>
    <w:rsid w:val="00EF177B"/>
    <w:rsid w:val="00EF1856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B47"/>
    <w:rsid w:val="00EF2E6A"/>
    <w:rsid w:val="00EF31B5"/>
    <w:rsid w:val="00EF3439"/>
    <w:rsid w:val="00EF3779"/>
    <w:rsid w:val="00EF393B"/>
    <w:rsid w:val="00EF39EE"/>
    <w:rsid w:val="00EF4390"/>
    <w:rsid w:val="00EF467C"/>
    <w:rsid w:val="00EF46AC"/>
    <w:rsid w:val="00EF46D5"/>
    <w:rsid w:val="00EF475C"/>
    <w:rsid w:val="00EF4779"/>
    <w:rsid w:val="00EF49C3"/>
    <w:rsid w:val="00EF55AB"/>
    <w:rsid w:val="00EF58C8"/>
    <w:rsid w:val="00EF59A8"/>
    <w:rsid w:val="00EF5CAF"/>
    <w:rsid w:val="00EF5F56"/>
    <w:rsid w:val="00EF6053"/>
    <w:rsid w:val="00EF625D"/>
    <w:rsid w:val="00EF62E3"/>
    <w:rsid w:val="00EF6473"/>
    <w:rsid w:val="00EF647F"/>
    <w:rsid w:val="00EF6888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A5"/>
    <w:rsid w:val="00F012B6"/>
    <w:rsid w:val="00F01477"/>
    <w:rsid w:val="00F01A0C"/>
    <w:rsid w:val="00F01AD6"/>
    <w:rsid w:val="00F0204B"/>
    <w:rsid w:val="00F02081"/>
    <w:rsid w:val="00F020C0"/>
    <w:rsid w:val="00F021CA"/>
    <w:rsid w:val="00F02895"/>
    <w:rsid w:val="00F02A8F"/>
    <w:rsid w:val="00F02E3D"/>
    <w:rsid w:val="00F02FA7"/>
    <w:rsid w:val="00F02FB1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13E"/>
    <w:rsid w:val="00F0634B"/>
    <w:rsid w:val="00F065F1"/>
    <w:rsid w:val="00F07254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971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3C72"/>
    <w:rsid w:val="00F140F9"/>
    <w:rsid w:val="00F1426B"/>
    <w:rsid w:val="00F143DA"/>
    <w:rsid w:val="00F14695"/>
    <w:rsid w:val="00F14789"/>
    <w:rsid w:val="00F15154"/>
    <w:rsid w:val="00F151E8"/>
    <w:rsid w:val="00F15210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1EE5"/>
    <w:rsid w:val="00F22432"/>
    <w:rsid w:val="00F22444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13A"/>
    <w:rsid w:val="00F24400"/>
    <w:rsid w:val="00F24929"/>
    <w:rsid w:val="00F24AD9"/>
    <w:rsid w:val="00F24C4C"/>
    <w:rsid w:val="00F24DB5"/>
    <w:rsid w:val="00F24E7C"/>
    <w:rsid w:val="00F24EAF"/>
    <w:rsid w:val="00F24F9C"/>
    <w:rsid w:val="00F250A3"/>
    <w:rsid w:val="00F250A8"/>
    <w:rsid w:val="00F250E4"/>
    <w:rsid w:val="00F2540F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C41"/>
    <w:rsid w:val="00F26D48"/>
    <w:rsid w:val="00F26EE9"/>
    <w:rsid w:val="00F2706F"/>
    <w:rsid w:val="00F2718A"/>
    <w:rsid w:val="00F27439"/>
    <w:rsid w:val="00F27494"/>
    <w:rsid w:val="00F276AF"/>
    <w:rsid w:val="00F27A4C"/>
    <w:rsid w:val="00F27B5C"/>
    <w:rsid w:val="00F27C6B"/>
    <w:rsid w:val="00F27F38"/>
    <w:rsid w:val="00F3021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0EF"/>
    <w:rsid w:val="00F31272"/>
    <w:rsid w:val="00F312DB"/>
    <w:rsid w:val="00F31687"/>
    <w:rsid w:val="00F31890"/>
    <w:rsid w:val="00F318E1"/>
    <w:rsid w:val="00F32093"/>
    <w:rsid w:val="00F32181"/>
    <w:rsid w:val="00F3219C"/>
    <w:rsid w:val="00F321D1"/>
    <w:rsid w:val="00F322F2"/>
    <w:rsid w:val="00F32380"/>
    <w:rsid w:val="00F323DC"/>
    <w:rsid w:val="00F328F8"/>
    <w:rsid w:val="00F32A61"/>
    <w:rsid w:val="00F32DBD"/>
    <w:rsid w:val="00F337BC"/>
    <w:rsid w:val="00F337E3"/>
    <w:rsid w:val="00F3393D"/>
    <w:rsid w:val="00F33A4B"/>
    <w:rsid w:val="00F34122"/>
    <w:rsid w:val="00F341FA"/>
    <w:rsid w:val="00F34266"/>
    <w:rsid w:val="00F344EB"/>
    <w:rsid w:val="00F34C1E"/>
    <w:rsid w:val="00F34E4B"/>
    <w:rsid w:val="00F35627"/>
    <w:rsid w:val="00F356C1"/>
    <w:rsid w:val="00F35D56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38C"/>
    <w:rsid w:val="00F407FD"/>
    <w:rsid w:val="00F40832"/>
    <w:rsid w:val="00F40AE3"/>
    <w:rsid w:val="00F40ED9"/>
    <w:rsid w:val="00F41105"/>
    <w:rsid w:val="00F413FD"/>
    <w:rsid w:val="00F41731"/>
    <w:rsid w:val="00F4177C"/>
    <w:rsid w:val="00F418F2"/>
    <w:rsid w:val="00F41B89"/>
    <w:rsid w:val="00F41E1A"/>
    <w:rsid w:val="00F41E52"/>
    <w:rsid w:val="00F41E71"/>
    <w:rsid w:val="00F435C4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372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D0A"/>
    <w:rsid w:val="00F52E6D"/>
    <w:rsid w:val="00F53008"/>
    <w:rsid w:val="00F534DE"/>
    <w:rsid w:val="00F5385B"/>
    <w:rsid w:val="00F53A0C"/>
    <w:rsid w:val="00F53E6E"/>
    <w:rsid w:val="00F54156"/>
    <w:rsid w:val="00F543BB"/>
    <w:rsid w:val="00F54470"/>
    <w:rsid w:val="00F54712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6B3C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57F74"/>
    <w:rsid w:val="00F57FBA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28D"/>
    <w:rsid w:val="00F61671"/>
    <w:rsid w:val="00F617EB"/>
    <w:rsid w:val="00F6180C"/>
    <w:rsid w:val="00F61AD0"/>
    <w:rsid w:val="00F61CB1"/>
    <w:rsid w:val="00F61E9F"/>
    <w:rsid w:val="00F61FA0"/>
    <w:rsid w:val="00F62088"/>
    <w:rsid w:val="00F62105"/>
    <w:rsid w:val="00F6252C"/>
    <w:rsid w:val="00F62780"/>
    <w:rsid w:val="00F627BF"/>
    <w:rsid w:val="00F62913"/>
    <w:rsid w:val="00F62DCA"/>
    <w:rsid w:val="00F62EEB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0CE"/>
    <w:rsid w:val="00F65208"/>
    <w:rsid w:val="00F65687"/>
    <w:rsid w:val="00F65C9B"/>
    <w:rsid w:val="00F65D0D"/>
    <w:rsid w:val="00F65D4D"/>
    <w:rsid w:val="00F65F5E"/>
    <w:rsid w:val="00F66151"/>
    <w:rsid w:val="00F661A0"/>
    <w:rsid w:val="00F6626B"/>
    <w:rsid w:val="00F66684"/>
    <w:rsid w:val="00F6693F"/>
    <w:rsid w:val="00F67033"/>
    <w:rsid w:val="00F6710B"/>
    <w:rsid w:val="00F67119"/>
    <w:rsid w:val="00F6718F"/>
    <w:rsid w:val="00F6721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1D9F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41B"/>
    <w:rsid w:val="00F73C61"/>
    <w:rsid w:val="00F73D9C"/>
    <w:rsid w:val="00F74BB4"/>
    <w:rsid w:val="00F74C5A"/>
    <w:rsid w:val="00F74C90"/>
    <w:rsid w:val="00F7504E"/>
    <w:rsid w:val="00F750C0"/>
    <w:rsid w:val="00F7564A"/>
    <w:rsid w:val="00F758B4"/>
    <w:rsid w:val="00F758FF"/>
    <w:rsid w:val="00F75B74"/>
    <w:rsid w:val="00F75C8D"/>
    <w:rsid w:val="00F75CD7"/>
    <w:rsid w:val="00F75DF7"/>
    <w:rsid w:val="00F762B6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21"/>
    <w:rsid w:val="00F814CF"/>
    <w:rsid w:val="00F8183B"/>
    <w:rsid w:val="00F81B40"/>
    <w:rsid w:val="00F81C32"/>
    <w:rsid w:val="00F81FCF"/>
    <w:rsid w:val="00F81FDA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3EE1"/>
    <w:rsid w:val="00F840FB"/>
    <w:rsid w:val="00F8419E"/>
    <w:rsid w:val="00F842B9"/>
    <w:rsid w:val="00F843F5"/>
    <w:rsid w:val="00F8444E"/>
    <w:rsid w:val="00F845E8"/>
    <w:rsid w:val="00F8465E"/>
    <w:rsid w:val="00F84D29"/>
    <w:rsid w:val="00F84E59"/>
    <w:rsid w:val="00F85020"/>
    <w:rsid w:val="00F8507D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87EA9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4B"/>
    <w:rsid w:val="00F9288E"/>
    <w:rsid w:val="00F92F3C"/>
    <w:rsid w:val="00F932A3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1F"/>
    <w:rsid w:val="00F951EE"/>
    <w:rsid w:val="00F95261"/>
    <w:rsid w:val="00F955C1"/>
    <w:rsid w:val="00F95832"/>
    <w:rsid w:val="00F95ED1"/>
    <w:rsid w:val="00F95F3E"/>
    <w:rsid w:val="00F964E7"/>
    <w:rsid w:val="00F965C5"/>
    <w:rsid w:val="00F967D2"/>
    <w:rsid w:val="00F96BFF"/>
    <w:rsid w:val="00F96D57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C69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3FFD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8B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482"/>
    <w:rsid w:val="00FA78BE"/>
    <w:rsid w:val="00FA7A57"/>
    <w:rsid w:val="00FA7D89"/>
    <w:rsid w:val="00FA7DE5"/>
    <w:rsid w:val="00FA7E08"/>
    <w:rsid w:val="00FB0311"/>
    <w:rsid w:val="00FB05A9"/>
    <w:rsid w:val="00FB069F"/>
    <w:rsid w:val="00FB0C7F"/>
    <w:rsid w:val="00FB0F9D"/>
    <w:rsid w:val="00FB0FB6"/>
    <w:rsid w:val="00FB1070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2D02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4A5"/>
    <w:rsid w:val="00FB5643"/>
    <w:rsid w:val="00FB5A97"/>
    <w:rsid w:val="00FB5C4E"/>
    <w:rsid w:val="00FB5C96"/>
    <w:rsid w:val="00FB5CAB"/>
    <w:rsid w:val="00FB5CAD"/>
    <w:rsid w:val="00FB5CD3"/>
    <w:rsid w:val="00FB5F6B"/>
    <w:rsid w:val="00FB64C1"/>
    <w:rsid w:val="00FB64F7"/>
    <w:rsid w:val="00FB6691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32"/>
    <w:rsid w:val="00FC154F"/>
    <w:rsid w:val="00FC15C0"/>
    <w:rsid w:val="00FC182E"/>
    <w:rsid w:val="00FC1B42"/>
    <w:rsid w:val="00FC1C0D"/>
    <w:rsid w:val="00FC1F64"/>
    <w:rsid w:val="00FC226B"/>
    <w:rsid w:val="00FC22FA"/>
    <w:rsid w:val="00FC243E"/>
    <w:rsid w:val="00FC2620"/>
    <w:rsid w:val="00FC284B"/>
    <w:rsid w:val="00FC2988"/>
    <w:rsid w:val="00FC2A7D"/>
    <w:rsid w:val="00FC2B73"/>
    <w:rsid w:val="00FC2B98"/>
    <w:rsid w:val="00FC2CC5"/>
    <w:rsid w:val="00FC2E6A"/>
    <w:rsid w:val="00FC2EB4"/>
    <w:rsid w:val="00FC32FB"/>
    <w:rsid w:val="00FC38AF"/>
    <w:rsid w:val="00FC3D09"/>
    <w:rsid w:val="00FC4058"/>
    <w:rsid w:val="00FC42E2"/>
    <w:rsid w:val="00FC45EC"/>
    <w:rsid w:val="00FC4663"/>
    <w:rsid w:val="00FC4FC9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47C"/>
    <w:rsid w:val="00FC79CD"/>
    <w:rsid w:val="00FC7CAE"/>
    <w:rsid w:val="00FC7DA6"/>
    <w:rsid w:val="00FD05C2"/>
    <w:rsid w:val="00FD074C"/>
    <w:rsid w:val="00FD0AB4"/>
    <w:rsid w:val="00FD0E2B"/>
    <w:rsid w:val="00FD0E65"/>
    <w:rsid w:val="00FD0F47"/>
    <w:rsid w:val="00FD11FD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4F03"/>
    <w:rsid w:val="00FD520C"/>
    <w:rsid w:val="00FD52E4"/>
    <w:rsid w:val="00FD549C"/>
    <w:rsid w:val="00FD5B29"/>
    <w:rsid w:val="00FD5B31"/>
    <w:rsid w:val="00FD5B91"/>
    <w:rsid w:val="00FD5BB9"/>
    <w:rsid w:val="00FD5DB6"/>
    <w:rsid w:val="00FD6027"/>
    <w:rsid w:val="00FD608B"/>
    <w:rsid w:val="00FD67B1"/>
    <w:rsid w:val="00FD6C68"/>
    <w:rsid w:val="00FD7134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6C9"/>
    <w:rsid w:val="00FE271E"/>
    <w:rsid w:val="00FE2720"/>
    <w:rsid w:val="00FE29A9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4BCF"/>
    <w:rsid w:val="00FE5114"/>
    <w:rsid w:val="00FE5242"/>
    <w:rsid w:val="00FE539B"/>
    <w:rsid w:val="00FE5534"/>
    <w:rsid w:val="00FE5A83"/>
    <w:rsid w:val="00FE6120"/>
    <w:rsid w:val="00FE6CBB"/>
    <w:rsid w:val="00FE6D81"/>
    <w:rsid w:val="00FE6DAA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1C43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3B0"/>
    <w:rsid w:val="00FF5A63"/>
    <w:rsid w:val="00FF5AEB"/>
    <w:rsid w:val="00FF5E5C"/>
    <w:rsid w:val="00FF5F40"/>
    <w:rsid w:val="00FF6B95"/>
    <w:rsid w:val="00FF6CD1"/>
    <w:rsid w:val="00FF7204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A19B9-57D9-4B39-A573-A348A21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A91D55-77C2-422D-BA50-D7F4856CB3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30B92-682B-498F-8B0E-F3EB835908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9B246D3-F17A-43A0-B8B5-1EA445919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554</TotalTime>
  <Pages>63</Pages>
  <Words>14759</Words>
  <Characters>67953</Characters>
  <Application>Microsoft Office Word</Application>
  <DocSecurity>0</DocSecurity>
  <Lines>7463</Lines>
  <Paragraphs>3104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Siriyakorn, Trakoonpraiwan</cp:lastModifiedBy>
  <cp:revision>115</cp:revision>
  <cp:lastPrinted>2026-02-15T08:19:00Z</cp:lastPrinted>
  <dcterms:created xsi:type="dcterms:W3CDTF">2026-02-05T08:22:00Z</dcterms:created>
  <dcterms:modified xsi:type="dcterms:W3CDTF">2026-02-19T04:53:00Z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