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342"/>
        <w:gridCol w:w="8207"/>
      </w:tblGrid>
      <w:tr w:rsidR="00EE27A4" w:rsidRPr="005329DB" w14:paraId="0907F153" w14:textId="77777777" w:rsidTr="00385FD9">
        <w:tc>
          <w:tcPr>
            <w:tcW w:w="1342" w:type="dxa"/>
          </w:tcPr>
          <w:p w14:paraId="4C943453" w14:textId="6F534E5A" w:rsidR="00EE27A4" w:rsidRPr="005329DB" w:rsidRDefault="00EE27A4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07" w:type="dxa"/>
          </w:tcPr>
          <w:p w14:paraId="6CA82107" w14:textId="77777777" w:rsidR="00EE27A4" w:rsidRPr="005329DB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EE27A4" w:rsidRPr="005329DB" w14:paraId="0277EC20" w14:textId="77777777" w:rsidTr="00385FD9">
        <w:tc>
          <w:tcPr>
            <w:tcW w:w="1342" w:type="dxa"/>
          </w:tcPr>
          <w:p w14:paraId="10C1A04C" w14:textId="77777777" w:rsidR="00EE27A4" w:rsidRPr="005329DB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07" w:type="dxa"/>
          </w:tcPr>
          <w:p w14:paraId="6F2F3E5A" w14:textId="77777777" w:rsidR="00EE27A4" w:rsidRPr="005329DB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27A4" w:rsidRPr="005329DB" w14:paraId="54023D58" w14:textId="77777777" w:rsidTr="00385FD9">
        <w:tc>
          <w:tcPr>
            <w:tcW w:w="1342" w:type="dxa"/>
          </w:tcPr>
          <w:p w14:paraId="4DAA2A9E" w14:textId="13D6CF46" w:rsidR="00EE27A4" w:rsidRPr="005329DB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1431C293" w14:textId="2E7DAA81" w:rsidR="00EE27A4" w:rsidRPr="005329DB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27A4" w:rsidRPr="005329DB" w14:paraId="49AA730F" w14:textId="77777777" w:rsidTr="00385FD9">
        <w:tc>
          <w:tcPr>
            <w:tcW w:w="1342" w:type="dxa"/>
          </w:tcPr>
          <w:p w14:paraId="74F83ECB" w14:textId="333CE657" w:rsidR="00EE27A4" w:rsidRPr="005329DB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728DEC2D" w14:textId="6B31EE8E" w:rsidR="00691508" w:rsidRPr="005329DB" w:rsidRDefault="00EB0FC6" w:rsidP="0069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E6CF7" w:rsidRPr="005329DB" w14:paraId="44BB32B0" w14:textId="77777777" w:rsidTr="00385FD9">
        <w:tc>
          <w:tcPr>
            <w:tcW w:w="1342" w:type="dxa"/>
          </w:tcPr>
          <w:p w14:paraId="6A468177" w14:textId="65605284" w:rsidR="005E6CF7" w:rsidRPr="005329DB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2DE1A672" w14:textId="7019116D" w:rsidR="005E6CF7" w:rsidRPr="005329DB" w:rsidRDefault="00EC36B9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175AC1" w:rsidRPr="005329DB" w14:paraId="3F3662A7" w14:textId="77777777" w:rsidTr="00385FD9">
        <w:tc>
          <w:tcPr>
            <w:tcW w:w="1342" w:type="dxa"/>
          </w:tcPr>
          <w:p w14:paraId="0BB25082" w14:textId="552FD5C3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52C73483" w14:textId="5A90DC0B" w:rsidR="00175AC1" w:rsidRPr="005329DB" w:rsidRDefault="00175AC1" w:rsidP="00175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75AC1" w:rsidRPr="005329DB" w14:paraId="269846F8" w14:textId="77777777" w:rsidTr="00385FD9">
        <w:tc>
          <w:tcPr>
            <w:tcW w:w="1342" w:type="dxa"/>
          </w:tcPr>
          <w:p w14:paraId="489DAA19" w14:textId="5655BA86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9357B3" w14:textId="025682EB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75AC1" w:rsidRPr="005329DB" w14:paraId="086FE9C9" w14:textId="77777777" w:rsidTr="00385FD9">
        <w:tc>
          <w:tcPr>
            <w:tcW w:w="1342" w:type="dxa"/>
          </w:tcPr>
          <w:p w14:paraId="0532F1D2" w14:textId="13B52587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0E73B83E" w14:textId="4BE91A95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75AC1" w:rsidRPr="005329DB" w14:paraId="283F1F22" w14:textId="77777777" w:rsidTr="00385FD9">
        <w:tc>
          <w:tcPr>
            <w:tcW w:w="1342" w:type="dxa"/>
          </w:tcPr>
          <w:p w14:paraId="48686D88" w14:textId="4FF1A485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693EC602" w14:textId="5D7A24A4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734E3B"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175AC1" w:rsidRPr="005329DB" w14:paraId="4EBDFA05" w14:textId="77777777" w:rsidTr="00385FD9">
        <w:tc>
          <w:tcPr>
            <w:tcW w:w="1342" w:type="dxa"/>
          </w:tcPr>
          <w:p w14:paraId="76510F2D" w14:textId="65A04742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1EC03500" w14:textId="474F1C3C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75AC1" w:rsidRPr="005329DB" w14:paraId="737F80FC" w14:textId="77777777" w:rsidTr="00385FD9">
        <w:tc>
          <w:tcPr>
            <w:tcW w:w="1342" w:type="dxa"/>
          </w:tcPr>
          <w:p w14:paraId="692D746B" w14:textId="521EEC73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07" w:type="dxa"/>
          </w:tcPr>
          <w:p w14:paraId="0FD82E93" w14:textId="40FB085B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75AC1" w:rsidRPr="005329DB" w14:paraId="0267738A" w14:textId="77777777" w:rsidTr="00385FD9">
        <w:tc>
          <w:tcPr>
            <w:tcW w:w="1342" w:type="dxa"/>
          </w:tcPr>
          <w:p w14:paraId="7D843D9A" w14:textId="4E9AC512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07" w:type="dxa"/>
          </w:tcPr>
          <w:p w14:paraId="553C391A" w14:textId="797C6DBC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75AC1" w:rsidRPr="005329DB" w14:paraId="583B7E00" w14:textId="77777777" w:rsidTr="00385FD9">
        <w:tc>
          <w:tcPr>
            <w:tcW w:w="1342" w:type="dxa"/>
          </w:tcPr>
          <w:p w14:paraId="55C8277C" w14:textId="3B3F5C5F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07" w:type="dxa"/>
          </w:tcPr>
          <w:p w14:paraId="7A9F9C48" w14:textId="358ACDF8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ัญญาเช่า</w:t>
            </w:r>
          </w:p>
        </w:tc>
      </w:tr>
      <w:tr w:rsidR="00175AC1" w:rsidRPr="005329DB" w14:paraId="653B9800" w14:textId="77777777" w:rsidTr="00385FD9">
        <w:tc>
          <w:tcPr>
            <w:tcW w:w="1342" w:type="dxa"/>
          </w:tcPr>
          <w:p w14:paraId="0D9B77D4" w14:textId="4594F32F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566113A5" w14:textId="5B2DDC04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5AC1" w:rsidRPr="005329DB" w14:paraId="0DE94205" w14:textId="77777777" w:rsidTr="00385FD9">
        <w:tc>
          <w:tcPr>
            <w:tcW w:w="1342" w:type="dxa"/>
          </w:tcPr>
          <w:p w14:paraId="4A521DE3" w14:textId="4B9B81AE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4B516DAC" w14:textId="095E7E04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75AC1" w:rsidRPr="005329DB" w14:paraId="1702E46F" w14:textId="77777777" w:rsidTr="00385FD9">
        <w:tc>
          <w:tcPr>
            <w:tcW w:w="1342" w:type="dxa"/>
          </w:tcPr>
          <w:p w14:paraId="63DE4B91" w14:textId="29AAA6EA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6205E3D9" w14:textId="09151CE6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75AC1" w:rsidRPr="005329DB" w14:paraId="0372F137" w14:textId="77777777" w:rsidTr="00385FD9">
        <w:tc>
          <w:tcPr>
            <w:tcW w:w="1342" w:type="dxa"/>
          </w:tcPr>
          <w:p w14:paraId="2C5F68ED" w14:textId="2283150C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4905DE" w14:textId="0A0254F0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75AC1" w:rsidRPr="005329DB" w14:paraId="3E67C5B5" w14:textId="77777777" w:rsidTr="00385FD9">
        <w:tc>
          <w:tcPr>
            <w:tcW w:w="1342" w:type="dxa"/>
          </w:tcPr>
          <w:p w14:paraId="6B9C7D1B" w14:textId="20B7836B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6D786280" w14:textId="16812334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175AC1" w:rsidRPr="005329DB" w14:paraId="69B6A8E5" w14:textId="77777777" w:rsidTr="00385FD9">
        <w:tc>
          <w:tcPr>
            <w:tcW w:w="1342" w:type="dxa"/>
          </w:tcPr>
          <w:p w14:paraId="2E187850" w14:textId="212E0FC8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7BCC5A71" w14:textId="73303537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75AC1" w:rsidRPr="005329DB" w14:paraId="78D157E7" w14:textId="77777777" w:rsidTr="00385FD9">
        <w:tc>
          <w:tcPr>
            <w:tcW w:w="1342" w:type="dxa"/>
          </w:tcPr>
          <w:p w14:paraId="4E84FCEB" w14:textId="11FA8320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5EE7AC7E" w14:textId="1B766915" w:rsidR="00175AC1" w:rsidRPr="005329DB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175AC1" w:rsidRPr="005329DB" w14:paraId="34926085" w14:textId="77777777" w:rsidTr="00385FD9">
        <w:tc>
          <w:tcPr>
            <w:tcW w:w="1342" w:type="dxa"/>
          </w:tcPr>
          <w:p w14:paraId="01B3E2CE" w14:textId="18170D94" w:rsidR="00175AC1" w:rsidRPr="005329DB" w:rsidRDefault="003C44B7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07" w:type="dxa"/>
          </w:tcPr>
          <w:p w14:paraId="6D10B23B" w14:textId="28AA05E6" w:rsidR="00175AC1" w:rsidRPr="005329DB" w:rsidRDefault="00175AC1" w:rsidP="00175AC1">
            <w:pPr>
              <w:pStyle w:val="index"/>
              <w:tabs>
                <w:tab w:val="clear" w:pos="1134"/>
                <w:tab w:val="left" w:pos="1260"/>
              </w:tabs>
              <w:spacing w:after="0" w:line="240" w:lineRule="auto"/>
              <w:ind w:right="-1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175AC1" w:rsidRPr="005329DB" w14:paraId="5C589EBE" w14:textId="77777777" w:rsidTr="00385FD9">
        <w:tc>
          <w:tcPr>
            <w:tcW w:w="1342" w:type="dxa"/>
          </w:tcPr>
          <w:p w14:paraId="6E8DAC0D" w14:textId="0D8DDC29" w:rsidR="00175AC1" w:rsidRPr="005329DB" w:rsidRDefault="003C44B7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07" w:type="dxa"/>
          </w:tcPr>
          <w:p w14:paraId="4C0E517A" w14:textId="1DB11608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75AC1" w:rsidRPr="005329DB" w14:paraId="79DB638B" w14:textId="77777777" w:rsidTr="00385FD9">
        <w:tc>
          <w:tcPr>
            <w:tcW w:w="1342" w:type="dxa"/>
          </w:tcPr>
          <w:p w14:paraId="0028AAA4" w14:textId="71E56A16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3326FD97" w14:textId="2DA703B4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75AC1" w:rsidRPr="005329DB" w14:paraId="2B113464" w14:textId="77777777" w:rsidTr="00385FD9">
        <w:tc>
          <w:tcPr>
            <w:tcW w:w="1342" w:type="dxa"/>
          </w:tcPr>
          <w:p w14:paraId="15C84398" w14:textId="0923D192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C44B7"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3ED5CC73" w14:textId="7B45DF36" w:rsidR="00175AC1" w:rsidRPr="005329DB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</w:t>
            </w: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าระผูกพัน 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DE7C86" w:rsidRPr="005329DB" w14:paraId="27DA401E" w14:textId="77777777" w:rsidTr="00385FD9">
        <w:tc>
          <w:tcPr>
            <w:tcW w:w="1342" w:type="dxa"/>
          </w:tcPr>
          <w:p w14:paraId="6402C886" w14:textId="2A62730A" w:rsidR="00DE7C86" w:rsidRPr="005329DB" w:rsidRDefault="00DE7C86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07" w:type="dxa"/>
          </w:tcPr>
          <w:p w14:paraId="59D3A7D3" w14:textId="75B305E2" w:rsidR="00DE7C86" w:rsidRPr="005329DB" w:rsidRDefault="00DE7C86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CEC6EB5" w14:textId="77777777" w:rsidR="00C07993" w:rsidRPr="005329DB" w:rsidRDefault="00C07993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</w:p>
    <w:p w14:paraId="42D26634" w14:textId="098C0D71" w:rsidR="007B0B82" w:rsidRPr="005329DB" w:rsidRDefault="006001EE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  <w:r w:rsidRPr="005329DB">
        <w:rPr>
          <w:rFonts w:asciiTheme="majorBidi" w:hAnsiTheme="majorBidi" w:cstheme="majorBidi"/>
        </w:rPr>
        <w:br w:type="page"/>
      </w:r>
    </w:p>
    <w:p w14:paraId="39EFA76E" w14:textId="77777777" w:rsidR="007B0B82" w:rsidRPr="005329DB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F6F663" w14:textId="77777777" w:rsidR="007B0B82" w:rsidRPr="005329DB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5256FC1F" w14:textId="64FEA2AC" w:rsidR="007B0B82" w:rsidRPr="005329DB" w:rsidRDefault="007B0B82" w:rsidP="007B0B82">
      <w:pPr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0614AB" w:rsidRPr="005329DB">
        <w:rPr>
          <w:rFonts w:asciiTheme="majorBidi" w:hAnsiTheme="majorBidi" w:cstheme="majorBidi"/>
          <w:sz w:val="30"/>
          <w:szCs w:val="30"/>
        </w:rPr>
        <w:t>9</w:t>
      </w:r>
      <w:r w:rsidR="0092249C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92249C" w:rsidRPr="005329D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43A76" w:rsidRPr="005329DB">
        <w:rPr>
          <w:rFonts w:asciiTheme="majorBidi" w:hAnsiTheme="majorBidi" w:cstheme="majorBidi"/>
          <w:sz w:val="30"/>
          <w:szCs w:val="30"/>
        </w:rPr>
        <w:t>256</w:t>
      </w:r>
      <w:r w:rsidR="00745698" w:rsidRPr="005329DB">
        <w:rPr>
          <w:rFonts w:asciiTheme="majorBidi" w:hAnsiTheme="majorBidi" w:cstheme="majorBidi"/>
          <w:sz w:val="30"/>
          <w:szCs w:val="30"/>
        </w:rPr>
        <w:t>9</w:t>
      </w:r>
    </w:p>
    <w:p w14:paraId="2D74F135" w14:textId="7126026E" w:rsidR="0044001F" w:rsidRPr="005329DB" w:rsidRDefault="0044001F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3DA48748" w14:textId="56675BEE" w:rsidR="00E05E77" w:rsidRPr="005329DB" w:rsidRDefault="00E05E77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ข้อมูลทั่วไป</w:t>
      </w:r>
    </w:p>
    <w:p w14:paraId="00ABC97E" w14:textId="77777777" w:rsidR="008015D9" w:rsidRPr="005329DB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6BE6B403" w14:textId="3A940F94" w:rsidR="00AE2B82" w:rsidRPr="005329DB" w:rsidRDefault="006661F4" w:rsidP="005B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5329DB">
        <w:rPr>
          <w:rFonts w:asciiTheme="majorBidi" w:hAnsiTheme="majorBidi" w:cstheme="majorBidi"/>
          <w:sz w:val="30"/>
          <w:szCs w:val="30"/>
        </w:rPr>
        <w:t xml:space="preserve"> (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มหาชน) </w:t>
      </w:r>
      <w:r w:rsidR="007921F8" w:rsidRPr="005329DB">
        <w:rPr>
          <w:rFonts w:asciiTheme="majorBidi" w:hAnsiTheme="majorBidi" w:cstheme="majorBidi"/>
          <w:sz w:val="30"/>
          <w:szCs w:val="30"/>
          <w:cs/>
        </w:rPr>
        <w:t>(</w:t>
      </w:r>
      <w:r w:rsidRPr="005329DB">
        <w:rPr>
          <w:rFonts w:asciiTheme="majorBidi" w:hAnsiTheme="majorBidi" w:cstheme="majorBidi"/>
          <w:sz w:val="30"/>
          <w:szCs w:val="30"/>
        </w:rPr>
        <w:t>“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29DB">
        <w:rPr>
          <w:rFonts w:asciiTheme="majorBidi" w:hAnsiTheme="majorBidi" w:cstheme="majorBidi"/>
          <w:sz w:val="30"/>
          <w:szCs w:val="30"/>
        </w:rPr>
        <w:t>”</w:t>
      </w:r>
      <w:r w:rsidR="007921F8" w:rsidRPr="005329DB">
        <w:rPr>
          <w:rFonts w:asciiTheme="majorBidi" w:hAnsiTheme="majorBidi" w:cstheme="majorBidi"/>
          <w:sz w:val="30"/>
          <w:szCs w:val="30"/>
          <w:cs/>
        </w:rPr>
        <w:t>)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4991" w:rsidRPr="005329DB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6747F0" w:rsidRPr="005329DB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="005B4991" w:rsidRPr="005329DB">
        <w:rPr>
          <w:rFonts w:asciiTheme="majorBidi" w:hAnsiTheme="majorBidi" w:cstheme="majorBidi" w:hint="cs"/>
          <w:sz w:val="30"/>
          <w:szCs w:val="30"/>
          <w:cs/>
        </w:rPr>
        <w:t>ย</w:t>
      </w:r>
      <w:r w:rsidR="006747F0" w:rsidRPr="005329D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2</w:t>
      </w:r>
      <w:r w:rsidR="006747F0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6747F0" w:rsidRPr="005329D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F97EA7" w:rsidRPr="005329DB">
        <w:rPr>
          <w:rFonts w:asciiTheme="majorBidi" w:hAnsiTheme="majorBidi" w:cstheme="majorBidi"/>
          <w:sz w:val="30"/>
          <w:szCs w:val="30"/>
        </w:rPr>
        <w:t>2560</w:t>
      </w:r>
      <w:r w:rsidR="006747F0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5B4991" w:rsidRPr="005329D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23E86" w:rsidRPr="005329DB">
        <w:rPr>
          <w:rFonts w:asciiTheme="majorBidi" w:hAnsiTheme="majorBidi" w:cstheme="majorBidi"/>
          <w:sz w:val="30"/>
          <w:szCs w:val="30"/>
          <w:cs/>
        </w:rPr>
        <w:t>มี</w:t>
      </w:r>
      <w:r w:rsidRPr="005329DB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5B4991" w:rsidRPr="005329D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329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35B1BB" w14:textId="77777777" w:rsidR="008015D9" w:rsidRPr="005329DB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tbl>
      <w:tblPr>
        <w:tblW w:w="8937" w:type="dxa"/>
        <w:tblInd w:w="46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7362"/>
      </w:tblGrid>
      <w:tr w:rsidR="00AE2B82" w:rsidRPr="005329DB" w14:paraId="378EBC0A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C94D5A6" w14:textId="77777777" w:rsidR="00AE2B82" w:rsidRPr="005329DB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44D4ECD7" w14:textId="55200866" w:rsidR="00AE2B82" w:rsidRPr="005329DB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5329DB" w14:paraId="7F13710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79D08D7E" w14:textId="2C5B6AAF" w:rsidR="00AE2B82" w:rsidRPr="005329DB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0D10E03" w14:textId="04A79289" w:rsidR="00AE2B82" w:rsidRPr="005329DB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504ADD" w:rsidRPr="005329D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ADD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ชั้นที่ </w:t>
            </w:r>
            <w:r w:rsidR="00504ADD"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504ADD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ถนนมาบชลูด-แหลมสน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504ADD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ห้วยโป่ง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</w:t>
            </w:r>
            <w:r w:rsidR="00504ADD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AE2B82" w:rsidRPr="005329DB" w14:paraId="1512C01D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27E37DD2" w14:textId="089294BA" w:rsidR="00AE2B82" w:rsidRPr="005329DB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D5EB356" w14:textId="4DA72147" w:rsidR="00AE2B82" w:rsidRPr="005329DB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04ADD" w:rsidRPr="005329DB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2C1559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5329DB" w14:paraId="533DDD4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B60D229" w14:textId="29B43669" w:rsidR="00123C74" w:rsidRPr="005329DB" w:rsidRDefault="00123C74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1C6B1629" w14:textId="281B0008" w:rsidR="00123C74" w:rsidRPr="005329DB" w:rsidRDefault="00852DAE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:   </w:t>
            </w:r>
            <w:r w:rsidR="007474C4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="00123C74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5329D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74970BF2" w14:textId="77777777" w:rsidR="004D10CF" w:rsidRPr="005329DB" w:rsidRDefault="004D10CF" w:rsidP="00A41C15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075E404A" w14:textId="6B2660D0" w:rsidR="00C65500" w:rsidRPr="005329DB" w:rsidRDefault="00C65500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5329DB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291D1D" w:rsidRPr="005329DB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63123A"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5329D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5329DB">
        <w:rPr>
          <w:rFonts w:asciiTheme="majorBidi" w:hAnsiTheme="majorBidi" w:cstheme="majorBidi"/>
          <w:sz w:val="30"/>
          <w:szCs w:val="30"/>
          <w:cs/>
        </w:rPr>
        <w:t>และบริษัท ปตท</w:t>
      </w:r>
      <w:r w:rsidR="00E843B6" w:rsidRPr="005329D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5329DB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7EDD294F" w14:textId="77777777" w:rsidR="004D10CF" w:rsidRPr="005329DB" w:rsidRDefault="004D10CF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45D50E68" w14:textId="45E58E4C" w:rsidR="00343005" w:rsidRPr="005329DB" w:rsidRDefault="00343005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 จำหน่ายและขนส่งผลิตภัณฑ์โอลีโอเคมิคอล โดยมีผลิตภัณฑ์หลักประกอบด้วย เมทิลเอสเทอร์ แฟตตี้แอลกอฮอลส์ แฟ</w:t>
      </w:r>
      <w:r w:rsidR="00AA29D7" w:rsidRPr="005329DB">
        <w:rPr>
          <w:rFonts w:asciiTheme="majorBidi" w:hAnsiTheme="majorBidi" w:cstheme="majorBidi"/>
          <w:sz w:val="30"/>
          <w:szCs w:val="30"/>
          <w:cs/>
        </w:rPr>
        <w:t>ต</w:t>
      </w:r>
      <w:r w:rsidRPr="005329DB">
        <w:rPr>
          <w:rFonts w:asciiTheme="majorBidi" w:hAnsiTheme="majorBidi" w:cstheme="majorBidi"/>
          <w:sz w:val="30"/>
          <w:szCs w:val="30"/>
          <w:cs/>
        </w:rPr>
        <w:t>ตี้แอซิด แฟ</w:t>
      </w:r>
      <w:r w:rsidR="00AA29D7" w:rsidRPr="005329DB">
        <w:rPr>
          <w:rFonts w:asciiTheme="majorBidi" w:hAnsiTheme="majorBidi" w:cstheme="majorBidi"/>
          <w:sz w:val="30"/>
          <w:szCs w:val="30"/>
          <w:cs/>
        </w:rPr>
        <w:t>ต</w:t>
      </w:r>
      <w:r w:rsidRPr="005329DB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  <w:r w:rsidR="00A41C15"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C15" w:rsidRPr="005329DB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โดยรายละเอียดของบริษัทย่อย ณ 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="00A41C15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5329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43A76" w:rsidRPr="005329DB">
        <w:rPr>
          <w:rFonts w:asciiTheme="majorBidi" w:hAnsiTheme="majorBidi" w:cstheme="majorBidi"/>
          <w:sz w:val="30"/>
          <w:szCs w:val="30"/>
        </w:rPr>
        <w:t>256</w:t>
      </w:r>
      <w:r w:rsidR="00745698" w:rsidRPr="005329DB">
        <w:rPr>
          <w:rFonts w:asciiTheme="majorBidi" w:hAnsiTheme="majorBidi" w:cstheme="majorBidi"/>
          <w:sz w:val="30"/>
          <w:szCs w:val="30"/>
        </w:rPr>
        <w:t>8</w:t>
      </w:r>
      <w:r w:rsidR="00A41C15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5329D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43A76" w:rsidRPr="005329DB">
        <w:rPr>
          <w:rFonts w:asciiTheme="majorBidi" w:hAnsiTheme="majorBidi" w:cstheme="majorBidi"/>
          <w:sz w:val="30"/>
          <w:szCs w:val="30"/>
        </w:rPr>
        <w:t>256</w:t>
      </w:r>
      <w:r w:rsidR="00745698" w:rsidRPr="005329DB">
        <w:rPr>
          <w:rFonts w:asciiTheme="majorBidi" w:hAnsiTheme="majorBidi" w:cstheme="majorBidi"/>
          <w:sz w:val="30"/>
          <w:szCs w:val="30"/>
        </w:rPr>
        <w:t>7</w:t>
      </w:r>
      <w:r w:rsidR="00A41C15" w:rsidRPr="005329DB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C910ED" w:rsidRPr="005329DB">
        <w:rPr>
          <w:rFonts w:asciiTheme="majorBidi" w:hAnsiTheme="majorBidi" w:cstheme="majorBidi"/>
          <w:sz w:val="30"/>
          <w:szCs w:val="30"/>
        </w:rPr>
        <w:t>8</w:t>
      </w:r>
    </w:p>
    <w:p w14:paraId="1E7B9ECF" w14:textId="70049036" w:rsidR="00115725" w:rsidRPr="005329DB" w:rsidRDefault="00115725" w:rsidP="00787F6E">
      <w:pPr>
        <w:pStyle w:val="NFS1"/>
        <w:numPr>
          <w:ilvl w:val="0"/>
          <w:numId w:val="0"/>
        </w:numPr>
        <w:ind w:left="720" w:hanging="360"/>
        <w:rPr>
          <w:b/>
          <w:bCs/>
          <w:sz w:val="20"/>
          <w:szCs w:val="20"/>
          <w:cs/>
        </w:rPr>
      </w:pPr>
    </w:p>
    <w:p w14:paraId="3E6D62C8" w14:textId="50B66EF4" w:rsidR="0003285D" w:rsidRPr="005329DB" w:rsidRDefault="002A20C4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เกณฑ์การจัดทำงบการเงิน</w:t>
      </w:r>
    </w:p>
    <w:p w14:paraId="7ADCFD20" w14:textId="77777777" w:rsidR="00A41C15" w:rsidRPr="005329DB" w:rsidRDefault="00A41C15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B3C324" w14:textId="3EF5212E" w:rsidR="008228E4" w:rsidRPr="005329DB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41C15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41C15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A41C15" w:rsidRPr="005329DB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F97EA7" w:rsidRPr="005329DB">
        <w:rPr>
          <w:rFonts w:asciiTheme="majorBidi" w:hAnsiTheme="majorBidi" w:cstheme="majorBidi"/>
          <w:sz w:val="30"/>
          <w:szCs w:val="30"/>
        </w:rPr>
        <w:t>3</w:t>
      </w:r>
      <w:r w:rsidR="00A41C15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EDA789" w14:textId="54FEF567" w:rsidR="00CF12D7" w:rsidRPr="005329DB" w:rsidRDefault="00CF12D7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19593E" w14:textId="77777777" w:rsidR="00CF12D7" w:rsidRPr="005329DB" w:rsidRDefault="00CF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</w:rPr>
        <w:br w:type="page"/>
      </w:r>
    </w:p>
    <w:p w14:paraId="068E7967" w14:textId="7EA0E582" w:rsidR="00EA7778" w:rsidRPr="005329DB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B970AC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A41C15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ข้อ </w:t>
      </w:r>
      <w:r w:rsidR="00F97EA7" w:rsidRPr="005329D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1C15" w:rsidRPr="005329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61B33CD" w14:textId="77777777" w:rsidR="00A71C1B" w:rsidRPr="005329DB" w:rsidRDefault="00A71C1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0B10B4F" w14:textId="4430F8F0" w:rsidR="002B0551" w:rsidRPr="005329DB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97EA7" w:rsidRPr="005329DB">
        <w:rPr>
          <w:rFonts w:asciiTheme="majorBidi" w:hAnsiTheme="majorBidi" w:cstheme="majorBidi"/>
          <w:sz w:val="30"/>
          <w:szCs w:val="30"/>
        </w:rPr>
        <w:t>256</w:t>
      </w:r>
      <w:r w:rsidR="00496C6D" w:rsidRPr="005329DB">
        <w:rPr>
          <w:rFonts w:asciiTheme="majorBidi" w:hAnsiTheme="majorBidi" w:cstheme="majorBidi"/>
          <w:sz w:val="30"/>
          <w:szCs w:val="30"/>
        </w:rPr>
        <w:t>9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5329DB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</w:t>
      </w:r>
      <w:r w:rsidR="00D3067E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51CD3924" w14:textId="77777777" w:rsidR="002B0551" w:rsidRPr="005329DB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5C080B4" w14:textId="02F4CC80" w:rsidR="002F3088" w:rsidRPr="005329DB" w:rsidRDefault="00EC36B9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นโยบายการบัญชีที่มีสาระสำคัญ</w:t>
      </w:r>
    </w:p>
    <w:p w14:paraId="6AA626C7" w14:textId="77777777" w:rsidR="003D0E2A" w:rsidRPr="005329DB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7B281796" w14:textId="77777777" w:rsidR="002C4229" w:rsidRPr="005329DB" w:rsidRDefault="002C4229" w:rsidP="00153B5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มาตรฐานการรายงานทางการเงินที่เริ่มมีผลบังคับใช้ในปีปัจจุบัน</w:t>
      </w:r>
    </w:p>
    <w:p w14:paraId="4C1DDB17" w14:textId="77777777" w:rsidR="002C4229" w:rsidRPr="005329DB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AD61A" w14:textId="71F35EE3" w:rsidR="002C4229" w:rsidRPr="005329DB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5329DB">
        <w:rPr>
          <w:rFonts w:asciiTheme="majorBidi" w:hAnsiTheme="majorBidi" w:cstheme="majorBidi"/>
          <w:sz w:val="30"/>
          <w:szCs w:val="30"/>
        </w:rPr>
        <w:t>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5329DB">
        <w:rPr>
          <w:rFonts w:asciiTheme="majorBidi" w:hAnsiTheme="majorBidi" w:cstheme="majorBidi"/>
          <w:sz w:val="30"/>
          <w:szCs w:val="30"/>
        </w:rPr>
        <w:t>256</w:t>
      </w:r>
      <w:r w:rsidR="00496C6D" w:rsidRPr="005329DB">
        <w:rPr>
          <w:rFonts w:asciiTheme="majorBidi" w:hAnsiTheme="majorBidi" w:cstheme="majorBidi"/>
          <w:sz w:val="30"/>
          <w:szCs w:val="30"/>
        </w:rPr>
        <w:t>8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DA467A2" w14:textId="77777777" w:rsidR="002C4229" w:rsidRPr="005329DB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87090" w14:textId="77777777" w:rsidR="002C4229" w:rsidRPr="005329DB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E9FE807" w14:textId="77777777" w:rsidR="002C4229" w:rsidRPr="005329DB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18A5" w14:textId="0E661E2A" w:rsidR="00205252" w:rsidRPr="005329DB" w:rsidRDefault="00205252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70B16CD8" w14:textId="77777777" w:rsidR="00B45A0B" w:rsidRPr="005329DB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B87AC37" w14:textId="7A1D4FD7" w:rsidR="006205C9" w:rsidRPr="005329DB" w:rsidRDefault="006205C9" w:rsidP="006205C9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="00EB3760" w:rsidRPr="005329DB">
        <w:rPr>
          <w:rFonts w:asciiTheme="majorBidi" w:hAnsiTheme="majorBidi" w:cstheme="majorBidi" w:hint="cs"/>
          <w:sz w:val="30"/>
          <w:szCs w:val="30"/>
          <w:cs/>
        </w:rPr>
        <w:t xml:space="preserve"> (รวมกันเรียกว่า </w:t>
      </w:r>
      <w:r w:rsidR="00EB3760" w:rsidRPr="005329DB">
        <w:rPr>
          <w:rFonts w:asciiTheme="majorBidi" w:hAnsiTheme="majorBidi" w:cstheme="majorBidi"/>
          <w:sz w:val="30"/>
          <w:szCs w:val="30"/>
        </w:rPr>
        <w:t>“</w:t>
      </w:r>
      <w:r w:rsidR="00EB3760" w:rsidRPr="005329D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B3760" w:rsidRPr="005329DB">
        <w:rPr>
          <w:rFonts w:asciiTheme="majorBidi" w:hAnsiTheme="majorBidi" w:cstheme="majorBidi"/>
          <w:sz w:val="30"/>
          <w:szCs w:val="30"/>
        </w:rPr>
        <w:t>”</w:t>
      </w:r>
      <w:r w:rsidR="00EB3760" w:rsidRPr="005329DB">
        <w:rPr>
          <w:rFonts w:asciiTheme="majorBidi" w:hAnsiTheme="majorBidi" w:cstheme="majorBidi" w:hint="cs"/>
          <w:sz w:val="30"/>
          <w:szCs w:val="30"/>
          <w:cs/>
        </w:rPr>
        <w:t>)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และส่วนได้เสียของกลุ่มบริษัทในการร่วมค้า</w:t>
      </w:r>
    </w:p>
    <w:p w14:paraId="0360BDB5" w14:textId="77777777" w:rsidR="00B45A0B" w:rsidRPr="005329DB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6AAF2DB" w14:textId="3B28D311" w:rsidR="005F5239" w:rsidRPr="005329DB" w:rsidRDefault="005F5239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329DB">
        <w:rPr>
          <w:rFonts w:asciiTheme="majorBidi" w:eastAsia="MS Mincho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329D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6205C9" w:rsidRPr="005329DB">
        <w:rPr>
          <w:rFonts w:asciiTheme="majorBidi" w:eastAsia="MS Mincho" w:hAnsiTheme="majorBidi" w:cstheme="majorBidi"/>
          <w:sz w:val="30"/>
          <w:szCs w:val="30"/>
        </w:rPr>
        <w:br/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2459AF4" w14:textId="77777777" w:rsidR="006205C9" w:rsidRPr="005329DB" w:rsidRDefault="006205C9" w:rsidP="00F86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5329DB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</w:rPr>
        <w:t>/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ส่วนต่ำกว่าทุนอื่นในส่วนของเจ้าของ</w:t>
      </w:r>
    </w:p>
    <w:p w14:paraId="155C556B" w14:textId="77777777" w:rsidR="006205C9" w:rsidRPr="005329DB" w:rsidRDefault="006205C9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E99F9D0" w14:textId="6AD75B93" w:rsidR="00F01979" w:rsidRPr="005329DB" w:rsidRDefault="00BA3BD0" w:rsidP="0075581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329DB">
        <w:rPr>
          <w:rFonts w:asciiTheme="majorBidi" w:eastAsia="MS Mincho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08E4C62" w14:textId="65ADC2F5" w:rsidR="00F01979" w:rsidRPr="005329DB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41A4265" w14:textId="3186737F" w:rsidR="00BA3BD0" w:rsidRPr="005329DB" w:rsidRDefault="00BA3BD0" w:rsidP="00BA3BD0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329DB">
        <w:rPr>
          <w:rFonts w:asciiTheme="majorBidi" w:eastAsia="MS Mincho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</w:t>
      </w:r>
      <w:r w:rsidRPr="005329DB">
        <w:rPr>
          <w:rFonts w:asciiTheme="majorBidi" w:eastAsia="MS Mincho" w:hAnsiTheme="majorBidi" w:cstheme="majorBidi" w:hint="cs"/>
          <w:sz w:val="30"/>
          <w:szCs w:val="30"/>
          <w:cs/>
        </w:rPr>
        <w:t>ม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 xml:space="preserve">ด้วยวิธีส่วนได้เสีย </w:t>
      </w:r>
      <w:r w:rsidR="0068302D" w:rsidRPr="005329DB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จนถึงวันที่การควบคุมร่วมสิ้นสุดลง</w:t>
      </w:r>
      <w:r w:rsidR="0068302D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E45AB6" w:rsidRPr="005329DB">
        <w:rPr>
          <w:rFonts w:asciiTheme="majorBidi" w:eastAsia="MS Mincho" w:hAnsiTheme="majorBidi" w:cstheme="majorBidi"/>
          <w:sz w:val="30"/>
          <w:szCs w:val="30"/>
        </w:rPr>
        <w:br/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เงินปันผลรับ ส่วนแบ่งกำไรหรือขาดทุน</w:t>
      </w:r>
      <w:r w:rsidRPr="005329DB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5329DB">
        <w:rPr>
          <w:rFonts w:asciiTheme="majorBidi" w:eastAsia="MS Mincho" w:hAnsiTheme="majorBidi" w:cstheme="majorBidi"/>
          <w:sz w:val="30"/>
          <w:szCs w:val="30"/>
        </w:rPr>
        <w:t xml:space="preserve"> </w:t>
      </w:r>
    </w:p>
    <w:p w14:paraId="36CF70D6" w14:textId="2B87830F" w:rsidR="00F01979" w:rsidRPr="005329DB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23C07F0" w14:textId="0B248AD1" w:rsidR="00F01979" w:rsidRPr="005329DB" w:rsidRDefault="00866A90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color w:val="FF0000"/>
          <w:sz w:val="30"/>
          <w:szCs w:val="30"/>
        </w:rPr>
      </w:pPr>
      <w:r w:rsidRPr="005329DB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5329DB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รวมถึงรายได้</w:t>
      </w:r>
      <w:r w:rsidRPr="005329DB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รายการระหว่างกิจการในกลุ่ม</w:t>
      </w:r>
      <w:r w:rsidRPr="005329D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5329D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5329D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eastAsia="MS Mincho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C237E1F" w14:textId="2E43A8CF" w:rsidR="004D4EC7" w:rsidRPr="005329DB" w:rsidRDefault="004D4EC7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2A4578C" w14:textId="32398E4A" w:rsidR="001066F1" w:rsidRPr="005329DB" w:rsidRDefault="00E44498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เงินลงทุนในบริษัทย่อย และการร่วมค้า</w:t>
      </w:r>
    </w:p>
    <w:p w14:paraId="3775F0AA" w14:textId="77777777" w:rsidR="001066F1" w:rsidRPr="005329DB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3BA844D4" w14:textId="2591200A" w:rsidR="00A71EFC" w:rsidRPr="005329DB" w:rsidRDefault="00E44498" w:rsidP="00E44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</w:t>
      </w:r>
      <w:r w:rsidRPr="005329D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และการร่วมค้าในงบการเงินเฉพาะกิจการวัดมูลค่าด้วยราคาทุนหักค่าเผื่อการด้อยค่า</w:t>
      </w:r>
      <w:r w:rsidR="00F46315" w:rsidRPr="005329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งินปันผล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รับบันทึกในกำไรหรือขาดทุนในวันที่บริษัทมีสิทธิได้รับเงินปันผล </w:t>
      </w:r>
      <w:r w:rsidR="001501B4" w:rsidRPr="005329DB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</w:t>
      </w:r>
      <w:r w:rsidR="001501B4" w:rsidRPr="005329DB">
        <w:rPr>
          <w:rFonts w:asciiTheme="majorBidi" w:hAnsiTheme="majorBidi" w:cstheme="majorBidi"/>
          <w:spacing w:val="-4"/>
          <w:sz w:val="30"/>
          <w:szCs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1E1A6C4" w14:textId="201B745D" w:rsidR="00CE5B02" w:rsidRPr="005329DB" w:rsidRDefault="00CE5B02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CEBA0D8" w14:textId="097898C6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เงินตราต่างประเทศ </w:t>
      </w:r>
    </w:p>
    <w:p w14:paraId="4D0563EB" w14:textId="77777777" w:rsidR="00A258CC" w:rsidRPr="005329DB" w:rsidRDefault="00A258C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5AB07448" w14:textId="0DFC69A6" w:rsidR="001501B4" w:rsidRPr="005329DB" w:rsidRDefault="001501B4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ของแต่ละบริษัทในกลุ่มบริษัท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276DAC92" w14:textId="77777777" w:rsidR="00EB3760" w:rsidRPr="005329DB" w:rsidRDefault="00EB3760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6947B4" w14:textId="7F3DC45C" w:rsidR="001501B4" w:rsidRPr="005329DB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32" w:right="43" w:firstLine="135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7728D3" w14:textId="49D04361" w:rsidR="00F04B1D" w:rsidRPr="005329DB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เครื่องมือทางการเงิน</w:t>
      </w:r>
    </w:p>
    <w:p w14:paraId="636EF71A" w14:textId="77777777" w:rsidR="00A258CC" w:rsidRPr="005329DB" w:rsidRDefault="00A258CC" w:rsidP="00A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1C77274F" w14:textId="79D1F1EC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C222205" w14:textId="57C8D01A" w:rsidR="001501B4" w:rsidRPr="005329DB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4CCD9DA7" w14:textId="605715A4" w:rsidR="001501B4" w:rsidRPr="005329DB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5329DB">
        <w:rPr>
          <w:rFonts w:asciiTheme="majorBidi" w:hAnsiTheme="majorBidi" w:cstheme="majorBidi"/>
          <w:sz w:val="30"/>
          <w:szCs w:val="30"/>
        </w:rPr>
        <w:t>3</w:t>
      </w:r>
      <w:r w:rsidRPr="005329DB">
        <w:rPr>
          <w:rFonts w:asciiTheme="majorBidi" w:hAnsiTheme="majorBidi" w:cstheme="majorBidi"/>
          <w:sz w:val="30"/>
          <w:szCs w:val="30"/>
          <w:cs/>
        </w:rPr>
        <w:t>(</w:t>
      </w:r>
      <w:r w:rsidR="00C00C1F" w:rsidRPr="005329DB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5329DB">
        <w:rPr>
          <w:rFonts w:asciiTheme="majorBidi" w:hAnsiTheme="majorBidi" w:cstheme="majorBidi"/>
          <w:sz w:val="30"/>
          <w:szCs w:val="30"/>
          <w:cs/>
        </w:rPr>
        <w:t>)</w:t>
      </w:r>
      <w:r w:rsidR="00286B60" w:rsidRPr="005329DB">
        <w:rPr>
          <w:rFonts w:asciiTheme="majorBidi" w:hAnsiTheme="majorBidi" w:cstheme="majorBidi"/>
          <w:sz w:val="30"/>
          <w:szCs w:val="30"/>
        </w:rPr>
        <w:t>)</w:t>
      </w:r>
      <w:r w:rsidRPr="005329DB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5329DB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5329DB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</w:t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กำไรหรือขาดทุนจะรวมหรือหักต้นทุนการทำรายการที่เกี่ยวข้องโดยตรงกับการได้มา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หรือการออกตราสาร</w:t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25FA4B" w14:textId="77777777" w:rsidR="001501B4" w:rsidRPr="005329DB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56FFD4EE" w14:textId="66A03CDD" w:rsidR="001501B4" w:rsidRPr="005329DB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color w:val="FF0000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ซึ่งเป็นวันที่บริษัทตกลงที่จะ</w:t>
      </w:r>
      <w:r w:rsidR="00820F08" w:rsidRPr="005329DB">
        <w:rPr>
          <w:rFonts w:asciiTheme="majorBidi" w:hAnsiTheme="majorBidi"/>
          <w:sz w:val="30"/>
          <w:szCs w:val="30"/>
          <w:cs/>
        </w:rPr>
        <w:br/>
      </w:r>
      <w:r w:rsidRPr="005329DB">
        <w:rPr>
          <w:rFonts w:asciiTheme="majorBidi" w:hAnsiTheme="majorBidi"/>
          <w:sz w:val="30"/>
          <w:szCs w:val="30"/>
          <w:cs/>
        </w:rPr>
        <w:t>ซื้อหรือขายสินทรัพย์</w:t>
      </w:r>
    </w:p>
    <w:p w14:paraId="2F988574" w14:textId="77777777" w:rsidR="001501B4" w:rsidRPr="005329DB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09448890" w14:textId="76335381" w:rsidR="001501B4" w:rsidRPr="005329DB" w:rsidRDefault="001501B4" w:rsidP="001501B4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5D3FF9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537B27D" w14:textId="77777777" w:rsidR="001501B4" w:rsidRPr="005329DB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4C72566" w14:textId="6D0DC903" w:rsidR="001501B4" w:rsidRPr="005329DB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6F2988A" w14:textId="77777777" w:rsidR="001501B4" w:rsidRPr="005329DB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3D2C1D8" w14:textId="77777777" w:rsidR="001501B4" w:rsidRPr="005329DB" w:rsidRDefault="001501B4" w:rsidP="001501B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E148CAD" w14:textId="77777777" w:rsidR="0044001F" w:rsidRPr="005329DB" w:rsidRDefault="00440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4C5DB6C" w14:textId="1B65612E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57FA6E9" w14:textId="77777777" w:rsidR="001501B4" w:rsidRPr="005329DB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D3308F8" w14:textId="7641E6D6" w:rsidR="001501B4" w:rsidRPr="005329DB" w:rsidRDefault="001501B4" w:rsidP="001501B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B4E5C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929141F" w14:textId="096CD8DD" w:rsidR="001501B4" w:rsidRPr="005329DB" w:rsidRDefault="001501B4" w:rsidP="001501B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กลุ่ม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0C29C3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สด</w:t>
      </w:r>
      <w:r w:rsidR="000C29C3" w:rsidRPr="005329D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262317C" w14:textId="77777777" w:rsidR="001501B4" w:rsidRPr="005329DB" w:rsidRDefault="001501B4" w:rsidP="003208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BCBF7B" w14:textId="77777777" w:rsidR="00EB3760" w:rsidRPr="005329DB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7F5AE46" w14:textId="63345564" w:rsidR="001501B4" w:rsidRPr="005329DB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F34348" w14:textId="06D7B691" w:rsidR="00E561F4" w:rsidRPr="005329DB" w:rsidRDefault="00D660AE" w:rsidP="00370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990"/>
        </w:tabs>
        <w:spacing w:after="0" w:line="240" w:lineRule="auto"/>
        <w:ind w:left="981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F957B9" w:rsidRPr="005329DB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5329DB">
        <w:rPr>
          <w:rFonts w:asciiTheme="majorBidi" w:hAnsiTheme="majorBidi" w:cstheme="majorBidi"/>
          <w:sz w:val="30"/>
          <w:szCs w:val="30"/>
          <w:cs/>
        </w:rPr>
        <w:t>ด้วยจำนวนสุทธิ</w:t>
      </w:r>
      <w:r w:rsidR="008E56BC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</w:t>
      </w:r>
      <w:r w:rsidR="008E56BC" w:rsidRPr="005329DB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991AB92" w14:textId="77777777" w:rsidR="006F09DC" w:rsidRPr="005329DB" w:rsidRDefault="006F09DC" w:rsidP="000D26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990"/>
        </w:tabs>
        <w:spacing w:after="0" w:line="240" w:lineRule="auto"/>
        <w:ind w:left="981"/>
        <w:jc w:val="thaiDistribute"/>
        <w:rPr>
          <w:rFonts w:asciiTheme="majorBidi" w:hAnsiTheme="majorBidi" w:cstheme="majorBidi"/>
        </w:rPr>
      </w:pPr>
    </w:p>
    <w:p w14:paraId="7EA56A96" w14:textId="17AFD94E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AF6EBEA" w14:textId="77777777" w:rsidR="009E24CA" w:rsidRPr="005329DB" w:rsidRDefault="009E24CA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DC52761" w14:textId="7FD21478" w:rsidR="001501B4" w:rsidRPr="005329DB" w:rsidRDefault="001501B4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68302D" w:rsidRPr="005329DB">
        <w:rPr>
          <w:rFonts w:asciiTheme="majorBidi" w:hAnsiTheme="majorBidi" w:cstheme="majorBidi"/>
          <w:sz w:val="30"/>
          <w:szCs w:val="30"/>
          <w:cs/>
        </w:rPr>
        <w:t>เว้นแต่อนุพันธ์นั้น</w:t>
      </w:r>
      <w:r w:rsidR="0068302D" w:rsidRPr="005329DB">
        <w:rPr>
          <w:rFonts w:asciiTheme="majorBidi" w:hAnsiTheme="majorBidi" w:cstheme="majorBidi" w:hint="cs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68302D" w:rsidRPr="005329DB">
        <w:rPr>
          <w:rFonts w:asciiTheme="majorBidi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68302D" w:rsidRPr="005329DB">
        <w:rPr>
          <w:rFonts w:asciiTheme="majorBidi" w:hAnsiTheme="majorBidi" w:cstheme="majorBidi"/>
          <w:sz w:val="30"/>
          <w:szCs w:val="30"/>
        </w:rPr>
        <w:t>4</w:t>
      </w:r>
      <w:r w:rsidR="00C00C1F"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302D" w:rsidRPr="005329DB">
        <w:rPr>
          <w:rFonts w:asciiTheme="majorBidi" w:hAnsiTheme="majorBidi" w:cstheme="majorBidi"/>
          <w:sz w:val="30"/>
          <w:szCs w:val="30"/>
        </w:rPr>
        <w:t>(</w:t>
      </w:r>
      <w:r w:rsidR="00C00C1F" w:rsidRPr="005329DB">
        <w:rPr>
          <w:rFonts w:asciiTheme="majorBidi" w:hAnsiTheme="majorBidi" w:cstheme="majorBidi" w:hint="cs"/>
          <w:sz w:val="30"/>
          <w:szCs w:val="30"/>
          <w:cs/>
        </w:rPr>
        <w:t>จ</w:t>
      </w:r>
      <w:r w:rsidR="0068302D" w:rsidRPr="005329DB">
        <w:rPr>
          <w:rFonts w:asciiTheme="majorBidi" w:hAnsiTheme="majorBidi" w:cstheme="majorBidi"/>
          <w:sz w:val="30"/>
          <w:szCs w:val="30"/>
        </w:rPr>
        <w:t>.4))</w:t>
      </w:r>
    </w:p>
    <w:p w14:paraId="223D81A9" w14:textId="6366FE9D" w:rsidR="0044001F" w:rsidRPr="005329DB" w:rsidRDefault="0044001F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AC01B" w14:textId="71610FE3" w:rsidR="006F09DC" w:rsidRPr="005329DB" w:rsidRDefault="006F09DC" w:rsidP="006F09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5651EEEA" w14:textId="2AB67F5E" w:rsidR="006F09DC" w:rsidRPr="005329DB" w:rsidRDefault="006F09DC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FBE9" w14:textId="4E01920B" w:rsidR="006F09DC" w:rsidRPr="005329DB" w:rsidRDefault="006F09DC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926E51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5E020EED" w14:textId="77777777" w:rsidR="002C7721" w:rsidRPr="005329DB" w:rsidRDefault="002C7721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C2ECDC" w14:textId="2B38B615" w:rsidR="00BC148F" w:rsidRPr="005329DB" w:rsidRDefault="00BC148F" w:rsidP="00BC148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71C578AB" w14:textId="77777777" w:rsidR="00857A45" w:rsidRPr="005329DB" w:rsidRDefault="00857A45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7C134E" w14:textId="4054015F" w:rsidR="00BC148F" w:rsidRPr="005329DB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0980F8D" w14:textId="23E23720" w:rsidR="00BC148F" w:rsidRPr="005329DB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091DB0E" w14:textId="43F6D893" w:rsidR="00BC148F" w:rsidRPr="005329DB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บริษัทกำหนดให้การเปลี่ยนแปลงในมูลค่ายุติธรรมของราคาปัจจุบัน </w:t>
      </w:r>
      <w:r w:rsidRPr="005329DB">
        <w:rPr>
          <w:rFonts w:asciiTheme="majorBidi" w:hAnsiTheme="majorBidi" w:cstheme="majorBidi"/>
          <w:spacing w:val="-2"/>
          <w:sz w:val="30"/>
          <w:szCs w:val="30"/>
        </w:rPr>
        <w:t xml:space="preserve">(Spot element) 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8B02E0" w:rsidRPr="005329DB">
        <w:rPr>
          <w:rFonts w:asciiTheme="majorBidi" w:hAnsiTheme="majorBidi" w:hint="cs"/>
          <w:spacing w:val="-2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8B02E0" w:rsidRPr="005329D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B02E0" w:rsidRPr="005329DB">
        <w:rPr>
          <w:rFonts w:asciiTheme="majorBidi" w:hAnsiTheme="majorBidi" w:hint="cs"/>
          <w:spacing w:val="-2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58054E57" w14:textId="77777777" w:rsidR="0044001F" w:rsidRPr="005329DB" w:rsidRDefault="0044001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CBA6E9" w14:textId="22312CCA" w:rsidR="00BC148F" w:rsidRPr="005329DB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สำหรับการป้องกันความเสี่ยงรายการ</w:t>
      </w:r>
      <w:r w:rsidRPr="005329DB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จำนวนเงินที่สะสมไว้ในสำรองการป้องกัน</w:t>
      </w:r>
      <w:r w:rsidR="00215C9C" w:rsidRPr="005329D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</w:t>
      </w:r>
      <w:bookmarkStart w:id="0" w:name="_Hlk154567612"/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ความเสี่ยงกระทบกำไรหรือขาดทุน</w:t>
      </w:r>
      <w:bookmarkEnd w:id="0"/>
    </w:p>
    <w:p w14:paraId="402E227E" w14:textId="1B7AEFA2" w:rsidR="00BC148F" w:rsidRPr="005329DB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C3044D0" w14:textId="538FFCF3" w:rsidR="00BC148F" w:rsidRPr="005329DB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215C9C" w:rsidRPr="005329D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</w:t>
      </w:r>
      <w:r w:rsidRPr="005329DB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สินทรัพย์ทางการเงินจากรายการป้องกั</w:t>
      </w:r>
      <w:r w:rsidR="00377A8E" w:rsidRPr="005329DB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5329DB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ความเสี่ยงดังกล่าว</w:t>
      </w:r>
      <w:r w:rsidRPr="005329D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</w:t>
      </w:r>
      <w:r w:rsidR="00E84E76" w:rsidRPr="005329DB">
        <w:rPr>
          <w:rFonts w:asciiTheme="majorBidi" w:hAnsiTheme="majorBidi" w:hint="cs"/>
          <w:spacing w:val="-4"/>
          <w:sz w:val="30"/>
          <w:szCs w:val="30"/>
          <w:cs/>
        </w:rPr>
        <w:t>ความเสี่ยงกระทบกำไรหรือขาดทุน</w:t>
      </w:r>
    </w:p>
    <w:p w14:paraId="5056E067" w14:textId="77777777" w:rsidR="00EB3760" w:rsidRPr="005329DB" w:rsidRDefault="00EB3760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6D42F787" w14:textId="77777777" w:rsidR="00BC148F" w:rsidRPr="005329DB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DD816AA" w14:textId="6F7B8DD1" w:rsidR="00FE01AC" w:rsidRPr="005329DB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AD8796A" w14:textId="53F54EA0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5329DB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5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DB6BF5C" w14:textId="77777777" w:rsidR="001501B4" w:rsidRPr="005329DB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ADA4E" w14:textId="190505DD" w:rsidR="001501B4" w:rsidRPr="005329DB" w:rsidRDefault="001501B4" w:rsidP="00EB37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0C29C3" w:rsidRPr="005329DB">
        <w:rPr>
          <w:rFonts w:asciiTheme="majorBidi" w:hAnsiTheme="majorBidi" w:cstheme="majorBidi"/>
          <w:sz w:val="30"/>
          <w:szCs w:val="30"/>
        </w:rPr>
        <w:br/>
      </w:r>
      <w:r w:rsidR="00F97EA7" w:rsidRPr="005329DB">
        <w:rPr>
          <w:rFonts w:asciiTheme="majorBidi" w:hAnsiTheme="majorBidi" w:cstheme="majorBidi"/>
          <w:sz w:val="30"/>
          <w:szCs w:val="30"/>
        </w:rPr>
        <w:t>12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6183CC5" w14:textId="77777777" w:rsidR="0068302D" w:rsidRPr="005329DB" w:rsidRDefault="0068302D" w:rsidP="00EB37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65D042" w14:textId="77777777" w:rsidR="001501B4" w:rsidRPr="005329DB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F3395D" w14:textId="77777777" w:rsidR="001501B4" w:rsidRPr="005329DB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5FE8" w14:textId="58727E39" w:rsidR="00857A45" w:rsidRPr="005329DB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ทั้งนี้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="00FE01AC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</w:t>
      </w:r>
      <w:r w:rsidR="00377A8E"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บริษัทจะไม่มีการรับรู้ค่าเผื่อผลขาดทุนด้านเครดิตที่คาดว่าจะเกิดขึ้น</w:t>
      </w:r>
    </w:p>
    <w:p w14:paraId="06D202BF" w14:textId="77777777" w:rsidR="0037012B" w:rsidRPr="005329DB" w:rsidRDefault="0037012B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9A8155" w14:textId="25A1EB16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5329DB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6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1E604198" w14:textId="77777777" w:rsidR="001501B4" w:rsidRPr="005329DB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12208" w14:textId="77777777" w:rsidR="001501B4" w:rsidRPr="005329DB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543877E" w14:textId="77777777" w:rsidR="001501B4" w:rsidRPr="005329DB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14:paraId="2AB1A68B" w14:textId="40459B45" w:rsidR="001501B4" w:rsidRPr="005329DB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 w:rsidRPr="005329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024FF"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C4EFE0E" w14:textId="77777777" w:rsidR="001501B4" w:rsidRPr="005329DB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55DF0" w14:textId="77777777" w:rsidR="001501B4" w:rsidRPr="005329DB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5329DB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1E718B66" w14:textId="77777777" w:rsidR="00830076" w:rsidRPr="005329DB" w:rsidRDefault="00830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204A45C8" w14:textId="13D3FC6E" w:rsidR="009E1A10" w:rsidRPr="005329DB" w:rsidRDefault="009E1A1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เงินสดและรายการเทียบเท่าเงินสด</w:t>
      </w: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  <w:t xml:space="preserve">   </w:t>
      </w:r>
    </w:p>
    <w:p w14:paraId="5C63BDE1" w14:textId="77777777" w:rsidR="009E1A10" w:rsidRPr="005329DB" w:rsidRDefault="009E1A10" w:rsidP="009E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1"/>
        <w:jc w:val="thaiDistribute"/>
        <w:rPr>
          <w:rFonts w:asciiTheme="majorBidi" w:eastAsia="MS Mincho" w:hAnsiTheme="majorBidi" w:cstheme="majorBidi"/>
          <w:sz w:val="22"/>
          <w:szCs w:val="22"/>
        </w:rPr>
      </w:pPr>
    </w:p>
    <w:p w14:paraId="797851BA" w14:textId="14C9025C" w:rsidR="009E1A10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เงินฝากธนาคารและสถาบันการเงินทุกประเภท</w:t>
      </w:r>
      <w:r w:rsidRPr="005329DB">
        <w:rPr>
          <w:rFonts w:asciiTheme="majorBidi" w:hAnsiTheme="majorBidi" w:cstheme="majorBidi"/>
          <w:sz w:val="30"/>
          <w:szCs w:val="30"/>
          <w:cs/>
        </w:rPr>
        <w:br/>
        <w:t xml:space="preserve">ที่มีระยะเวลาครบกำหนด </w:t>
      </w:r>
      <w:r w:rsidR="00F97EA7" w:rsidRPr="005329DB">
        <w:rPr>
          <w:rFonts w:asciiTheme="majorBidi" w:hAnsiTheme="majorBidi" w:cstheme="majorBidi"/>
          <w:sz w:val="30"/>
          <w:szCs w:val="30"/>
        </w:rPr>
        <w:t>3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เดือนหรือน้อยกว่านับแต่วันที่ได้มา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E1A10" w:rsidRPr="005329DB">
        <w:rPr>
          <w:rFonts w:asciiTheme="majorBidi" w:hAnsiTheme="majorBidi" w:cstheme="majorBidi"/>
          <w:sz w:val="30"/>
          <w:szCs w:val="30"/>
          <w:cs/>
        </w:rPr>
        <w:t>ไม่รวมเงินฝากธนาคารที่ใช้เป็นหลักประกัน</w:t>
      </w:r>
      <w:r w:rsidR="009E1A10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9E1A10" w:rsidRPr="005329DB">
        <w:rPr>
          <w:rFonts w:asciiTheme="majorBidi" w:hAnsiTheme="majorBidi" w:cstheme="majorBidi"/>
          <w:sz w:val="30"/>
          <w:szCs w:val="30"/>
          <w:cs/>
        </w:rPr>
        <w:t>(ถ้ามี)</w:t>
      </w:r>
    </w:p>
    <w:p w14:paraId="036931A5" w14:textId="451E8ACB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3AD17230" w14:textId="3500BBAC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ลูกหนี้การค้า</w:t>
      </w:r>
    </w:p>
    <w:p w14:paraId="6A2C7D9D" w14:textId="77777777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3ACA9D00" w14:textId="324AAC4E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</w:t>
      </w:r>
      <w:r w:rsidR="006D267A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6D267A" w:rsidRPr="005329DB">
        <w:rPr>
          <w:rFonts w:asciiTheme="majorBidi" w:hAnsiTheme="majorBidi" w:cstheme="majorBidi"/>
          <w:sz w:val="30"/>
          <w:szCs w:val="30"/>
          <w:cs/>
        </w:rPr>
        <w:br/>
      </w:r>
      <w:r w:rsidR="00743F91" w:rsidRPr="005329DB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9F5D595" w14:textId="77777777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70F5AAB" w14:textId="4F3234B5" w:rsidR="00857A45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86B60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4AFA7E5" w14:textId="77777777" w:rsidR="000F0745" w:rsidRPr="005329DB" w:rsidRDefault="000F0745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208323EE" w14:textId="7BDA25B4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สินค้าคงเหลือ</w:t>
      </w:r>
    </w:p>
    <w:p w14:paraId="56D95CAA" w14:textId="77777777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565B278" w14:textId="1DB41D19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</w:t>
      </w:r>
      <w:bookmarkStart w:id="1" w:name="_Hlk87562734"/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1"/>
      <w:r w:rsidR="00743F91" w:rsidRPr="005329DB">
        <w:rPr>
          <w:rFonts w:asciiTheme="majorBidi" w:hAnsiTheme="majorBidi" w:cstheme="majorBidi" w:hint="cs"/>
          <w:sz w:val="30"/>
          <w:szCs w:val="30"/>
          <w:cs/>
        </w:rPr>
        <w:t>ในกรณีที่เป็น</w:t>
      </w:r>
      <w:r w:rsidRPr="005329DB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743F91" w:rsidRPr="005329DB">
        <w:rPr>
          <w:rFonts w:asciiTheme="majorBidi" w:hAnsiTheme="majorBidi" w:cstheme="majorBidi" w:hint="cs"/>
          <w:sz w:val="30"/>
          <w:szCs w:val="30"/>
          <w:cs/>
        </w:rPr>
        <w:t>ที่ผลิต</w:t>
      </w:r>
      <w:r w:rsidRPr="005329DB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 ต้นทุน</w:t>
      </w:r>
      <w:r w:rsidR="00743F91" w:rsidRPr="005329DB">
        <w:rPr>
          <w:rFonts w:asciiTheme="majorBidi" w:hAnsiTheme="majorBidi" w:cstheme="majorBidi" w:hint="cs"/>
          <w:sz w:val="30"/>
          <w:szCs w:val="30"/>
          <w:cs/>
        </w:rPr>
        <w:t>ประกอบด้วยค่าใช้จ่ายการผลิตที่ปันส่วนอย่างเหมาะสมอ้างอิงจากฐานกำลังการผลิตปกติ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97C7730" w14:textId="77777777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66F56538" w14:textId="160ED9C0" w:rsidR="000F0745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ค่าเผื่อสินค้าเสื่อมสภาพ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หมดอายุ เสียหาย</w:t>
      </w:r>
      <w:r w:rsidRPr="005329DB">
        <w:rPr>
          <w:rFonts w:asciiTheme="majorBidi" w:hAnsiTheme="majorBidi" w:cstheme="majorBidi"/>
          <w:sz w:val="30"/>
          <w:szCs w:val="30"/>
          <w:cs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543B47BA" w14:textId="77777777" w:rsidR="00504ADD" w:rsidRPr="005329DB" w:rsidRDefault="00504AD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6677350" w14:textId="1B3B6393" w:rsidR="00F04B1D" w:rsidRPr="005329DB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อาคารและอุปกรณ์</w:t>
      </w:r>
    </w:p>
    <w:p w14:paraId="6A052BEA" w14:textId="77777777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FF31DE6" w14:textId="3468043D" w:rsidR="00F04B1D" w:rsidRPr="005329DB" w:rsidRDefault="00F04B1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</w:t>
      </w:r>
      <w:r w:rsidR="007F3697" w:rsidRPr="005329DB">
        <w:rPr>
          <w:rFonts w:asciiTheme="majorBidi" w:hAnsiTheme="majorBidi" w:cstheme="majorBidi" w:hint="cs"/>
          <w:sz w:val="30"/>
          <w:szCs w:val="30"/>
          <w:cs/>
        </w:rPr>
        <w:t>ผลขาดทุนจาก</w:t>
      </w:r>
      <w:r w:rsidRPr="005329DB">
        <w:rPr>
          <w:rFonts w:asciiTheme="majorBidi" w:hAnsiTheme="majorBidi" w:cstheme="majorBidi"/>
          <w:sz w:val="30"/>
          <w:szCs w:val="30"/>
          <w:cs/>
        </w:rPr>
        <w:t>การด้อยค่าสะสม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C7982" w14:textId="77777777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11B3958" w14:textId="0A5A419D" w:rsidR="008867FB" w:rsidRPr="005329DB" w:rsidRDefault="008867FB" w:rsidP="008867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ราคาทุนรวมถึงต้นทุนการกู้ยืม และต้นทุนในการรื้อถอน การขนย้าย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329DB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</w:p>
    <w:p w14:paraId="16B9F751" w14:textId="77777777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5894AAD3" w14:textId="3D1CD1E6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</w:t>
      </w:r>
    </w:p>
    <w:p w14:paraId="739E1907" w14:textId="77777777" w:rsidR="00F60FB1" w:rsidRPr="005329DB" w:rsidRDefault="00F60FB1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5F091" w14:textId="01CC87D6" w:rsidR="00FE01AC" w:rsidRPr="005329DB" w:rsidRDefault="00FE01AC" w:rsidP="00FE01A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AABD8C" w14:textId="77777777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3679A6" w14:textId="04A894C4" w:rsidR="00FE01AC" w:rsidRPr="005329D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17228AE4" w14:textId="51E5D4AF" w:rsidR="00A177C9" w:rsidRPr="005329DB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B02501" w14:textId="5AC6C93A" w:rsidR="008568B5" w:rsidRPr="005329DB" w:rsidRDefault="008568B5" w:rsidP="0045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5329DB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39FD925" w14:textId="77777777" w:rsidR="00A177C9" w:rsidRPr="005329DB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B079A" w14:textId="58F816B3" w:rsidR="00857A45" w:rsidRPr="005329DB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4940B728" w14:textId="3B922BB0" w:rsidR="007B1D2D" w:rsidRPr="005329DB" w:rsidRDefault="007B1D2D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29D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E445C08" w14:textId="79FB398C" w:rsidR="00556575" w:rsidRPr="005329DB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  <w:r w:rsidR="009D53D4" w:rsidRPr="005329DB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F1BBA" w14:textId="77777777" w:rsidR="00A177C9" w:rsidRPr="005329DB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8568B5" w:rsidRPr="005329DB" w14:paraId="3FF4C692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3F03" w14:textId="761582AC" w:rsidR="008568B5" w:rsidRPr="005329DB" w:rsidRDefault="008568B5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โรงงาน เครื่องจักร อุปกรณ์</w:t>
            </w:r>
            <w:r w:rsidRPr="005329D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1600" w14:textId="7EFAC5BF" w:rsidR="008568B5" w:rsidRPr="005329DB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8568B5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734E3B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568B5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F029D3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FBE2" w14:textId="77777777" w:rsidR="008568B5" w:rsidRPr="005329DB" w:rsidRDefault="008568B5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5329DB" w14:paraId="1F64610C" w14:textId="77777777" w:rsidTr="00883C65">
        <w:trPr>
          <w:trHeight w:val="335"/>
        </w:trPr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B518" w14:textId="3242F3CD" w:rsidR="00D07130" w:rsidRPr="005329DB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C54" w14:textId="7A3A2B1E" w:rsidR="00D07130" w:rsidRPr="005329DB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734E3B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F029D3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AEB5" w14:textId="77777777" w:rsidR="00D07130" w:rsidRPr="005329DB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5329DB" w14:paraId="293CE188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69C" w14:textId="77777777" w:rsidR="00D07130" w:rsidRPr="005329DB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02ED" w14:textId="0515BB33" w:rsidR="00D07130" w:rsidRPr="005329DB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734E3B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F029D3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194A" w14:textId="77777777" w:rsidR="00D07130" w:rsidRPr="005329DB" w:rsidRDefault="00D07130" w:rsidP="00A177C9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5329DB" w14:paraId="61D590B9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FA59" w14:textId="77777777" w:rsidR="00D07130" w:rsidRPr="005329DB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E271" w14:textId="03AA88CC" w:rsidR="00D07130" w:rsidRPr="005329DB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07130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1580A"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5329D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CA6C" w14:textId="77777777" w:rsidR="00D07130" w:rsidRPr="005329DB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5329DB" w14:paraId="55E2454E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F8A0" w14:textId="77F7469A" w:rsidR="00D07130" w:rsidRPr="005329DB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EFC8" w14:textId="2A5C1B42" w:rsidR="00D07130" w:rsidRPr="005329DB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CDCF" w14:textId="77777777" w:rsidR="00D07130" w:rsidRPr="005329DB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5329D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2DEB6C9C" w14:textId="71F1339E" w:rsidR="008867FB" w:rsidRPr="005329DB" w:rsidRDefault="0088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22"/>
          <w:szCs w:val="22"/>
          <w:lang w:eastAsia="x-none"/>
        </w:rPr>
      </w:pPr>
    </w:p>
    <w:p w14:paraId="2818711B" w14:textId="30C5C38B" w:rsidR="007E51A5" w:rsidRPr="005329DB" w:rsidRDefault="004C5C3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สัญญาเช่า</w:t>
      </w:r>
    </w:p>
    <w:p w14:paraId="7C1B902C" w14:textId="58E9AF1A" w:rsidR="00A177C9" w:rsidRPr="005329DB" w:rsidRDefault="00A177C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CBA4522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10FB1B65" w14:textId="16C8BFE8" w:rsidR="00566FA6" w:rsidRPr="005329DB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FB6FEE"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0C56B6DB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75B195C5" w14:textId="77777777" w:rsidR="00566FA6" w:rsidRPr="005329DB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8CB98D5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5B2FD5D" w14:textId="77777777" w:rsidR="00566FA6" w:rsidRPr="005329DB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329DB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</w:p>
    <w:p w14:paraId="6EAEDEC1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45A489A0" w14:textId="03187917" w:rsidR="00566FA6" w:rsidRPr="005329DB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8F6C490" w14:textId="77777777" w:rsidR="000F06C8" w:rsidRDefault="000F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28718E" w14:textId="09B8FE0C" w:rsidR="00566FA6" w:rsidRPr="005329DB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97744B3" w14:textId="77777777" w:rsidR="007B1D2D" w:rsidRPr="005329DB" w:rsidRDefault="007B1D2D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1B6F8" w14:textId="1F901FFF" w:rsidR="00B719B7" w:rsidRPr="005329DB" w:rsidRDefault="00B719B7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การด้อยค่า</w:t>
      </w:r>
      <w:r w:rsidR="00516ABF"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สินทรัพย์</w:t>
      </w:r>
      <w:r w:rsidR="00DD6A29"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ที่ไม่</w:t>
      </w:r>
      <w:r w:rsidR="008821B3"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ใช่สินทรัพย์</w:t>
      </w:r>
      <w:r w:rsidR="00195CD6"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ทางการเงิน</w:t>
      </w:r>
    </w:p>
    <w:p w14:paraId="34E8BD71" w14:textId="15CDFFD3" w:rsidR="00E82DE6" w:rsidRPr="005329DB" w:rsidRDefault="00E82DE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54BEE29" w14:textId="4F26655F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ยอดสินทรัพย์ตามบัญชีของ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="00516ABF" w:rsidRPr="005329DB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สำหรับค่าความนิยม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CFC59C2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80C5088" w14:textId="1C8F7ECB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4307CF"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307CF" w:rsidRPr="005329D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</w:t>
      </w:r>
      <w:r w:rsidR="004307CF" w:rsidRPr="005329DB">
        <w:rPr>
          <w:rFonts w:asciiTheme="majorBidi" w:hAnsiTheme="majorBidi" w:cstheme="majorBidi" w:hint="cs"/>
          <w:sz w:val="30"/>
          <w:szCs w:val="30"/>
          <w:cs/>
        </w:rPr>
        <w:t>ณ</w:t>
      </w:r>
      <w:r w:rsidR="004307CF" w:rsidRPr="005329DB">
        <w:rPr>
          <w:rFonts w:asciiTheme="majorBidi" w:hAnsiTheme="majorBidi" w:cstheme="majorBidi"/>
          <w:sz w:val="30"/>
          <w:szCs w:val="30"/>
          <w:cs/>
        </w:rPr>
        <w:t>โดยใช้ประมาณการ</w:t>
      </w:r>
      <w:r w:rsidR="00FA7A78" w:rsidRPr="005329DB">
        <w:rPr>
          <w:rFonts w:asciiTheme="majorBidi" w:hAnsiTheme="majorBidi" w:cstheme="majorBidi"/>
          <w:sz w:val="30"/>
          <w:szCs w:val="30"/>
          <w:cs/>
        </w:rPr>
        <w:br/>
      </w:r>
      <w:r w:rsidR="004307CF" w:rsidRPr="005329DB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B7A17D8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5F19A46" w14:textId="6A6B52DF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25726E7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0B86358" w14:textId="47FFFC3A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</w:t>
      </w:r>
      <w:r w:rsidR="00FA7A78" w:rsidRPr="005329DB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 xml:space="preserve">กลับรายการ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DC022B" w14:textId="528C29E6" w:rsidR="003E4BE5" w:rsidRPr="005329DB" w:rsidRDefault="003E4BE5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A523875" w14:textId="4486BE86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ผลประโยชน์ของพนักงาน</w:t>
      </w: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  <w:t xml:space="preserve"> </w:t>
      </w:r>
    </w:p>
    <w:p w14:paraId="102D7333" w14:textId="585A8FA1" w:rsidR="00E3629F" w:rsidRPr="005329DB" w:rsidRDefault="00E3629F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FF0000"/>
          <w:sz w:val="24"/>
          <w:szCs w:val="24"/>
        </w:rPr>
      </w:pPr>
    </w:p>
    <w:p w14:paraId="2541CC73" w14:textId="2AF29810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</w:t>
      </w:r>
      <w:r w:rsidR="00FA7A78" w:rsidRPr="005329DB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5329D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7EA7" w:rsidRPr="005329DB">
        <w:rPr>
          <w:rFonts w:asciiTheme="majorBidi" w:hAnsiTheme="majorBidi" w:cstheme="majorBidi"/>
          <w:bCs/>
          <w:sz w:val="30"/>
          <w:szCs w:val="30"/>
        </w:rPr>
        <w:t>3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ปี โดยวิธีคิดลดแต่ละหน่วยที่ประมาณการไว้ </w:t>
      </w:r>
    </w:p>
    <w:p w14:paraId="684D0DCC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F1749E3" w14:textId="5E6E3BBE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</w:t>
      </w:r>
      <w:r w:rsidR="005E266A" w:rsidRPr="005329DB">
        <w:rPr>
          <w:rFonts w:asciiTheme="majorBidi" w:hAnsiTheme="majorBidi" w:cstheme="majorBidi" w:hint="cs"/>
          <w:b/>
          <w:sz w:val="30"/>
          <w:szCs w:val="30"/>
          <w:cs/>
        </w:rPr>
        <w:t>สุทธิ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BFAA783" w14:textId="77777777" w:rsidR="00FA7A78" w:rsidRPr="005329DB" w:rsidRDefault="00FA7A78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32EE2D6" w14:textId="37C06BF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8C12041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3FF48C3" w14:textId="56D49D66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br/>
        <w:t>การทำงานของพนักงานในงวดปัจจุบันและงวดก่อน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A7449F" w14:textId="4CE77778" w:rsidR="007B1D2D" w:rsidRPr="005329DB" w:rsidRDefault="007B1D2D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39730F0" w14:textId="373EAD41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="00F97EA7" w:rsidRPr="005329DB">
        <w:rPr>
          <w:rFonts w:asciiTheme="majorBidi" w:hAnsiTheme="majorBidi" w:cstheme="majorBidi"/>
          <w:bCs/>
          <w:sz w:val="30"/>
          <w:szCs w:val="30"/>
        </w:rPr>
        <w:t>12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3D47B2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BF44FB4" w14:textId="77777777" w:rsidR="00566FA6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FF0000"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5FE3944" w14:textId="6630515E" w:rsidR="00E92731" w:rsidRPr="005329DB" w:rsidRDefault="00E92731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2FEC81D4" w14:textId="3249ECAC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ประมาณการหนี้สิน</w:t>
      </w:r>
    </w:p>
    <w:p w14:paraId="1E8A1F4D" w14:textId="77777777" w:rsidR="00BA31BE" w:rsidRPr="005329DB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</w:rPr>
      </w:pPr>
    </w:p>
    <w:p w14:paraId="07708D20" w14:textId="3B61479E" w:rsidR="007B688D" w:rsidRPr="005329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04AFC01D" w14:textId="4B37BBD0" w:rsidR="00F87779" w:rsidRPr="005329DB" w:rsidRDefault="00F8777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  <w:r w:rsidRPr="005329DB">
        <w:rPr>
          <w:rFonts w:asciiTheme="majorBidi" w:hAnsiTheme="majorBidi" w:cstheme="majorBidi"/>
          <w:b/>
        </w:rPr>
        <w:br w:type="page"/>
      </w:r>
    </w:p>
    <w:p w14:paraId="09FD99D4" w14:textId="00B4631E" w:rsidR="0066615C" w:rsidRPr="005329DB" w:rsidRDefault="0066615C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 xml:space="preserve">การวัดมูลค่ายุติธรรม </w:t>
      </w:r>
    </w:p>
    <w:p w14:paraId="61030BEB" w14:textId="7A52406D" w:rsidR="0066615C" w:rsidRPr="005329DB" w:rsidRDefault="0066615C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</w:rPr>
      </w:pPr>
    </w:p>
    <w:p w14:paraId="0152F842" w14:textId="77777777" w:rsidR="00566FA6" w:rsidRPr="005329DB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b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329DB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pacing w:val="-2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AABB4" w14:textId="77777777" w:rsidR="00566FA6" w:rsidRPr="005329DB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</w:rPr>
      </w:pPr>
    </w:p>
    <w:p w14:paraId="1F6A0D48" w14:textId="2E69A9A2" w:rsidR="00566FA6" w:rsidRPr="005329DB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9DB">
        <w:rPr>
          <w:rFonts w:asciiTheme="majorBidi" w:hAnsiTheme="majorBidi" w:cstheme="majorBidi"/>
          <w:b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5329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="0031135D" w:rsidRPr="005329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28C4FE2" w14:textId="77777777" w:rsidR="00566FA6" w:rsidRPr="005329DB" w:rsidRDefault="00566FA6" w:rsidP="00246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04039475" w14:textId="508D1625" w:rsidR="00566FA6" w:rsidRPr="005329DB" w:rsidRDefault="00566FA6" w:rsidP="002460CC">
      <w:pPr>
        <w:pStyle w:val="block"/>
        <w:numPr>
          <w:ilvl w:val="0"/>
          <w:numId w:val="21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F97EA7" w:rsidRPr="005329D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329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5329DB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62F232" w14:textId="05D42201" w:rsidR="00566FA6" w:rsidRPr="005329DB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329D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5329D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329D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97EA7" w:rsidRPr="005329DB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6F229A7" w14:textId="28072426" w:rsidR="00566FA6" w:rsidRPr="005329DB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329D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5329D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329D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329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34BC11" w14:textId="77777777" w:rsidR="00566FA6" w:rsidRPr="005329DB" w:rsidRDefault="00566FA6" w:rsidP="00566FA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407E86E4" w14:textId="3EF92ADA" w:rsidR="00617CFE" w:rsidRPr="005329DB" w:rsidRDefault="00566FA6" w:rsidP="00430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54E42BE" w14:textId="77777777" w:rsidR="00015073" w:rsidRPr="005329DB" w:rsidRDefault="00015073" w:rsidP="00430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s/>
        </w:rPr>
      </w:pPr>
    </w:p>
    <w:p w14:paraId="1338A415" w14:textId="59F3D57F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รายได้</w:t>
      </w:r>
      <w:r w:rsidR="00B32190" w:rsidRPr="005329DB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จากสัญญาที่ทำกับลูกค้า</w:t>
      </w:r>
    </w:p>
    <w:p w14:paraId="29E0F7AC" w14:textId="77777777" w:rsidR="00601D50" w:rsidRPr="005329DB" w:rsidRDefault="00601D5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</w:p>
    <w:p w14:paraId="17235D91" w14:textId="77777777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/>
          <w:i/>
          <w:iCs/>
          <w:sz w:val="30"/>
          <w:szCs w:val="30"/>
          <w:cs/>
        </w:rPr>
        <w:t>การรับรู้รายได้</w:t>
      </w:r>
    </w:p>
    <w:p w14:paraId="42C93068" w14:textId="77777777" w:rsidR="00434EB8" w:rsidRPr="005329DB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s/>
        </w:rPr>
      </w:pPr>
    </w:p>
    <w:p w14:paraId="3B52F07B" w14:textId="68F4757C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1BE68840" w14:textId="77777777" w:rsidR="00BB15B5" w:rsidRPr="005329DB" w:rsidRDefault="00BB15B5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782951C" w14:textId="1E055C5B" w:rsidR="00015073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E47A297" w14:textId="77777777" w:rsidR="00637F3D" w:rsidRPr="005329DB" w:rsidRDefault="00637F3D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6972EB0F" w14:textId="269D7F79" w:rsidR="008568B5" w:rsidRPr="005329DB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329D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ภาษีเงินได้</w:t>
      </w:r>
    </w:p>
    <w:p w14:paraId="181A5150" w14:textId="77777777" w:rsidR="00693140" w:rsidRPr="005329DB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4C09F170" w14:textId="77777777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5329DB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หรือ</w:t>
      </w:r>
      <w:r w:rsidRPr="005329DB">
        <w:rPr>
          <w:rFonts w:asciiTheme="majorBidi" w:hAnsi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36780B06" w14:textId="5E39750E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lastRenderedPageBreak/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F5247C" w:rsidRPr="005329DB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5329DB">
        <w:rPr>
          <w:rFonts w:asciiTheme="majorBidi" w:hAnsi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</w:rPr>
        <w:t xml:space="preserve">ๆ </w:t>
      </w:r>
    </w:p>
    <w:p w14:paraId="364BB760" w14:textId="77777777" w:rsidR="00434EB8" w:rsidRPr="005329DB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11C6C1AF" w14:textId="6E9CA35C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</w:rPr>
        <w:br/>
        <w:t>ผลแตกต่างชั่วคราวสำหรับ</w:t>
      </w:r>
      <w:r w:rsidRPr="005329DB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5E266A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ณ</w:t>
      </w:r>
      <w:r w:rsidR="005E266A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5E266A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5E266A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>ณ</w:t>
      </w:r>
      <w:r w:rsidR="005E266A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329DB">
        <w:rPr>
          <w:rFonts w:asciiTheme="majorBidi" w:hAnsiTheme="majorBidi" w:hint="cs"/>
          <w:sz w:val="30"/>
          <w:szCs w:val="30"/>
          <w:cs/>
        </w:rPr>
        <w:t xml:space="preserve">วันที่เกิดรายการนั้น </w:t>
      </w:r>
      <w:r w:rsidRPr="005329DB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0107F5" w14:textId="1C4DCE63" w:rsidR="007B1D2D" w:rsidRPr="005329DB" w:rsidRDefault="007B1D2D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  <w:cs/>
        </w:rPr>
      </w:pPr>
    </w:p>
    <w:p w14:paraId="6F9AEA03" w14:textId="56F052F7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5329D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5329DB">
        <w:rPr>
          <w:rFonts w:asciiTheme="majorBidi" w:hAnsiTheme="majorBidi"/>
          <w:spacing w:val="-2"/>
          <w:sz w:val="30"/>
          <w:szCs w:val="30"/>
          <w:cs/>
        </w:rPr>
        <w:t>บริษั</w:t>
      </w:r>
      <w:r w:rsidRPr="005329DB">
        <w:rPr>
          <w:rFonts w:asciiTheme="majorBidi" w:hAnsiTheme="majorBidi"/>
          <w:sz w:val="30"/>
          <w:szCs w:val="30"/>
          <w:cs/>
        </w:rPr>
        <w:t>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5329DB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5107525" w14:textId="77777777" w:rsidR="00434EB8" w:rsidRPr="005329DB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036AD041" w14:textId="77777777" w:rsidR="00434EB8" w:rsidRPr="005329DB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5329DB">
        <w:rPr>
          <w:rFonts w:asciiTheme="majorBidi" w:hAnsiTheme="majorBidi" w:hint="cs"/>
          <w:sz w:val="30"/>
          <w:szCs w:val="30"/>
          <w:cs/>
        </w:rPr>
        <w:t>สิ้นรอบระยะเวลารายงานและ</w:t>
      </w:r>
      <w:r w:rsidRPr="005329DB">
        <w:rPr>
          <w:rFonts w:asciiTheme="majorBidi" w:hAnsi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5F5A0D0F" w14:textId="3CE236FE" w:rsidR="00820B50" w:rsidRPr="005329DB" w:rsidRDefault="00820B50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11A59B0" w14:textId="10B32EA8" w:rsidR="00246E4A" w:rsidRPr="005329DB" w:rsidRDefault="00246E4A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0AEF7AD9" w14:textId="77777777" w:rsidR="00246E4A" w:rsidRPr="005329DB" w:rsidRDefault="00246E4A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4"/>
          <w:szCs w:val="24"/>
        </w:rPr>
      </w:pPr>
    </w:p>
    <w:p w14:paraId="1F2EDEE6" w14:textId="45113FE5" w:rsidR="00086BE5" w:rsidRPr="005329DB" w:rsidRDefault="00086BE5" w:rsidP="00086B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329DB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F5247C" w:rsidRPr="005329DB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="00820F08" w:rsidRPr="005329DB">
        <w:rPr>
          <w:rFonts w:asciiTheme="majorBidi" w:hAnsiTheme="majorBidi"/>
          <w:b/>
          <w:sz w:val="30"/>
          <w:szCs w:val="30"/>
          <w:cs/>
        </w:rPr>
        <w:br/>
      </w:r>
      <w:r w:rsidRPr="005329DB">
        <w:rPr>
          <w:rFonts w:asciiTheme="majorBidi" w:hAnsiTheme="majorBidi"/>
          <w:b/>
          <w:sz w:val="30"/>
          <w:szCs w:val="30"/>
          <w:cs/>
        </w:rPr>
        <w:t>กลุ่มบริษั</w:t>
      </w:r>
      <w:r w:rsidR="007978FD" w:rsidRPr="005329DB">
        <w:rPr>
          <w:rFonts w:asciiTheme="majorBidi" w:hAnsiTheme="majorBidi" w:hint="cs"/>
          <w:b/>
          <w:sz w:val="30"/>
          <w:szCs w:val="30"/>
          <w:cs/>
        </w:rPr>
        <w:t>ท</w:t>
      </w:r>
      <w:r w:rsidRPr="005329DB">
        <w:rPr>
          <w:rFonts w:asciiTheme="majorBidi" w:hAnsiTheme="majorBidi"/>
          <w:b/>
          <w:sz w:val="30"/>
          <w:szCs w:val="30"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4BF6F1E" w14:textId="77777777" w:rsidR="00086BE5" w:rsidRPr="005329DB" w:rsidRDefault="00086BE5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4"/>
          <w:szCs w:val="24"/>
        </w:rPr>
      </w:pPr>
    </w:p>
    <w:p w14:paraId="20489C5E" w14:textId="3246B0C5" w:rsidR="000F0745" w:rsidRPr="005329DB" w:rsidRDefault="00246E4A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</w:t>
      </w:r>
      <w:r w:rsidR="00943A1F"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</w:t>
      </w:r>
      <w:r w:rsidR="00E64894" w:rsidRPr="005329DB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E64894"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บริษัทใหญ่ในลำดับสูงสุด</w:t>
      </w:r>
      <w:r w:rsidR="00FA7276"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บริษัทย่อย</w:t>
      </w:r>
      <w:r w:rsidRPr="005329DB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>และการร่วมค้าได้เปิดเผยในหมายเหตุข้อ</w:t>
      </w:r>
      <w:r w:rsidR="00C5275D" w:rsidRPr="005329DB">
        <w:rPr>
          <w:rFonts w:asciiTheme="majorBidi" w:hAnsiTheme="majorBidi"/>
          <w:bCs/>
          <w:spacing w:val="-4"/>
          <w:sz w:val="30"/>
          <w:szCs w:val="30"/>
        </w:rPr>
        <w:t xml:space="preserve"> </w:t>
      </w:r>
      <w:r w:rsidR="00F97EA7" w:rsidRPr="005329DB">
        <w:rPr>
          <w:rFonts w:asciiTheme="majorBidi" w:hAnsiTheme="majorBidi"/>
          <w:bCs/>
          <w:spacing w:val="-4"/>
          <w:sz w:val="30"/>
          <w:szCs w:val="30"/>
        </w:rPr>
        <w:t>1</w:t>
      </w:r>
      <w:r w:rsidR="00617CFE" w:rsidRPr="005329DB">
        <w:rPr>
          <w:rFonts w:asciiTheme="majorBidi" w:hAnsiTheme="majorBidi"/>
          <w:bCs/>
          <w:spacing w:val="-4"/>
          <w:sz w:val="30"/>
          <w:szCs w:val="30"/>
        </w:rPr>
        <w:t>,</w:t>
      </w:r>
      <w:r w:rsidRPr="005329DB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="007B7871" w:rsidRPr="005329DB">
        <w:rPr>
          <w:rFonts w:asciiTheme="majorBidi" w:hAnsiTheme="majorBidi"/>
          <w:bCs/>
          <w:spacing w:val="-4"/>
          <w:sz w:val="30"/>
          <w:szCs w:val="30"/>
        </w:rPr>
        <w:t>8</w:t>
      </w:r>
      <w:r w:rsidR="00792B79" w:rsidRPr="005329DB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5329DB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C56AC" w:rsidRPr="005329DB">
        <w:rPr>
          <w:rFonts w:asciiTheme="majorBidi" w:hAnsiTheme="majorBidi"/>
          <w:bCs/>
          <w:sz w:val="30"/>
          <w:szCs w:val="30"/>
        </w:rPr>
        <w:t>9</w:t>
      </w:r>
      <w:r w:rsidR="00792B79" w:rsidRPr="005329DB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="00516ABF" w:rsidRPr="005329DB">
        <w:rPr>
          <w:rFonts w:asciiTheme="majorBidi" w:hAnsiTheme="majorBidi" w:hint="cs"/>
          <w:b/>
          <w:sz w:val="30"/>
          <w:szCs w:val="30"/>
          <w:cs/>
        </w:rPr>
        <w:t>กับกลุ่มบริษัท</w:t>
      </w:r>
      <w:r w:rsidRPr="005329DB">
        <w:rPr>
          <w:rFonts w:asciiTheme="majorBidi" w:hAnsiTheme="majorBidi" w:hint="cs"/>
          <w:b/>
          <w:sz w:val="30"/>
          <w:szCs w:val="30"/>
          <w:cs/>
        </w:rPr>
        <w:t>ในระหว่าง</w:t>
      </w:r>
      <w:r w:rsidR="00792B79" w:rsidRPr="005329DB">
        <w:rPr>
          <w:rFonts w:asciiTheme="majorBidi" w:hAnsiTheme="majorBidi" w:hint="cs"/>
          <w:b/>
          <w:sz w:val="30"/>
          <w:szCs w:val="30"/>
          <w:cs/>
        </w:rPr>
        <w:t>ปี</w:t>
      </w:r>
      <w:r w:rsidRPr="005329DB">
        <w:rPr>
          <w:rFonts w:asciiTheme="majorBidi" w:hAnsiTheme="majorBidi" w:hint="cs"/>
          <w:b/>
          <w:sz w:val="30"/>
          <w:szCs w:val="30"/>
          <w:cs/>
        </w:rPr>
        <w:t>มีดังต่อไปนี้</w:t>
      </w:r>
    </w:p>
    <w:p w14:paraId="2DA16321" w14:textId="77777777" w:rsidR="00CC56AC" w:rsidRPr="005329DB" w:rsidRDefault="00CC56AC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24"/>
          <w:szCs w:val="24"/>
          <w:cs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3"/>
        <w:gridCol w:w="3623"/>
      </w:tblGrid>
      <w:tr w:rsidR="001E499D" w:rsidRPr="005329DB" w14:paraId="23A55505" w14:textId="77777777" w:rsidTr="00CC56AC">
        <w:trPr>
          <w:trHeight w:val="21"/>
          <w:tblHeader/>
        </w:trPr>
        <w:tc>
          <w:tcPr>
            <w:tcW w:w="4140" w:type="dxa"/>
            <w:hideMark/>
          </w:tcPr>
          <w:p w14:paraId="44035E00" w14:textId="77777777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353" w:type="dxa"/>
            <w:hideMark/>
          </w:tcPr>
          <w:p w14:paraId="503A0E00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ประเทศที่จัดตั้ง</w:t>
            </w:r>
            <w:r w:rsidRPr="00283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2830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23" w:type="dxa"/>
            <w:hideMark/>
          </w:tcPr>
          <w:p w14:paraId="5E37F455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6" w:right="-10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E499D" w:rsidRPr="005329DB" w14:paraId="19B82D83" w14:textId="77777777" w:rsidTr="00CC56AC">
        <w:trPr>
          <w:trHeight w:val="21"/>
        </w:trPr>
        <w:tc>
          <w:tcPr>
            <w:tcW w:w="4140" w:type="dxa"/>
          </w:tcPr>
          <w:p w14:paraId="18BB6920" w14:textId="77777777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จีซี ไกลคอล จำกัด</w:t>
            </w:r>
          </w:p>
        </w:tc>
        <w:tc>
          <w:tcPr>
            <w:tcW w:w="1353" w:type="dxa"/>
          </w:tcPr>
          <w:p w14:paraId="68BCAEF7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E60916F" w14:textId="2BF80780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5329DB" w14:paraId="11392E9B" w14:textId="77777777" w:rsidTr="00CC56AC">
        <w:trPr>
          <w:trHeight w:val="21"/>
        </w:trPr>
        <w:tc>
          <w:tcPr>
            <w:tcW w:w="4140" w:type="dxa"/>
          </w:tcPr>
          <w:p w14:paraId="021ADE83" w14:textId="65448EB1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โซลูชั่น ครีเอชั่น จำกัด</w:t>
            </w:r>
          </w:p>
        </w:tc>
        <w:tc>
          <w:tcPr>
            <w:tcW w:w="1353" w:type="dxa"/>
          </w:tcPr>
          <w:p w14:paraId="5BD7052E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6CC2876" w14:textId="793DA574" w:rsidR="001E499D" w:rsidRPr="00283034" w:rsidRDefault="001E499D" w:rsidP="0045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5329DB" w14:paraId="6C1F4EFB" w14:textId="77777777" w:rsidTr="00CC56AC">
        <w:trPr>
          <w:trHeight w:val="21"/>
        </w:trPr>
        <w:tc>
          <w:tcPr>
            <w:tcW w:w="4140" w:type="dxa"/>
          </w:tcPr>
          <w:p w14:paraId="59BDADF9" w14:textId="77777777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จีซี เมนเทนแนนซ์ แอนด์ เอนจิเนียริง </w:t>
            </w: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1353" w:type="dxa"/>
          </w:tcPr>
          <w:p w14:paraId="5CC8161A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304CBD3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  <w:p w14:paraId="6A0C121A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499D" w:rsidRPr="005329DB" w14:paraId="25994745" w14:textId="77777777" w:rsidTr="00CC56AC">
        <w:trPr>
          <w:trHeight w:val="21"/>
        </w:trPr>
        <w:tc>
          <w:tcPr>
            <w:tcW w:w="4140" w:type="dxa"/>
          </w:tcPr>
          <w:p w14:paraId="48C87FB4" w14:textId="77777777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จีซี เอสเตท จำกัด</w:t>
            </w:r>
          </w:p>
        </w:tc>
        <w:tc>
          <w:tcPr>
            <w:tcW w:w="1353" w:type="dxa"/>
          </w:tcPr>
          <w:p w14:paraId="4ED809A3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1C7091E2" w14:textId="654ED1F6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5329DB" w14:paraId="211DE52B" w14:textId="77777777" w:rsidTr="00CC56AC">
        <w:trPr>
          <w:trHeight w:val="21"/>
        </w:trPr>
        <w:tc>
          <w:tcPr>
            <w:tcW w:w="4140" w:type="dxa"/>
          </w:tcPr>
          <w:p w14:paraId="044FF671" w14:textId="77777777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จีซี โพลีออลส์ จำกัด</w:t>
            </w:r>
          </w:p>
        </w:tc>
        <w:tc>
          <w:tcPr>
            <w:tcW w:w="1353" w:type="dxa"/>
          </w:tcPr>
          <w:p w14:paraId="0AADEE66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7FF8854" w14:textId="1BD9A7BB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5329DB" w14:paraId="7EBC7298" w14:textId="77777777" w:rsidTr="00CC56AC">
        <w:trPr>
          <w:trHeight w:val="21"/>
        </w:trPr>
        <w:tc>
          <w:tcPr>
            <w:tcW w:w="4140" w:type="dxa"/>
          </w:tcPr>
          <w:p w14:paraId="5A76F95B" w14:textId="064DB93B" w:rsidR="001E499D" w:rsidRPr="00283034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เอ็นพีซี เซฟตี้ แอนด์ เอ็นไวรอน</w:t>
            </w:r>
            <w:r w:rsidRPr="002830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เมนทอล เซอร์วิส จำกัด</w:t>
            </w:r>
          </w:p>
        </w:tc>
        <w:tc>
          <w:tcPr>
            <w:tcW w:w="1353" w:type="dxa"/>
          </w:tcPr>
          <w:p w14:paraId="21490409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92C8DF0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  <w:p w14:paraId="0D4DDA4D" w14:textId="77777777" w:rsidR="001E499D" w:rsidRPr="00283034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56AC" w:rsidRPr="005329DB" w14:paraId="58E96EAD" w14:textId="77777777" w:rsidTr="00CC56AC">
        <w:trPr>
          <w:trHeight w:val="21"/>
        </w:trPr>
        <w:tc>
          <w:tcPr>
            <w:tcW w:w="4140" w:type="dxa"/>
          </w:tcPr>
          <w:p w14:paraId="661CA21E" w14:textId="5748DA8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พีทีที ฟีนอล จำกัด</w:t>
            </w:r>
          </w:p>
        </w:tc>
        <w:tc>
          <w:tcPr>
            <w:tcW w:w="1353" w:type="dxa"/>
          </w:tcPr>
          <w:p w14:paraId="7384471D" w14:textId="20F44A08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4A92B28" w14:textId="56C8D85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CC56AC" w:rsidRPr="005329DB" w14:paraId="54654873" w14:textId="77777777" w:rsidTr="00CC56AC">
        <w:trPr>
          <w:trHeight w:val="21"/>
        </w:trPr>
        <w:tc>
          <w:tcPr>
            <w:tcW w:w="4140" w:type="dxa"/>
          </w:tcPr>
          <w:p w14:paraId="1FECFDC3" w14:textId="72206DB9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จีซี ศูนย์บริหารเงิน จำกัด</w:t>
            </w:r>
          </w:p>
        </w:tc>
        <w:tc>
          <w:tcPr>
            <w:tcW w:w="1353" w:type="dxa"/>
          </w:tcPr>
          <w:p w14:paraId="61CFE726" w14:textId="611E568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FE37751" w14:textId="63EA70DA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เป็นบริษัทย่อยทางตรงของบริษัทใหญ่</w:t>
            </w:r>
          </w:p>
        </w:tc>
      </w:tr>
      <w:tr w:rsidR="00CC56AC" w:rsidRPr="005329DB" w14:paraId="3940FEF5" w14:textId="77777777" w:rsidTr="00CC56AC">
        <w:trPr>
          <w:trHeight w:val="21"/>
        </w:trPr>
        <w:tc>
          <w:tcPr>
            <w:tcW w:w="4140" w:type="dxa"/>
          </w:tcPr>
          <w:p w14:paraId="617A8DC1" w14:textId="779E7AFF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รักษาความปลอดภัย เอ็นพีซี เอส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แอนด์อี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53" w:type="dxa"/>
          </w:tcPr>
          <w:p w14:paraId="359D19C7" w14:textId="7777777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8D6F350" w14:textId="38E7E5CE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</w:tc>
      </w:tr>
      <w:tr w:rsidR="00CC56AC" w:rsidRPr="005329DB" w14:paraId="380963C1" w14:textId="77777777" w:rsidTr="00CC56AC">
        <w:trPr>
          <w:trHeight w:val="21"/>
        </w:trPr>
        <w:tc>
          <w:tcPr>
            <w:tcW w:w="4140" w:type="dxa"/>
          </w:tcPr>
          <w:p w14:paraId="47C8BD67" w14:textId="6E45D950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คุราเร่ จีซี แอดวานซ์ แมททีเรียลส์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53" w:type="dxa"/>
          </w:tcPr>
          <w:p w14:paraId="7B16E55E" w14:textId="7777777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5DA257A6" w14:textId="31612DEA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C56AC" w:rsidRPr="005329DB" w14:paraId="213830DF" w14:textId="77777777" w:rsidTr="00CC56AC">
        <w:trPr>
          <w:trHeight w:val="21"/>
        </w:trPr>
        <w:tc>
          <w:tcPr>
            <w:tcW w:w="4140" w:type="dxa"/>
          </w:tcPr>
          <w:p w14:paraId="7842609A" w14:textId="62600238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1353" w:type="dxa"/>
          </w:tcPr>
          <w:p w14:paraId="2580E4DD" w14:textId="7777777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294CAE4" w14:textId="782B2533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C56AC" w:rsidRPr="005329DB" w14:paraId="17465654" w14:textId="77777777" w:rsidTr="00CC56AC">
        <w:trPr>
          <w:trHeight w:val="21"/>
        </w:trPr>
        <w:tc>
          <w:tcPr>
            <w:tcW w:w="4140" w:type="dxa"/>
          </w:tcPr>
          <w:p w14:paraId="360181A5" w14:textId="184204A0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353" w:type="dxa"/>
          </w:tcPr>
          <w:p w14:paraId="72D75BA6" w14:textId="77777777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22E71CBD" w14:textId="2A3F0266" w:rsidR="00CC56AC" w:rsidRPr="00283034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A30E7" w:rsidRPr="005329DB" w14:paraId="2D0B2BB4" w14:textId="77777777" w:rsidTr="00CC56AC">
        <w:trPr>
          <w:trHeight w:val="21"/>
        </w:trPr>
        <w:tc>
          <w:tcPr>
            <w:tcW w:w="4140" w:type="dxa"/>
          </w:tcPr>
          <w:p w14:paraId="563E5E58" w14:textId="3EB02A0F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30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353" w:type="dxa"/>
          </w:tcPr>
          <w:p w14:paraId="31B637D4" w14:textId="074A5406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6887C09" w14:textId="49862419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A30E7" w:rsidRPr="005329DB" w14:paraId="134C5070" w14:textId="77777777" w:rsidTr="00CC56AC">
        <w:trPr>
          <w:trHeight w:val="21"/>
        </w:trPr>
        <w:tc>
          <w:tcPr>
            <w:tcW w:w="4140" w:type="dxa"/>
          </w:tcPr>
          <w:p w14:paraId="3AD1C5E0" w14:textId="5349877A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Emery Oleochemicals LLC.       </w:t>
            </w:r>
          </w:p>
        </w:tc>
        <w:tc>
          <w:tcPr>
            <w:tcW w:w="1353" w:type="dxa"/>
          </w:tcPr>
          <w:p w14:paraId="1CA0F04E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623" w:type="dxa"/>
          </w:tcPr>
          <w:p w14:paraId="6CBC6A71" w14:textId="46DF4656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เป็นบริษัทร่วมทางอ้อมของบริษัทใหญ่</w:t>
            </w:r>
          </w:p>
        </w:tc>
      </w:tr>
      <w:tr w:rsidR="00CA30E7" w:rsidRPr="005329DB" w14:paraId="2EEC9B36" w14:textId="77777777" w:rsidTr="00CC56AC">
        <w:trPr>
          <w:trHeight w:val="21"/>
        </w:trPr>
        <w:tc>
          <w:tcPr>
            <w:tcW w:w="4140" w:type="dxa"/>
          </w:tcPr>
          <w:p w14:paraId="1D1CF382" w14:textId="57171B9E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ดับบลิวเอชเอ จีซี โลจิสติกส์ จำกัด</w:t>
            </w:r>
          </w:p>
        </w:tc>
        <w:tc>
          <w:tcPr>
            <w:tcW w:w="1353" w:type="dxa"/>
          </w:tcPr>
          <w:p w14:paraId="7AB68A4E" w14:textId="2C8B6DFE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47E4C87F" w14:textId="037DFEFE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เป็นบริษัทร่วมค้าทางตรงของบริษัทใหญ่</w:t>
            </w:r>
          </w:p>
        </w:tc>
      </w:tr>
      <w:tr w:rsidR="00CA30E7" w:rsidRPr="005329DB" w14:paraId="002280C7" w14:textId="77777777" w:rsidTr="00CC56AC">
        <w:trPr>
          <w:trHeight w:val="21"/>
        </w:trPr>
        <w:tc>
          <w:tcPr>
            <w:tcW w:w="4140" w:type="dxa"/>
          </w:tcPr>
          <w:p w14:paraId="5D757D3A" w14:textId="2ED5271E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ไทยออยล์ จำกัด (มหาชน)</w:t>
            </w:r>
          </w:p>
        </w:tc>
        <w:tc>
          <w:tcPr>
            <w:tcW w:w="1353" w:type="dxa"/>
          </w:tcPr>
          <w:p w14:paraId="7F521506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BA9E77D" w14:textId="102321D2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6E96EF9B" w14:textId="77777777" w:rsidTr="00CC56AC">
        <w:trPr>
          <w:trHeight w:val="21"/>
        </w:trPr>
        <w:tc>
          <w:tcPr>
            <w:tcW w:w="4140" w:type="dxa"/>
          </w:tcPr>
          <w:p w14:paraId="5D47645C" w14:textId="77DAFF49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ปตท.น้ำมันและการค้าปลีก จำกัด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   (มหาชน)</w:t>
            </w:r>
          </w:p>
        </w:tc>
        <w:tc>
          <w:tcPr>
            <w:tcW w:w="1353" w:type="dxa"/>
          </w:tcPr>
          <w:p w14:paraId="16E1FCA9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6A68DB2" w14:textId="182A658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373A8948" w14:textId="77777777" w:rsidTr="00CC56AC">
        <w:trPr>
          <w:trHeight w:val="21"/>
        </w:trPr>
        <w:tc>
          <w:tcPr>
            <w:tcW w:w="4140" w:type="dxa"/>
          </w:tcPr>
          <w:p w14:paraId="686A93E8" w14:textId="47875DBB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53" w:type="dxa"/>
          </w:tcPr>
          <w:p w14:paraId="5BB92D0E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89CECEF" w14:textId="2D85B4F4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3A1C501E" w14:textId="77777777" w:rsidTr="00CC56AC">
        <w:trPr>
          <w:trHeight w:val="21"/>
        </w:trPr>
        <w:tc>
          <w:tcPr>
            <w:tcW w:w="4140" w:type="dxa"/>
          </w:tcPr>
          <w:p w14:paraId="3E66A3B5" w14:textId="34FF7710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ไออาร์พีซี จำกัด (มหาชน)</w:t>
            </w:r>
          </w:p>
        </w:tc>
        <w:tc>
          <w:tcPr>
            <w:tcW w:w="1353" w:type="dxa"/>
          </w:tcPr>
          <w:p w14:paraId="02A3347E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28B6E8A" w14:textId="7D7BB500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12998D52" w14:textId="77777777" w:rsidTr="00CC56AC">
        <w:trPr>
          <w:trHeight w:val="21"/>
        </w:trPr>
        <w:tc>
          <w:tcPr>
            <w:tcW w:w="4140" w:type="dxa"/>
          </w:tcPr>
          <w:p w14:paraId="38A63C4C" w14:textId="2F239C43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1353" w:type="dxa"/>
          </w:tcPr>
          <w:p w14:paraId="5C63F5AA" w14:textId="22384B00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4E89AC08" w14:textId="64A1F9F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72C2E538" w14:textId="77777777" w:rsidTr="00CC56AC">
        <w:trPr>
          <w:trHeight w:val="21"/>
        </w:trPr>
        <w:tc>
          <w:tcPr>
            <w:tcW w:w="4140" w:type="dxa"/>
            <w:hideMark/>
          </w:tcPr>
          <w:p w14:paraId="05E0C143" w14:textId="3297C0CE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โกลบอล เพาเวอร์ ซินเนอร์ยี่ จำกัด</w:t>
            </w: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   (มหาชน)</w:t>
            </w:r>
          </w:p>
        </w:tc>
        <w:tc>
          <w:tcPr>
            <w:tcW w:w="1353" w:type="dxa"/>
            <w:hideMark/>
          </w:tcPr>
          <w:p w14:paraId="1A62D92B" w14:textId="69C4DEE4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hideMark/>
          </w:tcPr>
          <w:p w14:paraId="65E08E60" w14:textId="4F075D80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A30E7" w:rsidRPr="005329DB" w14:paraId="22F3526C" w14:textId="77777777" w:rsidTr="00CC56AC">
        <w:trPr>
          <w:trHeight w:val="21"/>
        </w:trPr>
        <w:tc>
          <w:tcPr>
            <w:tcW w:w="4140" w:type="dxa"/>
          </w:tcPr>
          <w:p w14:paraId="5EB5E06D" w14:textId="0DB51A5F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ปตท. บริหารธุรกิจค้าปลีก จำกัด</w:t>
            </w:r>
          </w:p>
        </w:tc>
        <w:tc>
          <w:tcPr>
            <w:tcW w:w="1353" w:type="dxa"/>
          </w:tcPr>
          <w:p w14:paraId="026FA911" w14:textId="77C154CC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4EDF0F58" w14:textId="77777777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  <w:p w14:paraId="10B5A122" w14:textId="5E5C78E9" w:rsidR="00CA30E7" w:rsidRPr="00283034" w:rsidRDefault="00CA30E7" w:rsidP="00CA3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ลำดับสูงสุด</w:t>
            </w:r>
          </w:p>
        </w:tc>
      </w:tr>
      <w:tr w:rsidR="00CF6D66" w:rsidRPr="005329DB" w14:paraId="47BC51F9" w14:textId="77777777" w:rsidTr="00CC56AC">
        <w:trPr>
          <w:trHeight w:val="21"/>
        </w:trPr>
        <w:tc>
          <w:tcPr>
            <w:tcW w:w="4140" w:type="dxa"/>
          </w:tcPr>
          <w:p w14:paraId="40B57978" w14:textId="4DFE6CBD" w:rsidR="00CF6D66" w:rsidRPr="00283034" w:rsidRDefault="00CF6D66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91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อินโนบิก นูทริชั่น จำกัด</w:t>
            </w:r>
          </w:p>
        </w:tc>
        <w:tc>
          <w:tcPr>
            <w:tcW w:w="1353" w:type="dxa"/>
          </w:tcPr>
          <w:p w14:paraId="0D01C7C7" w14:textId="349E62BB" w:rsidR="00CF6D66" w:rsidRPr="00283034" w:rsidRDefault="00CF6D66" w:rsidP="00CF6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B3E7221" w14:textId="77777777" w:rsidR="00CF6D66" w:rsidRPr="00283034" w:rsidRDefault="00CF6D66" w:rsidP="00CF6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เป็นบริษัทย่อยทางอ้อมของบริษัทใหญ่</w:t>
            </w:r>
          </w:p>
          <w:p w14:paraId="1859CA8D" w14:textId="65AD3FCA" w:rsidR="00CF6D66" w:rsidRPr="00283034" w:rsidRDefault="00CF6D66" w:rsidP="00CF6D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03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ลำดับสูงสุด</w:t>
            </w:r>
          </w:p>
        </w:tc>
      </w:tr>
    </w:tbl>
    <w:p w14:paraId="78B27A9D" w14:textId="77777777" w:rsidR="00CF6D66" w:rsidRDefault="00CF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98"/>
        <w:gridCol w:w="1080"/>
        <w:gridCol w:w="162"/>
        <w:gridCol w:w="1080"/>
        <w:gridCol w:w="171"/>
        <w:gridCol w:w="1074"/>
      </w:tblGrid>
      <w:tr w:rsidR="0056144C" w:rsidRPr="005329DB" w14:paraId="13CA8D71" w14:textId="77777777" w:rsidTr="00CC56AC">
        <w:trPr>
          <w:tblHeader/>
        </w:trPr>
        <w:tc>
          <w:tcPr>
            <w:tcW w:w="4302" w:type="dxa"/>
            <w:vAlign w:val="bottom"/>
          </w:tcPr>
          <w:p w14:paraId="288107E0" w14:textId="7ADA2F32" w:rsidR="0056144C" w:rsidRPr="005329DB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358" w:type="dxa"/>
            <w:gridSpan w:val="3"/>
          </w:tcPr>
          <w:p w14:paraId="7917E880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2" w:type="dxa"/>
          </w:tcPr>
          <w:p w14:paraId="253F6552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25" w:type="dxa"/>
            <w:gridSpan w:val="3"/>
          </w:tcPr>
          <w:p w14:paraId="0C1EC725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45698" w:rsidRPr="005329DB" w14:paraId="5F9ABEC4" w14:textId="77777777" w:rsidTr="00CC56AC">
        <w:trPr>
          <w:tblHeader/>
        </w:trPr>
        <w:tc>
          <w:tcPr>
            <w:tcW w:w="4302" w:type="dxa"/>
            <w:vAlign w:val="bottom"/>
          </w:tcPr>
          <w:p w14:paraId="5CA0E7F7" w14:textId="7E4A502E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329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FC640" w14:textId="5A15288D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0953EB8" w14:textId="77777777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93FEE6" w14:textId="33690780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" w:type="dxa"/>
          </w:tcPr>
          <w:p w14:paraId="20A6802B" w14:textId="77777777" w:rsidR="00745698" w:rsidRPr="005329DB" w:rsidRDefault="00745698" w:rsidP="00745698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8FB775" w14:textId="72F2E240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A7DC211" w14:textId="77777777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58AF9B8" w14:textId="77E69360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5698" w:rsidRPr="005329DB" w14:paraId="6AD75D87" w14:textId="77777777" w:rsidTr="00CC56AC">
        <w:trPr>
          <w:tblHeader/>
        </w:trPr>
        <w:tc>
          <w:tcPr>
            <w:tcW w:w="4302" w:type="dxa"/>
            <w:vAlign w:val="bottom"/>
          </w:tcPr>
          <w:p w14:paraId="4E95448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tcBorders>
              <w:left w:val="nil"/>
              <w:right w:val="nil"/>
            </w:tcBorders>
          </w:tcPr>
          <w:p w14:paraId="4F72313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5698" w:rsidRPr="005329DB" w14:paraId="52F052C9" w14:textId="77777777" w:rsidTr="00CC56AC">
        <w:tc>
          <w:tcPr>
            <w:tcW w:w="4302" w:type="dxa"/>
            <w:vAlign w:val="bottom"/>
          </w:tcPr>
          <w:p w14:paraId="632BED9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479DB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1795A3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7557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DE75DE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0A1C75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EF272C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562B372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698" w:rsidRPr="005329DB" w14:paraId="6AB21093" w14:textId="77777777" w:rsidTr="00CC56AC">
        <w:tc>
          <w:tcPr>
            <w:tcW w:w="4302" w:type="dxa"/>
            <w:vAlign w:val="bottom"/>
          </w:tcPr>
          <w:p w14:paraId="4489CB78" w14:textId="7827721F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4F89CA" w14:textId="27B85271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07660A5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A84E8D" w14:textId="1B732EA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vAlign w:val="bottom"/>
          </w:tcPr>
          <w:p w14:paraId="03DA5CF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DB012" w14:textId="23B4ECAD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52C886C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71E7F515" w14:textId="19B2A51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45698" w:rsidRPr="005329DB" w14:paraId="420814F8" w14:textId="77777777" w:rsidTr="00CC56AC">
        <w:tc>
          <w:tcPr>
            <w:tcW w:w="4302" w:type="dxa"/>
            <w:vAlign w:val="bottom"/>
          </w:tcPr>
          <w:p w14:paraId="68A4C93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C8989B" w14:textId="4EC2D6BD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6E93205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4B8B22" w14:textId="180510D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62" w:type="dxa"/>
            <w:vAlign w:val="bottom"/>
          </w:tcPr>
          <w:p w14:paraId="76256AB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7D0199" w14:textId="637B2A34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82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AB306C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116C81E" w14:textId="04CD1653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</w:tr>
      <w:tr w:rsidR="00745698" w:rsidRPr="005329DB" w14:paraId="7EC61FC7" w14:textId="77777777" w:rsidTr="00CC56AC">
        <w:tc>
          <w:tcPr>
            <w:tcW w:w="4302" w:type="dxa"/>
            <w:vAlign w:val="bottom"/>
          </w:tcPr>
          <w:p w14:paraId="4A8BB2CC" w14:textId="5FCFF710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olor w:val="000000"/>
                <w:sz w:val="10"/>
                <w:szCs w:val="10"/>
                <w:cs/>
              </w:rPr>
            </w:pPr>
            <w:r w:rsidRPr="00A10AA0">
              <w:rPr>
                <w:rFonts w:cs="Arial"/>
                <w:color w:val="000000"/>
                <w:sz w:val="10"/>
                <w:szCs w:val="10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5709BC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621D5207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E0C391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  <w:vAlign w:val="bottom"/>
          </w:tcPr>
          <w:p w14:paraId="5EBB502A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FF47D4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2673716D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5D31B2B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45698" w:rsidRPr="005329DB" w14:paraId="3326B2F9" w14:textId="77777777" w:rsidTr="00CC56AC">
        <w:tc>
          <w:tcPr>
            <w:tcW w:w="4302" w:type="dxa"/>
            <w:vAlign w:val="bottom"/>
          </w:tcPr>
          <w:p w14:paraId="11BE095C" w14:textId="48546F2D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79CFD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56270E2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57882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bottom"/>
          </w:tcPr>
          <w:p w14:paraId="400DFAC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5BA01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D19FB8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08D3747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698" w:rsidRPr="005329DB" w14:paraId="69E1D7D2" w14:textId="77777777" w:rsidTr="0020147E">
        <w:tc>
          <w:tcPr>
            <w:tcW w:w="4302" w:type="dxa"/>
            <w:vAlign w:val="bottom"/>
          </w:tcPr>
          <w:p w14:paraId="6EACBC7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C72267" w14:textId="6A2D2F69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1,742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397FCF5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4120AD" w14:textId="32280660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2,503</w:t>
            </w:r>
          </w:p>
        </w:tc>
        <w:tc>
          <w:tcPr>
            <w:tcW w:w="162" w:type="dxa"/>
            <w:vAlign w:val="bottom"/>
          </w:tcPr>
          <w:p w14:paraId="188F8D4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B9D28" w14:textId="245F3E31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1,742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6238E27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B55E93F" w14:textId="4985CF16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2,503</w:t>
            </w:r>
          </w:p>
        </w:tc>
      </w:tr>
      <w:tr w:rsidR="00745698" w:rsidRPr="005329DB" w14:paraId="5EB316C8" w14:textId="77777777" w:rsidTr="0020147E">
        <w:tc>
          <w:tcPr>
            <w:tcW w:w="4302" w:type="dxa"/>
            <w:vAlign w:val="bottom"/>
          </w:tcPr>
          <w:p w14:paraId="18218D8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3E24CA" w14:textId="6DA5D240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163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1D16498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107CD6" w14:textId="637FC64D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  <w:tc>
          <w:tcPr>
            <w:tcW w:w="162" w:type="dxa"/>
            <w:vAlign w:val="bottom"/>
          </w:tcPr>
          <w:p w14:paraId="42921D0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712036" w14:textId="5FAEAB98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163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60EDA31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79588F0" w14:textId="4C6A5E08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</w:tr>
      <w:tr w:rsidR="00745698" w:rsidRPr="005329DB" w14:paraId="19AA4FD5" w14:textId="77777777" w:rsidTr="0020147E">
        <w:tc>
          <w:tcPr>
            <w:tcW w:w="4302" w:type="dxa"/>
            <w:vAlign w:val="bottom"/>
          </w:tcPr>
          <w:p w14:paraId="177DEE52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C7656" w14:textId="0D7FC9DB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25C4A41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D736C9" w14:textId="441FDD5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62" w:type="dxa"/>
            <w:vAlign w:val="bottom"/>
          </w:tcPr>
          <w:p w14:paraId="725D743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414359" w14:textId="2C8B1455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0C1522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3785038" w14:textId="2D3223DB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745698" w:rsidRPr="005329DB" w14:paraId="65868C31" w14:textId="77777777" w:rsidTr="0020147E">
        <w:tc>
          <w:tcPr>
            <w:tcW w:w="4302" w:type="dxa"/>
            <w:vAlign w:val="bottom"/>
          </w:tcPr>
          <w:p w14:paraId="35C56FE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62BC5E" w14:textId="250C4190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50E15EF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058E56" w14:textId="4C7D0B06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  <w:tc>
          <w:tcPr>
            <w:tcW w:w="162" w:type="dxa"/>
            <w:vAlign w:val="bottom"/>
          </w:tcPr>
          <w:p w14:paraId="7D325A32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B322B" w14:textId="679503E0" w:rsidR="00745698" w:rsidRPr="005329DB" w:rsidRDefault="002D608C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75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B8054C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541B9ED" w14:textId="5B39238B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</w:tr>
      <w:tr w:rsidR="00745698" w:rsidRPr="005329DB" w14:paraId="32DE1E07" w14:textId="77777777" w:rsidTr="0020147E">
        <w:tc>
          <w:tcPr>
            <w:tcW w:w="4302" w:type="dxa"/>
            <w:vAlign w:val="bottom"/>
          </w:tcPr>
          <w:p w14:paraId="75BD1E7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47E126" w14:textId="217A8F7E" w:rsidR="00745698" w:rsidRPr="005329DB" w:rsidRDefault="003D0E6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2795681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C7FD5F" w14:textId="0C94231B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vAlign w:val="bottom"/>
          </w:tcPr>
          <w:p w14:paraId="7850015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518DE0" w14:textId="1F6323EB" w:rsidR="00745698" w:rsidRPr="005329DB" w:rsidRDefault="003D0E6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43BCA7A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778DDB4" w14:textId="61256E30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45698" w:rsidRPr="005329DB" w14:paraId="1481B664" w14:textId="77777777" w:rsidTr="00CC56AC">
        <w:tc>
          <w:tcPr>
            <w:tcW w:w="4302" w:type="dxa"/>
            <w:vAlign w:val="bottom"/>
          </w:tcPr>
          <w:p w14:paraId="2B61382F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B5387E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02451650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75BB0D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  <w:vAlign w:val="bottom"/>
          </w:tcPr>
          <w:p w14:paraId="5295C035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BA3F8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31CE3E75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503ECE6B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45698" w:rsidRPr="005329DB" w14:paraId="5DD5D2CE" w14:textId="77777777" w:rsidTr="00CC56AC">
        <w:tc>
          <w:tcPr>
            <w:tcW w:w="4302" w:type="dxa"/>
            <w:vAlign w:val="bottom"/>
          </w:tcPr>
          <w:p w14:paraId="4F3ED3C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501F2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74C850D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340D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bottom"/>
          </w:tcPr>
          <w:p w14:paraId="1A6B836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9CAD3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7AAE8DB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157FAB2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698" w:rsidRPr="005329DB" w14:paraId="268747CC" w14:textId="77777777" w:rsidTr="00CC56AC">
        <w:tc>
          <w:tcPr>
            <w:tcW w:w="4302" w:type="dxa"/>
            <w:vAlign w:val="bottom"/>
          </w:tcPr>
          <w:p w14:paraId="504D084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42CD87" w14:textId="072FE3B2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3BD3900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4A4506" w14:textId="709F364A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vAlign w:val="bottom"/>
          </w:tcPr>
          <w:p w14:paraId="4246CC2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12A6E5" w14:textId="533EE8E6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339977E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2199DB85" w14:textId="2DD2951E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5698" w:rsidRPr="005329DB" w14:paraId="0EFED791" w14:textId="77777777" w:rsidTr="00A10AA0">
        <w:trPr>
          <w:trHeight w:val="164"/>
        </w:trPr>
        <w:tc>
          <w:tcPr>
            <w:tcW w:w="4302" w:type="dxa"/>
            <w:vAlign w:val="bottom"/>
          </w:tcPr>
          <w:p w14:paraId="0A32958B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9F9A5C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72F1A358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1464B3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  <w:vAlign w:val="bottom"/>
          </w:tcPr>
          <w:p w14:paraId="1867F914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CB23C5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77281C8C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58DC1AD9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745698" w:rsidRPr="005329DB" w14:paraId="350EFD78" w14:textId="77777777" w:rsidTr="00CC56AC">
        <w:tc>
          <w:tcPr>
            <w:tcW w:w="4302" w:type="dxa"/>
            <w:vAlign w:val="bottom"/>
          </w:tcPr>
          <w:p w14:paraId="7962A72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B365E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559F82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92062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803B8B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D1886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E6A243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8FD360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D0E6F" w:rsidRPr="005329DB" w14:paraId="5223801E" w14:textId="77777777" w:rsidTr="00CC56AC">
        <w:tc>
          <w:tcPr>
            <w:tcW w:w="4302" w:type="dxa"/>
            <w:vAlign w:val="bottom"/>
          </w:tcPr>
          <w:p w14:paraId="1B1EA44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914723" w14:textId="7A6DB1C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2,723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D62A92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015502" w14:textId="440F0D4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1,765</w:t>
            </w:r>
          </w:p>
        </w:tc>
        <w:tc>
          <w:tcPr>
            <w:tcW w:w="162" w:type="dxa"/>
          </w:tcPr>
          <w:p w14:paraId="0726E00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6C5BA1" w14:textId="720466F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2,723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D042473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2F73E73" w14:textId="1EE70FF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1,765</w:t>
            </w:r>
          </w:p>
        </w:tc>
      </w:tr>
      <w:tr w:rsidR="003D0E6F" w:rsidRPr="005329DB" w14:paraId="1A19DE39" w14:textId="77777777" w:rsidTr="00CC56AC">
        <w:tc>
          <w:tcPr>
            <w:tcW w:w="4302" w:type="dxa"/>
            <w:vAlign w:val="bottom"/>
          </w:tcPr>
          <w:p w14:paraId="36F6DD8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9D940E" w14:textId="68833AC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345BB4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2E2C46" w14:textId="4A7B95E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62" w:type="dxa"/>
          </w:tcPr>
          <w:p w14:paraId="2765239E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1421FD" w14:textId="722F64A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568CC9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707D8310" w14:textId="6C5287C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</w:tr>
      <w:tr w:rsidR="00745698" w:rsidRPr="005329DB" w14:paraId="457D788B" w14:textId="77777777" w:rsidTr="00CC56AC">
        <w:tc>
          <w:tcPr>
            <w:tcW w:w="4302" w:type="dxa"/>
            <w:vAlign w:val="bottom"/>
          </w:tcPr>
          <w:p w14:paraId="6D6EE94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827F3" w14:textId="343A8C15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21897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A4760C" w14:textId="0AD0836D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A518AF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4C1E8F" w14:textId="23F97642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127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43D3A1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BE9DAD9" w14:textId="3335B4D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</w:tr>
      <w:tr w:rsidR="00A10AA0" w:rsidRPr="005329DB" w14:paraId="604ABB91" w14:textId="77777777" w:rsidTr="00CC56AC">
        <w:tc>
          <w:tcPr>
            <w:tcW w:w="4302" w:type="dxa"/>
            <w:vAlign w:val="bottom"/>
          </w:tcPr>
          <w:p w14:paraId="02EE2C83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2E5856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AFF9E4E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68F69B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</w:tcPr>
          <w:p w14:paraId="04C998E4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FB0A9D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6DD3142E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55BA1F2C" w14:textId="77777777" w:rsidR="00A10AA0" w:rsidRPr="00A10AA0" w:rsidRDefault="00A10AA0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0"/>
                <w:szCs w:val="10"/>
                <w:lang w:eastAsia="zh-CN"/>
              </w:rPr>
            </w:pPr>
          </w:p>
        </w:tc>
      </w:tr>
      <w:tr w:rsidR="00745698" w:rsidRPr="005329DB" w14:paraId="5F5DE294" w14:textId="77777777" w:rsidTr="00CC56AC">
        <w:tc>
          <w:tcPr>
            <w:tcW w:w="4302" w:type="dxa"/>
            <w:vAlign w:val="bottom"/>
          </w:tcPr>
          <w:p w14:paraId="74DD242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C05E2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8E8FFB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A711D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D64DA7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1F0F2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F9637C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0E6552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45698" w:rsidRPr="005329DB" w14:paraId="254D135A" w14:textId="77777777" w:rsidTr="00CC56AC">
        <w:tc>
          <w:tcPr>
            <w:tcW w:w="4302" w:type="dxa"/>
            <w:vAlign w:val="bottom"/>
          </w:tcPr>
          <w:p w14:paraId="2FCA3C0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6EBB53" w14:textId="573C8EE1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7,081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F1561FA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5C935B" w14:textId="6FC47D0A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7,315</w:t>
            </w:r>
          </w:p>
        </w:tc>
        <w:tc>
          <w:tcPr>
            <w:tcW w:w="162" w:type="dxa"/>
          </w:tcPr>
          <w:p w14:paraId="248DD43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3FB41" w14:textId="04C15EAB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7,081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99AD75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5442E4B7" w14:textId="6DD7F789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7,315</w:t>
            </w:r>
          </w:p>
        </w:tc>
      </w:tr>
      <w:tr w:rsidR="00745698" w:rsidRPr="005329DB" w14:paraId="46919680" w14:textId="77777777" w:rsidTr="00CC56AC">
        <w:tc>
          <w:tcPr>
            <w:tcW w:w="4302" w:type="dxa"/>
            <w:vAlign w:val="bottom"/>
          </w:tcPr>
          <w:p w14:paraId="18EC397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66496D" w14:textId="4615480F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624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41BAC5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AF8C53" w14:textId="288A0622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  <w:tc>
          <w:tcPr>
            <w:tcW w:w="162" w:type="dxa"/>
          </w:tcPr>
          <w:p w14:paraId="6DA73C9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CD6BE4" w14:textId="01D4AD0D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624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AB0D24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C8006CC" w14:textId="69367D8D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</w:tr>
      <w:tr w:rsidR="00745698" w:rsidRPr="005329DB" w14:paraId="515A2A8A" w14:textId="77777777" w:rsidTr="00CC56AC">
        <w:tc>
          <w:tcPr>
            <w:tcW w:w="4302" w:type="dxa"/>
            <w:vAlign w:val="bottom"/>
          </w:tcPr>
          <w:p w14:paraId="64EDBC4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5CBA80" w14:textId="4176F0C7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6B77A5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D9E927" w14:textId="0E34ABC4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62" w:type="dxa"/>
          </w:tcPr>
          <w:p w14:paraId="4ED272E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8E095C" w14:textId="6D7A5C3C" w:rsidR="00745698" w:rsidRPr="005329DB" w:rsidRDefault="00B67421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60A16A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C13741C" w14:textId="28E1F18E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</w:tr>
      <w:tr w:rsidR="00745698" w:rsidRPr="005329DB" w14:paraId="775D3F95" w14:textId="77777777" w:rsidTr="00CC56AC">
        <w:tc>
          <w:tcPr>
            <w:tcW w:w="4302" w:type="dxa"/>
            <w:vAlign w:val="bottom"/>
          </w:tcPr>
          <w:p w14:paraId="0B1EDE35" w14:textId="02735248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ค่าใช้จ่ายที่รวมเข้าเป็นต้นทุนของ</w:t>
            </w: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F4436" w14:textId="53B3F902" w:rsidR="00745698" w:rsidRPr="005329DB" w:rsidRDefault="003D0E6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828A4D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494C36" w14:textId="5A18CAD3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28FD879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85D44" w14:textId="43D2D744" w:rsidR="00745698" w:rsidRPr="005329DB" w:rsidRDefault="003D0E6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02EBB4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BD2F712" w14:textId="3CB6F48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745698" w:rsidRPr="005329DB" w14:paraId="34114B19" w14:textId="77777777" w:rsidTr="00CC56AC">
        <w:tc>
          <w:tcPr>
            <w:tcW w:w="4302" w:type="dxa"/>
            <w:vAlign w:val="bottom"/>
          </w:tcPr>
          <w:p w14:paraId="0227EB67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7E7322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E13B958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BA3537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</w:tcPr>
          <w:p w14:paraId="03986D6E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AABE8D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65CD36D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228033E" w14:textId="77777777" w:rsidR="00745698" w:rsidRPr="00A10AA0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45698" w:rsidRPr="005329DB" w14:paraId="1234D748" w14:textId="77777777" w:rsidTr="00CC56AC">
        <w:tc>
          <w:tcPr>
            <w:tcW w:w="4302" w:type="dxa"/>
            <w:vAlign w:val="bottom"/>
          </w:tcPr>
          <w:p w14:paraId="591C479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2D75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B3B6DD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F166B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4FD2D68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C39C7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E57399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349D31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5698" w:rsidRPr="005329DB" w14:paraId="46131B3E" w14:textId="77777777" w:rsidTr="00CC56AC">
        <w:tc>
          <w:tcPr>
            <w:tcW w:w="4302" w:type="dxa"/>
            <w:vAlign w:val="bottom"/>
          </w:tcPr>
          <w:p w14:paraId="10338D2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B845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8CFB4CC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57D7B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BFC618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353E4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01A3B87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00E7577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698" w:rsidRPr="005329DB" w14:paraId="099B3B5F" w14:textId="77777777" w:rsidTr="0006366B">
        <w:tc>
          <w:tcPr>
            <w:tcW w:w="4302" w:type="dxa"/>
            <w:vAlign w:val="bottom"/>
          </w:tcPr>
          <w:p w14:paraId="6608E289" w14:textId="72029345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E79E86" w14:textId="38D53AC5" w:rsidR="00745698" w:rsidRPr="005329DB" w:rsidRDefault="0006366B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B9651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78769" w14:textId="57D4C13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62" w:type="dxa"/>
          </w:tcPr>
          <w:p w14:paraId="56C2842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540701" w14:textId="56A26199" w:rsidR="00745698" w:rsidRPr="005329DB" w:rsidRDefault="0006366B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59DBED4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FAEA276" w14:textId="479626F9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</w:tr>
      <w:tr w:rsidR="00745698" w:rsidRPr="005329DB" w14:paraId="567D38DD" w14:textId="77777777" w:rsidTr="0006366B">
        <w:tc>
          <w:tcPr>
            <w:tcW w:w="4302" w:type="dxa"/>
            <w:vAlign w:val="bottom"/>
          </w:tcPr>
          <w:p w14:paraId="1E1CCC7C" w14:textId="7FBC108A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DD73A8" w14:textId="673C6B1C" w:rsidR="00745698" w:rsidRPr="005329DB" w:rsidRDefault="0006366B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7AAE03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68F600" w14:textId="3702A8D6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2B22B2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2F3AA3" w14:textId="45178E6D" w:rsidR="00745698" w:rsidRPr="005329DB" w:rsidRDefault="0006366B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6E93829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</w:tcPr>
          <w:p w14:paraId="2C1C5889" w14:textId="57291129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45698" w:rsidRPr="005329DB" w14:paraId="0873C63C" w14:textId="77777777" w:rsidTr="00CC56AC">
        <w:tc>
          <w:tcPr>
            <w:tcW w:w="4302" w:type="dxa"/>
            <w:vAlign w:val="bottom"/>
          </w:tcPr>
          <w:p w14:paraId="393FDD22" w14:textId="42AB2D50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33CC4" w14:textId="765C0C2F" w:rsidR="00745698" w:rsidRPr="005329DB" w:rsidRDefault="005451A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0F0CC3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5B59" w14:textId="240CF175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62" w:type="dxa"/>
          </w:tcPr>
          <w:p w14:paraId="5FE23C3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E31B4" w14:textId="695DDD94" w:rsidR="00745698" w:rsidRPr="005329DB" w:rsidRDefault="005451AF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83580AF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69F8E" w14:textId="33C50F01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6E6875FA" w14:textId="6FAA6A06" w:rsidR="0056144C" w:rsidRPr="005329DB" w:rsidRDefault="0056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98"/>
        <w:gridCol w:w="1080"/>
        <w:gridCol w:w="162"/>
        <w:gridCol w:w="1098"/>
        <w:gridCol w:w="144"/>
        <w:gridCol w:w="1098"/>
      </w:tblGrid>
      <w:tr w:rsidR="0056144C" w:rsidRPr="005329DB" w14:paraId="6014AC9E" w14:textId="77777777" w:rsidTr="00B819BA">
        <w:trPr>
          <w:tblHeader/>
        </w:trPr>
        <w:tc>
          <w:tcPr>
            <w:tcW w:w="4392" w:type="dxa"/>
          </w:tcPr>
          <w:p w14:paraId="0E2D0ABF" w14:textId="07D0B2EC" w:rsidR="0056144C" w:rsidRPr="005329DB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358" w:type="dxa"/>
            <w:gridSpan w:val="3"/>
          </w:tcPr>
          <w:p w14:paraId="71020CD6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2" w:type="dxa"/>
          </w:tcPr>
          <w:p w14:paraId="76B36A92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5C0C548E" w14:textId="77777777" w:rsidR="0056144C" w:rsidRPr="005329DB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45698" w:rsidRPr="005329DB" w14:paraId="45E02105" w14:textId="77777777" w:rsidTr="00D179D7">
        <w:trPr>
          <w:tblHeader/>
        </w:trPr>
        <w:tc>
          <w:tcPr>
            <w:tcW w:w="4392" w:type="dxa"/>
          </w:tcPr>
          <w:p w14:paraId="142F0BDB" w14:textId="3DD89399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E69DF5" w14:textId="7BE02BA5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946B233" w14:textId="77777777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2EFB1B" w14:textId="65833BE2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" w:type="dxa"/>
          </w:tcPr>
          <w:p w14:paraId="3D643DEF" w14:textId="77777777" w:rsidR="00745698" w:rsidRPr="005329DB" w:rsidRDefault="00745698" w:rsidP="00745698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9A8CEDE" w14:textId="6EF61E19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C14FAB4" w14:textId="77777777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BE2C658" w14:textId="203E669D" w:rsidR="00745698" w:rsidRPr="005329DB" w:rsidRDefault="00745698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5698" w:rsidRPr="005329DB" w14:paraId="24FE840F" w14:textId="77777777" w:rsidTr="00B819BA">
        <w:trPr>
          <w:tblHeader/>
        </w:trPr>
        <w:tc>
          <w:tcPr>
            <w:tcW w:w="4392" w:type="dxa"/>
          </w:tcPr>
          <w:p w14:paraId="425F8AD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tcBorders>
              <w:left w:val="nil"/>
              <w:right w:val="nil"/>
            </w:tcBorders>
          </w:tcPr>
          <w:p w14:paraId="665D5122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45698" w:rsidRPr="005329DB" w14:paraId="7C2F409B" w14:textId="77777777" w:rsidTr="00D179D7">
        <w:tc>
          <w:tcPr>
            <w:tcW w:w="4392" w:type="dxa"/>
          </w:tcPr>
          <w:p w14:paraId="531CECD8" w14:textId="517CAC3C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B6F98E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1908351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0AA640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398A756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2587007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5CE7F3B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DF3C73D" w14:textId="77777777" w:rsidR="00745698" w:rsidRPr="005329DB" w:rsidRDefault="00745698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67421" w:rsidRPr="005329DB" w14:paraId="77D0DA46" w14:textId="77777777" w:rsidTr="00D179D7">
        <w:tc>
          <w:tcPr>
            <w:tcW w:w="4392" w:type="dxa"/>
          </w:tcPr>
          <w:p w14:paraId="40465799" w14:textId="386A5FDE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9B6471" w14:textId="6917BF1A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69376B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FBAB9" w14:textId="7432CD40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F2AFD2F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F3FD3D5" w14:textId="64FF2E80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EAE7CEC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6FB7554" w14:textId="334BFD82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421" w:rsidRPr="005329DB" w14:paraId="44F03B75" w14:textId="77777777" w:rsidTr="00D179D7">
        <w:tc>
          <w:tcPr>
            <w:tcW w:w="4392" w:type="dxa"/>
          </w:tcPr>
          <w:p w14:paraId="3BCE6528" w14:textId="037B5CAD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0B8A44" w14:textId="7D39EDA1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DC451A1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7C824E" w14:textId="78F9B1ED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62" w:type="dxa"/>
          </w:tcPr>
          <w:p w14:paraId="069FA4B5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57E7A56" w14:textId="2CA7C0BD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0281320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C72A352" w14:textId="671B159F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B67421" w:rsidRPr="005329DB" w14:paraId="7EC8E784" w14:textId="77777777" w:rsidTr="00D179D7">
        <w:tc>
          <w:tcPr>
            <w:tcW w:w="4392" w:type="dxa"/>
          </w:tcPr>
          <w:p w14:paraId="4F25D9F6" w14:textId="70B6754F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277FC4" w14:textId="3B086801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85D7465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4719A4" w14:textId="0EA80FBA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62" w:type="dxa"/>
          </w:tcPr>
          <w:p w14:paraId="06AF5EFB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DB71B8" w14:textId="3A99DD24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DA64B9A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FAF2FC7" w14:textId="07E6303D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B67421" w:rsidRPr="005329DB" w14:paraId="6387E566" w14:textId="77777777" w:rsidTr="00D179D7">
        <w:tc>
          <w:tcPr>
            <w:tcW w:w="4392" w:type="dxa"/>
          </w:tcPr>
          <w:p w14:paraId="7C66A777" w14:textId="4957C24F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336B75" w14:textId="2F9A8815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4AE1849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5E66582" w14:textId="42D600DA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62" w:type="dxa"/>
          </w:tcPr>
          <w:p w14:paraId="22D126E3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CCD9347" w14:textId="3BC576AF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597E935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2FDA44A3" w14:textId="283DA674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B67421" w:rsidRPr="005329DB" w14:paraId="03F2A807" w14:textId="77777777" w:rsidTr="00D179D7">
        <w:tc>
          <w:tcPr>
            <w:tcW w:w="4392" w:type="dxa"/>
          </w:tcPr>
          <w:p w14:paraId="6F785F21" w14:textId="48B41E49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7E67676" w14:textId="4F5C7CE9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F5B8846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7C590" w14:textId="35FC4931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62" w:type="dxa"/>
          </w:tcPr>
          <w:p w14:paraId="54B300E0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23569DD" w14:textId="2166F1CA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62B30FC" w14:textId="7777777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4202E407" w14:textId="6555D157" w:rsidR="00B67421" w:rsidRPr="005329DB" w:rsidRDefault="00B67421" w:rsidP="00B6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</w:tr>
      <w:tr w:rsidR="003D0E6F" w:rsidRPr="005329DB" w14:paraId="06A8D60E" w14:textId="77777777" w:rsidTr="00D179D7">
        <w:tc>
          <w:tcPr>
            <w:tcW w:w="4392" w:type="dxa"/>
          </w:tcPr>
          <w:p w14:paraId="0F24D2F6" w14:textId="3B5539A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BDE69C" w14:textId="1FFE7480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A44ADD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DC94D" w14:textId="095A4A2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CB071A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804F5F9" w14:textId="53AFED6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15D374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01EBF98" w14:textId="28A8974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0E6F" w:rsidRPr="005329DB" w14:paraId="56C6D7B6" w14:textId="77777777" w:rsidTr="00D179D7">
        <w:tc>
          <w:tcPr>
            <w:tcW w:w="4392" w:type="dxa"/>
          </w:tcPr>
          <w:p w14:paraId="16289488" w14:textId="24F105D2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D6C9" w14:textId="27233B45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5FAAB6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E1B62" w14:textId="12229FC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162" w:type="dxa"/>
          </w:tcPr>
          <w:p w14:paraId="12BD425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6BEE1" w14:textId="1F33960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4F564D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AD1FF" w14:textId="73D16FB4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</w:tr>
      <w:tr w:rsidR="003D0E6F" w:rsidRPr="005329DB" w14:paraId="31E62712" w14:textId="77777777" w:rsidTr="00D179D7">
        <w:tc>
          <w:tcPr>
            <w:tcW w:w="4392" w:type="dxa"/>
          </w:tcPr>
          <w:p w14:paraId="0836A647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95A92B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F879304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1FC35D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" w:type="dxa"/>
          </w:tcPr>
          <w:p w14:paraId="6096A87D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ECABE39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2F03906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4C84405" w14:textId="77777777" w:rsidR="003D0E6F" w:rsidRPr="00A10AA0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D0E6F" w:rsidRPr="005329DB" w14:paraId="6C9B8CA9" w14:textId="77777777" w:rsidTr="00D179D7">
        <w:tc>
          <w:tcPr>
            <w:tcW w:w="4392" w:type="dxa"/>
          </w:tcPr>
          <w:p w14:paraId="4A933A7F" w14:textId="69FC0AE1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3806F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6ECEC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FF548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605992C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760EC3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C536AA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2F4CA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0E6F" w:rsidRPr="005329DB" w14:paraId="32CF7FB5" w14:textId="77777777" w:rsidTr="00D179D7">
        <w:tc>
          <w:tcPr>
            <w:tcW w:w="4392" w:type="dxa"/>
          </w:tcPr>
          <w:p w14:paraId="6DFBCC23" w14:textId="4D2C3C0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D34662" w14:textId="0556A08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401E8E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E0F84B" w14:textId="7AD247A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7EA20C6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C24C8B" w14:textId="2BCDBD61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DFF3FD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4412905" w14:textId="036C393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D0E6F" w:rsidRPr="005329DB" w14:paraId="18B9B7F9" w14:textId="77777777" w:rsidTr="00D179D7">
        <w:tc>
          <w:tcPr>
            <w:tcW w:w="4392" w:type="dxa"/>
          </w:tcPr>
          <w:p w14:paraId="1490A993" w14:textId="6CBF0C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CC63623" w14:textId="6CA653A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B17860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07C8B10" w14:textId="6C8B4FE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04EFAF3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A21B8FA" w14:textId="0EE70A0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AC2538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0C0AE32C" w14:textId="52A67A5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D0E6F" w:rsidRPr="005329DB" w14:paraId="70475D1A" w14:textId="77777777" w:rsidTr="00D179D7">
        <w:tc>
          <w:tcPr>
            <w:tcW w:w="4392" w:type="dxa"/>
          </w:tcPr>
          <w:p w14:paraId="27D38CA5" w14:textId="377D771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C770D4" w14:textId="43E54115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405B8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03C361" w14:textId="13D8BDBB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66B0D6C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3EEB004" w14:textId="5079906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6E363BE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C764524" w14:textId="3174A7F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0E6F" w:rsidRPr="005329DB" w14:paraId="430D9018" w14:textId="77777777" w:rsidTr="00D179D7">
        <w:tc>
          <w:tcPr>
            <w:tcW w:w="4392" w:type="dxa"/>
          </w:tcPr>
          <w:p w14:paraId="7CCBA547" w14:textId="089116D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0984B" w14:textId="4CFE9AAB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52F46B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7DF26" w14:textId="22382F1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65F88F6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1E053" w14:textId="62A6A18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C27805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30ED9" w14:textId="6EF0463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3D0E6F" w:rsidRPr="005329DB" w14:paraId="49E80A5D" w14:textId="77777777" w:rsidTr="00D179D7">
        <w:tc>
          <w:tcPr>
            <w:tcW w:w="4392" w:type="dxa"/>
          </w:tcPr>
          <w:p w14:paraId="444FA0E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C87D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0555A9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03D5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</w:tcPr>
          <w:p w14:paraId="53BF576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E88E7D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533837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446599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D0E6F" w:rsidRPr="005329DB" w14:paraId="076B4A68" w14:textId="77777777" w:rsidTr="00D179D7">
        <w:tc>
          <w:tcPr>
            <w:tcW w:w="4392" w:type="dxa"/>
          </w:tcPr>
          <w:p w14:paraId="16833DA4" w14:textId="010C6E71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077F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684D0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60B64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23D915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EFE993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849AE0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DA6E9FB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E6F" w:rsidRPr="005329DB" w14:paraId="0A325C25" w14:textId="77777777" w:rsidTr="00D179D7">
        <w:tc>
          <w:tcPr>
            <w:tcW w:w="4392" w:type="dxa"/>
            <w:vAlign w:val="center"/>
          </w:tcPr>
          <w:p w14:paraId="036A329A" w14:textId="57AE98B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40115" w14:textId="2D8FA284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2C4A52E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5A49D2" w14:textId="6A4DE63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62" w:type="dxa"/>
            <w:vAlign w:val="center"/>
          </w:tcPr>
          <w:p w14:paraId="34CECD1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C9EAFFD" w14:textId="20D3E15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6ED2656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8A3C27" w14:textId="547C146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D0E6F" w:rsidRPr="005329DB" w14:paraId="5280AF5F" w14:textId="77777777" w:rsidTr="00D179D7">
        <w:tc>
          <w:tcPr>
            <w:tcW w:w="4392" w:type="dxa"/>
          </w:tcPr>
          <w:p w14:paraId="5A04A96D" w14:textId="49712CE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E494E2" w14:textId="7CEFC50B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F309D9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1A4429" w14:textId="5AE9678B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" w:type="dxa"/>
          </w:tcPr>
          <w:p w14:paraId="15B5831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F727A38" w14:textId="7B79684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5C79C0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25B95864" w14:textId="08005980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3D0E6F" w:rsidRPr="005329DB" w14:paraId="6EA44047" w14:textId="77777777" w:rsidTr="00D179D7">
        <w:tc>
          <w:tcPr>
            <w:tcW w:w="4392" w:type="dxa"/>
          </w:tcPr>
          <w:p w14:paraId="2DD4AE73" w14:textId="632940E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2A92" w14:textId="32F9FA12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AF171B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62826" w14:textId="03DDEE3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62" w:type="dxa"/>
          </w:tcPr>
          <w:p w14:paraId="260EFC4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09AF7" w14:textId="7BA24E2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475BC8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EC68F" w14:textId="2139513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3D0E6F" w:rsidRPr="005329DB" w14:paraId="59BE3840" w14:textId="77777777" w:rsidTr="00D179D7">
        <w:tc>
          <w:tcPr>
            <w:tcW w:w="4392" w:type="dxa"/>
          </w:tcPr>
          <w:p w14:paraId="07BDB4CA" w14:textId="3176FF04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3CD7105" w14:textId="3D220D2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B7589CC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344284" w14:textId="5E5F5CB2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62" w:type="dxa"/>
          </w:tcPr>
          <w:p w14:paraId="2AE8BD9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3DBDF23E" w14:textId="0B73F61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B030AB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7EBDFDCA" w14:textId="7AB50A53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3D0E6F" w:rsidRPr="005329DB" w14:paraId="198090DF" w14:textId="77777777" w:rsidTr="00D179D7">
        <w:tc>
          <w:tcPr>
            <w:tcW w:w="4392" w:type="dxa"/>
          </w:tcPr>
          <w:p w14:paraId="7180D17A" w14:textId="0E5A0BE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F13A8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25FBED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28F793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34AEA87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B81534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B642B7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CE49DA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</w:tr>
      <w:tr w:rsidR="003D0E6F" w:rsidRPr="005329DB" w14:paraId="701C45FF" w14:textId="77777777" w:rsidTr="00D179D7">
        <w:tc>
          <w:tcPr>
            <w:tcW w:w="4392" w:type="dxa"/>
          </w:tcPr>
          <w:p w14:paraId="0A767C0A" w14:textId="688DC7D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814D6B" w14:textId="6EE1DA8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183EE2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53C70C" w14:textId="29B3F5A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62" w:type="dxa"/>
          </w:tcPr>
          <w:p w14:paraId="12080DC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A0431ED" w14:textId="1857221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DFC2D4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E6126D9" w14:textId="79BF9DA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3D0E6F" w:rsidRPr="005329DB" w14:paraId="1DDD4885" w14:textId="77777777" w:rsidTr="00D179D7">
        <w:tc>
          <w:tcPr>
            <w:tcW w:w="4392" w:type="dxa"/>
          </w:tcPr>
          <w:p w14:paraId="07B62886" w14:textId="46906B9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3D4AE8" w14:textId="7AAE211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46FA94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BD0FEF" w14:textId="19023F5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62" w:type="dxa"/>
          </w:tcPr>
          <w:p w14:paraId="02191E3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8A7F387" w14:textId="61C49C8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E363E9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020BE859" w14:textId="49F0C13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3D0E6F" w:rsidRPr="005329DB" w14:paraId="4FFCA2DD" w14:textId="77777777" w:rsidTr="00D179D7">
        <w:tc>
          <w:tcPr>
            <w:tcW w:w="4392" w:type="dxa"/>
          </w:tcPr>
          <w:p w14:paraId="473C8331" w14:textId="070C2A3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CCE8" w14:textId="693AD544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99EE5E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5BD7B" w14:textId="19EAB92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62" w:type="dxa"/>
          </w:tcPr>
          <w:p w14:paraId="5BA3023B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976AA" w14:textId="4EB6F49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56A1A7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5438" w14:textId="5F84C54B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3D0E6F" w:rsidRPr="005329DB" w14:paraId="0168D135" w14:textId="77777777" w:rsidTr="00D179D7">
        <w:tc>
          <w:tcPr>
            <w:tcW w:w="4392" w:type="dxa"/>
          </w:tcPr>
          <w:p w14:paraId="2A00CCCF" w14:textId="1102A98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BBDE77B" w14:textId="2E2F2744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F66420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1011456" w14:textId="62023983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31760DB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18FA1E73" w14:textId="0A654051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E6ECEE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0C039B48" w14:textId="6961223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0E6F" w:rsidRPr="005329DB" w14:paraId="339A7851" w14:textId="77777777" w:rsidTr="00D179D7">
        <w:tc>
          <w:tcPr>
            <w:tcW w:w="4392" w:type="dxa"/>
          </w:tcPr>
          <w:p w14:paraId="7322819C" w14:textId="4E6A7A10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32CF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96FE95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57E65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282C0D0B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FD216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5F683E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D2EB31E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3D0E6F" w:rsidRPr="005329DB" w14:paraId="4462228C" w14:textId="77777777" w:rsidTr="00D179D7">
        <w:tc>
          <w:tcPr>
            <w:tcW w:w="4392" w:type="dxa"/>
          </w:tcPr>
          <w:p w14:paraId="0F4B3E65" w14:textId="655F74B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4A554C0" w14:textId="1FEC1AB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5B11C1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8FB675" w14:textId="60E7D79F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" w:type="dxa"/>
          </w:tcPr>
          <w:p w14:paraId="62579C5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6169146" w14:textId="584CA768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ACFFD1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82CA927" w14:textId="0A76514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D0E6F" w:rsidRPr="005329DB" w14:paraId="3E3EB4FA" w14:textId="77777777" w:rsidTr="00D179D7">
        <w:tc>
          <w:tcPr>
            <w:tcW w:w="4392" w:type="dxa"/>
          </w:tcPr>
          <w:p w14:paraId="37CFF897" w14:textId="06F52721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085CF" w14:textId="3FCA8B3E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D9A1E9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3FF70" w14:textId="1687D85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" w:type="dxa"/>
          </w:tcPr>
          <w:p w14:paraId="14BB463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0FC8C" w14:textId="0FBF317A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26587E3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AE136" w14:textId="7D339626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D0E6F" w:rsidRPr="005329DB" w14:paraId="45CB49D7" w14:textId="77777777" w:rsidTr="00D179D7">
        <w:trPr>
          <w:trHeight w:val="152"/>
        </w:trPr>
        <w:tc>
          <w:tcPr>
            <w:tcW w:w="4392" w:type="dxa"/>
          </w:tcPr>
          <w:p w14:paraId="6E56781B" w14:textId="0D340942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64A848B" w14:textId="2053F029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CB8F2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33FB005" w14:textId="4F311DCD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D509C8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3892231D" w14:textId="2A511133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959E63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68E21EFA" w14:textId="030D8F33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0E6F" w:rsidRPr="005329DB" w14:paraId="3EF25B29" w14:textId="77777777" w:rsidTr="00D179D7">
        <w:trPr>
          <w:trHeight w:val="152"/>
        </w:trPr>
        <w:tc>
          <w:tcPr>
            <w:tcW w:w="4392" w:type="dxa"/>
          </w:tcPr>
          <w:p w14:paraId="609E32D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11028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9BA7A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7B6FA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F767C03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F80309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3D5F9B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2D98C91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0E6F" w:rsidRPr="005329DB" w14:paraId="61D98642" w14:textId="77777777" w:rsidTr="00D179D7">
        <w:trPr>
          <w:trHeight w:val="152"/>
        </w:trPr>
        <w:tc>
          <w:tcPr>
            <w:tcW w:w="4392" w:type="dxa"/>
          </w:tcPr>
          <w:p w14:paraId="64ABF6B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258DF2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FC35C3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5D25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6E53596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E9A942D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B333346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642F5B8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33714" w:rsidRPr="005329DB" w14:paraId="6F6C92A4" w14:textId="77777777" w:rsidTr="00D179D7">
        <w:trPr>
          <w:trHeight w:val="152"/>
        </w:trPr>
        <w:tc>
          <w:tcPr>
            <w:tcW w:w="4392" w:type="dxa"/>
          </w:tcPr>
          <w:p w14:paraId="49C1805C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6634F2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F09F47E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F551AD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7D4B33C2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90D987B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299F7C07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665EE1C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033714" w:rsidRPr="005329DB" w14:paraId="5E0E6AEA" w14:textId="77777777" w:rsidTr="00D179D7">
        <w:trPr>
          <w:trHeight w:val="152"/>
        </w:trPr>
        <w:tc>
          <w:tcPr>
            <w:tcW w:w="4392" w:type="dxa"/>
          </w:tcPr>
          <w:p w14:paraId="65E8C133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48A914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78B3F27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2A1AC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4401098B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6D7ECF7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4AAA6E8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1D1F0C4" w14:textId="77777777" w:rsidR="00033714" w:rsidRPr="005329DB" w:rsidRDefault="00033714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0E6F" w:rsidRPr="005329DB" w14:paraId="4023A290" w14:textId="77777777" w:rsidTr="00D179D7">
        <w:trPr>
          <w:trHeight w:val="152"/>
        </w:trPr>
        <w:tc>
          <w:tcPr>
            <w:tcW w:w="4392" w:type="dxa"/>
          </w:tcPr>
          <w:p w14:paraId="6F2CD76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50F2EC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A84137E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EC6E64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453ACD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91AD55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577B35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C27DBB0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D0E6F" w:rsidRPr="005329DB" w14:paraId="4729DA35" w14:textId="77777777" w:rsidTr="00D179D7">
        <w:tc>
          <w:tcPr>
            <w:tcW w:w="4392" w:type="dxa"/>
          </w:tcPr>
          <w:p w14:paraId="3A3B3773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5ED2E52E" w14:textId="0CCAF8CC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AF04E7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45C0109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A09E6C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04EA5B25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DB75FF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EE9C2DF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E5E90A" w14:textId="77777777" w:rsidR="003D0E6F" w:rsidRPr="005329DB" w:rsidRDefault="003D0E6F" w:rsidP="003D0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CF13D1" w:rsidRPr="005329DB" w14:paraId="5C8376C5" w14:textId="77777777" w:rsidTr="00D179D7">
        <w:tc>
          <w:tcPr>
            <w:tcW w:w="4392" w:type="dxa"/>
          </w:tcPr>
          <w:p w14:paraId="52B47810" w14:textId="74B991FB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6EED3A" w14:textId="21299308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6A8FCE17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24AA8" w14:textId="5328B63E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62" w:type="dxa"/>
            <w:vAlign w:val="center"/>
          </w:tcPr>
          <w:p w14:paraId="6956E3FF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575AD17" w14:textId="2712F374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4E7E2412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83AA2C6" w14:textId="2530D055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CF13D1" w:rsidRPr="005329DB" w14:paraId="0A6DEE01" w14:textId="77777777" w:rsidTr="00D179D7">
        <w:tc>
          <w:tcPr>
            <w:tcW w:w="4392" w:type="dxa"/>
          </w:tcPr>
          <w:p w14:paraId="0B16F5FE" w14:textId="791A7379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E7DB02" w14:textId="52FA4F41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7BC98502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00A126" w14:textId="5E31C2B3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" w:type="dxa"/>
            <w:vAlign w:val="center"/>
          </w:tcPr>
          <w:p w14:paraId="1C331FB9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054CBDA" w14:textId="1D127066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001D6DA0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04033752" w14:textId="2BAC9D40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13D1" w:rsidRPr="005329DB" w14:paraId="556435BE" w14:textId="77777777" w:rsidTr="00D179D7">
        <w:tc>
          <w:tcPr>
            <w:tcW w:w="4392" w:type="dxa"/>
          </w:tcPr>
          <w:p w14:paraId="3478D41D" w14:textId="00B7D5E8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E35ED" w14:textId="327B0016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11179353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BA2E7" w14:textId="4B70A410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62" w:type="dxa"/>
            <w:vAlign w:val="center"/>
          </w:tcPr>
          <w:p w14:paraId="32256A42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A46DB" w14:textId="676EC8E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682D3A70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7D6B2" w14:textId="23E0BC5E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CF13D1" w:rsidRPr="005329DB" w14:paraId="45621D80" w14:textId="77777777" w:rsidTr="00D179D7">
        <w:tc>
          <w:tcPr>
            <w:tcW w:w="4392" w:type="dxa"/>
          </w:tcPr>
          <w:p w14:paraId="41E7B88A" w14:textId="7F5CCA3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9F4EA9" w14:textId="25C777E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0799A302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F2FB6" w14:textId="704FA890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  <w:vAlign w:val="center"/>
          </w:tcPr>
          <w:p w14:paraId="5DA6247E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9D2EBA3" w14:textId="3B029FB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3BA69B57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A22B41" w14:textId="6EB6E036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CF13D1" w:rsidRPr="005329DB" w14:paraId="2CDB5723" w14:textId="77777777" w:rsidTr="00D179D7">
        <w:tc>
          <w:tcPr>
            <w:tcW w:w="4392" w:type="dxa"/>
          </w:tcPr>
          <w:p w14:paraId="29E6A7D4" w14:textId="78C46D8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0C12E70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5E1F2E91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4A4D23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  <w:vAlign w:val="center"/>
          </w:tcPr>
          <w:p w14:paraId="567E1719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center"/>
          </w:tcPr>
          <w:p w14:paraId="3E48FCC3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1115A726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center"/>
          </w:tcPr>
          <w:p w14:paraId="06BA1C46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13D1" w:rsidRPr="005329DB" w14:paraId="76282326" w14:textId="77777777" w:rsidTr="00D179D7">
        <w:tc>
          <w:tcPr>
            <w:tcW w:w="4392" w:type="dxa"/>
          </w:tcPr>
          <w:p w14:paraId="5F3FF159" w14:textId="3091BF8E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1AD885" w14:textId="201F1E11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27F14374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B58A83" w14:textId="72410E5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" w:type="dxa"/>
            <w:vAlign w:val="center"/>
          </w:tcPr>
          <w:p w14:paraId="688FA778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A188560" w14:textId="481FA28B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49C1AB76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5DBA3D0" w14:textId="49683C1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F13D1" w:rsidRPr="005329DB" w14:paraId="32163AE3" w14:textId="77777777" w:rsidTr="00D179D7">
        <w:tc>
          <w:tcPr>
            <w:tcW w:w="4392" w:type="dxa"/>
          </w:tcPr>
          <w:p w14:paraId="2A1A3BD6" w14:textId="63456B0D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63DBC" w14:textId="7E38BA93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122B2998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E76CF6" w14:textId="7C367E6A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62" w:type="dxa"/>
            <w:vAlign w:val="center"/>
          </w:tcPr>
          <w:p w14:paraId="754BCA71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A25047" w14:textId="00AB7A6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28EE9E1E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534B525" w14:textId="59ACF1C0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CF13D1" w:rsidRPr="005329DB" w14:paraId="632C3120" w14:textId="77777777" w:rsidTr="00D179D7">
        <w:tc>
          <w:tcPr>
            <w:tcW w:w="4392" w:type="dxa"/>
          </w:tcPr>
          <w:p w14:paraId="7A44AF79" w14:textId="616783E1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0CB336" w14:textId="615A9C73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5A43FB01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012DC6" w14:textId="7EEAA35A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" w:type="dxa"/>
            <w:vAlign w:val="center"/>
          </w:tcPr>
          <w:p w14:paraId="31461205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82E24DA" w14:textId="4D8374F8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4D48B3A2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9203207" w14:textId="10808144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13D1" w:rsidRPr="005329DB" w14:paraId="71A4983C" w14:textId="77777777" w:rsidTr="00D179D7">
        <w:tc>
          <w:tcPr>
            <w:tcW w:w="4392" w:type="dxa"/>
          </w:tcPr>
          <w:p w14:paraId="529FF33C" w14:textId="24DCDC4C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31B43" w14:textId="4F4EA539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7279CAB4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254C6" w14:textId="5D128F8B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62" w:type="dxa"/>
            <w:vAlign w:val="center"/>
          </w:tcPr>
          <w:p w14:paraId="685B13A8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E0B2C" w14:textId="472B26BC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center"/>
          </w:tcPr>
          <w:p w14:paraId="7ACF431D" w14:textId="77777777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EAF36" w14:textId="6D9DB984" w:rsidR="00CF13D1" w:rsidRPr="005329DB" w:rsidRDefault="00CF13D1" w:rsidP="00CF1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14:paraId="0E0DFE08" w14:textId="77777777" w:rsidR="00392DA2" w:rsidRPr="005329DB" w:rsidRDefault="00392DA2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2B287C" w14:textId="4D0D309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CBCCDAE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B3B45" w14:textId="123166DC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43A76" w:rsidRPr="005329DB">
        <w:rPr>
          <w:rFonts w:asciiTheme="majorBidi" w:hAnsiTheme="majorBidi" w:cstheme="majorBidi"/>
          <w:sz w:val="30"/>
          <w:szCs w:val="30"/>
        </w:rPr>
        <w:t>256</w:t>
      </w:r>
      <w:r w:rsidR="00745698" w:rsidRPr="005329DB">
        <w:rPr>
          <w:rFonts w:asciiTheme="majorBidi" w:hAnsiTheme="majorBidi" w:cstheme="majorBidi"/>
          <w:sz w:val="30"/>
          <w:szCs w:val="30"/>
        </w:rPr>
        <w:t>8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1F8D7C3E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41684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6407E12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F3548" w14:textId="5D79DB07" w:rsidR="00454C10" w:rsidRPr="005329DB" w:rsidRDefault="00CF12D7" w:rsidP="00CF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บริษัทมีสัญญาซื้อขายเมทิลเอสเทอร์รวมจำนวน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ฉบับ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กับบริษัทใหญ่และกิจการที่เกี่ยวข้องกัน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แห่ง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โดยตามสัญญาแต่ละฉบับกำหนดราคาขายอ้างอิงจากราคาผลิตภัณฑ์บี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100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ที่ประกาศโดยสำนักงานนโยบายและ</w:t>
      </w:r>
      <w:r w:rsidRPr="005329DB">
        <w:rPr>
          <w:rFonts w:asciiTheme="majorBidi" w:hAnsiTheme="majorBidi"/>
          <w:sz w:val="30"/>
          <w:szCs w:val="30"/>
        </w:rPr>
        <w:t xml:space="preserve">              </w:t>
      </w:r>
      <w:r w:rsidRPr="005329DB">
        <w:rPr>
          <w:rFonts w:asciiTheme="majorBidi" w:hAnsiTheme="majorBidi" w:hint="cs"/>
          <w:sz w:val="30"/>
          <w:szCs w:val="30"/>
          <w:cs/>
        </w:rPr>
        <w:t>แผนพลังงานกระทรวงพลังงาน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ปรับปรุงด้วยส่วนต่างตามที่ระบุในแต่ละสัญญา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โดยสัญญามีระยะเวลาตั้งแต่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 xml:space="preserve">             </w:t>
      </w:r>
      <w:r w:rsidR="006E1919" w:rsidRPr="005329DB">
        <w:rPr>
          <w:rFonts w:asciiTheme="majorBidi" w:hAnsiTheme="majorBidi"/>
          <w:sz w:val="30"/>
          <w:szCs w:val="30"/>
        </w:rPr>
        <w:t>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เดือน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ถึง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2568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พฤษภาคม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2569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และกันยายน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2569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037E2838" w14:textId="75332803" w:rsidR="003847B9" w:rsidRPr="005329DB" w:rsidRDefault="003847B9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</w:rPr>
        <w:br w:type="page"/>
      </w:r>
    </w:p>
    <w:p w14:paraId="0901E120" w14:textId="46D58046" w:rsidR="00DE770F" w:rsidRPr="005329DB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สัญญาซื้อขายเมทานอล</w:t>
      </w:r>
    </w:p>
    <w:p w14:paraId="28264E76" w14:textId="77777777" w:rsidR="00DE770F" w:rsidRPr="005329DB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9CC36E" w14:textId="767918CC" w:rsidR="00DE770F" w:rsidRPr="005329DB" w:rsidRDefault="001001F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บริษัทมีสัญญาซื้อขายเมทานอลรวมจำนวน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ฉบับ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กับบริษัทใหญ่ลำดับสูงสุดและกิจการที่เกี่ยวข้องกัน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โดยตามสัญญากำหนดราคาขายอ้างอิงราคาเมทานอลประกาศอ้างอิงรายเดือนเฉลี่ยของ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 xml:space="preserve">ICIS </w:t>
      </w:r>
      <w:r w:rsidRPr="005329DB">
        <w:rPr>
          <w:rFonts w:asciiTheme="majorBidi" w:hAnsiTheme="majorBidi" w:hint="cs"/>
          <w:sz w:val="30"/>
          <w:szCs w:val="30"/>
          <w:cs/>
        </w:rPr>
        <w:t>ภูมิภาคเอเชียตะวันออกเฉียงใต้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โดยสัญญามีระยะเวลาตั้งแต่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11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เดือน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ถึง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ปีนับจากวันที่ที่มีผลบังคับตามที่ระบุไว้ในแต่ละสัญญา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2568</w:t>
      </w:r>
      <w:r w:rsidR="00CF13D1" w:rsidRPr="005329DB">
        <w:rPr>
          <w:rFonts w:asciiTheme="majorBidi" w:hAnsiTheme="majorBidi"/>
          <w:sz w:val="30"/>
          <w:szCs w:val="30"/>
        </w:rPr>
        <w:t xml:space="preserve"> </w:t>
      </w:r>
      <w:r w:rsidR="00CF13D1" w:rsidRPr="005329DB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6F5482AC" w14:textId="77777777" w:rsidR="00DE770F" w:rsidRPr="005329DB" w:rsidRDefault="00DE770F" w:rsidP="007B1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1AF134" w14:textId="7BF17DA1" w:rsidR="00246E4A" w:rsidRPr="005329DB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6A445D0" w14:textId="77777777" w:rsidR="00246E4A" w:rsidRPr="005329DB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2D8A4F9" w14:textId="36F93246" w:rsidR="00DE770F" w:rsidRPr="005329DB" w:rsidRDefault="008E7AE8" w:rsidP="00617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บริษัทมีสัญญาซื้อขายกลีเซอรีนรวมจำนวน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โดยตามสัญญากำหนดราคาขายอ้างอิงราคารีไฟน์กลีเซอรีนประกาศอ้างอิงรายสัปดาห์เฉลี่ยของ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color w:val="000000"/>
          <w:sz w:val="30"/>
          <w:szCs w:val="30"/>
        </w:rPr>
        <w:t xml:space="preserve">ICIS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ภูมิภาคเอเชียตะวันออกเฉียงใต้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ในรูปแบบบรรจุภัณฑ์ดรัม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แบบส่งถึงท่าเรือต้นทาง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3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2568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2569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</w:p>
    <w:p w14:paraId="2E787C95" w14:textId="0D103CD5" w:rsidR="00211288" w:rsidRPr="005329DB" w:rsidRDefault="00211288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3414297" w14:textId="4341244A" w:rsidR="00246E4A" w:rsidRPr="005329DB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="00DE2860" w:rsidRPr="005329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9A49C42" w14:textId="77777777" w:rsidR="00246E4A" w:rsidRPr="005329DB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B0B5E21" w14:textId="7983B595" w:rsidR="00246E4A" w:rsidRPr="005329DB" w:rsidRDefault="00ED46E2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โดยตามสัญญากำหนดราคาขายอ้างอิงจากราคาก๊าซธรรมชาติสำหรับอุตสาหกรรม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9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6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เดือน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2571</w:t>
      </w:r>
    </w:p>
    <w:p w14:paraId="4BD42252" w14:textId="77777777" w:rsidR="00603B58" w:rsidRPr="005329DB" w:rsidRDefault="00603B58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63F06807" w14:textId="79978929" w:rsidR="00246E4A" w:rsidRPr="005329DB" w:rsidRDefault="00ED46E2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ไฟฟ้า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และน้ำ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รวม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3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กับกิจการที่เกี่ยวข้องกันแห่งหนึ่ง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โดยที่ปริมาณการซื้อขายและราคาซื้อขายสาธารณูปการจะเป็นไปตามที่กำหนดไว้ในแต่ละสัญญา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และจะมีผลสิ้นสุดในเดือนมิถุนายน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2576</w:t>
      </w:r>
    </w:p>
    <w:p w14:paraId="18D3B521" w14:textId="77777777" w:rsidR="00246E4A" w:rsidRPr="005329DB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CD86BA3" w14:textId="3CE651E4" w:rsidR="00246E4A" w:rsidRPr="005329DB" w:rsidRDefault="00ED46E2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20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2582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333C90E" w14:textId="77777777" w:rsidR="00DE770F" w:rsidRPr="005329DB" w:rsidRDefault="00DE770F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5A60BFA" w14:textId="3F13C331" w:rsidR="00246E4A" w:rsidRPr="005329DB" w:rsidRDefault="00ED46E2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บริษัทมีสัญญารับบริการบำรุงรักษาโครงสร้างสำหรับวางท่อกับกิจการที่เกี่ยวข้องกัน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15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2580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FDA949A" w14:textId="77777777" w:rsidR="00606C51" w:rsidRPr="005329DB" w:rsidRDefault="00606C51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1AD1EB" w14:textId="092B650D" w:rsidR="00246E4A" w:rsidRPr="005329DB" w:rsidRDefault="00ED46E2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15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2580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DBD425E" w14:textId="77777777" w:rsidR="006C475D" w:rsidRPr="005329DB" w:rsidRDefault="006C475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D97BDB" w14:textId="3249A13D" w:rsidR="00EC49CB" w:rsidRPr="005329DB" w:rsidRDefault="00ED46E2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15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7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2580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CCEB2BB" w14:textId="77777777" w:rsidR="003415A7" w:rsidRPr="005329DB" w:rsidRDefault="003415A7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B4E8A6" w14:textId="39941AF0" w:rsidR="00DE770F" w:rsidRPr="005329DB" w:rsidRDefault="00ED46E2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บริษัทใหญ่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4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A08485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08E9DD" w14:textId="78FEBD56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2008D64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A3D0174" w14:textId="1D107FB3" w:rsidR="00246E4A" w:rsidRPr="005329DB" w:rsidRDefault="006E781C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บริษัทมีสัญญาการให้บริการแก่บริษัทย่อยจำนวน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เพื่อให้บริการงานสำนักงานและด้านต่างๆ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2568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246E4A" w:rsidRPr="005329D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916F7" w:rsidRPr="005329DB">
        <w:rPr>
          <w:rFonts w:asciiTheme="majorBidi" w:hAnsiTheme="majorBidi" w:cstheme="majorBidi" w:hint="cs"/>
          <w:color w:val="000000"/>
          <w:sz w:val="30"/>
          <w:szCs w:val="30"/>
          <w:cs/>
        </w:rPr>
        <w:t>ขณะนี้</w:t>
      </w:r>
      <w:r w:rsidR="002A1EBE" w:rsidRPr="005329DB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บริษัทอยู่ระหว่างดำเนินการต่อสัญญา</w:t>
      </w:r>
    </w:p>
    <w:p w14:paraId="030A6D44" w14:textId="77777777" w:rsidR="0006626D" w:rsidRPr="005329DB" w:rsidRDefault="0006626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430AD544" w14:textId="3AFFC2CB" w:rsidR="00CC5D2F" w:rsidRPr="005329DB" w:rsidRDefault="006E781C" w:rsidP="00CC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D07B474" w14:textId="77777777" w:rsidR="00603B58" w:rsidRPr="005329DB" w:rsidRDefault="00603B58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1819C65D" w14:textId="5E277A0D" w:rsidR="00DE770F" w:rsidRPr="005329DB" w:rsidRDefault="006E781C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โดยสัญญาบริการด้านงานสำนักงานและสัญญารับบริการการทดสอบคุณภาพผลิตภัณฑ์และด้านต่างๆ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="002A1EBE"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2A1EBE" w:rsidRPr="005329DB">
        <w:rPr>
          <w:rFonts w:asciiTheme="majorBidi" w:hAnsiTheme="majorBidi" w:cstheme="majorBidi" w:hint="cs"/>
          <w:color w:val="000000"/>
          <w:sz w:val="30"/>
          <w:szCs w:val="30"/>
          <w:cs/>
        </w:rPr>
        <w:t>ขณะนี้บริษัทอยู่ระหว่างดำเนินการต่อสัญญา</w:t>
      </w:r>
    </w:p>
    <w:p w14:paraId="3C417773" w14:textId="77777777" w:rsidR="00CC5D2F" w:rsidRPr="005329DB" w:rsidRDefault="00CC5D2F" w:rsidP="007B1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C49EE55" w14:textId="62971079" w:rsidR="00454C10" w:rsidRPr="005329DB" w:rsidRDefault="006E781C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2569</w:t>
      </w:r>
    </w:p>
    <w:p w14:paraId="42CED939" w14:textId="77777777" w:rsidR="009D7064" w:rsidRPr="005329DB" w:rsidRDefault="009D7064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20AFC109" w14:textId="70B7E4A5" w:rsidR="00855169" w:rsidRPr="005329DB" w:rsidRDefault="006E781C" w:rsidP="006E7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เพื่อรับบริการรักษาความปลอดภัยและป้องกันอัคคีภัยแก่ทรัพย์สิน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โดยสัญญามีระยะเวลา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pacing w:val="-4"/>
          <w:sz w:val="30"/>
          <w:szCs w:val="30"/>
        </w:rPr>
        <w:t>2569</w:t>
      </w:r>
      <w:r w:rsidRPr="005329D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B47F062" w14:textId="2B821EDD" w:rsidR="001E2306" w:rsidRPr="005329DB" w:rsidRDefault="006E781C" w:rsidP="006E7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เพื่อตรวจสอบความปลอดภัยในการทำงานในบริเวณพื้นที่บริษัทผู้รับบริการ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2568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</w:t>
      </w:r>
      <w:r w:rsidRPr="005329DB">
        <w:rPr>
          <w:rFonts w:asciiTheme="majorBidi" w:hAnsiTheme="majorBidi"/>
          <w:color w:val="000000"/>
          <w:sz w:val="30"/>
          <w:szCs w:val="30"/>
        </w:rPr>
        <w:t xml:space="preserve">           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ในสัญญา</w:t>
      </w:r>
      <w:r w:rsidR="004A513C" w:rsidRPr="005329D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A1EBE" w:rsidRPr="005329DB">
        <w:rPr>
          <w:rFonts w:asciiTheme="majorBidi" w:hAnsiTheme="majorBidi" w:cstheme="majorBidi" w:hint="cs"/>
          <w:color w:val="000000"/>
          <w:sz w:val="30"/>
          <w:szCs w:val="30"/>
          <w:cs/>
        </w:rPr>
        <w:t>ขณะนี้บริษัทอยู่ระหว่างดำเนินการต่อสัญญา</w:t>
      </w:r>
    </w:p>
    <w:p w14:paraId="1E9A2F13" w14:textId="77777777" w:rsidR="00FD6518" w:rsidRPr="005329DB" w:rsidRDefault="00FD651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4916113D" w14:textId="70DC95FA" w:rsidR="00DE770F" w:rsidRPr="005329DB" w:rsidRDefault="004F00D3" w:rsidP="00DE77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อาชีวอนามัยและสิ่งแวดล้อม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และจัดตั้งศูนย์ควบคุมภาวะฉุกเฉิน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3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2569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และมีนาคม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DD68400" w14:textId="59842778" w:rsidR="00246E4A" w:rsidRPr="005329DB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992DCFA" w14:textId="5CFC08B0" w:rsidR="00246E4A" w:rsidRPr="005329DB" w:rsidRDefault="004F00D3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และจัดเตรียมอุปกรณ์กู้ภัย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3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และจะมีผลสิ้นสุดในเดือนมกราคม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23428BC" w14:textId="42FA5DE4" w:rsidR="00211288" w:rsidRPr="005329DB" w:rsidRDefault="0021128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60B5378" w14:textId="25EE01CC" w:rsidR="00246E4A" w:rsidRPr="005329DB" w:rsidRDefault="004F00D3" w:rsidP="00410F85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ซึ่งจะได้รับบริการน้ำดับเพลิง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อุปกรณ์ระบบน้ำดับเพลิง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และการดูแลรักษาอุปกรณ์ระบบน้ำดับเพลิงภายในโรงงานแห่งที่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15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color w:val="000000"/>
          <w:sz w:val="30"/>
          <w:szCs w:val="30"/>
        </w:rPr>
        <w:t>2577</w:t>
      </w:r>
      <w:r w:rsidRPr="005329D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24FB700" w14:textId="77777777" w:rsidR="004F00D3" w:rsidRPr="005329DB" w:rsidRDefault="004F00D3" w:rsidP="00410F85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22"/>
          <w:szCs w:val="22"/>
        </w:rPr>
      </w:pPr>
    </w:p>
    <w:p w14:paraId="483B9E6E" w14:textId="6618837F" w:rsidR="004F00D3" w:rsidRPr="005329DB" w:rsidRDefault="004F00D3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เพื่อรับบริการด้านการบริการงานทั่วไป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 xml:space="preserve">1 </w:t>
      </w:r>
      <w:r w:rsidRPr="005329DB">
        <w:rPr>
          <w:rFonts w:asciiTheme="majorBidi" w:hAnsiTheme="majorBidi" w:hint="cs"/>
          <w:sz w:val="30"/>
          <w:szCs w:val="30"/>
          <w:cs/>
        </w:rPr>
        <w:t>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2568</w:t>
      </w:r>
      <w:r w:rsidR="002A1EBE"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1EBE" w:rsidRPr="005329DB">
        <w:rPr>
          <w:rFonts w:asciiTheme="majorBidi" w:hAnsiTheme="majorBidi" w:cstheme="majorBidi" w:hint="cs"/>
          <w:color w:val="000000"/>
          <w:sz w:val="30"/>
          <w:szCs w:val="30"/>
          <w:cs/>
        </w:rPr>
        <w:t>ขณะนี้บริษัทอยู่ระหว่างดำเนินการต่อสัญญา</w:t>
      </w:r>
    </w:p>
    <w:p w14:paraId="0D962C45" w14:textId="75FB5D61" w:rsidR="00855169" w:rsidRPr="005329DB" w:rsidRDefault="00855169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E9633F8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35483D0" w14:textId="77777777" w:rsidR="00246E4A" w:rsidRPr="005329DB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E6A7811" w14:textId="2467BAD3" w:rsidR="00612965" w:rsidRPr="005329DB" w:rsidRDefault="004F00D3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บริษัทมีสัญญาเช่าที่ดินกับบริษัทใหญ่จำนวน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3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17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30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และจะมีผลสิ้นสุดในเดือนกรกฎาคม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2579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โดยมีอัตราค่าเช่าตามที่ระบุไว้ในแต่ละสัญญา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และสามารถขยายสัญญาต่อไปอีกเป็นระยะเวลา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โดยกำหนดให้มีการแจ้งไปยังผู้ให้เช่าอย่างเป็นลายลักษณ์อักษรเป็นเวลาล่วงหน้าไม่น้อยกว่า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ปีก่อนสิ้นสุดสัญญาเช่า</w:t>
      </w:r>
    </w:p>
    <w:p w14:paraId="0DF32B68" w14:textId="77777777" w:rsidR="00DE770F" w:rsidRPr="005329DB" w:rsidRDefault="00DE770F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81CC6DC" w14:textId="7ED84F1F" w:rsidR="00DE770F" w:rsidRPr="005329DB" w:rsidRDefault="004F00D3" w:rsidP="00FA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บริษัทมีสัญญาเช่าพื้นที่และบริการสำนักงานกับกิจการที่เกี่ยวข้องกัน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3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2569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และกันยายน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2570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โดยมีอัตราค่าเช่าและค่าบริการ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และเงื่อนไขข้อผูกพันเป็นไปตามที่กำหนดในสัญญา</w:t>
      </w:r>
    </w:p>
    <w:p w14:paraId="70E8944B" w14:textId="67E7D8EF" w:rsidR="00855169" w:rsidRPr="00FB2579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B257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สัญญาเงินกู้ยืมและสัญญาเงินให้กู้ยืม</w:t>
      </w:r>
    </w:p>
    <w:p w14:paraId="258DFD1B" w14:textId="77777777" w:rsidR="00855169" w:rsidRPr="005329DB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347410DD" w14:textId="06E0B13D" w:rsidR="00DE770F" w:rsidRPr="005329DB" w:rsidRDefault="00516EFA" w:rsidP="00E3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</w:t>
      </w:r>
      <w:r w:rsidR="00E32798" w:rsidRPr="005329DB">
        <w:rPr>
          <w:rFonts w:ascii="Angsana New" w:hAnsi="Angsana New"/>
          <w:color w:val="000000"/>
          <w:sz w:val="30"/>
          <w:szCs w:val="30"/>
        </w:rPr>
        <w:br/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E32798"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3</w:t>
      </w:r>
      <w:r w:rsidR="00E32798" w:rsidRPr="005329DB">
        <w:rPr>
          <w:rFonts w:ascii="Angsana New" w:hAnsi="Angsana New"/>
          <w:color w:val="000000"/>
          <w:sz w:val="30"/>
          <w:szCs w:val="30"/>
        </w:rPr>
        <w:t xml:space="preserve">0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2569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1</w:t>
      </w:r>
      <w:r w:rsidRPr="005329DB">
        <w:rPr>
          <w:rFonts w:ascii="Angsana New" w:hAnsi="Angsana New"/>
          <w:color w:val="000000"/>
          <w:sz w:val="30"/>
          <w:szCs w:val="30"/>
        </w:rPr>
        <w:t>,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000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919" w:rsidRPr="005329DB">
        <w:rPr>
          <w:rFonts w:ascii="Angsana New" w:hAnsi="Angsana New"/>
          <w:color w:val="000000"/>
          <w:sz w:val="30"/>
          <w:szCs w:val="30"/>
        </w:rPr>
        <w:t>200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2461950" w14:textId="647B36CC" w:rsidR="00211288" w:rsidRPr="005329DB" w:rsidRDefault="0021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702594F8" w14:textId="65F3BA7C" w:rsidR="001D208F" w:rsidRPr="005329DB" w:rsidRDefault="001D208F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ลูกหนี้การค้า</w:t>
      </w:r>
      <w:r w:rsidR="008A419B" w:rsidRPr="005329DB">
        <w:rPr>
          <w:b/>
          <w:bCs/>
        </w:rPr>
        <w:t xml:space="preserve"> </w:t>
      </w:r>
    </w:p>
    <w:p w14:paraId="6CD0D412" w14:textId="77777777" w:rsidR="001D208F" w:rsidRPr="005329DB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1"/>
        <w:gridCol w:w="1018"/>
        <w:gridCol w:w="288"/>
        <w:gridCol w:w="1566"/>
        <w:gridCol w:w="279"/>
        <w:gridCol w:w="1557"/>
      </w:tblGrid>
      <w:tr w:rsidR="00DB28D5" w:rsidRPr="005329DB" w14:paraId="069BD5FE" w14:textId="77777777" w:rsidTr="00DB28D5">
        <w:trPr>
          <w:tblHeader/>
        </w:trPr>
        <w:tc>
          <w:tcPr>
            <w:tcW w:w="4481" w:type="dxa"/>
          </w:tcPr>
          <w:p w14:paraId="2264989F" w14:textId="77777777" w:rsidR="00DB28D5" w:rsidRPr="005329DB" w:rsidRDefault="00DB28D5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504E5E1" w14:textId="77777777" w:rsidR="00DB28D5" w:rsidRPr="005329DB" w:rsidRDefault="00DB28D5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3FC7208" w14:textId="77777777" w:rsidR="00DB28D5" w:rsidRPr="005329DB" w:rsidRDefault="00DB28D5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36AF855B" w14:textId="5F36883F" w:rsidR="00DB28D5" w:rsidRPr="005329DB" w:rsidRDefault="00DB28D5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B28D5" w:rsidRPr="005329DB" w14:paraId="7F267313" w14:textId="77777777" w:rsidTr="00DB28D5">
        <w:trPr>
          <w:tblHeader/>
        </w:trPr>
        <w:tc>
          <w:tcPr>
            <w:tcW w:w="4481" w:type="dxa"/>
          </w:tcPr>
          <w:p w14:paraId="6F6AE5BE" w14:textId="25E13959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329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329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</w:tcPr>
          <w:p w14:paraId="61BC6928" w14:textId="77777777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" w:type="dxa"/>
          </w:tcPr>
          <w:p w14:paraId="12B43FDE" w14:textId="77777777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802ECCF" w14:textId="1E56C5F2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438DC7" w14:textId="77777777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1A2D733" w14:textId="1E2F69D9" w:rsidR="00DB28D5" w:rsidRPr="005329DB" w:rsidRDefault="00DB28D5" w:rsidP="0074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28D5" w:rsidRPr="005329DB" w14:paraId="4954F423" w14:textId="77777777" w:rsidTr="00DB28D5">
        <w:trPr>
          <w:tblHeader/>
        </w:trPr>
        <w:tc>
          <w:tcPr>
            <w:tcW w:w="4481" w:type="dxa"/>
          </w:tcPr>
          <w:p w14:paraId="01199EE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4E872B2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44B583F7" w14:textId="1635908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09818842" w14:textId="7DA4C943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28D5" w:rsidRPr="005329DB" w14:paraId="26A5F5EC" w14:textId="77777777" w:rsidTr="00DB28D5">
        <w:tc>
          <w:tcPr>
            <w:tcW w:w="4481" w:type="dxa"/>
          </w:tcPr>
          <w:p w14:paraId="5B26CA57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37018A40" w14:textId="7ED9ED5C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4732984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7B08976F" w14:textId="579566CF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93</w:t>
            </w:r>
            <w:r w:rsidR="00F04ED9" w:rsidRPr="005329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A66DA5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2C91134" w14:textId="5529BBA8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</w:tr>
      <w:tr w:rsidR="00DB28D5" w:rsidRPr="005329DB" w14:paraId="560D0FB3" w14:textId="77777777" w:rsidTr="00DB28D5">
        <w:tc>
          <w:tcPr>
            <w:tcW w:w="4481" w:type="dxa"/>
          </w:tcPr>
          <w:p w14:paraId="47D8264A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59ED91F8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1B15D4D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4C553A13" w14:textId="77F730CA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A1C257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64A982D5" w14:textId="51785DDE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963</w:t>
            </w:r>
          </w:p>
        </w:tc>
      </w:tr>
      <w:tr w:rsidR="00DB28D5" w:rsidRPr="005329DB" w14:paraId="07158DDB" w14:textId="77777777" w:rsidTr="00DB28D5">
        <w:tc>
          <w:tcPr>
            <w:tcW w:w="4481" w:type="dxa"/>
          </w:tcPr>
          <w:p w14:paraId="4E203C90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C8EE44D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92E121B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777996E8" w14:textId="223853B8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F04ED9" w:rsidRPr="005329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E9F414A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E9862DE" w14:textId="0DBA52D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2,039</w:t>
            </w:r>
          </w:p>
        </w:tc>
      </w:tr>
      <w:tr w:rsidR="00DB28D5" w:rsidRPr="005329DB" w14:paraId="12E1B008" w14:textId="77777777" w:rsidTr="00DB28D5">
        <w:tc>
          <w:tcPr>
            <w:tcW w:w="4481" w:type="dxa"/>
          </w:tcPr>
          <w:p w14:paraId="7E0AC54F" w14:textId="05EE8179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29DB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5329D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18" w:type="dxa"/>
          </w:tcPr>
          <w:p w14:paraId="0612EF5C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59DBF3D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4FBE6C9D" w14:textId="1D99BF90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599AA0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238DD2EE" w14:textId="2975A371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8D5" w:rsidRPr="005329DB" w14:paraId="105742AB" w14:textId="77777777" w:rsidTr="00DB28D5">
        <w:tc>
          <w:tcPr>
            <w:tcW w:w="4481" w:type="dxa"/>
          </w:tcPr>
          <w:p w14:paraId="772AE5E4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0ECAD944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5AF176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2D85D" w14:textId="281805C8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F04ED9" w:rsidRPr="005329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8D335DC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1D1B" w14:textId="5FC454C8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2,039</w:t>
            </w:r>
          </w:p>
        </w:tc>
      </w:tr>
      <w:tr w:rsidR="00DB28D5" w:rsidRPr="005329DB" w14:paraId="68153411" w14:textId="77777777" w:rsidTr="00DB28D5">
        <w:trPr>
          <w:trHeight w:val="30"/>
        </w:trPr>
        <w:tc>
          <w:tcPr>
            <w:tcW w:w="4481" w:type="dxa"/>
          </w:tcPr>
          <w:p w14:paraId="7EA553E3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612A2DF7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3FE3054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double" w:sz="4" w:space="0" w:color="auto"/>
              <w:left w:val="nil"/>
              <w:right w:val="nil"/>
            </w:tcBorders>
          </w:tcPr>
          <w:p w14:paraId="034F90FA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E79822A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368359B5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DB28D5" w:rsidRPr="005329DB" w14:paraId="6A34D8CD" w14:textId="77777777" w:rsidTr="00DB28D5">
        <w:tc>
          <w:tcPr>
            <w:tcW w:w="4481" w:type="dxa"/>
          </w:tcPr>
          <w:p w14:paraId="30FBB666" w14:textId="2FA58A80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33098A2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4141F8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30A3C76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ABE3A1B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EC80356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28D5" w:rsidRPr="005329DB" w14:paraId="5A076DD4" w14:textId="77777777" w:rsidTr="00DB28D5">
        <w:tc>
          <w:tcPr>
            <w:tcW w:w="4481" w:type="dxa"/>
          </w:tcPr>
          <w:p w14:paraId="644EFD1E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5A31175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E9ACF9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541AE7FD" w14:textId="48FF9E99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742B2B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4CF2691" w14:textId="256E4784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</w:tr>
      <w:tr w:rsidR="00DB28D5" w:rsidRPr="005329DB" w14:paraId="759AA80E" w14:textId="77777777" w:rsidTr="00DB28D5">
        <w:tc>
          <w:tcPr>
            <w:tcW w:w="4481" w:type="dxa"/>
          </w:tcPr>
          <w:p w14:paraId="6A0D4018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321896CC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0C50ECD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32D5BB1F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C78564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3F92963E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8D5" w:rsidRPr="005329DB" w14:paraId="3C808FC0" w14:textId="77777777" w:rsidTr="00DB28D5">
        <w:tc>
          <w:tcPr>
            <w:tcW w:w="4481" w:type="dxa"/>
          </w:tcPr>
          <w:p w14:paraId="492E11A1" w14:textId="0536CCEB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1A5F9E92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45C11DB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1B25E211" w14:textId="489A842A" w:rsidR="00DB28D5" w:rsidRPr="005329DB" w:rsidRDefault="00B15746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75E620C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1AE41EDC" w14:textId="11C79DA2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8D5" w:rsidRPr="005329DB" w14:paraId="46FFEB19" w14:textId="77777777" w:rsidTr="00DB28D5">
        <w:tc>
          <w:tcPr>
            <w:tcW w:w="4481" w:type="dxa"/>
          </w:tcPr>
          <w:p w14:paraId="2B178A93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4CCADE22" w14:textId="3D4B6B90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440E8605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5105" w14:textId="58209313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B15746" w:rsidRPr="005329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789198A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58C31" w14:textId="6CA93ACA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1,076</w:t>
            </w:r>
          </w:p>
        </w:tc>
      </w:tr>
      <w:tr w:rsidR="00DB28D5" w:rsidRPr="005329DB" w14:paraId="48CAE0F5" w14:textId="77777777" w:rsidTr="00DB28D5">
        <w:trPr>
          <w:trHeight w:val="50"/>
        </w:trPr>
        <w:tc>
          <w:tcPr>
            <w:tcW w:w="4481" w:type="dxa"/>
          </w:tcPr>
          <w:p w14:paraId="62EAF9DE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18" w:type="dxa"/>
          </w:tcPr>
          <w:p w14:paraId="434CFE8B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88" w:type="dxa"/>
          </w:tcPr>
          <w:p w14:paraId="4743932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0672203C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34B4D13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5AD8C358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</w:tr>
      <w:tr w:rsidR="00DB28D5" w:rsidRPr="005329DB" w14:paraId="704CB3E2" w14:textId="77777777" w:rsidTr="00DB28D5">
        <w:tc>
          <w:tcPr>
            <w:tcW w:w="4481" w:type="dxa"/>
          </w:tcPr>
          <w:p w14:paraId="4A9D0696" w14:textId="6A96A616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30755BB1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EB0BBA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5D1D20D5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8179C0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F288395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28D5" w:rsidRPr="005329DB" w14:paraId="13B16BEC" w14:textId="77777777" w:rsidTr="00DB28D5">
        <w:tc>
          <w:tcPr>
            <w:tcW w:w="4481" w:type="dxa"/>
          </w:tcPr>
          <w:p w14:paraId="0A3630ED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7AC978B1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5BF3EDC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74DB5E47" w14:textId="27A7FBEF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EBCBA43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942688B" w14:textId="37EE4F4E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DB28D5" w:rsidRPr="005329DB" w14:paraId="4BB4B017" w14:textId="77777777" w:rsidTr="00DB28D5">
        <w:tc>
          <w:tcPr>
            <w:tcW w:w="4481" w:type="dxa"/>
          </w:tcPr>
          <w:p w14:paraId="188604E5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238A2F1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FF3FAA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DE50675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58C2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F4E58E3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8D5" w:rsidRPr="005329DB" w14:paraId="38ECFDE0" w14:textId="77777777" w:rsidTr="00DB28D5">
        <w:tc>
          <w:tcPr>
            <w:tcW w:w="4481" w:type="dxa"/>
          </w:tcPr>
          <w:p w14:paraId="6DD441F6" w14:textId="33D5905B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506493C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68DFFB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5098F4BD" w14:textId="210F62C2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6F1D2E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56348C08" w14:textId="6195884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B28D5" w:rsidRPr="005329DB" w14:paraId="4321FE64" w14:textId="77777777" w:rsidTr="00DB28D5">
        <w:tc>
          <w:tcPr>
            <w:tcW w:w="4481" w:type="dxa"/>
          </w:tcPr>
          <w:p w14:paraId="76D45496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4205895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02B12A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7C28D" w14:textId="378243D9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6F56F1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72C79" w14:textId="6EDC9D8D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</w:tr>
      <w:tr w:rsidR="00DB28D5" w:rsidRPr="005329DB" w14:paraId="3962FC72" w14:textId="77777777" w:rsidTr="00DB28D5">
        <w:tc>
          <w:tcPr>
            <w:tcW w:w="4481" w:type="dxa"/>
          </w:tcPr>
          <w:p w14:paraId="0A291367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1ECE046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0956B9EF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5F27BD1F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28F2A0D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194CFBC2" w14:textId="77777777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DB28D5" w:rsidRPr="005329DB" w14:paraId="1548C773" w14:textId="77777777" w:rsidTr="00DB28D5">
        <w:tc>
          <w:tcPr>
            <w:tcW w:w="4481" w:type="dxa"/>
          </w:tcPr>
          <w:p w14:paraId="14423E98" w14:textId="757B02E8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29DB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  <w:r w:rsidRPr="00532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9D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18" w:type="dxa"/>
          </w:tcPr>
          <w:p w14:paraId="4BD5CB02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142A7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55AEF79E" w14:textId="1B719B13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5E4C0E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20987EE4" w14:textId="0AA478F1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28D5" w:rsidRPr="005329DB" w14:paraId="0C7931F1" w14:textId="77777777" w:rsidTr="00DB28D5">
        <w:tc>
          <w:tcPr>
            <w:tcW w:w="4481" w:type="dxa"/>
          </w:tcPr>
          <w:p w14:paraId="2418395B" w14:textId="77777777" w:rsidR="00DB28D5" w:rsidRPr="005329DB" w:rsidRDefault="00DB28D5" w:rsidP="007C32E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200E503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EAAE8A9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C79BC" w14:textId="1EE29381" w:rsidR="00DB28D5" w:rsidRPr="005329DB" w:rsidRDefault="003A377B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6617D0" w:rsidRPr="005329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C6C8B6" w14:textId="77777777" w:rsidR="00DB28D5" w:rsidRPr="005329DB" w:rsidRDefault="00DB28D5" w:rsidP="007C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EB66C" w14:textId="0CB7AA21" w:rsidR="00DB28D5" w:rsidRPr="005329DB" w:rsidRDefault="00DB28D5" w:rsidP="00B1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>2,039</w:t>
            </w:r>
          </w:p>
        </w:tc>
      </w:tr>
    </w:tbl>
    <w:p w14:paraId="0475850E" w14:textId="1FE6A6C3" w:rsidR="005C7C7B" w:rsidRPr="005329DB" w:rsidRDefault="005C7C7B" w:rsidP="001E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5329D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5329D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329D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F97EA7" w:rsidRPr="005329DB">
        <w:rPr>
          <w:rFonts w:asciiTheme="majorBidi" w:hAnsiTheme="majorBidi" w:cstheme="majorBidi"/>
          <w:sz w:val="30"/>
          <w:szCs w:val="30"/>
        </w:rPr>
        <w:t>15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F97EA7" w:rsidRPr="005329DB">
        <w:rPr>
          <w:rFonts w:asciiTheme="majorBidi" w:hAnsiTheme="majorBidi" w:cstheme="majorBidi"/>
          <w:sz w:val="30"/>
          <w:szCs w:val="30"/>
        </w:rPr>
        <w:t>60</w:t>
      </w:r>
      <w:r w:rsidRPr="005329D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F0297CE" w14:textId="0BB56011" w:rsidR="0038747F" w:rsidRPr="005329DB" w:rsidRDefault="0038747F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สินค้าคงเหลือ</w:t>
      </w:r>
      <w:r w:rsidR="00E86C82" w:rsidRPr="005329DB">
        <w:rPr>
          <w:rFonts w:hint="cs"/>
          <w:b/>
          <w:bCs/>
          <w:cs/>
        </w:rPr>
        <w:t xml:space="preserve"> </w:t>
      </w:r>
    </w:p>
    <w:p w14:paraId="7858417E" w14:textId="77777777" w:rsidR="000154ED" w:rsidRPr="005329DB" w:rsidRDefault="000154ED" w:rsidP="0001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7"/>
        <w:gridCol w:w="1557"/>
        <w:gridCol w:w="285"/>
        <w:gridCol w:w="1558"/>
      </w:tblGrid>
      <w:tr w:rsidR="0080176C" w:rsidRPr="005329DB" w14:paraId="2517F964" w14:textId="77777777" w:rsidTr="000C7183">
        <w:trPr>
          <w:tblHeader/>
        </w:trPr>
        <w:tc>
          <w:tcPr>
            <w:tcW w:w="5787" w:type="dxa"/>
          </w:tcPr>
          <w:p w14:paraId="01C831F0" w14:textId="77777777" w:rsidR="0080176C" w:rsidRPr="005329DB" w:rsidRDefault="0080176C" w:rsidP="0080176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400" w:type="dxa"/>
            <w:gridSpan w:val="3"/>
          </w:tcPr>
          <w:p w14:paraId="6C6CCD97" w14:textId="203D7683" w:rsidR="0080176C" w:rsidRPr="005329DB" w:rsidRDefault="0080176C" w:rsidP="008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43F4D" w:rsidRPr="005329DB" w14:paraId="21459C85" w14:textId="77777777" w:rsidTr="000C7183">
        <w:trPr>
          <w:tblHeader/>
        </w:trPr>
        <w:tc>
          <w:tcPr>
            <w:tcW w:w="5787" w:type="dxa"/>
          </w:tcPr>
          <w:p w14:paraId="23C73B96" w14:textId="77777777" w:rsidR="00C43F4D" w:rsidRPr="005329DB" w:rsidRDefault="00C43F4D" w:rsidP="0074569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733C347" w14:textId="3861DA37" w:rsidR="00C43F4D" w:rsidRPr="005329DB" w:rsidRDefault="00C43F4D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7D72F51" w14:textId="77777777" w:rsidR="00C43F4D" w:rsidRPr="005329DB" w:rsidRDefault="00C43F4D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53F1CED" w14:textId="3B5396FB" w:rsidR="00C43F4D" w:rsidRPr="005329DB" w:rsidRDefault="00C43F4D" w:rsidP="007456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3F4D" w:rsidRPr="005329DB" w14:paraId="730A1F92" w14:textId="77777777" w:rsidTr="000C7183">
        <w:trPr>
          <w:trHeight w:val="127"/>
          <w:tblHeader/>
        </w:trPr>
        <w:tc>
          <w:tcPr>
            <w:tcW w:w="5787" w:type="dxa"/>
          </w:tcPr>
          <w:p w14:paraId="06926DCA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0" w:type="dxa"/>
            <w:gridSpan w:val="3"/>
            <w:tcBorders>
              <w:left w:val="nil"/>
              <w:right w:val="nil"/>
            </w:tcBorders>
          </w:tcPr>
          <w:p w14:paraId="3A8A9F32" w14:textId="112735E9" w:rsidR="00C43F4D" w:rsidRPr="005329DB" w:rsidRDefault="00C43F4D" w:rsidP="0062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3F4D" w:rsidRPr="005329DB" w14:paraId="53508216" w14:textId="77777777" w:rsidTr="000C7183">
        <w:tc>
          <w:tcPr>
            <w:tcW w:w="5787" w:type="dxa"/>
          </w:tcPr>
          <w:p w14:paraId="666A1F25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BD81C22" w14:textId="19C19830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CBC2AB4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19BF19E1" w14:textId="6D368DA1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C43F4D" w:rsidRPr="005329DB" w14:paraId="16EDDF9F" w14:textId="77777777" w:rsidTr="000C7183">
        <w:tc>
          <w:tcPr>
            <w:tcW w:w="5787" w:type="dxa"/>
          </w:tcPr>
          <w:p w14:paraId="529B6C6B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C76018E" w14:textId="0106D1B4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6266DDE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B51A9DA" w14:textId="32D332BD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C43F4D" w:rsidRPr="005329DB" w14:paraId="4109ECFD" w14:textId="77777777" w:rsidTr="000C7183">
        <w:tc>
          <w:tcPr>
            <w:tcW w:w="5787" w:type="dxa"/>
          </w:tcPr>
          <w:p w14:paraId="3EA89EEB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59EDDA8" w14:textId="20BFDE08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AAA42D5" w14:textId="77777777" w:rsidR="00C43F4D" w:rsidRPr="005329DB" w:rsidRDefault="00C43F4D" w:rsidP="00626B6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50D2C630" w14:textId="36C0E50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C43F4D" w:rsidRPr="005329DB" w14:paraId="525C40AC" w14:textId="77777777" w:rsidTr="000C7183">
        <w:tc>
          <w:tcPr>
            <w:tcW w:w="5787" w:type="dxa"/>
          </w:tcPr>
          <w:p w14:paraId="34D57FAD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CEDF6FF" w14:textId="36F4D1F1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02981A9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35FEEE3" w14:textId="3EFF3139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C43F4D" w:rsidRPr="005329DB" w14:paraId="2A6EF43F" w14:textId="77777777" w:rsidTr="000C7183">
        <w:tc>
          <w:tcPr>
            <w:tcW w:w="5787" w:type="dxa"/>
          </w:tcPr>
          <w:p w14:paraId="3829E7E4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389FFB65" w14:textId="115181D1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C7C3006" w14:textId="77777777" w:rsidR="00C43F4D" w:rsidRPr="005329DB" w:rsidRDefault="00C43F4D" w:rsidP="00626B67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734B4A51" w14:textId="0D887FAB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C43F4D" w:rsidRPr="005329DB" w14:paraId="30ABDB1B" w14:textId="77777777" w:rsidTr="000C7183">
        <w:tc>
          <w:tcPr>
            <w:tcW w:w="5787" w:type="dxa"/>
          </w:tcPr>
          <w:p w14:paraId="7D9CE13C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2132473" w14:textId="78C0C3CB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36A0B59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14:paraId="06421853" w14:textId="52363BE3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C43F4D" w:rsidRPr="005329DB" w14:paraId="4B7ED5F1" w14:textId="77777777" w:rsidTr="000C7183">
        <w:trPr>
          <w:trHeight w:val="370"/>
        </w:trPr>
        <w:tc>
          <w:tcPr>
            <w:tcW w:w="5787" w:type="dxa"/>
          </w:tcPr>
          <w:p w14:paraId="4C016211" w14:textId="447CE821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066873C8" w14:textId="4A93DCA6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02E765A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417F4B76" w14:textId="0CC8E8E8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F4D" w:rsidRPr="005329DB" w14:paraId="18421263" w14:textId="77777777" w:rsidTr="000C7183">
        <w:tc>
          <w:tcPr>
            <w:tcW w:w="5787" w:type="dxa"/>
          </w:tcPr>
          <w:p w14:paraId="5BE263DA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3644" w14:textId="78029A9E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819C1A5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6A2D8" w14:textId="7BCD8A82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</w:tr>
      <w:tr w:rsidR="00C43F4D" w:rsidRPr="005329DB" w14:paraId="1839C369" w14:textId="77777777" w:rsidTr="000C7183">
        <w:tc>
          <w:tcPr>
            <w:tcW w:w="5787" w:type="dxa"/>
          </w:tcPr>
          <w:p w14:paraId="34BA55A6" w14:textId="7777777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41FA0CEF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0CEFAFA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</w:tcPr>
          <w:p w14:paraId="0F7F0D9C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43F4D" w:rsidRPr="005329DB" w14:paraId="1EE3978B" w14:textId="77777777" w:rsidTr="000C7183">
        <w:tc>
          <w:tcPr>
            <w:tcW w:w="5787" w:type="dxa"/>
          </w:tcPr>
          <w:p w14:paraId="6B6BAD41" w14:textId="5856BD44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8DE5A19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5334321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AA31EDB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3F4D" w:rsidRPr="005329DB" w14:paraId="61CA2D5C" w14:textId="77777777" w:rsidTr="000C7183">
        <w:tc>
          <w:tcPr>
            <w:tcW w:w="5787" w:type="dxa"/>
          </w:tcPr>
          <w:p w14:paraId="05E7F651" w14:textId="2EF7544A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4DCADDA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1065843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B74FAE6" w14:textId="77777777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3F4D" w:rsidRPr="005329DB" w14:paraId="71735F7C" w14:textId="77777777" w:rsidTr="000C7183">
        <w:tc>
          <w:tcPr>
            <w:tcW w:w="5787" w:type="dxa"/>
          </w:tcPr>
          <w:p w14:paraId="221DD039" w14:textId="76C49CA0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29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B60A231" w14:textId="0D34C2A9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19,069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53AF264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171AFD6" w14:textId="302D6532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</w:tr>
      <w:tr w:rsidR="00C43F4D" w:rsidRPr="005329DB" w14:paraId="353C7E24" w14:textId="77777777" w:rsidTr="000C7183">
        <w:tc>
          <w:tcPr>
            <w:tcW w:w="5787" w:type="dxa"/>
          </w:tcPr>
          <w:p w14:paraId="5BF2DF6A" w14:textId="31C47017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="007A27C9" w:rsidRPr="005329D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1C95005B" w14:textId="2FDE7646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B3B6A9E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5175F4C8" w14:textId="241E91EE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F4D" w:rsidRPr="005329DB" w14:paraId="04775E92" w14:textId="77777777" w:rsidTr="000C7183">
        <w:tc>
          <w:tcPr>
            <w:tcW w:w="5787" w:type="dxa"/>
          </w:tcPr>
          <w:p w14:paraId="155CD156" w14:textId="73E557D8" w:rsidR="00C43F4D" w:rsidRPr="005329DB" w:rsidRDefault="00C43F4D" w:rsidP="00626B6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0F99C" w14:textId="6662E2C2" w:rsidR="00C43F4D" w:rsidRPr="005329DB" w:rsidRDefault="00A21A24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19,094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A04A3F9" w14:textId="77777777" w:rsidR="00C43F4D" w:rsidRPr="005329DB" w:rsidRDefault="00C43F4D" w:rsidP="00626B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35A2D" w14:textId="4AED0DB0" w:rsidR="00C43F4D" w:rsidRPr="005329DB" w:rsidRDefault="00C43F4D" w:rsidP="00822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17,873</w:t>
            </w:r>
          </w:p>
        </w:tc>
      </w:tr>
    </w:tbl>
    <w:p w14:paraId="065958E4" w14:textId="77777777" w:rsidR="00CE5284" w:rsidRPr="005329DB" w:rsidRDefault="00CE5284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</w:p>
    <w:p w14:paraId="58475606" w14:textId="4B7942BD" w:rsidR="0038747F" w:rsidRPr="005329DB" w:rsidRDefault="00762AD6" w:rsidP="00153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5329DB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z w:val="30"/>
          <w:szCs w:val="30"/>
        </w:rPr>
        <w:t>31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z w:val="30"/>
          <w:szCs w:val="30"/>
        </w:rPr>
        <w:t>256</w:t>
      </w:r>
      <w:r w:rsidR="00745698" w:rsidRPr="005329DB">
        <w:rPr>
          <w:rFonts w:ascii="Angsana New" w:hAnsi="Angsana New"/>
          <w:color w:val="000000"/>
          <w:sz w:val="30"/>
          <w:szCs w:val="30"/>
        </w:rPr>
        <w:t>8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z w:val="30"/>
          <w:szCs w:val="30"/>
        </w:rPr>
        <w:t>256</w:t>
      </w:r>
      <w:r w:rsidR="00745698" w:rsidRPr="005329DB">
        <w:rPr>
          <w:rFonts w:ascii="Angsana New" w:hAnsi="Angsana New"/>
          <w:color w:val="000000"/>
          <w:sz w:val="30"/>
          <w:szCs w:val="30"/>
        </w:rPr>
        <w:t>7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สินค้าคงเหลือของบริษัทได้รวมสำรองน้ำมันตามกฎหมายไว้แล้วจำนวน</w:t>
      </w:r>
      <w:r w:rsidR="00332472"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="00A21A24" w:rsidRPr="005329DB">
        <w:rPr>
          <w:rFonts w:ascii="Angsana New" w:hAnsi="Angsana New"/>
          <w:color w:val="000000"/>
          <w:sz w:val="30"/>
          <w:szCs w:val="30"/>
        </w:rPr>
        <w:t>8,000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ลิตร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คิดเป็นจำนวนเงิน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21A24" w:rsidRPr="005329DB">
        <w:rPr>
          <w:rFonts w:ascii="Angsana New" w:hAnsi="Angsana New"/>
          <w:color w:val="000000"/>
          <w:sz w:val="30"/>
          <w:szCs w:val="30"/>
        </w:rPr>
        <w:t>0.34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และจำนวน</w:t>
      </w:r>
      <w:r w:rsidR="00A10AA0">
        <w:rPr>
          <w:rFonts w:ascii="Angsana New" w:hAnsi="Angsana New"/>
          <w:color w:val="000000"/>
          <w:sz w:val="30"/>
          <w:szCs w:val="30"/>
        </w:rPr>
        <w:t xml:space="preserve"> </w:t>
      </w:r>
      <w:r w:rsidR="00A21A24" w:rsidRPr="005329DB">
        <w:rPr>
          <w:rFonts w:ascii="Angsana New" w:hAnsi="Angsana New"/>
          <w:color w:val="000000"/>
          <w:sz w:val="30"/>
          <w:szCs w:val="30"/>
        </w:rPr>
        <w:t>7,780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ลิตร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คิดเป็นจำนวนเงิน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21A24" w:rsidRPr="005329DB">
        <w:rPr>
          <w:rFonts w:ascii="Angsana New" w:hAnsi="Angsana New"/>
          <w:color w:val="000000"/>
          <w:sz w:val="30"/>
          <w:szCs w:val="30"/>
        </w:rPr>
        <w:t>0.35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6E3F923B" w14:textId="74629A49" w:rsidR="00741650" w:rsidRPr="005329DB" w:rsidRDefault="00741650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p w14:paraId="4469E1B1" w14:textId="4CFD22A6" w:rsidR="00130BFE" w:rsidRPr="005329DB" w:rsidRDefault="00C43DEB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สินทรัพย์ทางการเงินหมุนเวียน</w:t>
      </w:r>
      <w:r w:rsidR="00D1795A" w:rsidRPr="005329DB">
        <w:rPr>
          <w:rFonts w:hint="cs"/>
          <w:b/>
          <w:bCs/>
          <w:cs/>
        </w:rPr>
        <w:t>อื่น</w:t>
      </w:r>
    </w:p>
    <w:p w14:paraId="01699143" w14:textId="77777777" w:rsidR="008B539F" w:rsidRPr="005329DB" w:rsidRDefault="008B539F" w:rsidP="00F91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66"/>
        <w:gridCol w:w="288"/>
        <w:gridCol w:w="1557"/>
      </w:tblGrid>
      <w:tr w:rsidR="00CB7BC0" w:rsidRPr="005329DB" w14:paraId="54F01102" w14:textId="77777777" w:rsidTr="00DB28D5">
        <w:trPr>
          <w:cantSplit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1C299FA" w14:textId="77777777" w:rsidR="00CB7BC0" w:rsidRPr="005329DB" w:rsidRDefault="00CB7BC0" w:rsidP="00CB7B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96262" w14:textId="069325D6" w:rsidR="00CB7BC0" w:rsidRPr="005329DB" w:rsidRDefault="00CB7BC0" w:rsidP="00CB7BC0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B7BC0" w:rsidRPr="005329DB" w14:paraId="2588EB4A" w14:textId="77777777" w:rsidTr="00DB28D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8C9578A" w14:textId="77777777" w:rsidR="00CB7BC0" w:rsidRPr="005329DB" w:rsidRDefault="00CB7BC0" w:rsidP="00CB7B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0665C03" w14:textId="473990A6" w:rsidR="00CB7BC0" w:rsidRPr="005329DB" w:rsidRDefault="00CB7BC0" w:rsidP="00CB7BC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9DEB758" w14:textId="77777777" w:rsidR="00CB7BC0" w:rsidRPr="005329DB" w:rsidRDefault="00CB7BC0" w:rsidP="00CB7B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DD0FD0F" w14:textId="585FAF8E" w:rsidR="00CB7BC0" w:rsidRPr="005329DB" w:rsidRDefault="00CB7BC0" w:rsidP="00CB7BC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B7BC0" w:rsidRPr="005329DB" w14:paraId="021DE8CD" w14:textId="77777777" w:rsidTr="00DB28D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0B72A43" w14:textId="77777777" w:rsidR="00CB7BC0" w:rsidRPr="005329DB" w:rsidRDefault="00CB7BC0" w:rsidP="00CB7BC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CFE8A" w14:textId="6C72AA05" w:rsidR="00CB7BC0" w:rsidRPr="005329DB" w:rsidRDefault="00CB7BC0" w:rsidP="00CB7BC0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7BC0" w:rsidRPr="005329DB" w14:paraId="4A39F4A8" w14:textId="77777777" w:rsidTr="00DB28D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078ACD4" w14:textId="2613C51A" w:rsidR="00CB7BC0" w:rsidRPr="005329DB" w:rsidRDefault="00CB7BC0" w:rsidP="00CB7B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เงินฝากประจำธนาคารที่ถึงกำหนดจ่ายคืน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9FC5B1C" w14:textId="77777777" w:rsidR="00CB7BC0" w:rsidRPr="005329DB" w:rsidRDefault="00CB7BC0" w:rsidP="00CB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85E4627" w14:textId="77777777" w:rsidR="00CB7BC0" w:rsidRPr="005329DB" w:rsidRDefault="00CB7BC0" w:rsidP="00CB7B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0FB5BDAB" w14:textId="36F321A3" w:rsidR="00CB7BC0" w:rsidRPr="005329DB" w:rsidRDefault="00CB7BC0" w:rsidP="00CB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C0" w:rsidRPr="005329DB" w14:paraId="7272A046" w14:textId="77777777" w:rsidTr="00DB28D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C6BA477" w14:textId="34305DB2" w:rsidR="00CB7BC0" w:rsidRPr="005329DB" w:rsidRDefault="00CB7BC0" w:rsidP="00CB7BC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แต่ไม่เกิน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F9F2545" w14:textId="77777777" w:rsidR="00CB7BC0" w:rsidRPr="005329DB" w:rsidRDefault="00CB7BC0" w:rsidP="00CB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C3BE6CE" w14:textId="77777777" w:rsidR="00CB7BC0" w:rsidRPr="005329DB" w:rsidRDefault="00CB7BC0" w:rsidP="00CB7B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4FBF2170" w14:textId="43B61B23" w:rsidR="00CB7BC0" w:rsidRPr="005329DB" w:rsidRDefault="00CB7BC0" w:rsidP="00CB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C0" w:rsidRPr="005329DB" w14:paraId="14715E6D" w14:textId="77777777" w:rsidTr="00DB28D5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27B8E6C" w14:textId="1A94994C" w:rsidR="00CB7BC0" w:rsidRPr="005329DB" w:rsidRDefault="00CB7BC0" w:rsidP="00CB7BC0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(อัตราดอกเบี้ยร้อยละ </w:t>
            </w:r>
            <w:r w:rsidR="00694193" w:rsidRPr="005329DB">
              <w:rPr>
                <w:rFonts w:asciiTheme="majorBidi" w:hAnsiTheme="majorBidi" w:cstheme="majorBidi"/>
                <w:sz w:val="30"/>
                <w:szCs w:val="30"/>
              </w:rPr>
              <w:t>1.25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0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4193" w:rsidRPr="005329DB">
              <w:rPr>
                <w:rFonts w:asciiTheme="majorBidi" w:hAnsiTheme="majorBidi" w:cstheme="majorBidi"/>
                <w:sz w:val="30"/>
                <w:szCs w:val="30"/>
              </w:rPr>
              <w:t>1.35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ต่อปี)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E94CDF9" w14:textId="387514C1" w:rsidR="00CB7BC0" w:rsidRPr="005329DB" w:rsidRDefault="00694193" w:rsidP="00D1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5030E76" w14:textId="77777777" w:rsidR="00CB7BC0" w:rsidRPr="005329DB" w:rsidRDefault="00CB7BC0" w:rsidP="00CB7B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4AFA4E" w14:textId="6112458D" w:rsidR="00CB7BC0" w:rsidRPr="005329DB" w:rsidRDefault="00CB7BC0" w:rsidP="00D1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BC0" w:rsidRPr="005329DB" w14:paraId="48A9C4A7" w14:textId="77777777" w:rsidTr="00DB28D5">
        <w:trPr>
          <w:trHeight w:val="40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C403823" w14:textId="05621E52" w:rsidR="00CB7BC0" w:rsidRPr="005329DB" w:rsidRDefault="00CB7BC0" w:rsidP="00CB7BC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91D45" w14:textId="6067726A" w:rsidR="00CB7BC0" w:rsidRPr="005329DB" w:rsidRDefault="00694193" w:rsidP="00D1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DDE11F0" w14:textId="77777777" w:rsidR="00CB7BC0" w:rsidRPr="005329DB" w:rsidRDefault="00CB7BC0" w:rsidP="00CB7B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3A2CF" w14:textId="314E8F59" w:rsidR="00CB7BC0" w:rsidRPr="005329DB" w:rsidRDefault="00CB7BC0" w:rsidP="00D1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AAE1D4" w14:textId="4C69DA3A" w:rsidR="000F2705" w:rsidRPr="005329DB" w:rsidRDefault="000F2705" w:rsidP="0049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rPr>
          <w:rFonts w:asciiTheme="majorBidi" w:hAnsiTheme="majorBidi" w:cstheme="majorBidi"/>
          <w:color w:val="FF0000"/>
          <w:sz w:val="32"/>
          <w:szCs w:val="32"/>
        </w:rPr>
        <w:sectPr w:rsidR="000F2705" w:rsidRPr="005329DB" w:rsidSect="005B5B2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19" w:chapStyle="1"/>
          <w:cols w:space="708"/>
          <w:titlePg/>
          <w:docGrid w:linePitch="360"/>
        </w:sectPr>
      </w:pPr>
    </w:p>
    <w:p w14:paraId="234E6943" w14:textId="317537FC" w:rsidR="00CB27DD" w:rsidRPr="005329DB" w:rsidRDefault="00CB27DD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เงินลงทุนในบริษัทย่อย</w:t>
      </w:r>
      <w:r w:rsidR="000B2223" w:rsidRPr="005329DB">
        <w:rPr>
          <w:b/>
          <w:bCs/>
        </w:rPr>
        <w:t xml:space="preserve"> </w:t>
      </w:r>
    </w:p>
    <w:p w14:paraId="6AC08A2B" w14:textId="472EA779" w:rsidR="00CB27DD" w:rsidRPr="005329DB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1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2412"/>
        <w:gridCol w:w="900"/>
        <w:gridCol w:w="638"/>
        <w:gridCol w:w="185"/>
        <w:gridCol w:w="693"/>
        <w:gridCol w:w="14"/>
        <w:gridCol w:w="180"/>
        <w:gridCol w:w="665"/>
        <w:gridCol w:w="190"/>
        <w:gridCol w:w="651"/>
        <w:gridCol w:w="195"/>
        <w:gridCol w:w="646"/>
        <w:gridCol w:w="192"/>
        <w:gridCol w:w="649"/>
        <w:gridCol w:w="196"/>
        <w:gridCol w:w="645"/>
        <w:gridCol w:w="185"/>
        <w:gridCol w:w="656"/>
        <w:gridCol w:w="189"/>
        <w:gridCol w:w="652"/>
        <w:gridCol w:w="188"/>
        <w:gridCol w:w="743"/>
      </w:tblGrid>
      <w:tr w:rsidR="006B7D18" w:rsidRPr="005329DB" w14:paraId="26C03AF4" w14:textId="77777777" w:rsidTr="00B321FF">
        <w:trPr>
          <w:cantSplit/>
          <w:tblHeader/>
        </w:trPr>
        <w:tc>
          <w:tcPr>
            <w:tcW w:w="2448" w:type="dxa"/>
          </w:tcPr>
          <w:p w14:paraId="1259D3BA" w14:textId="77777777" w:rsidR="006B7D18" w:rsidRPr="005329DB" w:rsidRDefault="006B7D18" w:rsidP="0065340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</w:tcPr>
          <w:p w14:paraId="392999D2" w14:textId="5712A5A7" w:rsidR="006B7D18" w:rsidRPr="005329DB" w:rsidRDefault="006B7D18" w:rsidP="00257BA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20"/>
            <w:tcBorders>
              <w:bottom w:val="single" w:sz="4" w:space="0" w:color="auto"/>
            </w:tcBorders>
          </w:tcPr>
          <w:p w14:paraId="1B1C4643" w14:textId="4FEE8DC5" w:rsidR="006B7D18" w:rsidRPr="005329DB" w:rsidRDefault="006B7D18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7BA5" w:rsidRPr="005329DB" w14:paraId="53904E49" w14:textId="77777777" w:rsidTr="00B321FF">
        <w:trPr>
          <w:cantSplit/>
          <w:trHeight w:val="717"/>
          <w:tblHeader/>
        </w:trPr>
        <w:tc>
          <w:tcPr>
            <w:tcW w:w="2448" w:type="dxa"/>
          </w:tcPr>
          <w:p w14:paraId="37A2687A" w14:textId="77777777" w:rsidR="00257BA5" w:rsidRPr="005329DB" w:rsidRDefault="00257BA5" w:rsidP="0065340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6C8ECEE2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329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3DA3A7A4" w14:textId="77777777" w:rsidR="00257BA5" w:rsidRPr="005329DB" w:rsidRDefault="00257BA5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4A631C03" w14:textId="77777777" w:rsidR="00257BA5" w:rsidRPr="005329DB" w:rsidRDefault="00257BA5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329D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</w:tcBorders>
            <w:vAlign w:val="bottom"/>
          </w:tcPr>
          <w:p w14:paraId="57368C56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5329D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62B292A3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94" w:type="dxa"/>
            <w:gridSpan w:val="2"/>
            <w:tcBorders>
              <w:top w:val="single" w:sz="4" w:space="0" w:color="auto"/>
            </w:tcBorders>
            <w:vAlign w:val="bottom"/>
          </w:tcPr>
          <w:p w14:paraId="77B0576B" w14:textId="77777777" w:rsidR="00257BA5" w:rsidRPr="005329DB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auto"/>
            </w:tcBorders>
            <w:vAlign w:val="bottom"/>
          </w:tcPr>
          <w:p w14:paraId="4316ACC4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7EEAFA5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7AD541FA" w14:textId="77777777" w:rsidR="00257BA5" w:rsidRPr="005329DB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</w:tcBorders>
            <w:vAlign w:val="bottom"/>
          </w:tcPr>
          <w:p w14:paraId="62510962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9E1CE4A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46B3D6FB" w14:textId="77777777" w:rsidR="00257BA5" w:rsidRPr="005329DB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7C4B3CD0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D68EB66" w14:textId="77777777" w:rsidR="00257BA5" w:rsidRPr="005329DB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1DB734B3" w14:textId="77777777" w:rsidR="00257BA5" w:rsidRPr="005329DB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auto"/>
            </w:tcBorders>
            <w:vAlign w:val="bottom"/>
          </w:tcPr>
          <w:p w14:paraId="186D8C00" w14:textId="77777777" w:rsidR="00257BA5" w:rsidRPr="005329DB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A08EBA" w14:textId="77777777" w:rsidR="00257BA5" w:rsidRPr="005329DB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C24DA" w:rsidRPr="005329DB" w14:paraId="0700B051" w14:textId="77777777" w:rsidTr="00B321FF">
        <w:trPr>
          <w:cantSplit/>
          <w:tblHeader/>
        </w:trPr>
        <w:tc>
          <w:tcPr>
            <w:tcW w:w="2448" w:type="dxa"/>
          </w:tcPr>
          <w:p w14:paraId="621822C1" w14:textId="77777777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</w:tcPr>
          <w:p w14:paraId="52FA36F4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1B1D9C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4BC3E2" w14:textId="765DBB0E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5" w:type="dxa"/>
          </w:tcPr>
          <w:p w14:paraId="18A6A99E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</w:tcPr>
          <w:p w14:paraId="4CC5D742" w14:textId="0606C039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4" w:type="dxa"/>
            <w:gridSpan w:val="2"/>
          </w:tcPr>
          <w:p w14:paraId="5CDFD60B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</w:tcPr>
          <w:p w14:paraId="12234063" w14:textId="48FA93DE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0" w:type="dxa"/>
          </w:tcPr>
          <w:p w14:paraId="6D69C804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</w:tcPr>
          <w:p w14:paraId="0E2B282F" w14:textId="491ABACB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5" w:type="dxa"/>
          </w:tcPr>
          <w:p w14:paraId="28B147C0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</w:tcPr>
          <w:p w14:paraId="341A5ED4" w14:textId="02CEBE1B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2" w:type="dxa"/>
          </w:tcPr>
          <w:p w14:paraId="72B4A8D4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</w:tcPr>
          <w:p w14:paraId="17BDC79A" w14:textId="0798B6BF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6" w:type="dxa"/>
          </w:tcPr>
          <w:p w14:paraId="669F18B7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</w:tcPr>
          <w:p w14:paraId="0084000C" w14:textId="600441A4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5" w:type="dxa"/>
          </w:tcPr>
          <w:p w14:paraId="63027E7C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</w:tcPr>
          <w:p w14:paraId="71BB48BE" w14:textId="0D45B064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9" w:type="dxa"/>
            <w:vAlign w:val="bottom"/>
          </w:tcPr>
          <w:p w14:paraId="1FC898D3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</w:tcPr>
          <w:p w14:paraId="6D9B8807" w14:textId="3129FAB2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8" w:type="dxa"/>
          </w:tcPr>
          <w:p w14:paraId="02BE6949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</w:tcPr>
          <w:p w14:paraId="5DD9C8FE" w14:textId="6FF06C2F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C24DA" w:rsidRPr="005329DB" w14:paraId="47836B62" w14:textId="77777777" w:rsidTr="00AC24DA">
        <w:trPr>
          <w:cantSplit/>
          <w:tblHeader/>
        </w:trPr>
        <w:tc>
          <w:tcPr>
            <w:tcW w:w="2448" w:type="dxa"/>
          </w:tcPr>
          <w:p w14:paraId="4078B718" w14:textId="77777777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</w:tcPr>
          <w:p w14:paraId="7214D8E0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4D0FC51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gridSpan w:val="4"/>
          </w:tcPr>
          <w:p w14:paraId="006C7B7B" w14:textId="77777777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5329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5329DB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822" w:type="dxa"/>
            <w:gridSpan w:val="16"/>
          </w:tcPr>
          <w:p w14:paraId="5CC9DF2B" w14:textId="728CF59D" w:rsidR="00AC24DA" w:rsidRPr="005329DB" w:rsidRDefault="00AC24DA" w:rsidP="00AC24D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5329DB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329DB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AC24DA" w:rsidRPr="005329DB" w14:paraId="77ACF528" w14:textId="77777777" w:rsidTr="00B321FF">
        <w:trPr>
          <w:cantSplit/>
        </w:trPr>
        <w:tc>
          <w:tcPr>
            <w:tcW w:w="2448" w:type="dxa"/>
          </w:tcPr>
          <w:p w14:paraId="17BB7016" w14:textId="77777777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12" w:type="dxa"/>
          </w:tcPr>
          <w:p w14:paraId="0CC7BB89" w14:textId="77777777" w:rsidR="00AC24DA" w:rsidRPr="005329DB" w:rsidRDefault="00AC24DA" w:rsidP="00AC24DA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722B71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decimal" w:pos="529"/>
              </w:tabs>
              <w:spacing w:line="240" w:lineRule="auto"/>
              <w:ind w:left="-82" w:right="-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67F9827D" w14:textId="77777777" w:rsidR="00AC24DA" w:rsidRPr="005329DB" w:rsidRDefault="00AC24DA" w:rsidP="00AC24DA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A0FD996" w14:textId="77777777" w:rsidR="00AC24DA" w:rsidRPr="005329DB" w:rsidRDefault="00AC24DA" w:rsidP="00AC24DA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7D1B4A12" w14:textId="77777777" w:rsidR="00AC24DA" w:rsidRPr="005329DB" w:rsidRDefault="00AC24DA" w:rsidP="00AC24DA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1AF59B0A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5B4983E8" w14:textId="77777777" w:rsidR="00AC24DA" w:rsidRPr="005329DB" w:rsidRDefault="00AC24DA" w:rsidP="00AC24DA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E563ABE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3D184E3C" w14:textId="77777777" w:rsidR="00AC24DA" w:rsidRPr="005329DB" w:rsidRDefault="00AC24DA" w:rsidP="00AC24DA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87E2B03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4B44FC6A" w14:textId="77777777" w:rsidR="00AC24DA" w:rsidRPr="005329DB" w:rsidRDefault="00AC24DA" w:rsidP="00AC24DA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0943EAF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9" w:type="dxa"/>
            <w:vAlign w:val="bottom"/>
          </w:tcPr>
          <w:p w14:paraId="423580B0" w14:textId="77777777" w:rsidR="00AC24DA" w:rsidRPr="005329DB" w:rsidRDefault="00AC24DA" w:rsidP="00AC24DA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6" w:type="dxa"/>
            <w:vAlign w:val="bottom"/>
          </w:tcPr>
          <w:p w14:paraId="1996B3DC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457EC32E" w14:textId="77777777" w:rsidR="00AC24DA" w:rsidRPr="005329DB" w:rsidRDefault="00AC24DA" w:rsidP="00AC24DA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B12A7C2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56" w:type="dxa"/>
            <w:vAlign w:val="bottom"/>
          </w:tcPr>
          <w:p w14:paraId="05BA9479" w14:textId="77777777" w:rsidR="00AC24DA" w:rsidRPr="005329DB" w:rsidRDefault="00AC24DA" w:rsidP="00AC24DA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5D19988C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39FE1949" w14:textId="77777777" w:rsidR="00AC24DA" w:rsidRPr="005329DB" w:rsidRDefault="00AC24DA" w:rsidP="00AC24DA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8" w:type="dxa"/>
          </w:tcPr>
          <w:p w14:paraId="641CEAF8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446F2A0C" w14:textId="77777777" w:rsidR="00AC24DA" w:rsidRPr="005329DB" w:rsidRDefault="00AC24DA" w:rsidP="00AC24DA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AC24DA" w:rsidRPr="005329DB" w14:paraId="6D45DFED" w14:textId="77777777" w:rsidTr="00A10AA0">
        <w:trPr>
          <w:cantSplit/>
        </w:trPr>
        <w:tc>
          <w:tcPr>
            <w:tcW w:w="2448" w:type="dxa"/>
          </w:tcPr>
          <w:p w14:paraId="414607D3" w14:textId="0A9FC506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5329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5329DB">
              <w:rPr>
                <w:rFonts w:ascii="Angsana New" w:hAnsi="Angsana New" w:hint="cs"/>
                <w:sz w:val="26"/>
                <w:szCs w:val="26"/>
                <w:cs/>
              </w:rPr>
              <w:t>ด (อยู่ระหว่างการชำระบัญชี)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412" w:type="dxa"/>
          </w:tcPr>
          <w:p w14:paraId="36A71314" w14:textId="73AA5820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1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29DB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329DB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43E9E8AF" w14:textId="77777777" w:rsidR="00AC24DA" w:rsidRPr="005329DB" w:rsidRDefault="00AC24DA" w:rsidP="00A1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29F909" w14:textId="77777777" w:rsidR="00AC24DA" w:rsidRPr="005329DB" w:rsidRDefault="00AC24DA" w:rsidP="00A1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93AF8C" w14:textId="7F904EBF" w:rsidR="00AC24DA" w:rsidRPr="005329DB" w:rsidRDefault="00AC24DA" w:rsidP="00A1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2B3AF92B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A75D91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C25A10" w14:textId="1075C230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5905E73C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3E69C246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F89327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84D751" w14:textId="78029E21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4" w:type="dxa"/>
            <w:gridSpan w:val="2"/>
          </w:tcPr>
          <w:p w14:paraId="4D451531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</w:tcPr>
          <w:p w14:paraId="069B0036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90B2B85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E4ADFAD" w14:textId="0363DC68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4973D8BF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</w:tcPr>
          <w:p w14:paraId="587052FE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82CC771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C4EFC9D" w14:textId="18EC2CD8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5" w:type="dxa"/>
          </w:tcPr>
          <w:p w14:paraId="7D3DFC15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dxa"/>
          </w:tcPr>
          <w:p w14:paraId="35A61B88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8C6C145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DFCA4F1" w14:textId="407AF99D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050A05E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</w:tcPr>
          <w:p w14:paraId="4908AA43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C78A8A6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02528C9" w14:textId="6BEAE01D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0C9AA3EE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</w:tcPr>
          <w:p w14:paraId="46F3CFDC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FBC0B80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38F8D12" w14:textId="127A0FC7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523BA70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</w:tcPr>
          <w:p w14:paraId="60911608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9070F04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6B43ECA" w14:textId="5ED7EBAF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23F882B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4987DFBF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44F989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57AEAA" w14:textId="7C9F8883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20D48FD1" w14:textId="77777777" w:rsidR="00AC24DA" w:rsidRPr="005329DB" w:rsidRDefault="00AC24DA" w:rsidP="00AC24DA">
            <w:pPr>
              <w:tabs>
                <w:tab w:val="decimal" w:pos="-335"/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7EC6F76F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B1D3B9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9E1986" w14:textId="320F5EBA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4DA" w:rsidRPr="005329DB" w14:paraId="3B7750A7" w14:textId="77777777" w:rsidTr="00A10AA0">
        <w:trPr>
          <w:cantSplit/>
        </w:trPr>
        <w:tc>
          <w:tcPr>
            <w:tcW w:w="2448" w:type="dxa"/>
          </w:tcPr>
          <w:p w14:paraId="2CAC746B" w14:textId="3653EFF5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5329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29D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12" w:type="dxa"/>
          </w:tcPr>
          <w:p w14:paraId="6EFB074F" w14:textId="23DC723D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1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900" w:type="dxa"/>
            <w:vAlign w:val="bottom"/>
          </w:tcPr>
          <w:p w14:paraId="5917C2EB" w14:textId="77777777" w:rsidR="00AC24DA" w:rsidRPr="005329DB" w:rsidRDefault="00AC24DA" w:rsidP="00A1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5444C1" w14:textId="3DE36EA0" w:rsidR="00AC24DA" w:rsidRPr="005329DB" w:rsidRDefault="00AC24DA" w:rsidP="00A10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76246136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DE7F0C" w14:textId="5B1CACF7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48BCCE85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5E0B9915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4B9205" w14:textId="7F9DA68E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4" w:type="dxa"/>
            <w:gridSpan w:val="2"/>
          </w:tcPr>
          <w:p w14:paraId="042D8B28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3B1980A5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2403FFE" w14:textId="2FE11F4F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190" w:type="dxa"/>
          </w:tcPr>
          <w:p w14:paraId="55E3D188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6E933C7A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FEA3B94" w14:textId="21841294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195" w:type="dxa"/>
          </w:tcPr>
          <w:p w14:paraId="77FC6930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5CC4137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95C6122" w14:textId="2681726E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192" w:type="dxa"/>
          </w:tcPr>
          <w:p w14:paraId="58071138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431FA123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22C7035" w14:textId="2F758931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196" w:type="dxa"/>
          </w:tcPr>
          <w:p w14:paraId="1DD95315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E185223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5551E74" w14:textId="7BD2B936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1D7E091B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7F2084E2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73016CC" w14:textId="1D96E1AB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189" w:type="dxa"/>
          </w:tcPr>
          <w:p w14:paraId="1540F65A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395ADC59" w14:textId="77777777" w:rsidR="009A041E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37936A" w14:textId="170F19BB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071F369B" w14:textId="77777777" w:rsidR="00AC24DA" w:rsidRPr="005329DB" w:rsidRDefault="00AC24DA" w:rsidP="00AC24DA">
            <w:pPr>
              <w:tabs>
                <w:tab w:val="decimal" w:pos="-335"/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49D0E3B" w14:textId="7777777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7E9DC4" w14:textId="1470C0B1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29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4DA" w:rsidRPr="005329DB" w14:paraId="46FD37FF" w14:textId="77777777" w:rsidTr="00B321FF">
        <w:trPr>
          <w:cantSplit/>
        </w:trPr>
        <w:tc>
          <w:tcPr>
            <w:tcW w:w="2448" w:type="dxa"/>
          </w:tcPr>
          <w:p w14:paraId="6B5DF872" w14:textId="04DA28C2" w:rsidR="00AC24DA" w:rsidRPr="005329DB" w:rsidRDefault="00AC24DA" w:rsidP="00AC24DA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12" w:type="dxa"/>
          </w:tcPr>
          <w:p w14:paraId="0F112F31" w14:textId="5D4BD3B8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14C355B" w14:textId="4E6A40FC" w:rsidR="00AC24DA" w:rsidRPr="005329DB" w:rsidRDefault="00AC24DA" w:rsidP="00AC24DA">
            <w:pPr>
              <w:tabs>
                <w:tab w:val="clear" w:pos="454"/>
                <w:tab w:val="clear" w:pos="907"/>
                <w:tab w:val="decimal" w:pos="450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dxa"/>
          </w:tcPr>
          <w:p w14:paraId="03A7B3A3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3A323F1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14:paraId="34A6C971" w14:textId="53CFD667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4" w:type="dxa"/>
            <w:gridSpan w:val="2"/>
          </w:tcPr>
          <w:p w14:paraId="7D8AB54F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4D5A9FEB" w14:textId="6F161D08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190" w:type="dxa"/>
          </w:tcPr>
          <w:p w14:paraId="28B5DCE7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3E85E49" w14:textId="6485B6CC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195" w:type="dxa"/>
          </w:tcPr>
          <w:p w14:paraId="64760496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E9AE82E" w14:textId="4F1F2E31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192" w:type="dxa"/>
          </w:tcPr>
          <w:p w14:paraId="37C9DF97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56936425" w14:textId="30208F68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(104)</w:t>
            </w:r>
          </w:p>
        </w:tc>
        <w:tc>
          <w:tcPr>
            <w:tcW w:w="196" w:type="dxa"/>
          </w:tcPr>
          <w:p w14:paraId="6F75B36F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11719AEB" w14:textId="6613FCED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4E50EAEF" w14:textId="77777777" w:rsidR="00AC24DA" w:rsidRPr="005329DB" w:rsidRDefault="00AC24DA" w:rsidP="00AC24DA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151AA32" w14:textId="27180DB4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189" w:type="dxa"/>
          </w:tcPr>
          <w:p w14:paraId="1123067A" w14:textId="77777777" w:rsidR="00AC24DA" w:rsidRPr="005329DB" w:rsidRDefault="00AC24DA" w:rsidP="00AC24DA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07BC3FC1" w14:textId="6DC40BC2" w:rsidR="00AC24DA" w:rsidRPr="005329DB" w:rsidRDefault="009A041E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5BE682E3" w14:textId="77777777" w:rsidR="00AC24DA" w:rsidRPr="005329DB" w:rsidRDefault="00AC24DA" w:rsidP="00AC24DA">
            <w:pPr>
              <w:tabs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5382C03" w14:textId="1D86619A" w:rsidR="00AC24DA" w:rsidRPr="005329DB" w:rsidRDefault="00AC24DA" w:rsidP="00AC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29D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3DBA9DE" w14:textId="23016C8C" w:rsidR="00CB27DD" w:rsidRPr="005329DB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ADFEA5" w14:textId="391D70A3" w:rsidR="006B7D18" w:rsidRPr="005329DB" w:rsidRDefault="006B7D18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329D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บริษัทย่อยทั้งหมดจดทะเบียนจัดตั้ง</w:t>
      </w:r>
      <w:r w:rsidR="00410F85" w:rsidRPr="005329D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5329DB">
        <w:rPr>
          <w:rFonts w:asciiTheme="majorBidi" w:hAnsiTheme="majorBidi" w:cstheme="majorBidi" w:hint="cs"/>
          <w:sz w:val="30"/>
          <w:szCs w:val="30"/>
          <w:cs/>
          <w:lang w:bidi="th-TH"/>
        </w:rPr>
        <w:t>ดำเนินธุรกิจในประเทศไทย</w:t>
      </w:r>
    </w:p>
    <w:p w14:paraId="4EC05287" w14:textId="77777777" w:rsidR="00C62DA0" w:rsidRPr="005329DB" w:rsidRDefault="00C62DA0" w:rsidP="0009774D">
      <w:pPr>
        <w:pStyle w:val="block"/>
        <w:spacing w:after="0" w:line="240" w:lineRule="auto"/>
        <w:ind w:left="0" w:right="289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50DB96B6" w14:textId="2DE96679" w:rsidR="00F60593" w:rsidRPr="005329DB" w:rsidRDefault="00F60593" w:rsidP="00CD6E80">
      <w:pPr>
        <w:rPr>
          <w:rFonts w:asciiTheme="majorBidi" w:hAnsiTheme="majorBidi" w:cstheme="majorBidi"/>
          <w:sz w:val="30"/>
          <w:szCs w:val="30"/>
        </w:rPr>
        <w:sectPr w:rsidR="00F60593" w:rsidRPr="005329DB" w:rsidSect="002978A4"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30"/>
        <w:gridCol w:w="864"/>
        <w:gridCol w:w="1292"/>
        <w:gridCol w:w="238"/>
        <w:gridCol w:w="1297"/>
      </w:tblGrid>
      <w:tr w:rsidR="003D7BFE" w:rsidRPr="005329DB" w14:paraId="4E010D5B" w14:textId="77777777" w:rsidTr="003D7BFE">
        <w:trPr>
          <w:tblHeader/>
        </w:trPr>
        <w:tc>
          <w:tcPr>
            <w:tcW w:w="2954" w:type="pct"/>
          </w:tcPr>
          <w:p w14:paraId="0B604311" w14:textId="3A61BC5A" w:rsidR="003D7BFE" w:rsidRPr="005329DB" w:rsidRDefault="003D7BF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79" w:type="pct"/>
            <w:vAlign w:val="bottom"/>
          </w:tcPr>
          <w:p w14:paraId="06F9ABA3" w14:textId="5E583C85" w:rsidR="003D7BFE" w:rsidRPr="005329DB" w:rsidRDefault="003D7BFE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11DC5DA4" w14:textId="1B467F63" w:rsidR="003D7BFE" w:rsidRPr="005329DB" w:rsidRDefault="003D7BF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329DB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34B40" w:rsidRPr="005329DB" w14:paraId="02E38C37" w14:textId="77777777" w:rsidTr="003D7BFE">
        <w:trPr>
          <w:tblHeader/>
        </w:trPr>
        <w:tc>
          <w:tcPr>
            <w:tcW w:w="2954" w:type="pct"/>
          </w:tcPr>
          <w:p w14:paraId="2D48EF3B" w14:textId="083B3338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9" w:type="pct"/>
            <w:vAlign w:val="bottom"/>
          </w:tcPr>
          <w:p w14:paraId="620E64F3" w14:textId="57B3F3AA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6" w:type="pct"/>
            <w:vAlign w:val="bottom"/>
          </w:tcPr>
          <w:p w14:paraId="5D43B929" w14:textId="4D1D613E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137E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04E4878" w14:textId="77777777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A232F8B" w14:textId="592307D3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137E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34B40" w:rsidRPr="005329DB" w14:paraId="7765DFF3" w14:textId="77777777" w:rsidTr="003D7BFE">
        <w:trPr>
          <w:tblHeader/>
        </w:trPr>
        <w:tc>
          <w:tcPr>
            <w:tcW w:w="2954" w:type="pct"/>
          </w:tcPr>
          <w:p w14:paraId="5753F40D" w14:textId="77777777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AC67F52" w14:textId="77777777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6467A65B" w14:textId="685A8E89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329DB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34B40" w:rsidRPr="005329DB" w14:paraId="0C8AAE2E" w14:textId="77777777" w:rsidTr="003D7BFE">
        <w:trPr>
          <w:trHeight w:val="344"/>
        </w:trPr>
        <w:tc>
          <w:tcPr>
            <w:tcW w:w="2954" w:type="pct"/>
          </w:tcPr>
          <w:p w14:paraId="34253348" w14:textId="77777777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122D1A97" w14:textId="77777777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761C6A1" w14:textId="77777777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4A81562" w14:textId="77777777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2D0DFC09" w14:textId="263EDCC4" w:rsidR="00C34B40" w:rsidRPr="005329DB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37E" w:rsidRPr="005329DB" w14:paraId="74E86111" w14:textId="77777777" w:rsidTr="003D7BFE">
        <w:trPr>
          <w:trHeight w:val="344"/>
        </w:trPr>
        <w:tc>
          <w:tcPr>
            <w:tcW w:w="2954" w:type="pct"/>
          </w:tcPr>
          <w:p w14:paraId="3F48C412" w14:textId="352ECDD8" w:rsidR="004E137E" w:rsidRPr="005329DB" w:rsidRDefault="004E137E" w:rsidP="004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5329D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บริษัท จีจีซี ไบโอเคมิคอล</w:t>
            </w:r>
            <w:r w:rsidRPr="005329D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79" w:type="pct"/>
          </w:tcPr>
          <w:p w14:paraId="6596CA91" w14:textId="77777777" w:rsidR="004E137E" w:rsidRPr="005329DB" w:rsidRDefault="004E137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pct"/>
          </w:tcPr>
          <w:p w14:paraId="64E60952" w14:textId="150411FB" w:rsidR="004E137E" w:rsidRPr="005329DB" w:rsidRDefault="009A041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3EB4E5D" w14:textId="77777777" w:rsidR="004E137E" w:rsidRPr="005329DB" w:rsidRDefault="004E137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8007729" w14:textId="01C8893F" w:rsidR="004E137E" w:rsidRPr="005329DB" w:rsidRDefault="004E137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E137E" w:rsidRPr="005329DB" w14:paraId="2734A5E9" w14:textId="77777777" w:rsidTr="003D7BFE">
        <w:tc>
          <w:tcPr>
            <w:tcW w:w="2954" w:type="pct"/>
          </w:tcPr>
          <w:p w14:paraId="1E3C0E34" w14:textId="568DEBFA" w:rsidR="004E137E" w:rsidRPr="005329DB" w:rsidRDefault="004E137E" w:rsidP="004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79" w:type="pct"/>
          </w:tcPr>
          <w:p w14:paraId="00F9A96D" w14:textId="1DA2B38F" w:rsidR="004E137E" w:rsidRPr="005329DB" w:rsidRDefault="004E137E" w:rsidP="004E137E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6" w:type="pct"/>
          </w:tcPr>
          <w:p w14:paraId="04E5677C" w14:textId="310DC687" w:rsidR="004E137E" w:rsidRPr="005329DB" w:rsidRDefault="009A041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(1,565)</w:t>
            </w:r>
          </w:p>
        </w:tc>
        <w:tc>
          <w:tcPr>
            <w:tcW w:w="132" w:type="pct"/>
          </w:tcPr>
          <w:p w14:paraId="2A12258F" w14:textId="77777777" w:rsidR="004E137E" w:rsidRPr="005329DB" w:rsidRDefault="004E137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FBFABF4" w14:textId="650DF25B" w:rsidR="004E137E" w:rsidRPr="005329DB" w:rsidRDefault="004E137E" w:rsidP="004E1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</w:tr>
    </w:tbl>
    <w:p w14:paraId="7ABC4C04" w14:textId="24BD295F" w:rsidR="00136119" w:rsidRPr="005329DB" w:rsidRDefault="00136119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</w:rPr>
      </w:pPr>
    </w:p>
    <w:p w14:paraId="5C5BC758" w14:textId="330A5725" w:rsidR="00792B60" w:rsidRPr="005329DB" w:rsidRDefault="00792B60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bidi="th-TH"/>
        </w:rPr>
      </w:pPr>
      <w:r w:rsidRPr="005329D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bidi="th-TH"/>
        </w:rPr>
        <w:t>การเปลี่ยนแปลงของเงินลงทุนในบริษัทย่อย</w:t>
      </w:r>
    </w:p>
    <w:p w14:paraId="13C2AEE7" w14:textId="77777777" w:rsidR="00792B60" w:rsidRPr="005329DB" w:rsidRDefault="00792B60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lang w:bidi="th-TH"/>
        </w:rPr>
      </w:pPr>
    </w:p>
    <w:p w14:paraId="039E2AE8" w14:textId="47FB6E49" w:rsidR="00BF2E13" w:rsidRPr="005329DB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46DE0705" w14:textId="77777777" w:rsidR="00B62099" w:rsidRPr="005329DB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</w:rPr>
      </w:pPr>
    </w:p>
    <w:p w14:paraId="04F79F82" w14:textId="7166E00F" w:rsidR="00B62099" w:rsidRPr="005329DB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4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เมษายน 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2567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5329DB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 w:rsidRPr="005329DB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หุ้น มูลค่าหุ้นละ 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บาท เป็นจำนวนเงินรวม 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.</w:t>
      </w:r>
      <w:r w:rsidR="00653403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ล้านบาท เพื่อลงทุนในธุรกิจอ้อยและน้ำตาล </w:t>
      </w:r>
      <w:r w:rsidR="001D74DC"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br/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ภายใต้การดำเนินโครงการนครสวรรค์ไบโอคอมเพล็กซ์ของการร่วมค้าของบริษัทย่อย</w:t>
      </w:r>
    </w:p>
    <w:p w14:paraId="2AAEE438" w14:textId="77777777" w:rsidR="00B62099" w:rsidRPr="005329DB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bidi="th-TH"/>
        </w:rPr>
      </w:pPr>
    </w:p>
    <w:p w14:paraId="3EC52F23" w14:textId="4E33F0B1" w:rsidR="00BB4A5F" w:rsidRPr="005329DB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47575E" w:rsidRPr="005329DB">
        <w:rPr>
          <w:rFonts w:ascii="Angsana New" w:hAnsi="Angsana New"/>
          <w:color w:val="000000"/>
          <w:sz w:val="30"/>
          <w:szCs w:val="30"/>
        </w:rPr>
        <w:t>16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="0047575E" w:rsidRPr="005329DB">
        <w:rPr>
          <w:rFonts w:ascii="Angsana New" w:hAnsi="Angsana New"/>
          <w:color w:val="000000"/>
          <w:sz w:val="30"/>
          <w:szCs w:val="30"/>
        </w:rPr>
        <w:t>2567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3</w:t>
      </w:r>
      <w:r w:rsidRPr="005329DB">
        <w:rPr>
          <w:rFonts w:ascii="Angsana New" w:hAnsi="Angsana New"/>
          <w:color w:val="000000"/>
          <w:sz w:val="30"/>
          <w:szCs w:val="30"/>
        </w:rPr>
        <w:t>,</w:t>
      </w:r>
      <w:r w:rsidRPr="005329DB">
        <w:rPr>
          <w:rFonts w:ascii="Angsana New" w:hAnsi="Angsana New"/>
          <w:color w:val="000000"/>
          <w:sz w:val="30"/>
          <w:szCs w:val="30"/>
          <w:cs/>
        </w:rPr>
        <w:t>575</w:t>
      </w:r>
      <w:r w:rsidRPr="005329DB">
        <w:rPr>
          <w:rFonts w:ascii="Angsana New" w:hAnsi="Angsana New"/>
          <w:color w:val="000000"/>
          <w:sz w:val="30"/>
          <w:szCs w:val="30"/>
        </w:rPr>
        <w:t>,</w:t>
      </w:r>
      <w:r w:rsidR="00A10AA0">
        <w:rPr>
          <w:rFonts w:ascii="Angsana New" w:hAnsi="Angsana New"/>
          <w:color w:val="000000"/>
          <w:sz w:val="30"/>
          <w:szCs w:val="30"/>
        </w:rPr>
        <w:t>000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มูลค่าหุ้นละ </w:t>
      </w:r>
      <w:r w:rsidR="0047575E" w:rsidRPr="005329DB">
        <w:rPr>
          <w:rFonts w:ascii="Angsana New" w:hAnsi="Angsana New"/>
          <w:color w:val="000000"/>
          <w:sz w:val="30"/>
          <w:szCs w:val="30"/>
        </w:rPr>
        <w:t>15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เป็นจำนวนเงินรวม </w:t>
      </w:r>
      <w:r w:rsidR="0047575E" w:rsidRPr="005329DB">
        <w:rPr>
          <w:rFonts w:ascii="Angsana New" w:hAnsi="Angsana New"/>
          <w:color w:val="000000"/>
          <w:sz w:val="30"/>
          <w:szCs w:val="30"/>
        </w:rPr>
        <w:t>53.63</w:t>
      </w: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 ล้านบาท เพื่อลงทุนในธุรกิจอ้อยและน้ำตาล </w:t>
      </w:r>
      <w:r w:rsidR="001D74DC"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br/>
      </w:r>
      <w:r w:rsidRPr="005329DB">
        <w:rPr>
          <w:rFonts w:ascii="Angsana New" w:hAnsi="Angsana New"/>
          <w:color w:val="000000"/>
          <w:sz w:val="30"/>
          <w:szCs w:val="30"/>
          <w:cs/>
        </w:rPr>
        <w:t>ภายใต้การดำเนินโครงการนครสวรรค์ไบโอคอมเพล็กซ์ของการร่วมค้าของบริษัทย่อย</w:t>
      </w:r>
    </w:p>
    <w:p w14:paraId="261EE836" w14:textId="20CF9195" w:rsidR="00BF2E13" w:rsidRPr="005329DB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val="en-US"/>
        </w:rPr>
      </w:pPr>
    </w:p>
    <w:p w14:paraId="578C8E7C" w14:textId="7D1DA741" w:rsidR="00792B60" w:rsidRPr="005329DB" w:rsidRDefault="00792B60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5329D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295D8F43" w14:textId="77777777" w:rsidR="00CA04DB" w:rsidRPr="005329DB" w:rsidRDefault="00CA04DB" w:rsidP="00CA04D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lang w:bidi="th-TH"/>
        </w:rPr>
      </w:pPr>
    </w:p>
    <w:p w14:paraId="2B3A0723" w14:textId="1B65BF03" w:rsidR="00CA04DB" w:rsidRPr="005329DB" w:rsidRDefault="00CA04DB" w:rsidP="00CA04D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7AE7BEB5" w14:textId="77777777" w:rsidR="00CA04DB" w:rsidRPr="005329DB" w:rsidRDefault="00CA04DB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cs/>
          <w:lang w:val="en-US" w:bidi="th-TH"/>
        </w:rPr>
      </w:pPr>
    </w:p>
    <w:p w14:paraId="2EE52229" w14:textId="50D0AC4E" w:rsidR="008B4995" w:rsidRPr="005329DB" w:rsidRDefault="00792B60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/>
          <w:color w:val="000000"/>
          <w:sz w:val="30"/>
          <w:szCs w:val="30"/>
          <w:cs/>
        </w:rPr>
        <w:t xml:space="preserve">ในปี </w:t>
      </w:r>
      <w:r w:rsidRPr="005329DB">
        <w:rPr>
          <w:rFonts w:ascii="Angsana New" w:hAnsi="Angsana New"/>
          <w:color w:val="000000"/>
          <w:sz w:val="30"/>
          <w:szCs w:val="30"/>
        </w:rPr>
        <w:t>256</w:t>
      </w:r>
      <w:r w:rsidR="008E7B59" w:rsidRPr="005329DB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บริษัทรับรู้ผลขาดทุนจากการด้อยค่าของเงินลงทุนในบริษัท จีจีซี ไบโอเคมิคอล จำกัด ซึ่งเป็นบริษัทย่อย เป็นจำนวนเงิน</w:t>
      </w:r>
      <w:r w:rsidR="00BE47BD" w:rsidRPr="005329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E47BD" w:rsidRPr="005329DB">
        <w:rPr>
          <w:rFonts w:ascii="Angsana New" w:hAnsi="Angsana New"/>
          <w:color w:val="000000"/>
          <w:sz w:val="30"/>
          <w:szCs w:val="30"/>
        </w:rPr>
        <w:t>1</w:t>
      </w:r>
      <w:r w:rsidR="008E7B59" w:rsidRPr="005329DB">
        <w:rPr>
          <w:rFonts w:ascii="Angsana New" w:hAnsi="Angsana New"/>
          <w:color w:val="000000"/>
          <w:sz w:val="30"/>
          <w:szCs w:val="30"/>
        </w:rPr>
        <w:t xml:space="preserve">,565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ในงบกำไรขาดทุนเฉพาะกิจการ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เนื่องจากเงินลงทุนในบริษัท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จีจีซี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เคทิส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ไบโออินดัสเทรียล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ซึ่งเป็นเงินลงทุนในการร่วมค้าของกลุ่มบริษัท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 </w:t>
      </w:r>
      <w:r w:rsidRPr="005329DB">
        <w:rPr>
          <w:rFonts w:ascii="Angsana New" w:hAnsi="Angsana New"/>
          <w:color w:val="000000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4A38C007" w14:textId="77777777" w:rsidR="00AE58DD" w:rsidRPr="005329DB" w:rsidRDefault="00AE58DD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9F0C73" w14:textId="4C0DCB02" w:rsidR="00AE58DD" w:rsidRPr="005329DB" w:rsidRDefault="00AE58DD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มูลค่าที่คาดว่าจะได้รับคืน</w:t>
      </w:r>
      <w:r w:rsidR="007B613E"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ของเงินลงทุนในบริษัทย่อย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มาจากมูลค่าจากการใช้โดยการประมาณการคิดลด</w:t>
      </w:r>
      <w:r w:rsidR="001D74DC"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br/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กระแสเงินสด การวัดมูลค่ายุติธรรมจัดประเภทเป็นมูลค่ายุติธรรมระดับ </w:t>
      </w:r>
      <w:r w:rsidR="00653403" w:rsidRPr="005329DB">
        <w:rPr>
          <w:rFonts w:ascii="Angsana New" w:hAnsi="Angsana New"/>
          <w:color w:val="000000"/>
          <w:sz w:val="30"/>
          <w:szCs w:val="30"/>
        </w:rPr>
        <w:t>3</w:t>
      </w:r>
    </w:p>
    <w:p w14:paraId="22133C1D" w14:textId="77777777" w:rsidR="00AE58DD" w:rsidRPr="005329DB" w:rsidRDefault="00AE58DD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54DE9F" w14:textId="1718B748" w:rsidR="00AD04CC" w:rsidRPr="00970B7C" w:rsidRDefault="00AD04CC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ปี ผลตอบแทนชดเชยความเสี่ยงที่เพิ่มขึ้นของตลาด </w:t>
      </w:r>
      <w:r w:rsidR="00207BE0"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br/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และค่าเบต้าโดยเฉลี่ยของบริษัท โดยมีอัตราการคิดลดที่ประมาณร้อยละ </w:t>
      </w:r>
      <w:r w:rsidR="00970B7C">
        <w:rPr>
          <w:rFonts w:ascii="Angsana New" w:hAnsi="Angsana New"/>
          <w:color w:val="000000"/>
          <w:sz w:val="30"/>
          <w:szCs w:val="30"/>
          <w:lang w:val="en-US" w:bidi="th-TH"/>
        </w:rPr>
        <w:t>6</w:t>
      </w:r>
    </w:p>
    <w:p w14:paraId="0FCCD2AD" w14:textId="15378026" w:rsidR="00AE58DD" w:rsidRPr="005329DB" w:rsidRDefault="00AE58DD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lastRenderedPageBreak/>
        <w:t xml:space="preserve">ประมาณการ </w:t>
      </w:r>
      <w:r w:rsidRPr="005329DB">
        <w:rPr>
          <w:rFonts w:ascii="Angsana New" w:hAnsi="Angsana New"/>
          <w:color w:val="000000"/>
          <w:sz w:val="30"/>
          <w:szCs w:val="30"/>
        </w:rPr>
        <w:t xml:space="preserve">EBITDA 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</w:t>
      </w:r>
      <w:r w:rsidR="002E37F9" w:rsidRPr="005329DB">
        <w:rPr>
          <w:rFonts w:ascii="Angsana New" w:hAnsi="Angsana New" w:hint="cs"/>
          <w:color w:val="000000"/>
          <w:sz w:val="30"/>
          <w:szCs w:val="30"/>
          <w:cs/>
          <w:lang w:bidi="th-TH"/>
        </w:rPr>
        <w:t>ให้การประมาณการนั้นมีความสมเหตุสมผล และสะท้อนภาพการดำเนินธุรกิจในระยะยาว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</w:t>
      </w:r>
    </w:p>
    <w:p w14:paraId="72F318A8" w14:textId="77777777" w:rsidR="008B4995" w:rsidRPr="005329DB" w:rsidRDefault="008B4995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64CCFC" w14:textId="3CA920DA" w:rsidR="009D6AE0" w:rsidRPr="005329DB" w:rsidRDefault="009D6AE0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>ประมาณการกระแสเงินสดประกอบด้วยประมาณการ</w:t>
      </w:r>
      <w:r w:rsidR="00F14140" w:rsidRPr="00920051">
        <w:rPr>
          <w:rFonts w:ascii="Angsana New" w:hAnsi="Angsana New" w:hint="cs"/>
          <w:color w:val="000000"/>
          <w:sz w:val="30"/>
          <w:szCs w:val="30"/>
          <w:cs/>
          <w:lang w:bidi="th-TH"/>
        </w:rPr>
        <w:t>ผลการดำเนินงานและ</w:t>
      </w: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>อัตราการเติบโ</w:t>
      </w:r>
      <w:r w:rsidR="00B175F3">
        <w:rPr>
          <w:rFonts w:ascii="Angsana New" w:hAnsi="Angsana New" w:hint="cs"/>
          <w:color w:val="000000"/>
          <w:sz w:val="30"/>
          <w:szCs w:val="30"/>
          <w:cs/>
          <w:lang w:bidi="th-TH"/>
        </w:rPr>
        <w:t>ต</w:t>
      </w: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ของบริษัทสำหรับ </w:t>
      </w:r>
      <w:r w:rsidRPr="00920051">
        <w:rPr>
          <w:rFonts w:ascii="Angsana New" w:hAnsi="Angsana New"/>
          <w:color w:val="000000"/>
          <w:sz w:val="30"/>
          <w:szCs w:val="30"/>
          <w:lang w:val="en-US"/>
        </w:rPr>
        <w:t xml:space="preserve">5 </w:t>
      </w: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>ปีข้างหน้า และมูลค่าสุดท้าย</w:t>
      </w:r>
      <w:r w:rsidRPr="00920051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>ซึ่งคำนวณจากอัตราส่วนมูลค่ากิจการต่อกำไรก่อนดอกเบี้ย ภาษี ค่าเสื่อมราคา และค่าตัดจำหน่าย (</w:t>
      </w:r>
      <w:r w:rsidRPr="00920051">
        <w:rPr>
          <w:rFonts w:ascii="Angsana New" w:hAnsi="Angsana New"/>
          <w:color w:val="000000"/>
          <w:sz w:val="30"/>
          <w:szCs w:val="30"/>
          <w:lang w:val="en-US"/>
        </w:rPr>
        <w:t xml:space="preserve">EBITDA) </w:t>
      </w:r>
      <w:r w:rsidRPr="00920051">
        <w:rPr>
          <w:rFonts w:ascii="Angsana New" w:hAnsi="Angsana New"/>
          <w:color w:val="000000"/>
          <w:sz w:val="30"/>
          <w:szCs w:val="30"/>
          <w:cs/>
          <w:lang w:bidi="th-TH"/>
        </w:rPr>
        <w:t>ของอุตสาหกรรมเดียวกันในตลาด</w:t>
      </w:r>
    </w:p>
    <w:p w14:paraId="7DD1D0A5" w14:textId="77777777" w:rsidR="005B79DB" w:rsidRPr="005329DB" w:rsidRDefault="005B79DB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5B886B" w14:textId="1189CA09" w:rsidR="00FB0C7B" w:rsidRPr="005329DB" w:rsidRDefault="00FB0C7B" w:rsidP="00C904F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มูลค่าตามบัญชีของหน่วยสินทรัพย์ที่ก่อให้เกิดเงินสดสูงกว่ามูลค่าที่คาดว่าจะได้รับคืน จึงบันทึกขาดทุนจากการด้อยค่าจำนวน </w:t>
      </w:r>
      <w:r w:rsidR="00D97055" w:rsidRPr="005329DB">
        <w:rPr>
          <w:rFonts w:ascii="Angsana New" w:hAnsi="Angsana New"/>
          <w:color w:val="000000"/>
          <w:sz w:val="30"/>
          <w:szCs w:val="30"/>
        </w:rPr>
        <w:t xml:space="preserve">1,565 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>ล้านบาทโดยรวมอยู่ใน</w:t>
      </w:r>
      <w:r w:rsidR="006006D8" w:rsidRPr="005329DB">
        <w:rPr>
          <w:rFonts w:ascii="Angsana New" w:hAnsi="Angsana New" w:hint="cs"/>
          <w:color w:val="000000"/>
          <w:sz w:val="30"/>
          <w:szCs w:val="30"/>
          <w:cs/>
          <w:lang w:bidi="th-TH"/>
        </w:rPr>
        <w:t>งบกำไรขาดทุน</w:t>
      </w:r>
      <w:r w:rsidR="009225A2">
        <w:rPr>
          <w:rFonts w:ascii="Angsana New" w:hAnsi="Angsana New" w:hint="cs"/>
          <w:color w:val="000000"/>
          <w:sz w:val="30"/>
          <w:szCs w:val="30"/>
          <w:cs/>
          <w:lang w:bidi="th-TH"/>
        </w:rPr>
        <w:t>สำหรับ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ปี </w:t>
      </w:r>
      <w:r w:rsidR="00653403" w:rsidRPr="005329DB">
        <w:rPr>
          <w:rFonts w:ascii="Angsana New" w:hAnsi="Angsana New"/>
          <w:color w:val="000000"/>
          <w:sz w:val="30"/>
          <w:szCs w:val="30"/>
        </w:rPr>
        <w:t>256</w:t>
      </w:r>
      <w:r w:rsidR="00BF1DA3" w:rsidRPr="005329DB">
        <w:rPr>
          <w:rFonts w:ascii="Angsana New" w:hAnsi="Angsana New"/>
          <w:color w:val="000000"/>
          <w:sz w:val="30"/>
          <w:szCs w:val="30"/>
        </w:rPr>
        <w:t>8</w:t>
      </w:r>
      <w:r w:rsidRPr="005329DB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</w:t>
      </w:r>
      <w:r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(</w:t>
      </w:r>
      <w:r w:rsidR="00653403" w:rsidRPr="005329DB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BF1DA3" w:rsidRPr="005329DB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 xml:space="preserve">: </w:t>
      </w:r>
      <w:r w:rsidR="00BF1DA3" w:rsidRPr="005329DB">
        <w:rPr>
          <w:rFonts w:ascii="Angsana New" w:hAnsi="Angsana New"/>
          <w:i/>
          <w:iCs/>
          <w:color w:val="000000"/>
          <w:sz w:val="30"/>
          <w:szCs w:val="30"/>
        </w:rPr>
        <w:t xml:space="preserve">104 </w:t>
      </w:r>
      <w:r w:rsidR="00BF1DA3"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ล้านบาท</w:t>
      </w:r>
      <w:r w:rsidRPr="005329DB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)</w:t>
      </w:r>
    </w:p>
    <w:p w14:paraId="184F3913" w14:textId="77777777" w:rsidR="00FB0C7B" w:rsidRPr="005329DB" w:rsidRDefault="00FB0C7B" w:rsidP="0027310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6EF09505" w14:textId="77777777" w:rsidR="00F87125" w:rsidRPr="005329DB" w:rsidRDefault="00F87125" w:rsidP="00AE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93C5EFC" w14:textId="6ED25D71" w:rsidR="00F87125" w:rsidRPr="005329DB" w:rsidRDefault="00F87125" w:rsidP="00F8712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  <w:sectPr w:rsidR="00F87125" w:rsidRPr="005329DB" w:rsidSect="002829AB">
          <w:headerReference w:type="default" r:id="rId20"/>
          <w:footerReference w:type="default" r:id="rId21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B85BB" w14:textId="3673F4EA" w:rsidR="00F87125" w:rsidRPr="005329DB" w:rsidRDefault="00F87125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เงินลงทุนใน</w:t>
      </w:r>
      <w:r w:rsidR="00D14A1C" w:rsidRPr="005329DB">
        <w:rPr>
          <w:rFonts w:hint="cs"/>
          <w:b/>
          <w:bCs/>
          <w:cs/>
        </w:rPr>
        <w:t>การร่วมค้า</w:t>
      </w:r>
      <w:r w:rsidR="007F45F0" w:rsidRPr="005329DB">
        <w:rPr>
          <w:b/>
          <w:bCs/>
        </w:rPr>
        <w:t xml:space="preserve"> </w:t>
      </w:r>
    </w:p>
    <w:p w14:paraId="658C7B43" w14:textId="77777777" w:rsidR="00102EA9" w:rsidRPr="005329DB" w:rsidRDefault="00102EA9" w:rsidP="00197E6A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eastAsia="Yu Mincho" w:hAnsiTheme="majorBidi" w:cstheme="majorBidi"/>
          <w:szCs w:val="22"/>
          <w:lang w:val="en-US" w:eastAsia="ja-JP" w:bidi="th-TH"/>
        </w:rPr>
      </w:pPr>
    </w:p>
    <w:tbl>
      <w:tblPr>
        <w:tblW w:w="1482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02"/>
        <w:gridCol w:w="2104"/>
        <w:gridCol w:w="864"/>
        <w:gridCol w:w="579"/>
        <w:gridCol w:w="178"/>
        <w:gridCol w:w="590"/>
        <w:gridCol w:w="181"/>
        <w:gridCol w:w="629"/>
        <w:gridCol w:w="178"/>
        <w:gridCol w:w="641"/>
        <w:gridCol w:w="182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78"/>
        <w:gridCol w:w="658"/>
        <w:gridCol w:w="180"/>
        <w:gridCol w:w="682"/>
        <w:gridCol w:w="16"/>
      </w:tblGrid>
      <w:tr w:rsidR="00C34B40" w:rsidRPr="005329DB" w14:paraId="5C6C9E65" w14:textId="77777777" w:rsidTr="00197E6A">
        <w:trPr>
          <w:gridAfter w:val="1"/>
          <w:wAfter w:w="16" w:type="dxa"/>
          <w:cantSplit/>
          <w:tblHeader/>
        </w:trPr>
        <w:tc>
          <w:tcPr>
            <w:tcW w:w="2102" w:type="dxa"/>
          </w:tcPr>
          <w:p w14:paraId="531710E3" w14:textId="77777777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36EFB486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4ED4D47" w14:textId="77777777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7B35175" w14:textId="6253AB6B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48AB9C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095F16D7" w14:textId="5E8105CB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478C4E2E" w14:textId="0D62262C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79" w:type="dxa"/>
            <w:gridSpan w:val="15"/>
            <w:tcBorders>
              <w:bottom w:val="single" w:sz="4" w:space="0" w:color="auto"/>
            </w:tcBorders>
            <w:vAlign w:val="bottom"/>
          </w:tcPr>
          <w:p w14:paraId="770D8322" w14:textId="630EBD98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34B40" w:rsidRPr="005329DB" w14:paraId="564FA042" w14:textId="77777777" w:rsidTr="00197E6A">
        <w:trPr>
          <w:cantSplit/>
          <w:tblHeader/>
        </w:trPr>
        <w:tc>
          <w:tcPr>
            <w:tcW w:w="2102" w:type="dxa"/>
          </w:tcPr>
          <w:p w14:paraId="0DDA1B47" w14:textId="77777777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  <w:vAlign w:val="bottom"/>
          </w:tcPr>
          <w:p w14:paraId="03552599" w14:textId="7DB27041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64" w:type="dxa"/>
            <w:vAlign w:val="bottom"/>
          </w:tcPr>
          <w:p w14:paraId="7B2BC158" w14:textId="77777777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749017E6" w14:textId="58A554BD" w:rsidR="00C34B40" w:rsidRPr="005329DB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47" w:type="dxa"/>
            <w:gridSpan w:val="3"/>
            <w:vAlign w:val="bottom"/>
          </w:tcPr>
          <w:p w14:paraId="51B5BB2B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  <w:p w14:paraId="462C15E0" w14:textId="203FFC10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81" w:type="dxa"/>
            <w:vAlign w:val="bottom"/>
          </w:tcPr>
          <w:p w14:paraId="24501B0D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  <w:vAlign w:val="bottom"/>
          </w:tcPr>
          <w:p w14:paraId="07B32478" w14:textId="77777777" w:rsidR="00C34B40" w:rsidRPr="005329DB" w:rsidRDefault="00C34B40" w:rsidP="00C34B4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329DB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0B52E5A" w14:textId="7E8AB1AF" w:rsidR="00C34B40" w:rsidRPr="005329DB" w:rsidRDefault="00C34B40" w:rsidP="00C34B40">
            <w:pPr>
              <w:tabs>
                <w:tab w:val="clear" w:pos="454"/>
                <w:tab w:val="left" w:pos="470"/>
                <w:tab w:val="center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82" w:type="dxa"/>
          </w:tcPr>
          <w:p w14:paraId="52F985A3" w14:textId="1FFBFA11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</w:tcBorders>
            <w:vAlign w:val="bottom"/>
          </w:tcPr>
          <w:p w14:paraId="46029FD4" w14:textId="6CA00C01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7A378D2" w14:textId="6DBA68E5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5EFBCF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</w:tcBorders>
            <w:vAlign w:val="bottom"/>
          </w:tcPr>
          <w:p w14:paraId="23571413" w14:textId="77777777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77E861A" w14:textId="5EA9F28B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BEB45BA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</w:tcBorders>
            <w:vAlign w:val="bottom"/>
          </w:tcPr>
          <w:p w14:paraId="38CAAFF0" w14:textId="77777777" w:rsidR="00C34B40" w:rsidRPr="005329DB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0ECFAF8" w14:textId="52CC642D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E64B378" w14:textId="77777777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</w:tcBorders>
            <w:vAlign w:val="bottom"/>
          </w:tcPr>
          <w:p w14:paraId="51DE4025" w14:textId="4CF0FD0C" w:rsidR="00C34B40" w:rsidRPr="005329DB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023C50" w:rsidRPr="005329DB" w14:paraId="324B6171" w14:textId="77777777" w:rsidTr="00AC24C4">
        <w:trPr>
          <w:cantSplit/>
          <w:tblHeader/>
        </w:trPr>
        <w:tc>
          <w:tcPr>
            <w:tcW w:w="2102" w:type="dxa"/>
          </w:tcPr>
          <w:p w14:paraId="646DF93E" w14:textId="77777777" w:rsidR="00023C50" w:rsidRPr="005329DB" w:rsidRDefault="00023C50" w:rsidP="00023C5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69FFA533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F718207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1095FA9F" w14:textId="30324A73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  <w:vAlign w:val="bottom"/>
          </w:tcPr>
          <w:p w14:paraId="64BC6274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0" w:type="dxa"/>
            <w:vAlign w:val="bottom"/>
          </w:tcPr>
          <w:p w14:paraId="2A19DAED" w14:textId="1596F064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1" w:type="dxa"/>
            <w:vAlign w:val="bottom"/>
          </w:tcPr>
          <w:p w14:paraId="3CF08752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435D7C63" w14:textId="11033D43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8" w:type="dxa"/>
            <w:vAlign w:val="bottom"/>
          </w:tcPr>
          <w:p w14:paraId="4D4DD575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vAlign w:val="bottom"/>
          </w:tcPr>
          <w:p w14:paraId="1BF9201F" w14:textId="135045C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1997133E" w14:textId="61BFF3CE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2842ABB" w14:textId="61E1E505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53682EE2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EDB841E" w14:textId="73F1AA62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266861F2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0D823BBC" w14:textId="553E1A4B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583A6553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34E0CAC" w14:textId="32547AE1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7449156C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32C7C280" w14:textId="1AF1E4C4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347D827D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E03D505" w14:textId="115B72E3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09E9AC87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25A7B49" w14:textId="610ED509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vAlign w:val="bottom"/>
          </w:tcPr>
          <w:p w14:paraId="643840F0" w14:textId="77777777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D20117A" w14:textId="2104A191" w:rsidR="00023C50" w:rsidRPr="005329DB" w:rsidRDefault="00023C50" w:rsidP="00023C5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23C50" w:rsidRPr="005329DB" w14:paraId="22E5C934" w14:textId="77777777" w:rsidTr="00197E6A">
        <w:trPr>
          <w:cantSplit/>
        </w:trPr>
        <w:tc>
          <w:tcPr>
            <w:tcW w:w="2102" w:type="dxa"/>
            <w:vAlign w:val="bottom"/>
          </w:tcPr>
          <w:p w14:paraId="048C84BB" w14:textId="77777777" w:rsidR="00023C50" w:rsidRPr="005329DB" w:rsidRDefault="00023C50" w:rsidP="00023C5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4" w:type="dxa"/>
          </w:tcPr>
          <w:p w14:paraId="1DCC9C1A" w14:textId="77777777" w:rsidR="00023C50" w:rsidRPr="005329DB" w:rsidRDefault="00023C50" w:rsidP="00023C5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</w:tcPr>
          <w:p w14:paraId="4D8D64B1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CB0CA30" w14:textId="75D34910" w:rsidR="00023C50" w:rsidRPr="005329DB" w:rsidRDefault="00023C50" w:rsidP="00023C5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329DB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5329DB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5329DB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75493BD2" w14:textId="77777777" w:rsidR="00023C50" w:rsidRPr="005329DB" w:rsidRDefault="00023C50" w:rsidP="00023C50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DD5F79E" w14:textId="77777777" w:rsidR="00023C50" w:rsidRPr="005329DB" w:rsidRDefault="00023C50" w:rsidP="00023C5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B09F8C6" w14:textId="77777777" w:rsidR="00023C50" w:rsidRPr="005329DB" w:rsidRDefault="00023C50" w:rsidP="00023C5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41" w:type="dxa"/>
          </w:tcPr>
          <w:p w14:paraId="49441F5D" w14:textId="3E02C345" w:rsidR="00023C50" w:rsidRPr="005329DB" w:rsidRDefault="00023C50" w:rsidP="00023C5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3F2BC36" w14:textId="3F520986" w:rsidR="00023C50" w:rsidRPr="005329DB" w:rsidRDefault="00023C50" w:rsidP="00023C5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95" w:type="dxa"/>
            <w:gridSpan w:val="16"/>
            <w:vAlign w:val="bottom"/>
          </w:tcPr>
          <w:p w14:paraId="446CF452" w14:textId="53C9E8BF" w:rsidR="00023C50" w:rsidRPr="005329DB" w:rsidRDefault="00023C50" w:rsidP="00023C50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5329DB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5329DB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023C50" w:rsidRPr="005329DB" w14:paraId="45878970" w14:textId="77777777" w:rsidTr="00AC24C4">
        <w:trPr>
          <w:cantSplit/>
        </w:trPr>
        <w:tc>
          <w:tcPr>
            <w:tcW w:w="2102" w:type="dxa"/>
            <w:vAlign w:val="bottom"/>
          </w:tcPr>
          <w:p w14:paraId="37B319CD" w14:textId="5C5834DA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04" w:type="dxa"/>
          </w:tcPr>
          <w:p w14:paraId="6CF18D4F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C7069D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</w:tcPr>
          <w:p w14:paraId="335572B4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1E29AC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503193DC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90239D0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342D2EF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137C1E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5FA7ECB6" w14:textId="18997B14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7EE5EBE" w14:textId="557409C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0570A0B4" w14:textId="122B0869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1DF73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A761240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A6E211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33B5E39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9A8574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4DFE7753" w14:textId="7777777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634903B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198E028D" w14:textId="77777777" w:rsidR="00023C50" w:rsidRPr="005329DB" w:rsidRDefault="00023C50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489E6" w14:textId="77777777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2B42F9" w14:textId="77777777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F7A782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A00D3B7" w14:textId="18B4CBB5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6E872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5D05CDE" w14:textId="7777777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C50" w:rsidRPr="005329DB" w14:paraId="05681FA6" w14:textId="77777777" w:rsidTr="00AC24C4">
        <w:trPr>
          <w:cantSplit/>
        </w:trPr>
        <w:tc>
          <w:tcPr>
            <w:tcW w:w="2102" w:type="dxa"/>
          </w:tcPr>
          <w:p w14:paraId="55652800" w14:textId="3EF08056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5329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04" w:type="dxa"/>
          </w:tcPr>
          <w:p w14:paraId="24BC6643" w14:textId="0598D54A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64" w:type="dxa"/>
          </w:tcPr>
          <w:p w14:paraId="5F19CB51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DF25" w14:textId="7AC7D3EB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4EEEE9A5" w14:textId="77777777" w:rsidR="009A041E" w:rsidRPr="005329DB" w:rsidRDefault="009A041E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C813B" w14:textId="7A0FE5C7" w:rsidR="00023C50" w:rsidRPr="005329DB" w:rsidRDefault="009A041E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351698C3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70065406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EF52FF" w14:textId="4BAABC4B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</w:tcPr>
          <w:p w14:paraId="7E4FD886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106AFD8C" w14:textId="77777777" w:rsidR="009A041E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EC641" w14:textId="04AA32C9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22C92A92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2538B4EA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A9306" w14:textId="0B8131A1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82" w:type="dxa"/>
          </w:tcPr>
          <w:p w14:paraId="7D6A0753" w14:textId="4830DEA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FFB8452" w14:textId="77777777" w:rsidR="009A041E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28F5A" w14:textId="1FD45632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26B2678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4B788CF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9AAB7" w14:textId="7CE3A82C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056E2B5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5230CA87" w14:textId="77777777" w:rsidR="009A041E" w:rsidRPr="005329DB" w:rsidRDefault="009A041E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440463" w14:textId="08AC39C4" w:rsidR="00023C50" w:rsidRPr="005329DB" w:rsidRDefault="009A041E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C68FA25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28F73AF7" w14:textId="7777777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2512F6B" w14:textId="53BD872A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F94C467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4E3F49F0" w14:textId="77777777" w:rsidR="009A041E" w:rsidRPr="005329DB" w:rsidRDefault="009A041E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FADE4" w14:textId="06679156" w:rsidR="00023C50" w:rsidRPr="005329DB" w:rsidRDefault="009A041E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6AFEC1CB" w14:textId="77777777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369E9D" w14:textId="77777777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5D6AE7" w14:textId="6F69217D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</w:tcPr>
          <w:p w14:paraId="304E654C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14:paraId="751B941D" w14:textId="77777777" w:rsidR="009A041E" w:rsidRPr="005329DB" w:rsidRDefault="009A041E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46A4B" w14:textId="78DD3835" w:rsidR="00023C50" w:rsidRPr="005329DB" w:rsidRDefault="00D97055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80" w:type="dxa"/>
          </w:tcPr>
          <w:p w14:paraId="288EC72B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094BD9DC" w14:textId="7777777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8348" w14:textId="3DF17BE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023C50" w:rsidRPr="005329DB" w14:paraId="46B867C9" w14:textId="77777777" w:rsidTr="00AC24C4">
        <w:trPr>
          <w:cantSplit/>
        </w:trPr>
        <w:tc>
          <w:tcPr>
            <w:tcW w:w="2102" w:type="dxa"/>
            <w:vAlign w:val="bottom"/>
          </w:tcPr>
          <w:p w14:paraId="2D072344" w14:textId="30D9F860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05E0C13F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A6243B0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46CB7A73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55A8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3F0DE0B4" w14:textId="1E0245AE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2722B11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C3149AB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62AEB4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28A336B0" w14:textId="1A72DBB0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03ABCA3" w14:textId="7D47054C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40EADE34" w14:textId="22E47144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5B3F1F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0912DA8" w14:textId="618E15BA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912BA5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84439D3" w14:textId="23B7E9B9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B33A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7A8C1D7" w14:textId="43E0D77F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2135D6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751B3FAF" w14:textId="29447FA0" w:rsidR="00023C50" w:rsidRPr="005329DB" w:rsidRDefault="00023C50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6720D3" w14:textId="77777777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63090E" w14:textId="4E157C0B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D06DF51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C2D0C9A" w14:textId="4C254D5B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495578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360E184" w14:textId="276E43A1" w:rsidR="00023C50" w:rsidRPr="005329DB" w:rsidRDefault="00023C50" w:rsidP="00023C5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3C50" w:rsidRPr="005329DB" w14:paraId="61B2A853" w14:textId="77777777" w:rsidTr="00AC24C4">
        <w:trPr>
          <w:cantSplit/>
        </w:trPr>
        <w:tc>
          <w:tcPr>
            <w:tcW w:w="2102" w:type="dxa"/>
            <w:vAlign w:val="bottom"/>
          </w:tcPr>
          <w:p w14:paraId="6F00DE7B" w14:textId="6B9E1BA2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04" w:type="dxa"/>
          </w:tcPr>
          <w:p w14:paraId="0F63FCFD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ED2365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697396FB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740B5B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08E45251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A36A001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5CA51124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8F768F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71C415AD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A8083DD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F4F6C0E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F14CD3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81CF851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6F281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56122EA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A8545D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5D468D3" w14:textId="77777777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C630D4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E4C2E7A" w14:textId="77777777" w:rsidR="00023C50" w:rsidRPr="005329DB" w:rsidRDefault="00023C50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9FC2A8" w14:textId="77777777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FB73AE" w14:textId="77777777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B91D373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469925B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209403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79DB0097" w14:textId="77777777" w:rsidR="00023C50" w:rsidRPr="005329DB" w:rsidRDefault="00023C50" w:rsidP="00023C5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23C50" w:rsidRPr="005329DB" w14:paraId="389965D5" w14:textId="77777777" w:rsidTr="00153B5F">
        <w:trPr>
          <w:cantSplit/>
        </w:trPr>
        <w:tc>
          <w:tcPr>
            <w:tcW w:w="2102" w:type="dxa"/>
          </w:tcPr>
          <w:p w14:paraId="34EDEB18" w14:textId="2B9715FB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04" w:type="dxa"/>
          </w:tcPr>
          <w:p w14:paraId="2660B8FC" w14:textId="5E330909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ผลิตและจำหน่ายไฟฟ้าและ</w:t>
            </w:r>
            <w:r w:rsidRPr="005329DB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5329DB">
              <w:rPr>
                <w:rFonts w:asciiTheme="majorBidi" w:hAnsiTheme="majorBidi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64" w:type="dxa"/>
          </w:tcPr>
          <w:p w14:paraId="6D219592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5570A" w14:textId="32B88DB8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6B14A47B" w14:textId="77777777" w:rsidR="009A041E" w:rsidRPr="005329DB" w:rsidRDefault="009A041E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8FD03" w14:textId="5BF542E8" w:rsidR="00023C50" w:rsidRPr="005329DB" w:rsidRDefault="009A041E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6CDF48E2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15078521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BFC6A" w14:textId="3F6EB44B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  <w:vAlign w:val="bottom"/>
          </w:tcPr>
          <w:p w14:paraId="7A0F4127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B2B34E6" w14:textId="77777777" w:rsidR="009A041E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5C6C" w14:textId="3657A43D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13D5A66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73358E4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C1D99D" w14:textId="37E61ED6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182" w:type="dxa"/>
          </w:tcPr>
          <w:p w14:paraId="5CC63EB7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3C60D4C9" w14:textId="5F10148E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008D8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CF040E6" w14:textId="10094791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F6B01D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CF2C6A" w14:textId="34D681F7" w:rsidR="00023C50" w:rsidRPr="005329DB" w:rsidRDefault="009A041E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FE7BD37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852D798" w14:textId="21CA117E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D25E2B9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51779A77" w14:textId="6D0450C7" w:rsidR="00023C50" w:rsidRPr="005329DB" w:rsidRDefault="009A041E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D971A" w14:textId="3F03B3CA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4AB26A" w14:textId="6CA66DDA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AB4A9F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255AA5DB" w14:textId="3E0E1C70" w:rsidR="00023C50" w:rsidRPr="005329DB" w:rsidRDefault="009A041E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999236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  <w:vAlign w:val="bottom"/>
          </w:tcPr>
          <w:p w14:paraId="1B8AD851" w14:textId="35D6D985" w:rsidR="00023C50" w:rsidRPr="005329DB" w:rsidRDefault="00023C50" w:rsidP="00023C5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C50" w:rsidRPr="005329DB" w14:paraId="097E86E3" w14:textId="77777777" w:rsidTr="00844A67">
        <w:trPr>
          <w:cantSplit/>
        </w:trPr>
        <w:tc>
          <w:tcPr>
            <w:tcW w:w="2102" w:type="dxa"/>
            <w:vAlign w:val="bottom"/>
          </w:tcPr>
          <w:p w14:paraId="332EA9E4" w14:textId="60D4A617" w:rsidR="00023C50" w:rsidRPr="005329DB" w:rsidRDefault="00023C50" w:rsidP="00023C5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04" w:type="dxa"/>
          </w:tcPr>
          <w:p w14:paraId="20385DE8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774B19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5488D24D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F8B41C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23224B60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5B25400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54D71B2" w14:textId="61C3C9B8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170F9082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B2792B5" w14:textId="4CF3CC4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1,480</w:t>
            </w:r>
          </w:p>
        </w:tc>
        <w:tc>
          <w:tcPr>
            <w:tcW w:w="182" w:type="dxa"/>
          </w:tcPr>
          <w:p w14:paraId="48340E88" w14:textId="77777777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E5D03" w14:textId="426DA16E" w:rsidR="00023C50" w:rsidRPr="005329DB" w:rsidRDefault="009A041E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7E2FB40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DCB2C" w14:textId="223BE254" w:rsidR="00023C50" w:rsidRPr="005329DB" w:rsidRDefault="00023C50" w:rsidP="00023C5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6F839D1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ED0CE" w14:textId="24449EA0" w:rsidR="00023C50" w:rsidRPr="005329DB" w:rsidRDefault="009A041E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82D4C6D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9A00E" w14:textId="6C5E332E" w:rsidR="00023C50" w:rsidRPr="005329DB" w:rsidRDefault="00023C50" w:rsidP="00023C5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3DE043D" w14:textId="77777777" w:rsidR="00023C50" w:rsidRPr="005329DB" w:rsidRDefault="00023C50" w:rsidP="00023C5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5791F" w14:textId="1F739D52" w:rsidR="00023C50" w:rsidRPr="005329DB" w:rsidRDefault="00D97055" w:rsidP="00023C5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5144F62" w14:textId="77777777" w:rsidR="00023C50" w:rsidRPr="005329DB" w:rsidRDefault="00023C50" w:rsidP="00023C5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65A7D" w14:textId="66CCAE2C" w:rsidR="00023C50" w:rsidRPr="005329DB" w:rsidRDefault="00023C50" w:rsidP="00023C5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tcBorders>
              <w:bottom w:val="nil"/>
            </w:tcBorders>
          </w:tcPr>
          <w:p w14:paraId="6B3A38DC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44CC1" w14:textId="43B3440A" w:rsidR="00023C50" w:rsidRPr="005329DB" w:rsidRDefault="00D97055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215344" w14:textId="77777777" w:rsidR="00023C50" w:rsidRPr="005329DB" w:rsidRDefault="00023C50" w:rsidP="00023C5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438A9" w14:textId="1F3791B4" w:rsidR="00023C50" w:rsidRPr="005329DB" w:rsidRDefault="00023C50" w:rsidP="00023C5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</w:tr>
    </w:tbl>
    <w:p w14:paraId="16ACBA4A" w14:textId="46BB1468" w:rsidR="00533E0A" w:rsidRPr="005329DB" w:rsidRDefault="00533E0A" w:rsidP="00BC687F">
      <w:pPr>
        <w:pStyle w:val="block"/>
        <w:spacing w:before="240" w:after="0" w:line="240" w:lineRule="atLeast"/>
        <w:ind w:left="0" w:right="49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 w:bidi="th-TH"/>
        </w:rPr>
        <w:sectPr w:rsidR="00533E0A" w:rsidRPr="005329DB" w:rsidSect="002978A4">
          <w:footerReference w:type="even" r:id="rId22"/>
          <w:footerReference w:type="default" r:id="rId23"/>
          <w:headerReference w:type="first" r:id="rId24"/>
          <w:footerReference w:type="first" r:id="rId25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062"/>
        <w:gridCol w:w="207"/>
        <w:gridCol w:w="1044"/>
        <w:gridCol w:w="180"/>
        <w:gridCol w:w="1062"/>
        <w:gridCol w:w="180"/>
        <w:gridCol w:w="1071"/>
      </w:tblGrid>
      <w:tr w:rsidR="00711185" w:rsidRPr="005329DB" w14:paraId="1121AB80" w14:textId="77777777" w:rsidTr="00A1453E">
        <w:trPr>
          <w:tblHeader/>
        </w:trPr>
        <w:tc>
          <w:tcPr>
            <w:tcW w:w="4374" w:type="dxa"/>
            <w:vAlign w:val="bottom"/>
          </w:tcPr>
          <w:p w14:paraId="078463D7" w14:textId="3ECF6957" w:rsidR="00711185" w:rsidRPr="005329D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13" w:type="dxa"/>
            <w:gridSpan w:val="3"/>
          </w:tcPr>
          <w:p w14:paraId="7CF6DADC" w14:textId="77777777" w:rsidR="00711185" w:rsidRPr="005329D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5372D20" w14:textId="77777777" w:rsidR="00711185" w:rsidRPr="005329D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13" w:type="dxa"/>
            <w:gridSpan w:val="3"/>
          </w:tcPr>
          <w:p w14:paraId="50CADA33" w14:textId="77777777" w:rsidR="00711185" w:rsidRPr="005329D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23C50" w:rsidRPr="005329DB" w14:paraId="47461432" w14:textId="77777777" w:rsidTr="00A1453E">
        <w:trPr>
          <w:tblHeader/>
        </w:trPr>
        <w:tc>
          <w:tcPr>
            <w:tcW w:w="4374" w:type="dxa"/>
          </w:tcPr>
          <w:p w14:paraId="53BD003A" w14:textId="15920192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4BE89CA" w14:textId="60C78870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CB8C041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6B46E76" w14:textId="2019822C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2FE4742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0009722" w14:textId="4EE6F72D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B292E6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2ABA4717" w14:textId="1BB9FB80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23C50" w:rsidRPr="005329DB" w14:paraId="6EF43777" w14:textId="77777777" w:rsidTr="00A1453E">
        <w:trPr>
          <w:tblHeader/>
        </w:trPr>
        <w:tc>
          <w:tcPr>
            <w:tcW w:w="4374" w:type="dxa"/>
          </w:tcPr>
          <w:p w14:paraId="6681B002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tcBorders>
              <w:left w:val="nil"/>
              <w:right w:val="nil"/>
            </w:tcBorders>
          </w:tcPr>
          <w:p w14:paraId="184A2182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3C50" w:rsidRPr="005329DB" w14:paraId="6AAF24F1" w14:textId="77777777" w:rsidTr="00A1453E">
        <w:tc>
          <w:tcPr>
            <w:tcW w:w="4374" w:type="dxa"/>
          </w:tcPr>
          <w:p w14:paraId="2A00B5C3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  <w:r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849B21C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E42C5D2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2ABE7A0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E1B2E7" w14:textId="77777777" w:rsidR="00023C50" w:rsidRPr="005329DB" w:rsidRDefault="00023C50" w:rsidP="00023C5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8991039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103F69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15D7DC8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A31B66" w:rsidRPr="005329DB" w14:paraId="29890D54" w14:textId="77777777" w:rsidTr="00A1453E">
        <w:tc>
          <w:tcPr>
            <w:tcW w:w="4374" w:type="dxa"/>
          </w:tcPr>
          <w:p w14:paraId="5C290FBC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E4D8580" w14:textId="47F14649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F07500C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696C051" w14:textId="338970D6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80" w:type="dxa"/>
          </w:tcPr>
          <w:p w14:paraId="605CA2E3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CE1D8E5" w14:textId="7588382F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4AC1C0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1F7C68E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A31B66" w:rsidRPr="005329DB" w14:paraId="6B9845F5" w14:textId="77777777" w:rsidTr="00A1453E">
        <w:tc>
          <w:tcPr>
            <w:tcW w:w="4374" w:type="dxa"/>
          </w:tcPr>
          <w:p w14:paraId="09D11DE5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6748D85" w14:textId="5976A0D8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065EB0E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0F7335A" w14:textId="20016211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</w:tcPr>
          <w:p w14:paraId="3679F789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01A1592" w14:textId="05E04888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BA2A81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7FD4DA4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3CB4D6D4" w14:textId="77777777" w:rsidTr="00A1453E">
        <w:tc>
          <w:tcPr>
            <w:tcW w:w="4374" w:type="dxa"/>
          </w:tcPr>
          <w:p w14:paraId="4BC0B68F" w14:textId="226EE6C8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ส่วนแบ่งกำไร</w:t>
            </w: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(</w:t>
            </w: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ขาดทุน</w:t>
            </w: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B28796C" w14:textId="21892ED3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AC6E62D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B78F9D4" w14:textId="7AD8068A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4B151DAB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420194B" w14:textId="084B3ACA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770280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6A7C171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7FB5C34F" w14:textId="77777777" w:rsidTr="00A1453E">
        <w:tc>
          <w:tcPr>
            <w:tcW w:w="4374" w:type="dxa"/>
          </w:tcPr>
          <w:p w14:paraId="00A26780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71693CDD" w14:textId="5840F096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D50E04C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52B9AC49" w14:textId="5EDBB082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</w:tcPr>
          <w:p w14:paraId="38133CEB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4D963" w14:textId="491AFF65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E498E3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A01DA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5358302D" w14:textId="77777777" w:rsidTr="007D286F">
        <w:tc>
          <w:tcPr>
            <w:tcW w:w="4374" w:type="dxa"/>
          </w:tcPr>
          <w:p w14:paraId="7B12B9F6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513C5" w14:textId="192ABD6E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E843AB7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D69A2" w14:textId="3E328AD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80" w:type="dxa"/>
          </w:tcPr>
          <w:p w14:paraId="105A1597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AFBFF" w14:textId="2BC49F62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A2640B" w14:textId="77777777" w:rsidR="00A31B66" w:rsidRPr="005329DB" w:rsidRDefault="00A31B66" w:rsidP="00A31B6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4BDF5" w14:textId="77777777" w:rsidR="00A31B66" w:rsidRPr="005329DB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023C50" w:rsidRPr="005329DB" w14:paraId="2710C9D2" w14:textId="77777777" w:rsidTr="007D286F">
        <w:trPr>
          <w:trHeight w:val="170"/>
        </w:trPr>
        <w:tc>
          <w:tcPr>
            <w:tcW w:w="4374" w:type="dxa"/>
          </w:tcPr>
          <w:p w14:paraId="793D15D2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377B1393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7AAB2AA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3A94E971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DCC6B0A" w14:textId="77777777" w:rsidR="00023C50" w:rsidRPr="005329DB" w:rsidRDefault="00023C50" w:rsidP="00023C5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26335A6B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20710C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469D9959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</w:tr>
      <w:tr w:rsidR="00023C50" w:rsidRPr="005329DB" w14:paraId="0B860061" w14:textId="77777777" w:rsidTr="00A1453E">
        <w:tc>
          <w:tcPr>
            <w:tcW w:w="4374" w:type="dxa"/>
          </w:tcPr>
          <w:p w14:paraId="4A1B32A3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0727DA5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34AE209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ACE2480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5B02F1" w14:textId="77777777" w:rsidR="00023C50" w:rsidRPr="005329DB" w:rsidRDefault="00023C50" w:rsidP="00023C5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B8C931E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F4CF40" w14:textId="77777777" w:rsidR="00023C50" w:rsidRPr="005329DB" w:rsidRDefault="00023C50" w:rsidP="00023C5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6CBF8CB6" w14:textId="77777777" w:rsidR="00023C50" w:rsidRPr="005329DB" w:rsidRDefault="00023C50" w:rsidP="0002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A31B66" w:rsidRPr="005329DB" w14:paraId="6903804E" w14:textId="77777777" w:rsidTr="00A1453E">
        <w:tc>
          <w:tcPr>
            <w:tcW w:w="4374" w:type="dxa"/>
          </w:tcPr>
          <w:p w14:paraId="2EC95032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C166886" w14:textId="6487D301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2B4DF22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FE0D7F7" w14:textId="44AF9338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80" w:type="dxa"/>
          </w:tcPr>
          <w:p w14:paraId="1FCA1CEA" w14:textId="77777777" w:rsidR="00A31B66" w:rsidRPr="005329DB" w:rsidRDefault="00A31B66" w:rsidP="00A31B6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7C40311" w14:textId="2B634879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B676A6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63F27F1E" w14:textId="77777777" w:rsidR="00A31B66" w:rsidRPr="00E34D6A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4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2218649D" w14:textId="77777777" w:rsidTr="00A1453E">
        <w:tc>
          <w:tcPr>
            <w:tcW w:w="4374" w:type="dxa"/>
          </w:tcPr>
          <w:p w14:paraId="465E2B71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5329DB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จีจีซี เคทิส ไบโออินดัสเทรียล จำกัด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5B5789A" w14:textId="3123365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DE06AA9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568B081" w14:textId="52277BD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</w:tcPr>
          <w:p w14:paraId="7C484044" w14:textId="77777777" w:rsidR="00A31B66" w:rsidRPr="005329DB" w:rsidRDefault="00A31B66" w:rsidP="00A31B6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AD6771F" w14:textId="1AE0151D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A4DB5F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1F808FC6" w14:textId="77777777" w:rsidR="00A31B66" w:rsidRPr="00E34D6A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4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38D5EB80" w14:textId="77777777" w:rsidTr="00A1453E">
        <w:tc>
          <w:tcPr>
            <w:tcW w:w="4374" w:type="dxa"/>
          </w:tcPr>
          <w:p w14:paraId="1CD8B208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0328BF6" w14:textId="7F239C3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(678)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E3038E7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B03DC45" w14:textId="1AE7076B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180" w:type="dxa"/>
          </w:tcPr>
          <w:p w14:paraId="6E2621B3" w14:textId="77777777" w:rsidR="00A31B66" w:rsidRPr="005329DB" w:rsidRDefault="00A31B66" w:rsidP="00A31B6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7E7B9AD" w14:textId="2196B422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CB002F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49D2D8D9" w14:textId="77777777" w:rsidR="00A31B66" w:rsidRPr="00E34D6A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4D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66" w:rsidRPr="005329DB" w14:paraId="2FB76EF9" w14:textId="77777777" w:rsidTr="007D286F">
        <w:tc>
          <w:tcPr>
            <w:tcW w:w="4374" w:type="dxa"/>
          </w:tcPr>
          <w:p w14:paraId="01B87235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21387" w14:textId="142CE1B8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6B3E555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1BCB5" w14:textId="24ADE8B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80" w:type="dxa"/>
          </w:tcPr>
          <w:p w14:paraId="3C612287" w14:textId="77777777" w:rsidR="00A31B66" w:rsidRPr="005329DB" w:rsidRDefault="00A31B66" w:rsidP="00A31B6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6666A" w14:textId="2D89317A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43D463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7B8BF" w14:textId="77777777" w:rsidR="00A31B66" w:rsidRPr="00E34D6A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D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31B66" w:rsidRPr="005329DB" w14:paraId="41B586BC" w14:textId="77777777" w:rsidTr="007D286F">
        <w:tc>
          <w:tcPr>
            <w:tcW w:w="4374" w:type="dxa"/>
          </w:tcPr>
          <w:p w14:paraId="2B291C67" w14:textId="77777777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รวมเงินลงทุนในการร่วมค้า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35C01" w14:textId="729CF362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445D823B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9F28A" w14:textId="3B259AA5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14:paraId="5FBA818E" w14:textId="77777777" w:rsidR="00A31B66" w:rsidRPr="005329DB" w:rsidRDefault="00A31B66" w:rsidP="00A31B66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9143B" w14:textId="033BE6D9" w:rsidR="00A31B66" w:rsidRPr="005329DB" w:rsidRDefault="00A31B66" w:rsidP="00A3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59E7A3" w14:textId="77777777" w:rsidR="00A31B66" w:rsidRPr="005329DB" w:rsidRDefault="00A31B66" w:rsidP="00A31B6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827A4" w14:textId="77777777" w:rsidR="00A31B66" w:rsidRPr="005329DB" w:rsidRDefault="00A31B66" w:rsidP="00E3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1FEECF9F" w14:textId="77777777" w:rsidR="00A56265" w:rsidRPr="005329DB" w:rsidRDefault="00A56265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Cs w:val="22"/>
        </w:rPr>
      </w:pPr>
    </w:p>
    <w:p w14:paraId="168EFB05" w14:textId="01677666" w:rsidR="003929BC" w:rsidRPr="005329DB" w:rsidRDefault="003929BC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329DB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5329D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5329DB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0640BE8B" w14:textId="77777777" w:rsidR="003929BC" w:rsidRPr="005329DB" w:rsidRDefault="003929BC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22"/>
          <w:szCs w:val="22"/>
        </w:rPr>
      </w:pPr>
    </w:p>
    <w:p w14:paraId="49E55737" w14:textId="1A32FB99" w:rsidR="001C46B5" w:rsidRPr="005329DB" w:rsidRDefault="00A76EFC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5329DB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Pr="005329DB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53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63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ซึ่งบริษัทย่อยได้จ่ายชำระเงินค่าหุ้นเต็มจำนวนแล้วในเดือนเมษายน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7A0165FA" w14:textId="77777777" w:rsidR="0084749D" w:rsidRPr="005329DB" w:rsidRDefault="0084749D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22"/>
          <w:szCs w:val="22"/>
        </w:rPr>
      </w:pPr>
    </w:p>
    <w:p w14:paraId="45178631" w14:textId="14C012FD" w:rsidR="0084749D" w:rsidRPr="005329DB" w:rsidRDefault="00E8679C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5329DB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Pr="005329DB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53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63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ซึ่งบริษัทย่อยได้จ่ายชำระเงินค่าหุ้นเต็มจำนวนแล้วในเดือนตุลาคม</w:t>
      </w:r>
      <w:r w:rsidRPr="005329D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5329DB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2800D0AD" w14:textId="77777777" w:rsidR="004D1767" w:rsidRPr="005329DB" w:rsidRDefault="004D1767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3038B8E2" w14:textId="1213C355" w:rsidR="009466FB" w:rsidRDefault="00922CB2" w:rsidP="00EB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วันที่</w:t>
      </w:r>
      <w:r w:rsidR="00EB48D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EB48DF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="00EB48DF">
        <w:rPr>
          <w:rFonts w:ascii="Angsana New" w:hAnsi="Angsana New"/>
          <w:color w:val="000000"/>
          <w:spacing w:val="-2"/>
          <w:sz w:val="30"/>
          <w:szCs w:val="30"/>
        </w:rPr>
        <w:t xml:space="preserve"> 2568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กลุ่มบริษัทมีส่วนแบ่งผลขาดทุนสะสมที่ยังไม่รับรู้ของเงินลงทุนในการร่วมค้า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EB48DF">
        <w:rPr>
          <w:rFonts w:ascii="Angsana New" w:hAnsi="Angsana New"/>
          <w:color w:val="000000"/>
          <w:spacing w:val="-2"/>
          <w:sz w:val="30"/>
          <w:szCs w:val="30"/>
        </w:rPr>
        <w:t>611.28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B48DF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(</w:t>
      </w:r>
      <w:r w:rsidR="00EB48DF" w:rsidRPr="00EB48DF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2567</w:t>
      </w:r>
      <w:r w:rsidRPr="00EB48DF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 xml:space="preserve">: </w:t>
      </w:r>
      <w:r w:rsidRPr="00EB48DF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ไม่มี</w:t>
      </w:r>
      <w:r w:rsidRPr="00EB48DF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)</w:t>
      </w:r>
      <w:r w:rsidRPr="00922C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22CB2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เนื่องจากบริษัทได้รับรู้ผลขาดทุนจากเงินลงทุนดังกล่าวเท่ากับมูลค่าเงินลงทุนแล้ว</w:t>
      </w:r>
    </w:p>
    <w:p w14:paraId="4E577241" w14:textId="77777777" w:rsidR="00922CB2" w:rsidRDefault="00922CB2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66E53B59" w14:textId="77777777" w:rsidR="00FF0394" w:rsidRDefault="00FF0394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63F05941" w14:textId="77777777" w:rsidR="00FF0394" w:rsidRPr="005329DB" w:rsidRDefault="00FF0394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  <w:cs/>
        </w:rPr>
      </w:pPr>
    </w:p>
    <w:p w14:paraId="09428A4D" w14:textId="2E2C2D25" w:rsidR="00E37400" w:rsidRPr="005329DB" w:rsidRDefault="00E37400" w:rsidP="00E37400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</w:pPr>
      <w:r w:rsidRPr="005329DB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การร่วมค้</w:t>
      </w:r>
      <w:r w:rsidR="00012996" w:rsidRPr="005329DB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าที่มีสาระสำคัญ</w:t>
      </w:r>
      <w:r w:rsidRPr="005329DB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207A3F66" w14:textId="77777777" w:rsidR="003929BC" w:rsidRPr="005329DB" w:rsidRDefault="003929BC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0CDEEF32" w14:textId="6CF6D9BB" w:rsidR="003929BC" w:rsidRPr="005329DB" w:rsidRDefault="003929BC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</w:t>
      </w:r>
      <w:r w:rsidR="00E37400" w:rsidRPr="005329D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5329DB">
        <w:rPr>
          <w:rFonts w:ascii="Angsana New" w:hAnsi="Angsana New" w:hint="cs"/>
          <w:sz w:val="30"/>
          <w:szCs w:val="30"/>
          <w:cs/>
        </w:rPr>
        <w:t>ที่รวมอยู่ในงบการเงินของการร่วมค้าปรับปรุงด้วยการปรับมูลค่ายุติธรรม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ณ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วันที่ซื้อ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26E9585" w14:textId="77777777" w:rsidR="00F76FF8" w:rsidRPr="005329DB" w:rsidRDefault="00F76FF8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224"/>
        <w:gridCol w:w="180"/>
        <w:gridCol w:w="1242"/>
        <w:gridCol w:w="180"/>
        <w:gridCol w:w="1242"/>
        <w:gridCol w:w="180"/>
        <w:gridCol w:w="1242"/>
      </w:tblGrid>
      <w:tr w:rsidR="005A149D" w:rsidRPr="005329DB" w14:paraId="5EE2F90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052D7AA2" w14:textId="77777777" w:rsidR="005A149D" w:rsidRPr="005329D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1F3FBA9F" w14:textId="1D13B2B0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80" w:type="dxa"/>
          </w:tcPr>
          <w:p w14:paraId="6AE71ABC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EF9883F" w14:textId="550BBC31" w:rsidR="005A149D" w:rsidRPr="005329D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5329DB" w14:paraId="66E38580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30B4CF76" w14:textId="77777777" w:rsidR="005A149D" w:rsidRPr="005329D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2387A022" w14:textId="66B75A13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25171005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00CE573A" w14:textId="3E3F74F3" w:rsidR="005A149D" w:rsidRPr="005329D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815523" w:rsidRPr="005329DB" w14:paraId="45CA506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4477C108" w14:textId="665DE1C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14:paraId="41351AAF" w14:textId="32AE4A8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2D4D900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39C32D2" w14:textId="66BCC26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6A564B9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B9E2378" w14:textId="2ED7ACE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bottom"/>
          </w:tcPr>
          <w:p w14:paraId="4CC356A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CDF6CD9" w14:textId="7920003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15523" w:rsidRPr="005329DB" w14:paraId="409E11D6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7D7ACC1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AF47E4C" w14:textId="528E2099" w:rsidR="00815523" w:rsidRPr="005329DB" w:rsidRDefault="00815523" w:rsidP="00815523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15523" w:rsidRPr="005329DB" w14:paraId="50AB5995" w14:textId="77777777" w:rsidTr="00F024FF">
        <w:trPr>
          <w:cantSplit/>
        </w:trPr>
        <w:tc>
          <w:tcPr>
            <w:tcW w:w="3672" w:type="dxa"/>
          </w:tcPr>
          <w:p w14:paraId="0BB402F3" w14:textId="6EB14C9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224" w:type="dxa"/>
          </w:tcPr>
          <w:p w14:paraId="13E1D62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E27B8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0A8C0B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F5A61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F26F8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ACF1A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6BF26D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1F6F889B" w14:textId="77777777" w:rsidTr="00F024FF">
        <w:trPr>
          <w:cantSplit/>
        </w:trPr>
        <w:tc>
          <w:tcPr>
            <w:tcW w:w="3672" w:type="dxa"/>
          </w:tcPr>
          <w:p w14:paraId="1A871CCB" w14:textId="5FE9EE4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</w:tcPr>
          <w:p w14:paraId="4C6856C3" w14:textId="4517E658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180" w:type="dxa"/>
          </w:tcPr>
          <w:p w14:paraId="59D5477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2364CA" w14:textId="67BD4B0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7,110</w:t>
            </w:r>
          </w:p>
        </w:tc>
        <w:tc>
          <w:tcPr>
            <w:tcW w:w="180" w:type="dxa"/>
          </w:tcPr>
          <w:p w14:paraId="76DE7AF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1F360F" w14:textId="31F4C3FD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180" w:type="dxa"/>
          </w:tcPr>
          <w:p w14:paraId="5869B47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3C2877" w14:textId="6A6A48A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2,467</w:t>
            </w:r>
          </w:p>
        </w:tc>
      </w:tr>
      <w:tr w:rsidR="00815523" w:rsidRPr="005329DB" w14:paraId="6C950021" w14:textId="77777777" w:rsidTr="00F024FF">
        <w:trPr>
          <w:cantSplit/>
        </w:trPr>
        <w:tc>
          <w:tcPr>
            <w:tcW w:w="3672" w:type="dxa"/>
          </w:tcPr>
          <w:p w14:paraId="48A0BED9" w14:textId="146F07D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1224" w:type="dxa"/>
          </w:tcPr>
          <w:p w14:paraId="59C6589B" w14:textId="69458110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80" w:type="dxa"/>
          </w:tcPr>
          <w:p w14:paraId="294220F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F7FB86" w14:textId="2684C6B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80" w:type="dxa"/>
          </w:tcPr>
          <w:p w14:paraId="0C79225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2640B7" w14:textId="187DECC7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(2,577)</w:t>
            </w:r>
          </w:p>
        </w:tc>
        <w:tc>
          <w:tcPr>
            <w:tcW w:w="180" w:type="dxa"/>
          </w:tcPr>
          <w:p w14:paraId="3C8D644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74DC42D" w14:textId="5E3CDBF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(1,390)</w:t>
            </w:r>
          </w:p>
        </w:tc>
      </w:tr>
      <w:tr w:rsidR="00815523" w:rsidRPr="005329DB" w14:paraId="3CAD4E51" w14:textId="77777777" w:rsidTr="00F024FF">
        <w:trPr>
          <w:cantSplit/>
        </w:trPr>
        <w:tc>
          <w:tcPr>
            <w:tcW w:w="3672" w:type="dxa"/>
          </w:tcPr>
          <w:p w14:paraId="1F49BFB9" w14:textId="5FA24CF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4CE303" w14:textId="0FDF203E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14:paraId="7FADDCE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BFF8811" w14:textId="65D3067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0" w:type="dxa"/>
          </w:tcPr>
          <w:p w14:paraId="2513D66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1532A5" w14:textId="4E036638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0" w:type="dxa"/>
          </w:tcPr>
          <w:p w14:paraId="194495C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7327863" w14:textId="47EBE3B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815523" w:rsidRPr="005329DB" w14:paraId="0DF37BB8" w14:textId="77777777" w:rsidTr="00F024FF">
        <w:trPr>
          <w:cantSplit/>
        </w:trPr>
        <w:tc>
          <w:tcPr>
            <w:tcW w:w="3672" w:type="dxa"/>
          </w:tcPr>
          <w:p w14:paraId="5C14FD99" w14:textId="1B221DE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กำไร (ขาดทุน) เบ็ดเสร็จรวม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1CBFF" w14:textId="62E765F9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80" w:type="dxa"/>
          </w:tcPr>
          <w:p w14:paraId="590BC15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3040570" w14:textId="4D553D8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80" w:type="dxa"/>
          </w:tcPr>
          <w:p w14:paraId="3C51585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7B662AA" w14:textId="595DAFCF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(2,579)</w:t>
            </w:r>
          </w:p>
        </w:tc>
        <w:tc>
          <w:tcPr>
            <w:tcW w:w="180" w:type="dxa"/>
          </w:tcPr>
          <w:p w14:paraId="4AF3C68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5153BA3" w14:textId="7F07AAE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(1,391)</w:t>
            </w:r>
          </w:p>
        </w:tc>
      </w:tr>
      <w:tr w:rsidR="00815523" w:rsidRPr="005329DB" w14:paraId="48BAF88A" w14:textId="77777777" w:rsidTr="00F024FF">
        <w:trPr>
          <w:cantSplit/>
        </w:trPr>
        <w:tc>
          <w:tcPr>
            <w:tcW w:w="3672" w:type="dxa"/>
          </w:tcPr>
          <w:p w14:paraId="47DDB3F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เบ็ดเสร็จรวมตามส่วนได้เสีย</w:t>
            </w:r>
          </w:p>
          <w:p w14:paraId="215925AE" w14:textId="1F4E629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F5C8E8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074DDD" w14:textId="473B154B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295676" w:rsidRPr="005329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743065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D3C29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6A5D9" w14:textId="1DDD230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80" w:type="dxa"/>
          </w:tcPr>
          <w:p w14:paraId="34254DC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91C4274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66E64" w14:textId="65CD8961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(1,289)</w:t>
            </w:r>
          </w:p>
        </w:tc>
        <w:tc>
          <w:tcPr>
            <w:tcW w:w="180" w:type="dxa"/>
          </w:tcPr>
          <w:p w14:paraId="5B65BFA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F2B912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654E3" w14:textId="656D1B2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(696)</w:t>
            </w:r>
          </w:p>
        </w:tc>
      </w:tr>
      <w:tr w:rsidR="00815523" w:rsidRPr="005329DB" w14:paraId="1DDE45A2" w14:textId="77777777" w:rsidTr="00F024FF">
        <w:trPr>
          <w:cantSplit/>
        </w:trPr>
        <w:tc>
          <w:tcPr>
            <w:tcW w:w="3672" w:type="dxa"/>
          </w:tcPr>
          <w:p w14:paraId="0D509EB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330551AA" w14:textId="68E58E6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firstLine="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24" w:type="dxa"/>
          </w:tcPr>
          <w:p w14:paraId="7A0CA950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AC863" w14:textId="72491DE4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148671C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C496E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8BEC9" w14:textId="75DF1A4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244BDB6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473EB70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D6CC5" w14:textId="42446217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B26D5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B3642E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8E5FD" w14:textId="3BB153C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2B79" w:rsidRPr="005329DB" w14:paraId="29E5982E" w14:textId="77777777" w:rsidTr="00F024FF">
        <w:trPr>
          <w:cantSplit/>
        </w:trPr>
        <w:tc>
          <w:tcPr>
            <w:tcW w:w="3672" w:type="dxa"/>
          </w:tcPr>
          <w:p w14:paraId="791FA0C0" w14:textId="6DC6941A" w:rsidR="00642B79" w:rsidRPr="005329DB" w:rsidRDefault="00642B79" w:rsidP="0064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ขาดทุนส่วนที่มากกว่าเงินลงทุน</w:t>
            </w:r>
          </w:p>
        </w:tc>
        <w:tc>
          <w:tcPr>
            <w:tcW w:w="1224" w:type="dxa"/>
          </w:tcPr>
          <w:p w14:paraId="4D66DC23" w14:textId="290E17E8" w:rsidR="00642B79" w:rsidRPr="005329DB" w:rsidRDefault="005B691C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180440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A680DC6" w14:textId="1CB7DBD3" w:rsidR="00642B79" w:rsidRPr="005329DB" w:rsidRDefault="005B691C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E54EF5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C12C160" w14:textId="62D2A7B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80" w:type="dxa"/>
          </w:tcPr>
          <w:p w14:paraId="26917ECE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6BA7349" w14:textId="5478FE80" w:rsidR="00642B79" w:rsidRPr="005329DB" w:rsidRDefault="005B691C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5523" w:rsidRPr="005329DB" w14:paraId="1FD0324A" w14:textId="77777777" w:rsidTr="002D4B94">
        <w:trPr>
          <w:cantSplit/>
        </w:trPr>
        <w:tc>
          <w:tcPr>
            <w:tcW w:w="3672" w:type="dxa"/>
          </w:tcPr>
          <w:p w14:paraId="7FB89A63" w14:textId="1125FE2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เบ็ดเสร็จรวมส่วนที่เป็นของ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br/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6F730BC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07CF6F" w14:textId="3EE2415C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295676"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0EADBEC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717917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7B9508" w14:textId="7E356FB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180" w:type="dxa"/>
          </w:tcPr>
          <w:p w14:paraId="3211201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468CDC" w14:textId="77777777" w:rsidR="00642B79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9A198" w14:textId="17C8A7D8" w:rsidR="00815523" w:rsidRPr="005329DB" w:rsidRDefault="00642B79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(678)</w:t>
            </w:r>
          </w:p>
        </w:tc>
        <w:tc>
          <w:tcPr>
            <w:tcW w:w="180" w:type="dxa"/>
          </w:tcPr>
          <w:p w14:paraId="4A8932B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0DBA3E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6C536E" w14:textId="552CB34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(696)</w:t>
            </w:r>
          </w:p>
        </w:tc>
      </w:tr>
    </w:tbl>
    <w:p w14:paraId="2E8D7E27" w14:textId="682D8F70" w:rsidR="00C25C99" w:rsidRPr="005329DB" w:rsidRDefault="00C25C99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06"/>
        <w:gridCol w:w="180"/>
        <w:gridCol w:w="1224"/>
        <w:gridCol w:w="198"/>
        <w:gridCol w:w="1242"/>
        <w:gridCol w:w="180"/>
        <w:gridCol w:w="1242"/>
      </w:tblGrid>
      <w:tr w:rsidR="005A149D" w:rsidRPr="005329DB" w14:paraId="389F0F20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7249CA79" w14:textId="42D48B76" w:rsidR="005A149D" w:rsidRPr="005329D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13E968AA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98" w:type="dxa"/>
          </w:tcPr>
          <w:p w14:paraId="7C610591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11F7447" w14:textId="46472B23" w:rsidR="005A149D" w:rsidRPr="005329D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5329DB" w14:paraId="1CC3B831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49140728" w14:textId="77777777" w:rsidR="005A149D" w:rsidRPr="005329D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20635CC7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" w:type="dxa"/>
          </w:tcPr>
          <w:p w14:paraId="1EEB1091" w14:textId="77777777" w:rsidR="005A149D" w:rsidRPr="005329D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AE74F16" w14:textId="334EC4AB" w:rsidR="005A149D" w:rsidRPr="005329D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815523" w:rsidRPr="005329DB" w14:paraId="3E9261AF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1B7DDEEF" w14:textId="47FF14F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6" w:type="dxa"/>
          </w:tcPr>
          <w:p w14:paraId="46DE33F7" w14:textId="15AB6A3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557C6CF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16CF83B" w14:textId="533EBD4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98" w:type="dxa"/>
          </w:tcPr>
          <w:p w14:paraId="6C7BA14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DE65929" w14:textId="6DAA8B4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68F7613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5598DB0" w14:textId="33E7D8A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15523" w:rsidRPr="005329DB" w14:paraId="3F9AAD67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10BA5D3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7"/>
          </w:tcPr>
          <w:p w14:paraId="58974E10" w14:textId="77777777" w:rsidR="00815523" w:rsidRPr="005329DB" w:rsidRDefault="00815523" w:rsidP="00815523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15523" w:rsidRPr="005329DB" w14:paraId="49FCFFAB" w14:textId="77777777" w:rsidTr="0032088D">
        <w:trPr>
          <w:cantSplit/>
        </w:trPr>
        <w:tc>
          <w:tcPr>
            <w:tcW w:w="3690" w:type="dxa"/>
            <w:vAlign w:val="bottom"/>
          </w:tcPr>
          <w:p w14:paraId="2BFB3058" w14:textId="255B831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1206" w:type="dxa"/>
          </w:tcPr>
          <w:p w14:paraId="5E7A775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40F02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495D0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0A81FDF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7F8468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B61DB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79F585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523" w:rsidRPr="005329DB" w14:paraId="245EC899" w14:textId="77777777" w:rsidTr="0025445E">
        <w:trPr>
          <w:cantSplit/>
        </w:trPr>
        <w:tc>
          <w:tcPr>
            <w:tcW w:w="3690" w:type="dxa"/>
          </w:tcPr>
          <w:p w14:paraId="09E92BA6" w14:textId="4572160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06" w:type="dxa"/>
          </w:tcPr>
          <w:p w14:paraId="513C41B1" w14:textId="5CFA08CC" w:rsidR="00620CBA" w:rsidRPr="005329DB" w:rsidRDefault="00620CBA" w:rsidP="00620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4,058</w:t>
            </w:r>
          </w:p>
        </w:tc>
        <w:tc>
          <w:tcPr>
            <w:tcW w:w="180" w:type="dxa"/>
            <w:vAlign w:val="bottom"/>
          </w:tcPr>
          <w:p w14:paraId="0FB0FA9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38A6426" w14:textId="04727F3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2,788</w:t>
            </w:r>
          </w:p>
        </w:tc>
        <w:tc>
          <w:tcPr>
            <w:tcW w:w="198" w:type="dxa"/>
            <w:vAlign w:val="bottom"/>
          </w:tcPr>
          <w:p w14:paraId="3F30D1D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EEFA669" w14:textId="613B6F27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80" w:type="dxa"/>
            <w:vAlign w:val="bottom"/>
          </w:tcPr>
          <w:p w14:paraId="5ACFDA8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2FFDC83" w14:textId="400A508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1,063</w:t>
            </w:r>
          </w:p>
        </w:tc>
      </w:tr>
      <w:tr w:rsidR="00815523" w:rsidRPr="005329DB" w14:paraId="0277A866" w14:textId="77777777" w:rsidTr="0025445E">
        <w:trPr>
          <w:cantSplit/>
        </w:trPr>
        <w:tc>
          <w:tcPr>
            <w:tcW w:w="3690" w:type="dxa"/>
          </w:tcPr>
          <w:p w14:paraId="3C4AFD28" w14:textId="4384114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06" w:type="dxa"/>
          </w:tcPr>
          <w:p w14:paraId="23DEC2CC" w14:textId="08B99654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1,397</w:t>
            </w:r>
          </w:p>
        </w:tc>
        <w:tc>
          <w:tcPr>
            <w:tcW w:w="180" w:type="dxa"/>
            <w:vAlign w:val="bottom"/>
          </w:tcPr>
          <w:p w14:paraId="33E3C8B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4985F63" w14:textId="3E88574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1,459</w:t>
            </w:r>
          </w:p>
        </w:tc>
        <w:tc>
          <w:tcPr>
            <w:tcW w:w="198" w:type="dxa"/>
            <w:vAlign w:val="bottom"/>
          </w:tcPr>
          <w:p w14:paraId="24902E4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A4D6244" w14:textId="1CFB172A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7,400</w:t>
            </w:r>
          </w:p>
        </w:tc>
        <w:tc>
          <w:tcPr>
            <w:tcW w:w="180" w:type="dxa"/>
            <w:vAlign w:val="bottom"/>
          </w:tcPr>
          <w:p w14:paraId="15BFB52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6965D74" w14:textId="0B8C385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8,841</w:t>
            </w:r>
          </w:p>
        </w:tc>
      </w:tr>
      <w:tr w:rsidR="00815523" w:rsidRPr="005329DB" w14:paraId="551DE2CE" w14:textId="77777777" w:rsidTr="0025445E">
        <w:trPr>
          <w:cantSplit/>
        </w:trPr>
        <w:tc>
          <w:tcPr>
            <w:tcW w:w="3690" w:type="dxa"/>
          </w:tcPr>
          <w:p w14:paraId="50C75F38" w14:textId="7692DE9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06" w:type="dxa"/>
          </w:tcPr>
          <w:p w14:paraId="0B9CB80C" w14:textId="2C3D3C8C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(3,309)</w:t>
            </w:r>
          </w:p>
        </w:tc>
        <w:tc>
          <w:tcPr>
            <w:tcW w:w="180" w:type="dxa"/>
            <w:vAlign w:val="bottom"/>
          </w:tcPr>
          <w:p w14:paraId="164D498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E0A771E" w14:textId="7C17A35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(1,969)</w:t>
            </w:r>
          </w:p>
        </w:tc>
        <w:tc>
          <w:tcPr>
            <w:tcW w:w="198" w:type="dxa"/>
            <w:vAlign w:val="bottom"/>
          </w:tcPr>
          <w:p w14:paraId="628880C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C14C0E" w14:textId="4D4216BE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9A6743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180" w:type="dxa"/>
            <w:vAlign w:val="bottom"/>
          </w:tcPr>
          <w:p w14:paraId="778F6EE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49F82FE" w14:textId="177C675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(2,751)</w:t>
            </w:r>
          </w:p>
        </w:tc>
      </w:tr>
      <w:tr w:rsidR="00815523" w:rsidRPr="005329DB" w14:paraId="7A3B6F3C" w14:textId="77777777" w:rsidTr="0025445E">
        <w:trPr>
          <w:cantSplit/>
        </w:trPr>
        <w:tc>
          <w:tcPr>
            <w:tcW w:w="3690" w:type="dxa"/>
          </w:tcPr>
          <w:p w14:paraId="396F5736" w14:textId="552752C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F7175E6" w14:textId="770AFB3E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(536)</w:t>
            </w:r>
          </w:p>
        </w:tc>
        <w:tc>
          <w:tcPr>
            <w:tcW w:w="180" w:type="dxa"/>
            <w:vAlign w:val="bottom"/>
          </w:tcPr>
          <w:p w14:paraId="3EC4FD1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62EB4B9" w14:textId="639A739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(661)</w:t>
            </w:r>
          </w:p>
        </w:tc>
        <w:tc>
          <w:tcPr>
            <w:tcW w:w="198" w:type="dxa"/>
            <w:vAlign w:val="bottom"/>
          </w:tcPr>
          <w:p w14:paraId="68D7F4B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FD43D0A" w14:textId="289C3377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701A48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80" w:type="dxa"/>
            <w:vAlign w:val="bottom"/>
          </w:tcPr>
          <w:p w14:paraId="4C368EA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0CB88C" w14:textId="66048CC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(5,797)</w:t>
            </w:r>
          </w:p>
        </w:tc>
      </w:tr>
      <w:tr w:rsidR="00815523" w:rsidRPr="005329DB" w14:paraId="5A123B66" w14:textId="77777777" w:rsidTr="0025445E">
        <w:trPr>
          <w:cantSplit/>
        </w:trPr>
        <w:tc>
          <w:tcPr>
            <w:tcW w:w="3690" w:type="dxa"/>
          </w:tcPr>
          <w:p w14:paraId="61B09645" w14:textId="771C40E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E81CB9A" w14:textId="73C4A1AC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1,610</w:t>
            </w:r>
          </w:p>
        </w:tc>
        <w:tc>
          <w:tcPr>
            <w:tcW w:w="180" w:type="dxa"/>
            <w:vAlign w:val="bottom"/>
          </w:tcPr>
          <w:p w14:paraId="646CBA6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A389528" w14:textId="452C65F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1,617</w:t>
            </w:r>
          </w:p>
        </w:tc>
        <w:tc>
          <w:tcPr>
            <w:tcW w:w="198" w:type="dxa"/>
            <w:vAlign w:val="bottom"/>
          </w:tcPr>
          <w:p w14:paraId="27BEE3C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135A86D" w14:textId="77FD2FCE" w:rsidR="00815523" w:rsidRPr="005329DB" w:rsidRDefault="00BE1FA7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(1,222)</w:t>
            </w:r>
          </w:p>
        </w:tc>
        <w:tc>
          <w:tcPr>
            <w:tcW w:w="180" w:type="dxa"/>
            <w:vAlign w:val="bottom"/>
          </w:tcPr>
          <w:p w14:paraId="628B5AF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72D1810" w14:textId="10B5D6E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1,356</w:t>
            </w:r>
          </w:p>
        </w:tc>
      </w:tr>
      <w:tr w:rsidR="00815523" w:rsidRPr="005329DB" w14:paraId="60539AA1" w14:textId="77777777" w:rsidTr="001A0401">
        <w:trPr>
          <w:cantSplit/>
        </w:trPr>
        <w:tc>
          <w:tcPr>
            <w:tcW w:w="3690" w:type="dxa"/>
          </w:tcPr>
          <w:p w14:paraId="27F42A7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5D0EE7B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DCE77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78A8CE1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EF65C7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C45DF2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8DBAB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6B420F5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0401" w:rsidRPr="005329DB" w14:paraId="11B31B12" w14:textId="77777777" w:rsidTr="001A0401">
        <w:trPr>
          <w:cantSplit/>
        </w:trPr>
        <w:tc>
          <w:tcPr>
            <w:tcW w:w="3690" w:type="dxa"/>
          </w:tcPr>
          <w:p w14:paraId="5FE08659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38EEF8E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88F1A7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9AB700D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0F6A180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409E923A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5C961C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0F77E3F" w14:textId="77777777" w:rsidR="001A0401" w:rsidRPr="005329DB" w:rsidRDefault="001A0401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5523" w:rsidRPr="005329DB" w14:paraId="7C6355DD" w14:textId="77777777" w:rsidTr="000E429C">
        <w:trPr>
          <w:cantSplit/>
        </w:trPr>
        <w:tc>
          <w:tcPr>
            <w:tcW w:w="3690" w:type="dxa"/>
          </w:tcPr>
          <w:p w14:paraId="6E8F46A6" w14:textId="4D53622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1206" w:type="dxa"/>
          </w:tcPr>
          <w:p w14:paraId="09965375" w14:textId="5A283A91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180" w:type="dxa"/>
            <w:vAlign w:val="bottom"/>
          </w:tcPr>
          <w:p w14:paraId="670C5A7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5FF65799" w14:textId="175048F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809</w:t>
            </w:r>
          </w:p>
        </w:tc>
        <w:tc>
          <w:tcPr>
            <w:tcW w:w="198" w:type="dxa"/>
            <w:vAlign w:val="bottom"/>
          </w:tcPr>
          <w:p w14:paraId="088B6B6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</w:tcPr>
          <w:p w14:paraId="67A48B63" w14:textId="08C036EA" w:rsidR="00815523" w:rsidRPr="005329DB" w:rsidRDefault="00BE1FA7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(611)</w:t>
            </w:r>
          </w:p>
        </w:tc>
        <w:tc>
          <w:tcPr>
            <w:tcW w:w="180" w:type="dxa"/>
            <w:vAlign w:val="bottom"/>
          </w:tcPr>
          <w:p w14:paraId="2E84328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94200B" w14:textId="08F58BE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</w:t>
            </w:r>
          </w:p>
        </w:tc>
      </w:tr>
      <w:tr w:rsidR="00815523" w:rsidRPr="005329DB" w14:paraId="37CDDB86" w14:textId="77777777" w:rsidTr="000E429C">
        <w:trPr>
          <w:cantSplit/>
        </w:trPr>
        <w:tc>
          <w:tcPr>
            <w:tcW w:w="3690" w:type="dxa"/>
          </w:tcPr>
          <w:p w14:paraId="68E3ACF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6752E0D1" w14:textId="5DFDB3B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06" w:type="dxa"/>
          </w:tcPr>
          <w:p w14:paraId="56AE3957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7B1D3" w14:textId="045BF40D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7DBDEE2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C2C55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671E5E" w14:textId="271A408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98" w:type="dxa"/>
            <w:vAlign w:val="bottom"/>
          </w:tcPr>
          <w:p w14:paraId="6104FD4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C2AA8AE" w14:textId="77777777" w:rsidR="00BE1FA7" w:rsidRPr="005329DB" w:rsidRDefault="00BE1FA7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458E5" w14:textId="262E6021" w:rsidR="00815523" w:rsidRPr="005329DB" w:rsidRDefault="00BE1FA7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82F81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02E63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74A5AE" w14:textId="5246085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5523" w:rsidRPr="005329DB" w14:paraId="3C2366C3" w14:textId="77777777" w:rsidTr="000E429C">
        <w:trPr>
          <w:cantSplit/>
        </w:trPr>
        <w:tc>
          <w:tcPr>
            <w:tcW w:w="3690" w:type="dxa"/>
          </w:tcPr>
          <w:p w14:paraId="43416A7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 w:hanging="28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329DB">
              <w:rPr>
                <w:rFonts w:asciiTheme="majorBidi" w:eastAsia="Calibr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ส่วนที่ขาดทุนเกินเงินลงทุน</w:t>
            </w:r>
          </w:p>
          <w:p w14:paraId="1B9931C6" w14:textId="58CCC8D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0A9D825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73ED6" w14:textId="07F36D04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D283A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15E28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0F3A2" w14:textId="66A0FA2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" w:type="dxa"/>
            <w:vAlign w:val="bottom"/>
          </w:tcPr>
          <w:p w14:paraId="715F6B8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E770E4C" w14:textId="77777777" w:rsidR="00BE1FA7" w:rsidRPr="005329DB" w:rsidRDefault="00BE1FA7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C5C60" w14:textId="0973ABFF" w:rsidR="00815523" w:rsidRPr="005329DB" w:rsidRDefault="005F2CD5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80" w:type="dxa"/>
            <w:vAlign w:val="bottom"/>
          </w:tcPr>
          <w:p w14:paraId="1360BC5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3D529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266459" w14:textId="1295FE7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5523" w:rsidRPr="005329DB" w14:paraId="28147823" w14:textId="77777777" w:rsidTr="000E429C">
        <w:trPr>
          <w:cantSplit/>
        </w:trPr>
        <w:tc>
          <w:tcPr>
            <w:tcW w:w="3690" w:type="dxa"/>
          </w:tcPr>
          <w:p w14:paraId="7AC82208" w14:textId="0059F5F0" w:rsidR="00815523" w:rsidRPr="005329DB" w:rsidRDefault="00815523" w:rsidP="00815523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ของเงินลงทุน</w:t>
            </w:r>
            <w:r w:rsidRPr="005329D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ACE8457" w14:textId="441BA0B0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180" w:type="dxa"/>
            <w:vAlign w:val="bottom"/>
          </w:tcPr>
          <w:p w14:paraId="0FB7EC2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DEA5E78" w14:textId="390C67B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802</w:t>
            </w:r>
          </w:p>
        </w:tc>
        <w:tc>
          <w:tcPr>
            <w:tcW w:w="198" w:type="dxa"/>
            <w:vAlign w:val="bottom"/>
          </w:tcPr>
          <w:p w14:paraId="4336E91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C9862AF" w14:textId="1058D695" w:rsidR="00815523" w:rsidRPr="005329DB" w:rsidRDefault="005F2CD5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0E92D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3231B17" w14:textId="79A212D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</w:t>
            </w:r>
          </w:p>
        </w:tc>
      </w:tr>
      <w:tr w:rsidR="00187ABA" w:rsidRPr="005329DB" w14:paraId="2EF3FEE9" w14:textId="77777777" w:rsidTr="00187ABA">
        <w:trPr>
          <w:cantSplit/>
        </w:trPr>
        <w:tc>
          <w:tcPr>
            <w:tcW w:w="3690" w:type="dxa"/>
          </w:tcPr>
          <w:p w14:paraId="31A4671E" w14:textId="77777777" w:rsidR="00187ABA" w:rsidRPr="005329DB" w:rsidRDefault="00187ABA" w:rsidP="00815523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0B14C1CB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5B3EB2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81041C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14:paraId="21879106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D34767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672B6A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CF931AF" w14:textId="77777777" w:rsidR="00187ABA" w:rsidRPr="005329DB" w:rsidRDefault="00187A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523" w:rsidRPr="005329DB" w14:paraId="0D284097" w14:textId="77777777" w:rsidTr="0032088D">
        <w:trPr>
          <w:cantSplit/>
        </w:trPr>
        <w:tc>
          <w:tcPr>
            <w:tcW w:w="3690" w:type="dxa"/>
            <w:vAlign w:val="bottom"/>
          </w:tcPr>
          <w:p w14:paraId="0CBF655F" w14:textId="5585848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206" w:type="dxa"/>
          </w:tcPr>
          <w:p w14:paraId="25A0A5A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FF139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9E61B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  <w:vAlign w:val="bottom"/>
          </w:tcPr>
          <w:p w14:paraId="6918751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51B12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04FF6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9C7DA8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5523" w:rsidRPr="005329DB" w14:paraId="6E3A8179" w14:textId="77777777" w:rsidTr="00361D58">
        <w:trPr>
          <w:cantSplit/>
        </w:trPr>
        <w:tc>
          <w:tcPr>
            <w:tcW w:w="3690" w:type="dxa"/>
          </w:tcPr>
          <w:p w14:paraId="651DE4BC" w14:textId="62DE47C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46DCF868" w14:textId="017103F2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80" w:type="dxa"/>
            <w:vAlign w:val="bottom"/>
          </w:tcPr>
          <w:p w14:paraId="26328E2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C83C52E" w14:textId="541742C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98" w:type="dxa"/>
            <w:vAlign w:val="bottom"/>
          </w:tcPr>
          <w:p w14:paraId="6630683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1A5B58" w14:textId="671F9C1E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80" w:type="dxa"/>
            <w:vAlign w:val="bottom"/>
          </w:tcPr>
          <w:p w14:paraId="102F319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D8F0410" w14:textId="4140F3F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815523" w:rsidRPr="005329DB" w14:paraId="4327DE11" w14:textId="77777777" w:rsidTr="00361D58">
        <w:trPr>
          <w:cantSplit/>
        </w:trPr>
        <w:tc>
          <w:tcPr>
            <w:tcW w:w="3690" w:type="dxa"/>
          </w:tcPr>
          <w:p w14:paraId="5390DBFE" w14:textId="704C6B3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06" w:type="dxa"/>
          </w:tcPr>
          <w:p w14:paraId="7754827A" w14:textId="781C41DA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  <w:vAlign w:val="bottom"/>
          </w:tcPr>
          <w:p w14:paraId="001E6F0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A96C20E" w14:textId="2E50B93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98" w:type="dxa"/>
            <w:vAlign w:val="bottom"/>
          </w:tcPr>
          <w:p w14:paraId="749F4A6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DF57BC7" w14:textId="775AC032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180" w:type="dxa"/>
            <w:vAlign w:val="bottom"/>
          </w:tcPr>
          <w:p w14:paraId="6D9A439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22061A2" w14:textId="500BF82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  <w:tr w:rsidR="00815523" w:rsidRPr="005329DB" w14:paraId="1DA3DBA4" w14:textId="77777777" w:rsidTr="00361D58">
        <w:trPr>
          <w:cantSplit/>
        </w:trPr>
        <w:tc>
          <w:tcPr>
            <w:tcW w:w="3690" w:type="dxa"/>
          </w:tcPr>
          <w:p w14:paraId="6F0350E4" w14:textId="192D07C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6" w:type="dxa"/>
          </w:tcPr>
          <w:p w14:paraId="6D433E2D" w14:textId="6A6F6C51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vAlign w:val="bottom"/>
          </w:tcPr>
          <w:p w14:paraId="47B52E3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BB0D83" w14:textId="2FB1FB5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98" w:type="dxa"/>
            <w:vAlign w:val="bottom"/>
          </w:tcPr>
          <w:p w14:paraId="7F02150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DEDC7D3" w14:textId="6F8C3260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76179D2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2F3CCAA" w14:textId="6569EBF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815523" w:rsidRPr="005329DB" w14:paraId="38BFE8E1" w14:textId="77777777" w:rsidTr="00361D58">
        <w:trPr>
          <w:cantSplit/>
        </w:trPr>
        <w:tc>
          <w:tcPr>
            <w:tcW w:w="3690" w:type="dxa"/>
          </w:tcPr>
          <w:p w14:paraId="4A744F6D" w14:textId="2678B51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04" w:right="-4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620E11E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6B2D1E2F" w14:textId="6E329EB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</w:tcPr>
          <w:p w14:paraId="536C8C1D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1EF56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BE271" w14:textId="06480B9B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180" w:type="dxa"/>
            <w:vAlign w:val="bottom"/>
          </w:tcPr>
          <w:p w14:paraId="405ADC2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C7D444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B07AC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BC6223" w14:textId="2964211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98" w:type="dxa"/>
            <w:vAlign w:val="bottom"/>
          </w:tcPr>
          <w:p w14:paraId="6E0DCBB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A2C7A76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0013D9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4D97E2" w14:textId="3762D131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15C86F9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D0D4A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7BE91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D3644" w14:textId="44AA9F1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2,391</w:t>
            </w:r>
          </w:p>
        </w:tc>
      </w:tr>
      <w:tr w:rsidR="00815523" w:rsidRPr="005329DB" w14:paraId="59510287" w14:textId="77777777" w:rsidTr="0032088D">
        <w:trPr>
          <w:cantSplit/>
        </w:trPr>
        <w:tc>
          <w:tcPr>
            <w:tcW w:w="3690" w:type="dxa"/>
          </w:tcPr>
          <w:p w14:paraId="7A12D4A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รวมรายการหนี้สินทางการเงินไม่หมุนเวียน 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  <w:p w14:paraId="1B9E80C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196A2C48" w14:textId="27A200A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</w:tcPr>
          <w:p w14:paraId="476F9848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CEB48" w14:textId="77777777" w:rsidR="00620CBA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317CA2" w14:textId="1F31E2F7" w:rsidR="00815523" w:rsidRPr="005329DB" w:rsidRDefault="00620CBA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180" w:type="dxa"/>
          </w:tcPr>
          <w:p w14:paraId="1A87085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593550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31459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832B2" w14:textId="4D4837B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98" w:type="dxa"/>
          </w:tcPr>
          <w:p w14:paraId="579DB3E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8081D73" w14:textId="77777777" w:rsidR="00620CBA" w:rsidRPr="005329DB" w:rsidRDefault="00620CBA" w:rsidP="00620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B33F31" w14:textId="77777777" w:rsidR="00620CBA" w:rsidRPr="005329DB" w:rsidRDefault="00620CBA" w:rsidP="00620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A70B7" w14:textId="0A5E8F7C" w:rsidR="00815523" w:rsidRPr="005329DB" w:rsidRDefault="00620CBA" w:rsidP="00620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5,614</w:t>
            </w:r>
          </w:p>
        </w:tc>
        <w:tc>
          <w:tcPr>
            <w:tcW w:w="180" w:type="dxa"/>
          </w:tcPr>
          <w:p w14:paraId="2392FC3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108E35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07283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E38F3E" w14:textId="169DF60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5,641</w:t>
            </w:r>
          </w:p>
        </w:tc>
      </w:tr>
    </w:tbl>
    <w:p w14:paraId="15B5D4B3" w14:textId="77777777" w:rsidR="00CC0AFB" w:rsidRPr="005329DB" w:rsidRDefault="00CC0AFB" w:rsidP="0020768F">
      <w:pPr>
        <w:ind w:right="667"/>
        <w:rPr>
          <w:rFonts w:asciiTheme="majorBidi" w:hAnsiTheme="majorBidi" w:cstheme="majorBidi"/>
          <w:b/>
          <w:bCs/>
          <w:sz w:val="24"/>
          <w:szCs w:val="24"/>
          <w:cs/>
        </w:rPr>
        <w:sectPr w:rsidR="00CC0AFB" w:rsidRPr="005329DB" w:rsidSect="002978A4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7BAD9FC8" w14:textId="527D09EA" w:rsidR="00E7057E" w:rsidRPr="005329DB" w:rsidRDefault="00CC0AFB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อาคารและอุปกรณ์</w:t>
      </w:r>
      <w:r w:rsidR="00A35686" w:rsidRPr="005329DB">
        <w:rPr>
          <w:b/>
          <w:bCs/>
        </w:rPr>
        <w:t xml:space="preserve"> </w:t>
      </w:r>
    </w:p>
    <w:p w14:paraId="0A28BC71" w14:textId="77777777" w:rsidR="001060B3" w:rsidRPr="005329DB" w:rsidRDefault="001060B3" w:rsidP="0010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3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78"/>
        <w:gridCol w:w="1296"/>
        <w:gridCol w:w="182"/>
        <w:gridCol w:w="1296"/>
      </w:tblGrid>
      <w:tr w:rsidR="00F20B7E" w:rsidRPr="005329DB" w14:paraId="74DD8373" w14:textId="77777777" w:rsidTr="00653403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0786FF4C" w14:textId="77777777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FCCC97" w14:textId="77777777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781265EF" w14:textId="33B8C964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05D01" w:rsidRPr="005329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50432" w:rsidRPr="005329DB" w14:paraId="76E2C5C7" w14:textId="77777777" w:rsidTr="00D50432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109E98E6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8182AEC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F5C79CF" w14:textId="0348BA1A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09B9D444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0F4EB" w14:textId="477EE8A9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5A90A865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A992067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F7CF6F8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B6321" w14:textId="4B217DDB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2DB6DD6E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982C7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3FAE084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83E1BA" w14:textId="09ECC6D0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507751C5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CB0F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5329DB" w14:paraId="64174449" w14:textId="77777777" w:rsidTr="00D50432">
        <w:trPr>
          <w:cantSplit/>
          <w:tblHeader/>
        </w:trPr>
        <w:tc>
          <w:tcPr>
            <w:tcW w:w="2448" w:type="dxa"/>
            <w:vAlign w:val="center"/>
          </w:tcPr>
          <w:p w14:paraId="38F7F26E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A92932D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1C2AE6" w14:textId="72337168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22A6713B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529655" w14:textId="753AA538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095E3A09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EE5281C" w14:textId="6DA3AE8E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3840A6E5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4F6840" w14:textId="48934779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385F168C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0D4A6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C1AAB56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BE394" w14:textId="5A8A61ED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5CC6565E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EC376E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5329DB" w14:paraId="43DBC39D" w14:textId="66371BE9" w:rsidTr="00D50432">
        <w:trPr>
          <w:cantSplit/>
          <w:tblHeader/>
        </w:trPr>
        <w:tc>
          <w:tcPr>
            <w:tcW w:w="2448" w:type="dxa"/>
            <w:vAlign w:val="center"/>
          </w:tcPr>
          <w:p w14:paraId="590E1C6B" w14:textId="191F7761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74549CE" w14:textId="453E1609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D6526D7" w14:textId="2424EA82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7C8FC425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64A891" w14:textId="7B31CFDB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5AA39685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D24FF8" w14:textId="500E10C0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F52CD43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9959F6" w14:textId="6318B8E9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141CE4F2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87E2B2" w14:textId="2FFC45C6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8" w:type="dxa"/>
          </w:tcPr>
          <w:p w14:paraId="7F1084C7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C2B663" w14:textId="70398638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450186D7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6AA69" w14:textId="60B4319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5329DB" w14:paraId="619B0E92" w14:textId="77777777" w:rsidTr="00653403">
        <w:trPr>
          <w:cantSplit/>
          <w:tblHeader/>
        </w:trPr>
        <w:tc>
          <w:tcPr>
            <w:tcW w:w="2448" w:type="dxa"/>
            <w:vAlign w:val="center"/>
          </w:tcPr>
          <w:p w14:paraId="785B5EAC" w14:textId="77777777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88D3F92" w14:textId="77777777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46F289BE" w14:textId="15A77C05" w:rsidR="00F20B7E" w:rsidRPr="005329DB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329D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50432" w:rsidRPr="005329DB" w14:paraId="285B9A85" w14:textId="61E2DB11" w:rsidTr="00D50432">
        <w:trPr>
          <w:cantSplit/>
        </w:trPr>
        <w:tc>
          <w:tcPr>
            <w:tcW w:w="2448" w:type="dxa"/>
          </w:tcPr>
          <w:p w14:paraId="7F457D77" w14:textId="43A2CCE4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13635258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EB3C56" w14:textId="5DCCC30B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6767DB2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C0CFF6" w14:textId="209FB822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1F6CFFC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495B231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E1CBC1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528FAA" w14:textId="373FAB69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C5E63D1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283AD1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E65415D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8953AB" w14:textId="7D72C6C0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5F4DE0" w14:textId="77777777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B09D8" w14:textId="467F3D4B" w:rsidR="00D50432" w:rsidRPr="005329DB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239EAB54" w14:textId="77B5882B" w:rsidTr="00653403">
        <w:trPr>
          <w:cantSplit/>
        </w:trPr>
        <w:tc>
          <w:tcPr>
            <w:tcW w:w="2448" w:type="dxa"/>
          </w:tcPr>
          <w:p w14:paraId="5D439A29" w14:textId="5D4C892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0518E77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57DF96E" w14:textId="46B9238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9,803</w:t>
            </w:r>
          </w:p>
        </w:tc>
        <w:tc>
          <w:tcPr>
            <w:tcW w:w="182" w:type="dxa"/>
          </w:tcPr>
          <w:p w14:paraId="4CD69EF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D57CC" w14:textId="21F402D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84" w:type="dxa"/>
          </w:tcPr>
          <w:p w14:paraId="0F3E26C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E6312FC" w14:textId="0742BB0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19DC343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CB5C86" w14:textId="5852DA4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1" w:type="dxa"/>
          </w:tcPr>
          <w:p w14:paraId="27A94BE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D1EB35" w14:textId="356C86C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2439279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B1D0A9" w14:textId="6732C6C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5DF4380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35DE9F" w14:textId="1208184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10,942</w:t>
            </w:r>
          </w:p>
        </w:tc>
      </w:tr>
      <w:tr w:rsidR="00815523" w:rsidRPr="005329DB" w14:paraId="4C893136" w14:textId="77777777" w:rsidTr="00653403">
        <w:trPr>
          <w:cantSplit/>
        </w:trPr>
        <w:tc>
          <w:tcPr>
            <w:tcW w:w="2448" w:type="dxa"/>
          </w:tcPr>
          <w:p w14:paraId="377B9BC7" w14:textId="422B19D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346BD34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4057A" w14:textId="5AD4F88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2" w:type="dxa"/>
          </w:tcPr>
          <w:p w14:paraId="4722C72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3FE97C" w14:textId="5F88917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AECEF3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A31C60" w14:textId="7AA343E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2847C9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ABC3E2" w14:textId="54CA50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4B867C9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6644E9" w14:textId="26CF5C6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B6E5DE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148CA1" w14:textId="5D6C99F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82" w:type="dxa"/>
          </w:tcPr>
          <w:p w14:paraId="0363E68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8F0A41" w14:textId="69D7E2E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161</w:t>
            </w:r>
          </w:p>
        </w:tc>
      </w:tr>
      <w:tr w:rsidR="00815523" w:rsidRPr="005329DB" w14:paraId="066D48FA" w14:textId="77777777" w:rsidTr="00653403">
        <w:trPr>
          <w:cantSplit/>
        </w:trPr>
        <w:tc>
          <w:tcPr>
            <w:tcW w:w="2448" w:type="dxa"/>
          </w:tcPr>
          <w:p w14:paraId="3DF66A88" w14:textId="66B9AD1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36559E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61C963" w14:textId="22E2405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82" w:type="dxa"/>
          </w:tcPr>
          <w:p w14:paraId="0F77969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D9A89F" w14:textId="727E5EB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" w:type="dxa"/>
          </w:tcPr>
          <w:p w14:paraId="2E26E6A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56C720F" w14:textId="77BF578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C6082E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8B2034" w14:textId="037E1A2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D5F328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20B08" w14:textId="7F202EA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2D0E0F4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6C89FC" w14:textId="09395B4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(210)</w:t>
            </w:r>
          </w:p>
        </w:tc>
        <w:tc>
          <w:tcPr>
            <w:tcW w:w="182" w:type="dxa"/>
          </w:tcPr>
          <w:p w14:paraId="51F639B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067DC" w14:textId="72E1B36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</w:tr>
      <w:tr w:rsidR="00815523" w:rsidRPr="005329DB" w14:paraId="673BFB0E" w14:textId="77777777" w:rsidTr="00653403">
        <w:trPr>
          <w:cantSplit/>
        </w:trPr>
        <w:tc>
          <w:tcPr>
            <w:tcW w:w="2448" w:type="dxa"/>
          </w:tcPr>
          <w:p w14:paraId="61D399C8" w14:textId="448E70F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569152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BF81F3" w14:textId="04A1B2F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82" w:type="dxa"/>
          </w:tcPr>
          <w:p w14:paraId="06E8F72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5E95FE" w14:textId="55951FD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1AD10A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64DFA4" w14:textId="6C80183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3E44B8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34A2C" w14:textId="467D75E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1" w:type="dxa"/>
          </w:tcPr>
          <w:p w14:paraId="22B14DA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DE1EF" w14:textId="351A0C4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54D1398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80617" w14:textId="7A7DDED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82EA6B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E1518" w14:textId="78A1637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(11)</w:t>
            </w:r>
          </w:p>
        </w:tc>
      </w:tr>
      <w:tr w:rsidR="00815523" w:rsidRPr="005329DB" w14:paraId="42F9A091" w14:textId="77777777" w:rsidTr="00D50432">
        <w:trPr>
          <w:cantSplit/>
        </w:trPr>
        <w:tc>
          <w:tcPr>
            <w:tcW w:w="2448" w:type="dxa"/>
          </w:tcPr>
          <w:p w14:paraId="399BB47C" w14:textId="4FEE0F6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74D62E3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7D4C3" w14:textId="3B5CDEA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59FCE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80F5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582871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B85D74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9F6DD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4D44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906A1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35E2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7F0D6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1F41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46E281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4DF5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52653E03" w14:textId="77777777" w:rsidTr="00653403">
        <w:trPr>
          <w:cantSplit/>
        </w:trPr>
        <w:tc>
          <w:tcPr>
            <w:tcW w:w="2448" w:type="dxa"/>
          </w:tcPr>
          <w:p w14:paraId="56DB229F" w14:textId="6E3E062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688CDFB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FCC1670" w14:textId="7D32562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10,014</w:t>
            </w:r>
          </w:p>
        </w:tc>
        <w:tc>
          <w:tcPr>
            <w:tcW w:w="182" w:type="dxa"/>
          </w:tcPr>
          <w:p w14:paraId="4385970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FF1D23" w14:textId="7836331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184" w:type="dxa"/>
          </w:tcPr>
          <w:p w14:paraId="340DB9C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D9C0CA4" w14:textId="48475E8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369D95C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858A6" w14:textId="4DB3FF3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81" w:type="dxa"/>
          </w:tcPr>
          <w:p w14:paraId="47BDB23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AE6FC" w14:textId="4D7C39A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472C26D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D9EE88" w14:textId="1981348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82" w:type="dxa"/>
          </w:tcPr>
          <w:p w14:paraId="5AA0794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59502A" w14:textId="2BEE7FB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11,095</w:t>
            </w:r>
          </w:p>
        </w:tc>
      </w:tr>
      <w:tr w:rsidR="00815523" w:rsidRPr="005329DB" w14:paraId="138898D6" w14:textId="77777777" w:rsidTr="00D50432">
        <w:trPr>
          <w:cantSplit/>
        </w:trPr>
        <w:tc>
          <w:tcPr>
            <w:tcW w:w="2448" w:type="dxa"/>
          </w:tcPr>
          <w:p w14:paraId="3B62DC5F" w14:textId="7A5BF48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14B7642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AACEC05" w14:textId="0005D4A1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2" w:type="dxa"/>
          </w:tcPr>
          <w:p w14:paraId="36E76EE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6941E" w14:textId="7ABAC993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6BD3AF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48ABC36" w14:textId="6AD4093B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63583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BB502" w14:textId="63731BBC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14:paraId="649BD9B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FBAF46" w14:textId="51FBEC83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77FE4F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7F13EB" w14:textId="03767C8D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82" w:type="dxa"/>
          </w:tcPr>
          <w:p w14:paraId="062C0FD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67788D" w14:textId="6B107900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182</w:t>
            </w:r>
          </w:p>
        </w:tc>
      </w:tr>
      <w:tr w:rsidR="00815523" w:rsidRPr="005329DB" w14:paraId="6C3267F8" w14:textId="77777777" w:rsidTr="00D50432">
        <w:trPr>
          <w:cantSplit/>
        </w:trPr>
        <w:tc>
          <w:tcPr>
            <w:tcW w:w="2448" w:type="dxa"/>
          </w:tcPr>
          <w:p w14:paraId="04F28A75" w14:textId="64CB916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5377EE9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B64C72" w14:textId="44E2C351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82" w:type="dxa"/>
          </w:tcPr>
          <w:p w14:paraId="579F961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4EDB89" w14:textId="246AB582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4" w:type="dxa"/>
          </w:tcPr>
          <w:p w14:paraId="0C48DA0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1E22945" w14:textId="2CC2050F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3C56224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6D819D" w14:textId="2A48D935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71247F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09A96" w14:textId="47C1880A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3C1758F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DBC59" w14:textId="1D44E669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182" w:type="dxa"/>
          </w:tcPr>
          <w:p w14:paraId="17EF856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DD05BF" w14:textId="7747F8BF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</w:p>
        </w:tc>
      </w:tr>
      <w:tr w:rsidR="00815523" w:rsidRPr="005329DB" w14:paraId="5EFF7404" w14:textId="77777777" w:rsidTr="00D50432">
        <w:trPr>
          <w:cantSplit/>
        </w:trPr>
        <w:tc>
          <w:tcPr>
            <w:tcW w:w="2448" w:type="dxa"/>
          </w:tcPr>
          <w:p w14:paraId="1E459C90" w14:textId="0912A7C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9E2F7B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940039" w14:textId="1068EA66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2" w:type="dxa"/>
          </w:tcPr>
          <w:p w14:paraId="1BD9889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9C254" w14:textId="6914D4B7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4" w:type="dxa"/>
          </w:tcPr>
          <w:p w14:paraId="2580D03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C043DD" w14:textId="5F315555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FF8617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0909D" w14:textId="329BCD03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</w:tcPr>
          <w:p w14:paraId="1478A43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088E6" w14:textId="177BEC8F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78" w:type="dxa"/>
          </w:tcPr>
          <w:p w14:paraId="0DD0E53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6BDB6" w14:textId="082EF4E2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1D8A83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0931" w14:textId="6075422E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(10)</w:t>
            </w:r>
          </w:p>
        </w:tc>
      </w:tr>
      <w:tr w:rsidR="00815523" w:rsidRPr="005329DB" w14:paraId="1C6EA884" w14:textId="77777777" w:rsidTr="001027D8">
        <w:trPr>
          <w:cantSplit/>
        </w:trPr>
        <w:tc>
          <w:tcPr>
            <w:tcW w:w="2448" w:type="dxa"/>
          </w:tcPr>
          <w:p w14:paraId="131BB607" w14:textId="36A200E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15E310F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22D986" w14:textId="6B2C5B0E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10,135</w:t>
            </w:r>
          </w:p>
        </w:tc>
        <w:tc>
          <w:tcPr>
            <w:tcW w:w="182" w:type="dxa"/>
          </w:tcPr>
          <w:p w14:paraId="38FFBF4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8BE5C" w14:textId="3175A491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832</w:t>
            </w:r>
          </w:p>
        </w:tc>
        <w:tc>
          <w:tcPr>
            <w:tcW w:w="184" w:type="dxa"/>
          </w:tcPr>
          <w:p w14:paraId="558BAD8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53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A8D19A3" w14:textId="2311AD86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78" w:type="dxa"/>
          </w:tcPr>
          <w:p w14:paraId="421D7D3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085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5ABD78" w14:textId="01475387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81" w:type="dxa"/>
          </w:tcPr>
          <w:p w14:paraId="3423676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085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43C1B3" w14:textId="285C1885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3B6AD6F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624B1" w14:textId="0F0E5393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206</w:t>
            </w:r>
          </w:p>
        </w:tc>
        <w:tc>
          <w:tcPr>
            <w:tcW w:w="182" w:type="dxa"/>
          </w:tcPr>
          <w:p w14:paraId="287A550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D706B" w14:textId="2EBCE558" w:rsidR="00815523" w:rsidRPr="005329DB" w:rsidRDefault="008B41D6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11,268</w:t>
            </w:r>
          </w:p>
        </w:tc>
      </w:tr>
      <w:tr w:rsidR="00815523" w:rsidRPr="005329DB" w14:paraId="4B939B22" w14:textId="77777777" w:rsidTr="001027D8">
        <w:trPr>
          <w:cantSplit/>
        </w:trPr>
        <w:tc>
          <w:tcPr>
            <w:tcW w:w="2448" w:type="dxa"/>
          </w:tcPr>
          <w:p w14:paraId="5539AD7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02925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C070FE" w14:textId="430DDDC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1BB940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46A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B43757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FF85B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AA69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4A24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23427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95E3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7604A6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35D3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5EC9E6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522C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7A1BB87B" w14:textId="77777777" w:rsidTr="00F20B7E">
        <w:trPr>
          <w:cantSplit/>
        </w:trPr>
        <w:tc>
          <w:tcPr>
            <w:tcW w:w="2448" w:type="dxa"/>
          </w:tcPr>
          <w:p w14:paraId="034882B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FCB21D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DDDE8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0AF562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835E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1880FA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BCD000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874F6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F19F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93B48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8187C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434E0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15A08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EBD805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F257B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35067991" w14:textId="77777777" w:rsidTr="00F20B7E">
        <w:trPr>
          <w:cantSplit/>
        </w:trPr>
        <w:tc>
          <w:tcPr>
            <w:tcW w:w="2448" w:type="dxa"/>
          </w:tcPr>
          <w:p w14:paraId="0C78F4E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75899A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0AD9E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557A8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9AB0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B3361F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D43326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F261A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9A213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9F8D5A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295AF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943E0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1B78A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9F0021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E314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080A0CBE" w14:textId="77777777" w:rsidTr="00F20B7E">
        <w:trPr>
          <w:cantSplit/>
        </w:trPr>
        <w:tc>
          <w:tcPr>
            <w:tcW w:w="2448" w:type="dxa"/>
          </w:tcPr>
          <w:p w14:paraId="14E4969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07182D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B501C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11949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F582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5D649E9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824CDF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E3EA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B6F9F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A05C62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050BC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A15B2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3F30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FEAB3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BDAE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600B3A60" w14:textId="77777777" w:rsidTr="00B36C89">
        <w:trPr>
          <w:cantSplit/>
          <w:trHeight w:val="227"/>
        </w:trPr>
        <w:tc>
          <w:tcPr>
            <w:tcW w:w="2448" w:type="dxa"/>
          </w:tcPr>
          <w:p w14:paraId="638F0B96" w14:textId="0E16BBC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5329D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4AC5ED2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BC671E" w14:textId="2BB49BB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3CC936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FEEC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11B710C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70C1BC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693826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FF929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EA6D85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C71BC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81CA1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3350B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AC4D5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1F68F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92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586EB82E" w14:textId="77777777" w:rsidTr="00653403">
        <w:trPr>
          <w:cantSplit/>
        </w:trPr>
        <w:tc>
          <w:tcPr>
            <w:tcW w:w="2448" w:type="dxa"/>
          </w:tcPr>
          <w:p w14:paraId="2A7E04D1" w14:textId="7DE7558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329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08F3219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8B89BC" w14:textId="7DBB504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(6,517)</w:t>
            </w:r>
          </w:p>
        </w:tc>
        <w:tc>
          <w:tcPr>
            <w:tcW w:w="182" w:type="dxa"/>
          </w:tcPr>
          <w:p w14:paraId="672FD9E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C715E9" w14:textId="3EA6005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(530)</w:t>
            </w:r>
          </w:p>
        </w:tc>
        <w:tc>
          <w:tcPr>
            <w:tcW w:w="184" w:type="dxa"/>
          </w:tcPr>
          <w:p w14:paraId="3DA05ED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C62433A" w14:textId="67230A7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178" w:type="dxa"/>
          </w:tcPr>
          <w:p w14:paraId="70B9F6F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4434FA" w14:textId="592F8AC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81" w:type="dxa"/>
          </w:tcPr>
          <w:p w14:paraId="38B12D2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1E9601" w14:textId="16CB7A9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306D4D8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42F6A0" w14:textId="491961E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FFC392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29960F" w14:textId="071DCDD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(7,107)</w:t>
            </w:r>
          </w:p>
        </w:tc>
      </w:tr>
      <w:tr w:rsidR="00815523" w:rsidRPr="005329DB" w14:paraId="57525802" w14:textId="77777777" w:rsidTr="00563C22">
        <w:trPr>
          <w:cantSplit/>
        </w:trPr>
        <w:tc>
          <w:tcPr>
            <w:tcW w:w="2448" w:type="dxa"/>
          </w:tcPr>
          <w:p w14:paraId="2DAAA7D1" w14:textId="61863BB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7BE85C9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F4BB58" w14:textId="33374A3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(335)</w:t>
            </w:r>
          </w:p>
        </w:tc>
        <w:tc>
          <w:tcPr>
            <w:tcW w:w="182" w:type="dxa"/>
          </w:tcPr>
          <w:p w14:paraId="75C3DE3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307CC7" w14:textId="486BE52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84" w:type="dxa"/>
          </w:tcPr>
          <w:p w14:paraId="3D2FE34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12F779B" w14:textId="73B2AC8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50C5A7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F7431A" w14:textId="6316BC2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</w:tcPr>
          <w:p w14:paraId="79D5F4F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2299BE" w14:textId="08B9E2A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A70DFE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4B28AB" w14:textId="6F283DB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963E9F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4356D" w14:textId="51D05E5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(366)</w:t>
            </w:r>
          </w:p>
        </w:tc>
      </w:tr>
      <w:tr w:rsidR="00815523" w:rsidRPr="005329DB" w14:paraId="644EAB62" w14:textId="77777777" w:rsidTr="00563C22">
        <w:trPr>
          <w:cantSplit/>
        </w:trPr>
        <w:tc>
          <w:tcPr>
            <w:tcW w:w="2448" w:type="dxa"/>
          </w:tcPr>
          <w:p w14:paraId="0F8FA601" w14:textId="75ADC72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4E0364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88FFBD0" w14:textId="41BFFD2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6BC649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6B7215" w14:textId="7D5FC14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6904742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AE9FFC5" w14:textId="5D874B50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E061A7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31D7F1" w14:textId="2A6119A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235FF7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9518B8" w14:textId="6A21CA1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2EE22B0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9A8B55" w14:textId="2D53F8C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4E00E2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8BB294" w14:textId="097BCB4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(3)</w:t>
            </w:r>
          </w:p>
        </w:tc>
      </w:tr>
      <w:tr w:rsidR="00815523" w:rsidRPr="005329DB" w14:paraId="2287564D" w14:textId="77777777" w:rsidTr="00563C22">
        <w:trPr>
          <w:cantSplit/>
        </w:trPr>
        <w:tc>
          <w:tcPr>
            <w:tcW w:w="2448" w:type="dxa"/>
          </w:tcPr>
          <w:p w14:paraId="35A33917" w14:textId="61B9E63C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C42C299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D1E7F1" w14:textId="134DF12F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</w:tcPr>
          <w:p w14:paraId="7CBBF86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601FA" w14:textId="65390882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F6BD3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0C6E32B" w14:textId="52A21E3D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05B4F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C91D1" w14:textId="2AA9149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1" w:type="dxa"/>
          </w:tcPr>
          <w:p w14:paraId="0672E53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CFD369" w14:textId="09D10A5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3FEE1C9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C9917" w14:textId="702F88A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019D56E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1DC124" w14:textId="3F7A0B55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</w:p>
        </w:tc>
      </w:tr>
      <w:tr w:rsidR="00815523" w:rsidRPr="005329DB" w14:paraId="67A97518" w14:textId="77777777" w:rsidTr="00D50432">
        <w:trPr>
          <w:cantSplit/>
        </w:trPr>
        <w:tc>
          <w:tcPr>
            <w:tcW w:w="2448" w:type="dxa"/>
          </w:tcPr>
          <w:p w14:paraId="73639820" w14:textId="645BA646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3DB244C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ECFE841" w14:textId="08303D74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90DDD5B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1BA6F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2B8A0E0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6A487330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877DA1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F5B20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4BB166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5723D1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205DDF8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15327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77FD3C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EBBC7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15523" w:rsidRPr="005329DB" w14:paraId="3D1DE6B8" w14:textId="77777777" w:rsidTr="001639B1">
        <w:trPr>
          <w:cantSplit/>
        </w:trPr>
        <w:tc>
          <w:tcPr>
            <w:tcW w:w="2448" w:type="dxa"/>
          </w:tcPr>
          <w:p w14:paraId="6841F239" w14:textId="3D128ACB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7F7247F6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4F6578A" w14:textId="04D2006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(6,848)</w:t>
            </w:r>
          </w:p>
        </w:tc>
        <w:tc>
          <w:tcPr>
            <w:tcW w:w="182" w:type="dxa"/>
          </w:tcPr>
          <w:p w14:paraId="39891303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B37AD" w14:textId="1AC7C20E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(554)</w:t>
            </w:r>
          </w:p>
        </w:tc>
        <w:tc>
          <w:tcPr>
            <w:tcW w:w="184" w:type="dxa"/>
          </w:tcPr>
          <w:p w14:paraId="7583BCAA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9E9B746" w14:textId="61DE8858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178" w:type="dxa"/>
          </w:tcPr>
          <w:p w14:paraId="7628D975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2B6653" w14:textId="6CEF4EA9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(19)</w:t>
            </w:r>
          </w:p>
        </w:tc>
        <w:tc>
          <w:tcPr>
            <w:tcW w:w="181" w:type="dxa"/>
          </w:tcPr>
          <w:p w14:paraId="54014BB4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C21227" w14:textId="0B3E8DFA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03F533C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69024E" w14:textId="22619C31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F8A5E8D" w14:textId="77777777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5A1680" w14:textId="5EFBE303" w:rsidR="00815523" w:rsidRPr="005329DB" w:rsidRDefault="00815523" w:rsidP="00815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(7,468)</w:t>
            </w:r>
          </w:p>
        </w:tc>
      </w:tr>
      <w:tr w:rsidR="00A07F18" w:rsidRPr="005329DB" w14:paraId="0551C72D" w14:textId="77777777" w:rsidTr="00153B5F">
        <w:trPr>
          <w:cantSplit/>
        </w:trPr>
        <w:tc>
          <w:tcPr>
            <w:tcW w:w="2448" w:type="dxa"/>
          </w:tcPr>
          <w:p w14:paraId="76A5566C" w14:textId="2D52C3A5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852DBE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F15F33" w14:textId="52724714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(329)</w:t>
            </w:r>
          </w:p>
        </w:tc>
        <w:tc>
          <w:tcPr>
            <w:tcW w:w="182" w:type="dxa"/>
          </w:tcPr>
          <w:p w14:paraId="29DE0C02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7F7275" w14:textId="051DB21F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84" w:type="dxa"/>
          </w:tcPr>
          <w:p w14:paraId="2256C22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5632F3A" w14:textId="5F46F94B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7917B4D6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15DD2" w14:textId="40D6AEA1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</w:tcPr>
          <w:p w14:paraId="06F9004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8D80F6" w14:textId="06F61E0C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49921ED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B762A7" w14:textId="2AEB77BF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3508D8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52BE0C" w14:textId="265D9582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(358)</w:t>
            </w:r>
          </w:p>
        </w:tc>
      </w:tr>
      <w:tr w:rsidR="00A07F18" w:rsidRPr="005329DB" w14:paraId="11BA4485" w14:textId="77777777" w:rsidTr="00153B5F">
        <w:trPr>
          <w:cantSplit/>
        </w:trPr>
        <w:tc>
          <w:tcPr>
            <w:tcW w:w="2448" w:type="dxa"/>
          </w:tcPr>
          <w:p w14:paraId="41AEF5F7" w14:textId="51E116AA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701ECB63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6D79D1" w14:textId="7AE5E448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AE733A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B53049" w14:textId="6073A626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C0A3737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F4F286" w14:textId="4FB9F3B8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608EBB4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4716E2" w14:textId="2BC7B39C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545A250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70921A" w14:textId="7ED2DFF0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78" w:type="dxa"/>
          </w:tcPr>
          <w:p w14:paraId="28A1F4B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36FC41" w14:textId="27423261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07844A6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EE5185" w14:textId="66689233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(1)</w:t>
            </w:r>
          </w:p>
        </w:tc>
      </w:tr>
      <w:tr w:rsidR="00A07F18" w:rsidRPr="005329DB" w14:paraId="768E43F1" w14:textId="77777777" w:rsidTr="00153B5F">
        <w:trPr>
          <w:cantSplit/>
        </w:trPr>
        <w:tc>
          <w:tcPr>
            <w:tcW w:w="2448" w:type="dxa"/>
          </w:tcPr>
          <w:p w14:paraId="4FF752AD" w14:textId="4AD1768D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369CC6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2B8838" w14:textId="123F9FE7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2" w:type="dxa"/>
          </w:tcPr>
          <w:p w14:paraId="4715B03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6596B" w14:textId="2DE611D9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2712820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A1D2DB1" w14:textId="6E477CC2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C6E9F84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A57FA" w14:textId="478A10E4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6B3E078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3D3F5" w14:textId="16B6E2C2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1ED7390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42912" w14:textId="0125DD7C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7987BB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F1610" w14:textId="24AE8995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5329DB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</w:p>
        </w:tc>
      </w:tr>
      <w:tr w:rsidR="00A07F18" w:rsidRPr="005329DB" w14:paraId="34D2329C" w14:textId="77777777" w:rsidTr="00153B5F">
        <w:trPr>
          <w:cantSplit/>
        </w:trPr>
        <w:tc>
          <w:tcPr>
            <w:tcW w:w="2448" w:type="dxa"/>
          </w:tcPr>
          <w:p w14:paraId="171D12EA" w14:textId="7F81178C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23B02B7E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B53BA" w14:textId="0DB94261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(7,174)</w:t>
            </w:r>
          </w:p>
        </w:tc>
        <w:tc>
          <w:tcPr>
            <w:tcW w:w="182" w:type="dxa"/>
          </w:tcPr>
          <w:p w14:paraId="1D77F3A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CBAC95" w14:textId="2020E4E1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(576)</w:t>
            </w:r>
          </w:p>
        </w:tc>
        <w:tc>
          <w:tcPr>
            <w:tcW w:w="184" w:type="dxa"/>
          </w:tcPr>
          <w:p w14:paraId="29A8923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2FE29C3" w14:textId="2D7400C4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(47)</w:t>
            </w:r>
          </w:p>
        </w:tc>
        <w:tc>
          <w:tcPr>
            <w:tcW w:w="178" w:type="dxa"/>
          </w:tcPr>
          <w:p w14:paraId="2B94F941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AFD2C" w14:textId="644FB14B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(19)</w:t>
            </w:r>
          </w:p>
        </w:tc>
        <w:tc>
          <w:tcPr>
            <w:tcW w:w="181" w:type="dxa"/>
          </w:tcPr>
          <w:p w14:paraId="453F2A32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429642" w14:textId="132BABC3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C8B3080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08621" w14:textId="0D69234C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4B65B7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06011" w14:textId="6E1B8B5B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(7,819)</w:t>
            </w:r>
          </w:p>
        </w:tc>
      </w:tr>
      <w:tr w:rsidR="00A07F18" w:rsidRPr="005329DB" w14:paraId="1CA3B1A2" w14:textId="77777777" w:rsidTr="001027D8">
        <w:trPr>
          <w:cantSplit/>
        </w:trPr>
        <w:tc>
          <w:tcPr>
            <w:tcW w:w="2448" w:type="dxa"/>
          </w:tcPr>
          <w:p w14:paraId="3BFF46BC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95E33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968F9" w14:textId="388139DF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5A4CE7A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FF1A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2C62A13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748DA4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30EB3C5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6F8A6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2E2DDBBC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39690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11C3CEE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5847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62D57122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2214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</w:tr>
      <w:tr w:rsidR="00A07F18" w:rsidRPr="005329DB" w14:paraId="0B31B2A5" w14:textId="77777777" w:rsidTr="00F9302B">
        <w:trPr>
          <w:cantSplit/>
        </w:trPr>
        <w:tc>
          <w:tcPr>
            <w:tcW w:w="2448" w:type="dxa"/>
          </w:tcPr>
          <w:p w14:paraId="344CE0D6" w14:textId="1B15B8BC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69A0C00E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5A42D2" w14:textId="213AD8ED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15C213E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8380A7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3CEB75C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</w:tcPr>
          <w:p w14:paraId="3012882C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1FEC5E4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FAA7B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C01539F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F1FEC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C840F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70CBF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064DE88D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F1B92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A07F18" w:rsidRPr="005329DB" w14:paraId="07D9B0FB" w14:textId="77777777" w:rsidTr="001B73B5">
        <w:trPr>
          <w:cantSplit/>
        </w:trPr>
        <w:tc>
          <w:tcPr>
            <w:tcW w:w="2448" w:type="dxa"/>
          </w:tcPr>
          <w:p w14:paraId="63491D34" w14:textId="16C88113" w:rsidR="00A07F18" w:rsidRPr="005329DB" w:rsidRDefault="00A07F18" w:rsidP="00A07F18">
            <w:pPr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3DC3A29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06F248EF" w14:textId="447354E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3,166</w:t>
            </w:r>
          </w:p>
        </w:tc>
        <w:tc>
          <w:tcPr>
            <w:tcW w:w="182" w:type="dxa"/>
          </w:tcPr>
          <w:p w14:paraId="17E4A1A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91AAA02" w14:textId="18609F1B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</w:t>
            </w:r>
          </w:p>
        </w:tc>
        <w:tc>
          <w:tcPr>
            <w:tcW w:w="184" w:type="dxa"/>
          </w:tcPr>
          <w:p w14:paraId="4EF8F1D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F634450" w14:textId="08B845D2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8" w:type="dxa"/>
          </w:tcPr>
          <w:p w14:paraId="5E407E2A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B34E793" w14:textId="698A021A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1" w:type="dxa"/>
          </w:tcPr>
          <w:p w14:paraId="67A4D5D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9AC27B8" w14:textId="2FAF656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1C7C816E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F7E2CA7" w14:textId="6E5E1FF6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82" w:type="dxa"/>
          </w:tcPr>
          <w:p w14:paraId="5683FEC0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0D0DDCC" w14:textId="242B8896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3,627</w:t>
            </w:r>
          </w:p>
        </w:tc>
      </w:tr>
      <w:tr w:rsidR="00A07F18" w:rsidRPr="005329DB" w14:paraId="4BCA9EFA" w14:textId="77777777" w:rsidTr="00153B5F">
        <w:trPr>
          <w:cantSplit/>
        </w:trPr>
        <w:tc>
          <w:tcPr>
            <w:tcW w:w="2448" w:type="dxa"/>
          </w:tcPr>
          <w:p w14:paraId="401A662A" w14:textId="69C30DEE" w:rsidR="00A07F18" w:rsidRPr="005329DB" w:rsidRDefault="00A07F18" w:rsidP="00A07F18">
            <w:pPr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64" w:type="dxa"/>
          </w:tcPr>
          <w:p w14:paraId="2B950F18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FCE2276" w14:textId="0623B47F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2,961</w:t>
            </w:r>
          </w:p>
        </w:tc>
        <w:tc>
          <w:tcPr>
            <w:tcW w:w="182" w:type="dxa"/>
          </w:tcPr>
          <w:p w14:paraId="320CF477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60B4CC7" w14:textId="3D0E12AB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184" w:type="dxa"/>
          </w:tcPr>
          <w:p w14:paraId="6A8D3612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6605131" w14:textId="6DA8FADC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78" w:type="dxa"/>
          </w:tcPr>
          <w:p w14:paraId="781799EB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C78B366" w14:textId="06ACAEA1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1" w:type="dxa"/>
          </w:tcPr>
          <w:p w14:paraId="7D872099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3FA97E6" w14:textId="29B40EC3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7FA23861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D59DBAD" w14:textId="29D44A1E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</w:t>
            </w:r>
          </w:p>
        </w:tc>
        <w:tc>
          <w:tcPr>
            <w:tcW w:w="182" w:type="dxa"/>
          </w:tcPr>
          <w:p w14:paraId="4B4D27D5" w14:textId="77777777" w:rsidR="00A07F18" w:rsidRPr="005329DB" w:rsidRDefault="00A07F18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9FDE1C1" w14:textId="6471AE8D" w:rsidR="00A07F18" w:rsidRPr="005329DB" w:rsidRDefault="00CE260A" w:rsidP="00A0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3,449</w:t>
            </w:r>
          </w:p>
        </w:tc>
      </w:tr>
    </w:tbl>
    <w:p w14:paraId="1C9E0298" w14:textId="23C51FFA" w:rsidR="00CC0AFB" w:rsidRPr="005329DB" w:rsidRDefault="00CC0AFB" w:rsidP="00DD6FBA">
      <w:pPr>
        <w:ind w:left="720" w:right="478"/>
        <w:rPr>
          <w:rFonts w:asciiTheme="majorBidi" w:hAnsiTheme="majorBidi" w:cstheme="majorBidi"/>
          <w:spacing w:val="-2"/>
          <w:sz w:val="26"/>
          <w:szCs w:val="26"/>
        </w:rPr>
      </w:pPr>
      <w:r w:rsidRPr="005329DB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p w14:paraId="57B38563" w14:textId="77777777" w:rsidR="00B36C89" w:rsidRPr="005329DB" w:rsidRDefault="00B36C89" w:rsidP="00FA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  <w:sectPr w:rsidR="00B36C89" w:rsidRPr="005329DB" w:rsidSect="002978A4">
          <w:headerReference w:type="default" r:id="rId28"/>
          <w:footerReference w:type="default" r:id="rId29"/>
          <w:headerReference w:type="first" r:id="rId30"/>
          <w:footerReference w:type="first" r:id="rId31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727BDBB6" w14:textId="77777777" w:rsidR="00770285" w:rsidRPr="00825627" w:rsidRDefault="00770285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  <w:cs/>
        </w:rPr>
      </w:pPr>
      <w:r w:rsidRPr="00825627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lastRenderedPageBreak/>
        <w:t>การทบทวนอายุการให้ประโยชน์ของสินทรัพย์</w:t>
      </w:r>
      <w:r>
        <w:rPr>
          <w:rFonts w:asciiTheme="majorBidi" w:eastAsia="Times New Roman" w:hAnsiTheme="majorBidi"/>
          <w:i/>
          <w:iCs/>
          <w:color w:val="242424"/>
          <w:sz w:val="30"/>
          <w:szCs w:val="30"/>
        </w:rPr>
        <w:t xml:space="preserve"> </w:t>
      </w:r>
    </w:p>
    <w:p w14:paraId="14A8D21A" w14:textId="77777777" w:rsidR="00770285" w:rsidRPr="00DD124B" w:rsidRDefault="00770285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p w14:paraId="006E9CBC" w14:textId="7B1607B9" w:rsidR="005F665D" w:rsidRDefault="006B7A1F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6B7A1F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ในปี </w:t>
      </w:r>
      <w:r w:rsidRPr="006B7A1F">
        <w:rPr>
          <w:rFonts w:asciiTheme="majorBidi" w:eastAsia="Times New Roman" w:hAnsiTheme="majorBidi"/>
          <w:color w:val="242424"/>
          <w:sz w:val="30"/>
          <w:szCs w:val="30"/>
        </w:rPr>
        <w:t xml:space="preserve">2568 </w:t>
      </w:r>
      <w:r w:rsidRPr="006B7A1F">
        <w:rPr>
          <w:rFonts w:asciiTheme="majorBidi" w:eastAsia="Times New Roman" w:hAnsiTheme="majorBidi"/>
          <w:color w:val="242424"/>
          <w:sz w:val="30"/>
          <w:szCs w:val="30"/>
          <w:cs/>
        </w:rPr>
        <w:t>ผู้บริหารได้ทบทวนอายุการให้ประโยชน์ของสินทรัพย์ ซึ่งประเมินโดยใช้ข้อมูลภายในและภายนอก</w:t>
      </w:r>
      <w:r w:rsidR="00E46591">
        <w:rPr>
          <w:rFonts w:asciiTheme="majorBidi" w:eastAsia="Times New Roman" w:hAnsiTheme="majorBidi" w:hint="cs"/>
          <w:color w:val="242424"/>
          <w:sz w:val="30"/>
          <w:szCs w:val="30"/>
          <w:cs/>
        </w:rPr>
        <w:t>ที่สอดคล้องตามมาตรฐาน</w:t>
      </w:r>
      <w:r w:rsidR="00F8281E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สากลในอุตสาหกรรม</w:t>
      </w:r>
      <w:r w:rsidRPr="006B7A1F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ส่งผลให้เกิดการเปลี่ยนแปลงประมาณการอายุการให้ประโยชน์ของสินทรัพย์บางประเภท โดยใช้วิธีเปลี่ยนทันทีตั้งแต่วันที่ </w:t>
      </w:r>
      <w:r w:rsidRPr="006B7A1F">
        <w:rPr>
          <w:rFonts w:asciiTheme="majorBidi" w:eastAsia="Times New Roman" w:hAnsiTheme="majorBidi"/>
          <w:color w:val="242424"/>
          <w:sz w:val="30"/>
          <w:szCs w:val="30"/>
        </w:rPr>
        <w:t xml:space="preserve">1 </w:t>
      </w:r>
      <w:r w:rsidRPr="006B7A1F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ตุลาคม </w:t>
      </w:r>
      <w:r w:rsidRPr="006B7A1F">
        <w:rPr>
          <w:rFonts w:asciiTheme="majorBidi" w:eastAsia="Times New Roman" w:hAnsiTheme="majorBidi"/>
          <w:color w:val="242424"/>
          <w:sz w:val="30"/>
          <w:szCs w:val="30"/>
        </w:rPr>
        <w:t xml:space="preserve">2568 </w:t>
      </w:r>
      <w:r w:rsidRPr="006B7A1F">
        <w:rPr>
          <w:rFonts w:asciiTheme="majorBidi" w:eastAsia="Times New Roman" w:hAnsiTheme="majorBidi"/>
          <w:color w:val="242424"/>
          <w:sz w:val="30"/>
          <w:szCs w:val="30"/>
          <w:cs/>
        </w:rPr>
        <w:t>เป็นต้นไป ดังนี้</w:t>
      </w:r>
    </w:p>
    <w:p w14:paraId="538A97C0" w14:textId="77777777" w:rsidR="006B7A1F" w:rsidRPr="00DD124B" w:rsidRDefault="006B7A1F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770285" w:rsidRPr="00825627" w14:paraId="58483FA4" w14:textId="77777777" w:rsidTr="000E1E76">
        <w:tc>
          <w:tcPr>
            <w:tcW w:w="2110" w:type="pct"/>
            <w:vAlign w:val="bottom"/>
          </w:tcPr>
          <w:p w14:paraId="40E5FD7C" w14:textId="77777777" w:rsidR="00770285" w:rsidRPr="00825627" w:rsidRDefault="00770285" w:rsidP="000E1E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523A47DA" w14:textId="77777777" w:rsidR="00770285" w:rsidRPr="00825627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0E34CD1" w14:textId="77777777" w:rsidR="00770285" w:rsidRPr="00825627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4B06A081" w14:textId="77777777" w:rsidR="00770285" w:rsidRPr="00825627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0285" w:rsidRPr="00825627" w14:paraId="40F940F3" w14:textId="77777777" w:rsidTr="000E1E76">
        <w:tc>
          <w:tcPr>
            <w:tcW w:w="2110" w:type="pct"/>
            <w:vAlign w:val="bottom"/>
          </w:tcPr>
          <w:p w14:paraId="66BE5B0E" w14:textId="77777777" w:rsidR="00770285" w:rsidRDefault="00770285" w:rsidP="000E1E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</w:pP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</w:t>
            </w:r>
          </w:p>
          <w:p w14:paraId="2FB8182E" w14:textId="77777777" w:rsidR="00770285" w:rsidRPr="008E4D61" w:rsidRDefault="00770285" w:rsidP="000E1E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 xml:space="preserve">   </w:t>
            </w: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 xml:space="preserve">วันที่ </w:t>
            </w:r>
            <w:r w:rsidRPr="00F97EA7"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  <w:t>31</w:t>
            </w:r>
            <w:r w:rsidRPr="008E4D61"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  <w:t xml:space="preserve"> </w:t>
            </w: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vAlign w:val="bottom"/>
          </w:tcPr>
          <w:p w14:paraId="44846C5C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73DE27C" w14:textId="6A3DD580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0C267974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B0E18C7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6D968A1" w14:textId="33DC533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7D8FB643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D501703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48F8C81" w14:textId="624FE6C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20E1678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180B8C3" w14:textId="77777777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23CC90A" w14:textId="18B7C41A" w:rsidR="00770285" w:rsidRPr="00A64408" w:rsidRDefault="00770285" w:rsidP="000E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770285" w:rsidRPr="00755A56" w14:paraId="518F2196" w14:textId="77777777" w:rsidTr="000E1E76">
        <w:tc>
          <w:tcPr>
            <w:tcW w:w="2110" w:type="pct"/>
          </w:tcPr>
          <w:p w14:paraId="7968E90B" w14:textId="77777777" w:rsidR="00770285" w:rsidRPr="004762B8" w:rsidRDefault="00770285" w:rsidP="000E1E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เครื่องจักร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อุปกรณ์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</w:tcPr>
          <w:p w14:paraId="48C13ED6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8946AB0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CDBEB3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9ADEB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543208DB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8A9666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45B87C8E" w14:textId="77777777" w:rsidR="00770285" w:rsidRPr="00D90663" w:rsidRDefault="00770285" w:rsidP="000E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133A0" w:rsidRPr="00755A56" w14:paraId="27DEA7CF" w14:textId="77777777" w:rsidTr="000E1E76">
        <w:tc>
          <w:tcPr>
            <w:tcW w:w="2110" w:type="pct"/>
          </w:tcPr>
          <w:p w14:paraId="7B0854B3" w14:textId="77777777" w:rsidR="00B133A0" w:rsidRPr="004762B8" w:rsidRDefault="00B133A0" w:rsidP="00B13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 xml:space="preserve">  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และเครื่องมือ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634" w:type="pct"/>
          </w:tcPr>
          <w:p w14:paraId="09A655BC" w14:textId="5EB63346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4D33C6C4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5D3341" w14:textId="4055E555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0842D96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D5BFAF" w14:textId="54AFBDEB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1827A7DE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5FBCE6" w14:textId="5DE8D789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B133A0" w:rsidRPr="00755A56" w14:paraId="44FB1582" w14:textId="77777777" w:rsidTr="000E1E76">
        <w:tc>
          <w:tcPr>
            <w:tcW w:w="2110" w:type="pct"/>
          </w:tcPr>
          <w:p w14:paraId="11CBE1E2" w14:textId="1214280E" w:rsidR="00B133A0" w:rsidRDefault="00B133A0" w:rsidP="00B13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อาคาร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 ส่วนปรับปรุงอาคาร</w:t>
            </w:r>
          </w:p>
        </w:tc>
        <w:tc>
          <w:tcPr>
            <w:tcW w:w="634" w:type="pct"/>
          </w:tcPr>
          <w:p w14:paraId="55A56296" w14:textId="47229E11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44C3E9E9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F16C2F" w14:textId="0C2EB51C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0AD00711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69ABCF4B" w14:textId="7B3E0467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7F3C7251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FA9A37" w14:textId="34CEE590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B133A0" w:rsidRPr="00755A56" w14:paraId="3564F405" w14:textId="77777777" w:rsidTr="000E1E76">
        <w:tc>
          <w:tcPr>
            <w:tcW w:w="2110" w:type="pct"/>
          </w:tcPr>
          <w:p w14:paraId="0E5B6801" w14:textId="4AA5034F" w:rsidR="00B133A0" w:rsidRPr="004762B8" w:rsidRDefault="00B133A0" w:rsidP="00B133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5329D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4" w:type="pct"/>
          </w:tcPr>
          <w:p w14:paraId="63B1ABCD" w14:textId="016FE038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3218D594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7DC65D23" w14:textId="596FC4D4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3DF007C5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3C66D461" w14:textId="0049933E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4FEE4F79" w14:textId="77777777" w:rsidR="00B133A0" w:rsidRPr="00D90663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046BC4AE" w14:textId="21A26168" w:rsidR="00B133A0" w:rsidRDefault="00B133A0" w:rsidP="00B13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23D88B64" w14:textId="77777777" w:rsidR="00770285" w:rsidRPr="00DD124B" w:rsidRDefault="00770285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p w14:paraId="456830FA" w14:textId="5A1F3080" w:rsidR="00770285" w:rsidRPr="00755A56" w:rsidRDefault="00770285" w:rsidP="0077028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บริษัทสำหรับ</w:t>
      </w:r>
      <w:r>
        <w:rPr>
          <w:rFonts w:asciiTheme="majorBidi" w:eastAsia="Times New Roman" w:hAnsiTheme="majorBidi" w:hint="cs"/>
          <w:color w:val="242424"/>
          <w:sz w:val="30"/>
          <w:szCs w:val="30"/>
          <w:cs/>
        </w:rPr>
        <w:t>ปี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สิ้นสุดวันที่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F97EA7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 </w:t>
      </w:r>
      <w:r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F97EA7">
        <w:rPr>
          <w:rFonts w:asciiTheme="majorBidi" w:eastAsia="Times New Roman" w:hAnsiTheme="majorBidi"/>
          <w:color w:val="242424"/>
          <w:sz w:val="30"/>
          <w:szCs w:val="30"/>
        </w:rPr>
        <w:t>256</w:t>
      </w:r>
      <w:r>
        <w:rPr>
          <w:rFonts w:asciiTheme="majorBidi" w:eastAsia="Times New Roman" w:hAnsiTheme="majorBidi"/>
          <w:color w:val="242424"/>
          <w:sz w:val="30"/>
          <w:szCs w:val="30"/>
        </w:rPr>
        <w:t>8</w:t>
      </w:r>
      <w:r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 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ลดลงจำนวน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FB66D6">
        <w:rPr>
          <w:rFonts w:asciiTheme="majorBidi" w:eastAsia="Times New Roman" w:hAnsiTheme="majorBidi"/>
          <w:color w:val="242424"/>
          <w:sz w:val="30"/>
          <w:szCs w:val="30"/>
        </w:rPr>
        <w:t>18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ล้านบาท และ </w:t>
      </w:r>
      <w:r w:rsidR="00FB66D6">
        <w:rPr>
          <w:rFonts w:asciiTheme="majorBidi" w:eastAsia="Times New Roman" w:hAnsiTheme="majorBidi"/>
          <w:color w:val="242424"/>
          <w:sz w:val="30"/>
          <w:szCs w:val="30"/>
        </w:rPr>
        <w:t>18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ล้านบาท ตามลำดับ</w:t>
      </w:r>
    </w:p>
    <w:p w14:paraId="6E8A8B31" w14:textId="77777777" w:rsidR="00770285" w:rsidRDefault="00770285" w:rsidP="00770285">
      <w:pPr>
        <w:pStyle w:val="NFS1"/>
        <w:numPr>
          <w:ilvl w:val="0"/>
          <w:numId w:val="0"/>
        </w:numPr>
        <w:ind w:left="558"/>
        <w:rPr>
          <w:b/>
          <w:bCs/>
        </w:rPr>
      </w:pPr>
    </w:p>
    <w:p w14:paraId="3A4C8DE8" w14:textId="639BE419" w:rsidR="00D96916" w:rsidRPr="005329DB" w:rsidRDefault="00D96916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สัญญาเช่า</w:t>
      </w:r>
    </w:p>
    <w:p w14:paraId="5867F548" w14:textId="77777777" w:rsidR="00B36C89" w:rsidRPr="005329DB" w:rsidRDefault="00B36C89" w:rsidP="00DD12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3"/>
        <w:gridCol w:w="1548"/>
        <w:gridCol w:w="288"/>
        <w:gridCol w:w="1618"/>
      </w:tblGrid>
      <w:tr w:rsidR="00976723" w:rsidRPr="005329DB" w14:paraId="78D0737C" w14:textId="77777777" w:rsidTr="00A01553">
        <w:trPr>
          <w:cantSplit/>
          <w:trHeight w:val="20"/>
          <w:tblHeader/>
        </w:trPr>
        <w:tc>
          <w:tcPr>
            <w:tcW w:w="5733" w:type="dxa"/>
            <w:vAlign w:val="bottom"/>
          </w:tcPr>
          <w:p w14:paraId="3512F416" w14:textId="77777777" w:rsidR="00976723" w:rsidRPr="005329DB" w:rsidRDefault="00976723" w:rsidP="008304D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454" w:type="dxa"/>
            <w:gridSpan w:val="3"/>
          </w:tcPr>
          <w:p w14:paraId="2B83C2AF" w14:textId="4BD1F109" w:rsidR="00976723" w:rsidRPr="005329DB" w:rsidRDefault="006C6DB6" w:rsidP="0065340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/ </w:t>
            </w:r>
            <w:r w:rsidR="00976723" w:rsidRPr="005329D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723" w:rsidRPr="005329DB" w14:paraId="40FAB519" w14:textId="77777777" w:rsidTr="00A01553">
        <w:trPr>
          <w:cantSplit/>
          <w:trHeight w:val="20"/>
          <w:tblHeader/>
        </w:trPr>
        <w:tc>
          <w:tcPr>
            <w:tcW w:w="5733" w:type="dxa"/>
            <w:vAlign w:val="bottom"/>
          </w:tcPr>
          <w:p w14:paraId="6FEB59EC" w14:textId="2B8739A0" w:rsidR="00976723" w:rsidRPr="005329DB" w:rsidRDefault="00976723" w:rsidP="008E01F8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</w:tcPr>
          <w:p w14:paraId="0469925D" w14:textId="4C967628" w:rsidR="00976723" w:rsidRPr="005329DB" w:rsidRDefault="00976723" w:rsidP="008E01F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8" w:type="dxa"/>
          </w:tcPr>
          <w:p w14:paraId="61209D13" w14:textId="77777777" w:rsidR="00976723" w:rsidRPr="005329DB" w:rsidRDefault="00976723" w:rsidP="008E01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3B36D0F2" w14:textId="7D9A93CF" w:rsidR="00976723" w:rsidRPr="005329DB" w:rsidRDefault="00976723" w:rsidP="008E01F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976723" w:rsidRPr="005329DB" w14:paraId="781B1C50" w14:textId="77777777" w:rsidTr="00A01553">
        <w:trPr>
          <w:cantSplit/>
          <w:trHeight w:val="20"/>
          <w:tblHeader/>
        </w:trPr>
        <w:tc>
          <w:tcPr>
            <w:tcW w:w="5733" w:type="dxa"/>
          </w:tcPr>
          <w:p w14:paraId="6D024A1C" w14:textId="77777777" w:rsidR="00976723" w:rsidRPr="005329DB" w:rsidRDefault="00976723" w:rsidP="0097672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12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3454" w:type="dxa"/>
            <w:gridSpan w:val="3"/>
            <w:vAlign w:val="center"/>
          </w:tcPr>
          <w:p w14:paraId="0BE1FFB3" w14:textId="0B635FCC" w:rsidR="00976723" w:rsidRPr="005329DB" w:rsidRDefault="00976723" w:rsidP="0097672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6723" w:rsidRPr="005329DB" w14:paraId="0553F6EB" w14:textId="77777777" w:rsidTr="00A01553">
        <w:trPr>
          <w:cantSplit/>
          <w:trHeight w:val="20"/>
        </w:trPr>
        <w:tc>
          <w:tcPr>
            <w:tcW w:w="5733" w:type="dxa"/>
          </w:tcPr>
          <w:p w14:paraId="431A224C" w14:textId="11671308" w:rsidR="00976723" w:rsidRPr="005329DB" w:rsidRDefault="00976723" w:rsidP="00976723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48" w:type="dxa"/>
          </w:tcPr>
          <w:p w14:paraId="43357966" w14:textId="430C1A9F" w:rsidR="00976723" w:rsidRPr="005329DB" w:rsidRDefault="007467F7" w:rsidP="009767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88" w:type="dxa"/>
            <w:vAlign w:val="bottom"/>
          </w:tcPr>
          <w:p w14:paraId="757F0755" w14:textId="77777777" w:rsidR="00976723" w:rsidRPr="005329DB" w:rsidRDefault="00976723" w:rsidP="009767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5493A72" w14:textId="322D04A2" w:rsidR="00976723" w:rsidRPr="005329DB" w:rsidRDefault="00976723" w:rsidP="004D2A21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976723" w:rsidRPr="005329DB" w14:paraId="5D11DD63" w14:textId="77777777" w:rsidTr="00A01553">
        <w:trPr>
          <w:cantSplit/>
          <w:trHeight w:val="20"/>
        </w:trPr>
        <w:tc>
          <w:tcPr>
            <w:tcW w:w="5733" w:type="dxa"/>
          </w:tcPr>
          <w:p w14:paraId="4028B172" w14:textId="756DDFD0" w:rsidR="00976723" w:rsidRPr="005329DB" w:rsidRDefault="00976723" w:rsidP="00976723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48" w:type="dxa"/>
          </w:tcPr>
          <w:p w14:paraId="076D8DC1" w14:textId="42661DE1" w:rsidR="00976723" w:rsidRPr="005329DB" w:rsidRDefault="007467F7" w:rsidP="009767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8" w:type="dxa"/>
            <w:vAlign w:val="bottom"/>
          </w:tcPr>
          <w:p w14:paraId="10E3E029" w14:textId="77777777" w:rsidR="00976723" w:rsidRPr="005329DB" w:rsidRDefault="00976723" w:rsidP="009767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11B3D78" w14:textId="1600EF60" w:rsidR="00976723" w:rsidRPr="005329DB" w:rsidRDefault="00976723" w:rsidP="004D2A21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25654E" w:rsidRPr="005329DB" w14:paraId="11112C5E" w14:textId="77777777" w:rsidTr="000565FD">
        <w:trPr>
          <w:cantSplit/>
          <w:trHeight w:val="20"/>
        </w:trPr>
        <w:tc>
          <w:tcPr>
            <w:tcW w:w="5733" w:type="dxa"/>
          </w:tcPr>
          <w:p w14:paraId="01343E23" w14:textId="650B4BF5" w:rsidR="0025654E" w:rsidRPr="005329DB" w:rsidRDefault="0025654E" w:rsidP="0025654E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อุปกรณ์และเครื่องมือเครื่องใช้โรงงาน</w:t>
            </w:r>
          </w:p>
        </w:tc>
        <w:tc>
          <w:tcPr>
            <w:tcW w:w="1548" w:type="dxa"/>
          </w:tcPr>
          <w:p w14:paraId="73B6AB8C" w14:textId="62EEF4F1" w:rsidR="0025654E" w:rsidRPr="005329DB" w:rsidRDefault="007467F7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88" w:type="dxa"/>
            <w:vAlign w:val="bottom"/>
          </w:tcPr>
          <w:p w14:paraId="41E00E60" w14:textId="77777777" w:rsidR="0025654E" w:rsidRPr="005329DB" w:rsidRDefault="0025654E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4B943DBC" w14:textId="41F96CA4" w:rsidR="0025654E" w:rsidRPr="005329DB" w:rsidRDefault="0025654E" w:rsidP="004D2A21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25654E" w:rsidRPr="005329DB" w14:paraId="6E44A25C" w14:textId="77777777" w:rsidTr="00A01553">
        <w:trPr>
          <w:cantSplit/>
          <w:trHeight w:val="20"/>
        </w:trPr>
        <w:tc>
          <w:tcPr>
            <w:tcW w:w="5733" w:type="dxa"/>
          </w:tcPr>
          <w:p w14:paraId="729296FA" w14:textId="77777777" w:rsidR="0025654E" w:rsidRPr="005329DB" w:rsidRDefault="0025654E" w:rsidP="0025654E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B8A0FBB" w14:textId="68984BBA" w:rsidR="0025654E" w:rsidRPr="005329DB" w:rsidRDefault="007467F7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8" w:type="dxa"/>
            <w:vAlign w:val="bottom"/>
          </w:tcPr>
          <w:p w14:paraId="1A8A29A4" w14:textId="77777777" w:rsidR="0025654E" w:rsidRPr="005329DB" w:rsidRDefault="0025654E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16C2E9A" w14:textId="0DC564E8" w:rsidR="0025654E" w:rsidRPr="005329DB" w:rsidRDefault="0025654E" w:rsidP="004D2A21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25654E" w:rsidRPr="005329DB" w14:paraId="0A0425B7" w14:textId="77777777" w:rsidTr="00A01553">
        <w:trPr>
          <w:cantSplit/>
          <w:trHeight w:val="20"/>
        </w:trPr>
        <w:tc>
          <w:tcPr>
            <w:tcW w:w="5733" w:type="dxa"/>
          </w:tcPr>
          <w:p w14:paraId="5A158A26" w14:textId="77777777" w:rsidR="0025654E" w:rsidRPr="005329DB" w:rsidRDefault="0025654E" w:rsidP="0025654E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D1DEB4F" w14:textId="4D1FEEED" w:rsidR="0025654E" w:rsidRPr="005329DB" w:rsidRDefault="007467F7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288" w:type="dxa"/>
            <w:vAlign w:val="bottom"/>
          </w:tcPr>
          <w:p w14:paraId="5FD91143" w14:textId="77777777" w:rsidR="0025654E" w:rsidRPr="005329DB" w:rsidRDefault="0025654E" w:rsidP="0025654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5780FD5" w14:textId="2D12AC76" w:rsidR="0025654E" w:rsidRPr="005329DB" w:rsidRDefault="0025654E" w:rsidP="004D2A21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</w:tbl>
    <w:p w14:paraId="6C7839E8" w14:textId="0AEF79DF" w:rsidR="00B36C89" w:rsidRPr="005329DB" w:rsidRDefault="00B36C89" w:rsidP="003C2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C7884B6" w14:textId="76BD6A30" w:rsidR="005B3176" w:rsidRPr="005329DB" w:rsidRDefault="00057068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hint="cs"/>
          <w:spacing w:val="-4"/>
          <w:sz w:val="30"/>
          <w:szCs w:val="30"/>
          <w:cs/>
        </w:rPr>
        <w:t>ในปี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5329DB">
        <w:rPr>
          <w:rFonts w:asciiTheme="majorBidi" w:hAnsiTheme="majorBidi"/>
          <w:spacing w:val="-4"/>
          <w:sz w:val="30"/>
          <w:szCs w:val="30"/>
        </w:rPr>
        <w:t>256</w:t>
      </w:r>
      <w:r w:rsidR="008E01F8" w:rsidRPr="005329DB">
        <w:rPr>
          <w:rFonts w:asciiTheme="majorBidi" w:hAnsiTheme="majorBidi"/>
          <w:spacing w:val="-4"/>
          <w:sz w:val="30"/>
          <w:szCs w:val="30"/>
        </w:rPr>
        <w:t>8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467F7" w:rsidRPr="005329DB">
        <w:rPr>
          <w:rFonts w:asciiTheme="majorBidi" w:hAnsiTheme="majorBidi"/>
          <w:spacing w:val="-4"/>
          <w:sz w:val="30"/>
          <w:szCs w:val="30"/>
        </w:rPr>
        <w:t>11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467F7" w:rsidRPr="005329DB">
        <w:rPr>
          <w:rFonts w:asciiTheme="majorBidi" w:hAnsiTheme="majorBidi"/>
          <w:spacing w:val="-4"/>
          <w:sz w:val="30"/>
          <w:szCs w:val="30"/>
        </w:rPr>
        <w:t>11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ตามลำดับ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653403" w:rsidRPr="005329DB">
        <w:rPr>
          <w:rFonts w:asciiTheme="majorBidi" w:hAnsiTheme="majorBidi"/>
          <w:i/>
          <w:iCs/>
          <w:spacing w:val="-4"/>
          <w:sz w:val="30"/>
          <w:szCs w:val="30"/>
        </w:rPr>
        <w:t>256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</w:rPr>
        <w:t>7</w:t>
      </w:r>
      <w:r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: 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</w:rPr>
        <w:t xml:space="preserve">52 </w:t>
      </w:r>
      <w:r w:rsidR="008E01F8" w:rsidRPr="005329D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E01F8" w:rsidRPr="005329D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และ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</w:rPr>
        <w:t xml:space="preserve">52 </w:t>
      </w:r>
      <w:r w:rsidR="008E01F8" w:rsidRPr="005329D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="008E01F8"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8E01F8" w:rsidRPr="005329D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ตามลำดับ</w:t>
      </w:r>
      <w:r w:rsidRPr="005329DB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5B3176"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687EB80" w14:textId="77777777" w:rsidR="005B3176" w:rsidRPr="005329DB" w:rsidRDefault="005B3176" w:rsidP="00153B5F">
      <w:pPr>
        <w:tabs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3286F78E" w14:textId="3002E3BF" w:rsidR="00740D3C" w:rsidRPr="005329DB" w:rsidRDefault="000568A3" w:rsidP="00153B5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329DB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บริษัทเช่าที่ดิน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อาคาร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ระบบโครงสร้างวางท่อ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ถังเก็บผลิตภัณฑ์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อุปกรณ์และรถยนต์หลายสัญญา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เป็นระยะเวลา</w:t>
      </w:r>
      <w:r w:rsidRPr="005329D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653403" w:rsidRPr="005329DB">
        <w:rPr>
          <w:rFonts w:asciiTheme="majorBidi" w:hAnsiTheme="majorBidi"/>
          <w:spacing w:val="-4"/>
          <w:sz w:val="30"/>
          <w:szCs w:val="30"/>
        </w:rPr>
        <w:t>2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- </w:t>
      </w:r>
      <w:r w:rsidR="00653403" w:rsidRPr="005329DB">
        <w:rPr>
          <w:rFonts w:asciiTheme="majorBidi" w:hAnsiTheme="majorBidi"/>
          <w:spacing w:val="-4"/>
          <w:sz w:val="30"/>
          <w:szCs w:val="30"/>
        </w:rPr>
        <w:t>29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โดยมีสิทธิต่ออายุสัญญาเช่าเมื่อสิ้นสุดสัญญา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-4"/>
          <w:sz w:val="30"/>
          <w:szCs w:val="30"/>
          <w:cs/>
        </w:rPr>
        <w:t>อัตราและกำหนดการชำระค่าเช่าเป็นไปตามที่ระบุไว้ในสัญญา</w:t>
      </w:r>
    </w:p>
    <w:p w14:paraId="1F4F03B2" w14:textId="77777777" w:rsidR="00740D3C" w:rsidRPr="005329DB" w:rsidRDefault="00740D3C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3B1A907" w14:textId="7ED3D2E8" w:rsidR="005B3176" w:rsidRPr="005329DB" w:rsidRDefault="005B3176" w:rsidP="005B317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1AE4EAF" w14:textId="77777777" w:rsidR="005B3176" w:rsidRPr="005329DB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F1C420" w14:textId="670D3A95" w:rsidR="005B3176" w:rsidRPr="005329DB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03D3149" w14:textId="43138905" w:rsidR="00EE2C3E" w:rsidRPr="005329DB" w:rsidRDefault="00EE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CCA154E" w14:textId="5D380D12" w:rsidR="006934C4" w:rsidRPr="005329DB" w:rsidRDefault="00894849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หนี้สินที่ม</w:t>
      </w:r>
      <w:r w:rsidR="00AC01C8" w:rsidRPr="005329DB">
        <w:rPr>
          <w:rFonts w:hint="cs"/>
          <w:b/>
          <w:bCs/>
          <w:cs/>
        </w:rPr>
        <w:t>ี</w:t>
      </w:r>
      <w:r w:rsidRPr="005329DB">
        <w:rPr>
          <w:rFonts w:hint="cs"/>
          <w:b/>
          <w:bCs/>
          <w:cs/>
        </w:rPr>
        <w:t>ภาระดอกเบี้ย</w:t>
      </w:r>
    </w:p>
    <w:p w14:paraId="4B8F32C3" w14:textId="498EBF2C" w:rsidR="004C5780" w:rsidRPr="005329DB" w:rsidRDefault="004C5780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8576E" w14:textId="77777777" w:rsidR="0041004A" w:rsidRPr="005329DB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5329DB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19664783" w14:textId="77777777" w:rsidR="001E2CE0" w:rsidRPr="005329DB" w:rsidRDefault="001E2CE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9CFBE" w14:textId="2B65778A" w:rsidR="0041004A" w:rsidRPr="005329DB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5329DB">
        <w:rPr>
          <w:rFonts w:ascii="Angsana New" w:hAnsi="Angsana New"/>
          <w:sz w:val="30"/>
          <w:szCs w:val="30"/>
        </w:rPr>
        <w:t>31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 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 w:rsidRPr="005329DB">
        <w:rPr>
          <w:rFonts w:ascii="Angsana New" w:hAnsi="Angsana New"/>
          <w:sz w:val="30"/>
          <w:szCs w:val="30"/>
        </w:rPr>
        <w:t>256</w:t>
      </w:r>
      <w:r w:rsidR="00E86044" w:rsidRPr="005329DB">
        <w:rPr>
          <w:rFonts w:ascii="Angsana New" w:hAnsi="Angsana New"/>
          <w:sz w:val="30"/>
          <w:szCs w:val="30"/>
        </w:rPr>
        <w:t>8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 </w:t>
      </w:r>
      <w:r w:rsidRPr="005329DB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C83A64" w:rsidRPr="005329DB">
        <w:rPr>
          <w:rFonts w:ascii="Angsana New" w:hAnsi="Angsana New" w:hint="cs"/>
          <w:sz w:val="30"/>
          <w:szCs w:val="30"/>
          <w:cs/>
        </w:rPr>
        <w:t>ไม่</w:t>
      </w:r>
      <w:r w:rsidRPr="005329DB">
        <w:rPr>
          <w:rFonts w:ascii="Angsana New" w:hAnsi="Angsana New"/>
          <w:sz w:val="30"/>
          <w:szCs w:val="30"/>
          <w:cs/>
          <w:lang w:val="th-TH"/>
        </w:rPr>
        <w:t>มีวงเงิน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กู้ยืม</w:t>
      </w:r>
      <w:r w:rsidR="00EB6C50" w:rsidRPr="005329DB">
        <w:rPr>
          <w:rFonts w:ascii="Angsana New" w:hAnsi="Angsana New" w:hint="cs"/>
          <w:sz w:val="30"/>
          <w:szCs w:val="30"/>
          <w:cs/>
          <w:lang w:val="th-TH"/>
        </w:rPr>
        <w:t>ระยะยาว</w:t>
      </w:r>
      <w:r w:rsidRPr="005329DB">
        <w:rPr>
          <w:rFonts w:ascii="Angsana New" w:hAnsi="Angsana New"/>
          <w:sz w:val="30"/>
          <w:szCs w:val="30"/>
          <w:cs/>
          <w:lang w:val="th-TH"/>
        </w:rPr>
        <w:t>ซึ่งยังมิได้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5329DB">
        <w:rPr>
          <w:rFonts w:ascii="Angsana New" w:hAnsi="Angsana New"/>
          <w:sz w:val="30"/>
          <w:szCs w:val="30"/>
          <w:cs/>
          <w:lang w:val="th-TH"/>
        </w:rPr>
        <w:t>บิกใช้</w:t>
      </w:r>
      <w:r w:rsidR="00517FE9" w:rsidRPr="005329DB">
        <w:rPr>
          <w:rFonts w:ascii="Angsana New" w:hAnsi="Angsana New"/>
          <w:sz w:val="30"/>
          <w:szCs w:val="30"/>
        </w:rPr>
        <w:t xml:space="preserve"> </w:t>
      </w:r>
      <w:r w:rsidRPr="005329D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002A40" w:rsidRPr="005329DB">
        <w:rPr>
          <w:rFonts w:ascii="Angsana New" w:hAnsi="Angsana New"/>
          <w:i/>
          <w:iCs/>
          <w:sz w:val="30"/>
          <w:szCs w:val="30"/>
        </w:rPr>
        <w:t>256</w:t>
      </w:r>
      <w:r w:rsidR="00E86044" w:rsidRPr="005329DB">
        <w:rPr>
          <w:rFonts w:ascii="Angsana New" w:hAnsi="Angsana New"/>
          <w:i/>
          <w:iCs/>
          <w:sz w:val="30"/>
          <w:szCs w:val="30"/>
        </w:rPr>
        <w:t>7</w:t>
      </w:r>
      <w:r w:rsidRPr="005329DB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7E53D8" w:rsidRPr="005329DB">
        <w:rPr>
          <w:rFonts w:ascii="Angsana New" w:hAnsi="Angsana New"/>
          <w:i/>
          <w:iCs/>
          <w:sz w:val="30"/>
          <w:szCs w:val="30"/>
        </w:rPr>
        <w:t>2,000</w:t>
      </w:r>
      <w:r w:rsidR="00002A40" w:rsidRPr="005329DB">
        <w:rPr>
          <w:rFonts w:ascii="Angsana New" w:hAnsi="Angsana New"/>
          <w:i/>
          <w:iCs/>
          <w:sz w:val="30"/>
          <w:szCs w:val="30"/>
        </w:rPr>
        <w:t xml:space="preserve"> </w:t>
      </w:r>
      <w:r w:rsidRPr="005329D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329DB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30836CD6" w14:textId="77777777" w:rsidR="0041004A" w:rsidRPr="005329DB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8FC76A" w14:textId="0D0800D6" w:rsidR="0041004A" w:rsidRPr="005329DB" w:rsidRDefault="0041004A" w:rsidP="004B78E6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53403" w:rsidRPr="005329DB">
        <w:rPr>
          <w:rFonts w:ascii="Angsana New" w:hAnsi="Angsana New"/>
          <w:sz w:val="30"/>
          <w:szCs w:val="30"/>
        </w:rPr>
        <w:t>31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653403" w:rsidRPr="005329DB">
        <w:rPr>
          <w:rFonts w:ascii="Angsana New" w:hAnsi="Angsana New"/>
          <w:sz w:val="30"/>
          <w:szCs w:val="30"/>
        </w:rPr>
        <w:t>256</w:t>
      </w:r>
      <w:r w:rsidR="00E86044" w:rsidRPr="005329DB">
        <w:rPr>
          <w:rFonts w:ascii="Angsana New" w:hAnsi="Angsana New"/>
          <w:sz w:val="30"/>
          <w:szCs w:val="30"/>
        </w:rPr>
        <w:t>8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กลุ่มบริษัทมีวงเงิน</w:t>
      </w:r>
      <w:r w:rsidR="00EB6C50" w:rsidRPr="005329DB">
        <w:rPr>
          <w:rFonts w:ascii="Angsana New" w:hAnsi="Angsana New" w:hint="cs"/>
          <w:sz w:val="30"/>
          <w:szCs w:val="30"/>
          <w:cs/>
          <w:lang w:val="th-TH"/>
        </w:rPr>
        <w:t>ระยะสั้น</w:t>
      </w:r>
      <w:r w:rsidRPr="005329DB">
        <w:rPr>
          <w:rFonts w:ascii="Angsana New" w:hAnsi="Angsana New"/>
          <w:sz w:val="30"/>
          <w:szCs w:val="30"/>
          <w:cs/>
          <w:lang w:val="th-TH"/>
        </w:rPr>
        <w:t>ซึ่งยังมิได้เบิกใช้เป็นจำนวนเงินรวม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83A64" w:rsidRPr="005329DB">
        <w:rPr>
          <w:rFonts w:ascii="Angsana New" w:hAnsi="Angsana New"/>
          <w:sz w:val="30"/>
          <w:szCs w:val="30"/>
        </w:rPr>
        <w:t>800</w:t>
      </w:r>
      <w:r w:rsidR="00761A41"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5329DB">
        <w:rPr>
          <w:rFonts w:ascii="Angsana New" w:hAnsi="Angsana New"/>
          <w:sz w:val="30"/>
          <w:szCs w:val="30"/>
          <w:cs/>
          <w:lang w:val="th-TH"/>
        </w:rPr>
        <w:br/>
      </w:r>
      <w:r w:rsidRPr="005329DB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653403" w:rsidRPr="005329DB">
        <w:rPr>
          <w:rFonts w:ascii="Angsana New" w:hAnsi="Angsana New"/>
          <w:i/>
          <w:iCs/>
          <w:sz w:val="30"/>
          <w:szCs w:val="30"/>
        </w:rPr>
        <w:t>256</w:t>
      </w:r>
      <w:r w:rsidR="00E86044" w:rsidRPr="005329DB">
        <w:rPr>
          <w:rFonts w:ascii="Angsana New" w:hAnsi="Angsana New"/>
          <w:i/>
          <w:iCs/>
          <w:sz w:val="30"/>
          <w:szCs w:val="30"/>
        </w:rPr>
        <w:t>7</w:t>
      </w:r>
      <w:r w:rsidRPr="005329DB">
        <w:rPr>
          <w:rFonts w:ascii="Angsana New" w:hAnsi="Angsana New" w:hint="cs"/>
          <w:i/>
          <w:iCs/>
          <w:sz w:val="30"/>
          <w:szCs w:val="30"/>
          <w:cs/>
          <w:lang w:val="th-TH"/>
        </w:rPr>
        <w:t>:</w:t>
      </w:r>
      <w:r w:rsidR="00002A40" w:rsidRPr="005329DB">
        <w:rPr>
          <w:cs/>
        </w:rPr>
        <w:t xml:space="preserve"> </w:t>
      </w:r>
      <w:r w:rsidR="00653403" w:rsidRPr="005329DB">
        <w:rPr>
          <w:rFonts w:ascii="Angsana New" w:hAnsi="Angsana New"/>
          <w:i/>
          <w:iCs/>
          <w:sz w:val="30"/>
          <w:szCs w:val="30"/>
        </w:rPr>
        <w:t>900</w:t>
      </w:r>
      <w:r w:rsidR="00002A40" w:rsidRPr="005329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Pr="005329D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</w:p>
    <w:p w14:paraId="0C1C3974" w14:textId="77777777" w:rsidR="0021334A" w:rsidRPr="005329DB" w:rsidRDefault="002133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B5DE9C3" w14:textId="7399E871" w:rsidR="00B04C69" w:rsidRPr="005329DB" w:rsidRDefault="0021334A" w:rsidP="00B04C69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  <w:lang w:val="th-TH"/>
        </w:rPr>
        <w:t>เมื่อวันที่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19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2566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บริษัทได้ลงนามในสัญญาเงินกู้ยืมระยะยาวกับสถาบันการเงินแห่งหนึ่งในประเทศจำนวน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2</w:t>
      </w:r>
      <w:r w:rsidRPr="005329DB">
        <w:rPr>
          <w:rFonts w:ascii="Angsana New" w:hAnsi="Angsana New"/>
          <w:sz w:val="30"/>
          <w:szCs w:val="30"/>
          <w:lang w:val="th-TH"/>
        </w:rPr>
        <w:t>,</w:t>
      </w:r>
      <w:r w:rsidR="007B4651" w:rsidRPr="005329DB">
        <w:rPr>
          <w:rFonts w:ascii="Angsana New" w:hAnsi="Angsana New"/>
          <w:sz w:val="30"/>
          <w:szCs w:val="30"/>
        </w:rPr>
        <w:t>000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โดยเป็นเงินกู้ยืมระยะยาวที่เชื่อมโยงกับการดำเนินงานด้านความยั่งยืน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Sustainability-Linked Loan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SLL)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ระยะเวลา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7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ผันแปรและจะมีการปรับลดอัตราดอกเบี้ยลงหากสามารถดำเนินการบรรลุเป้าหมายด้านความยั่งยืน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Sustainability Performance Targets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 </w:t>
      </w:r>
      <w:r w:rsidRPr="005329DB">
        <w:rPr>
          <w:rFonts w:ascii="Angsana New" w:hAnsi="Angsana New"/>
          <w:sz w:val="30"/>
          <w:szCs w:val="30"/>
          <w:lang w:val="th-TH"/>
        </w:rPr>
        <w:t xml:space="preserve">SPTs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ตามที่กำหนดไว้ในสัญญา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31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5329DB">
        <w:rPr>
          <w:rFonts w:ascii="Angsana New" w:hAnsi="Angsana New"/>
          <w:sz w:val="30"/>
          <w:szCs w:val="30"/>
        </w:rPr>
        <w:t>256</w:t>
      </w:r>
      <w:r w:rsidR="008F133C" w:rsidRPr="005329DB">
        <w:rPr>
          <w:rFonts w:ascii="Angsana New" w:hAnsi="Angsana New"/>
          <w:sz w:val="30"/>
          <w:szCs w:val="30"/>
        </w:rPr>
        <w:t>7</w:t>
      </w:r>
      <w:r w:rsidRPr="005329D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  <w:lang w:val="th-TH"/>
        </w:rPr>
        <w:t>บริษัทยังไม่ได้เบิกถอนเงินกู้ดังกล่าว</w:t>
      </w:r>
      <w:r w:rsidR="00B04C69" w:rsidRPr="005329DB">
        <w:rPr>
          <w:rFonts w:ascii="Angsana New" w:hAnsi="Angsana New"/>
          <w:sz w:val="30"/>
          <w:szCs w:val="30"/>
        </w:rPr>
        <w:t xml:space="preserve"> </w:t>
      </w:r>
      <w:r w:rsidR="00B04C69" w:rsidRPr="005329DB">
        <w:rPr>
          <w:rFonts w:ascii="Angsana New" w:hAnsi="Angsana New" w:hint="cs"/>
          <w:sz w:val="30"/>
          <w:szCs w:val="30"/>
          <w:cs/>
        </w:rPr>
        <w:t xml:space="preserve">อย่างไรก็ตาม ณ วันที่ </w:t>
      </w:r>
      <w:r w:rsidR="00B04C69" w:rsidRPr="005329DB">
        <w:rPr>
          <w:rFonts w:ascii="Angsana New" w:hAnsi="Angsana New"/>
          <w:sz w:val="30"/>
          <w:szCs w:val="30"/>
        </w:rPr>
        <w:t xml:space="preserve">3 </w:t>
      </w:r>
      <w:r w:rsidR="00B04C69" w:rsidRPr="005329D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04C69" w:rsidRPr="005329DB">
        <w:rPr>
          <w:rFonts w:ascii="Angsana New" w:hAnsi="Angsana New"/>
          <w:sz w:val="30"/>
          <w:szCs w:val="30"/>
        </w:rPr>
        <w:t>2568</w:t>
      </w:r>
      <w:r w:rsidR="00A02489" w:rsidRPr="005329DB">
        <w:rPr>
          <w:rFonts w:ascii="Angsana New" w:hAnsi="Angsana New"/>
          <w:sz w:val="30"/>
          <w:szCs w:val="30"/>
        </w:rPr>
        <w:t xml:space="preserve"> </w:t>
      </w:r>
      <w:r w:rsidR="00A02489" w:rsidRPr="005329DB">
        <w:rPr>
          <w:rFonts w:ascii="Angsana New" w:hAnsi="Angsana New" w:hint="cs"/>
          <w:sz w:val="30"/>
          <w:szCs w:val="30"/>
          <w:cs/>
        </w:rPr>
        <w:t>บริษัท</w:t>
      </w:r>
      <w:r w:rsidR="00703EC9" w:rsidRPr="005329DB">
        <w:rPr>
          <w:rFonts w:ascii="Angsana New" w:hAnsi="Angsana New" w:hint="cs"/>
          <w:sz w:val="30"/>
          <w:szCs w:val="30"/>
          <w:cs/>
        </w:rPr>
        <w:t>ได้ยกเลิก</w:t>
      </w:r>
      <w:r w:rsidR="000014A0" w:rsidRPr="005329DB">
        <w:rPr>
          <w:rFonts w:ascii="Angsana New" w:hAnsi="Angsana New" w:hint="cs"/>
          <w:sz w:val="30"/>
          <w:szCs w:val="30"/>
          <w:cs/>
        </w:rPr>
        <w:t>สัญญาเงินกู้ยืมระยะยาวดังกล่าวแล้ว</w:t>
      </w:r>
      <w:r w:rsidR="008725F5" w:rsidRPr="005329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E8E27D" w14:textId="77777777" w:rsidR="0041004A" w:rsidRPr="005329DB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1DD5AC" w14:textId="77777777" w:rsidR="005F665D" w:rsidRDefault="005F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D20C667" w14:textId="7A4CD1E9" w:rsidR="00B56F22" w:rsidRPr="005329DB" w:rsidRDefault="00B56F22" w:rsidP="00272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B787E31" w14:textId="77777777" w:rsidR="00D813D9" w:rsidRPr="005329DB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83455" w14:textId="3EC14DB5" w:rsidR="00B56F22" w:rsidRPr="005329DB" w:rsidRDefault="00B56F22" w:rsidP="00D81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14"/>
        <w:rPr>
          <w:rFonts w:asciiTheme="majorBidi" w:hAnsiTheme="majorBidi" w:cstheme="majorBidi"/>
          <w:sz w:val="30"/>
          <w:szCs w:val="30"/>
          <w:lang w:val="en-US"/>
        </w:rPr>
      </w:pPr>
      <w:r w:rsidRPr="005329D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การวิเคราะห์การครบกำหนดของหนี้สินตามสัญญาเช่า ณ วันที่ </w:t>
      </w:r>
      <w:r w:rsidR="00F97EA7" w:rsidRPr="005329D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5329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8A1246" w:rsidRPr="005329D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816CC" w:rsidRPr="005329D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5329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314F4" w:rsidRPr="005329DB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8A1246" w:rsidRPr="005329DB">
        <w:rPr>
          <w:rFonts w:asciiTheme="majorBidi" w:hAnsiTheme="majorBidi" w:cstheme="majorBidi"/>
          <w:sz w:val="30"/>
          <w:szCs w:val="30"/>
          <w:lang w:val="en-US" w:bidi="th-TH"/>
        </w:rPr>
        <w:t xml:space="preserve"> 256</w:t>
      </w:r>
      <w:r w:rsidR="00C816CC" w:rsidRPr="005329D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9314F4" w:rsidRPr="005329D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US"/>
        </w:rPr>
        <w:t>แสดงดังนี้</w:t>
      </w:r>
    </w:p>
    <w:p w14:paraId="40581EC6" w14:textId="0C9773D3" w:rsidR="00D813D9" w:rsidRPr="005329DB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0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11"/>
        <w:gridCol w:w="279"/>
        <w:gridCol w:w="1548"/>
      </w:tblGrid>
      <w:tr w:rsidR="005817CF" w:rsidRPr="005329DB" w14:paraId="787E4D58" w14:textId="77777777" w:rsidTr="00E37F2E">
        <w:trPr>
          <w:tblHeader/>
        </w:trPr>
        <w:tc>
          <w:tcPr>
            <w:tcW w:w="5670" w:type="dxa"/>
          </w:tcPr>
          <w:p w14:paraId="1ECCEDD2" w14:textId="77777777" w:rsidR="005817CF" w:rsidRPr="005329DB" w:rsidRDefault="005817CF" w:rsidP="0058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438" w:type="dxa"/>
            <w:gridSpan w:val="3"/>
          </w:tcPr>
          <w:p w14:paraId="60F6D60B" w14:textId="0977A2BB" w:rsidR="005817CF" w:rsidRPr="005329DB" w:rsidRDefault="005817CF" w:rsidP="0058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eastAsia="MS Mincho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eastAsia="MS Mincho" w:hAnsiTheme="majorBidi" w:cstheme="majorBidi"/>
                <w:bCs/>
                <w:sz w:val="30"/>
                <w:szCs w:val="30"/>
              </w:rPr>
              <w:t>/</w:t>
            </w:r>
            <w:r w:rsidRPr="005329DB">
              <w:rPr>
                <w:rFonts w:asciiTheme="majorBidi" w:eastAsia="MS Mincho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329DB">
              <w:rPr>
                <w:rFonts w:asciiTheme="majorBidi" w:eastAsia="MS Mincho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D7B69" w:rsidRPr="005329DB" w14:paraId="779670DE" w14:textId="77777777" w:rsidTr="00E37F2E">
        <w:trPr>
          <w:tblHeader/>
        </w:trPr>
        <w:tc>
          <w:tcPr>
            <w:tcW w:w="5670" w:type="dxa"/>
          </w:tcPr>
          <w:p w14:paraId="206A11A5" w14:textId="77777777" w:rsidR="000D7B69" w:rsidRPr="005329DB" w:rsidRDefault="000D7B69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left w:val="nil"/>
              <w:right w:val="nil"/>
            </w:tcBorders>
          </w:tcPr>
          <w:p w14:paraId="36FE095B" w14:textId="316B9432" w:rsidR="000D7B69" w:rsidRPr="005329DB" w:rsidRDefault="000D7B69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6D62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B9C9D7" w14:textId="77777777" w:rsidR="000D7B69" w:rsidRPr="005329DB" w:rsidRDefault="000D7B69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54811884" w14:textId="0F3C9222" w:rsidR="000D7B69" w:rsidRPr="005329DB" w:rsidRDefault="000D7B69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6D62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D7B69" w:rsidRPr="005329DB" w14:paraId="206AD2C3" w14:textId="77777777" w:rsidTr="00E37F2E">
        <w:trPr>
          <w:tblHeader/>
        </w:trPr>
        <w:tc>
          <w:tcPr>
            <w:tcW w:w="5670" w:type="dxa"/>
          </w:tcPr>
          <w:p w14:paraId="6174EA95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38" w:type="dxa"/>
            <w:gridSpan w:val="3"/>
            <w:tcBorders>
              <w:left w:val="nil"/>
              <w:right w:val="nil"/>
            </w:tcBorders>
          </w:tcPr>
          <w:p w14:paraId="5D5852BC" w14:textId="55CE91FA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7B69" w:rsidRPr="005329DB" w14:paraId="2BAB9247" w14:textId="77777777" w:rsidTr="00E37F2E">
        <w:tc>
          <w:tcPr>
            <w:tcW w:w="5670" w:type="dxa"/>
          </w:tcPr>
          <w:p w14:paraId="3D243BDC" w14:textId="6EF22070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611" w:type="dxa"/>
            <w:tcBorders>
              <w:left w:val="nil"/>
              <w:right w:val="nil"/>
            </w:tcBorders>
          </w:tcPr>
          <w:p w14:paraId="79631111" w14:textId="5886324D" w:rsidR="000D7B69" w:rsidRPr="005329DB" w:rsidRDefault="00CB6D62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7072"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892B195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5EB39D6F" w14:textId="158871A7" w:rsidR="000D7B69" w:rsidRPr="005329DB" w:rsidRDefault="000D7B69" w:rsidP="004C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0D7B69" w:rsidRPr="005329DB" w14:paraId="62BC19B2" w14:textId="77777777" w:rsidTr="00E37F2E">
        <w:tc>
          <w:tcPr>
            <w:tcW w:w="5670" w:type="dxa"/>
          </w:tcPr>
          <w:p w14:paraId="5D56347B" w14:textId="6532A5EB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611" w:type="dxa"/>
            <w:tcBorders>
              <w:left w:val="nil"/>
              <w:right w:val="nil"/>
            </w:tcBorders>
          </w:tcPr>
          <w:p w14:paraId="70FECB14" w14:textId="07866E1F" w:rsidR="000D7B69" w:rsidRPr="005329DB" w:rsidRDefault="00CB6D62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C1AC1B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15F4931A" w14:textId="061E4F07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0D7B69" w:rsidRPr="005329DB" w14:paraId="4C57301A" w14:textId="77777777" w:rsidTr="00E37F2E">
        <w:tc>
          <w:tcPr>
            <w:tcW w:w="5670" w:type="dxa"/>
          </w:tcPr>
          <w:p w14:paraId="165E9AD8" w14:textId="47DD391A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</w:tcPr>
          <w:p w14:paraId="3F05C49E" w14:textId="028D2E08" w:rsidR="000D7B69" w:rsidRPr="005329DB" w:rsidRDefault="00CB6D62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54A881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</w:tcPr>
          <w:p w14:paraId="59D1452A" w14:textId="1985CEAA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0D7B69" w:rsidRPr="005329DB" w14:paraId="6A729106" w14:textId="77777777" w:rsidTr="00E37F2E">
        <w:tc>
          <w:tcPr>
            <w:tcW w:w="5670" w:type="dxa"/>
          </w:tcPr>
          <w:p w14:paraId="328E659A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nil"/>
            </w:tcBorders>
          </w:tcPr>
          <w:p w14:paraId="62A8CAD9" w14:textId="0A17B0A2" w:rsidR="000D7B69" w:rsidRPr="005329DB" w:rsidRDefault="00CB6D62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07072"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07AD31C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</w:tcPr>
          <w:p w14:paraId="03017859" w14:textId="26C4321C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0D7B69" w:rsidRPr="005329DB" w14:paraId="4D718B9E" w14:textId="77777777" w:rsidTr="00E37F2E">
        <w:tc>
          <w:tcPr>
            <w:tcW w:w="5670" w:type="dxa"/>
          </w:tcPr>
          <w:p w14:paraId="3B6BA0D5" w14:textId="6AFCBE68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</w:tcPr>
          <w:p w14:paraId="7258DD3E" w14:textId="415D11BF" w:rsidR="000D7B69" w:rsidRPr="005329DB" w:rsidRDefault="00EC139B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6D62" w:rsidRPr="005329DB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2C954C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</w:tcPr>
          <w:p w14:paraId="07687588" w14:textId="0D01F987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</w:tr>
      <w:tr w:rsidR="000D7B69" w:rsidRPr="005329DB" w14:paraId="34DCD49A" w14:textId="77777777" w:rsidTr="00E37F2E">
        <w:tc>
          <w:tcPr>
            <w:tcW w:w="5670" w:type="dxa"/>
          </w:tcPr>
          <w:p w14:paraId="1A99CEFD" w14:textId="16D4F3A9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E15F" w14:textId="2C503FA8" w:rsidR="000D7B69" w:rsidRPr="005329DB" w:rsidRDefault="00CB6D62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07072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1ECD60D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C70B6" w14:textId="4B317DF9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  <w:tr w:rsidR="000D7B69" w:rsidRPr="005329DB" w14:paraId="2F88E772" w14:textId="77777777" w:rsidTr="00E37F2E">
        <w:tc>
          <w:tcPr>
            <w:tcW w:w="5670" w:type="dxa"/>
          </w:tcPr>
          <w:p w14:paraId="1223EFFC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right w:val="nil"/>
            </w:tcBorders>
          </w:tcPr>
          <w:p w14:paraId="72BEAEEF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84A00CF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</w:tcPr>
          <w:p w14:paraId="6A0DD3F2" w14:textId="77777777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B69" w:rsidRPr="005329DB" w14:paraId="1A49DE2C" w14:textId="77777777" w:rsidTr="00E37F2E">
        <w:tc>
          <w:tcPr>
            <w:tcW w:w="5670" w:type="dxa"/>
            <w:vAlign w:val="bottom"/>
          </w:tcPr>
          <w:p w14:paraId="714ACF2D" w14:textId="1EDD0AA3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611" w:type="dxa"/>
            <w:tcBorders>
              <w:left w:val="nil"/>
              <w:right w:val="nil"/>
            </w:tcBorders>
          </w:tcPr>
          <w:p w14:paraId="1FB360A5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F8F54C3" w14:textId="77777777" w:rsidR="000D7B69" w:rsidRPr="005329DB" w:rsidRDefault="000D7B69" w:rsidP="0076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78B386DE" w14:textId="77777777" w:rsidR="000D7B69" w:rsidRPr="005329DB" w:rsidRDefault="000D7B69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FA4" w:rsidRPr="005329DB" w14:paraId="54ED393D" w14:textId="77777777" w:rsidTr="00E37F2E">
        <w:tc>
          <w:tcPr>
            <w:tcW w:w="5670" w:type="dxa"/>
            <w:vAlign w:val="bottom"/>
          </w:tcPr>
          <w:p w14:paraId="63D45E30" w14:textId="48F37BEC" w:rsidR="001A6FA4" w:rsidRPr="005329DB" w:rsidRDefault="001A6FA4" w:rsidP="001A6FA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11" w:type="dxa"/>
            <w:tcBorders>
              <w:left w:val="nil"/>
              <w:right w:val="nil"/>
            </w:tcBorders>
          </w:tcPr>
          <w:p w14:paraId="5BC5652E" w14:textId="7EE1488A" w:rsidR="001A6FA4" w:rsidRPr="005329DB" w:rsidRDefault="00CB6D62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7072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C773E5" w14:textId="77777777" w:rsidR="001A6FA4" w:rsidRPr="005329DB" w:rsidRDefault="001A6FA4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4B5FE66" w14:textId="668441A7" w:rsidR="001A6FA4" w:rsidRPr="005329DB" w:rsidRDefault="001A6FA4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1A6FA4" w:rsidRPr="005329DB" w14:paraId="2A79633E" w14:textId="77777777" w:rsidTr="00E37F2E">
        <w:tc>
          <w:tcPr>
            <w:tcW w:w="5670" w:type="dxa"/>
            <w:vAlign w:val="bottom"/>
          </w:tcPr>
          <w:p w14:paraId="56804DB3" w14:textId="3036B2D9" w:rsidR="001A6FA4" w:rsidRPr="005329DB" w:rsidRDefault="001A6FA4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หนี้สินตามสัญญาเช่า</w:t>
            </w:r>
          </w:p>
        </w:tc>
        <w:tc>
          <w:tcPr>
            <w:tcW w:w="1611" w:type="dxa"/>
            <w:tcBorders>
              <w:left w:val="nil"/>
              <w:bottom w:val="single" w:sz="4" w:space="0" w:color="auto"/>
              <w:right w:val="nil"/>
            </w:tcBorders>
          </w:tcPr>
          <w:p w14:paraId="302B8127" w14:textId="4308AFD6" w:rsidR="001A6FA4" w:rsidRPr="005329DB" w:rsidRDefault="00CB6D62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068B0A" w14:textId="77777777" w:rsidR="001A6FA4" w:rsidRPr="005329DB" w:rsidRDefault="001A6FA4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</w:tcPr>
          <w:p w14:paraId="6610B840" w14:textId="69D7D003" w:rsidR="001A6FA4" w:rsidRPr="005329DB" w:rsidRDefault="001A6FA4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1A6FA4" w:rsidRPr="005329DB" w14:paraId="555199E7" w14:textId="77777777" w:rsidTr="00E37F2E">
        <w:tc>
          <w:tcPr>
            <w:tcW w:w="5670" w:type="dxa"/>
            <w:vAlign w:val="bottom"/>
          </w:tcPr>
          <w:p w14:paraId="289F02E1" w14:textId="77777777" w:rsidR="001A6FA4" w:rsidRPr="005329DB" w:rsidRDefault="001A6FA4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CC218" w14:textId="1CA130AF" w:rsidR="001A6FA4" w:rsidRPr="005329DB" w:rsidRDefault="00CB6D62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07072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66ED40F" w14:textId="77777777" w:rsidR="001A6FA4" w:rsidRPr="005329DB" w:rsidRDefault="001A6FA4" w:rsidP="001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A05EA" w14:textId="0D14E5AA" w:rsidR="001A6FA4" w:rsidRPr="005329DB" w:rsidRDefault="001A6FA4" w:rsidP="002D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</w:tbl>
    <w:p w14:paraId="4DC8BCB9" w14:textId="77777777" w:rsidR="00800C94" w:rsidRPr="005329DB" w:rsidRDefault="00800C94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4A63DCA0" w14:textId="20C9F2FE" w:rsidR="00FA7862" w:rsidRPr="005329DB" w:rsidRDefault="00FA7862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A97DBC0" w14:textId="77777777" w:rsidR="001A3247" w:rsidRPr="005329DB" w:rsidRDefault="001A3247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92"/>
        <w:gridCol w:w="178"/>
        <w:gridCol w:w="1080"/>
        <w:gridCol w:w="180"/>
        <w:gridCol w:w="1080"/>
        <w:gridCol w:w="180"/>
        <w:gridCol w:w="1037"/>
        <w:gridCol w:w="184"/>
        <w:gridCol w:w="888"/>
      </w:tblGrid>
      <w:tr w:rsidR="00204A22" w:rsidRPr="005329DB" w14:paraId="5E8188AB" w14:textId="77777777" w:rsidTr="00B7227C">
        <w:trPr>
          <w:cantSplit/>
          <w:tblHeader/>
        </w:trPr>
        <w:tc>
          <w:tcPr>
            <w:tcW w:w="4292" w:type="dxa"/>
          </w:tcPr>
          <w:p w14:paraId="002AEBCA" w14:textId="77777777" w:rsidR="00204A22" w:rsidRPr="005329DB" w:rsidRDefault="00204A2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09A4541E" w14:textId="77777777" w:rsidR="00204A22" w:rsidRPr="005329DB" w:rsidRDefault="00204A2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629" w:type="dxa"/>
            <w:gridSpan w:val="7"/>
            <w:vAlign w:val="bottom"/>
          </w:tcPr>
          <w:p w14:paraId="2C629F2F" w14:textId="4A7CC33A" w:rsidR="00204A22" w:rsidRPr="005329DB" w:rsidRDefault="00204A22" w:rsidP="00204A22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 w:rsidR="00090308" w:rsidRPr="005329D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/ </w:t>
            </w:r>
            <w:r w:rsidR="002916E1"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A7862" w:rsidRPr="005329DB" w14:paraId="7FEA4548" w14:textId="77777777" w:rsidTr="00B7227C">
        <w:trPr>
          <w:cantSplit/>
          <w:tblHeader/>
        </w:trPr>
        <w:tc>
          <w:tcPr>
            <w:tcW w:w="4292" w:type="dxa"/>
          </w:tcPr>
          <w:p w14:paraId="284001AC" w14:textId="77777777" w:rsidR="00FA7862" w:rsidRPr="005329DB" w:rsidRDefault="00FA786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A8CE7BF" w14:textId="77777777" w:rsidR="00FA7862" w:rsidRPr="005329DB" w:rsidRDefault="00FA786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DA376B2" w14:textId="77777777" w:rsidR="00794FC1" w:rsidRPr="005329DB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4AA35012" w14:textId="755A20A6" w:rsidR="00FA7862" w:rsidRPr="005329DB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80" w:type="dxa"/>
            <w:vAlign w:val="bottom"/>
          </w:tcPr>
          <w:p w14:paraId="76439987" w14:textId="77777777" w:rsidR="00FA7862" w:rsidRPr="005329DB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A65CBD4" w14:textId="42AEAC8E" w:rsidR="00FA7862" w:rsidRPr="005329DB" w:rsidRDefault="00800C94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4E493A30" w14:textId="77777777" w:rsidR="00FA7862" w:rsidRPr="005329DB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hideMark/>
          </w:tcPr>
          <w:p w14:paraId="6A4A29CA" w14:textId="549550B3" w:rsidR="00FA7862" w:rsidRPr="005329DB" w:rsidRDefault="00800C94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3A3208DE" w14:textId="77777777" w:rsidR="00FA7862" w:rsidRPr="005329DB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8" w:type="dxa"/>
          </w:tcPr>
          <w:p w14:paraId="2C8B085D" w14:textId="77777777" w:rsidR="00FA7862" w:rsidRPr="005329DB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6CCC97D9" w14:textId="77777777" w:rsidR="00FA7862" w:rsidRPr="005329DB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5329DB" w14:paraId="1A5CA6CF" w14:textId="77777777" w:rsidTr="00B7227C">
        <w:trPr>
          <w:cantSplit/>
          <w:tblHeader/>
        </w:trPr>
        <w:tc>
          <w:tcPr>
            <w:tcW w:w="4292" w:type="dxa"/>
          </w:tcPr>
          <w:p w14:paraId="3D63F2B9" w14:textId="77777777" w:rsidR="00204A22" w:rsidRPr="005329DB" w:rsidRDefault="00204A2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E636D76" w14:textId="77777777" w:rsidR="00204A22" w:rsidRPr="005329DB" w:rsidRDefault="00204A2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629" w:type="dxa"/>
            <w:gridSpan w:val="7"/>
            <w:vAlign w:val="bottom"/>
          </w:tcPr>
          <w:p w14:paraId="20F96321" w14:textId="6E14F494" w:rsidR="00204A22" w:rsidRPr="005329DB" w:rsidRDefault="00204A2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62" w:rsidRPr="005329DB" w14:paraId="15ECC0B5" w14:textId="77777777" w:rsidTr="00B7227C">
        <w:trPr>
          <w:cantSplit/>
        </w:trPr>
        <w:tc>
          <w:tcPr>
            <w:tcW w:w="4292" w:type="dxa"/>
            <w:hideMark/>
          </w:tcPr>
          <w:p w14:paraId="10EE2AAE" w14:textId="1DCEBC3F" w:rsidR="00FA7862" w:rsidRPr="005329DB" w:rsidRDefault="00B15C4D" w:rsidP="00653403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816CC"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1BE81F2B" w14:textId="77777777" w:rsidR="00FA7862" w:rsidRPr="005329DB" w:rsidRDefault="00FA7862" w:rsidP="0065340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2D0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16643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CE3DD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E9915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903A7F4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C4EEFB7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</w:tcPr>
          <w:p w14:paraId="2B4F228A" w14:textId="77777777" w:rsidR="00FA7862" w:rsidRPr="005329DB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96F" w:rsidRPr="005329DB" w14:paraId="1C9683FE" w14:textId="77777777" w:rsidTr="00B7227C">
        <w:trPr>
          <w:cantSplit/>
        </w:trPr>
        <w:tc>
          <w:tcPr>
            <w:tcW w:w="4292" w:type="dxa"/>
            <w:hideMark/>
          </w:tcPr>
          <w:p w14:paraId="2833E703" w14:textId="247E8C8B" w:rsidR="0019196F" w:rsidRPr="005329DB" w:rsidRDefault="0019196F" w:rsidP="0019196F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6A3222DF" w14:textId="77777777" w:rsidR="0019196F" w:rsidRPr="005329DB" w:rsidRDefault="0019196F" w:rsidP="001919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0BB7A" w14:textId="4C74F3CB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D4F178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03A45" w14:textId="157DC3B2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085352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87113A2" w14:textId="0A5483B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394</w:t>
            </w:r>
          </w:p>
        </w:tc>
        <w:tc>
          <w:tcPr>
            <w:tcW w:w="184" w:type="dxa"/>
          </w:tcPr>
          <w:p w14:paraId="750AF315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</w:tcPr>
          <w:p w14:paraId="401C668A" w14:textId="29FAF77D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394</w:t>
            </w:r>
          </w:p>
        </w:tc>
      </w:tr>
      <w:tr w:rsidR="0019196F" w:rsidRPr="005329DB" w14:paraId="5176B77E" w14:textId="77777777" w:rsidTr="00B7227C">
        <w:trPr>
          <w:cantSplit/>
        </w:trPr>
        <w:tc>
          <w:tcPr>
            <w:tcW w:w="4292" w:type="dxa"/>
            <w:hideMark/>
          </w:tcPr>
          <w:p w14:paraId="5552622B" w14:textId="77777777" w:rsidR="0019196F" w:rsidRPr="005329DB" w:rsidRDefault="0019196F" w:rsidP="0019196F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548CDC9E" w14:textId="77777777" w:rsidR="0019196F" w:rsidRPr="005329DB" w:rsidRDefault="0019196F" w:rsidP="001919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880CD" w14:textId="1BF54E74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6A72056C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6EEFB" w14:textId="2CCF7C0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4AD87E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960344A" w14:textId="2ED5E1C0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(65)</w:t>
            </w:r>
          </w:p>
        </w:tc>
        <w:tc>
          <w:tcPr>
            <w:tcW w:w="184" w:type="dxa"/>
          </w:tcPr>
          <w:p w14:paraId="6AC2BE8A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</w:tcPr>
          <w:p w14:paraId="4C14B529" w14:textId="5E4247FB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(72)</w:t>
            </w:r>
          </w:p>
        </w:tc>
      </w:tr>
      <w:tr w:rsidR="0019196F" w:rsidRPr="005329DB" w14:paraId="65337479" w14:textId="77777777" w:rsidTr="00B7227C">
        <w:trPr>
          <w:cantSplit/>
        </w:trPr>
        <w:tc>
          <w:tcPr>
            <w:tcW w:w="4292" w:type="dxa"/>
            <w:hideMark/>
          </w:tcPr>
          <w:p w14:paraId="526A2F32" w14:textId="77777777" w:rsidR="0019196F" w:rsidRPr="005329DB" w:rsidRDefault="0019196F" w:rsidP="0019196F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4EA16382" w14:textId="77777777" w:rsidR="0019196F" w:rsidRPr="005329DB" w:rsidRDefault="0019196F" w:rsidP="001919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63F8" w14:textId="2FD06218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CEF099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C657" w14:textId="684FFA7F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F5F09E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1C9E5C" w14:textId="5F49DAC9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4FF41BC4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</w:tcPr>
          <w:p w14:paraId="62DA2111" w14:textId="2F5B4C81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</w:tr>
      <w:tr w:rsidR="0019196F" w:rsidRPr="005329DB" w14:paraId="13B50546" w14:textId="77777777" w:rsidTr="00B7227C">
        <w:trPr>
          <w:cantSplit/>
        </w:trPr>
        <w:tc>
          <w:tcPr>
            <w:tcW w:w="4292" w:type="dxa"/>
            <w:hideMark/>
          </w:tcPr>
          <w:p w14:paraId="020823FF" w14:textId="77777777" w:rsidR="0019196F" w:rsidRPr="005329DB" w:rsidRDefault="0019196F" w:rsidP="0019196F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D599F8B" w14:textId="77777777" w:rsidR="0019196F" w:rsidRPr="005329DB" w:rsidRDefault="0019196F" w:rsidP="001919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A49ED" w14:textId="5C92B186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702DCF1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2ED36" w14:textId="02B15885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B2D40F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1A10" w14:textId="689D9CF0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76BAD71D" w14:textId="77777777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B64C0" w14:textId="019A8CFE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</w:p>
        </w:tc>
      </w:tr>
      <w:tr w:rsidR="0019196F" w:rsidRPr="005329DB" w14:paraId="0EED62B3" w14:textId="77777777" w:rsidTr="00B7227C">
        <w:trPr>
          <w:cantSplit/>
        </w:trPr>
        <w:tc>
          <w:tcPr>
            <w:tcW w:w="4292" w:type="dxa"/>
            <w:hideMark/>
          </w:tcPr>
          <w:p w14:paraId="22981B15" w14:textId="292E74D6" w:rsidR="0019196F" w:rsidRPr="005329DB" w:rsidRDefault="0019196F" w:rsidP="0019196F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4053C780" w14:textId="77777777" w:rsidR="0019196F" w:rsidRPr="005329DB" w:rsidRDefault="0019196F" w:rsidP="0019196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4F4A" w14:textId="211FA2AC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03C944" w14:textId="77777777" w:rsidR="0019196F" w:rsidRPr="005329DB" w:rsidRDefault="0019196F" w:rsidP="0019196F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CE117" w14:textId="55B07561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3E95A" w14:textId="77777777" w:rsidR="0019196F" w:rsidRPr="005329DB" w:rsidRDefault="0019196F" w:rsidP="0019196F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BEBCC" w14:textId="6D93E7DC" w:rsidR="0019196F" w:rsidRPr="005329DB" w:rsidRDefault="0019196F" w:rsidP="0019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3991E39A" w14:textId="77777777" w:rsidR="0019196F" w:rsidRPr="005329DB" w:rsidRDefault="0019196F" w:rsidP="0019196F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55367" w14:textId="5E32CE5E" w:rsidR="0019196F" w:rsidRPr="005329DB" w:rsidRDefault="0019196F" w:rsidP="0019196F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</w:tr>
      <w:tr w:rsidR="00C816CC" w:rsidRPr="005329DB" w14:paraId="3F097ABF" w14:textId="77777777" w:rsidTr="00472C5C">
        <w:trPr>
          <w:cantSplit/>
        </w:trPr>
        <w:tc>
          <w:tcPr>
            <w:tcW w:w="4292" w:type="dxa"/>
          </w:tcPr>
          <w:p w14:paraId="0301AA41" w14:textId="77777777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71ED31D0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9CED3B" w14:textId="77777777" w:rsidR="00C816CC" w:rsidRPr="005329DB" w:rsidRDefault="00C816CC" w:rsidP="001F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5B3CC" w14:textId="77777777" w:rsidR="00C816CC" w:rsidRPr="005329DB" w:rsidRDefault="00C816CC" w:rsidP="00697DB9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F57E6" w14:textId="77777777" w:rsidR="00C816CC" w:rsidRPr="005329DB" w:rsidRDefault="00C816CC" w:rsidP="002E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ABF4A2" w14:textId="77777777" w:rsidR="00C816CC" w:rsidRPr="005329DB" w:rsidRDefault="00C816CC" w:rsidP="00697DB9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3DD4E223" w14:textId="77777777" w:rsidR="00C816CC" w:rsidRPr="005329DB" w:rsidRDefault="00C816CC" w:rsidP="001F6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2AF43926" w14:textId="77777777" w:rsidR="00C816CC" w:rsidRPr="005329DB" w:rsidRDefault="00C816CC" w:rsidP="00697DB9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764137E0" w14:textId="77777777" w:rsidR="00C816CC" w:rsidRPr="005329DB" w:rsidRDefault="00C816CC" w:rsidP="00697DB9">
            <w:pPr>
              <w:pStyle w:val="acctfourfigures"/>
              <w:tabs>
                <w:tab w:val="clear" w:pos="765"/>
                <w:tab w:val="decimal" w:pos="647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16CC" w:rsidRPr="005329DB" w14:paraId="26BC2996" w14:textId="77777777" w:rsidTr="00B7227C">
        <w:trPr>
          <w:cantSplit/>
        </w:trPr>
        <w:tc>
          <w:tcPr>
            <w:tcW w:w="4292" w:type="dxa"/>
          </w:tcPr>
          <w:p w14:paraId="5A123019" w14:textId="09A0DA2F" w:rsidR="00C816CC" w:rsidRPr="005329DB" w:rsidRDefault="00C816CC" w:rsidP="00C816CC">
            <w:pPr>
              <w:shd w:val="clear" w:color="auto" w:fill="FFFFFF"/>
              <w:tabs>
                <w:tab w:val="clear" w:pos="2580"/>
                <w:tab w:val="left" w:pos="2530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78" w:type="dxa"/>
            <w:vAlign w:val="bottom"/>
          </w:tcPr>
          <w:p w14:paraId="06CC0448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CDF6C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121" w:right="-90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424F3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A5BA2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70" w:right="-128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0A627E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271535D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43" w:right="-65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" w:type="dxa"/>
          </w:tcPr>
          <w:p w14:paraId="0097FD97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888" w:type="dxa"/>
          </w:tcPr>
          <w:p w14:paraId="61E8456C" w14:textId="77777777" w:rsidR="00C816CC" w:rsidRPr="005329DB" w:rsidRDefault="00C816CC" w:rsidP="00C816CC">
            <w:pPr>
              <w:pStyle w:val="acctmergecolhdg"/>
              <w:tabs>
                <w:tab w:val="decimal" w:pos="864"/>
              </w:tabs>
              <w:spacing w:line="240" w:lineRule="auto"/>
              <w:ind w:left="-96" w:right="-62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C816CC" w:rsidRPr="005329DB" w14:paraId="6317D61B" w14:textId="77777777" w:rsidTr="00B7227C">
        <w:trPr>
          <w:cantSplit/>
        </w:trPr>
        <w:tc>
          <w:tcPr>
            <w:tcW w:w="4292" w:type="dxa"/>
            <w:hideMark/>
          </w:tcPr>
          <w:p w14:paraId="36A9988D" w14:textId="2E25FB81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234E26ED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1370" w14:textId="4FF8B8AE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A4E7226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7DFA10" w14:textId="73951D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180" w:type="dxa"/>
          </w:tcPr>
          <w:p w14:paraId="21EF24FC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6E6AA3F9" w14:textId="03153285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4" w:type="dxa"/>
          </w:tcPr>
          <w:p w14:paraId="0C216BCA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88" w:type="dxa"/>
          </w:tcPr>
          <w:p w14:paraId="7930E03F" w14:textId="2D8E1B84" w:rsidR="00C816CC" w:rsidRPr="005329DB" w:rsidRDefault="00C816CC" w:rsidP="001732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</w:tr>
      <w:tr w:rsidR="00C816CC" w:rsidRPr="005329DB" w14:paraId="2BF73086" w14:textId="77777777" w:rsidTr="00B7227C">
        <w:trPr>
          <w:cantSplit/>
        </w:trPr>
        <w:tc>
          <w:tcPr>
            <w:tcW w:w="4292" w:type="dxa"/>
            <w:hideMark/>
          </w:tcPr>
          <w:p w14:paraId="247DC884" w14:textId="0E99288C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0882295A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91A6C" w14:textId="207C7849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80" w:type="dxa"/>
          </w:tcPr>
          <w:p w14:paraId="34F7419B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9C9CC5" w14:textId="635EB688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(1,69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36F3A7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2A2E2F73" w14:textId="229F80CD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84" w:type="dxa"/>
          </w:tcPr>
          <w:p w14:paraId="48DF2A44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88" w:type="dxa"/>
          </w:tcPr>
          <w:p w14:paraId="3465443A" w14:textId="5D0D5584" w:rsidR="00C816CC" w:rsidRPr="005329DB" w:rsidRDefault="00C816CC" w:rsidP="001732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(1,811)</w:t>
            </w:r>
          </w:p>
        </w:tc>
      </w:tr>
      <w:tr w:rsidR="00C816CC" w:rsidRPr="005329DB" w14:paraId="1898823B" w14:textId="77777777" w:rsidTr="00B7227C">
        <w:trPr>
          <w:cantSplit/>
        </w:trPr>
        <w:tc>
          <w:tcPr>
            <w:tcW w:w="4292" w:type="dxa"/>
            <w:hideMark/>
          </w:tcPr>
          <w:p w14:paraId="450D5B26" w14:textId="3ACE6ADA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2C6E8BCF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65739" w14:textId="22E1D7DD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307CE313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2020AD" w14:textId="5459D30A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925F57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3B608C49" w14:textId="0A31E41D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01F293C8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88" w:type="dxa"/>
          </w:tcPr>
          <w:p w14:paraId="521C092A" w14:textId="6B165E4B" w:rsidR="00C816CC" w:rsidRPr="005329DB" w:rsidRDefault="00C816CC" w:rsidP="001732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C816CC" w:rsidRPr="005329DB" w14:paraId="53846B42" w14:textId="77777777" w:rsidTr="00B7227C">
        <w:trPr>
          <w:cantSplit/>
        </w:trPr>
        <w:tc>
          <w:tcPr>
            <w:tcW w:w="4292" w:type="dxa"/>
            <w:hideMark/>
          </w:tcPr>
          <w:p w14:paraId="2DC8C01E" w14:textId="0DF5C129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97EF899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B3D0" w14:textId="43BC9DDF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9E60F2C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0F84F" w14:textId="6C5F06FE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A2A2C7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B68FB" w14:textId="46FC182D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00076A56" w14:textId="77777777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102D" w14:textId="1BD92E11" w:rsidR="00C816CC" w:rsidRPr="005329DB" w:rsidRDefault="00C816CC" w:rsidP="001732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C816CC" w:rsidRPr="005329DB" w14:paraId="3A9EDFC9" w14:textId="77777777" w:rsidTr="00B7227C">
        <w:trPr>
          <w:cantSplit/>
        </w:trPr>
        <w:tc>
          <w:tcPr>
            <w:tcW w:w="4292" w:type="dxa"/>
            <w:hideMark/>
          </w:tcPr>
          <w:p w14:paraId="1A13B372" w14:textId="2D024D2F" w:rsidR="00C816CC" w:rsidRPr="005329DB" w:rsidRDefault="00C816CC" w:rsidP="00C816CC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0D7E88C" w14:textId="77777777" w:rsidR="00C816CC" w:rsidRPr="005329DB" w:rsidRDefault="00C816CC" w:rsidP="00C816C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0E4F3" w14:textId="3E1C8472" w:rsidR="00C816CC" w:rsidRPr="005329DB" w:rsidRDefault="00C816CC" w:rsidP="00C816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5C30EC" w14:textId="77777777" w:rsidR="00C816CC" w:rsidRPr="005329DB" w:rsidRDefault="00C816CC" w:rsidP="00C816CC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D894E" w14:textId="349882AA" w:rsidR="00C816CC" w:rsidRPr="005329DB" w:rsidRDefault="00C816CC" w:rsidP="00C816CC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93852" w14:textId="77777777" w:rsidR="00C816CC" w:rsidRPr="005329DB" w:rsidRDefault="00C816CC" w:rsidP="00C816CC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28A77" w14:textId="09FD398D" w:rsidR="00C816CC" w:rsidRPr="005329DB" w:rsidRDefault="00C816CC" w:rsidP="00C816CC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74D6C7A0" w14:textId="77777777" w:rsidR="00C816CC" w:rsidRPr="005329DB" w:rsidRDefault="00C816CC" w:rsidP="00C816CC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4181" w14:textId="4E2C658F" w:rsidR="00C816CC" w:rsidRPr="005329DB" w:rsidRDefault="00C816CC" w:rsidP="001732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</w:tbl>
    <w:p w14:paraId="71775DF9" w14:textId="73C03DBF" w:rsidR="00771B7A" w:rsidRPr="005329DB" w:rsidRDefault="00771B7A" w:rsidP="00504540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7FA41E8F" w14:textId="3DA2C05B" w:rsidR="006F4A16" w:rsidRPr="005329DB" w:rsidRDefault="00EA4B66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14:paraId="2C2D8ED9" w14:textId="78C33C7F" w:rsidR="004567D0" w:rsidRPr="005329DB" w:rsidRDefault="004567D0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6"/>
        <w:gridCol w:w="1557"/>
        <w:gridCol w:w="279"/>
        <w:gridCol w:w="1557"/>
      </w:tblGrid>
      <w:tr w:rsidR="00D56AD7" w:rsidRPr="005329DB" w14:paraId="723EF310" w14:textId="77777777" w:rsidTr="000A7EBA">
        <w:trPr>
          <w:tblHeader/>
        </w:trPr>
        <w:tc>
          <w:tcPr>
            <w:tcW w:w="5706" w:type="dxa"/>
          </w:tcPr>
          <w:p w14:paraId="7068D501" w14:textId="77777777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393" w:type="dxa"/>
            <w:gridSpan w:val="3"/>
          </w:tcPr>
          <w:p w14:paraId="7FDD9235" w14:textId="473D8A1C" w:rsidR="00D56AD7" w:rsidRPr="005329DB" w:rsidRDefault="00D56AD7" w:rsidP="00AD4F0B">
            <w:pPr>
              <w:autoSpaceDE w:val="0"/>
              <w:autoSpaceDN w:val="0"/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56AD7" w:rsidRPr="005329DB" w14:paraId="7687995D" w14:textId="77777777" w:rsidTr="000A7EBA">
        <w:trPr>
          <w:tblHeader/>
        </w:trPr>
        <w:tc>
          <w:tcPr>
            <w:tcW w:w="5706" w:type="dxa"/>
          </w:tcPr>
          <w:p w14:paraId="73FF97BB" w14:textId="2F45D79C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9510E3C" w14:textId="16E4274B" w:rsidR="00D56AD7" w:rsidRPr="005329DB" w:rsidRDefault="00D56AD7" w:rsidP="00D56A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59C0338" w14:textId="77777777" w:rsidR="00D56AD7" w:rsidRPr="005329DB" w:rsidRDefault="00D56AD7" w:rsidP="00D56A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D3432A5" w14:textId="03909813" w:rsidR="00D56AD7" w:rsidRPr="005329DB" w:rsidRDefault="00D56AD7" w:rsidP="00D56A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56AD7" w:rsidRPr="005329DB" w14:paraId="3C0FEDF6" w14:textId="77777777" w:rsidTr="000A7EBA">
        <w:trPr>
          <w:tblHeader/>
        </w:trPr>
        <w:tc>
          <w:tcPr>
            <w:tcW w:w="5706" w:type="dxa"/>
          </w:tcPr>
          <w:p w14:paraId="4B13722E" w14:textId="77777777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3" w:type="dxa"/>
            <w:gridSpan w:val="3"/>
            <w:tcBorders>
              <w:left w:val="nil"/>
              <w:right w:val="nil"/>
            </w:tcBorders>
          </w:tcPr>
          <w:p w14:paraId="4410300B" w14:textId="5C2417B0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6AD7" w:rsidRPr="005329DB" w14:paraId="6E457D4F" w14:textId="77777777" w:rsidTr="000A7EBA">
        <w:tc>
          <w:tcPr>
            <w:tcW w:w="5706" w:type="dxa"/>
          </w:tcPr>
          <w:p w14:paraId="63F85C4A" w14:textId="28E3F360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545FFE8" w14:textId="3E0E02EE" w:rsidR="00D56AD7" w:rsidRPr="005329DB" w:rsidRDefault="00E653EB" w:rsidP="0056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776610" w14:textId="77777777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493342E" w14:textId="2B0B93CC" w:rsidR="00D56AD7" w:rsidRPr="005329DB" w:rsidRDefault="00D56AD7" w:rsidP="009D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D56AD7" w:rsidRPr="005329DB" w14:paraId="51DDE052" w14:textId="77777777" w:rsidTr="000A7EBA">
        <w:tc>
          <w:tcPr>
            <w:tcW w:w="5706" w:type="dxa"/>
            <w:vAlign w:val="bottom"/>
          </w:tcPr>
          <w:p w14:paraId="7AE52D2B" w14:textId="305BC068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6A9792D2" w14:textId="3FA70C2D" w:rsidR="00D56AD7" w:rsidRPr="005329DB" w:rsidRDefault="00E653EB" w:rsidP="0056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3E86977" w14:textId="77777777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1622D8A5" w14:textId="6D6B88FE" w:rsidR="00D56AD7" w:rsidRPr="005329DB" w:rsidRDefault="00D56AD7" w:rsidP="009D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D56AD7" w:rsidRPr="005329DB" w14:paraId="0E6BFB7D" w14:textId="77777777" w:rsidTr="000A7EBA">
        <w:tc>
          <w:tcPr>
            <w:tcW w:w="5706" w:type="dxa"/>
            <w:vAlign w:val="bottom"/>
          </w:tcPr>
          <w:p w14:paraId="47F39456" w14:textId="1DE88489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5531" w14:textId="2506CDD1" w:rsidR="00D56AD7" w:rsidRPr="005329DB" w:rsidRDefault="00E653EB" w:rsidP="0056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46157C" w14:textId="77777777" w:rsidR="00D56AD7" w:rsidRPr="005329DB" w:rsidRDefault="00D56AD7" w:rsidP="00D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32A55" w14:textId="56772B57" w:rsidR="00D56AD7" w:rsidRPr="005329DB" w:rsidRDefault="00D56AD7" w:rsidP="009D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</w:tr>
    </w:tbl>
    <w:p w14:paraId="1E54AF07" w14:textId="5A7F0CC1" w:rsidR="00EE2C3E" w:rsidRPr="005329DB" w:rsidRDefault="00EE2C3E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5F82E9" w14:textId="26047D0A" w:rsidR="0035550B" w:rsidRPr="005329D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E0CD2C7" w14:textId="77777777" w:rsidR="00742955" w:rsidRPr="005329DB" w:rsidRDefault="00742955" w:rsidP="0074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F4D5DEA" w14:textId="64731581" w:rsidR="0035550B" w:rsidRPr="005329D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43094" w:rsidRPr="005329D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F97EA7" w:rsidRPr="005329DB">
        <w:rPr>
          <w:rFonts w:asciiTheme="majorBidi" w:hAnsiTheme="majorBidi" w:cstheme="majorBidi"/>
          <w:sz w:val="30"/>
          <w:szCs w:val="30"/>
        </w:rPr>
        <w:t>2541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8598C38" w14:textId="006F8311" w:rsidR="00A3652F" w:rsidRDefault="00A36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6"/>
        <w:gridCol w:w="1557"/>
        <w:gridCol w:w="279"/>
        <w:gridCol w:w="1629"/>
      </w:tblGrid>
      <w:tr w:rsidR="00454D18" w:rsidRPr="005329DB" w14:paraId="2D7E5801" w14:textId="77777777" w:rsidTr="00BD0029">
        <w:trPr>
          <w:tblHeader/>
        </w:trPr>
        <w:tc>
          <w:tcPr>
            <w:tcW w:w="5706" w:type="dxa"/>
          </w:tcPr>
          <w:p w14:paraId="247705BA" w14:textId="4079F6B0" w:rsidR="00454D18" w:rsidRPr="005329DB" w:rsidRDefault="00DB3FF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  <w:r w:rsidR="00454D18"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465" w:type="dxa"/>
            <w:gridSpan w:val="3"/>
          </w:tcPr>
          <w:p w14:paraId="329F8A03" w14:textId="3088867E" w:rsidR="00454D18" w:rsidRPr="005329DB" w:rsidRDefault="003724A6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454D18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54D18" w:rsidRPr="005329DB" w14:paraId="1F83EB4D" w14:textId="77777777" w:rsidTr="00BD0029">
        <w:trPr>
          <w:tblHeader/>
        </w:trPr>
        <w:tc>
          <w:tcPr>
            <w:tcW w:w="5706" w:type="dxa"/>
          </w:tcPr>
          <w:p w14:paraId="6302D9B4" w14:textId="082AF86F" w:rsidR="00454D18" w:rsidRPr="005329DB" w:rsidRDefault="00454D18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EB26201" w14:textId="30823499" w:rsidR="00454D18" w:rsidRPr="005329DB" w:rsidRDefault="00454D18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66A6DD" w14:textId="77777777" w:rsidR="00454D18" w:rsidRPr="005329DB" w:rsidRDefault="00454D18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091C58B6" w14:textId="49FA37C2" w:rsidR="00454D18" w:rsidRPr="005329DB" w:rsidRDefault="00454D18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4D18" w:rsidRPr="005329DB" w14:paraId="33BD628A" w14:textId="77777777" w:rsidTr="00BD0029">
        <w:trPr>
          <w:tblHeader/>
        </w:trPr>
        <w:tc>
          <w:tcPr>
            <w:tcW w:w="5706" w:type="dxa"/>
          </w:tcPr>
          <w:p w14:paraId="22E6B0C2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3"/>
            <w:tcBorders>
              <w:left w:val="nil"/>
              <w:right w:val="nil"/>
            </w:tcBorders>
          </w:tcPr>
          <w:p w14:paraId="0717B668" w14:textId="20AED91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0"/>
                <w:tab w:val="center" w:pos="260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4D18" w:rsidRPr="005329DB" w14:paraId="5DD72A9E" w14:textId="77777777" w:rsidTr="00BD0029">
        <w:tc>
          <w:tcPr>
            <w:tcW w:w="5706" w:type="dxa"/>
          </w:tcPr>
          <w:p w14:paraId="037A08CD" w14:textId="41A1E4E8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EACDDD9" w14:textId="34F392C9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C7C5F1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33018EFC" w14:textId="773FFFC3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454D18" w:rsidRPr="005329DB" w14:paraId="17A09667" w14:textId="77777777" w:rsidTr="00BD0029">
        <w:tc>
          <w:tcPr>
            <w:tcW w:w="5706" w:type="dxa"/>
          </w:tcPr>
          <w:p w14:paraId="5DD6AA35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B2D2789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E52AB55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14839966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4D18" w:rsidRPr="005329DB" w14:paraId="730B53C4" w14:textId="77777777" w:rsidTr="00BD0029">
        <w:tc>
          <w:tcPr>
            <w:tcW w:w="5706" w:type="dxa"/>
          </w:tcPr>
          <w:p w14:paraId="2DC1C065" w14:textId="234B78F3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DBA3201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1D1598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05D26222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54D18" w:rsidRPr="005329DB" w14:paraId="7BA1057A" w14:textId="77777777" w:rsidTr="00BD0029">
        <w:tc>
          <w:tcPr>
            <w:tcW w:w="5706" w:type="dxa"/>
          </w:tcPr>
          <w:p w14:paraId="6C30989D" w14:textId="6B5C0178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5B2D78D" w14:textId="126A3BFA" w:rsidR="00454D18" w:rsidRPr="005329DB" w:rsidRDefault="00741DD9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9042A98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3FE2D20D" w14:textId="5F8B61AC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454D18" w:rsidRPr="005329DB" w14:paraId="6F4A1329" w14:textId="77777777" w:rsidTr="00BD0029">
        <w:tc>
          <w:tcPr>
            <w:tcW w:w="5706" w:type="dxa"/>
          </w:tcPr>
          <w:p w14:paraId="57DD0580" w14:textId="07CE1132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AD3C0B7" w14:textId="598167E1" w:rsidR="00454D18" w:rsidRPr="005329DB" w:rsidRDefault="00741DD9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94EAF8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140718AB" w14:textId="00886CD3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1D82" w:rsidRPr="005329DB" w14:paraId="2DC63E0A" w14:textId="77777777" w:rsidTr="00BD0029">
        <w:tc>
          <w:tcPr>
            <w:tcW w:w="5706" w:type="dxa"/>
          </w:tcPr>
          <w:p w14:paraId="29F3B2DF" w14:textId="4D29F301" w:rsidR="008E1D82" w:rsidRPr="005329DB" w:rsidRDefault="008E1D82" w:rsidP="008E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362FF7B" w14:textId="12D34090" w:rsidR="008E1D82" w:rsidRPr="005329DB" w:rsidRDefault="008E1D82" w:rsidP="008E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7EFE08C" w14:textId="77777777" w:rsidR="008E1D82" w:rsidRPr="005329DB" w:rsidRDefault="008E1D82" w:rsidP="008E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58862856" w14:textId="4D609D11" w:rsidR="008E1D82" w:rsidRPr="005329DB" w:rsidRDefault="008E1D82" w:rsidP="008E1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454D18" w:rsidRPr="005329DB" w14:paraId="5B52B15E" w14:textId="77777777" w:rsidTr="00BD0029">
        <w:tc>
          <w:tcPr>
            <w:tcW w:w="5706" w:type="dxa"/>
          </w:tcPr>
          <w:p w14:paraId="198EE3E1" w14:textId="260F20DA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6B34227D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1C1756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32B816E2" w14:textId="77777777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D18" w:rsidRPr="005329DB" w14:paraId="20083B32" w14:textId="77777777" w:rsidTr="00BD0029">
        <w:tc>
          <w:tcPr>
            <w:tcW w:w="5706" w:type="dxa"/>
          </w:tcPr>
          <w:p w14:paraId="18E3FC34" w14:textId="1CBCFE4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C98AAB4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7D9B753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465AAF69" w14:textId="77777777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D18" w:rsidRPr="005329DB" w14:paraId="08AE9922" w14:textId="77777777" w:rsidTr="00BD0029">
        <w:tc>
          <w:tcPr>
            <w:tcW w:w="5706" w:type="dxa"/>
          </w:tcPr>
          <w:p w14:paraId="7D66222F" w14:textId="7AA2324F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5329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3A1E3D4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AE2777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182CC5D7" w14:textId="20C5B8D1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D18" w:rsidRPr="005329DB" w14:paraId="46603FAF" w14:textId="77777777" w:rsidTr="00BD0029">
        <w:tc>
          <w:tcPr>
            <w:tcW w:w="5706" w:type="dxa"/>
          </w:tcPr>
          <w:p w14:paraId="251C3F58" w14:textId="573EBA8B" w:rsidR="00454D18" w:rsidRPr="005329DB" w:rsidRDefault="00454D18" w:rsidP="0039423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A9E244C" w14:textId="6BB0704F" w:rsidR="00454D18" w:rsidRPr="005329DB" w:rsidRDefault="00741DD9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FE3386D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1AF865A6" w14:textId="40A8F557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54D18" w:rsidRPr="005329DB" w14:paraId="7BD2F06C" w14:textId="77777777" w:rsidTr="00BD0029">
        <w:tc>
          <w:tcPr>
            <w:tcW w:w="5706" w:type="dxa"/>
          </w:tcPr>
          <w:p w14:paraId="6349B955" w14:textId="611FCFF3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671CD0E" w14:textId="77777777" w:rsidR="00454D18" w:rsidRPr="005329DB" w:rsidRDefault="00454D18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D450E0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2A2F8375" w14:textId="77777777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D18" w:rsidRPr="005329DB" w14:paraId="0E04174D" w14:textId="77777777" w:rsidTr="00BD0029">
        <w:tc>
          <w:tcPr>
            <w:tcW w:w="5706" w:type="dxa"/>
          </w:tcPr>
          <w:p w14:paraId="0D3CE789" w14:textId="02A2D86E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95773A6" w14:textId="4A315A18" w:rsidR="00454D18" w:rsidRPr="005329DB" w:rsidRDefault="002C76FC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AFCAEA0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3AC40BC3" w14:textId="6DB48B93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454D18" w:rsidRPr="005329DB" w14:paraId="7DCA62FA" w14:textId="77777777" w:rsidTr="00BD0029">
        <w:tc>
          <w:tcPr>
            <w:tcW w:w="5706" w:type="dxa"/>
          </w:tcPr>
          <w:p w14:paraId="27C9A3AD" w14:textId="0D06FB32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192" w14:textId="4D2D7275" w:rsidR="00454D18" w:rsidRPr="005329DB" w:rsidRDefault="002C76FC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633DDC5" w14:textId="77777777" w:rsidR="00454D18" w:rsidRPr="005329DB" w:rsidRDefault="00454D18" w:rsidP="0039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F9D16" w14:textId="4C225BD0" w:rsidR="00454D18" w:rsidRPr="005329DB" w:rsidRDefault="00454D18" w:rsidP="00DB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</w:tr>
    </w:tbl>
    <w:p w14:paraId="15F57079" w14:textId="77777777" w:rsidR="00785E31" w:rsidRPr="005329DB" w:rsidRDefault="00785E31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CDC35C" w14:textId="169B5F3E" w:rsidR="00A35EF3" w:rsidRPr="005329DB" w:rsidRDefault="00A35EF3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326AB" w:rsidRPr="005329DB">
        <w:rPr>
          <w:rFonts w:asciiTheme="majorBidi" w:hAnsiTheme="majorBidi" w:cstheme="majorBidi"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sz w:val="30"/>
          <w:szCs w:val="30"/>
        </w:rPr>
        <w:t>8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326AB" w:rsidRPr="005329DB">
        <w:rPr>
          <w:rFonts w:asciiTheme="majorBidi" w:hAnsiTheme="majorBidi" w:cstheme="majorBidi"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sz w:val="30"/>
          <w:szCs w:val="30"/>
        </w:rPr>
        <w:t>7</w:t>
      </w:r>
      <w:r w:rsidR="00596961" w:rsidRPr="005329DB">
        <w:rPr>
          <w:rFonts w:asciiTheme="majorBidi" w:hAnsiTheme="majorBidi" w:cstheme="majorBidi"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(แสดงโดยวิธีถัวเฉลี่ยถ่วงน้ำหนัก) ได้แก่</w:t>
      </w:r>
      <w:r w:rsidR="004C5A7A" w:rsidRPr="005329DB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A2953" w14:textId="16205642" w:rsidR="00A35EF3" w:rsidRPr="005329DB" w:rsidRDefault="00A35EF3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6"/>
        <w:gridCol w:w="1566"/>
        <w:gridCol w:w="270"/>
        <w:gridCol w:w="1638"/>
      </w:tblGrid>
      <w:tr w:rsidR="00D16ECC" w:rsidRPr="005329DB" w14:paraId="142614B1" w14:textId="77777777" w:rsidTr="0022373A">
        <w:trPr>
          <w:tblHeader/>
        </w:trPr>
        <w:tc>
          <w:tcPr>
            <w:tcW w:w="5706" w:type="dxa"/>
          </w:tcPr>
          <w:p w14:paraId="3057FDAB" w14:textId="3DC2F847" w:rsidR="00D16ECC" w:rsidRPr="005329DB" w:rsidRDefault="00D16ECC" w:rsidP="00E5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  <w:r w:rsidR="00E510B3" w:rsidRPr="005329D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474" w:type="dxa"/>
            <w:gridSpan w:val="3"/>
          </w:tcPr>
          <w:p w14:paraId="72D5EE5B" w14:textId="5A8B278F" w:rsidR="00D16ECC" w:rsidRPr="005329DB" w:rsidRDefault="00D16ECC" w:rsidP="00D1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016B6" w:rsidRPr="005329DB" w14:paraId="2DC63F15" w14:textId="77777777" w:rsidTr="0022373A">
        <w:trPr>
          <w:tblHeader/>
        </w:trPr>
        <w:tc>
          <w:tcPr>
            <w:tcW w:w="5706" w:type="dxa"/>
          </w:tcPr>
          <w:p w14:paraId="13F4990E" w14:textId="77777777" w:rsidR="004016B6" w:rsidRPr="005329DB" w:rsidRDefault="004016B6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58BBAC41" w14:textId="24ACEAB9" w:rsidR="004016B6" w:rsidRPr="005329DB" w:rsidRDefault="004016B6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C18D9" w14:textId="77777777" w:rsidR="004016B6" w:rsidRPr="005329DB" w:rsidRDefault="004016B6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5AE21180" w14:textId="04A03306" w:rsidR="004016B6" w:rsidRPr="005329DB" w:rsidRDefault="004016B6" w:rsidP="002E4C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16B6" w:rsidRPr="005329DB" w14:paraId="4C2DF8A9" w14:textId="77777777" w:rsidTr="0022373A">
        <w:trPr>
          <w:tblHeader/>
        </w:trPr>
        <w:tc>
          <w:tcPr>
            <w:tcW w:w="5706" w:type="dxa"/>
          </w:tcPr>
          <w:p w14:paraId="296ECB77" w14:textId="77777777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4" w:type="dxa"/>
            <w:gridSpan w:val="3"/>
            <w:tcBorders>
              <w:left w:val="nil"/>
              <w:right w:val="nil"/>
            </w:tcBorders>
          </w:tcPr>
          <w:p w14:paraId="1A806EF9" w14:textId="145DA086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016B6" w:rsidRPr="005329DB" w14:paraId="3630027F" w14:textId="77777777" w:rsidTr="0022373A">
        <w:tc>
          <w:tcPr>
            <w:tcW w:w="5706" w:type="dxa"/>
          </w:tcPr>
          <w:p w14:paraId="1AA939B2" w14:textId="4D38FC2F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182CDE0A" w14:textId="3C436085" w:rsidR="004016B6" w:rsidRPr="005329DB" w:rsidRDefault="00E653EB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1.8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ED331" w14:textId="77777777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708C30F" w14:textId="51303C3D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4016B6" w:rsidRPr="005329DB" w14:paraId="2660FBA0" w14:textId="77777777" w:rsidTr="0022373A">
        <w:tc>
          <w:tcPr>
            <w:tcW w:w="5706" w:type="dxa"/>
          </w:tcPr>
          <w:p w14:paraId="2DC0287B" w14:textId="71A1E3DE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17D4340E" w14:textId="2DAAB02E" w:rsidR="004016B6" w:rsidRPr="005329DB" w:rsidRDefault="00E653EB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DACAA" w14:textId="77777777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D35DCB5" w14:textId="532E8796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4016B6" w:rsidRPr="005329DB" w14:paraId="3FD245F3" w14:textId="77777777" w:rsidTr="0022373A">
        <w:tc>
          <w:tcPr>
            <w:tcW w:w="5706" w:type="dxa"/>
          </w:tcPr>
          <w:p w14:paraId="5DAB929C" w14:textId="00D253E0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02A17DB9" w14:textId="66D7BAF7" w:rsidR="004016B6" w:rsidRPr="005329DB" w:rsidRDefault="00E653EB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22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22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60E44C" w14:textId="77777777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0822F309" w14:textId="1AA7EE60" w:rsidR="004016B6" w:rsidRPr="005329DB" w:rsidRDefault="004016B6" w:rsidP="00C7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0 - 10.0</w:t>
            </w:r>
          </w:p>
        </w:tc>
      </w:tr>
      <w:tr w:rsidR="004016B6" w:rsidRPr="005329DB" w14:paraId="1FC97EC6" w14:textId="77777777" w:rsidTr="0022373A">
        <w:tc>
          <w:tcPr>
            <w:tcW w:w="5706" w:type="dxa"/>
          </w:tcPr>
          <w:p w14:paraId="51A84932" w14:textId="10112555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146BBAD0" w14:textId="2E5DC748" w:rsidR="004016B6" w:rsidRPr="005329DB" w:rsidRDefault="00E653EB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A8A5E" w14:textId="77777777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57CAF297" w14:textId="7831B769" w:rsidR="004016B6" w:rsidRPr="005329DB" w:rsidRDefault="004016B6" w:rsidP="004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136000AB" w14:textId="77777777" w:rsidR="008402CA" w:rsidRPr="005329DB" w:rsidRDefault="008402CA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47717" w14:textId="131E7AF7" w:rsidR="00707411" w:rsidRPr="005329DB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0AC9AE5" w14:textId="77777777" w:rsidR="00A3652F" w:rsidRDefault="00A3652F" w:rsidP="00CB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6DBCE" w14:textId="29A1D672" w:rsidR="00771B7A" w:rsidRPr="005329DB" w:rsidRDefault="006F4A16" w:rsidP="00CB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2007D" w:rsidRPr="005329DB">
        <w:rPr>
          <w:rFonts w:asciiTheme="majorBidi" w:hAnsiTheme="majorBidi" w:cstheme="majorBidi"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sz w:val="30"/>
          <w:szCs w:val="30"/>
        </w:rPr>
        <w:t>8</w:t>
      </w:r>
      <w:r w:rsidR="00D2007D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487E97" w:rsidRPr="005329DB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="0048121D" w:rsidRPr="005329DB">
        <w:rPr>
          <w:rFonts w:asciiTheme="majorBidi" w:eastAsia="Yu Mincho" w:hAnsiTheme="majorBidi" w:cstheme="majorBidi" w:hint="cs"/>
          <w:sz w:val="30"/>
          <w:szCs w:val="30"/>
          <w:cs/>
          <w:lang w:eastAsia="ja-JP"/>
        </w:rPr>
        <w:t xml:space="preserve"> </w:t>
      </w:r>
      <w:r w:rsidR="00E653EB" w:rsidRPr="005329DB">
        <w:rPr>
          <w:rFonts w:asciiTheme="majorBidi" w:eastAsia="Yu Mincho" w:hAnsiTheme="majorBidi" w:cstheme="majorBidi"/>
          <w:sz w:val="30"/>
          <w:szCs w:val="30"/>
          <w:lang w:eastAsia="ja-JP"/>
        </w:rPr>
        <w:t>11</w:t>
      </w:r>
      <w:r w:rsidR="00CD7D28" w:rsidRPr="005329DB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ปี</w:t>
      </w:r>
      <w:r w:rsidR="00926C5B"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="00076DD6" w:rsidRPr="005329DB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2007D" w:rsidRPr="005329D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E7C" w:rsidRPr="005329D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CDC1D70" w14:textId="3E9B7366" w:rsidR="006F4A16" w:rsidRPr="005329DB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5329DB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AA850F4" w14:textId="77777777" w:rsidR="00E97DFB" w:rsidRPr="005329DB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361F6C6" w14:textId="66609610" w:rsidR="006F4A16" w:rsidRPr="005329DB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96E6FA8" w14:textId="33D5EEDD" w:rsidR="0010428F" w:rsidRPr="005329DB" w:rsidRDefault="0010428F" w:rsidP="00B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4320"/>
        <w:gridCol w:w="1002"/>
        <w:gridCol w:w="233"/>
        <w:gridCol w:w="1064"/>
        <w:gridCol w:w="233"/>
        <w:gridCol w:w="981"/>
        <w:gridCol w:w="299"/>
        <w:gridCol w:w="1055"/>
      </w:tblGrid>
      <w:tr w:rsidR="0010428F" w:rsidRPr="005329DB" w14:paraId="192DE601" w14:textId="77777777" w:rsidTr="001D41C8">
        <w:trPr>
          <w:trHeight w:val="20"/>
          <w:tblHeader/>
        </w:trPr>
        <w:tc>
          <w:tcPr>
            <w:tcW w:w="4324" w:type="dxa"/>
          </w:tcPr>
          <w:p w14:paraId="5295F5F1" w14:textId="77777777" w:rsidR="0010428F" w:rsidRPr="005329DB" w:rsidRDefault="0010428F" w:rsidP="0065340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3" w:type="dxa"/>
            <w:gridSpan w:val="7"/>
          </w:tcPr>
          <w:p w14:paraId="5E08F863" w14:textId="11F5EE3D" w:rsidR="0010428F" w:rsidRPr="005329DB" w:rsidRDefault="00204A22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29D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329DB"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/ </w:t>
            </w:r>
            <w:r w:rsidR="0010428F" w:rsidRPr="005329DB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10428F" w:rsidRPr="005329D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0428F" w:rsidRPr="005329DB" w14:paraId="60788A02" w14:textId="77777777" w:rsidTr="001D41C8">
        <w:trPr>
          <w:trHeight w:val="20"/>
          <w:tblHeader/>
        </w:trPr>
        <w:tc>
          <w:tcPr>
            <w:tcW w:w="4324" w:type="dxa"/>
          </w:tcPr>
          <w:p w14:paraId="10DD6765" w14:textId="77777777" w:rsidR="0010428F" w:rsidRPr="005329DB" w:rsidRDefault="0010428F" w:rsidP="0065340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9" w:type="dxa"/>
            <w:gridSpan w:val="3"/>
          </w:tcPr>
          <w:p w14:paraId="18D4358E" w14:textId="1DF889A3" w:rsidR="0010428F" w:rsidRPr="005329DB" w:rsidRDefault="0010428F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F97EA7" w:rsidRPr="005329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0175457" w14:textId="77777777" w:rsidR="0010428F" w:rsidRPr="005329DB" w:rsidRDefault="001042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3A0B5995" w14:textId="38365741" w:rsidR="0010428F" w:rsidRPr="005329DB" w:rsidRDefault="0010428F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5329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5329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F97EA7" w:rsidRPr="005329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E4C82" w:rsidRPr="005329DB" w14:paraId="14169C76" w14:textId="77777777" w:rsidTr="001D41C8">
        <w:trPr>
          <w:trHeight w:val="20"/>
          <w:tblHeader/>
        </w:trPr>
        <w:tc>
          <w:tcPr>
            <w:tcW w:w="4324" w:type="dxa"/>
          </w:tcPr>
          <w:p w14:paraId="0B53699D" w14:textId="1E1FE6DC" w:rsidR="002E4C82" w:rsidRPr="005329DB" w:rsidRDefault="002E4C82" w:rsidP="002E4C8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2" w:type="dxa"/>
          </w:tcPr>
          <w:p w14:paraId="1A075B51" w14:textId="7DD5034A" w:rsidR="002E4C82" w:rsidRPr="005329DB" w:rsidRDefault="002E4C82" w:rsidP="002E4C8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2746FD8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97817DA" w14:textId="5B27D5E0" w:rsidR="002E4C82" w:rsidRPr="005329DB" w:rsidRDefault="002E4C82" w:rsidP="002E4C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3F37E5C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E77E0FB" w14:textId="0E9E17DB" w:rsidR="002E4C82" w:rsidRPr="005329DB" w:rsidRDefault="002E4C82" w:rsidP="002E4C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9" w:type="dxa"/>
          </w:tcPr>
          <w:p w14:paraId="37FEF286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AAAC363" w14:textId="18FFED75" w:rsidR="002E4C82" w:rsidRPr="005329DB" w:rsidRDefault="002E4C82" w:rsidP="002E4C8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E4C82" w:rsidRPr="005329DB" w14:paraId="50DF5839" w14:textId="77777777" w:rsidTr="001D41C8">
        <w:trPr>
          <w:trHeight w:val="20"/>
          <w:tblHeader/>
        </w:trPr>
        <w:tc>
          <w:tcPr>
            <w:tcW w:w="4324" w:type="dxa"/>
          </w:tcPr>
          <w:p w14:paraId="427D1922" w14:textId="77777777" w:rsidR="002E4C82" w:rsidRPr="005329DB" w:rsidRDefault="002E4C82" w:rsidP="002E4C82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3" w:type="dxa"/>
            <w:gridSpan w:val="7"/>
            <w:vAlign w:val="center"/>
          </w:tcPr>
          <w:p w14:paraId="543A0504" w14:textId="77777777" w:rsidR="002E4C82" w:rsidRPr="005329DB" w:rsidRDefault="002E4C82" w:rsidP="002E4C8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E4C82" w:rsidRPr="005329DB" w14:paraId="588AABC1" w14:textId="77777777" w:rsidTr="001D41C8">
        <w:trPr>
          <w:trHeight w:val="20"/>
        </w:trPr>
        <w:tc>
          <w:tcPr>
            <w:tcW w:w="4324" w:type="dxa"/>
          </w:tcPr>
          <w:p w14:paraId="23486085" w14:textId="77777777" w:rsidR="002E4C82" w:rsidRPr="005329DB" w:rsidRDefault="002E4C82" w:rsidP="002E4C8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5329D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  <w:vAlign w:val="center"/>
          </w:tcPr>
          <w:p w14:paraId="2AAB91AE" w14:textId="0EFD3BC8" w:rsidR="002E4C82" w:rsidRPr="005329DB" w:rsidRDefault="00E653EB" w:rsidP="002E4C8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33" w:type="dxa"/>
            <w:vAlign w:val="center"/>
          </w:tcPr>
          <w:p w14:paraId="13007F0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15150516" w14:textId="5331A304" w:rsidR="002E4C82" w:rsidRPr="005329DB" w:rsidRDefault="002E4C82" w:rsidP="002E4C8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3" w:type="dxa"/>
            <w:vAlign w:val="center"/>
          </w:tcPr>
          <w:p w14:paraId="6270C78D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center"/>
          </w:tcPr>
          <w:p w14:paraId="1BA44CA8" w14:textId="06513A71" w:rsidR="002E4C82" w:rsidRPr="005329DB" w:rsidRDefault="00E653EB" w:rsidP="002E4C8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1</w:t>
            </w:r>
            <w:r w:rsidR="00980749" w:rsidRPr="005329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9" w:type="dxa"/>
            <w:vAlign w:val="center"/>
          </w:tcPr>
          <w:p w14:paraId="091D9A1B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FADC5D0" w14:textId="2619F9A3" w:rsidR="002E4C82" w:rsidRPr="005329DB" w:rsidRDefault="002E4C82" w:rsidP="002E4C8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E4C82" w:rsidRPr="005329DB" w14:paraId="51769076" w14:textId="77777777" w:rsidTr="001D41C8">
        <w:trPr>
          <w:trHeight w:val="20"/>
        </w:trPr>
        <w:tc>
          <w:tcPr>
            <w:tcW w:w="4324" w:type="dxa"/>
          </w:tcPr>
          <w:p w14:paraId="5AEBFA3B" w14:textId="77777777" w:rsidR="002E4C82" w:rsidRPr="005329DB" w:rsidRDefault="002E4C82" w:rsidP="002E4C8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02" w:type="dxa"/>
          </w:tcPr>
          <w:p w14:paraId="29EB9196" w14:textId="0DE4345F" w:rsidR="002E4C82" w:rsidRPr="005329DB" w:rsidRDefault="00E653EB" w:rsidP="002E4C8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33" w:type="dxa"/>
          </w:tcPr>
          <w:p w14:paraId="4D3CED66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6C4DF4" w14:textId="049BB70F" w:rsidR="002E4C82" w:rsidRPr="005329DB" w:rsidRDefault="002E4C82" w:rsidP="002E4C8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33" w:type="dxa"/>
          </w:tcPr>
          <w:p w14:paraId="16F752B3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92C5453" w14:textId="0C58E9F0" w:rsidR="002E4C82" w:rsidRPr="005329DB" w:rsidRDefault="002C76FC" w:rsidP="002E4C8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E653EB" w:rsidRPr="005329D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80749" w:rsidRPr="005329DB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5329D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99" w:type="dxa"/>
          </w:tcPr>
          <w:p w14:paraId="24ABCFF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E551795" w14:textId="5AEABE76" w:rsidR="002E4C82" w:rsidRPr="005329DB" w:rsidRDefault="002E4C82" w:rsidP="002E4C8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29DB">
              <w:rPr>
                <w:rFonts w:ascii="Angsana New" w:hAnsi="Angsana New"/>
                <w:sz w:val="30"/>
                <w:szCs w:val="30"/>
                <w:lang w:bidi="th-TH"/>
              </w:rPr>
              <w:t>(13)</w:t>
            </w:r>
          </w:p>
        </w:tc>
      </w:tr>
    </w:tbl>
    <w:p w14:paraId="285AAF20" w14:textId="2B2B669C" w:rsidR="00365C9B" w:rsidRPr="005329DB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348E0E86" w14:textId="5759BAA8" w:rsidR="00746C73" w:rsidRPr="005329DB" w:rsidRDefault="00746C73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สำรองตามกฎหมาย</w:t>
      </w:r>
    </w:p>
    <w:p w14:paraId="1FEEB1B6" w14:textId="77777777" w:rsidR="00050337" w:rsidRPr="005329DB" w:rsidRDefault="00050337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8CFF695" w14:textId="5282F9AE" w:rsidR="00746C73" w:rsidRDefault="00746C73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97EA7" w:rsidRPr="005329DB">
        <w:rPr>
          <w:rFonts w:asciiTheme="majorBidi" w:hAnsiTheme="majorBidi" w:cstheme="majorBidi"/>
          <w:sz w:val="30"/>
          <w:szCs w:val="30"/>
        </w:rPr>
        <w:t>2535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329DB">
        <w:rPr>
          <w:rFonts w:asciiTheme="majorBidi" w:hAnsiTheme="majorBidi" w:cstheme="majorBidi"/>
          <w:sz w:val="30"/>
          <w:szCs w:val="30"/>
        </w:rPr>
        <w:t>“</w:t>
      </w:r>
      <w:r w:rsidRPr="005329D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329DB">
        <w:rPr>
          <w:rFonts w:asciiTheme="majorBidi" w:hAnsiTheme="majorBidi" w:cstheme="majorBidi"/>
          <w:sz w:val="30"/>
          <w:szCs w:val="30"/>
        </w:rPr>
        <w:t>”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F97EA7" w:rsidRPr="005329DB">
        <w:rPr>
          <w:rFonts w:asciiTheme="majorBidi" w:hAnsiTheme="majorBidi" w:cstheme="majorBidi"/>
          <w:sz w:val="30"/>
          <w:szCs w:val="30"/>
        </w:rPr>
        <w:t>5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97EA7" w:rsidRPr="005329DB">
        <w:rPr>
          <w:rFonts w:asciiTheme="majorBidi" w:hAnsiTheme="majorBidi" w:cstheme="majorBidi"/>
          <w:sz w:val="30"/>
          <w:szCs w:val="30"/>
        </w:rPr>
        <w:t>10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86D3AB3" w14:textId="77777777" w:rsidR="00A3652F" w:rsidRPr="005329DB" w:rsidRDefault="00A3652F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2C74A" w14:textId="60AB1BFF" w:rsidR="009C14BD" w:rsidRPr="005329DB" w:rsidRDefault="009C14BD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41A44A42" w14:textId="155FA922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214CC54C" w14:textId="3DB31F3C" w:rsidR="002B1261" w:rsidRPr="005329DB" w:rsidRDefault="002B1261" w:rsidP="002B12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1E836D3" w14:textId="1F0B893E" w:rsidR="002B1261" w:rsidRPr="005329DB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89CE17F" w14:textId="5229B43B" w:rsidR="004C4B57" w:rsidRPr="005329DB" w:rsidRDefault="009A140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กลุ่มบริษัทมี</w:t>
      </w:r>
      <w:r w:rsidR="004C4B57" w:rsidRPr="005329DB">
        <w:rPr>
          <w:rFonts w:asciiTheme="majorBidi" w:hAnsiTheme="majorBidi" w:hint="cs"/>
          <w:sz w:val="30"/>
          <w:szCs w:val="30"/>
          <w:cs/>
        </w:rPr>
        <w:t>หน่วยงานธุรกิจ</w:t>
      </w:r>
      <w:r w:rsidR="00F91A71" w:rsidRPr="005329DB">
        <w:rPr>
          <w:rFonts w:asciiTheme="majorBidi" w:hAnsiTheme="majorBidi" w:hint="cs"/>
          <w:sz w:val="30"/>
          <w:szCs w:val="30"/>
          <w:cs/>
        </w:rPr>
        <w:t>ที่สำคัญซึ่งผลิต</w:t>
      </w:r>
      <w:r w:rsidR="004C4B57" w:rsidRPr="005329DB">
        <w:rPr>
          <w:rFonts w:asciiTheme="majorBidi" w:hAnsiTheme="majorBidi" w:hint="cs"/>
          <w:sz w:val="30"/>
          <w:szCs w:val="30"/>
          <w:cs/>
        </w:rPr>
        <w:t>สินค้าและ</w:t>
      </w:r>
      <w:r w:rsidR="00F91A71" w:rsidRPr="005329DB">
        <w:rPr>
          <w:rFonts w:asciiTheme="majorBidi" w:hAnsiTheme="majorBidi" w:hint="cs"/>
          <w:sz w:val="30"/>
          <w:szCs w:val="30"/>
          <w:cs/>
        </w:rPr>
        <w:t>ให้</w:t>
      </w:r>
      <w:r w:rsidR="004C4B57" w:rsidRPr="005329DB">
        <w:rPr>
          <w:rFonts w:asciiTheme="majorBidi" w:hAnsiTheme="majorBidi" w:hint="cs"/>
          <w:sz w:val="30"/>
          <w:szCs w:val="30"/>
          <w:cs/>
        </w:rPr>
        <w:t>บริการที่แตกต่างกัน และมีการบริหารจัดการแยกต่างหาก</w:t>
      </w:r>
      <w:r w:rsidR="004C4B57"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4C4B57" w:rsidRPr="005329DB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E433DA" w:rsidRPr="005329DB">
        <w:rPr>
          <w:rFonts w:asciiTheme="majorBidi" w:hAnsiTheme="majorBidi"/>
          <w:sz w:val="30"/>
          <w:szCs w:val="30"/>
        </w:rPr>
        <w:t xml:space="preserve"> </w:t>
      </w:r>
      <w:r w:rsidR="008F47AE" w:rsidRPr="005329DB">
        <w:rPr>
          <w:rFonts w:asciiTheme="majorBidi" w:hAnsiTheme="majorBidi" w:hint="cs"/>
          <w:sz w:val="30"/>
          <w:szCs w:val="30"/>
          <w:cs/>
        </w:rPr>
        <w:t xml:space="preserve">การดำเนินงานของแต่ละส่วนงานของกลุ่มบริษัทมี </w:t>
      </w:r>
      <w:r w:rsidR="008F47AE" w:rsidRPr="005329DB">
        <w:rPr>
          <w:rFonts w:asciiTheme="majorBidi" w:hAnsiTheme="majorBidi"/>
          <w:sz w:val="30"/>
          <w:szCs w:val="30"/>
        </w:rPr>
        <w:t>2</w:t>
      </w:r>
      <w:r w:rsidR="008F47AE" w:rsidRPr="005329DB">
        <w:rPr>
          <w:rFonts w:asciiTheme="majorBidi" w:hAnsiTheme="majorBidi" w:hint="cs"/>
          <w:sz w:val="30"/>
          <w:szCs w:val="30"/>
          <w:cs/>
        </w:rPr>
        <w:t xml:space="preserve"> ส่วนงานดำเนินงาน</w:t>
      </w:r>
      <w:r w:rsidR="00E433DA" w:rsidRPr="005329DB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595C7E94" w14:textId="77777777" w:rsidR="002B1261" w:rsidRPr="005329DB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0A11F71" w14:textId="2D43A208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5329DB">
        <w:rPr>
          <w:rFonts w:asciiTheme="majorBidi" w:hAnsiTheme="majorBidi" w:cstheme="majorBidi"/>
          <w:sz w:val="30"/>
          <w:szCs w:val="30"/>
        </w:rPr>
        <w:t>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00400586" w14:textId="2E72E924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5329DB">
        <w:rPr>
          <w:rFonts w:asciiTheme="majorBidi" w:hAnsiTheme="majorBidi" w:cstheme="majorBidi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3320A67E" w14:textId="77777777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5329DB">
        <w:rPr>
          <w:rFonts w:asciiTheme="majorBidi" w:hAnsiTheme="majorBidi" w:cstheme="majorBidi"/>
          <w:sz w:val="30"/>
          <w:szCs w:val="30"/>
          <w:cs/>
        </w:rPr>
        <w:tab/>
      </w:r>
      <w:r w:rsidRPr="005329DB">
        <w:rPr>
          <w:rFonts w:asciiTheme="majorBidi" w:hAnsiTheme="majorBidi" w:cstheme="majorBidi"/>
          <w:sz w:val="30"/>
          <w:szCs w:val="30"/>
          <w:cs/>
        </w:rPr>
        <w:tab/>
      </w:r>
      <w:r w:rsidRPr="005329DB">
        <w:rPr>
          <w:rFonts w:asciiTheme="majorBidi" w:hAnsiTheme="majorBidi" w:cstheme="majorBidi"/>
          <w:sz w:val="30"/>
          <w:szCs w:val="30"/>
          <w:cs/>
        </w:rPr>
        <w:tab/>
        <w:t>กลุ่มธุรกิจอื่น</w:t>
      </w:r>
    </w:p>
    <w:p w14:paraId="5EB57F61" w14:textId="77777777" w:rsidR="00771B7A" w:rsidRPr="005329DB" w:rsidRDefault="00771B7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</w:p>
    <w:p w14:paraId="454D0434" w14:textId="143874F4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การดำเนินงานอื่นในปี </w:t>
      </w:r>
      <w:r w:rsidR="00D2007D" w:rsidRPr="005329DB">
        <w:rPr>
          <w:rFonts w:asciiTheme="majorBidi" w:hAnsiTheme="majorBidi" w:cstheme="majorBidi"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sz w:val="30"/>
          <w:szCs w:val="30"/>
        </w:rPr>
        <w:t>8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2007D" w:rsidRPr="005329DB">
        <w:rPr>
          <w:rFonts w:asciiTheme="majorBidi" w:hAnsiTheme="majorBidi" w:cstheme="majorBidi"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sz w:val="30"/>
          <w:szCs w:val="30"/>
        </w:rPr>
        <w:t>7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ยังไม่มีส่วนงานใดที่เข้าเกณฑ์เชิงปริมาณที่ต้องแยกแสดงเป็นส่วนงานดำเนินงานเพิ่มเติม </w:t>
      </w:r>
    </w:p>
    <w:p w14:paraId="59EC9C80" w14:textId="653CD109" w:rsidR="00E433DA" w:rsidRPr="005329DB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692C2DBE" w14:textId="50F02958" w:rsidR="00E433DA" w:rsidRPr="005329DB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ผลการดำเนินงานของแต่ละส่วนงานดำเนินงาน วัดโดยใช้กำไร</w:t>
      </w:r>
      <w:r w:rsidR="000A2DA7" w:rsidRPr="005329DB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5329DB">
        <w:rPr>
          <w:rFonts w:asciiTheme="majorBidi" w:hAnsiTheme="majorBidi" w:cstheme="majorBidi"/>
          <w:sz w:val="30"/>
          <w:szCs w:val="30"/>
          <w:cs/>
        </w:rPr>
        <w:t>ก่อนหักต้นทุนทางการเงิน ภาษีเงินได้ ค่าเสื่อมราคาค่าตัดจำหน่าย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</w:t>
      </w:r>
      <w:r w:rsidRPr="005329DB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ดำเนินงานของกลุ่มบริษัท ผู้บริหารเชื่อว่าการใช้กำไร</w:t>
      </w:r>
      <w:r w:rsidR="000A2DA7" w:rsidRPr="005329D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5329DB">
        <w:rPr>
          <w:rFonts w:asciiTheme="majorBidi" w:hAnsiTheme="majorBidi" w:cstheme="majorBidi"/>
          <w:spacing w:val="-6"/>
          <w:sz w:val="30"/>
          <w:szCs w:val="30"/>
          <w:cs/>
        </w:rPr>
        <w:t>ก่อนหักต้นทุนทางการเงิน</w:t>
      </w:r>
      <w:r w:rsidR="0008365F" w:rsidRPr="005329D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365F" w:rsidRPr="005329DB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</w:t>
      </w:r>
      <w:r w:rsidRPr="005329D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ค่าเสื่อมราคา</w:t>
      </w:r>
      <w:r w:rsidR="00740D3C" w:rsidRPr="005329D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pacing w:val="-6"/>
          <w:sz w:val="30"/>
          <w:szCs w:val="30"/>
          <w:cs/>
        </w:rPr>
        <w:t>ค่าตัดจำหน่าย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7EE4628" w14:textId="1F8376F3" w:rsidR="00CB7787" w:rsidRPr="005329DB" w:rsidRDefault="00CB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5499F7F" w14:textId="1A960298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ข้อมูลตามส่วนงานที่รายงานสำหรับปีสิ้นสุดวันที่ 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 w:rsidRPr="005329D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i/>
          <w:iCs/>
          <w:sz w:val="30"/>
          <w:szCs w:val="30"/>
        </w:rPr>
        <w:t>8</w:t>
      </w:r>
    </w:p>
    <w:p w14:paraId="2D0A545F" w14:textId="77777777" w:rsidR="000D00DE" w:rsidRPr="005329DB" w:rsidRDefault="000D00DE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1478800A" w14:textId="77777777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8"/>
          <w:szCs w:val="8"/>
          <w:cs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9C14BD" w:rsidRPr="005329DB" w14:paraId="449583C9" w14:textId="77777777" w:rsidTr="0071409A">
        <w:trPr>
          <w:cantSplit/>
          <w:tblHeader/>
        </w:trPr>
        <w:tc>
          <w:tcPr>
            <w:tcW w:w="3688" w:type="dxa"/>
          </w:tcPr>
          <w:p w14:paraId="1546BB12" w14:textId="64E9A35C" w:rsidR="009C14BD" w:rsidRPr="005329DB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835085" w14:textId="77777777" w:rsidR="009C14BD" w:rsidRPr="005329DB" w:rsidRDefault="009C14BD" w:rsidP="00653403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9B4D3E3" w14:textId="77777777" w:rsidR="009C14BD" w:rsidRPr="005329DB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19316F94" w14:textId="77777777" w:rsidR="009C14BD" w:rsidRPr="005329DB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8923884" w14:textId="77777777" w:rsidR="009C14BD" w:rsidRPr="005329DB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3C8ED8D3" w14:textId="77777777" w:rsidR="009C14BD" w:rsidRPr="005329DB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F20EB52" w14:textId="77777777" w:rsidR="009C14BD" w:rsidRPr="005329DB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08C5F" w14:textId="77777777" w:rsidR="009C14BD" w:rsidRPr="005329DB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7345DB58" w14:textId="77777777" w:rsidR="009C14BD" w:rsidRPr="005329DB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9FCC012" w14:textId="77777777" w:rsidR="009C14BD" w:rsidRPr="005329DB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0614B2E" w14:textId="77777777" w:rsidR="009C14BD" w:rsidRPr="005329DB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8DF8FB" w14:textId="77777777" w:rsidR="009C14BD" w:rsidRPr="005329DB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14BD" w:rsidRPr="005329DB" w14:paraId="4010B84D" w14:textId="77777777" w:rsidTr="0071409A">
        <w:trPr>
          <w:cantSplit/>
          <w:tblHeader/>
        </w:trPr>
        <w:tc>
          <w:tcPr>
            <w:tcW w:w="3688" w:type="dxa"/>
            <w:vAlign w:val="center"/>
          </w:tcPr>
          <w:p w14:paraId="36ED7E40" w14:textId="77777777" w:rsidR="009C14BD" w:rsidRPr="005329DB" w:rsidRDefault="009C14B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50113AFC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5329DB" w14:paraId="0C7AEDF1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C7B4B3F" w14:textId="77777777" w:rsidR="009C14BD" w:rsidRPr="005329DB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1029199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9848A9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F287070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D6E2CFC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6C0B782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A4CC8BA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EBD3A86" w14:textId="77777777" w:rsidR="009C14BD" w:rsidRPr="005329DB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7505D" w:rsidRPr="005329DB" w14:paraId="180577B8" w14:textId="77777777" w:rsidTr="00653403">
        <w:trPr>
          <w:cantSplit/>
        </w:trPr>
        <w:tc>
          <w:tcPr>
            <w:tcW w:w="3688" w:type="dxa"/>
            <w:vAlign w:val="center"/>
          </w:tcPr>
          <w:p w14:paraId="6306E00F" w14:textId="3A4EA76E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</w:tcPr>
          <w:p w14:paraId="19CE916B" w14:textId="5F3806B4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11,655</w:t>
            </w:r>
          </w:p>
        </w:tc>
        <w:tc>
          <w:tcPr>
            <w:tcW w:w="183" w:type="dxa"/>
          </w:tcPr>
          <w:p w14:paraId="24AD73EA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D449AC5" w14:textId="2FFABC58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8,160</w:t>
            </w:r>
          </w:p>
        </w:tc>
        <w:tc>
          <w:tcPr>
            <w:tcW w:w="179" w:type="dxa"/>
          </w:tcPr>
          <w:p w14:paraId="3BF24B5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940FEED" w14:textId="5DEB7482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94</w:t>
            </w:r>
          </w:p>
        </w:tc>
        <w:tc>
          <w:tcPr>
            <w:tcW w:w="184" w:type="dxa"/>
          </w:tcPr>
          <w:p w14:paraId="2D80BE63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F14B235" w14:textId="6181A863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19,909</w:t>
            </w:r>
          </w:p>
        </w:tc>
      </w:tr>
      <w:tr w:rsidR="00C7505D" w:rsidRPr="005329DB" w14:paraId="3F63B609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4CE86DE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8AEE5" w14:textId="35368C6D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11,655</w:t>
            </w:r>
          </w:p>
        </w:tc>
        <w:tc>
          <w:tcPr>
            <w:tcW w:w="183" w:type="dxa"/>
          </w:tcPr>
          <w:p w14:paraId="27FA3C2B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0135" w14:textId="5B1C2454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8,160</w:t>
            </w:r>
          </w:p>
        </w:tc>
        <w:tc>
          <w:tcPr>
            <w:tcW w:w="179" w:type="dxa"/>
          </w:tcPr>
          <w:p w14:paraId="30B221F3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CCD3CFF" w14:textId="67C69028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84" w:type="dxa"/>
          </w:tcPr>
          <w:p w14:paraId="28A9D4AF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1372" w14:textId="71E77542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19,909</w:t>
            </w:r>
          </w:p>
        </w:tc>
      </w:tr>
      <w:tr w:rsidR="00C7505D" w:rsidRPr="005329DB" w14:paraId="0782D625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F4B44E5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EE5ED" w14:textId="62A5C511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(11,150)</w:t>
            </w:r>
          </w:p>
        </w:tc>
        <w:tc>
          <w:tcPr>
            <w:tcW w:w="183" w:type="dxa"/>
          </w:tcPr>
          <w:p w14:paraId="2BE77BC2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A837FF7" w14:textId="74F6BE75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(7,369)</w:t>
            </w:r>
          </w:p>
        </w:tc>
        <w:tc>
          <w:tcPr>
            <w:tcW w:w="179" w:type="dxa"/>
          </w:tcPr>
          <w:p w14:paraId="51D1134D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CDE5261" w14:textId="1068381C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(75)</w:t>
            </w:r>
          </w:p>
        </w:tc>
        <w:tc>
          <w:tcPr>
            <w:tcW w:w="184" w:type="dxa"/>
          </w:tcPr>
          <w:p w14:paraId="580B322C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90A125" w14:textId="09505AFA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(18,594)</w:t>
            </w:r>
          </w:p>
        </w:tc>
      </w:tr>
      <w:tr w:rsidR="00C7505D" w:rsidRPr="005329DB" w14:paraId="325E1F60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9A80D30" w14:textId="77777777" w:rsidR="00F54E85" w:rsidRPr="005329DB" w:rsidRDefault="00C7505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  <w:p w14:paraId="4FD05D1E" w14:textId="6ABB81BB" w:rsidR="00C7505D" w:rsidRPr="005329DB" w:rsidRDefault="00F54E85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และค่าใช้จ่ายในการบริหาร</w:t>
            </w:r>
          </w:p>
        </w:tc>
        <w:tc>
          <w:tcPr>
            <w:tcW w:w="1418" w:type="dxa"/>
          </w:tcPr>
          <w:p w14:paraId="6CD17F3F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07912629" w14:textId="6ADAF40D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192BB0" w:rsidRPr="005329DB">
              <w:rPr>
                <w:rFonts w:asciiTheme="majorBidi" w:eastAsia="Times New Roman" w:hAnsiTheme="majorBidi"/>
                <w:sz w:val="30"/>
                <w:szCs w:val="30"/>
              </w:rPr>
              <w:t>413</w:t>
            </w: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671B9B3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1FBC3074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33EDFAD2" w14:textId="3D763EDC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192BB0" w:rsidRPr="005329DB">
              <w:rPr>
                <w:rFonts w:asciiTheme="majorBidi" w:eastAsia="Times New Roman" w:hAnsiTheme="majorBidi"/>
                <w:sz w:val="30"/>
                <w:szCs w:val="30"/>
              </w:rPr>
              <w:t>315</w:t>
            </w: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BBC0841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9086E48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079587C6" w14:textId="44CF8AB0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(16)</w:t>
            </w:r>
          </w:p>
        </w:tc>
        <w:tc>
          <w:tcPr>
            <w:tcW w:w="184" w:type="dxa"/>
          </w:tcPr>
          <w:p w14:paraId="0E86687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B8FB21D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55622CD1" w14:textId="26A4194E" w:rsidR="00C7505D" w:rsidRPr="005329DB" w:rsidRDefault="00F07A99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(74</w:t>
            </w:r>
            <w:r w:rsidR="00192BB0" w:rsidRPr="005329DB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</w:tr>
      <w:tr w:rsidR="00C7505D" w:rsidRPr="005329DB" w14:paraId="308F4A9D" w14:textId="77777777" w:rsidTr="003E2883">
        <w:trPr>
          <w:cantSplit/>
        </w:trPr>
        <w:tc>
          <w:tcPr>
            <w:tcW w:w="3688" w:type="dxa"/>
            <w:vAlign w:val="bottom"/>
            <w:hideMark/>
          </w:tcPr>
          <w:p w14:paraId="5FE66A5C" w14:textId="4950160E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กำไรก่อนต้นทุนทางการเงิน</w:t>
            </w:r>
            <w:r w:rsidR="004D6A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</w:tcPr>
          <w:p w14:paraId="42E5B78B" w14:textId="77777777" w:rsidR="004D6A4F" w:rsidRDefault="004D6A4F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258B2603" w14:textId="206AF92B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83" w:type="dxa"/>
          </w:tcPr>
          <w:p w14:paraId="663E0BB7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1E9E8E89" w14:textId="77777777" w:rsidR="004D6A4F" w:rsidRDefault="004D6A4F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75546862" w14:textId="01BF2FEF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79" w:type="dxa"/>
          </w:tcPr>
          <w:p w14:paraId="42356FF0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351E320" w14:textId="77777777" w:rsidR="004D6A4F" w:rsidRDefault="004D6A4F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1714193D" w14:textId="43CEE5C7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791904D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6DBC5DF8" w14:textId="77777777" w:rsidR="004D6A4F" w:rsidRDefault="004D6A4F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4FDB711D" w14:textId="278328AE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618</w:t>
            </w:r>
          </w:p>
        </w:tc>
      </w:tr>
      <w:tr w:rsidR="00C7505D" w:rsidRPr="005329DB" w14:paraId="26679BAD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042E4427" w14:textId="43951445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  <w:r w:rsidR="00CE6E6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และเงินปันผล</w:t>
            </w:r>
          </w:p>
        </w:tc>
        <w:tc>
          <w:tcPr>
            <w:tcW w:w="1418" w:type="dxa"/>
          </w:tcPr>
          <w:p w14:paraId="7DF93AD8" w14:textId="72BAB19C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5D5376E3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04DD92" w14:textId="533B1AE7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22</w:t>
            </w:r>
          </w:p>
        </w:tc>
        <w:tc>
          <w:tcPr>
            <w:tcW w:w="179" w:type="dxa"/>
          </w:tcPr>
          <w:p w14:paraId="63B5149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4E3A392" w14:textId="1D83DFB8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C06F328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AAF436" w14:textId="5EDDE2D8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24</w:t>
            </w:r>
          </w:p>
        </w:tc>
      </w:tr>
      <w:tr w:rsidR="00C7505D" w:rsidRPr="005329DB" w14:paraId="135C588C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FCC1070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29F9BAB" w14:textId="6C481CAC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(14)</w:t>
            </w:r>
          </w:p>
        </w:tc>
        <w:tc>
          <w:tcPr>
            <w:tcW w:w="183" w:type="dxa"/>
          </w:tcPr>
          <w:p w14:paraId="40238FB7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F4D39D9" w14:textId="74D45BB2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(6)</w:t>
            </w:r>
          </w:p>
        </w:tc>
        <w:tc>
          <w:tcPr>
            <w:tcW w:w="179" w:type="dxa"/>
          </w:tcPr>
          <w:p w14:paraId="40B1068F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5575C9" w14:textId="11CEB906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0394980F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9A2A79" w14:textId="19DE5920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(20)</w:t>
            </w:r>
          </w:p>
        </w:tc>
      </w:tr>
      <w:tr w:rsidR="00C7505D" w:rsidRPr="005329DB" w14:paraId="48040D4A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58BDBE9C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02465904" w14:textId="4FD4E42D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(281)</w:t>
            </w:r>
          </w:p>
        </w:tc>
        <w:tc>
          <w:tcPr>
            <w:tcW w:w="183" w:type="dxa"/>
          </w:tcPr>
          <w:p w14:paraId="5FD1A8F8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94C2CFB" w14:textId="33724CC2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(255)</w:t>
            </w:r>
          </w:p>
        </w:tc>
        <w:tc>
          <w:tcPr>
            <w:tcW w:w="179" w:type="dxa"/>
          </w:tcPr>
          <w:p w14:paraId="4A665F77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69409B" w14:textId="42F77390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4E0551F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D2E65CC" w14:textId="24D95659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(536)</w:t>
            </w:r>
          </w:p>
        </w:tc>
      </w:tr>
      <w:tr w:rsidR="00C7505D" w:rsidRPr="005329DB" w14:paraId="322A2939" w14:textId="77777777" w:rsidTr="00653403">
        <w:trPr>
          <w:cantSplit/>
        </w:trPr>
        <w:tc>
          <w:tcPr>
            <w:tcW w:w="3688" w:type="dxa"/>
            <w:vAlign w:val="center"/>
          </w:tcPr>
          <w:p w14:paraId="3B3F3B85" w14:textId="10CAED3A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 w:rsidRPr="005329DB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5B32C890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03DB29F9" w14:textId="5EFAEBBE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9E5E1F8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821401E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531A9686" w14:textId="604592E5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133</w:t>
            </w:r>
          </w:p>
        </w:tc>
        <w:tc>
          <w:tcPr>
            <w:tcW w:w="179" w:type="dxa"/>
          </w:tcPr>
          <w:p w14:paraId="3E0D6BB2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5BB4FFA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23E95D6A" w14:textId="0BBEF49B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(678)</w:t>
            </w:r>
          </w:p>
        </w:tc>
        <w:tc>
          <w:tcPr>
            <w:tcW w:w="184" w:type="dxa"/>
          </w:tcPr>
          <w:p w14:paraId="4AB16581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CCE3E93" w14:textId="77777777" w:rsidR="00192BB0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128FCFF8" w14:textId="739D18D3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(545)</w:t>
            </w:r>
          </w:p>
        </w:tc>
      </w:tr>
      <w:tr w:rsidR="00C7505D" w:rsidRPr="005329DB" w14:paraId="61BEE460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167C382A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836F89" w14:textId="3F438B35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</w:tcPr>
          <w:p w14:paraId="6B5AB129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14B5C4C" w14:textId="2C85ABA3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(30)</w:t>
            </w:r>
          </w:p>
        </w:tc>
        <w:tc>
          <w:tcPr>
            <w:tcW w:w="179" w:type="dxa"/>
          </w:tcPr>
          <w:p w14:paraId="13208064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0EA3951" w14:textId="17FAD7F2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(289)</w:t>
            </w:r>
          </w:p>
        </w:tc>
        <w:tc>
          <w:tcPr>
            <w:tcW w:w="184" w:type="dxa"/>
          </w:tcPr>
          <w:p w14:paraId="14A5D31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89FB3BB" w14:textId="2D9CB03A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(316)</w:t>
            </w:r>
          </w:p>
        </w:tc>
      </w:tr>
      <w:tr w:rsidR="00C7505D" w:rsidRPr="005329DB" w14:paraId="55F7C44C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734C0FBD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04AFD5" w14:textId="4CB0209C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(172)</w:t>
            </w:r>
          </w:p>
        </w:tc>
        <w:tc>
          <w:tcPr>
            <w:tcW w:w="183" w:type="dxa"/>
          </w:tcPr>
          <w:p w14:paraId="76DA670D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33B05469" w14:textId="40DAAF7B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79" w:type="dxa"/>
          </w:tcPr>
          <w:p w14:paraId="0EA30F32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08ABCD8" w14:textId="0DCCCAD5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(964)</w:t>
            </w:r>
          </w:p>
        </w:tc>
        <w:tc>
          <w:tcPr>
            <w:tcW w:w="184" w:type="dxa"/>
          </w:tcPr>
          <w:p w14:paraId="057B6F7B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B708052" w14:textId="795BC5FD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(775)</w:t>
            </w:r>
          </w:p>
        </w:tc>
      </w:tr>
      <w:tr w:rsidR="00C7505D" w:rsidRPr="005329DB" w14:paraId="7593D73C" w14:textId="77777777" w:rsidTr="00653403">
        <w:trPr>
          <w:cantSplit/>
        </w:trPr>
        <w:tc>
          <w:tcPr>
            <w:tcW w:w="3688" w:type="dxa"/>
            <w:vAlign w:val="center"/>
          </w:tcPr>
          <w:p w14:paraId="1D3270DA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</w:tcPr>
          <w:p w14:paraId="33201B7C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CB380A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1C31C93A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D0177A2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575937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E068B3E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C189188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</w:tr>
      <w:tr w:rsidR="00C7505D" w:rsidRPr="005329DB" w14:paraId="1B81AFA6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43B507EA" w14:textId="77777777" w:rsidR="00C7505D" w:rsidRPr="005329DB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</w:tcPr>
          <w:p w14:paraId="12FD843C" w14:textId="3F8A00AE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(297)</w:t>
            </w:r>
          </w:p>
        </w:tc>
        <w:tc>
          <w:tcPr>
            <w:tcW w:w="183" w:type="dxa"/>
          </w:tcPr>
          <w:p w14:paraId="22C6BEAD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3D8DB443" w14:textId="449BB017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79" w:type="dxa"/>
          </w:tcPr>
          <w:p w14:paraId="004937C6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3ED5AB5" w14:textId="645A1373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(678)</w:t>
            </w:r>
          </w:p>
        </w:tc>
        <w:tc>
          <w:tcPr>
            <w:tcW w:w="184" w:type="dxa"/>
          </w:tcPr>
          <w:p w14:paraId="13BD98F1" w14:textId="77777777" w:rsidR="00C7505D" w:rsidRPr="005329DB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6BA10675" w14:textId="5503FD48" w:rsidR="00C7505D" w:rsidRPr="005329DB" w:rsidRDefault="00192BB0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(684)</w:t>
            </w:r>
          </w:p>
        </w:tc>
      </w:tr>
    </w:tbl>
    <w:p w14:paraId="22431011" w14:textId="77777777" w:rsidR="00771B7A" w:rsidRPr="005329DB" w:rsidRDefault="00771B7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6AF94004" w14:textId="77777777" w:rsidR="00CA6681" w:rsidRDefault="00CA668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3632CE9B" w14:textId="77777777" w:rsidR="00CA6681" w:rsidRDefault="00CA668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13678DC2" w14:textId="77777777" w:rsidR="00CA6681" w:rsidRDefault="00CA668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p w14:paraId="0E5B4880" w14:textId="562CE55A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ข้อมูลตามส่วนงานที่รายงานสำหรับปีสิ้นสุดวันที่ 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 w:rsidRPr="005329D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4C82" w:rsidRPr="005329DB">
        <w:rPr>
          <w:rFonts w:asciiTheme="majorBidi" w:hAnsiTheme="majorBidi" w:cstheme="majorBidi"/>
          <w:i/>
          <w:iCs/>
          <w:sz w:val="30"/>
          <w:szCs w:val="30"/>
        </w:rPr>
        <w:t>7</w:t>
      </w:r>
    </w:p>
    <w:p w14:paraId="00ABADF2" w14:textId="553CC1B4" w:rsidR="0011198F" w:rsidRPr="005329DB" w:rsidRDefault="0011198F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11198F" w:rsidRPr="005329DB" w14:paraId="06F44EE8" w14:textId="77777777" w:rsidTr="00EE2C3E">
        <w:trPr>
          <w:cantSplit/>
          <w:tblHeader/>
        </w:trPr>
        <w:tc>
          <w:tcPr>
            <w:tcW w:w="3688" w:type="dxa"/>
          </w:tcPr>
          <w:p w14:paraId="2920F849" w14:textId="77777777" w:rsidR="0011198F" w:rsidRPr="005329DB" w:rsidRDefault="0011198F" w:rsidP="00653403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E1D206" w14:textId="77777777" w:rsidR="0011198F" w:rsidRPr="005329DB" w:rsidRDefault="0011198F" w:rsidP="00653403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243114A" w14:textId="77777777" w:rsidR="0011198F" w:rsidRPr="005329DB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01FB06F3" w14:textId="77777777" w:rsidR="0011198F" w:rsidRPr="005329DB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6463B32" w14:textId="77777777" w:rsidR="0011198F" w:rsidRPr="005329DB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59B95F" w14:textId="77777777" w:rsidR="0011198F" w:rsidRPr="005329DB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50293193" w14:textId="77777777" w:rsidR="0011198F" w:rsidRPr="005329DB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5FB9DB" w14:textId="77777777" w:rsidR="0011198F" w:rsidRPr="005329DB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0E69DE27" w14:textId="77777777" w:rsidR="0011198F" w:rsidRPr="005329DB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0E7C3E9C" w14:textId="77777777" w:rsidR="0011198F" w:rsidRPr="005329DB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AA23D" w14:textId="77777777" w:rsidR="0011198F" w:rsidRPr="005329DB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AEE783" w14:textId="77777777" w:rsidR="0011198F" w:rsidRPr="005329DB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198F" w:rsidRPr="005329DB" w14:paraId="7208CC14" w14:textId="77777777" w:rsidTr="00EE2C3E">
        <w:trPr>
          <w:cantSplit/>
          <w:tblHeader/>
        </w:trPr>
        <w:tc>
          <w:tcPr>
            <w:tcW w:w="3688" w:type="dxa"/>
            <w:vAlign w:val="center"/>
          </w:tcPr>
          <w:p w14:paraId="6583C43D" w14:textId="77777777" w:rsidR="0011198F" w:rsidRPr="005329DB" w:rsidRDefault="0011198F" w:rsidP="00653403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0B0C4D94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198F" w:rsidRPr="005329DB" w14:paraId="4CF96C05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568A06A3" w14:textId="77777777" w:rsidR="0011198F" w:rsidRPr="005329DB" w:rsidRDefault="0011198F" w:rsidP="00653403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82D804C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9F985C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9A4D678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13C4734B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87B279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AD6CEEE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DCD6DC7" w14:textId="77777777" w:rsidR="0011198F" w:rsidRPr="005329DB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E4C82" w:rsidRPr="005329DB" w14:paraId="0C2C9C9D" w14:textId="77777777" w:rsidTr="00A35055">
        <w:trPr>
          <w:cantSplit/>
        </w:trPr>
        <w:tc>
          <w:tcPr>
            <w:tcW w:w="3688" w:type="dxa"/>
            <w:vAlign w:val="center"/>
          </w:tcPr>
          <w:p w14:paraId="17B1D80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</w:tcPr>
          <w:p w14:paraId="1CBA5B91" w14:textId="26B9A415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12,315</w:t>
            </w:r>
          </w:p>
        </w:tc>
        <w:tc>
          <w:tcPr>
            <w:tcW w:w="183" w:type="dxa"/>
          </w:tcPr>
          <w:p w14:paraId="34579248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1E93AE5F" w14:textId="1E62598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6,590</w:t>
            </w:r>
          </w:p>
        </w:tc>
        <w:tc>
          <w:tcPr>
            <w:tcW w:w="179" w:type="dxa"/>
          </w:tcPr>
          <w:p w14:paraId="229540AA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2DE7E8B" w14:textId="25ABA28D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101</w:t>
            </w:r>
          </w:p>
        </w:tc>
        <w:tc>
          <w:tcPr>
            <w:tcW w:w="184" w:type="dxa"/>
          </w:tcPr>
          <w:p w14:paraId="3CA96A98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A6B29BA" w14:textId="24AD560C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19,006</w:t>
            </w:r>
          </w:p>
        </w:tc>
      </w:tr>
      <w:tr w:rsidR="002E4C82" w:rsidRPr="005329DB" w14:paraId="2DE4446D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680F6EC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D84F1" w14:textId="0593C466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12,315</w:t>
            </w:r>
          </w:p>
        </w:tc>
        <w:tc>
          <w:tcPr>
            <w:tcW w:w="183" w:type="dxa"/>
          </w:tcPr>
          <w:p w14:paraId="1C31D6C9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9B091" w14:textId="524F8D5A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6,590</w:t>
            </w:r>
          </w:p>
        </w:tc>
        <w:tc>
          <w:tcPr>
            <w:tcW w:w="179" w:type="dxa"/>
          </w:tcPr>
          <w:p w14:paraId="71C77274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B7ECCCC" w14:textId="6AAF1052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4" w:type="dxa"/>
          </w:tcPr>
          <w:p w14:paraId="1A835CF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1512F" w14:textId="21F2AB32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19,006</w:t>
            </w:r>
          </w:p>
        </w:tc>
      </w:tr>
      <w:tr w:rsidR="002E4C82" w:rsidRPr="005329DB" w14:paraId="05D81EC5" w14:textId="77777777" w:rsidTr="00A35055">
        <w:trPr>
          <w:cantSplit/>
        </w:trPr>
        <w:tc>
          <w:tcPr>
            <w:tcW w:w="3688" w:type="dxa"/>
            <w:vAlign w:val="center"/>
            <w:hideMark/>
          </w:tcPr>
          <w:p w14:paraId="2921E6F6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62B49" w14:textId="57C19BA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(11,620)</w:t>
            </w:r>
          </w:p>
        </w:tc>
        <w:tc>
          <w:tcPr>
            <w:tcW w:w="183" w:type="dxa"/>
          </w:tcPr>
          <w:p w14:paraId="45D740AC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DD8E651" w14:textId="0576F6F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(5,708)</w:t>
            </w:r>
          </w:p>
        </w:tc>
        <w:tc>
          <w:tcPr>
            <w:tcW w:w="179" w:type="dxa"/>
          </w:tcPr>
          <w:p w14:paraId="3508977B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5A80C72" w14:textId="76B4CC4E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(85)</w:t>
            </w:r>
          </w:p>
        </w:tc>
        <w:tc>
          <w:tcPr>
            <w:tcW w:w="184" w:type="dxa"/>
          </w:tcPr>
          <w:p w14:paraId="3AF2452F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54F8C2" w14:textId="7EEF25B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(17,413)</w:t>
            </w:r>
          </w:p>
        </w:tc>
      </w:tr>
      <w:tr w:rsidR="002E4C82" w:rsidRPr="005329DB" w14:paraId="533BAE3A" w14:textId="77777777" w:rsidTr="00A35055">
        <w:trPr>
          <w:cantSplit/>
        </w:trPr>
        <w:tc>
          <w:tcPr>
            <w:tcW w:w="3688" w:type="dxa"/>
            <w:vAlign w:val="center"/>
            <w:hideMark/>
          </w:tcPr>
          <w:p w14:paraId="767CB4CD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  <w:p w14:paraId="4426C0E0" w14:textId="3FB14393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และค่าใช้จ่ายในการบริหาร</w:t>
            </w:r>
          </w:p>
        </w:tc>
        <w:tc>
          <w:tcPr>
            <w:tcW w:w="1418" w:type="dxa"/>
          </w:tcPr>
          <w:p w14:paraId="3C9FA4ED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  <w:lang w:val="en-GB"/>
              </w:rPr>
            </w:pPr>
          </w:p>
          <w:p w14:paraId="1DC230C3" w14:textId="5386F143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(431)</w:t>
            </w:r>
          </w:p>
        </w:tc>
        <w:tc>
          <w:tcPr>
            <w:tcW w:w="183" w:type="dxa"/>
          </w:tcPr>
          <w:p w14:paraId="3DD56515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CFCF94B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3E93B1F8" w14:textId="6FF4A376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(341)</w:t>
            </w:r>
          </w:p>
        </w:tc>
        <w:tc>
          <w:tcPr>
            <w:tcW w:w="179" w:type="dxa"/>
          </w:tcPr>
          <w:p w14:paraId="431F3AA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7DD630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201AF8E8" w14:textId="168EA70A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(16)</w:t>
            </w:r>
          </w:p>
        </w:tc>
        <w:tc>
          <w:tcPr>
            <w:tcW w:w="184" w:type="dxa"/>
          </w:tcPr>
          <w:p w14:paraId="45CBB200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9CFF89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32787C0C" w14:textId="2A807553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(788)</w:t>
            </w:r>
          </w:p>
        </w:tc>
      </w:tr>
      <w:tr w:rsidR="002E4C82" w:rsidRPr="005329DB" w14:paraId="01024A63" w14:textId="77777777" w:rsidTr="00A35055">
        <w:trPr>
          <w:cantSplit/>
        </w:trPr>
        <w:tc>
          <w:tcPr>
            <w:tcW w:w="3688" w:type="dxa"/>
            <w:vAlign w:val="bottom"/>
            <w:hideMark/>
          </w:tcPr>
          <w:p w14:paraId="3397C70E" w14:textId="387C63E1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กำไรก่อนต้นทุนทางการเงิน</w:t>
            </w:r>
            <w:r w:rsidR="004D6A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</w:tcPr>
          <w:p w14:paraId="5126599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60BC31B6" w14:textId="4747E75F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83" w:type="dxa"/>
          </w:tcPr>
          <w:p w14:paraId="2ECBF3DA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6EC05A26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6156B8C7" w14:textId="644F559E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179" w:type="dxa"/>
          </w:tcPr>
          <w:p w14:paraId="56FB882D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C8C0299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0AA4170B" w14:textId="324C8BB0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414BBAA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16A30E7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3A704B37" w14:textId="086FAD80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846</w:t>
            </w:r>
          </w:p>
        </w:tc>
      </w:tr>
      <w:tr w:rsidR="002E4C82" w:rsidRPr="005329DB" w14:paraId="067758AC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4FEC5D6E" w14:textId="465F8C14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  <w:r w:rsidR="0073700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และเงินปันผล</w:t>
            </w:r>
          </w:p>
        </w:tc>
        <w:tc>
          <w:tcPr>
            <w:tcW w:w="1418" w:type="dxa"/>
          </w:tcPr>
          <w:p w14:paraId="39C917E9" w14:textId="136EAEE8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15</w:t>
            </w:r>
          </w:p>
        </w:tc>
        <w:tc>
          <w:tcPr>
            <w:tcW w:w="183" w:type="dxa"/>
          </w:tcPr>
          <w:p w14:paraId="72A7078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D7D31B" w14:textId="51E777B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51</w:t>
            </w:r>
          </w:p>
        </w:tc>
        <w:tc>
          <w:tcPr>
            <w:tcW w:w="179" w:type="dxa"/>
          </w:tcPr>
          <w:p w14:paraId="4ECA745F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DF37E1" w14:textId="707358E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596F84A2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6402926" w14:textId="261243C1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67</w:t>
            </w:r>
          </w:p>
        </w:tc>
      </w:tr>
      <w:tr w:rsidR="002E4C82" w:rsidRPr="005329DB" w14:paraId="7E69C09C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2B916500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3DC726B" w14:textId="060E14FC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(41)</w:t>
            </w:r>
          </w:p>
        </w:tc>
        <w:tc>
          <w:tcPr>
            <w:tcW w:w="183" w:type="dxa"/>
          </w:tcPr>
          <w:p w14:paraId="3B1E15F0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3C7254" w14:textId="0C7CBFBE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(35)</w:t>
            </w:r>
          </w:p>
        </w:tc>
        <w:tc>
          <w:tcPr>
            <w:tcW w:w="179" w:type="dxa"/>
          </w:tcPr>
          <w:p w14:paraId="05FAC7B4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CBE6F0" w14:textId="7E07CDDE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9672E8D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7194E3" w14:textId="0028E191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(76)</w:t>
            </w:r>
          </w:p>
        </w:tc>
      </w:tr>
      <w:tr w:rsidR="002E4C82" w:rsidRPr="005329DB" w14:paraId="78995220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3A0F17BC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700E52E6" w14:textId="4174597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(271)</w:t>
            </w:r>
          </w:p>
        </w:tc>
        <w:tc>
          <w:tcPr>
            <w:tcW w:w="183" w:type="dxa"/>
          </w:tcPr>
          <w:p w14:paraId="708F25F5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B01121" w14:textId="2094BAAA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(227)</w:t>
            </w:r>
          </w:p>
        </w:tc>
        <w:tc>
          <w:tcPr>
            <w:tcW w:w="179" w:type="dxa"/>
          </w:tcPr>
          <w:p w14:paraId="038DF2D6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A9B908" w14:textId="4B35CCE8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52C5813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3BA798" w14:textId="07CA507F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(498)</w:t>
            </w:r>
          </w:p>
        </w:tc>
      </w:tr>
      <w:tr w:rsidR="002E4C82" w:rsidRPr="005329DB" w14:paraId="60A77F2C" w14:textId="77777777" w:rsidTr="00D95F89">
        <w:trPr>
          <w:cantSplit/>
        </w:trPr>
        <w:tc>
          <w:tcPr>
            <w:tcW w:w="3688" w:type="dxa"/>
            <w:vAlign w:val="center"/>
          </w:tcPr>
          <w:p w14:paraId="2CF082A6" w14:textId="149E94A6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 w:rsidRPr="005329DB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54874C8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21D0D8DF" w14:textId="658FBBD2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41CB030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003AC5A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3B9FFEB9" w14:textId="57F7FD9E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129</w:t>
            </w:r>
          </w:p>
        </w:tc>
        <w:tc>
          <w:tcPr>
            <w:tcW w:w="179" w:type="dxa"/>
          </w:tcPr>
          <w:p w14:paraId="03FBDE85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3C9650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70944996" w14:textId="625F58A5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(696)</w:t>
            </w:r>
          </w:p>
        </w:tc>
        <w:tc>
          <w:tcPr>
            <w:tcW w:w="184" w:type="dxa"/>
          </w:tcPr>
          <w:p w14:paraId="03D8055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9766FC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1150B7CA" w14:textId="2FAB065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(567)</w:t>
            </w:r>
          </w:p>
        </w:tc>
      </w:tr>
      <w:tr w:rsidR="002E4C82" w:rsidRPr="005329DB" w14:paraId="4EC622E2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14C69D12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84661A" w14:textId="6038AE12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(1)</w:t>
            </w:r>
          </w:p>
        </w:tc>
        <w:tc>
          <w:tcPr>
            <w:tcW w:w="183" w:type="dxa"/>
          </w:tcPr>
          <w:p w14:paraId="4C4DAD84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B067206" w14:textId="79260AE0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21513E8D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D9700E" w14:textId="0F468158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64AC91D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B63CD41" w14:textId="1514CF7F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sz w:val="30"/>
                <w:szCs w:val="30"/>
              </w:rPr>
              <w:t>8</w:t>
            </w:r>
          </w:p>
        </w:tc>
      </w:tr>
      <w:tr w:rsidR="002E4C82" w:rsidRPr="005329DB" w14:paraId="12DEA9F9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22352400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B2DD0E" w14:textId="066BB0A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183" w:type="dxa"/>
          </w:tcPr>
          <w:p w14:paraId="47D73FBF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7B55E53" w14:textId="6A92D99F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79" w:type="dxa"/>
          </w:tcPr>
          <w:p w14:paraId="73F06B1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94A5D59" w14:textId="6D771CA0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(694)</w:t>
            </w:r>
          </w:p>
        </w:tc>
        <w:tc>
          <w:tcPr>
            <w:tcW w:w="184" w:type="dxa"/>
          </w:tcPr>
          <w:p w14:paraId="64EC1E7C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15A5E40" w14:textId="370F61B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(220)</w:t>
            </w:r>
          </w:p>
        </w:tc>
      </w:tr>
      <w:tr w:rsidR="002E4C82" w:rsidRPr="005329DB" w14:paraId="2901F5BA" w14:textId="77777777" w:rsidTr="00D95F89">
        <w:trPr>
          <w:cantSplit/>
        </w:trPr>
        <w:tc>
          <w:tcPr>
            <w:tcW w:w="3688" w:type="dxa"/>
            <w:vAlign w:val="center"/>
          </w:tcPr>
          <w:p w14:paraId="032B7E71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</w:tcPr>
          <w:p w14:paraId="369E656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</w:tcPr>
          <w:p w14:paraId="75A41A25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</w:tcPr>
          <w:p w14:paraId="338C0177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1D210E2C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18295C98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</w:tcPr>
          <w:p w14:paraId="05D1E5F3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</w:tcPr>
          <w:p w14:paraId="606F4DA1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E4C82" w:rsidRPr="005329DB" w14:paraId="7FA193E7" w14:textId="77777777" w:rsidTr="00D95F89">
        <w:trPr>
          <w:cantSplit/>
        </w:trPr>
        <w:tc>
          <w:tcPr>
            <w:tcW w:w="3688" w:type="dxa"/>
            <w:vAlign w:val="center"/>
            <w:hideMark/>
          </w:tcPr>
          <w:p w14:paraId="4B3CAB0C" w14:textId="77777777" w:rsidR="002E4C82" w:rsidRPr="005329DB" w:rsidRDefault="002E4C82" w:rsidP="002E4C82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</w:tcPr>
          <w:p w14:paraId="717ADA53" w14:textId="6952C100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(24)</w:t>
            </w:r>
          </w:p>
        </w:tc>
        <w:tc>
          <w:tcPr>
            <w:tcW w:w="183" w:type="dxa"/>
          </w:tcPr>
          <w:p w14:paraId="1116A2BC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2C6DAE16" w14:textId="23502794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79" w:type="dxa"/>
          </w:tcPr>
          <w:p w14:paraId="06BC46C8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FF41063" w14:textId="2543084A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(694)</w:t>
            </w:r>
          </w:p>
        </w:tc>
        <w:tc>
          <w:tcPr>
            <w:tcW w:w="184" w:type="dxa"/>
          </w:tcPr>
          <w:p w14:paraId="5125ACD6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2D6465C9" w14:textId="35B971C1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(265)</w:t>
            </w:r>
          </w:p>
        </w:tc>
      </w:tr>
    </w:tbl>
    <w:p w14:paraId="15910020" w14:textId="593650F0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rPr>
          <w:rFonts w:asciiTheme="majorBidi" w:hAnsiTheme="majorBidi" w:cstheme="majorBidi"/>
          <w:sz w:val="30"/>
          <w:szCs w:val="30"/>
        </w:rPr>
      </w:pPr>
    </w:p>
    <w:p w14:paraId="2482B0F7" w14:textId="068B15D7" w:rsidR="00B95E89" w:rsidRPr="005329DB" w:rsidRDefault="00B95E89" w:rsidP="00B95E89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07993"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ส่วนงานภูมิศาสตร์</w:t>
      </w:r>
    </w:p>
    <w:p w14:paraId="4C588DBA" w14:textId="7C41EB36" w:rsidR="00B95E89" w:rsidRPr="005329DB" w:rsidRDefault="00B95E89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5263E08" w14:textId="70A6AA11" w:rsidR="009C14BD" w:rsidRPr="005329DB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5329D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ในการนำเสนอจำแนกส่วนงานภูมิศาสตร์รายได้จากการขายแยกแสดงตามสถานที่ตั้งทางภูมิศาสตร์ของลูกค้า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7B3F3D47" w14:textId="77777777" w:rsidR="00CC753D" w:rsidRPr="005329DB" w:rsidRDefault="00CC753D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D927734" w14:textId="77777777" w:rsidR="000D00DE" w:rsidRPr="005329DB" w:rsidRDefault="000D0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269B97" w14:textId="00537A96" w:rsidR="009C14BD" w:rsidRPr="005329DB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1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  <w:r w:rsidRPr="005329D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14:paraId="11A473AF" w14:textId="77777777" w:rsidR="00D174F5" w:rsidRPr="005329DB" w:rsidRDefault="00D174F5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1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87"/>
        <w:gridCol w:w="1557"/>
        <w:gridCol w:w="288"/>
        <w:gridCol w:w="1555"/>
      </w:tblGrid>
      <w:tr w:rsidR="009C14BD" w:rsidRPr="005329DB" w14:paraId="39603B2C" w14:textId="77777777" w:rsidTr="00AA39B0">
        <w:tc>
          <w:tcPr>
            <w:tcW w:w="5787" w:type="dxa"/>
          </w:tcPr>
          <w:p w14:paraId="096A96F1" w14:textId="77777777" w:rsidR="009C14BD" w:rsidRPr="005329DB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400" w:type="dxa"/>
            <w:gridSpan w:val="3"/>
            <w:hideMark/>
          </w:tcPr>
          <w:p w14:paraId="592D4941" w14:textId="77777777" w:rsidR="009C14BD" w:rsidRPr="005329DB" w:rsidRDefault="009C14BD" w:rsidP="00653403">
            <w:pPr>
              <w:spacing w:line="240" w:lineRule="auto"/>
              <w:ind w:hanging="18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AA39B0" w:rsidRPr="005329DB" w14:paraId="4EE063C7" w14:textId="77777777" w:rsidTr="00AA39B0">
        <w:tc>
          <w:tcPr>
            <w:tcW w:w="5787" w:type="dxa"/>
          </w:tcPr>
          <w:p w14:paraId="3BCAEACA" w14:textId="77777777" w:rsidR="00C46363" w:rsidRPr="005329DB" w:rsidRDefault="00C46363" w:rsidP="00C4636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57" w:type="dxa"/>
            <w:hideMark/>
          </w:tcPr>
          <w:p w14:paraId="729E1F1F" w14:textId="559280FF" w:rsidR="00C46363" w:rsidRPr="005329DB" w:rsidRDefault="00C46363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4C82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371CDD00" w14:textId="77777777" w:rsidR="00C46363" w:rsidRPr="005329DB" w:rsidRDefault="00C46363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55" w:type="dxa"/>
            <w:hideMark/>
          </w:tcPr>
          <w:p w14:paraId="695722D6" w14:textId="52C8B12F" w:rsidR="00C46363" w:rsidRPr="005329DB" w:rsidRDefault="002E4C82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6363" w:rsidRPr="005329DB" w14:paraId="1DDC413A" w14:textId="77777777" w:rsidTr="00AA39B0">
        <w:tc>
          <w:tcPr>
            <w:tcW w:w="5787" w:type="dxa"/>
          </w:tcPr>
          <w:p w14:paraId="1160A2B0" w14:textId="77777777" w:rsidR="00C46363" w:rsidRPr="005329DB" w:rsidRDefault="00C46363" w:rsidP="00C46363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400" w:type="dxa"/>
            <w:gridSpan w:val="3"/>
          </w:tcPr>
          <w:p w14:paraId="434DE1CD" w14:textId="77777777" w:rsidR="00C46363" w:rsidRPr="005329DB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39B0" w:rsidRPr="005329DB" w14:paraId="59D6FFA8" w14:textId="77777777" w:rsidTr="00AA39B0">
        <w:tc>
          <w:tcPr>
            <w:tcW w:w="5787" w:type="dxa"/>
            <w:hideMark/>
          </w:tcPr>
          <w:p w14:paraId="25BF1A0D" w14:textId="77777777" w:rsidR="002E4C82" w:rsidRPr="005329DB" w:rsidRDefault="002E4C82" w:rsidP="002E4C82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57" w:type="dxa"/>
          </w:tcPr>
          <w:p w14:paraId="2F571F3E" w14:textId="113230A9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14,308</w:t>
            </w:r>
          </w:p>
        </w:tc>
        <w:tc>
          <w:tcPr>
            <w:tcW w:w="288" w:type="dxa"/>
          </w:tcPr>
          <w:p w14:paraId="3C56620B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8FC15A3" w14:textId="4D9CEC00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14,419</w:t>
            </w:r>
          </w:p>
        </w:tc>
      </w:tr>
      <w:tr w:rsidR="00AA39B0" w:rsidRPr="005329DB" w14:paraId="391365A5" w14:textId="77777777" w:rsidTr="00AA39B0">
        <w:tc>
          <w:tcPr>
            <w:tcW w:w="5787" w:type="dxa"/>
            <w:hideMark/>
          </w:tcPr>
          <w:p w14:paraId="281AAA06" w14:textId="77777777" w:rsidR="002E4C82" w:rsidRPr="005329DB" w:rsidRDefault="002E4C82" w:rsidP="002E4C82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557" w:type="dxa"/>
          </w:tcPr>
          <w:p w14:paraId="21F9616D" w14:textId="5A2D8D28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288" w:type="dxa"/>
          </w:tcPr>
          <w:p w14:paraId="771B63BE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0CE655C" w14:textId="3414FB13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</w:tr>
      <w:tr w:rsidR="00AA39B0" w:rsidRPr="005329DB" w14:paraId="51F9A4B2" w14:textId="77777777" w:rsidTr="00AA39B0">
        <w:tc>
          <w:tcPr>
            <w:tcW w:w="5787" w:type="dxa"/>
            <w:hideMark/>
          </w:tcPr>
          <w:p w14:paraId="382F4215" w14:textId="77777777" w:rsidR="002E4C82" w:rsidRPr="005329DB" w:rsidRDefault="002E4C82" w:rsidP="002E4C82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557" w:type="dxa"/>
          </w:tcPr>
          <w:p w14:paraId="080702FD" w14:textId="3CFCBE63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88" w:type="dxa"/>
          </w:tcPr>
          <w:p w14:paraId="100A51D8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F28C34" w14:textId="6853A740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AA39B0" w:rsidRPr="005329DB" w14:paraId="18E6945F" w14:textId="77777777" w:rsidTr="00AA39B0">
        <w:tc>
          <w:tcPr>
            <w:tcW w:w="5787" w:type="dxa"/>
          </w:tcPr>
          <w:p w14:paraId="7130199A" w14:textId="77777777" w:rsidR="002E4C82" w:rsidRPr="005329DB" w:rsidRDefault="002E4C82" w:rsidP="002E4C82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557" w:type="dxa"/>
          </w:tcPr>
          <w:p w14:paraId="5D531A16" w14:textId="44EA4A6B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88" w:type="dxa"/>
          </w:tcPr>
          <w:p w14:paraId="581CA29F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D97856D" w14:textId="0D1BA2D7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AA39B0" w:rsidRPr="005329DB" w14:paraId="2774A1E2" w14:textId="77777777" w:rsidTr="00AA39B0">
        <w:tc>
          <w:tcPr>
            <w:tcW w:w="5787" w:type="dxa"/>
            <w:hideMark/>
          </w:tcPr>
          <w:p w14:paraId="60D6B7F5" w14:textId="29533D9F" w:rsidR="002E4C82" w:rsidRPr="005329DB" w:rsidRDefault="002E4C82" w:rsidP="002E4C82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ประเทศอื่น</w:t>
            </w:r>
            <w:r w:rsidRPr="005329D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ๆ</w:t>
            </w:r>
          </w:p>
        </w:tc>
        <w:tc>
          <w:tcPr>
            <w:tcW w:w="1557" w:type="dxa"/>
          </w:tcPr>
          <w:p w14:paraId="285C1BBB" w14:textId="24A16E44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288" w:type="dxa"/>
          </w:tcPr>
          <w:p w14:paraId="70A093B9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B500249" w14:textId="34D0B4BC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</w:tr>
      <w:tr w:rsidR="00AA39B0" w:rsidRPr="005329DB" w14:paraId="35590751" w14:textId="77777777" w:rsidTr="00AA39B0">
        <w:tc>
          <w:tcPr>
            <w:tcW w:w="5787" w:type="dxa"/>
            <w:hideMark/>
          </w:tcPr>
          <w:p w14:paraId="40731C24" w14:textId="77777777" w:rsidR="002E4C82" w:rsidRPr="005329DB" w:rsidRDefault="002E4C82" w:rsidP="002E4C8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B5E08" w14:textId="7A9BA8C8" w:rsidR="002E4C82" w:rsidRPr="005329DB" w:rsidRDefault="00534ABF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3B2A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,909</w:t>
            </w:r>
          </w:p>
        </w:tc>
        <w:tc>
          <w:tcPr>
            <w:tcW w:w="288" w:type="dxa"/>
          </w:tcPr>
          <w:p w14:paraId="1E23214A" w14:textId="77777777" w:rsidR="002E4C82" w:rsidRPr="005329DB" w:rsidRDefault="002E4C82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0D931" w14:textId="6471427E" w:rsidR="002E4C82" w:rsidRPr="005329DB" w:rsidRDefault="002E4C82" w:rsidP="00A7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19,006</w:t>
            </w:r>
          </w:p>
        </w:tc>
      </w:tr>
    </w:tbl>
    <w:p w14:paraId="3E80E7EB" w14:textId="77777777" w:rsidR="0046191F" w:rsidRPr="005329DB" w:rsidRDefault="0046191F" w:rsidP="004619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B7790A7" w14:textId="4BC4C63B" w:rsidR="009C14BD" w:rsidRPr="005329DB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5329D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และไม่มีสินทรัพย์ในต่างประเทศ</w:t>
      </w:r>
    </w:p>
    <w:p w14:paraId="56F5AEA2" w14:textId="77777777" w:rsidR="00F10BEB" w:rsidRPr="005329DB" w:rsidRDefault="00F10BEB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173C3F1" w14:textId="75256D94" w:rsidR="00C07993" w:rsidRPr="005329DB" w:rsidRDefault="00C07993" w:rsidP="00C07993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ลูกค้ารายใหญ่</w:t>
      </w:r>
    </w:p>
    <w:p w14:paraId="54BAC4DC" w14:textId="77777777" w:rsidR="009C14BD" w:rsidRPr="005329DB" w:rsidRDefault="009C14BD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C1F198B" w14:textId="319AB9E0" w:rsidR="009C14BD" w:rsidRPr="005329DB" w:rsidRDefault="00732E5D" w:rsidP="00EB6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รายได้ของกลุ่มบริษัทจากลูกค้าหนึ่งรายจากส่วนงานผลิตภัณฑ์เมทิลเอสเทอร์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058DE"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คิดเป็น</w:t>
      </w:r>
      <w:r w:rsidR="00CA6681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ร้อยละ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55EF" w:rsidRPr="005329DB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21.28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ของรายได้รวมของกลุ่มบริษัท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รายได้จากลูกค้าดังกล่าว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สำหรับปีสิ้นสุดวันที่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5329DB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31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ธันวาคม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5329DB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256</w:t>
      </w:r>
      <w:r w:rsidR="002E4C82" w:rsidRPr="005329DB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8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เป็นจำนวนเงิน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55EF" w:rsidRPr="005329DB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4,237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5329DB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53403"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2E4C82"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: </w:t>
      </w:r>
      <w:r w:rsidR="002E4C82"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3,685</w:t>
      </w:r>
      <w:r w:rsidRPr="005329DB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ล้านบาท)</w:t>
      </w:r>
    </w:p>
    <w:p w14:paraId="0083064A" w14:textId="13CBEA19" w:rsidR="00F10BEB" w:rsidRPr="005329DB" w:rsidRDefault="00F1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3E1C7" w14:textId="57E66EDE" w:rsidR="00366435" w:rsidRPr="005329DB" w:rsidRDefault="00EC36B9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ค่าใช้จ่ายตามธรรมชาติ</w:t>
      </w:r>
      <w:r w:rsidR="00366435" w:rsidRPr="005329DB">
        <w:rPr>
          <w:b/>
          <w:bCs/>
        </w:rPr>
        <w:t xml:space="preserve"> </w:t>
      </w:r>
    </w:p>
    <w:p w14:paraId="1D1A9906" w14:textId="7B071179" w:rsidR="00366435" w:rsidRPr="005329DB" w:rsidRDefault="00366435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87"/>
        <w:gridCol w:w="1557"/>
        <w:gridCol w:w="288"/>
        <w:gridCol w:w="1557"/>
      </w:tblGrid>
      <w:tr w:rsidR="00332090" w:rsidRPr="005329DB" w14:paraId="399D825D" w14:textId="77777777" w:rsidTr="00B556FB">
        <w:trPr>
          <w:tblHeader/>
        </w:trPr>
        <w:tc>
          <w:tcPr>
            <w:tcW w:w="5787" w:type="dxa"/>
          </w:tcPr>
          <w:p w14:paraId="1AD1301B" w14:textId="77777777" w:rsidR="00332090" w:rsidRPr="005329DB" w:rsidRDefault="0033209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77EF7D0E" w14:textId="56CDD169" w:rsidR="00332090" w:rsidRPr="005329DB" w:rsidRDefault="00007438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="Angsana New" w:hAnsi="Angsana New"/>
                <w:bCs/>
                <w:sz w:val="30"/>
                <w:szCs w:val="30"/>
              </w:rPr>
              <w:t xml:space="preserve">/ </w:t>
            </w:r>
            <w:r w:rsidR="00332090" w:rsidRPr="005329D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332090" w:rsidRPr="005329D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32090" w:rsidRPr="005329DB" w14:paraId="4D3D1B70" w14:textId="77777777" w:rsidTr="00B556FB">
        <w:trPr>
          <w:tblHeader/>
        </w:trPr>
        <w:tc>
          <w:tcPr>
            <w:tcW w:w="5787" w:type="dxa"/>
          </w:tcPr>
          <w:p w14:paraId="6A9F026C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7C6CB09A" w14:textId="2132131D" w:rsidR="00332090" w:rsidRPr="005329DB" w:rsidRDefault="00332090" w:rsidP="002E4C82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70BFED97" w14:textId="77777777" w:rsidR="00332090" w:rsidRPr="005329DB" w:rsidRDefault="00332090" w:rsidP="002E4C82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57" w:type="dxa"/>
          </w:tcPr>
          <w:p w14:paraId="0E0ABE8F" w14:textId="305E093C" w:rsidR="00332090" w:rsidRPr="005329DB" w:rsidRDefault="00332090" w:rsidP="002E4C82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32090" w:rsidRPr="005329DB" w14:paraId="383D9BCE" w14:textId="77777777" w:rsidTr="00B556FB">
        <w:trPr>
          <w:tblHeader/>
        </w:trPr>
        <w:tc>
          <w:tcPr>
            <w:tcW w:w="5787" w:type="dxa"/>
          </w:tcPr>
          <w:p w14:paraId="37FBC0F8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6EB1DB79" w14:textId="46C5AE3F" w:rsidR="00332090" w:rsidRPr="005329DB" w:rsidRDefault="00332090" w:rsidP="002E4C82">
            <w:pPr>
              <w:spacing w:line="40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2090" w:rsidRPr="005329DB" w14:paraId="7A5238AB" w14:textId="77777777" w:rsidTr="00B556FB">
        <w:tc>
          <w:tcPr>
            <w:tcW w:w="5787" w:type="dxa"/>
          </w:tcPr>
          <w:p w14:paraId="3C5266F6" w14:textId="77777777" w:rsidR="00332090" w:rsidRPr="005329DB" w:rsidRDefault="00332090" w:rsidP="002E4C82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7" w:type="dxa"/>
          </w:tcPr>
          <w:p w14:paraId="50D30FA6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8" w:type="dxa"/>
          </w:tcPr>
          <w:p w14:paraId="4C0C2726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7" w:type="dxa"/>
          </w:tcPr>
          <w:p w14:paraId="0946C077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32090" w:rsidRPr="005329DB" w14:paraId="6CF284C2" w14:textId="77777777" w:rsidTr="00B556FB">
        <w:tc>
          <w:tcPr>
            <w:tcW w:w="5787" w:type="dxa"/>
          </w:tcPr>
          <w:p w14:paraId="3F54F51A" w14:textId="77777777" w:rsidR="00332090" w:rsidRPr="005329DB" w:rsidRDefault="00332090" w:rsidP="002E4C82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329D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57" w:type="dxa"/>
          </w:tcPr>
          <w:p w14:paraId="5F8571B5" w14:textId="20C503C8" w:rsidR="00332090" w:rsidRPr="005329DB" w:rsidRDefault="004D2266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88" w:type="dxa"/>
          </w:tcPr>
          <w:p w14:paraId="1D681D86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E415F51" w14:textId="61D50F8B" w:rsidR="00332090" w:rsidRPr="005329DB" w:rsidRDefault="00332090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(574)</w:t>
            </w:r>
          </w:p>
        </w:tc>
      </w:tr>
      <w:tr w:rsidR="00332090" w:rsidRPr="005329DB" w14:paraId="60FD1AB1" w14:textId="77777777" w:rsidTr="00B556FB">
        <w:trPr>
          <w:trHeight w:val="80"/>
        </w:trPr>
        <w:tc>
          <w:tcPr>
            <w:tcW w:w="5787" w:type="dxa"/>
          </w:tcPr>
          <w:p w14:paraId="2EDBFA9E" w14:textId="77777777" w:rsidR="00332090" w:rsidRPr="005329DB" w:rsidRDefault="00332090" w:rsidP="002E4C8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7" w:type="dxa"/>
          </w:tcPr>
          <w:p w14:paraId="4DE2BC2F" w14:textId="6AFCD637" w:rsidR="00332090" w:rsidRPr="005329DB" w:rsidRDefault="004D2266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17,630</w:t>
            </w:r>
          </w:p>
        </w:tc>
        <w:tc>
          <w:tcPr>
            <w:tcW w:w="288" w:type="dxa"/>
            <w:vAlign w:val="center"/>
          </w:tcPr>
          <w:p w14:paraId="0E5A2B5F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43E9C40" w14:textId="4703A9B2" w:rsidR="00332090" w:rsidRPr="005329DB" w:rsidRDefault="00332090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17,259</w:t>
            </w:r>
          </w:p>
        </w:tc>
      </w:tr>
      <w:tr w:rsidR="00332090" w:rsidRPr="005329DB" w14:paraId="374DEE13" w14:textId="77777777" w:rsidTr="00B556FB">
        <w:tc>
          <w:tcPr>
            <w:tcW w:w="5787" w:type="dxa"/>
          </w:tcPr>
          <w:p w14:paraId="68F5D12A" w14:textId="77777777" w:rsidR="00332090" w:rsidRPr="005329DB" w:rsidRDefault="00332090" w:rsidP="002E4C8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557" w:type="dxa"/>
          </w:tcPr>
          <w:p w14:paraId="43380BC1" w14:textId="71DAA0BA" w:rsidR="00332090" w:rsidRPr="005329DB" w:rsidRDefault="004D2266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288" w:type="dxa"/>
          </w:tcPr>
          <w:p w14:paraId="5827BE5C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7BEA1B2" w14:textId="609A8157" w:rsidR="00332090" w:rsidRPr="005329DB" w:rsidRDefault="00332090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499</w:t>
            </w:r>
          </w:p>
        </w:tc>
      </w:tr>
      <w:tr w:rsidR="00332090" w:rsidRPr="005329DB" w14:paraId="1930BDFE" w14:textId="77777777" w:rsidTr="00B556FB">
        <w:tc>
          <w:tcPr>
            <w:tcW w:w="5787" w:type="dxa"/>
          </w:tcPr>
          <w:p w14:paraId="43B32286" w14:textId="77777777" w:rsidR="00332090" w:rsidRPr="005329DB" w:rsidRDefault="00332090" w:rsidP="002E4C8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557" w:type="dxa"/>
          </w:tcPr>
          <w:p w14:paraId="046815FC" w14:textId="6617D21B" w:rsidR="00332090" w:rsidRPr="005329DB" w:rsidRDefault="004D2266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510</w:t>
            </w:r>
          </w:p>
        </w:tc>
        <w:tc>
          <w:tcPr>
            <w:tcW w:w="288" w:type="dxa"/>
          </w:tcPr>
          <w:p w14:paraId="28201660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20732B2" w14:textId="75422165" w:rsidR="00332090" w:rsidRPr="005329DB" w:rsidRDefault="00332090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</w:tr>
      <w:tr w:rsidR="00332090" w:rsidRPr="005329DB" w14:paraId="36D3DE2D" w14:textId="77777777" w:rsidTr="00B556FB">
        <w:tc>
          <w:tcPr>
            <w:tcW w:w="5787" w:type="dxa"/>
          </w:tcPr>
          <w:p w14:paraId="7DF57F54" w14:textId="77777777" w:rsidR="00332090" w:rsidRPr="005329DB" w:rsidRDefault="00332090" w:rsidP="002E4C8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557" w:type="dxa"/>
          </w:tcPr>
          <w:p w14:paraId="2A427C0A" w14:textId="6C73C682" w:rsidR="00332090" w:rsidRPr="005329DB" w:rsidRDefault="004D2266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</w:p>
        </w:tc>
        <w:tc>
          <w:tcPr>
            <w:tcW w:w="288" w:type="dxa"/>
          </w:tcPr>
          <w:p w14:paraId="539D63E6" w14:textId="77777777" w:rsidR="00332090" w:rsidRPr="005329DB" w:rsidRDefault="00332090" w:rsidP="002E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80E4758" w14:textId="1F7DD6D3" w:rsidR="00332090" w:rsidRPr="005329DB" w:rsidRDefault="00332090" w:rsidP="00DD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</w:p>
        </w:tc>
      </w:tr>
    </w:tbl>
    <w:p w14:paraId="4482372D" w14:textId="77777777" w:rsidR="00D11C6F" w:rsidRPr="005329DB" w:rsidRDefault="00D11C6F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B414124" w14:textId="4F1A3943" w:rsidR="00D04DB0" w:rsidRPr="005329DB" w:rsidRDefault="004936C4" w:rsidP="004936C4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lastRenderedPageBreak/>
        <w:t>ในระหว่างปี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5329DB">
        <w:rPr>
          <w:rFonts w:asciiTheme="majorBidi" w:hAnsiTheme="majorBidi"/>
          <w:sz w:val="30"/>
          <w:szCs w:val="30"/>
        </w:rPr>
        <w:t>256</w:t>
      </w:r>
      <w:r w:rsidR="002E4C82"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และบริษัทเป็นจำนวน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bookmarkStart w:id="2" w:name="_Hlk196907453"/>
      <w:r w:rsidR="00786A0D" w:rsidRPr="005329DB">
        <w:rPr>
          <w:rFonts w:asciiTheme="majorBidi" w:hAnsiTheme="majorBidi"/>
          <w:sz w:val="30"/>
          <w:szCs w:val="30"/>
        </w:rPr>
        <w:t>25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="00786A0D" w:rsidRPr="005329DB">
        <w:rPr>
          <w:rFonts w:asciiTheme="majorBidi" w:hAnsiTheme="majorBidi"/>
          <w:sz w:val="30"/>
          <w:szCs w:val="30"/>
        </w:rPr>
        <w:t>25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ตามลำดับ</w:t>
      </w:r>
      <w:bookmarkEnd w:id="2"/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i/>
          <w:iCs/>
          <w:sz w:val="30"/>
          <w:szCs w:val="30"/>
          <w:cs/>
        </w:rPr>
        <w:t>(</w:t>
      </w:r>
      <w:r w:rsidR="00653403" w:rsidRPr="005329DB">
        <w:rPr>
          <w:rFonts w:asciiTheme="majorBidi" w:hAnsiTheme="majorBidi"/>
          <w:i/>
          <w:iCs/>
          <w:sz w:val="30"/>
          <w:szCs w:val="30"/>
        </w:rPr>
        <w:t>256</w:t>
      </w:r>
      <w:r w:rsidR="002E4C82" w:rsidRPr="005329DB">
        <w:rPr>
          <w:rFonts w:asciiTheme="majorBidi" w:hAnsiTheme="majorBidi"/>
          <w:i/>
          <w:iCs/>
          <w:sz w:val="30"/>
          <w:szCs w:val="30"/>
        </w:rPr>
        <w:t>7</w:t>
      </w:r>
      <w:r w:rsidRPr="005329DB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6E1919" w:rsidRPr="005329DB">
        <w:rPr>
          <w:rFonts w:asciiTheme="majorBidi" w:hAnsiTheme="majorBidi"/>
          <w:i/>
          <w:iCs/>
          <w:sz w:val="30"/>
          <w:szCs w:val="30"/>
        </w:rPr>
        <w:t>24</w:t>
      </w:r>
      <w:r w:rsidR="002E4C82" w:rsidRPr="005329D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E4C82" w:rsidRPr="005329DB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2E4C82" w:rsidRPr="005329D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E1919" w:rsidRPr="005329DB">
        <w:rPr>
          <w:rFonts w:asciiTheme="majorBidi" w:hAnsiTheme="majorBidi"/>
          <w:i/>
          <w:iCs/>
          <w:sz w:val="30"/>
          <w:szCs w:val="30"/>
        </w:rPr>
        <w:t>24</w:t>
      </w:r>
      <w:r w:rsidR="002E4C82" w:rsidRPr="005329D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E4C82" w:rsidRPr="005329D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E4C82" w:rsidRPr="005329D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E4C82" w:rsidRPr="005329DB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5329DB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10804695" w14:textId="48F90076" w:rsidR="00D11C6F" w:rsidRPr="005329DB" w:rsidRDefault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3C5F02" w14:textId="02BC6521" w:rsidR="00913D8A" w:rsidRPr="005329DB" w:rsidRDefault="00913D8A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rFonts w:hint="cs"/>
          <w:b/>
          <w:bCs/>
          <w:cs/>
        </w:rPr>
        <w:t>ภาษีเงินได้</w:t>
      </w:r>
    </w:p>
    <w:p w14:paraId="0615BE40" w14:textId="77777777" w:rsidR="00913D8A" w:rsidRPr="005329DB" w:rsidRDefault="00913D8A" w:rsidP="00D04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  <w:lang w:val="en-GB"/>
        </w:rPr>
      </w:pPr>
    </w:p>
    <w:tbl>
      <w:tblPr>
        <w:tblW w:w="91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52"/>
        <w:gridCol w:w="121"/>
        <w:gridCol w:w="1152"/>
        <w:gridCol w:w="133"/>
        <w:gridCol w:w="1152"/>
        <w:gridCol w:w="117"/>
        <w:gridCol w:w="1152"/>
      </w:tblGrid>
      <w:tr w:rsidR="00D04DB0" w:rsidRPr="005329DB" w14:paraId="37A0D9B1" w14:textId="77777777" w:rsidTr="00653403">
        <w:trPr>
          <w:trHeight w:val="416"/>
        </w:trPr>
        <w:tc>
          <w:tcPr>
            <w:tcW w:w="4176" w:type="dxa"/>
          </w:tcPr>
          <w:p w14:paraId="119E9D71" w14:textId="762A73C8" w:rsidR="00D04DB0" w:rsidRPr="005329DB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2425" w:type="dxa"/>
            <w:gridSpan w:val="3"/>
            <w:tcBorders>
              <w:left w:val="nil"/>
              <w:right w:val="nil"/>
            </w:tcBorders>
          </w:tcPr>
          <w:p w14:paraId="2082B406" w14:textId="11026416" w:rsidR="00D04DB0" w:rsidRPr="005329DB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3" w:type="dxa"/>
          </w:tcPr>
          <w:p w14:paraId="514118A1" w14:textId="77777777" w:rsidR="00D04DB0" w:rsidRPr="005329DB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</w:tcPr>
          <w:p w14:paraId="476638E1" w14:textId="1F7E2F2F" w:rsidR="00D04DB0" w:rsidRPr="005329DB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E2066" w:rsidRPr="005329DB" w14:paraId="5B5FEF13" w14:textId="77777777" w:rsidTr="00D04DB0">
        <w:trPr>
          <w:trHeight w:val="416"/>
        </w:trPr>
        <w:tc>
          <w:tcPr>
            <w:tcW w:w="4176" w:type="dxa"/>
          </w:tcPr>
          <w:p w14:paraId="27437C93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0EDFC1" w14:textId="300F85F6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AACC79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73243C" w14:textId="47AC2213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dxa"/>
          </w:tcPr>
          <w:p w14:paraId="0F41E95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A081E5" w14:textId="379493F4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EA4143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A977A7" w14:textId="509BC8C6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E2066" w:rsidRPr="005329DB" w14:paraId="32EEEA1B" w14:textId="77777777" w:rsidTr="00653403">
        <w:trPr>
          <w:trHeight w:val="416"/>
        </w:trPr>
        <w:tc>
          <w:tcPr>
            <w:tcW w:w="4176" w:type="dxa"/>
          </w:tcPr>
          <w:p w14:paraId="2DB1EBC6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  <w:tcBorders>
              <w:left w:val="nil"/>
              <w:right w:val="nil"/>
            </w:tcBorders>
          </w:tcPr>
          <w:p w14:paraId="64D3F871" w14:textId="751005EF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2066" w:rsidRPr="005329DB" w14:paraId="2536CA16" w14:textId="77777777" w:rsidTr="00B16E81">
        <w:trPr>
          <w:trHeight w:val="416"/>
        </w:trPr>
        <w:tc>
          <w:tcPr>
            <w:tcW w:w="4176" w:type="dxa"/>
          </w:tcPr>
          <w:p w14:paraId="58E30A58" w14:textId="3C9820E2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10B9B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B29DD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5D351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0EC9945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4D5653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FF5A43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AA9C30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1298" w:rsidRPr="005329DB" w14:paraId="6B0C1A0C" w14:textId="77777777" w:rsidTr="00653403">
        <w:trPr>
          <w:trHeight w:val="416"/>
        </w:trPr>
        <w:tc>
          <w:tcPr>
            <w:tcW w:w="4176" w:type="dxa"/>
          </w:tcPr>
          <w:p w14:paraId="30B82469" w14:textId="241E9B98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359A650" w14:textId="42E5D656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(91)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14E208E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43CB17" w14:textId="231BDB20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33" w:type="dxa"/>
          </w:tcPr>
          <w:p w14:paraId="5CD31396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8A3406E" w14:textId="7EB218F6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(91)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9EB74C2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8EB042D" w14:textId="4152CB82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  <w:tr w:rsidR="00151298" w:rsidRPr="005329DB" w14:paraId="1C485FAA" w14:textId="77777777" w:rsidTr="00653403">
        <w:trPr>
          <w:trHeight w:val="416"/>
        </w:trPr>
        <w:tc>
          <w:tcPr>
            <w:tcW w:w="4176" w:type="dxa"/>
          </w:tcPr>
          <w:p w14:paraId="39FFBECD" w14:textId="321CB504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792C5" w14:textId="20561F62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D6504F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397C7" w14:textId="1F7250B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3" w:type="dxa"/>
          </w:tcPr>
          <w:p w14:paraId="4B728628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96B5" w14:textId="7F8F368C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34F5FFF" w14:textId="77777777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25CA2" w14:textId="2CA87BC4" w:rsidR="00151298" w:rsidRPr="005329DB" w:rsidRDefault="00151298" w:rsidP="001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</w:t>
            </w:r>
          </w:p>
        </w:tc>
      </w:tr>
    </w:tbl>
    <w:p w14:paraId="23498301" w14:textId="77777777" w:rsidR="00CE40EB" w:rsidRPr="005329DB" w:rsidRDefault="00CE40EB" w:rsidP="00CB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lang w:val="en-GB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62"/>
        <w:gridCol w:w="270"/>
        <w:gridCol w:w="1084"/>
        <w:gridCol w:w="270"/>
        <w:gridCol w:w="1080"/>
        <w:gridCol w:w="236"/>
        <w:gridCol w:w="1110"/>
      </w:tblGrid>
      <w:tr w:rsidR="00913D8A" w:rsidRPr="005329DB" w14:paraId="0EFADDBA" w14:textId="77777777" w:rsidTr="00653403">
        <w:tc>
          <w:tcPr>
            <w:tcW w:w="4086" w:type="dxa"/>
          </w:tcPr>
          <w:p w14:paraId="35CA40C5" w14:textId="77777777" w:rsidR="00913D8A" w:rsidRPr="005329DB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12" w:type="dxa"/>
            <w:gridSpan w:val="7"/>
          </w:tcPr>
          <w:p w14:paraId="2B23943E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3C0C" w:rsidRPr="005329DB" w14:paraId="61C64263" w14:textId="77777777" w:rsidTr="00C058FB">
        <w:tc>
          <w:tcPr>
            <w:tcW w:w="4086" w:type="dxa"/>
          </w:tcPr>
          <w:p w14:paraId="4918DBD2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</w:tcPr>
          <w:p w14:paraId="59B5EA6B" w14:textId="5902F77E" w:rsidR="00513C0C" w:rsidRPr="005329DB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EEF0A0" w14:textId="77777777" w:rsidR="00513C0C" w:rsidRPr="005329DB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1391F73B" w14:textId="07EB58E9" w:rsidR="00513C0C" w:rsidRPr="005329DB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3C0C" w:rsidRPr="005329DB" w14:paraId="293F8802" w14:textId="77777777" w:rsidTr="009957CE">
        <w:tc>
          <w:tcPr>
            <w:tcW w:w="4086" w:type="dxa"/>
          </w:tcPr>
          <w:p w14:paraId="0DEDB366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30804F4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2E7A0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6C96A8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C60FA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814EA2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0FB26157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4CFAD5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</w:tr>
      <w:tr w:rsidR="00513C0C" w:rsidRPr="005329DB" w14:paraId="06142663" w14:textId="77777777" w:rsidTr="00653403">
        <w:tc>
          <w:tcPr>
            <w:tcW w:w="4086" w:type="dxa"/>
          </w:tcPr>
          <w:p w14:paraId="05518B46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458A80A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8335687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8B8382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574105D7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9ED5B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A63BD9B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6DE5C3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0CEC" w:rsidRPr="005329DB" w14:paraId="2F043689" w14:textId="77777777" w:rsidTr="0025290B">
        <w:tc>
          <w:tcPr>
            <w:tcW w:w="4086" w:type="dxa"/>
          </w:tcPr>
          <w:p w14:paraId="4E114E73" w14:textId="76965564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062" w:type="dxa"/>
          </w:tcPr>
          <w:p w14:paraId="08FB6B3F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DFEB8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B31A07A" w14:textId="0056DBBD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(775)</w:t>
            </w:r>
          </w:p>
        </w:tc>
        <w:tc>
          <w:tcPr>
            <w:tcW w:w="270" w:type="dxa"/>
          </w:tcPr>
          <w:p w14:paraId="79E634AB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87D9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B4FE6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D84E9A5" w14:textId="5576D726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(220)</w:t>
            </w:r>
          </w:p>
        </w:tc>
      </w:tr>
      <w:tr w:rsidR="00D80CEC" w:rsidRPr="005329DB" w14:paraId="7FBAD811" w14:textId="77777777" w:rsidTr="00A77728">
        <w:tc>
          <w:tcPr>
            <w:tcW w:w="4086" w:type="dxa"/>
          </w:tcPr>
          <w:p w14:paraId="4FACE635" w14:textId="75C0E93E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</w:tcPr>
          <w:p w14:paraId="37086130" w14:textId="04C0E889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785316C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2BC5E4E9" w14:textId="77A590BB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61EB8EF7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88F25" w14:textId="293190CF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22F84A1F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A404C46" w14:textId="5B471055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(44)</w:t>
            </w:r>
          </w:p>
        </w:tc>
      </w:tr>
      <w:tr w:rsidR="00D80CEC" w:rsidRPr="005329DB" w14:paraId="1F514456" w14:textId="77777777" w:rsidTr="00653403">
        <w:tc>
          <w:tcPr>
            <w:tcW w:w="4086" w:type="dxa"/>
          </w:tcPr>
          <w:p w14:paraId="442D445B" w14:textId="308DDB2B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62" w:type="dxa"/>
          </w:tcPr>
          <w:p w14:paraId="17A41D92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F1A99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7C07AA" w14:textId="4D1DC93A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553F0BC7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3B76B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073CF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B7DAC9" w14:textId="25550EAC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(89)</w:t>
            </w:r>
          </w:p>
        </w:tc>
      </w:tr>
      <w:tr w:rsidR="00D80CEC" w:rsidRPr="005329DB" w14:paraId="417E6738" w14:textId="77777777" w:rsidTr="00653403">
        <w:tc>
          <w:tcPr>
            <w:tcW w:w="4086" w:type="dxa"/>
          </w:tcPr>
          <w:p w14:paraId="076EE92A" w14:textId="3DD7A42A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</w:tcPr>
          <w:p w14:paraId="44F3B006" w14:textId="77777777" w:rsidR="00D80CEC" w:rsidRPr="005329DB" w:rsidRDefault="00D80CEC" w:rsidP="00D80CE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9FC2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61BD8D" w14:textId="3D283666" w:rsidR="00D80CEC" w:rsidRPr="005329DB" w:rsidRDefault="00BA2F75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B1AF86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797B3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376B6" w14:textId="77777777" w:rsidR="00D80CEC" w:rsidRPr="005329DB" w:rsidRDefault="00D80CEC" w:rsidP="00D80C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9DDEF0" w14:textId="14B826C6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D80CEC" w:rsidRPr="005329DB" w14:paraId="2253657D" w14:textId="77777777" w:rsidTr="00436A70">
        <w:tc>
          <w:tcPr>
            <w:tcW w:w="4086" w:type="dxa"/>
          </w:tcPr>
          <w:p w14:paraId="2D2FE571" w14:textId="59805AF3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ส่วนแบ่งขาดทุนของการร่วมค้า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br/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062" w:type="dxa"/>
            <w:vAlign w:val="bottom"/>
          </w:tcPr>
          <w:p w14:paraId="2181EBF5" w14:textId="77777777" w:rsidR="00D80CEC" w:rsidRPr="005329DB" w:rsidRDefault="00D80CEC" w:rsidP="00D80CE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45C98F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2DEFD3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22539" w14:textId="7956396E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</w:p>
        </w:tc>
        <w:tc>
          <w:tcPr>
            <w:tcW w:w="270" w:type="dxa"/>
            <w:vAlign w:val="bottom"/>
          </w:tcPr>
          <w:p w14:paraId="4A6AF757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9F9336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DF207B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0A293A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EE12C9" w14:textId="25DC8424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</w:p>
        </w:tc>
      </w:tr>
      <w:tr w:rsidR="0036524F" w:rsidRPr="005329DB" w14:paraId="0B718711" w14:textId="77777777" w:rsidTr="00653403">
        <w:tc>
          <w:tcPr>
            <w:tcW w:w="4086" w:type="dxa"/>
          </w:tcPr>
          <w:p w14:paraId="0C83AB7D" w14:textId="1E26EC25" w:rsidR="0036524F" w:rsidRPr="005329DB" w:rsidRDefault="0036524F" w:rsidP="0036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ผลกระทบจากผลขาดทุนสะสมทางภาษี</w:t>
            </w:r>
          </w:p>
        </w:tc>
        <w:tc>
          <w:tcPr>
            <w:tcW w:w="1062" w:type="dxa"/>
          </w:tcPr>
          <w:p w14:paraId="32569DC6" w14:textId="77777777" w:rsidR="0036524F" w:rsidRPr="005329DB" w:rsidRDefault="0036524F" w:rsidP="0036524F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F8AB7" w14:textId="77777777" w:rsidR="0036524F" w:rsidRPr="005329DB" w:rsidRDefault="0036524F" w:rsidP="0036524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3A9583F" w14:textId="25EEF718" w:rsidR="0036524F" w:rsidRPr="005329DB" w:rsidRDefault="0036524F" w:rsidP="0036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72AB4F3C" w14:textId="77777777" w:rsidR="0036524F" w:rsidRPr="005329DB" w:rsidRDefault="0036524F" w:rsidP="0036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BB5A5" w14:textId="77777777" w:rsidR="0036524F" w:rsidRPr="005329DB" w:rsidRDefault="0036524F" w:rsidP="0036524F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456BB" w14:textId="77777777" w:rsidR="0036524F" w:rsidRPr="005329DB" w:rsidRDefault="0036524F" w:rsidP="003652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DC00AF7" w14:textId="59FAD28F" w:rsidR="0036524F" w:rsidRPr="005329DB" w:rsidRDefault="0036524F" w:rsidP="0036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80CEC" w:rsidRPr="005329DB" w14:paraId="44D376F0" w14:textId="77777777" w:rsidTr="00653403">
        <w:tc>
          <w:tcPr>
            <w:tcW w:w="4086" w:type="dxa"/>
          </w:tcPr>
          <w:p w14:paraId="2DC15698" w14:textId="59DD191C" w:rsidR="00D80CEC" w:rsidRPr="005329DB" w:rsidDel="00787F6E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2" w:type="dxa"/>
          </w:tcPr>
          <w:p w14:paraId="6D23D11E" w14:textId="77777777" w:rsidR="00D80CEC" w:rsidRPr="005329DB" w:rsidRDefault="00D80CEC" w:rsidP="00D80CEC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A6C2E" w14:textId="77777777" w:rsidR="00D80CEC" w:rsidRPr="005329DB" w:rsidRDefault="00D80CEC" w:rsidP="00D80CE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B4D2FE" w14:textId="121937CB" w:rsidR="00D80CEC" w:rsidRPr="005329DB" w:rsidDel="00787F6E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F092E" w14:textId="77777777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FF850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5DD4C" w14:textId="77777777" w:rsidR="00D80CEC" w:rsidRPr="005329DB" w:rsidRDefault="00D80CEC" w:rsidP="00D80C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4763FB" w14:textId="3CC96DFE" w:rsidR="00D80CEC" w:rsidRPr="005329DB" w:rsidDel="00787F6E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D80CEC" w:rsidRPr="005329DB" w14:paraId="5A6A239B" w14:textId="77777777" w:rsidTr="00653403">
        <w:tc>
          <w:tcPr>
            <w:tcW w:w="4086" w:type="dxa"/>
          </w:tcPr>
          <w:p w14:paraId="6E443F8E" w14:textId="1B01F779" w:rsidR="00D80CEC" w:rsidRPr="005329DB" w:rsidRDefault="00F81C0A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D80CEC"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B472492" w14:textId="55D1A7D7" w:rsidR="00D80CEC" w:rsidRPr="005329DB" w:rsidRDefault="00BE233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11.74</w:t>
            </w:r>
          </w:p>
        </w:tc>
        <w:tc>
          <w:tcPr>
            <w:tcW w:w="270" w:type="dxa"/>
          </w:tcPr>
          <w:p w14:paraId="0352C3CB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2DF28E" w14:textId="119930B3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12BEE0B9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FC6FD" w14:textId="117534C3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(20.45)</w:t>
            </w:r>
          </w:p>
        </w:tc>
        <w:tc>
          <w:tcPr>
            <w:tcW w:w="236" w:type="dxa"/>
          </w:tcPr>
          <w:p w14:paraId="3B41B113" w14:textId="77777777" w:rsidR="00D80CEC" w:rsidRPr="005329DB" w:rsidRDefault="00D80CEC" w:rsidP="00D80CEC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2330596" w14:textId="3A190CDC" w:rsidR="00D80CEC" w:rsidRPr="005329DB" w:rsidRDefault="00D80CEC" w:rsidP="00D8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</w:t>
            </w:r>
          </w:p>
        </w:tc>
      </w:tr>
    </w:tbl>
    <w:p w14:paraId="74EBA6DA" w14:textId="04D5474C" w:rsidR="0019206C" w:rsidRPr="005329DB" w:rsidRDefault="0019206C" w:rsidP="00913D8A">
      <w:pPr>
        <w:ind w:left="720" w:right="-23"/>
        <w:rPr>
          <w:rFonts w:asciiTheme="majorBidi" w:hAnsiTheme="majorBidi" w:cstheme="majorBidi"/>
          <w:sz w:val="30"/>
          <w:szCs w:val="30"/>
        </w:rPr>
      </w:pPr>
    </w:p>
    <w:p w14:paraId="051CE649" w14:textId="77777777" w:rsidR="0019206C" w:rsidRPr="005329DB" w:rsidRDefault="0019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9"/>
        <w:gridCol w:w="1089"/>
        <w:gridCol w:w="270"/>
        <w:gridCol w:w="1080"/>
        <w:gridCol w:w="270"/>
        <w:gridCol w:w="1107"/>
        <w:gridCol w:w="270"/>
        <w:gridCol w:w="1081"/>
      </w:tblGrid>
      <w:tr w:rsidR="00913D8A" w:rsidRPr="005329DB" w14:paraId="78A0EDD8" w14:textId="77777777" w:rsidTr="00D15DE6">
        <w:tc>
          <w:tcPr>
            <w:tcW w:w="4049" w:type="dxa"/>
          </w:tcPr>
          <w:p w14:paraId="7C9E2998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Pr="005329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67" w:type="dxa"/>
            <w:gridSpan w:val="7"/>
          </w:tcPr>
          <w:p w14:paraId="5AAEA29B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329D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E2066" w:rsidRPr="005329DB" w14:paraId="220FEB0B" w14:textId="77777777" w:rsidTr="00D15DE6">
        <w:tc>
          <w:tcPr>
            <w:tcW w:w="4049" w:type="dxa"/>
          </w:tcPr>
          <w:p w14:paraId="50D179F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F41EF4D" w14:textId="14736A65" w:rsidR="00DE2066" w:rsidRPr="005329DB" w:rsidRDefault="00DE2066" w:rsidP="00DE20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F861145" w14:textId="77777777" w:rsidR="00DE2066" w:rsidRPr="005329DB" w:rsidRDefault="00DE2066" w:rsidP="00DE20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05517C08" w14:textId="71EDC31B" w:rsidR="00DE2066" w:rsidRPr="005329DB" w:rsidRDefault="00DE2066" w:rsidP="00DE20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E2066" w:rsidRPr="005329DB" w14:paraId="136397F1" w14:textId="77777777" w:rsidTr="00D15DE6">
        <w:tc>
          <w:tcPr>
            <w:tcW w:w="4049" w:type="dxa"/>
          </w:tcPr>
          <w:p w14:paraId="57B8B7F2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475AC88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68D3A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8C2C8A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B4E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49C4A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80B1AF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16EBD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DE2066" w:rsidRPr="005329DB" w14:paraId="779526C8" w14:textId="77777777" w:rsidTr="00D15DE6">
        <w:tc>
          <w:tcPr>
            <w:tcW w:w="4049" w:type="dxa"/>
          </w:tcPr>
          <w:p w14:paraId="6EC8A86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F2606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69EEC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9C5B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1A24037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A6706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6322C40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DD88C8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45F6" w:rsidRPr="005329DB" w14:paraId="7823441E" w14:textId="77777777" w:rsidTr="00D15DE6">
        <w:tc>
          <w:tcPr>
            <w:tcW w:w="4049" w:type="dxa"/>
          </w:tcPr>
          <w:p w14:paraId="2FFDC8F5" w14:textId="3AA6C7E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9" w:type="dxa"/>
          </w:tcPr>
          <w:p w14:paraId="3613340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0906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712D78" w14:textId="2B4EDF80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(1,665)</w:t>
            </w:r>
          </w:p>
        </w:tc>
        <w:tc>
          <w:tcPr>
            <w:tcW w:w="270" w:type="dxa"/>
          </w:tcPr>
          <w:p w14:paraId="0FEA0AD8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AEC76E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7AF5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4EB0B73" w14:textId="52BF22D0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</w:p>
        </w:tc>
      </w:tr>
      <w:tr w:rsidR="000845F6" w:rsidRPr="005329DB" w14:paraId="5FA0EE1C" w14:textId="77777777" w:rsidTr="00D15DE6">
        <w:tc>
          <w:tcPr>
            <w:tcW w:w="4049" w:type="dxa"/>
          </w:tcPr>
          <w:p w14:paraId="7BF93126" w14:textId="7576BEEA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</w:tcPr>
          <w:p w14:paraId="21DF818F" w14:textId="67870B5F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1679FD14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EEAF98" w14:textId="42CC18CC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(333)</w:t>
            </w:r>
          </w:p>
        </w:tc>
        <w:tc>
          <w:tcPr>
            <w:tcW w:w="270" w:type="dxa"/>
          </w:tcPr>
          <w:p w14:paraId="3FD3576D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CDB815" w14:textId="74A1C98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41BBC0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709D799" w14:textId="3EAFA64C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</w:p>
        </w:tc>
      </w:tr>
      <w:tr w:rsidR="000845F6" w:rsidRPr="005329DB" w14:paraId="45FAE756" w14:textId="77777777" w:rsidTr="00D15DE6">
        <w:tc>
          <w:tcPr>
            <w:tcW w:w="4049" w:type="dxa"/>
          </w:tcPr>
          <w:p w14:paraId="3BDB86BB" w14:textId="4D2678C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9" w:type="dxa"/>
          </w:tcPr>
          <w:p w14:paraId="6FCC969D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AE758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9DA70" w14:textId="32B6F6E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(2</w:t>
            </w:r>
            <w:r w:rsidR="00E2328F"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4DA864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41FCE3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F7459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56F32C0" w14:textId="56492074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</w:tr>
      <w:tr w:rsidR="000845F6" w:rsidRPr="005329DB" w14:paraId="336A57ED" w14:textId="77777777" w:rsidTr="00D15DE6">
        <w:tc>
          <w:tcPr>
            <w:tcW w:w="4049" w:type="dxa"/>
          </w:tcPr>
          <w:p w14:paraId="4589A42F" w14:textId="0E13DCB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9" w:type="dxa"/>
          </w:tcPr>
          <w:p w14:paraId="4C6C8606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E840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CA178" w14:textId="2B064CF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74CB3BA7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3BC6550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877A6A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7011DF" w14:textId="03DF75F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(89)</w:t>
            </w:r>
          </w:p>
        </w:tc>
      </w:tr>
      <w:tr w:rsidR="000845F6" w:rsidRPr="005329DB" w14:paraId="32848898" w14:textId="77777777" w:rsidTr="00D15DE6">
        <w:tc>
          <w:tcPr>
            <w:tcW w:w="4049" w:type="dxa"/>
          </w:tcPr>
          <w:p w14:paraId="67911F6F" w14:textId="0884352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9" w:type="dxa"/>
          </w:tcPr>
          <w:p w14:paraId="456FC7EE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5D0C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80C0F" w14:textId="06963AF8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1B02DE"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336F4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4173E7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82EB9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F545D3" w14:textId="629FF683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0845F6" w:rsidRPr="005329DB" w14:paraId="33557CAA" w14:textId="77777777" w:rsidTr="00D15DE6">
        <w:tc>
          <w:tcPr>
            <w:tcW w:w="4049" w:type="dxa"/>
          </w:tcPr>
          <w:p w14:paraId="0A50606D" w14:textId="43A677A1" w:rsidR="000845F6" w:rsidRPr="005329DB" w:rsidRDefault="0036524F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ผลกระทบจากผลขาดทุนสะสมทางภาษี</w:t>
            </w:r>
          </w:p>
        </w:tc>
        <w:tc>
          <w:tcPr>
            <w:tcW w:w="1089" w:type="dxa"/>
          </w:tcPr>
          <w:p w14:paraId="488FFCD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42D6E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FC6EE" w14:textId="1D1384AC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146F5681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5655A1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FAEE6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8563E0" w14:textId="0B7EF342" w:rsidR="000845F6" w:rsidRPr="005329DB" w:rsidRDefault="0036524F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0845F6" w:rsidRPr="005329DB" w14:paraId="2005634D" w14:textId="77777777" w:rsidTr="00787F6E">
        <w:tc>
          <w:tcPr>
            <w:tcW w:w="4049" w:type="dxa"/>
          </w:tcPr>
          <w:p w14:paraId="78032A20" w14:textId="01F9FFA4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</w:tcPr>
          <w:p w14:paraId="2C74018A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BE4F8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BF621" w14:textId="6ED0DEAA" w:rsidR="000845F6" w:rsidRPr="005329DB" w:rsidDel="00787F6E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E2988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6BFC34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740C3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3C6BEE" w14:textId="014BDF91" w:rsidR="000845F6" w:rsidRPr="005329DB" w:rsidDel="00787F6E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0845F6" w:rsidRPr="005329DB" w14:paraId="00BF2E81" w14:textId="77777777" w:rsidTr="00D15DE6">
        <w:tc>
          <w:tcPr>
            <w:tcW w:w="4049" w:type="dxa"/>
          </w:tcPr>
          <w:p w14:paraId="5F5C6A2F" w14:textId="7B0C8828" w:rsidR="000845F6" w:rsidRPr="005329DB" w:rsidRDefault="00F81C0A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0845F6"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626CFB" w14:textId="68FBD25F" w:rsidR="000845F6" w:rsidRPr="005329DB" w:rsidRDefault="00BE233C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5.46</w:t>
            </w:r>
          </w:p>
        </w:tc>
        <w:tc>
          <w:tcPr>
            <w:tcW w:w="270" w:type="dxa"/>
          </w:tcPr>
          <w:p w14:paraId="15FBC635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F9DD1" w14:textId="6494161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61864E77" w14:textId="77777777" w:rsidR="000845F6" w:rsidRPr="005329DB" w:rsidRDefault="000845F6" w:rsidP="000845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87D08AA" w14:textId="7A7BBE50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17.58</w:t>
            </w:r>
          </w:p>
        </w:tc>
        <w:tc>
          <w:tcPr>
            <w:tcW w:w="270" w:type="dxa"/>
          </w:tcPr>
          <w:p w14:paraId="6FC24F00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C5DACE9" w14:textId="712159B5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</w:t>
            </w:r>
          </w:p>
        </w:tc>
      </w:tr>
    </w:tbl>
    <w:p w14:paraId="4605DA94" w14:textId="40BB306C" w:rsidR="00CE40EB" w:rsidRPr="005329DB" w:rsidRDefault="00CE40EB">
      <w:pPr>
        <w:rPr>
          <w:sz w:val="32"/>
          <w:szCs w:val="32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360"/>
        <w:gridCol w:w="990"/>
      </w:tblGrid>
      <w:tr w:rsidR="006523AA" w:rsidRPr="005329DB" w14:paraId="4EAC8792" w14:textId="77777777" w:rsidTr="006523AA">
        <w:trPr>
          <w:tblHeader/>
        </w:trPr>
        <w:tc>
          <w:tcPr>
            <w:tcW w:w="4050" w:type="dxa"/>
            <w:tcBorders>
              <w:top w:val="nil"/>
            </w:tcBorders>
          </w:tcPr>
          <w:p w14:paraId="7EBCD66A" w14:textId="7AEEB9F9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130" w:type="dxa"/>
            <w:gridSpan w:val="7"/>
            <w:tcBorders>
              <w:top w:val="nil"/>
            </w:tcBorders>
            <w:vAlign w:val="bottom"/>
          </w:tcPr>
          <w:p w14:paraId="2D7A8E6E" w14:textId="3B8F9839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3AA" w:rsidRPr="005329DB" w14:paraId="4F0389AF" w14:textId="77777777" w:rsidTr="006523AA">
        <w:trPr>
          <w:tblHeader/>
        </w:trPr>
        <w:tc>
          <w:tcPr>
            <w:tcW w:w="4050" w:type="dxa"/>
          </w:tcPr>
          <w:p w14:paraId="4BD9C787" w14:textId="77777777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7CC85790" w14:textId="77777777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D42121" w14:textId="77777777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107C587" w14:textId="77777777" w:rsidR="006523AA" w:rsidRPr="005329DB" w:rsidRDefault="006523A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523AA" w:rsidRPr="005329DB" w14:paraId="6EA748CF" w14:textId="77777777" w:rsidTr="006523AA">
        <w:trPr>
          <w:tblHeader/>
        </w:trPr>
        <w:tc>
          <w:tcPr>
            <w:tcW w:w="4050" w:type="dxa"/>
          </w:tcPr>
          <w:p w14:paraId="55C5DA96" w14:textId="1D2C6035" w:rsidR="006523AA" w:rsidRPr="005329DB" w:rsidRDefault="006523AA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25F886E" w14:textId="1FF7CCE8" w:rsidR="006523AA" w:rsidRPr="005329DB" w:rsidRDefault="006523AA" w:rsidP="00DE206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601B8EE" w14:textId="77777777" w:rsidR="006523AA" w:rsidRPr="005329DB" w:rsidRDefault="006523AA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B205B8D" w14:textId="29861C8B" w:rsidR="006523AA" w:rsidRPr="005329DB" w:rsidRDefault="006523AA" w:rsidP="00DE206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36508F0" w14:textId="77777777" w:rsidR="006523AA" w:rsidRPr="005329DB" w:rsidRDefault="006523AA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14BB6D" w14:textId="7725F0CC" w:rsidR="006523AA" w:rsidRPr="005329DB" w:rsidRDefault="006523AA" w:rsidP="00DE206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60" w:type="dxa"/>
          </w:tcPr>
          <w:p w14:paraId="24670F14" w14:textId="77777777" w:rsidR="006523AA" w:rsidRPr="005329DB" w:rsidRDefault="006523AA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0BA3AE0" w14:textId="0EF45B6F" w:rsidR="006523AA" w:rsidRPr="005329DB" w:rsidRDefault="006523AA" w:rsidP="00DE206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3AA" w:rsidRPr="005329DB" w14:paraId="75B0CB77" w14:textId="77777777" w:rsidTr="006523AA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22A127EF" w14:textId="77777777" w:rsidR="006523AA" w:rsidRPr="005329DB" w:rsidRDefault="006523AA" w:rsidP="00DE20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176840A8" w14:textId="77777777" w:rsidR="006523AA" w:rsidRPr="005329DB" w:rsidRDefault="006523AA" w:rsidP="00DE206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523AA" w:rsidRPr="005329DB" w14:paraId="47DE9CF6" w14:textId="77777777" w:rsidTr="006523AA">
        <w:trPr>
          <w:trHeight w:val="209"/>
        </w:trPr>
        <w:tc>
          <w:tcPr>
            <w:tcW w:w="4050" w:type="dxa"/>
            <w:tcBorders>
              <w:bottom w:val="nil"/>
            </w:tcBorders>
          </w:tcPr>
          <w:p w14:paraId="1A7A8B98" w14:textId="7133DC4F" w:rsidR="006523AA" w:rsidRPr="005329DB" w:rsidRDefault="006523AA" w:rsidP="000845F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6A4A0754" w14:textId="595ABC6D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Pr="006523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35081BCD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31F4BBC" w14:textId="2AD8E298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32A930FB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C8E42D" w14:textId="53A446CB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(14</w:t>
            </w:r>
            <w:r w:rsidRPr="006523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</w:tcPr>
          <w:p w14:paraId="78E667C3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27A6BE" w14:textId="27DA3FCF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(168)</w:t>
            </w:r>
          </w:p>
        </w:tc>
      </w:tr>
      <w:tr w:rsidR="006523AA" w:rsidRPr="005329DB" w14:paraId="08E574DE" w14:textId="77777777" w:rsidTr="006523AA">
        <w:tc>
          <w:tcPr>
            <w:tcW w:w="4050" w:type="dxa"/>
            <w:tcBorders>
              <w:top w:val="nil"/>
              <w:bottom w:val="nil"/>
            </w:tcBorders>
          </w:tcPr>
          <w:p w14:paraId="4238550C" w14:textId="4DA58E0E" w:rsidR="006523AA" w:rsidRPr="005329DB" w:rsidRDefault="006523AA" w:rsidP="000845F6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623725F" w14:textId="34FFEF3D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(14</w:t>
            </w:r>
            <w:r w:rsidRPr="006523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76528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0205D51" w14:textId="1DE99396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(168)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A89F39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3F153C2" w14:textId="130D6DC0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Pr="006523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C26F9B0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E45C853" w14:textId="5D3438AC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sz w:val="30"/>
                <w:szCs w:val="30"/>
              </w:rPr>
              <w:t>168</w:t>
            </w:r>
          </w:p>
        </w:tc>
      </w:tr>
      <w:tr w:rsidR="006523AA" w:rsidRPr="005329DB" w14:paraId="1F25757B" w14:textId="77777777" w:rsidTr="006523AA">
        <w:tc>
          <w:tcPr>
            <w:tcW w:w="4050" w:type="dxa"/>
            <w:tcBorders>
              <w:top w:val="nil"/>
              <w:bottom w:val="nil"/>
            </w:tcBorders>
          </w:tcPr>
          <w:p w14:paraId="65C12EB4" w14:textId="34B85F21" w:rsidR="006523AA" w:rsidRPr="005329DB" w:rsidRDefault="006523AA" w:rsidP="000845F6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9A939" w14:textId="779CCE78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4DD6E2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97A84" w14:textId="6D30444F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1DC855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B4F6D" w14:textId="6FB96C8E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B42EDAD" w14:textId="77777777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4E0F6" w14:textId="3A086158" w:rsidR="006523AA" w:rsidRPr="006523AA" w:rsidRDefault="006523AA" w:rsidP="00652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3A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7E9F6EA" w14:textId="3CCED953" w:rsidR="0019206C" w:rsidRPr="005329DB" w:rsidRDefault="0019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6740E21" w14:textId="77777777" w:rsidR="0019206C" w:rsidRPr="005329DB" w:rsidRDefault="0019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5329DB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2"/>
        <w:gridCol w:w="1149"/>
        <w:gridCol w:w="236"/>
        <w:gridCol w:w="1142"/>
        <w:gridCol w:w="269"/>
        <w:gridCol w:w="1142"/>
        <w:gridCol w:w="237"/>
        <w:gridCol w:w="1130"/>
      </w:tblGrid>
      <w:tr w:rsidR="00913D8A" w:rsidRPr="005329DB" w14:paraId="67D7BB96" w14:textId="77777777" w:rsidTr="000845F6">
        <w:trPr>
          <w:tblHeader/>
        </w:trPr>
        <w:tc>
          <w:tcPr>
            <w:tcW w:w="3882" w:type="dxa"/>
          </w:tcPr>
          <w:p w14:paraId="451A747A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05" w:type="dxa"/>
            <w:gridSpan w:val="7"/>
          </w:tcPr>
          <w:p w14:paraId="22F338D3" w14:textId="21C1C5D3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27028" w:rsidRPr="005329D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5C1722"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D8A" w:rsidRPr="005329DB" w14:paraId="16E5B433" w14:textId="77777777" w:rsidTr="000845F6">
        <w:trPr>
          <w:tblHeader/>
        </w:trPr>
        <w:tc>
          <w:tcPr>
            <w:tcW w:w="3882" w:type="dxa"/>
          </w:tcPr>
          <w:p w14:paraId="5A444787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0878DE50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F5557E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21DD7F9E" w14:textId="77777777" w:rsidR="00913D8A" w:rsidRPr="005329DB" w:rsidRDefault="00913D8A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</w:tcPr>
          <w:p w14:paraId="497596C1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F255975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5329DB" w14:paraId="63CAB640" w14:textId="77777777" w:rsidTr="000845F6">
        <w:trPr>
          <w:tblHeader/>
        </w:trPr>
        <w:tc>
          <w:tcPr>
            <w:tcW w:w="3882" w:type="dxa"/>
          </w:tcPr>
          <w:p w14:paraId="053EC214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53A8198F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2E967CD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F40100A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7B4577A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C8CC94C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134A9F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F225959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13D8A" w:rsidRPr="005329DB" w14:paraId="4F1CD15B" w14:textId="77777777" w:rsidTr="000845F6">
        <w:trPr>
          <w:tblHeader/>
        </w:trPr>
        <w:tc>
          <w:tcPr>
            <w:tcW w:w="3882" w:type="dxa"/>
          </w:tcPr>
          <w:p w14:paraId="72BE93BB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4366F03" w14:textId="44A8481E" w:rsidR="00913D8A" w:rsidRPr="005329DB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D8A"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74D8628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4206B9F" w14:textId="41D90A88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E922FC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69" w:type="dxa"/>
          </w:tcPr>
          <w:p w14:paraId="2ACD8A5B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A418580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</w:tcPr>
          <w:p w14:paraId="2EAB3B12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A05E486" w14:textId="4FDCA765" w:rsidR="00913D8A" w:rsidRPr="005329DB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D8A"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13D8A" w:rsidRPr="005329DB" w14:paraId="16C8A3C0" w14:textId="77777777" w:rsidTr="000845F6">
        <w:trPr>
          <w:tblHeader/>
        </w:trPr>
        <w:tc>
          <w:tcPr>
            <w:tcW w:w="3882" w:type="dxa"/>
          </w:tcPr>
          <w:p w14:paraId="1F986075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33B93E86" w14:textId="6B5ED4E8" w:rsidR="00913D8A" w:rsidRPr="005329DB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4A0623C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7E5838A" w14:textId="3E75D215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</w:tcPr>
          <w:p w14:paraId="3AF44CFA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939F8CC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</w:tcPr>
          <w:p w14:paraId="500A8C1D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FAE24DA" w14:textId="0E565120" w:rsidR="00913D8A" w:rsidRPr="005329DB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3D8A" w:rsidRPr="005329DB" w14:paraId="65B30DC5" w14:textId="77777777" w:rsidTr="000845F6">
        <w:trPr>
          <w:tblHeader/>
        </w:trPr>
        <w:tc>
          <w:tcPr>
            <w:tcW w:w="3882" w:type="dxa"/>
          </w:tcPr>
          <w:p w14:paraId="2A3ECD73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5" w:type="dxa"/>
            <w:gridSpan w:val="7"/>
          </w:tcPr>
          <w:p w14:paraId="465C804E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5329DB" w14:paraId="32EB57E7" w14:textId="77777777" w:rsidTr="000845F6">
        <w:tc>
          <w:tcPr>
            <w:tcW w:w="3882" w:type="dxa"/>
          </w:tcPr>
          <w:p w14:paraId="21242BD0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9" w:type="dxa"/>
          </w:tcPr>
          <w:p w14:paraId="03B19DF6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5A036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2E01A27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57F82C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BD89E0E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346969" w14:textId="77777777" w:rsidR="00913D8A" w:rsidRPr="005329DB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5BCB152" w14:textId="77777777" w:rsidR="00913D8A" w:rsidRPr="005329DB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F68" w:rsidRPr="005329DB" w14:paraId="48BBCEB3" w14:textId="77777777" w:rsidTr="000845F6">
        <w:tc>
          <w:tcPr>
            <w:tcW w:w="3882" w:type="dxa"/>
          </w:tcPr>
          <w:p w14:paraId="09980CD7" w14:textId="68B24BCB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49" w:type="dxa"/>
          </w:tcPr>
          <w:p w14:paraId="2931585E" w14:textId="5A7AA9FD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17D3D4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E26695E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2A536EF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7392500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4D30FF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A5D4F65" w14:textId="77777777" w:rsidR="00A11F68" w:rsidRPr="005329DB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45F6" w:rsidRPr="005329DB" w14:paraId="20827914" w14:textId="77777777" w:rsidTr="000845F6">
        <w:tc>
          <w:tcPr>
            <w:tcW w:w="3882" w:type="dxa"/>
          </w:tcPr>
          <w:p w14:paraId="45021E04" w14:textId="5AC6759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49" w:type="dxa"/>
          </w:tcPr>
          <w:p w14:paraId="7D464FEC" w14:textId="37A67138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0D751416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F905380" w14:textId="15660C93" w:rsidR="000845F6" w:rsidRPr="005329DB" w:rsidRDefault="003E5957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EE04897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D4DA2B2" w14:textId="53EE71EB" w:rsidR="000845F6" w:rsidRPr="005329DB" w:rsidRDefault="003E5957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675855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5B4B4A2" w14:textId="49D19FC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8629AB"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45F6" w:rsidRPr="005329DB" w14:paraId="60000FDA" w14:textId="77777777" w:rsidTr="000845F6">
        <w:tc>
          <w:tcPr>
            <w:tcW w:w="3882" w:type="dxa"/>
          </w:tcPr>
          <w:p w14:paraId="67F59047" w14:textId="77777777" w:rsidR="000845F6" w:rsidRPr="005329DB" w:rsidRDefault="000845F6" w:rsidP="000845F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49" w:type="dxa"/>
          </w:tcPr>
          <w:p w14:paraId="52ACD92C" w14:textId="5F2F6448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C143D9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F8C4E3B" w14:textId="3827136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4A20EFF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825ECC8" w14:textId="4E20D3FA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F98B93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D6C54DB" w14:textId="5C70EB1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0845F6" w:rsidRPr="005329DB" w14:paraId="3124CC06" w14:textId="77777777" w:rsidTr="000845F6">
        <w:tc>
          <w:tcPr>
            <w:tcW w:w="3882" w:type="dxa"/>
          </w:tcPr>
          <w:p w14:paraId="7FD29BB6" w14:textId="165FA261" w:rsidR="000845F6" w:rsidRPr="005329DB" w:rsidRDefault="000845F6" w:rsidP="000845F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9" w:type="dxa"/>
          </w:tcPr>
          <w:p w14:paraId="4DAC8EA6" w14:textId="074047F0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6FE9681E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84C43BA" w14:textId="2407EC74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6D28B1"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0CF2816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641B4F3" w14:textId="5449088D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C7A9C5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3C895BA" w14:textId="716E273A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6D28B1" w:rsidRPr="005329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845F6" w:rsidRPr="005329DB" w14:paraId="7DC4C554" w14:textId="77777777" w:rsidTr="000845F6">
        <w:tc>
          <w:tcPr>
            <w:tcW w:w="3882" w:type="dxa"/>
          </w:tcPr>
          <w:p w14:paraId="7D6D042B" w14:textId="4CB53072" w:rsidR="000845F6" w:rsidRPr="005329DB" w:rsidRDefault="000845F6" w:rsidP="000845F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</w:p>
        </w:tc>
        <w:tc>
          <w:tcPr>
            <w:tcW w:w="1149" w:type="dxa"/>
          </w:tcPr>
          <w:p w14:paraId="5A45EDFD" w14:textId="7579018E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14:paraId="47C7F33A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CCADC9F" w14:textId="3E3D9295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</w:p>
        </w:tc>
        <w:tc>
          <w:tcPr>
            <w:tcW w:w="269" w:type="dxa"/>
          </w:tcPr>
          <w:p w14:paraId="6D7EB6D2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138882E" w14:textId="5B2D2A7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0CD2A25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9D6BAB0" w14:textId="6EC38E0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</w:p>
        </w:tc>
      </w:tr>
      <w:tr w:rsidR="000845F6" w:rsidRPr="005329DB" w14:paraId="516DD34F" w14:textId="77777777" w:rsidTr="000845F6">
        <w:tc>
          <w:tcPr>
            <w:tcW w:w="3882" w:type="dxa"/>
          </w:tcPr>
          <w:p w14:paraId="54154DA7" w14:textId="36337FB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50ECC3" w14:textId="6188AF05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36" w:type="dxa"/>
          </w:tcPr>
          <w:p w14:paraId="4B97E0A9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1C929BD9" w14:textId="4EFB439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8969A6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F718F40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29165AB" w14:textId="7B4FB9AC" w:rsidR="000845F6" w:rsidRPr="005329DB" w:rsidRDefault="003E5957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EF5F550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5CD0CDA3" w14:textId="5068BB8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</w:t>
            </w:r>
            <w:r w:rsidR="00483CD8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845F6" w:rsidRPr="005329DB" w14:paraId="7DE7231A" w14:textId="77777777" w:rsidTr="000845F6">
        <w:tc>
          <w:tcPr>
            <w:tcW w:w="3882" w:type="dxa"/>
          </w:tcPr>
          <w:p w14:paraId="2DD6B381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0B12EBC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AB817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5B55235E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C3AC542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5AE5556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0C8E7F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8C37833" w14:textId="77777777" w:rsidR="000845F6" w:rsidRPr="00556D7F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45F6" w:rsidRPr="005329DB" w14:paraId="37CA1C85" w14:textId="77777777" w:rsidTr="000845F6">
        <w:tc>
          <w:tcPr>
            <w:tcW w:w="3882" w:type="dxa"/>
          </w:tcPr>
          <w:p w14:paraId="3B286C1E" w14:textId="56CE08C5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9" w:type="dxa"/>
          </w:tcPr>
          <w:p w14:paraId="18C87EB6" w14:textId="5ED63416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1CE5A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</w:tcPr>
          <w:p w14:paraId="66464269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06EAFAE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</w:tcPr>
          <w:p w14:paraId="21567184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4D9D7D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89F714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45F6" w:rsidRPr="005329DB" w14:paraId="796FD92D" w14:textId="77777777" w:rsidTr="000845F6">
        <w:tc>
          <w:tcPr>
            <w:tcW w:w="3882" w:type="dxa"/>
          </w:tcPr>
          <w:p w14:paraId="6ABF5D5B" w14:textId="39333FC3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49" w:type="dxa"/>
          </w:tcPr>
          <w:p w14:paraId="4A6D66DE" w14:textId="1100E6C5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(49)</w:t>
            </w:r>
          </w:p>
        </w:tc>
        <w:tc>
          <w:tcPr>
            <w:tcW w:w="236" w:type="dxa"/>
          </w:tcPr>
          <w:p w14:paraId="62102152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FDB3C5B" w14:textId="6AA1C338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(30)</w:t>
            </w:r>
          </w:p>
        </w:tc>
        <w:tc>
          <w:tcPr>
            <w:tcW w:w="269" w:type="dxa"/>
          </w:tcPr>
          <w:p w14:paraId="38A7224F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EDC13D3" w14:textId="5ACB2943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F191C4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D71FFD1" w14:textId="3EFADB16" w:rsidR="000845F6" w:rsidRPr="005329DB" w:rsidRDefault="000845F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(79)</w:t>
            </w:r>
          </w:p>
        </w:tc>
      </w:tr>
      <w:tr w:rsidR="000845F6" w:rsidRPr="005329DB" w14:paraId="69F9DD2D" w14:textId="77777777" w:rsidTr="000845F6">
        <w:tc>
          <w:tcPr>
            <w:tcW w:w="3882" w:type="dxa"/>
          </w:tcPr>
          <w:p w14:paraId="30893893" w14:textId="1CC8C01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9" w:type="dxa"/>
          </w:tcPr>
          <w:p w14:paraId="1B4C2709" w14:textId="625253DC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(61)</w:t>
            </w:r>
          </w:p>
        </w:tc>
        <w:tc>
          <w:tcPr>
            <w:tcW w:w="236" w:type="dxa"/>
          </w:tcPr>
          <w:p w14:paraId="5382509F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95BC11F" w14:textId="0B67F9F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00CA88A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0AA8DA6" w14:textId="2EED2072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A08F924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54A99C5" w14:textId="5A02733B" w:rsidR="000845F6" w:rsidRPr="005329DB" w:rsidRDefault="000845F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(59)</w:t>
            </w:r>
          </w:p>
        </w:tc>
      </w:tr>
      <w:tr w:rsidR="000845F6" w:rsidRPr="005329DB" w14:paraId="792676B9" w14:textId="77777777" w:rsidTr="000845F6">
        <w:tc>
          <w:tcPr>
            <w:tcW w:w="3882" w:type="dxa"/>
          </w:tcPr>
          <w:p w14:paraId="3FEF34C1" w14:textId="5D9B11C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49" w:type="dxa"/>
          </w:tcPr>
          <w:p w14:paraId="56C7A1DC" w14:textId="5A990A81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95548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C697542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C45778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B5C5F0D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B74200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E6BD065" w14:textId="77777777" w:rsidR="000845F6" w:rsidRPr="005329DB" w:rsidRDefault="000845F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45F6" w:rsidRPr="005329DB" w14:paraId="3311DD77" w14:textId="77777777" w:rsidTr="000E44DE">
        <w:tc>
          <w:tcPr>
            <w:tcW w:w="3882" w:type="dxa"/>
          </w:tcPr>
          <w:p w14:paraId="796FF1A8" w14:textId="1334B6B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49" w:type="dxa"/>
          </w:tcPr>
          <w:p w14:paraId="5696BFA1" w14:textId="713A50CC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7042583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C3FB9FB" w14:textId="67D4C3AC" w:rsidR="000845F6" w:rsidRPr="005329DB" w:rsidRDefault="000E44DE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14:paraId="73CEB769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C5F2031" w14:textId="15B3C5EA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62EB1D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5E2A648" w14:textId="1247742A" w:rsidR="000845F6" w:rsidRPr="005329DB" w:rsidRDefault="00AE401A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4DE" w:rsidRPr="005329DB" w14:paraId="76D1513E" w14:textId="77777777" w:rsidTr="000E44DE">
        <w:tc>
          <w:tcPr>
            <w:tcW w:w="3882" w:type="dxa"/>
          </w:tcPr>
          <w:p w14:paraId="67F448DC" w14:textId="63687C00" w:rsidR="000E44DE" w:rsidRPr="005329DB" w:rsidRDefault="0083197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9" w:type="dxa"/>
          </w:tcPr>
          <w:p w14:paraId="219C1E54" w14:textId="7039FDC1" w:rsidR="000E44DE" w:rsidRPr="005329DB" w:rsidRDefault="00AE401A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444066" w14:textId="77777777" w:rsidR="000E44DE" w:rsidRPr="005329DB" w:rsidRDefault="000E44DE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E6778A0" w14:textId="5302D619" w:rsidR="000E44DE" w:rsidRPr="005329DB" w:rsidRDefault="00AE401A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5E22"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28B5770" w14:textId="77777777" w:rsidR="000E44DE" w:rsidRPr="005329DB" w:rsidRDefault="000E44DE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6A617D6" w14:textId="7482CC2E" w:rsidR="000E44DE" w:rsidRPr="005329DB" w:rsidRDefault="00AE401A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CED56C4" w14:textId="77777777" w:rsidR="000E44DE" w:rsidRPr="005329DB" w:rsidRDefault="000E44DE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82677DD" w14:textId="55083887" w:rsidR="000E44DE" w:rsidRPr="005329DB" w:rsidRDefault="00AE401A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5E22"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45F6" w:rsidRPr="005329DB" w14:paraId="0751FDD3" w14:textId="77777777" w:rsidTr="000845F6">
        <w:tc>
          <w:tcPr>
            <w:tcW w:w="3882" w:type="dxa"/>
          </w:tcPr>
          <w:p w14:paraId="12020F6B" w14:textId="22A706B6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416265A" w14:textId="5E54908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(168)</w:t>
            </w:r>
          </w:p>
        </w:tc>
        <w:tc>
          <w:tcPr>
            <w:tcW w:w="236" w:type="dxa"/>
          </w:tcPr>
          <w:p w14:paraId="10CA4A87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B99CC06" w14:textId="280048D0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EE5E22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634D7C0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0445A4DD" w14:textId="6976A604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D26A07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693A9423" w14:textId="4B9DC18C" w:rsidR="000845F6" w:rsidRPr="005329DB" w:rsidRDefault="000845F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(14</w:t>
            </w:r>
            <w:r w:rsidR="00483CD8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</w:tr>
      <w:tr w:rsidR="000845F6" w:rsidRPr="005329DB" w14:paraId="5EB20718" w14:textId="77777777" w:rsidTr="000845F6">
        <w:tc>
          <w:tcPr>
            <w:tcW w:w="3882" w:type="dxa"/>
          </w:tcPr>
          <w:p w14:paraId="0AF0B941" w14:textId="008011AB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4FFF96BA" w14:textId="2D000CB8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1B464C8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72F32458" w14:textId="32EA5E0D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="00EC139B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4C6387B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7371B1E7" w14:textId="6A75C739" w:rsidR="000845F6" w:rsidRPr="005329DB" w:rsidRDefault="003E5957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BC2E86C" w14:textId="77777777" w:rsidR="000845F6" w:rsidRPr="005329DB" w:rsidRDefault="000845F6" w:rsidP="0008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F5B5AAA" w14:textId="5AA01CFD" w:rsidR="000845F6" w:rsidRPr="005329DB" w:rsidRDefault="000845F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131</w:t>
            </w:r>
          </w:p>
        </w:tc>
      </w:tr>
    </w:tbl>
    <w:p w14:paraId="551CB811" w14:textId="6D6B526D" w:rsidR="0019206C" w:rsidRPr="005329DB" w:rsidRDefault="0019206C" w:rsidP="00831F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16"/>
          <w:szCs w:val="16"/>
        </w:rPr>
      </w:pPr>
    </w:p>
    <w:p w14:paraId="49461C34" w14:textId="77777777" w:rsidR="0019206C" w:rsidRPr="005329DB" w:rsidRDefault="00192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5329DB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2"/>
        <w:gridCol w:w="1149"/>
        <w:gridCol w:w="236"/>
        <w:gridCol w:w="1142"/>
        <w:gridCol w:w="269"/>
        <w:gridCol w:w="1142"/>
        <w:gridCol w:w="237"/>
        <w:gridCol w:w="1130"/>
      </w:tblGrid>
      <w:tr w:rsidR="000F284E" w:rsidRPr="005329DB" w14:paraId="04BE2BBB" w14:textId="77777777" w:rsidTr="0019206C">
        <w:trPr>
          <w:tblHeader/>
        </w:trPr>
        <w:tc>
          <w:tcPr>
            <w:tcW w:w="3960" w:type="dxa"/>
          </w:tcPr>
          <w:p w14:paraId="411DA1CB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</w:tcPr>
          <w:p w14:paraId="28D4BF5D" w14:textId="4272B7DD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83A53" w:rsidRPr="005329D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5C1722"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84E" w:rsidRPr="005329DB" w14:paraId="58931B87" w14:textId="77777777" w:rsidTr="0019206C">
        <w:trPr>
          <w:tblHeader/>
        </w:trPr>
        <w:tc>
          <w:tcPr>
            <w:tcW w:w="3960" w:type="dxa"/>
          </w:tcPr>
          <w:p w14:paraId="0EA0495A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62ABFD0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D584B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180104E6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5329D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</w:tcPr>
          <w:p w14:paraId="7A25A240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CE6205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5329DB" w14:paraId="186B1CA1" w14:textId="77777777" w:rsidTr="0019206C">
        <w:trPr>
          <w:tblHeader/>
        </w:trPr>
        <w:tc>
          <w:tcPr>
            <w:tcW w:w="3960" w:type="dxa"/>
          </w:tcPr>
          <w:p w14:paraId="1E93EF59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C51F2FD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EE39C97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CFB2E09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21FFAA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259E1EA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3CC0F2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EC2F62D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0F284E" w:rsidRPr="005329DB" w14:paraId="6009C9FF" w14:textId="77777777" w:rsidTr="0019206C">
        <w:trPr>
          <w:tblHeader/>
        </w:trPr>
        <w:tc>
          <w:tcPr>
            <w:tcW w:w="3960" w:type="dxa"/>
          </w:tcPr>
          <w:p w14:paraId="6035FEC3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27B7A7A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616428F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04302E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B93273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D1222B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</w:tcPr>
          <w:p w14:paraId="0F18B4E6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1E096E6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284E" w:rsidRPr="005329DB" w14:paraId="3D66CEEB" w14:textId="77777777" w:rsidTr="0019206C">
        <w:trPr>
          <w:tblHeader/>
        </w:trPr>
        <w:tc>
          <w:tcPr>
            <w:tcW w:w="3960" w:type="dxa"/>
          </w:tcPr>
          <w:p w14:paraId="729730AC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D332C0C" w14:textId="7470CC43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F2DA20D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AE9075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7E8BA23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399E31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</w:tcPr>
          <w:p w14:paraId="0B76909A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E960C68" w14:textId="411AC301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2066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F284E" w:rsidRPr="005329DB" w14:paraId="316E36A1" w14:textId="77777777" w:rsidTr="0019206C">
        <w:trPr>
          <w:tblHeader/>
        </w:trPr>
        <w:tc>
          <w:tcPr>
            <w:tcW w:w="3960" w:type="dxa"/>
          </w:tcPr>
          <w:p w14:paraId="2C1CDEBF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</w:tcPr>
          <w:p w14:paraId="6A9A02E7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84E" w:rsidRPr="005329DB" w14:paraId="76463BC3" w14:textId="77777777" w:rsidTr="0019206C">
        <w:tc>
          <w:tcPr>
            <w:tcW w:w="3960" w:type="dxa"/>
          </w:tcPr>
          <w:p w14:paraId="6C3288BD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69B4BB16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A21B8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6C6ACE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A4E4E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AAEEA3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1B70E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9289E1C" w14:textId="77777777" w:rsidR="000F284E" w:rsidRPr="005329DB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66" w:rsidRPr="005329DB" w14:paraId="4C369417" w14:textId="77777777" w:rsidTr="0019206C">
        <w:tc>
          <w:tcPr>
            <w:tcW w:w="3960" w:type="dxa"/>
          </w:tcPr>
          <w:p w14:paraId="7F6F8C64" w14:textId="5C1CB2B0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</w:tcPr>
          <w:p w14:paraId="7569CF89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4BBAA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F4534B9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0467C4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0D7369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8117F9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259058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2066" w:rsidRPr="005329DB" w14:paraId="2C5BD15C" w14:textId="77777777" w:rsidTr="0019206C">
        <w:tc>
          <w:tcPr>
            <w:tcW w:w="3960" w:type="dxa"/>
          </w:tcPr>
          <w:p w14:paraId="64DC1417" w14:textId="1A340215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</w:tcPr>
          <w:p w14:paraId="69FB991C" w14:textId="36090329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42DB07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7D6E720" w14:textId="14B45779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6D64B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BD426E" w14:textId="565DB408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14AA452A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32C0F82" w14:textId="50484CA0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DE2066" w:rsidRPr="005329DB" w14:paraId="22AB2801" w14:textId="77777777" w:rsidTr="0019206C">
        <w:tc>
          <w:tcPr>
            <w:tcW w:w="3960" w:type="dxa"/>
          </w:tcPr>
          <w:p w14:paraId="597B75CF" w14:textId="3FBFEB56" w:rsidR="00DE2066" w:rsidRPr="005329DB" w:rsidRDefault="00DE2066" w:rsidP="00DE206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</w:tcPr>
          <w:p w14:paraId="706379A9" w14:textId="0BDB275F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3F4514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9CD56" w14:textId="280FF08D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7112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E39750F" w14:textId="463B0614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4C9843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7A3E0C" w14:textId="790B484B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E2066" w:rsidRPr="005329DB" w14:paraId="7C799C55" w14:textId="77777777" w:rsidTr="0019206C">
        <w:tc>
          <w:tcPr>
            <w:tcW w:w="3960" w:type="dxa"/>
          </w:tcPr>
          <w:p w14:paraId="51C1CCC0" w14:textId="56D19861" w:rsidR="00DE2066" w:rsidRPr="005329DB" w:rsidRDefault="00DE2066" w:rsidP="00DE206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69" w:type="dxa"/>
          </w:tcPr>
          <w:p w14:paraId="12D8CABA" w14:textId="1E9F6553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21E60768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B6DF59" w14:textId="44777BE8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A32682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8092683" w14:textId="4A7BC3E8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2174EE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33AA932" w14:textId="63F21810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E2066" w:rsidRPr="005329DB" w14:paraId="4D4D76F4" w14:textId="77777777" w:rsidTr="0019206C">
        <w:tc>
          <w:tcPr>
            <w:tcW w:w="3960" w:type="dxa"/>
          </w:tcPr>
          <w:p w14:paraId="1B2A7972" w14:textId="575A1EF5" w:rsidR="00DE2066" w:rsidRPr="005329DB" w:rsidRDefault="00DE2066" w:rsidP="00DE206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</w:p>
        </w:tc>
        <w:tc>
          <w:tcPr>
            <w:tcW w:w="1169" w:type="dxa"/>
          </w:tcPr>
          <w:p w14:paraId="4781BE0A" w14:textId="50636D01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</w:tcPr>
          <w:p w14:paraId="5764653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8CCCAC" w14:textId="33C1E3C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5194B17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68C093" w14:textId="1171AD0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DB0B6E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F6553D2" w14:textId="2ED6205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DE2066" w:rsidRPr="005329DB" w14:paraId="5140F34A" w14:textId="77777777" w:rsidTr="0019206C">
        <w:tc>
          <w:tcPr>
            <w:tcW w:w="3960" w:type="dxa"/>
          </w:tcPr>
          <w:p w14:paraId="22E891CF" w14:textId="5AE2C6B2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2E68E5" w14:textId="02EE8C85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427B09F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539E402" w14:textId="2A01640A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18ECD8B3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14218CD" w14:textId="29CB026E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FBE5F24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554CCC7" w14:textId="7C72D29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DE2066" w:rsidRPr="005329DB" w14:paraId="5D7334E9" w14:textId="77777777" w:rsidTr="0019206C">
        <w:tc>
          <w:tcPr>
            <w:tcW w:w="3960" w:type="dxa"/>
          </w:tcPr>
          <w:p w14:paraId="43C2479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F41EA7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CC92F2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92E4533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195F6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82CF72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35CEA0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E8C0A4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066" w:rsidRPr="005329DB" w14:paraId="31C6B398" w14:textId="77777777" w:rsidTr="0019206C">
        <w:tc>
          <w:tcPr>
            <w:tcW w:w="3960" w:type="dxa"/>
          </w:tcPr>
          <w:p w14:paraId="27C1B6D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4D9155E3" w14:textId="67DAD4B0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8CD3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068CF5" w14:textId="5E72740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A46C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05A2DD7" w14:textId="7E92BD3B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9D5A04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592F4D0" w14:textId="548B4995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066" w:rsidRPr="005329DB" w14:paraId="4125D4A0" w14:textId="77777777" w:rsidTr="0019206C">
        <w:tc>
          <w:tcPr>
            <w:tcW w:w="3960" w:type="dxa"/>
          </w:tcPr>
          <w:p w14:paraId="2EE49481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</w:tcPr>
          <w:p w14:paraId="1221DAE1" w14:textId="44A09F90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14:paraId="37D69E30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7F76F9" w14:textId="2BDB71AB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1803F8A4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B66584F" w14:textId="6D143178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056B965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A134AB5" w14:textId="2A7C8E72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DE2066" w:rsidRPr="005329DB" w14:paraId="7CAA3777" w14:textId="77777777" w:rsidTr="0019206C">
        <w:tc>
          <w:tcPr>
            <w:tcW w:w="3960" w:type="dxa"/>
          </w:tcPr>
          <w:p w14:paraId="253CAE09" w14:textId="7C8707AA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</w:tcPr>
          <w:p w14:paraId="23ED618B" w14:textId="2526AD6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36" w:type="dxa"/>
          </w:tcPr>
          <w:p w14:paraId="64C3D5E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F1F8E7" w14:textId="0D09471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28E684A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E7C6A4A" w14:textId="7F14D7D4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066E5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FC53C61" w14:textId="33806C93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DE2066" w:rsidRPr="005329DB" w14:paraId="6AAB85AE" w14:textId="77777777" w:rsidTr="0019206C">
        <w:tc>
          <w:tcPr>
            <w:tcW w:w="3960" w:type="dxa"/>
          </w:tcPr>
          <w:p w14:paraId="635AD3E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</w:tcPr>
          <w:p w14:paraId="2E80B763" w14:textId="3923AEFF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822B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28807A" w14:textId="252FE2FC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5926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A5F2BB9" w14:textId="1173DE9D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1D4707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3AA3D2" w14:textId="511E4618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066" w:rsidRPr="005329DB" w14:paraId="41F823EC" w14:textId="77777777" w:rsidTr="0019206C">
        <w:tc>
          <w:tcPr>
            <w:tcW w:w="3960" w:type="dxa"/>
          </w:tcPr>
          <w:p w14:paraId="51344E9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</w:tcPr>
          <w:p w14:paraId="5EB88DD0" w14:textId="78903B7E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692547EA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44D6AA" w14:textId="5A95BD04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C1ED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68B55D" w14:textId="21742963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0289A6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A678F7B" w14:textId="2CCA5EBA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</w:tr>
      <w:tr w:rsidR="00DE2066" w:rsidRPr="005329DB" w14:paraId="34C4AB8E" w14:textId="77777777" w:rsidTr="0019206C">
        <w:tc>
          <w:tcPr>
            <w:tcW w:w="3960" w:type="dxa"/>
          </w:tcPr>
          <w:p w14:paraId="6786DE16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C02EB87" w14:textId="35A261FE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</w:tcPr>
          <w:p w14:paraId="57126558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7C6CFDC" w14:textId="6705C51D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212488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8347C1" w14:textId="1FE71E3B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A64827E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CEEEB46" w14:textId="33AB515C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066" w:rsidRPr="005329DB" w14:paraId="1436D0D8" w14:textId="77777777" w:rsidTr="0019206C">
        <w:tc>
          <w:tcPr>
            <w:tcW w:w="3960" w:type="dxa"/>
          </w:tcPr>
          <w:p w14:paraId="77F6393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BFE73AF" w14:textId="644B4BBE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(143)</w:t>
            </w:r>
          </w:p>
        </w:tc>
        <w:tc>
          <w:tcPr>
            <w:tcW w:w="236" w:type="dxa"/>
          </w:tcPr>
          <w:p w14:paraId="2BA8E61B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9905202" w14:textId="69465583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00A6D30C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FB2F4E" w14:textId="49704AC3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315282C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570D20B" w14:textId="7BCE0110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(168)</w:t>
            </w:r>
          </w:p>
        </w:tc>
      </w:tr>
      <w:tr w:rsidR="00DE2066" w:rsidRPr="005329DB" w14:paraId="2C5D9385" w14:textId="77777777" w:rsidTr="0019206C">
        <w:tc>
          <w:tcPr>
            <w:tcW w:w="3960" w:type="dxa"/>
          </w:tcPr>
          <w:p w14:paraId="15F6AC5D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33F209C" w14:textId="43B83D0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17D2DCB0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F690184" w14:textId="32421CAE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(45)</w:t>
            </w:r>
          </w:p>
        </w:tc>
        <w:tc>
          <w:tcPr>
            <w:tcW w:w="270" w:type="dxa"/>
          </w:tcPr>
          <w:p w14:paraId="4A6BD38F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59FEE0A" w14:textId="67C9BB55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37" w:type="dxa"/>
          </w:tcPr>
          <w:p w14:paraId="037BCE5A" w14:textId="77777777" w:rsidR="00DE2066" w:rsidRPr="005329DB" w:rsidRDefault="00DE2066" w:rsidP="00DE2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3FA80892" w14:textId="349D2DD0" w:rsidR="00DE2066" w:rsidRPr="005329DB" w:rsidRDefault="00DE2066" w:rsidP="0043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FD1B04F" w14:textId="1E9E6FC6" w:rsidR="00E922FC" w:rsidRPr="005329DB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D601EE" w14:textId="30B5A3CF" w:rsidR="008174D6" w:rsidRPr="005329DB" w:rsidRDefault="008174D6" w:rsidP="001920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0" w:right="-3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97EA7" w:rsidRPr="005329D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329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0F284E" w:rsidRPr="005329D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A2603" w:rsidRPr="005329D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5329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B6C50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C6088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ไม่</w:t>
      </w:r>
      <w:r w:rsidR="002C58B1" w:rsidRPr="005329DB">
        <w:rPr>
          <w:rFonts w:asciiTheme="majorBidi" w:hAnsiTheme="majorBidi" w:cstheme="majorBidi" w:hint="cs"/>
          <w:spacing w:val="-2"/>
          <w:sz w:val="30"/>
          <w:szCs w:val="30"/>
          <w:cs/>
        </w:rPr>
        <w:t>มีขาดทุนทางภาษีสะสม</w:t>
      </w:r>
      <w:r w:rsidR="00AB5DD9">
        <w:rPr>
          <w:rFonts w:asciiTheme="majorBidi" w:hAnsiTheme="majorBidi" w:cstheme="majorBidi" w:hint="cs"/>
          <w:spacing w:val="-2"/>
          <w:sz w:val="30"/>
          <w:szCs w:val="30"/>
          <w:cs/>
        </w:rPr>
        <w:t>ที่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ไม่ได้รับรู้เป็นสินทรัพย์ภาษีเงินได้รอการตัดบัญชี</w:t>
      </w:r>
      <w:r w:rsidR="00EB46E7" w:rsidRPr="005329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44476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502D81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A2603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944476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15A69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292 </w:t>
      </w:r>
      <w:r w:rsidR="00415A69" w:rsidRPr="005329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415A69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292 </w:t>
      </w:r>
      <w:r w:rsidR="00415A69" w:rsidRPr="005329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944476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4EDA2EF" w14:textId="77777777" w:rsidR="008174D6" w:rsidRPr="005329DB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381A8C" w14:textId="5B236494" w:rsidR="00E922FC" w:rsidRPr="005329DB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329DB">
        <w:rPr>
          <w:rFonts w:asciiTheme="majorBidi" w:hAnsiTheme="majorBidi" w:cstheme="majorBidi"/>
          <w:sz w:val="28"/>
          <w:szCs w:val="28"/>
        </w:rPr>
        <w:br w:type="page"/>
      </w:r>
    </w:p>
    <w:p w14:paraId="7C605C17" w14:textId="3FCBEF4D" w:rsidR="007A2000" w:rsidRPr="005329DB" w:rsidRDefault="00D11C6F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สิทธิประโยชน์จากการส่งเสริมการลงทุน</w:t>
      </w:r>
    </w:p>
    <w:p w14:paraId="16C0BAF9" w14:textId="77777777" w:rsidR="007A2000" w:rsidRPr="005329DB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76E32CC" w14:textId="364D3266" w:rsidR="00D11C6F" w:rsidRPr="005329DB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บริษัทได้รับบัตรส่งเสริมการลงทุนจากสำนักงานคณะกรรมการส่งเสริมการลงทุนสำหรับการผลิตแ</w:t>
      </w:r>
      <w:r w:rsidRPr="005329DB">
        <w:rPr>
          <w:rFonts w:asciiTheme="majorBidi" w:hAnsiTheme="majorBidi" w:cstheme="majorBidi"/>
          <w:sz w:val="30"/>
          <w:szCs w:val="30"/>
          <w:cs/>
        </w:rPr>
        <w:t>ละการจัดจำหน่ายผลิตภัณฑ์เมทิลเอสเตอร์ แฟตตี้แอลกอฮอล์ กลีเซอรีน และโพแทสเซียมซัลเฟต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5329DB">
        <w:rPr>
          <w:rFonts w:asciiTheme="majorBidi" w:hAnsiTheme="majorBidi"/>
          <w:spacing w:val="2"/>
          <w:sz w:val="30"/>
          <w:szCs w:val="30"/>
          <w:cs/>
        </w:rPr>
        <w:t>/</w:t>
      </w:r>
      <w:r w:rsidRPr="005329DB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5329D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5329D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5329D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78C9B5D6" w14:textId="77777777" w:rsidR="007A2000" w:rsidRPr="005329DB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4"/>
          <w:szCs w:val="24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08"/>
        <w:gridCol w:w="249"/>
        <w:gridCol w:w="993"/>
        <w:gridCol w:w="270"/>
        <w:gridCol w:w="990"/>
        <w:gridCol w:w="270"/>
        <w:gridCol w:w="990"/>
      </w:tblGrid>
      <w:tr w:rsidR="007A2000" w:rsidRPr="005329DB" w14:paraId="7BCF8608" w14:textId="77777777" w:rsidTr="00653403">
        <w:tc>
          <w:tcPr>
            <w:tcW w:w="1710" w:type="dxa"/>
          </w:tcPr>
          <w:p w14:paraId="6D51BAD1" w14:textId="77777777" w:rsidR="007A2000" w:rsidRPr="005329DB" w:rsidRDefault="007A2000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7378C94D" w14:textId="77777777" w:rsidR="007A2000" w:rsidRPr="005329DB" w:rsidRDefault="007A2000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3C0C" w:rsidRPr="005329DB" w14:paraId="306FD2A7" w14:textId="77777777" w:rsidTr="000E3C7A">
        <w:tc>
          <w:tcPr>
            <w:tcW w:w="1710" w:type="dxa"/>
          </w:tcPr>
          <w:p w14:paraId="6355D2DF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8" w:type="dxa"/>
            <w:gridSpan w:val="5"/>
            <w:tcBorders>
              <w:bottom w:val="single" w:sz="4" w:space="0" w:color="auto"/>
            </w:tcBorders>
          </w:tcPr>
          <w:p w14:paraId="6E87997D" w14:textId="6C1DA03A" w:rsidR="00513C0C" w:rsidRPr="005329DB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63184080" w14:textId="77777777" w:rsidR="00513C0C" w:rsidRPr="005329DB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346F6483" w14:textId="4B8A7708" w:rsidR="00513C0C" w:rsidRPr="005329DB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3C0C" w:rsidRPr="005329DB" w14:paraId="7306325D" w14:textId="77777777" w:rsidTr="000E3C7A">
        <w:tc>
          <w:tcPr>
            <w:tcW w:w="1710" w:type="dxa"/>
          </w:tcPr>
          <w:p w14:paraId="4CF11B12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8698A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E5B178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D6165F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502D1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F0A1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12F1F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9A1E9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380545D5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54BC38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76C580E3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8EC9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</w:tcPr>
          <w:p w14:paraId="07E8747D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98D1D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78A17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99E99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3C0C" w:rsidRPr="005329DB" w14:paraId="42792C18" w14:textId="77777777" w:rsidTr="00653403">
        <w:tc>
          <w:tcPr>
            <w:tcW w:w="1710" w:type="dxa"/>
          </w:tcPr>
          <w:p w14:paraId="4FC7115F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2F23F75" w14:textId="77777777" w:rsidR="00513C0C" w:rsidRPr="005329D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2603" w:rsidRPr="005329DB" w14:paraId="4EFE8D5C" w14:textId="77777777" w:rsidTr="00653403">
        <w:tc>
          <w:tcPr>
            <w:tcW w:w="1710" w:type="dxa"/>
          </w:tcPr>
          <w:p w14:paraId="3D9D5E39" w14:textId="77777777" w:rsidR="009A2603" w:rsidRPr="005329DB" w:rsidRDefault="009A2603" w:rsidP="009A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593491D0" w14:textId="77261D0B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50CAC1FC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0D032" w14:textId="7B02B5E7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5,019</w:t>
            </w:r>
          </w:p>
        </w:tc>
        <w:tc>
          <w:tcPr>
            <w:tcW w:w="270" w:type="dxa"/>
          </w:tcPr>
          <w:p w14:paraId="21BFB401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26959C9" w14:textId="4050A3A9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5,591</w:t>
            </w:r>
          </w:p>
        </w:tc>
        <w:tc>
          <w:tcPr>
            <w:tcW w:w="249" w:type="dxa"/>
          </w:tcPr>
          <w:p w14:paraId="2EA6628A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1F1EE6" w14:textId="37F2B04C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04F1446F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B18DD" w14:textId="76119F76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4,251</w:t>
            </w:r>
          </w:p>
        </w:tc>
        <w:tc>
          <w:tcPr>
            <w:tcW w:w="270" w:type="dxa"/>
          </w:tcPr>
          <w:p w14:paraId="0E559527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7BBDC" w14:textId="5B7BE1DF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4,605</w:t>
            </w:r>
          </w:p>
        </w:tc>
      </w:tr>
      <w:tr w:rsidR="009A2603" w:rsidRPr="005329DB" w14:paraId="210836CF" w14:textId="77777777" w:rsidTr="00653403">
        <w:tc>
          <w:tcPr>
            <w:tcW w:w="1710" w:type="dxa"/>
          </w:tcPr>
          <w:p w14:paraId="1681E33B" w14:textId="77777777" w:rsidR="009A2603" w:rsidRPr="005329DB" w:rsidRDefault="009A2603" w:rsidP="009A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0FF71BFD" w14:textId="3A8395A5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11,044</w:t>
            </w:r>
          </w:p>
        </w:tc>
        <w:tc>
          <w:tcPr>
            <w:tcW w:w="270" w:type="dxa"/>
          </w:tcPr>
          <w:p w14:paraId="15F96C50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BD03C5" w14:textId="4BEFB77E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3,274</w:t>
            </w:r>
          </w:p>
        </w:tc>
        <w:tc>
          <w:tcPr>
            <w:tcW w:w="270" w:type="dxa"/>
          </w:tcPr>
          <w:p w14:paraId="1A4653B7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066155" w14:textId="0C70B5BF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14,318</w:t>
            </w:r>
          </w:p>
        </w:tc>
        <w:tc>
          <w:tcPr>
            <w:tcW w:w="249" w:type="dxa"/>
          </w:tcPr>
          <w:p w14:paraId="6AD0C927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1BDC0" w14:textId="00A30350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12,116</w:t>
            </w:r>
          </w:p>
        </w:tc>
        <w:tc>
          <w:tcPr>
            <w:tcW w:w="270" w:type="dxa"/>
          </w:tcPr>
          <w:p w14:paraId="31994DD6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BD179" w14:textId="3273B60F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2,285</w:t>
            </w:r>
          </w:p>
        </w:tc>
        <w:tc>
          <w:tcPr>
            <w:tcW w:w="270" w:type="dxa"/>
          </w:tcPr>
          <w:p w14:paraId="34AFFAC8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48CBE" w14:textId="7F66EBCD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/>
                <w:sz w:val="30"/>
                <w:szCs w:val="30"/>
              </w:rPr>
              <w:t>14,401</w:t>
            </w:r>
          </w:p>
        </w:tc>
      </w:tr>
      <w:tr w:rsidR="009A2603" w:rsidRPr="005329DB" w14:paraId="63B9D922" w14:textId="77777777" w:rsidTr="00653403">
        <w:tc>
          <w:tcPr>
            <w:tcW w:w="1710" w:type="dxa"/>
          </w:tcPr>
          <w:p w14:paraId="532B583F" w14:textId="77777777" w:rsidR="009A2603" w:rsidRPr="005329DB" w:rsidRDefault="009A2603" w:rsidP="009A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559CE" w14:textId="6C0E9A8F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11,616</w:t>
            </w:r>
          </w:p>
        </w:tc>
        <w:tc>
          <w:tcPr>
            <w:tcW w:w="270" w:type="dxa"/>
          </w:tcPr>
          <w:p w14:paraId="39B30369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96A93D" w14:textId="68508248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8,293</w:t>
            </w:r>
          </w:p>
        </w:tc>
        <w:tc>
          <w:tcPr>
            <w:tcW w:w="270" w:type="dxa"/>
          </w:tcPr>
          <w:p w14:paraId="65E757AF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1BBC32" w14:textId="08FF9C9C" w:rsidR="009A2603" w:rsidRPr="005329DB" w:rsidRDefault="00404E23" w:rsidP="009A260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19,909</w:t>
            </w:r>
          </w:p>
        </w:tc>
        <w:tc>
          <w:tcPr>
            <w:tcW w:w="249" w:type="dxa"/>
          </w:tcPr>
          <w:p w14:paraId="7E0FD261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006DC22" w14:textId="4D856210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270" w:type="dxa"/>
          </w:tcPr>
          <w:p w14:paraId="6237D8CB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4D8CA" w14:textId="2A9EB080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6,536</w:t>
            </w:r>
          </w:p>
        </w:tc>
        <w:tc>
          <w:tcPr>
            <w:tcW w:w="270" w:type="dxa"/>
          </w:tcPr>
          <w:p w14:paraId="6A7D6637" w14:textId="77777777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74BF5" w14:textId="25A5D115" w:rsidR="009A2603" w:rsidRPr="005329DB" w:rsidRDefault="009A2603" w:rsidP="009A260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/>
                <w:b/>
                <w:bCs/>
                <w:sz w:val="30"/>
                <w:szCs w:val="30"/>
              </w:rPr>
              <w:t>19,006</w:t>
            </w:r>
          </w:p>
        </w:tc>
      </w:tr>
    </w:tbl>
    <w:p w14:paraId="1E0ACF42" w14:textId="1FBDCECD" w:rsidR="007A2000" w:rsidRPr="005329DB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5FFEA0" w14:textId="3ECB2453" w:rsidR="00D11C6F" w:rsidRPr="005329DB" w:rsidRDefault="00D11C6F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กำไร</w:t>
      </w:r>
      <w:r w:rsidR="00B929E8" w:rsidRPr="005329DB">
        <w:rPr>
          <w:b/>
          <w:bCs/>
        </w:rPr>
        <w:t xml:space="preserve"> </w:t>
      </w:r>
      <w:r w:rsidR="00B929E8" w:rsidRPr="005329DB">
        <w:rPr>
          <w:rFonts w:hint="cs"/>
          <w:b/>
          <w:bCs/>
          <w:cs/>
        </w:rPr>
        <w:t xml:space="preserve">(ขาดทุน) </w:t>
      </w:r>
      <w:r w:rsidRPr="005329DB">
        <w:rPr>
          <w:b/>
          <w:bCs/>
          <w:cs/>
        </w:rPr>
        <w:t>ต่อหุ้น</w:t>
      </w:r>
    </w:p>
    <w:p w14:paraId="59B7E5F6" w14:textId="77777777" w:rsidR="00D11C6F" w:rsidRPr="005329DB" w:rsidRDefault="00D11C6F" w:rsidP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61"/>
        <w:gridCol w:w="180"/>
        <w:gridCol w:w="1080"/>
        <w:gridCol w:w="178"/>
        <w:gridCol w:w="1172"/>
      </w:tblGrid>
      <w:tr w:rsidR="00D11C6F" w:rsidRPr="005329DB" w14:paraId="25CF4B71" w14:textId="77777777" w:rsidTr="00211292">
        <w:trPr>
          <w:cantSplit/>
        </w:trPr>
        <w:tc>
          <w:tcPr>
            <w:tcW w:w="4050" w:type="dxa"/>
          </w:tcPr>
          <w:p w14:paraId="7EFE0427" w14:textId="77777777" w:rsidR="00D11C6F" w:rsidRPr="005329DB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F23AAF" w14:textId="77777777" w:rsidR="00D11C6F" w:rsidRPr="005329DB" w:rsidRDefault="00D11C6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C248C7" w14:textId="77777777" w:rsidR="00D11C6F" w:rsidRPr="005329DB" w:rsidRDefault="00D11C6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6EE836" w14:textId="77777777" w:rsidR="00D11C6F" w:rsidRPr="005329DB" w:rsidRDefault="00D11C6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13C0C" w:rsidRPr="005329DB" w14:paraId="6FDA2D4E" w14:textId="77777777" w:rsidTr="00211292">
        <w:trPr>
          <w:cantSplit/>
        </w:trPr>
        <w:tc>
          <w:tcPr>
            <w:tcW w:w="4050" w:type="dxa"/>
          </w:tcPr>
          <w:p w14:paraId="1C8DF024" w14:textId="77777777" w:rsidR="00513C0C" w:rsidRPr="005329DB" w:rsidRDefault="00513C0C" w:rsidP="00513C0C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25080" w14:textId="1E9295E8" w:rsidR="00513C0C" w:rsidRPr="005329DB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716F38C" w14:textId="77777777" w:rsidR="00513C0C" w:rsidRPr="005329DB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8A32C6" w14:textId="6B46DADA" w:rsidR="00513C0C" w:rsidRPr="005329DB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ECACBDE" w14:textId="77777777" w:rsidR="00513C0C" w:rsidRPr="005329DB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BD9E4" w14:textId="7129E97D" w:rsidR="00513C0C" w:rsidRPr="005329DB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3CE2DC4A" w14:textId="77777777" w:rsidR="00513C0C" w:rsidRPr="005329DB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29E244" w14:textId="4CC1DFB6" w:rsidR="00513C0C" w:rsidRPr="005329DB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2603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3C0C" w:rsidRPr="005329DB" w14:paraId="167111EA" w14:textId="77777777" w:rsidTr="00211292">
        <w:trPr>
          <w:cantSplit/>
        </w:trPr>
        <w:tc>
          <w:tcPr>
            <w:tcW w:w="4050" w:type="dxa"/>
          </w:tcPr>
          <w:p w14:paraId="20090B0A" w14:textId="77777777" w:rsidR="00513C0C" w:rsidRPr="005329DB" w:rsidRDefault="00513C0C" w:rsidP="00513C0C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15F9424C" w14:textId="77777777" w:rsidR="00513C0C" w:rsidRPr="005329DB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2603" w:rsidRPr="005329DB" w14:paraId="6AB39363" w14:textId="77777777" w:rsidTr="005903CF">
        <w:trPr>
          <w:cantSplit/>
        </w:trPr>
        <w:tc>
          <w:tcPr>
            <w:tcW w:w="4050" w:type="dxa"/>
            <w:vAlign w:val="bottom"/>
            <w:hideMark/>
          </w:tcPr>
          <w:p w14:paraId="58A8C1F2" w14:textId="3AAE96FF" w:rsidR="009A2603" w:rsidRPr="005329DB" w:rsidRDefault="009A2603" w:rsidP="009A2603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1B7ED7" w14:textId="77777777" w:rsidR="00786A0D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5D253342" w14:textId="04684493" w:rsidR="009A2603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(684)</w:t>
            </w:r>
          </w:p>
        </w:tc>
        <w:tc>
          <w:tcPr>
            <w:tcW w:w="180" w:type="dxa"/>
            <w:vAlign w:val="bottom"/>
          </w:tcPr>
          <w:p w14:paraId="772C5CB7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953A3E2" w14:textId="77777777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BEDCE57" w14:textId="58C2D71D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(265)</w:t>
            </w:r>
          </w:p>
        </w:tc>
        <w:tc>
          <w:tcPr>
            <w:tcW w:w="180" w:type="dxa"/>
            <w:vAlign w:val="bottom"/>
          </w:tcPr>
          <w:p w14:paraId="6D11D52A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DAE942" w14:textId="77777777" w:rsidR="00786A0D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602BAC4F" w14:textId="0C90B776" w:rsidR="009A2603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(1,575)</w:t>
            </w:r>
          </w:p>
        </w:tc>
        <w:tc>
          <w:tcPr>
            <w:tcW w:w="178" w:type="dxa"/>
            <w:vAlign w:val="bottom"/>
          </w:tcPr>
          <w:p w14:paraId="067E3CE0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E2A10AB" w14:textId="77777777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33F21F9D" w14:textId="3ECE3C79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211</w:t>
            </w:r>
          </w:p>
        </w:tc>
      </w:tr>
      <w:tr w:rsidR="009A2603" w:rsidRPr="005329DB" w14:paraId="797F77D4" w14:textId="77777777" w:rsidTr="005903CF">
        <w:trPr>
          <w:cantSplit/>
        </w:trPr>
        <w:tc>
          <w:tcPr>
            <w:tcW w:w="4050" w:type="dxa"/>
            <w:vAlign w:val="bottom"/>
            <w:hideMark/>
          </w:tcPr>
          <w:p w14:paraId="062A3681" w14:textId="77777777" w:rsidR="009A2603" w:rsidRPr="005329DB" w:rsidRDefault="009A2603" w:rsidP="009A2603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C7997CE" w14:textId="5A35623F" w:rsidR="009A2603" w:rsidRPr="005329DB" w:rsidRDefault="00786A0D" w:rsidP="00800BF5">
            <w:pPr>
              <w:tabs>
                <w:tab w:val="clear" w:pos="907"/>
                <w:tab w:val="left" w:pos="809"/>
                <w:tab w:val="left" w:pos="953"/>
              </w:tabs>
              <w:spacing w:line="240" w:lineRule="auto"/>
              <w:ind w:right="1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  <w:tc>
          <w:tcPr>
            <w:tcW w:w="180" w:type="dxa"/>
            <w:vAlign w:val="bottom"/>
          </w:tcPr>
          <w:p w14:paraId="7FC1825D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3DB32365" w14:textId="70A18BDD" w:rsidR="009A2603" w:rsidRPr="005329DB" w:rsidRDefault="009A2603" w:rsidP="00800BF5">
            <w:pPr>
              <w:spacing w:line="240" w:lineRule="auto"/>
              <w:ind w:right="17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  <w:tc>
          <w:tcPr>
            <w:tcW w:w="180" w:type="dxa"/>
            <w:vAlign w:val="bottom"/>
          </w:tcPr>
          <w:p w14:paraId="1C61AC0A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A11C702" w14:textId="51DB0D99" w:rsidR="009A2603" w:rsidRPr="005329DB" w:rsidRDefault="00786A0D" w:rsidP="00800BF5">
            <w:pPr>
              <w:tabs>
                <w:tab w:val="clear" w:pos="907"/>
                <w:tab w:val="left" w:pos="818"/>
              </w:tabs>
              <w:spacing w:line="240" w:lineRule="auto"/>
              <w:ind w:right="1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  <w:tc>
          <w:tcPr>
            <w:tcW w:w="178" w:type="dxa"/>
            <w:vAlign w:val="bottom"/>
          </w:tcPr>
          <w:p w14:paraId="470C8D97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47A0A8FB" w14:textId="656EC8B3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329D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</w:tr>
      <w:tr w:rsidR="009A2603" w:rsidRPr="005329DB" w14:paraId="683F96CF" w14:textId="77777777" w:rsidTr="005903CF">
        <w:trPr>
          <w:cantSplit/>
        </w:trPr>
        <w:tc>
          <w:tcPr>
            <w:tcW w:w="4050" w:type="dxa"/>
            <w:vAlign w:val="bottom"/>
          </w:tcPr>
          <w:p w14:paraId="2A24E745" w14:textId="69A65136" w:rsidR="009A2603" w:rsidRPr="005329DB" w:rsidRDefault="009A2603" w:rsidP="009A2603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(ขาดทุน)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4C9013B" w14:textId="6E9A125E" w:rsidR="009A2603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(0.67)</w:t>
            </w:r>
          </w:p>
        </w:tc>
        <w:tc>
          <w:tcPr>
            <w:tcW w:w="180" w:type="dxa"/>
            <w:vAlign w:val="bottom"/>
          </w:tcPr>
          <w:p w14:paraId="0E4112FF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71827CF4" w14:textId="3870D143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(0.26)</w:t>
            </w:r>
          </w:p>
        </w:tc>
        <w:tc>
          <w:tcPr>
            <w:tcW w:w="180" w:type="dxa"/>
            <w:vAlign w:val="bottom"/>
          </w:tcPr>
          <w:p w14:paraId="36007EF3" w14:textId="77777777" w:rsidR="009A2603" w:rsidRPr="005329DB" w:rsidRDefault="009A2603" w:rsidP="009A26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C12EFBE" w14:textId="2F0EEE73" w:rsidR="009A2603" w:rsidRPr="005329DB" w:rsidRDefault="00786A0D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(1.54)</w:t>
            </w:r>
          </w:p>
        </w:tc>
        <w:tc>
          <w:tcPr>
            <w:tcW w:w="178" w:type="dxa"/>
            <w:vAlign w:val="bottom"/>
          </w:tcPr>
          <w:p w14:paraId="0D842019" w14:textId="77777777" w:rsidR="009A2603" w:rsidRPr="005329DB" w:rsidRDefault="009A2603" w:rsidP="009A260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20D00AEB" w14:textId="07293C1E" w:rsidR="009A2603" w:rsidRPr="005329DB" w:rsidRDefault="009A2603" w:rsidP="009A2603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</w:tr>
    </w:tbl>
    <w:p w14:paraId="6A89814D" w14:textId="77777777" w:rsidR="00D11C6F" w:rsidRPr="005329DB" w:rsidRDefault="00D11C6F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25BB6" w14:textId="0CDE325F" w:rsidR="00D11C6F" w:rsidRPr="005329DB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329DB">
        <w:rPr>
          <w:rFonts w:asciiTheme="majorBidi" w:hAnsiTheme="majorBidi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F97EA7" w:rsidRPr="005329DB">
        <w:rPr>
          <w:rFonts w:asciiTheme="majorBidi" w:hAnsiTheme="majorBidi"/>
          <w:sz w:val="30"/>
          <w:szCs w:val="30"/>
        </w:rPr>
        <w:t>31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1A15C6" w:rsidRPr="005329DB">
        <w:rPr>
          <w:rFonts w:asciiTheme="majorBidi" w:hAnsiTheme="majorBidi"/>
          <w:sz w:val="30"/>
          <w:szCs w:val="30"/>
        </w:rPr>
        <w:t>256</w:t>
      </w:r>
      <w:r w:rsidR="009A2603"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1A15C6" w:rsidRPr="005329DB">
        <w:rPr>
          <w:rFonts w:asciiTheme="majorBidi" w:hAnsiTheme="majorBidi"/>
          <w:sz w:val="30"/>
          <w:szCs w:val="30"/>
        </w:rPr>
        <w:t>256</w:t>
      </w:r>
      <w:r w:rsidR="009A2603" w:rsidRPr="005329DB">
        <w:rPr>
          <w:rFonts w:asciiTheme="majorBidi" w:hAnsiTheme="majorBidi"/>
          <w:sz w:val="30"/>
          <w:szCs w:val="30"/>
        </w:rPr>
        <w:t>7</w:t>
      </w:r>
      <w:r w:rsidRPr="005329DB">
        <w:rPr>
          <w:rFonts w:asciiTheme="majorBidi" w:hAnsiTheme="majorBidi"/>
          <w:sz w:val="30"/>
          <w:szCs w:val="30"/>
          <w:cs/>
        </w:rPr>
        <w:t xml:space="preserve"> ดังนั้นจึงไม่มี</w:t>
      </w:r>
      <w:r w:rsidRPr="005329DB">
        <w:rPr>
          <w:rFonts w:asciiTheme="majorBidi" w:hAnsiTheme="majorBidi" w:hint="cs"/>
          <w:sz w:val="30"/>
          <w:szCs w:val="30"/>
          <w:cs/>
        </w:rPr>
        <w:t>ผลกระทบต่อ</w:t>
      </w:r>
      <w:r w:rsidRPr="005329DB">
        <w:rPr>
          <w:rFonts w:asciiTheme="majorBidi" w:hAnsiTheme="majorBidi"/>
          <w:sz w:val="30"/>
          <w:szCs w:val="30"/>
          <w:cs/>
        </w:rPr>
        <w:t>กำไรต่อหุ้นปรับลด</w:t>
      </w:r>
    </w:p>
    <w:p w14:paraId="4FB34E50" w14:textId="48AAEBCE" w:rsidR="007A2000" w:rsidRPr="005329DB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0252742" w14:textId="77777777" w:rsidR="00D11C6F" w:rsidRPr="005329DB" w:rsidRDefault="00D11C6F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7CBCE2" w14:textId="4FF5851E" w:rsidR="005416C7" w:rsidRPr="005329DB" w:rsidRDefault="005416C7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lastRenderedPageBreak/>
        <w:t>เงินปันผล</w:t>
      </w:r>
    </w:p>
    <w:p w14:paraId="5C6704FD" w14:textId="77777777" w:rsidR="005416C7" w:rsidRPr="005329DB" w:rsidRDefault="005416C7" w:rsidP="0054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01"/>
        <w:gridCol w:w="1255"/>
        <w:gridCol w:w="231"/>
        <w:gridCol w:w="1513"/>
      </w:tblGrid>
      <w:tr w:rsidR="005416C7" w:rsidRPr="005329DB" w14:paraId="6B9A0B56" w14:textId="77777777" w:rsidTr="0033108D">
        <w:trPr>
          <w:tblHeader/>
        </w:trPr>
        <w:tc>
          <w:tcPr>
            <w:tcW w:w="2970" w:type="dxa"/>
            <w:vAlign w:val="bottom"/>
          </w:tcPr>
          <w:p w14:paraId="77374469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485C91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01" w:type="dxa"/>
            <w:vAlign w:val="bottom"/>
          </w:tcPr>
          <w:p w14:paraId="5913FA38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55" w:type="dxa"/>
            <w:vAlign w:val="bottom"/>
          </w:tcPr>
          <w:p w14:paraId="6E73247C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524BA9B3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3BBA0D39" w14:textId="77777777" w:rsidR="005416C7" w:rsidRPr="005329DB" w:rsidDel="00D43E7A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6C7" w:rsidRPr="005329DB" w14:paraId="7737EC7B" w14:textId="77777777" w:rsidTr="0033108D">
        <w:trPr>
          <w:tblHeader/>
        </w:trPr>
        <w:tc>
          <w:tcPr>
            <w:tcW w:w="2970" w:type="dxa"/>
            <w:vAlign w:val="bottom"/>
          </w:tcPr>
          <w:p w14:paraId="0FB1D4F6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4439871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203BEDEF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3623BD38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141EED8E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018C1CC2" w14:textId="77777777" w:rsidR="005416C7" w:rsidRPr="005329D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C94" w:rsidRPr="005329DB" w14:paraId="515CF439" w14:textId="77777777" w:rsidTr="0033108D">
        <w:tc>
          <w:tcPr>
            <w:tcW w:w="2970" w:type="dxa"/>
          </w:tcPr>
          <w:p w14:paraId="648B2760" w14:textId="1DE022BE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06D0A"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9727161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6747878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D3E7273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FB9A454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E222C6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C94" w:rsidRPr="005329DB" w14:paraId="38156A50" w14:textId="77777777" w:rsidTr="00653403">
        <w:tc>
          <w:tcPr>
            <w:tcW w:w="2970" w:type="dxa"/>
          </w:tcPr>
          <w:p w14:paraId="761216EE" w14:textId="625B468A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06D0A" w:rsidRPr="005329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F069BB4" w14:textId="16EFD85B" w:rsidR="00320C94" w:rsidRPr="005329DB" w:rsidRDefault="00D06D0A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0C94"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320C94"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0C94"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1" w:type="dxa"/>
          </w:tcPr>
          <w:p w14:paraId="2B9009F4" w14:textId="19DA6876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6D0A" w:rsidRPr="005329D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5" w:type="dxa"/>
          </w:tcPr>
          <w:p w14:paraId="4FDAAD02" w14:textId="00ECA288" w:rsidR="00320C94" w:rsidRPr="005329DB" w:rsidRDefault="00D06D0A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132BF7A0" w14:textId="77777777" w:rsidR="00320C94" w:rsidRPr="005329D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8C77D0F" w14:textId="7555D0EB" w:rsidR="00320C94" w:rsidRPr="005329DB" w:rsidRDefault="00D06D0A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04E5F278" w14:textId="04939073" w:rsidR="00DF734B" w:rsidRPr="005329DB" w:rsidRDefault="00DF734B" w:rsidP="001555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B5A07D0" w14:textId="381D968D" w:rsidR="00496DF8" w:rsidRPr="005329DB" w:rsidRDefault="00496DF8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  <w:rtl/>
          <w:cs/>
        </w:rPr>
      </w:pPr>
      <w:r w:rsidRPr="005329DB">
        <w:rPr>
          <w:b/>
          <w:bCs/>
          <w:cs/>
        </w:rPr>
        <w:t>เครื่องมือทางการเงิน</w:t>
      </w:r>
    </w:p>
    <w:p w14:paraId="045B3007" w14:textId="77777777" w:rsidR="003F3C7D" w:rsidRPr="005329DB" w:rsidRDefault="003F3C7D" w:rsidP="00A7378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152E51FC" w14:textId="726189B5" w:rsidR="00A73787" w:rsidRPr="005329DB" w:rsidRDefault="00A73787" w:rsidP="00A73787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5329DB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(ก</w:t>
      </w:r>
      <w:r w:rsidR="00417C1B" w:rsidRPr="005329DB">
        <w:rPr>
          <w:rFonts w:asciiTheme="majorBidi" w:hAnsiTheme="majorBidi"/>
          <w:i/>
          <w:iCs/>
          <w:spacing w:val="2"/>
          <w:sz w:val="30"/>
          <w:szCs w:val="30"/>
        </w:rPr>
        <w:t>)</w:t>
      </w:r>
      <w:r w:rsidRPr="005329DB"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Pr="005329DB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2D0BF7E1" w14:textId="77777777" w:rsidR="00A73787" w:rsidRPr="005329DB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391B1D3" w14:textId="550E703F" w:rsidR="002379AA" w:rsidRDefault="00A73787" w:rsidP="00B71B3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สินทรัพย์ทางการเงินหมุนเวียน</w:t>
      </w:r>
      <w:r w:rsidR="00B71B3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ลูกหนี้การค้า ลูกหนี้อื่น</w:t>
      </w:r>
      <w:r w:rsidR="001715C9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74076B" w:rsidRPr="005329D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329DB">
        <w:rPr>
          <w:rFonts w:asciiTheme="majorBidi" w:hAnsiTheme="majorBidi" w:cstheme="majorBidi"/>
          <w:sz w:val="30"/>
          <w:szCs w:val="30"/>
          <w:cs/>
        </w:rPr>
        <w:t>เจ้าหนี้ผู้รับเหมาก่อสร้าง ซึ่งวัดมูลค่าด้วยราคาทุนตัดจำหน่าย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41075178" w14:textId="77777777" w:rsidR="00B71B3B" w:rsidRPr="005329DB" w:rsidRDefault="00B71B3B" w:rsidP="00B71B3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9DAA7" w14:textId="77777777" w:rsidR="00B05D99" w:rsidRPr="005329DB" w:rsidRDefault="00B05D99" w:rsidP="00B05D99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(ข)</w:t>
      </w:r>
      <w:r w:rsidRPr="005329DB">
        <w:rPr>
          <w:rFonts w:asciiTheme="majorBidi" w:hAnsi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3CA60253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7B3F2D5" w14:textId="77777777" w:rsidR="00B05D99" w:rsidRPr="005329DB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29DB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D77B68F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54A37C57" w14:textId="076F385C" w:rsidR="00B05D99" w:rsidRPr="005329DB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กลุ่ม</w:t>
      </w:r>
      <w:r w:rsidRPr="005329DB">
        <w:rPr>
          <w:rFonts w:asciiTheme="majorBidi" w:hAnsi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B8641C" w:rsidRPr="005329DB">
        <w:rPr>
          <w:rFonts w:asciiTheme="majorBidi" w:hAnsiTheme="majorBidi" w:hint="cs"/>
          <w:sz w:val="30"/>
          <w:szCs w:val="30"/>
          <w:cs/>
        </w:rPr>
        <w:t xml:space="preserve">ราคาสินค้าโภคภัณฑ์ </w:t>
      </w:r>
      <w:r w:rsidRPr="005329DB">
        <w:rPr>
          <w:rFonts w:asciiTheme="majorBidi" w:hAnsiTheme="majorBidi"/>
          <w:sz w:val="30"/>
          <w:szCs w:val="30"/>
          <w:cs/>
        </w:rPr>
        <w:t>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</w:t>
      </w:r>
    </w:p>
    <w:p w14:paraId="1EE60121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78C61B90" w14:textId="77777777" w:rsidR="00B05D99" w:rsidRPr="005329DB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212C01A6" w14:textId="77777777" w:rsidR="00362519" w:rsidRPr="005329DB" w:rsidRDefault="00362519" w:rsidP="00F3381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510BE8C1" w14:textId="57242854" w:rsidR="00B05D99" w:rsidRPr="005329DB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29DB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50ED13B9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21A715B" w14:textId="76F3200C" w:rsidR="00B05D99" w:rsidRPr="005329DB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คือ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เจ้าหนี้</w:t>
      </w:r>
      <w:r w:rsidRPr="005329DB">
        <w:rPr>
          <w:rFonts w:asciiTheme="majorBidi" w:hAnsiTheme="majorBidi"/>
          <w:sz w:val="30"/>
          <w:szCs w:val="30"/>
          <w:cs/>
        </w:rPr>
        <w:br/>
      </w:r>
      <w:r w:rsidRPr="005329DB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772DA32D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C72E49E" w14:textId="77777777" w:rsidR="00737009" w:rsidRDefault="0073700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69F64B" w14:textId="77777777" w:rsidR="00737009" w:rsidRDefault="0073700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1F4049" w14:textId="77777777" w:rsidR="00737009" w:rsidRDefault="0073700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FD30DD" w14:textId="4A1A619A" w:rsidR="00B05D99" w:rsidRPr="005329DB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77487828" w14:textId="77777777" w:rsidR="00B05D99" w:rsidRPr="005329DB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714A7299" w14:textId="27AF480C" w:rsidR="00B05D99" w:rsidRPr="005329DB" w:rsidRDefault="00115B2A" w:rsidP="00115B2A">
      <w:pPr>
        <w:tabs>
          <w:tab w:val="clear" w:pos="680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0A6BB999" w14:textId="77777777" w:rsidR="00115B2A" w:rsidRPr="005329DB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31D8859" w14:textId="082219A5" w:rsidR="00B05D99" w:rsidRPr="005329DB" w:rsidRDefault="00B05D99" w:rsidP="0033108D">
      <w:pPr>
        <w:tabs>
          <w:tab w:val="clear" w:pos="454"/>
          <w:tab w:val="clear" w:pos="1644"/>
          <w:tab w:val="left" w:pos="171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3" w:name="_Hlk60232071"/>
      <w:r w:rsidRPr="005329DB">
        <w:rPr>
          <w:rFonts w:ascii="Angsana New" w:hAnsi="Angsana New"/>
          <w:sz w:val="30"/>
          <w:szCs w:val="30"/>
        </w:rPr>
        <w:t>(</w:t>
      </w:r>
      <w:r w:rsidRPr="005329DB">
        <w:rPr>
          <w:rFonts w:ascii="Angsana New" w:hAnsi="Angsana New" w:hint="cs"/>
          <w:sz w:val="30"/>
          <w:szCs w:val="30"/>
          <w:cs/>
        </w:rPr>
        <w:t>ข</w:t>
      </w:r>
      <w:r w:rsidRPr="005329DB">
        <w:rPr>
          <w:rFonts w:ascii="Angsana New" w:hAnsi="Angsana New"/>
          <w:sz w:val="30"/>
          <w:szCs w:val="30"/>
        </w:rPr>
        <w:t>.</w:t>
      </w:r>
      <w:r w:rsidR="00F97EA7" w:rsidRPr="005329DB">
        <w:rPr>
          <w:rFonts w:ascii="Angsana New" w:hAnsi="Angsana New"/>
          <w:sz w:val="30"/>
          <w:szCs w:val="30"/>
        </w:rPr>
        <w:t>1</w:t>
      </w:r>
      <w:r w:rsidRPr="005329DB">
        <w:rPr>
          <w:rFonts w:ascii="Angsana New" w:hAnsi="Angsana New"/>
          <w:sz w:val="30"/>
          <w:szCs w:val="30"/>
        </w:rPr>
        <w:t>.</w:t>
      </w:r>
      <w:r w:rsidR="00F97EA7" w:rsidRPr="005329DB">
        <w:rPr>
          <w:rFonts w:ascii="Angsana New" w:hAnsi="Angsana New"/>
          <w:sz w:val="30"/>
          <w:szCs w:val="30"/>
        </w:rPr>
        <w:t>1</w:t>
      </w:r>
      <w:r w:rsidRPr="005329DB">
        <w:rPr>
          <w:rFonts w:ascii="Angsana New" w:hAnsi="Angsana New"/>
          <w:sz w:val="30"/>
          <w:szCs w:val="30"/>
        </w:rPr>
        <w:t>)</w:t>
      </w:r>
      <w:r w:rsidR="0033108D" w:rsidRPr="005329DB">
        <w:rPr>
          <w:rFonts w:ascii="Angsana New" w:hAnsi="Angsana New"/>
          <w:sz w:val="30"/>
          <w:szCs w:val="30"/>
        </w:rPr>
        <w:tab/>
      </w:r>
      <w:r w:rsidRPr="005329DB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F000282" w14:textId="77777777" w:rsidR="00115B2A" w:rsidRPr="005329DB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9638E78" w14:textId="77777777" w:rsidR="00115B2A" w:rsidRPr="005329DB" w:rsidRDefault="00115B2A" w:rsidP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26A4ED3" w14:textId="77777777" w:rsidR="00115B2A" w:rsidRPr="005329DB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8653B3F" w14:textId="75B04E5A" w:rsidR="00187A14" w:rsidRPr="005329DB" w:rsidRDefault="0032449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5329DB">
        <w:rPr>
          <w:rFonts w:ascii="Angsana New" w:hAnsi="Angsana New" w:hint="cs"/>
          <w:sz w:val="30"/>
          <w:szCs w:val="30"/>
          <w:cs/>
        </w:rPr>
        <w:t xml:space="preserve"> </w:t>
      </w:r>
      <w:r w:rsidRPr="005329DB">
        <w:rPr>
          <w:rFonts w:ascii="Angsana New" w:hAnsi="Angsana New"/>
          <w:sz w:val="30"/>
          <w:szCs w:val="30"/>
          <w:cs/>
        </w:rPr>
        <w:t>ๆ</w:t>
      </w:r>
      <w:r w:rsidR="001715C9" w:rsidRPr="005329DB">
        <w:rPr>
          <w:rFonts w:ascii="Angsana New" w:hAnsi="Angsana New"/>
          <w:sz w:val="30"/>
          <w:szCs w:val="30"/>
        </w:rPr>
        <w:br/>
      </w:r>
      <w:r w:rsidRPr="005329DB">
        <w:rPr>
          <w:rFonts w:ascii="Angsana New" w:hAnsi="Angsana New"/>
          <w:sz w:val="30"/>
          <w:szCs w:val="30"/>
          <w:cs/>
        </w:rPr>
        <w:t>ณ วันที่รายงาน</w:t>
      </w:r>
      <w:r w:rsidRPr="005329DB">
        <w:rPr>
          <w:rFonts w:ascii="Angsana New" w:hAnsi="Angsana New"/>
          <w:sz w:val="30"/>
          <w:szCs w:val="30"/>
        </w:rPr>
        <w:t xml:space="preserve"> </w:t>
      </w:r>
      <w:r w:rsidRPr="005329DB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</w:t>
      </w:r>
      <w:r w:rsidRPr="005329DB">
        <w:rPr>
          <w:rFonts w:ascii="Angsana New" w:hAnsi="Angsana New" w:hint="cs"/>
          <w:sz w:val="30"/>
          <w:szCs w:val="30"/>
          <w:cs/>
        </w:rPr>
        <w:t>ัญและการกระจุกตัวของความเสี่ยงด้านเครดิตของกลุ่มบริษัท</w:t>
      </w:r>
      <w:r w:rsidRPr="005329DB">
        <w:rPr>
          <w:rFonts w:ascii="Angsana New" w:hAnsi="Angsana New"/>
          <w:sz w:val="30"/>
          <w:szCs w:val="30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F957B9" w:rsidRPr="005329DB">
        <w:rPr>
          <w:rFonts w:ascii="Angsana New" w:hAnsi="Angsana New"/>
          <w:sz w:val="30"/>
          <w:szCs w:val="30"/>
          <w:cs/>
        </w:rPr>
        <w:t>งบฐานะการเงิน</w:t>
      </w:r>
      <w:r w:rsidRPr="005329DB">
        <w:rPr>
          <w:rFonts w:ascii="Angsana New" w:hAnsi="Angsana New"/>
          <w:sz w:val="30"/>
          <w:szCs w:val="30"/>
          <w:cs/>
        </w:rPr>
        <w:t xml:space="preserve">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</w:t>
      </w:r>
      <w:r w:rsidRPr="005329DB">
        <w:rPr>
          <w:rFonts w:ascii="Angsana New" w:hAnsi="Angsana New" w:hint="cs"/>
          <w:sz w:val="30"/>
          <w:szCs w:val="30"/>
          <w:cs/>
        </w:rPr>
        <w:t>ไม่</w:t>
      </w:r>
      <w:r w:rsidRPr="005329DB">
        <w:rPr>
          <w:rFonts w:ascii="Angsana New" w:hAnsi="Angsana New"/>
          <w:sz w:val="30"/>
          <w:szCs w:val="30"/>
          <w:cs/>
        </w:rPr>
        <w:t>เกิด</w:t>
      </w:r>
      <w:r w:rsidRPr="005329DB">
        <w:rPr>
          <w:rFonts w:ascii="Angsana New" w:hAnsi="Angsana New" w:hint="cs"/>
          <w:sz w:val="30"/>
          <w:szCs w:val="30"/>
          <w:cs/>
        </w:rPr>
        <w:t xml:space="preserve"> </w:t>
      </w:r>
      <w:r w:rsidRPr="005329DB">
        <w:rPr>
          <w:rFonts w:ascii="Angsana New" w:hAnsi="Angsana New"/>
          <w:sz w:val="30"/>
          <w:szCs w:val="30"/>
          <w:cs/>
        </w:rPr>
        <w:t>ผลเสียหายที่มีสาระสำคัญจากการเก็บหนี้ไม่ได้</w:t>
      </w:r>
    </w:p>
    <w:p w14:paraId="21CCDAD3" w14:textId="77777777" w:rsidR="002379AA" w:rsidRPr="005329DB" w:rsidRDefault="002379A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  <w:cs/>
        </w:rPr>
      </w:pPr>
    </w:p>
    <w:bookmarkEnd w:id="3"/>
    <w:p w14:paraId="70B5C5FA" w14:textId="5CF7339D" w:rsidR="00B05D99" w:rsidRPr="005329DB" w:rsidRDefault="00B05D99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</w:rPr>
        <w:t>กลุ่มบริษัทได้ใช้วิธีการอย่างง่ายตามมาตรฐานการรายงานทางการเงินฉบับที่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="00F97EA7" w:rsidRPr="005329DB">
        <w:rPr>
          <w:rFonts w:ascii="Angsana New" w:hAnsi="Angsana New"/>
          <w:sz w:val="30"/>
          <w:szCs w:val="30"/>
        </w:rPr>
        <w:t>9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เพื่อวัดมูลค่าผลขาดทุนด้านเครดิตที่คาดว่าจะเกิดขึ้นตลอดอายุ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</w:p>
    <w:p w14:paraId="72452774" w14:textId="50CD3AF0" w:rsidR="00B71B3B" w:rsidRDefault="00B7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bidi="ar-SA"/>
        </w:rPr>
      </w:pPr>
      <w:r>
        <w:rPr>
          <w:rFonts w:asciiTheme="majorBidi" w:hAnsiTheme="majorBidi" w:cstheme="majorBidi"/>
          <w:sz w:val="20"/>
          <w:szCs w:val="20"/>
          <w:lang w:bidi="ar-SA"/>
        </w:rPr>
        <w:br w:type="page"/>
      </w:r>
    </w:p>
    <w:p w14:paraId="5CB8C041" w14:textId="1AF40348" w:rsidR="00B05D99" w:rsidRPr="005329DB" w:rsidRDefault="00B05D99" w:rsidP="0033108D">
      <w:pPr>
        <w:tabs>
          <w:tab w:val="left" w:pos="540"/>
        </w:tabs>
        <w:spacing w:line="240" w:lineRule="auto"/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5329DB">
        <w:rPr>
          <w:rFonts w:ascii="Angsana New" w:hAnsi="Angsana New"/>
          <w:sz w:val="30"/>
          <w:szCs w:val="30"/>
        </w:rPr>
        <w:lastRenderedPageBreak/>
        <w:t>(</w:t>
      </w:r>
      <w:r w:rsidRPr="005329DB">
        <w:rPr>
          <w:rFonts w:ascii="Angsana New" w:hAnsi="Angsana New" w:hint="cs"/>
          <w:sz w:val="30"/>
          <w:szCs w:val="30"/>
          <w:cs/>
        </w:rPr>
        <w:t>ข</w:t>
      </w:r>
      <w:r w:rsidRPr="005329DB">
        <w:rPr>
          <w:rFonts w:ascii="Angsana New" w:hAnsi="Angsana New"/>
          <w:sz w:val="30"/>
          <w:szCs w:val="30"/>
        </w:rPr>
        <w:t>.</w:t>
      </w:r>
      <w:r w:rsidR="00F97EA7" w:rsidRPr="005329DB">
        <w:rPr>
          <w:rFonts w:ascii="Angsana New" w:hAnsi="Angsana New"/>
          <w:sz w:val="30"/>
          <w:szCs w:val="30"/>
        </w:rPr>
        <w:t>1</w:t>
      </w:r>
      <w:r w:rsidRPr="005329DB">
        <w:rPr>
          <w:rFonts w:ascii="Angsana New" w:hAnsi="Angsana New"/>
          <w:sz w:val="30"/>
          <w:szCs w:val="30"/>
        </w:rPr>
        <w:t>.</w:t>
      </w:r>
      <w:r w:rsidR="00F97EA7" w:rsidRPr="005329DB">
        <w:rPr>
          <w:rFonts w:ascii="Angsana New" w:hAnsi="Angsana New"/>
          <w:sz w:val="30"/>
          <w:szCs w:val="30"/>
        </w:rPr>
        <w:t>2</w:t>
      </w:r>
      <w:r w:rsidRPr="005329DB">
        <w:rPr>
          <w:rFonts w:ascii="Angsana New" w:hAnsi="Angsana New"/>
          <w:sz w:val="30"/>
          <w:szCs w:val="30"/>
        </w:rPr>
        <w:t xml:space="preserve">) </w:t>
      </w:r>
      <w:r w:rsidRPr="005329DB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36B464A4" w14:textId="77777777" w:rsidR="00B05D99" w:rsidRPr="00572EEC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4185B80D" w14:textId="33167B57" w:rsidR="00B05D99" w:rsidRPr="005329DB" w:rsidRDefault="00B05D99" w:rsidP="0033108D">
      <w:pPr>
        <w:pStyle w:val="ListParagraph"/>
        <w:spacing w:line="240" w:lineRule="auto"/>
        <w:ind w:left="1710"/>
        <w:jc w:val="thaiDistribute"/>
        <w:rPr>
          <w:rFonts w:ascii="Angsana New" w:eastAsia="MS Mincho" w:hAnsi="Angsana New"/>
          <w:sz w:val="30"/>
          <w:szCs w:val="30"/>
        </w:rPr>
      </w:pPr>
      <w:r w:rsidRPr="005329DB">
        <w:rPr>
          <w:rFonts w:ascii="Angsana New" w:eastAsia="MS Mincho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ฝากและสินทรัพย์ทางการเงินมีจำกัดเนื่องจากคู่สัญญาเป็นสถาบันการเงินและบริษัทที่มีอันดับความน่าเชื่อถืออยู่ในระดับ</w:t>
      </w:r>
      <w:r w:rsidRPr="005329D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329DB">
        <w:rPr>
          <w:rFonts w:ascii="Angsana New" w:eastAsia="MS Mincho" w:hAnsi="Angsana New"/>
          <w:sz w:val="30"/>
          <w:szCs w:val="30"/>
        </w:rPr>
        <w:t xml:space="preserve">Investment Grade </w:t>
      </w:r>
      <w:r w:rsidRPr="005329DB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5329D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329DB">
        <w:rPr>
          <w:rFonts w:ascii="Angsana New" w:eastAsia="MS Mincho" w:hAnsi="Angsana New" w:hint="cs"/>
          <w:sz w:val="30"/>
          <w:szCs w:val="30"/>
          <w:cs/>
        </w:rPr>
        <w:t>กลุ่มบริษัทได้มีการประเมินสถานะทางการเงินและความมั่นคงของสถาบันการเงินและบริษัทเหล่านี้อย่างสม่ำเสมอ</w:t>
      </w:r>
      <w:r w:rsidRPr="005329D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329DB">
        <w:rPr>
          <w:rFonts w:ascii="Angsana New" w:eastAsia="MS Mincho" w:hAnsi="Angsana New" w:hint="cs"/>
          <w:sz w:val="30"/>
          <w:szCs w:val="30"/>
          <w:cs/>
        </w:rPr>
        <w:t>เพื่อเป็นการบริหารความเสี่ยงในการฝากเงินและการลงทุนต่างๆ</w:t>
      </w:r>
    </w:p>
    <w:p w14:paraId="1C4B1A1D" w14:textId="08358236" w:rsidR="0032449A" w:rsidRPr="00572EEC" w:rsidRDefault="0032449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  <w:lang w:bidi="ar-SA"/>
        </w:rPr>
      </w:pPr>
    </w:p>
    <w:p w14:paraId="7086690E" w14:textId="009AC7E4" w:rsidR="00D205B9" w:rsidRPr="005329DB" w:rsidRDefault="00D205B9" w:rsidP="0033108D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F7935BE" w14:textId="77777777" w:rsidR="00D205B9" w:rsidRPr="00572EEC" w:rsidRDefault="00D205B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  <w:lang w:bidi="ar-SA"/>
        </w:rPr>
      </w:pPr>
    </w:p>
    <w:p w14:paraId="180FBD60" w14:textId="6C6F294A" w:rsidR="00D205B9" w:rsidRPr="005329DB" w:rsidRDefault="00D205B9" w:rsidP="0033108D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</w:t>
      </w:r>
      <w:r w:rsidR="0032449A" w:rsidRPr="005329DB">
        <w:rPr>
          <w:rFonts w:ascii="Angsana New" w:hAnsi="Angsana New"/>
          <w:sz w:val="30"/>
          <w:szCs w:val="30"/>
          <w:cs/>
        </w:rPr>
        <w:br/>
      </w:r>
      <w:r w:rsidRPr="005329DB">
        <w:rPr>
          <w:rFonts w:ascii="Angsana New" w:hAnsi="Angsana New"/>
          <w:sz w:val="30"/>
          <w:szCs w:val="30"/>
          <w:cs/>
        </w:rPr>
        <w:t>กระแสเงินสดลดลง</w:t>
      </w:r>
    </w:p>
    <w:p w14:paraId="752B2E7C" w14:textId="77777777" w:rsidR="007A1BC3" w:rsidRPr="00572EEC" w:rsidRDefault="007A1BC3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10"/>
          <w:szCs w:val="10"/>
        </w:rPr>
      </w:pPr>
    </w:p>
    <w:p w14:paraId="0180D5B2" w14:textId="0E51DA2A" w:rsidR="00D205B9" w:rsidRPr="005329DB" w:rsidRDefault="00D205B9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ณ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</w:t>
      </w:r>
      <w:r w:rsidRPr="005329DB">
        <w:rPr>
          <w:rFonts w:ascii="Angsana New" w:hAnsi="Angsana New"/>
          <w:sz w:val="30"/>
          <w:szCs w:val="30"/>
          <w:cs/>
        </w:rPr>
        <w:t xml:space="preserve"> </w:t>
      </w:r>
      <w:r w:rsidRPr="005329DB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5D9B318" w14:textId="77777777" w:rsidR="00EA4570" w:rsidRPr="00572EEC" w:rsidRDefault="00EA4570" w:rsidP="0033108D">
      <w:pPr>
        <w:tabs>
          <w:tab w:val="clear" w:pos="907"/>
          <w:tab w:val="left" w:pos="540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  <w:lang w:bidi="ar-SA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5329DB" w14:paraId="5445AD21" w14:textId="77777777" w:rsidTr="0032088D">
        <w:trPr>
          <w:trHeight w:val="153"/>
          <w:tblHeader/>
        </w:trPr>
        <w:tc>
          <w:tcPr>
            <w:tcW w:w="3744" w:type="dxa"/>
          </w:tcPr>
          <w:p w14:paraId="1C5D6962" w14:textId="77777777" w:rsidR="0048570E" w:rsidRPr="005329DB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46A0A899" w14:textId="77777777" w:rsidR="0048570E" w:rsidRPr="005329DB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2DACABC0" w14:textId="077FFF03" w:rsidR="0048570E" w:rsidRPr="005329DB" w:rsidRDefault="00572EEC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5329D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1A8D" w:rsidRPr="005329DB" w14:paraId="741EF9E3" w14:textId="77777777" w:rsidTr="0032088D">
        <w:trPr>
          <w:trHeight w:val="153"/>
          <w:tblHeader/>
        </w:trPr>
        <w:tc>
          <w:tcPr>
            <w:tcW w:w="3744" w:type="dxa"/>
          </w:tcPr>
          <w:p w14:paraId="45C649D2" w14:textId="77777777" w:rsidR="008B1A8D" w:rsidRPr="005329DB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0AD255" w14:textId="03E263FD" w:rsidR="008B1A8D" w:rsidRPr="005329DB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</w:tcPr>
          <w:p w14:paraId="46942A44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D266006" w14:textId="19C86C03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</w:tcPr>
          <w:p w14:paraId="043EA08C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1A1D095" w14:textId="045C8952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7CBC708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F9F751F" w14:textId="1D93DBBB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5329D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29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35CD95C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C0B99FA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5329DB" w14:paraId="423419CB" w14:textId="77777777" w:rsidTr="0032088D">
        <w:trPr>
          <w:trHeight w:val="153"/>
          <w:tblHeader/>
        </w:trPr>
        <w:tc>
          <w:tcPr>
            <w:tcW w:w="3744" w:type="dxa"/>
          </w:tcPr>
          <w:p w14:paraId="555AF4EB" w14:textId="77777777" w:rsidR="0048570E" w:rsidRPr="005329DB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1D72C8FE" w14:textId="77777777" w:rsidR="0048570E" w:rsidRPr="005329DB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5374C846" w14:textId="6E0B2B56" w:rsidR="0048570E" w:rsidRPr="005329DB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B1A8D" w:rsidRPr="005329DB" w14:paraId="4251DF02" w14:textId="77777777" w:rsidTr="00B700D4">
        <w:trPr>
          <w:trHeight w:val="173"/>
        </w:trPr>
        <w:tc>
          <w:tcPr>
            <w:tcW w:w="3744" w:type="dxa"/>
          </w:tcPr>
          <w:p w14:paraId="3B37F24D" w14:textId="6A581E9B" w:rsidR="008B1A8D" w:rsidRPr="005329DB" w:rsidRDefault="009853DB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90627124"/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79AA"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7" w:type="dxa"/>
          </w:tcPr>
          <w:p w14:paraId="6A234F52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A6F665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B477954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064FED" w14:textId="77777777" w:rsidR="008B1A8D" w:rsidRPr="005329DB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350AB8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6E90399" w14:textId="77777777" w:rsidR="008B1A8D" w:rsidRPr="005329DB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43BB464" w14:textId="77777777" w:rsidR="008B1A8D" w:rsidRPr="005329DB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1840F76" w14:textId="77777777" w:rsidR="008B1A8D" w:rsidRPr="005329DB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4"/>
      <w:tr w:rsidR="00572DB3" w:rsidRPr="005329DB" w14:paraId="2C021FBD" w14:textId="77777777" w:rsidTr="00B700D4">
        <w:trPr>
          <w:trHeight w:val="153"/>
        </w:trPr>
        <w:tc>
          <w:tcPr>
            <w:tcW w:w="3744" w:type="dxa"/>
          </w:tcPr>
          <w:p w14:paraId="59E531F5" w14:textId="77777777" w:rsidR="00572DB3" w:rsidRPr="005329DB" w:rsidRDefault="00572DB3" w:rsidP="00572DB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33275CB1" w14:textId="77777777" w:rsidR="00572DB3" w:rsidRPr="005329DB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81BB36B" w14:textId="4ECB15EC" w:rsidR="00572DB3" w:rsidRPr="005329DB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29BEBD6E" w14:textId="77777777" w:rsidR="00572DB3" w:rsidRPr="005329DB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75E939" w14:textId="6014EB87" w:rsidR="00572DB3" w:rsidRPr="005329DB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80F563" w14:textId="77777777" w:rsidR="00572DB3" w:rsidRPr="005329DB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52D452" w14:textId="1D9C905B" w:rsidR="00572DB3" w:rsidRPr="005329DB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59A82335" w14:textId="77777777" w:rsidR="00572DB3" w:rsidRPr="005329DB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25B84CB" w14:textId="1A5AC5A2" w:rsidR="00572DB3" w:rsidRPr="005329DB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2F97" w:rsidRPr="005329DB" w14:paraId="21BAE40F" w14:textId="77777777" w:rsidTr="00653403">
        <w:trPr>
          <w:trHeight w:val="323"/>
        </w:trPr>
        <w:tc>
          <w:tcPr>
            <w:tcW w:w="3744" w:type="dxa"/>
            <w:vAlign w:val="bottom"/>
          </w:tcPr>
          <w:p w14:paraId="142759EE" w14:textId="77777777" w:rsidR="00422F97" w:rsidRPr="005329DB" w:rsidRDefault="00422F97" w:rsidP="00422F97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70A8FB89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C69DB9" w14:textId="4C58A948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821</w:t>
            </w:r>
          </w:p>
        </w:tc>
        <w:tc>
          <w:tcPr>
            <w:tcW w:w="144" w:type="dxa"/>
          </w:tcPr>
          <w:p w14:paraId="679D8BDC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20B65F8" w14:textId="00631FA1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A5395EA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AAFC09" w14:textId="75C10940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193D0CB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BDC853" w14:textId="098CCB13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821</w:t>
            </w:r>
          </w:p>
        </w:tc>
      </w:tr>
      <w:tr w:rsidR="00422F97" w:rsidRPr="005329DB" w14:paraId="60986E7A" w14:textId="77777777" w:rsidTr="00653403">
        <w:trPr>
          <w:trHeight w:val="323"/>
        </w:trPr>
        <w:tc>
          <w:tcPr>
            <w:tcW w:w="3744" w:type="dxa"/>
            <w:vAlign w:val="bottom"/>
          </w:tcPr>
          <w:p w14:paraId="19CBC701" w14:textId="77777777" w:rsidR="00422F97" w:rsidRPr="005329DB" w:rsidRDefault="00422F97" w:rsidP="00422F97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02CA1FDA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F34966F" w14:textId="79574C46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198</w:t>
            </w:r>
          </w:p>
        </w:tc>
        <w:tc>
          <w:tcPr>
            <w:tcW w:w="144" w:type="dxa"/>
          </w:tcPr>
          <w:p w14:paraId="3F7BE88F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F958454" w14:textId="2516185C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6023DD7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F0B4B34" w14:textId="5BB14FDF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F50EB85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684127" w14:textId="3C51FEAB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198</w:t>
            </w:r>
          </w:p>
        </w:tc>
      </w:tr>
      <w:tr w:rsidR="00422F97" w:rsidRPr="005329DB" w14:paraId="5551ADE4" w14:textId="77777777" w:rsidTr="00653403">
        <w:trPr>
          <w:trHeight w:val="58"/>
        </w:trPr>
        <w:tc>
          <w:tcPr>
            <w:tcW w:w="3744" w:type="dxa"/>
            <w:vAlign w:val="bottom"/>
          </w:tcPr>
          <w:p w14:paraId="52D31B15" w14:textId="77777777" w:rsidR="00422F97" w:rsidRPr="005329DB" w:rsidRDefault="00422F97" w:rsidP="00422F97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56B9EBCD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97F44F" w14:textId="30A3CC1A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44" w:type="dxa"/>
          </w:tcPr>
          <w:p w14:paraId="21845690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F9A04F" w14:textId="16D9BD17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F87FA46" w14:textId="77777777" w:rsidR="00422F97" w:rsidRPr="005329DB" w:rsidRDefault="00422F97" w:rsidP="00422F9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9927C5" w14:textId="3A37E54F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4979053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889F3D" w14:textId="0D64EC42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422F97" w:rsidRPr="005329DB" w14:paraId="2538BCCF" w14:textId="77777777" w:rsidTr="00653403">
        <w:trPr>
          <w:trHeight w:val="58"/>
        </w:trPr>
        <w:tc>
          <w:tcPr>
            <w:tcW w:w="3744" w:type="dxa"/>
            <w:vAlign w:val="bottom"/>
          </w:tcPr>
          <w:p w14:paraId="42039C89" w14:textId="77777777" w:rsidR="00422F97" w:rsidRPr="005329DB" w:rsidRDefault="00422F97" w:rsidP="00422F97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001D071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A6719D" w14:textId="167C210F" w:rsidR="00422F97" w:rsidRPr="005329DB" w:rsidRDefault="00A432AE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C02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dxa"/>
          </w:tcPr>
          <w:p w14:paraId="3C6189D3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4F12BD0" w14:textId="790A3EC2" w:rsidR="00422F97" w:rsidRPr="005329DB" w:rsidRDefault="00F42051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44" w:type="dxa"/>
          </w:tcPr>
          <w:p w14:paraId="332A7AF8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FBC3C9A" w14:textId="7A0F35DB" w:rsidR="00422F97" w:rsidRPr="005329DB" w:rsidRDefault="00A45FD1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205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4" w:type="dxa"/>
          </w:tcPr>
          <w:p w14:paraId="736DEF35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B7EA97B" w14:textId="14CFCC94" w:rsidR="00422F97" w:rsidRPr="005329DB" w:rsidRDefault="00BC0243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422F97" w:rsidRPr="005329DB" w14:paraId="55FC52EE" w14:textId="77777777" w:rsidTr="00653403">
        <w:trPr>
          <w:trHeight w:val="323"/>
        </w:trPr>
        <w:tc>
          <w:tcPr>
            <w:tcW w:w="3744" w:type="dxa"/>
            <w:vAlign w:val="bottom"/>
          </w:tcPr>
          <w:p w14:paraId="5A0F0178" w14:textId="77777777" w:rsidR="00422F97" w:rsidRPr="005329DB" w:rsidRDefault="00422F97" w:rsidP="00422F97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492BA0C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BF816A1" w14:textId="1C33E016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1,1</w:t>
            </w:r>
            <w:r w:rsidR="00123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00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dxa"/>
          </w:tcPr>
          <w:p w14:paraId="57890823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0A04E6" w14:textId="40BDF891" w:rsidR="00422F97" w:rsidRPr="005329DB" w:rsidRDefault="00BC0243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44" w:type="dxa"/>
          </w:tcPr>
          <w:p w14:paraId="7E6AD1C1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2FDD006" w14:textId="06169910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F420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4" w:type="dxa"/>
          </w:tcPr>
          <w:p w14:paraId="3E225A36" w14:textId="77777777" w:rsidR="00422F97" w:rsidRPr="005329DB" w:rsidRDefault="00422F97" w:rsidP="00422F97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6EB8FE6" w14:textId="38A7C11A" w:rsidR="00422F97" w:rsidRPr="005329DB" w:rsidRDefault="00422F97" w:rsidP="0042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1,4</w:t>
            </w:r>
            <w:r w:rsidR="003001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53E6F4B3" w14:textId="77777777" w:rsidR="00802118" w:rsidRPr="00572EEC" w:rsidRDefault="00802118">
      <w:pPr>
        <w:rPr>
          <w:sz w:val="10"/>
          <w:szCs w:val="10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9853DB" w:rsidRPr="005329DB" w14:paraId="42E36301" w14:textId="77777777" w:rsidTr="007F0574">
        <w:trPr>
          <w:trHeight w:val="173"/>
        </w:trPr>
        <w:tc>
          <w:tcPr>
            <w:tcW w:w="3744" w:type="dxa"/>
          </w:tcPr>
          <w:p w14:paraId="0009AABC" w14:textId="46E4D724" w:rsidR="009853DB" w:rsidRPr="005329DB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79AA"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7" w:type="dxa"/>
          </w:tcPr>
          <w:p w14:paraId="0DE7ADB1" w14:textId="77777777" w:rsidR="009853DB" w:rsidRPr="005329DB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FF060B" w14:textId="77777777" w:rsidR="009853DB" w:rsidRPr="005329DB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197919B" w14:textId="77777777" w:rsidR="009853DB" w:rsidRPr="005329DB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B9C523" w14:textId="77777777" w:rsidR="009853DB" w:rsidRPr="005329DB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7CCB191" w14:textId="77777777" w:rsidR="009853DB" w:rsidRPr="005329DB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2C5106D" w14:textId="77777777" w:rsidR="009853DB" w:rsidRPr="005329DB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D13C5BE" w14:textId="77777777" w:rsidR="009853DB" w:rsidRPr="005329DB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A95E0F1" w14:textId="77777777" w:rsidR="009853DB" w:rsidRPr="005329DB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379AA" w:rsidRPr="005329DB" w14:paraId="4419789E" w14:textId="77777777" w:rsidTr="007F0574">
        <w:trPr>
          <w:trHeight w:val="153"/>
        </w:trPr>
        <w:tc>
          <w:tcPr>
            <w:tcW w:w="3744" w:type="dxa"/>
          </w:tcPr>
          <w:p w14:paraId="2859F4F5" w14:textId="05C23542" w:rsidR="002379AA" w:rsidRPr="005329DB" w:rsidRDefault="002379AA" w:rsidP="002379AA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1E171B72" w14:textId="77777777" w:rsidR="002379AA" w:rsidRPr="005329DB" w:rsidRDefault="002379AA" w:rsidP="002379A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849FFB" w14:textId="77777777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5FA4989" w14:textId="77777777" w:rsidR="002379AA" w:rsidRPr="005329DB" w:rsidRDefault="002379AA" w:rsidP="002379A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E3CF3B" w14:textId="77777777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791E8B2" w14:textId="77777777" w:rsidR="002379AA" w:rsidRPr="005329DB" w:rsidRDefault="002379AA" w:rsidP="002379A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398BB7A" w14:textId="77777777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55CDD63" w14:textId="77777777" w:rsidR="002379AA" w:rsidRPr="005329DB" w:rsidRDefault="002379AA" w:rsidP="002379A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6A5DCEF" w14:textId="77777777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379AA" w:rsidRPr="005329DB" w14:paraId="28A7091A" w14:textId="77777777" w:rsidTr="00467FCA">
        <w:trPr>
          <w:trHeight w:val="323"/>
        </w:trPr>
        <w:tc>
          <w:tcPr>
            <w:tcW w:w="3744" w:type="dxa"/>
            <w:vAlign w:val="bottom"/>
          </w:tcPr>
          <w:p w14:paraId="20351D4B" w14:textId="3F7BFEC0" w:rsidR="002379AA" w:rsidRPr="005329DB" w:rsidRDefault="002379AA" w:rsidP="002379AA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30B17C32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F65B9D" w14:textId="0C88BA59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4" w:type="dxa"/>
          </w:tcPr>
          <w:p w14:paraId="3D255A85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0E7AE7" w14:textId="61B6EDF2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0F8DE0EA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FA2130" w14:textId="5F94D406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6D80069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948B0B" w14:textId="1509E18A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2379AA" w:rsidRPr="005329DB" w14:paraId="572A34EE" w14:textId="77777777" w:rsidTr="00467FCA">
        <w:trPr>
          <w:trHeight w:val="323"/>
        </w:trPr>
        <w:tc>
          <w:tcPr>
            <w:tcW w:w="3744" w:type="dxa"/>
            <w:vAlign w:val="bottom"/>
          </w:tcPr>
          <w:p w14:paraId="2B14F7B3" w14:textId="1A411012" w:rsidR="002379AA" w:rsidRPr="005329DB" w:rsidRDefault="002379AA" w:rsidP="002379AA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5E6F4BEB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C0518E" w14:textId="4F55C1A0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4" w:type="dxa"/>
          </w:tcPr>
          <w:p w14:paraId="6305B6F6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48D74D" w14:textId="06519571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E78A04F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4AAA994" w14:textId="38C60F48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238530D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5D71414" w14:textId="72A71C46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2379AA" w:rsidRPr="005329DB" w14:paraId="01363858" w14:textId="77777777" w:rsidTr="00467FCA">
        <w:trPr>
          <w:trHeight w:val="58"/>
        </w:trPr>
        <w:tc>
          <w:tcPr>
            <w:tcW w:w="3744" w:type="dxa"/>
            <w:vAlign w:val="bottom"/>
          </w:tcPr>
          <w:p w14:paraId="093D7D6F" w14:textId="377E64A3" w:rsidR="002379AA" w:rsidRPr="005329DB" w:rsidRDefault="002379AA" w:rsidP="002379AA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1701BF2D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0FEF80" w14:textId="7D9BE09C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dxa"/>
          </w:tcPr>
          <w:p w14:paraId="3363C649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BAAE9F" w14:textId="2F939821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5C9C3E8" w14:textId="77777777" w:rsidR="002379AA" w:rsidRPr="005329DB" w:rsidRDefault="002379AA" w:rsidP="002379AA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86D7353" w14:textId="4BFCEEEC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9EDFB0A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9C477D6" w14:textId="1E8A6AA2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379AA" w:rsidRPr="005329DB" w14:paraId="371D9685" w14:textId="77777777" w:rsidTr="00467FCA">
        <w:trPr>
          <w:trHeight w:val="323"/>
        </w:trPr>
        <w:tc>
          <w:tcPr>
            <w:tcW w:w="3744" w:type="dxa"/>
            <w:vAlign w:val="bottom"/>
          </w:tcPr>
          <w:p w14:paraId="181C3527" w14:textId="36DE0551" w:rsidR="002379AA" w:rsidRPr="005329DB" w:rsidRDefault="002379AA" w:rsidP="002379AA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0D2FE0F4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0D5B012" w14:textId="20B5EE16" w:rsidR="002379AA" w:rsidRPr="005329DB" w:rsidRDefault="00C319E5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374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dxa"/>
          </w:tcPr>
          <w:p w14:paraId="20D05FF2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4FD87FD" w14:textId="1165310D" w:rsidR="002379AA" w:rsidRPr="005329DB" w:rsidRDefault="00016514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4" w:type="dxa"/>
          </w:tcPr>
          <w:p w14:paraId="3D56E408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976C8C5" w14:textId="49792367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526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95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dxa"/>
          </w:tcPr>
          <w:p w14:paraId="6D00FA71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994A8D3" w14:textId="7836E776" w:rsidR="002379AA" w:rsidRPr="005329DB" w:rsidRDefault="005F626D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5D2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379AA" w:rsidRPr="005329DB" w14:paraId="04BB26C3" w14:textId="77777777" w:rsidTr="00467FCA">
        <w:trPr>
          <w:trHeight w:val="323"/>
        </w:trPr>
        <w:tc>
          <w:tcPr>
            <w:tcW w:w="3744" w:type="dxa"/>
            <w:vAlign w:val="bottom"/>
          </w:tcPr>
          <w:p w14:paraId="0150C2D8" w14:textId="77777777" w:rsidR="002379AA" w:rsidRPr="005329DB" w:rsidRDefault="002379AA" w:rsidP="002379AA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24F7EE9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EC46B18" w14:textId="4B865761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8D1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4" w:type="dxa"/>
          </w:tcPr>
          <w:p w14:paraId="204D2A69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B60C032" w14:textId="7A26A1F3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1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4" w:type="dxa"/>
          </w:tcPr>
          <w:p w14:paraId="59BA0947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102D97C" w14:textId="50A02A99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1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4" w:type="dxa"/>
          </w:tcPr>
          <w:p w14:paraId="755E4B13" w14:textId="77777777" w:rsidR="002379AA" w:rsidRPr="005329DB" w:rsidRDefault="002379AA" w:rsidP="002379AA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D7320B9" w14:textId="3262EED4" w:rsidR="002379AA" w:rsidRPr="005329DB" w:rsidRDefault="002379AA" w:rsidP="00237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D1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</w:tr>
    </w:tbl>
    <w:p w14:paraId="222E4D76" w14:textId="5AA49FEB" w:rsidR="0072256D" w:rsidRPr="005329DB" w:rsidRDefault="0072256D" w:rsidP="00DA4001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/>
          <w:sz w:val="30"/>
          <w:szCs w:val="30"/>
          <w:cs/>
        </w:rPr>
        <w:lastRenderedPageBreak/>
        <w:t>กระแสเงินสดเข้า</w:t>
      </w:r>
      <w:r w:rsidRPr="005329DB">
        <w:rPr>
          <w:rFonts w:ascii="Angsana New" w:hAnsi="Angsana New"/>
          <w:sz w:val="30"/>
          <w:szCs w:val="30"/>
        </w:rPr>
        <w:t>/</w:t>
      </w:r>
      <w:r w:rsidRPr="005329DB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4439C7" w:rsidRPr="005329DB">
        <w:rPr>
          <w:rFonts w:ascii="Angsana New" w:hAnsi="Angsana New" w:hint="cs"/>
          <w:sz w:val="30"/>
          <w:szCs w:val="30"/>
          <w:cs/>
        </w:rPr>
        <w:t xml:space="preserve">   </w:t>
      </w:r>
      <w:r w:rsidRPr="005329DB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329DB">
        <w:rPr>
          <w:rFonts w:ascii="Angsana New" w:hAnsi="Angsana New"/>
          <w:sz w:val="30"/>
          <w:szCs w:val="30"/>
        </w:rPr>
        <w:t xml:space="preserve"> </w:t>
      </w:r>
      <w:r w:rsidRPr="005329DB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0BB4EA1" w14:textId="1D9E4AB8" w:rsidR="007A1BC3" w:rsidRPr="00D5278A" w:rsidRDefault="007A1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0"/>
          <w:szCs w:val="10"/>
          <w:cs/>
        </w:rPr>
      </w:pPr>
    </w:p>
    <w:p w14:paraId="1FD4454F" w14:textId="0914DEFD" w:rsidR="0072256D" w:rsidRPr="005329DB" w:rsidRDefault="0072256D" w:rsidP="0072256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2D739ACD" w14:textId="77777777" w:rsidR="0072256D" w:rsidRPr="00D5278A" w:rsidRDefault="0072256D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7067FAB" w14:textId="7F2A6126" w:rsidR="0072256D" w:rsidRPr="005329DB" w:rsidRDefault="0072256D" w:rsidP="0072256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329DB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3108D" w:rsidRPr="005329DB">
        <w:rPr>
          <w:rFonts w:asciiTheme="majorBidi" w:hAnsiTheme="majorBidi" w:cstheme="majorBidi"/>
          <w:sz w:val="30"/>
          <w:szCs w:val="30"/>
        </w:rPr>
        <w:br/>
      </w:r>
      <w:r w:rsidRPr="005329DB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DA7C5F7" w14:textId="382AAB13" w:rsidR="00C53304" w:rsidRPr="00D5278A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10"/>
          <w:szCs w:val="10"/>
        </w:rPr>
      </w:pPr>
    </w:p>
    <w:p w14:paraId="6FA9DE7E" w14:textId="6959E103" w:rsidR="0072256D" w:rsidRPr="005329DB" w:rsidRDefault="0072256D" w:rsidP="0072256D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5329DB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5329DB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5329DB">
        <w:rPr>
          <w:rFonts w:asciiTheme="majorBidi" w:hAnsiTheme="majorBidi" w:cstheme="majorBidi"/>
          <w:sz w:val="30"/>
          <w:szCs w:val="30"/>
          <w:lang w:bidi="ar-SA"/>
        </w:rPr>
        <w:t>1</w:t>
      </w:r>
      <w:r w:rsidRPr="005329DB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3A4FFE" w14:textId="77777777" w:rsidR="00B64D4B" w:rsidRPr="00D5278A" w:rsidRDefault="00B64D4B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10"/>
          <w:szCs w:val="10"/>
        </w:rPr>
      </w:pPr>
    </w:p>
    <w:p w14:paraId="6D9B0DBF" w14:textId="2E44B456" w:rsidR="00115B2A" w:rsidRPr="005329DB" w:rsidRDefault="00115B2A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ความเสี่ยงจากความผันผวนของอัตราแลกเปลี่ยนในสินทรัพย์และหนี้สินทางการเงิน รวมถึงกำไรขั้นต้น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(</w:t>
      </w:r>
      <w:r w:rsidRPr="005329DB">
        <w:rPr>
          <w:rFonts w:asciiTheme="majorBidi" w:hAnsiTheme="majorBidi" w:cstheme="majorBidi"/>
          <w:sz w:val="30"/>
          <w:szCs w:val="30"/>
        </w:rPr>
        <w:t>Product to Feed margin - P</w:t>
      </w:r>
      <w:r w:rsidR="00F97EA7" w:rsidRPr="005329DB">
        <w:rPr>
          <w:rFonts w:asciiTheme="majorBidi" w:hAnsiTheme="majorBidi" w:cstheme="majorBidi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</w:rPr>
        <w:t xml:space="preserve">F) </w:t>
      </w:r>
      <w:r w:rsidRPr="005329DB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กลุ่มบริษัทมีนโยบายในการบริหารความเสี่ยงดังกล่าว ซึ่งเน้นการป้องกันความเสี่ยงแบบธรรมชาติ (</w:t>
      </w:r>
      <w:r w:rsidRPr="005329DB">
        <w:rPr>
          <w:rFonts w:asciiTheme="majorBidi" w:hAnsiTheme="majorBidi" w:cstheme="majorBidi"/>
          <w:sz w:val="30"/>
          <w:szCs w:val="30"/>
        </w:rPr>
        <w:t xml:space="preserve">Natural Hedge) </w:t>
      </w:r>
      <w:r w:rsidRPr="005329DB">
        <w:rPr>
          <w:rFonts w:asciiTheme="majorBidi" w:hAnsiTheme="majorBidi" w:cstheme="majorBidi"/>
          <w:sz w:val="30"/>
          <w:szCs w:val="30"/>
          <w:cs/>
        </w:rPr>
        <w:t>โดยการรักษาสมดุลระหว่างสินทรัพย์และหนี้สินสกุลเงินตราต่างประเทศ รวมถึงกำไรขั้นต้น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</w:rPr>
        <w:t>(</w:t>
      </w:r>
      <w:r w:rsidRPr="005329DB">
        <w:rPr>
          <w:rFonts w:asciiTheme="majorBidi" w:hAnsiTheme="majorBidi" w:cstheme="majorBidi"/>
          <w:sz w:val="30"/>
          <w:szCs w:val="30"/>
        </w:rPr>
        <w:t>P</w:t>
      </w:r>
      <w:r w:rsidR="00F97EA7" w:rsidRPr="005329DB">
        <w:rPr>
          <w:rFonts w:asciiTheme="majorBidi" w:hAnsiTheme="majorBidi" w:cstheme="majorBidi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</w:rPr>
        <w:t xml:space="preserve">F) </w:t>
      </w:r>
      <w:r w:rsidRPr="005329DB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72BE4683" w14:textId="77777777" w:rsidR="00B85614" w:rsidRPr="00D5278A" w:rsidRDefault="00B85614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8130" w:type="dxa"/>
        <w:tblInd w:w="1449" w:type="dxa"/>
        <w:tblLayout w:type="fixed"/>
        <w:tblLook w:val="0000" w:firstRow="0" w:lastRow="0" w:firstColumn="0" w:lastColumn="0" w:noHBand="0" w:noVBand="0"/>
      </w:tblPr>
      <w:tblGrid>
        <w:gridCol w:w="4725"/>
        <w:gridCol w:w="1557"/>
        <w:gridCol w:w="288"/>
        <w:gridCol w:w="1560"/>
      </w:tblGrid>
      <w:tr w:rsidR="00EB4786" w:rsidRPr="005329DB" w14:paraId="4946703F" w14:textId="77777777" w:rsidTr="009C65EA">
        <w:trPr>
          <w:tblHeader/>
        </w:trPr>
        <w:tc>
          <w:tcPr>
            <w:tcW w:w="4725" w:type="dxa"/>
          </w:tcPr>
          <w:p w14:paraId="7C569C5F" w14:textId="1A6F73B1" w:rsidR="00EB4786" w:rsidRPr="005329DB" w:rsidRDefault="00EB4786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3405" w:type="dxa"/>
            <w:gridSpan w:val="3"/>
          </w:tcPr>
          <w:p w14:paraId="3595A778" w14:textId="42C7095A" w:rsidR="00EB4786" w:rsidRPr="005329DB" w:rsidRDefault="0012210F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EB4786"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B4786" w:rsidRPr="005329DB" w14:paraId="1F5D6C30" w14:textId="77777777" w:rsidTr="009C65EA">
        <w:trPr>
          <w:tblHeader/>
        </w:trPr>
        <w:tc>
          <w:tcPr>
            <w:tcW w:w="4725" w:type="dxa"/>
          </w:tcPr>
          <w:p w14:paraId="2E4D0FEF" w14:textId="34D28AF1" w:rsidR="00EB4786" w:rsidRPr="005329DB" w:rsidRDefault="00EB4786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7" w:type="dxa"/>
          </w:tcPr>
          <w:p w14:paraId="7038A1B8" w14:textId="448DC89D" w:rsidR="00EB4786" w:rsidRPr="005329DB" w:rsidRDefault="00EB4786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47A1101F" w14:textId="77777777" w:rsidR="00EB4786" w:rsidRPr="005329DB" w:rsidRDefault="00EB4786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F44DE8" w14:textId="1409FD49" w:rsidR="00EB4786" w:rsidRPr="005329DB" w:rsidRDefault="00EB4786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B4786" w:rsidRPr="005329DB" w14:paraId="31CEE306" w14:textId="77777777" w:rsidTr="009C65EA">
        <w:tc>
          <w:tcPr>
            <w:tcW w:w="4725" w:type="dxa"/>
          </w:tcPr>
          <w:p w14:paraId="5E0C3C09" w14:textId="0303E952" w:rsidR="00EB4786" w:rsidRPr="005329DB" w:rsidRDefault="00EB4786" w:rsidP="00E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3"/>
          </w:tcPr>
          <w:p w14:paraId="166813DE" w14:textId="7F754A6E" w:rsidR="00EB4786" w:rsidRPr="005329DB" w:rsidRDefault="00EB4786" w:rsidP="00E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4786" w:rsidRPr="005329DB" w14:paraId="24DDF6F5" w14:textId="77777777" w:rsidTr="009C65EA">
        <w:tc>
          <w:tcPr>
            <w:tcW w:w="4725" w:type="dxa"/>
          </w:tcPr>
          <w:p w14:paraId="68E81992" w14:textId="77777777" w:rsidR="00EB4786" w:rsidRPr="005329DB" w:rsidRDefault="00EB4786" w:rsidP="00E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557" w:type="dxa"/>
            <w:vAlign w:val="center"/>
          </w:tcPr>
          <w:p w14:paraId="0A27E8CB" w14:textId="77777777" w:rsidR="00EB4786" w:rsidRPr="005329DB" w:rsidRDefault="00EB4786" w:rsidP="0034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381A6234" w14:textId="77777777" w:rsidR="00EB4786" w:rsidRPr="005329DB" w:rsidRDefault="00EB4786" w:rsidP="00EB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6736300B" w14:textId="77777777" w:rsidR="00EB4786" w:rsidRPr="005329DB" w:rsidRDefault="00EB4786" w:rsidP="00346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D37" w:rsidRPr="005329DB" w14:paraId="194AFBDD" w14:textId="77777777" w:rsidTr="009C65EA">
        <w:tc>
          <w:tcPr>
            <w:tcW w:w="4725" w:type="dxa"/>
          </w:tcPr>
          <w:p w14:paraId="5F6D02AE" w14:textId="1E5D0CB3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57" w:type="dxa"/>
          </w:tcPr>
          <w:p w14:paraId="5007450B" w14:textId="381C392F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672</w:t>
            </w:r>
          </w:p>
        </w:tc>
        <w:tc>
          <w:tcPr>
            <w:tcW w:w="288" w:type="dxa"/>
            <w:vAlign w:val="center"/>
          </w:tcPr>
          <w:p w14:paraId="41F0A1FE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8375CC" w14:textId="43154B0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C56D37" w:rsidRPr="005329DB" w14:paraId="747416AF" w14:textId="77777777" w:rsidTr="009C65EA">
        <w:tc>
          <w:tcPr>
            <w:tcW w:w="4725" w:type="dxa"/>
          </w:tcPr>
          <w:p w14:paraId="3D1F0682" w14:textId="3A0EDCE8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</w:tcPr>
          <w:p w14:paraId="1A0529D4" w14:textId="2DCAA29B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(38)</w:t>
            </w:r>
          </w:p>
        </w:tc>
        <w:tc>
          <w:tcPr>
            <w:tcW w:w="288" w:type="dxa"/>
            <w:vAlign w:val="center"/>
          </w:tcPr>
          <w:p w14:paraId="53226B47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A7A64A6" w14:textId="59FDFFC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C56D37" w:rsidRPr="005329DB" w14:paraId="3786D430" w14:textId="77777777" w:rsidTr="009C65EA">
        <w:tc>
          <w:tcPr>
            <w:tcW w:w="4725" w:type="dxa"/>
          </w:tcPr>
          <w:p w14:paraId="416CC0A7" w14:textId="0FE06AF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00B1492" w14:textId="51CCE8AD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88" w:type="dxa"/>
            <w:vAlign w:val="center"/>
          </w:tcPr>
          <w:p w14:paraId="6420F9A2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0159876" w14:textId="41655383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</w:tr>
      <w:tr w:rsidR="00C56D37" w:rsidRPr="005329DB" w14:paraId="42C7F7F2" w14:textId="77777777" w:rsidTr="009C65EA">
        <w:tc>
          <w:tcPr>
            <w:tcW w:w="4725" w:type="dxa"/>
          </w:tcPr>
          <w:p w14:paraId="51B62A9E" w14:textId="04CCFCCB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2619E2F3" w14:textId="29CAB38B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88" w:type="dxa"/>
            <w:vAlign w:val="center"/>
          </w:tcPr>
          <w:p w14:paraId="4A24404B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C36A0A" w14:textId="244E96B8" w:rsidR="00C56D37" w:rsidRPr="005329DB" w:rsidRDefault="00A306A4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</w:tr>
      <w:tr w:rsidR="00C56D37" w:rsidRPr="005329DB" w14:paraId="53CF2999" w14:textId="77777777" w:rsidTr="00F31884">
        <w:trPr>
          <w:trHeight w:val="224"/>
        </w:trPr>
        <w:tc>
          <w:tcPr>
            <w:tcW w:w="4725" w:type="dxa"/>
          </w:tcPr>
          <w:p w14:paraId="2A7289AC" w14:textId="0BF4B6B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14:paraId="0A695806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  <w:vAlign w:val="center"/>
          </w:tcPr>
          <w:p w14:paraId="06629CC0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10241891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</w:rPr>
            </w:pPr>
          </w:p>
        </w:tc>
      </w:tr>
      <w:tr w:rsidR="00C56D37" w:rsidRPr="005329DB" w14:paraId="3A87AFA7" w14:textId="77777777" w:rsidTr="009C65EA">
        <w:tc>
          <w:tcPr>
            <w:tcW w:w="4725" w:type="dxa"/>
          </w:tcPr>
          <w:p w14:paraId="52EB345E" w14:textId="1CF10F0D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557" w:type="dxa"/>
            <w:vAlign w:val="center"/>
          </w:tcPr>
          <w:p w14:paraId="33D69E8C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4B8D3B39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0425D5CC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D37" w:rsidRPr="005329DB" w14:paraId="6CC93D75" w14:textId="77777777" w:rsidTr="009C65EA">
        <w:tc>
          <w:tcPr>
            <w:tcW w:w="4725" w:type="dxa"/>
          </w:tcPr>
          <w:p w14:paraId="6C07E84C" w14:textId="5A947D39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03E539CF" w14:textId="60569BC8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(1)</w:t>
            </w:r>
          </w:p>
        </w:tc>
        <w:tc>
          <w:tcPr>
            <w:tcW w:w="288" w:type="dxa"/>
            <w:vAlign w:val="center"/>
          </w:tcPr>
          <w:p w14:paraId="0BE77146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8F15150" w14:textId="3249394B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C56D37" w:rsidRPr="005329DB" w14:paraId="4B86F6A5" w14:textId="77777777" w:rsidTr="0026050B">
        <w:tc>
          <w:tcPr>
            <w:tcW w:w="4725" w:type="dxa"/>
          </w:tcPr>
          <w:p w14:paraId="7F4791B5" w14:textId="1AC8E0A6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643869D" w14:textId="75A34203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88" w:type="dxa"/>
            <w:vAlign w:val="center"/>
          </w:tcPr>
          <w:p w14:paraId="2790188B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E0A485D" w14:textId="14E4BB2A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</w:tr>
      <w:tr w:rsidR="00C56D37" w:rsidRPr="005329DB" w14:paraId="4AE2B386" w14:textId="77777777" w:rsidTr="0026050B">
        <w:tc>
          <w:tcPr>
            <w:tcW w:w="4725" w:type="dxa"/>
          </w:tcPr>
          <w:p w14:paraId="13B0F023" w14:textId="09CF115D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6EE0EB37" w14:textId="13285EAF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88" w:type="dxa"/>
            <w:vAlign w:val="center"/>
          </w:tcPr>
          <w:p w14:paraId="45ACA161" w14:textId="77777777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AB7DE95" w14:textId="0C524384" w:rsidR="00C56D37" w:rsidRPr="005329DB" w:rsidRDefault="00C56D37" w:rsidP="00C5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</w:tr>
    </w:tbl>
    <w:p w14:paraId="63EAD9EE" w14:textId="77777777" w:rsidR="000D2BE1" w:rsidRDefault="000D2BE1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E98522" w14:textId="77777777" w:rsidR="000D2BE1" w:rsidRDefault="000D2BE1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85044D" w14:textId="77777777" w:rsidR="000D2BE1" w:rsidRDefault="000D2BE1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35BAEF" w14:textId="55A55399" w:rsidR="00B85614" w:rsidRPr="005329DB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45144E9" w14:textId="77777777" w:rsidR="00B85614" w:rsidRPr="005329DB" w:rsidRDefault="00B85614" w:rsidP="00B85614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D4935" w14:textId="640BD7F1" w:rsidR="00B85614" w:rsidRPr="005329DB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5329DB">
        <w:rPr>
          <w:rFonts w:asciiTheme="majorBidi" w:hAnsiTheme="majorBidi"/>
          <w:sz w:val="30"/>
          <w:szCs w:val="30"/>
          <w:cs/>
        </w:rPr>
        <w:t xml:space="preserve"> (</w:t>
      </w:r>
      <w:r w:rsidRPr="005329DB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5329DB">
        <w:rPr>
          <w:rFonts w:asciiTheme="majorBidi" w:hAnsiTheme="majorBidi"/>
          <w:sz w:val="30"/>
          <w:szCs w:val="30"/>
          <w:cs/>
        </w:rPr>
        <w:t xml:space="preserve">) </w:t>
      </w:r>
      <w:r w:rsidRPr="005329DB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5329DB">
        <w:rPr>
          <w:rFonts w:asciiTheme="majorBidi" w:hAnsiTheme="majorBidi"/>
          <w:sz w:val="30"/>
          <w:szCs w:val="30"/>
        </w:rPr>
        <w:br/>
      </w:r>
      <w:r w:rsidRPr="005329DB">
        <w:rPr>
          <w:rFonts w:asciiTheme="majorBidi" w:hAnsiTheme="majorBidi" w:hint="cs"/>
          <w:sz w:val="30"/>
          <w:szCs w:val="30"/>
          <w:cs/>
        </w:rPr>
        <w:t>ณ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5B15800" w14:textId="4B2F6921" w:rsidR="00B85614" w:rsidRPr="005329DB" w:rsidRDefault="00B85614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127" w:type="dxa"/>
        <w:tblInd w:w="146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44"/>
        <w:gridCol w:w="1098"/>
        <w:gridCol w:w="1557"/>
        <w:gridCol w:w="180"/>
        <w:gridCol w:w="1548"/>
      </w:tblGrid>
      <w:tr w:rsidR="00AB1370" w:rsidRPr="005329DB" w14:paraId="10263DEC" w14:textId="77777777" w:rsidTr="00706112">
        <w:trPr>
          <w:trHeight w:val="218"/>
          <w:tblHeader/>
        </w:trPr>
        <w:tc>
          <w:tcPr>
            <w:tcW w:w="3744" w:type="dxa"/>
          </w:tcPr>
          <w:p w14:paraId="39C34033" w14:textId="77777777" w:rsidR="00AB1370" w:rsidRPr="005329DB" w:rsidRDefault="00AB1370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98" w:type="dxa"/>
            <w:vAlign w:val="bottom"/>
          </w:tcPr>
          <w:p w14:paraId="1282B860" w14:textId="77777777" w:rsidR="00AB1370" w:rsidRPr="005329DB" w:rsidRDefault="00AB1370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285" w:type="dxa"/>
            <w:gridSpan w:val="3"/>
            <w:vAlign w:val="bottom"/>
            <w:hideMark/>
          </w:tcPr>
          <w:p w14:paraId="1F155338" w14:textId="00575656" w:rsidR="00AB1370" w:rsidRPr="005329DB" w:rsidRDefault="0012038F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29D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="00AB1370" w:rsidRPr="005329D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1370" w:rsidRPr="005329DB" w14:paraId="26A27BE1" w14:textId="77777777" w:rsidTr="00706112">
        <w:trPr>
          <w:tblHeader/>
        </w:trPr>
        <w:tc>
          <w:tcPr>
            <w:tcW w:w="3744" w:type="dxa"/>
          </w:tcPr>
          <w:p w14:paraId="26225184" w14:textId="77777777" w:rsidR="00AB1370" w:rsidRPr="005329DB" w:rsidRDefault="00AB1370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98" w:type="dxa"/>
            <w:vAlign w:val="bottom"/>
            <w:hideMark/>
          </w:tcPr>
          <w:p w14:paraId="0D9DF312" w14:textId="77777777" w:rsidR="00AB1370" w:rsidRPr="005329DB" w:rsidRDefault="00AB1370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557" w:type="dxa"/>
            <w:vAlign w:val="bottom"/>
            <w:hideMark/>
          </w:tcPr>
          <w:p w14:paraId="6F007171" w14:textId="77777777" w:rsidR="00AB1370" w:rsidRPr="005329DB" w:rsidRDefault="00AB1370" w:rsidP="002A5380">
            <w:pPr>
              <w:pStyle w:val="acctmergecolhdg"/>
              <w:spacing w:line="240" w:lineRule="auto"/>
              <w:ind w:left="-121" w:right="-1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7F0D011F" w14:textId="77777777" w:rsidR="00AB1370" w:rsidRPr="005329DB" w:rsidRDefault="00AB1370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  <w:hideMark/>
          </w:tcPr>
          <w:p w14:paraId="30F0F2E1" w14:textId="77777777" w:rsidR="00AB1370" w:rsidRPr="005329DB" w:rsidRDefault="00AB1370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AB1370" w:rsidRPr="005329DB" w14:paraId="27BC0A69" w14:textId="77777777" w:rsidTr="00706112">
        <w:trPr>
          <w:trHeight w:val="70"/>
          <w:tblHeader/>
        </w:trPr>
        <w:tc>
          <w:tcPr>
            <w:tcW w:w="3744" w:type="dxa"/>
          </w:tcPr>
          <w:p w14:paraId="29B99A96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506C353F" w14:textId="7316BAEF" w:rsidR="00AB1370" w:rsidRPr="005329DB" w:rsidRDefault="00AB1370" w:rsidP="00AB137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285" w:type="dxa"/>
            <w:gridSpan w:val="3"/>
            <w:vAlign w:val="bottom"/>
          </w:tcPr>
          <w:p w14:paraId="4D82A335" w14:textId="42EAB878" w:rsidR="00AB1370" w:rsidRPr="005329DB" w:rsidRDefault="00AB1370" w:rsidP="00AB137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B1370" w:rsidRPr="005329DB" w14:paraId="2D6951FC" w14:textId="77777777" w:rsidTr="00706112">
        <w:tc>
          <w:tcPr>
            <w:tcW w:w="3744" w:type="dxa"/>
          </w:tcPr>
          <w:p w14:paraId="28BA18A6" w14:textId="28B43606" w:rsidR="00AB1370" w:rsidRPr="005329DB" w:rsidRDefault="00AB1370" w:rsidP="00AB1370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98" w:type="dxa"/>
            <w:vAlign w:val="bottom"/>
          </w:tcPr>
          <w:p w14:paraId="06505A52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4C7B102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DE8CBF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3CA27E4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370" w:rsidRPr="005329DB" w14:paraId="25483243" w14:textId="77777777" w:rsidTr="00706112">
        <w:tc>
          <w:tcPr>
            <w:tcW w:w="3744" w:type="dxa"/>
            <w:hideMark/>
          </w:tcPr>
          <w:p w14:paraId="3C7B09A3" w14:textId="77777777" w:rsidR="00AB1370" w:rsidRPr="005329DB" w:rsidRDefault="00AB1370" w:rsidP="00AB1370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572D8AEE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</w:tcPr>
          <w:p w14:paraId="06E6FA5F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FD34B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DF9DAB5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77CC" w:rsidRPr="005329DB" w14:paraId="53B865BA" w14:textId="77777777" w:rsidTr="00706112">
        <w:tc>
          <w:tcPr>
            <w:tcW w:w="3744" w:type="dxa"/>
          </w:tcPr>
          <w:p w14:paraId="5DBD0C61" w14:textId="77777777" w:rsidR="004C77CC" w:rsidRPr="005329DB" w:rsidRDefault="004C77CC" w:rsidP="004C77C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98" w:type="dxa"/>
          </w:tcPr>
          <w:p w14:paraId="3890CF7D" w14:textId="4A700190" w:rsidR="004C77CC" w:rsidRPr="005329DB" w:rsidRDefault="004C77CC" w:rsidP="004C77C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557" w:type="dxa"/>
          </w:tcPr>
          <w:p w14:paraId="6AC2C707" w14:textId="45F8D6EA" w:rsidR="004C77CC" w:rsidRPr="005329DB" w:rsidRDefault="004C77CC" w:rsidP="004C77C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(63)</w:t>
            </w:r>
          </w:p>
        </w:tc>
        <w:tc>
          <w:tcPr>
            <w:tcW w:w="180" w:type="dxa"/>
          </w:tcPr>
          <w:p w14:paraId="4D5A5306" w14:textId="77777777" w:rsidR="004C77CC" w:rsidRPr="005329DB" w:rsidRDefault="004C77CC" w:rsidP="004C77C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D2FF435" w14:textId="7659B488" w:rsidR="004C77CC" w:rsidRPr="005329DB" w:rsidRDefault="004C77CC" w:rsidP="004C77C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</w:p>
        </w:tc>
      </w:tr>
      <w:tr w:rsidR="00AB1370" w:rsidRPr="005329DB" w14:paraId="3A6C9340" w14:textId="77777777" w:rsidTr="00706112">
        <w:tc>
          <w:tcPr>
            <w:tcW w:w="3744" w:type="dxa"/>
          </w:tcPr>
          <w:p w14:paraId="584BB250" w14:textId="77777777" w:rsidR="00AB1370" w:rsidRPr="005329DB" w:rsidRDefault="00AB1370" w:rsidP="00AB13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B049235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</w:tcPr>
          <w:p w14:paraId="5AC59E86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F69CC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96A9F42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370" w:rsidRPr="005329DB" w14:paraId="245534D1" w14:textId="77777777" w:rsidTr="00706112">
        <w:tc>
          <w:tcPr>
            <w:tcW w:w="3744" w:type="dxa"/>
          </w:tcPr>
          <w:p w14:paraId="4FF217A5" w14:textId="43228BEC" w:rsidR="00AB1370" w:rsidRPr="005329DB" w:rsidRDefault="00AB1370" w:rsidP="00AB1370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98" w:type="dxa"/>
            <w:vAlign w:val="bottom"/>
          </w:tcPr>
          <w:p w14:paraId="1581EEA2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35245E6D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473957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A6F8BDA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370" w:rsidRPr="005329DB" w14:paraId="6F7DED8A" w14:textId="77777777" w:rsidTr="00706112">
        <w:tc>
          <w:tcPr>
            <w:tcW w:w="3744" w:type="dxa"/>
            <w:hideMark/>
          </w:tcPr>
          <w:p w14:paraId="73D7EAE6" w14:textId="05717E24" w:rsidR="00AB1370" w:rsidRPr="005329DB" w:rsidRDefault="00AB1370" w:rsidP="00AB1370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8" w:type="dxa"/>
          </w:tcPr>
          <w:p w14:paraId="3D5B6381" w14:textId="77777777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</w:tcPr>
          <w:p w14:paraId="477D0910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D18447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ACC6CFC" w14:textId="7777777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370" w:rsidRPr="005329DB" w14:paraId="1F4693FD" w14:textId="77777777" w:rsidTr="00706112">
        <w:tc>
          <w:tcPr>
            <w:tcW w:w="3744" w:type="dxa"/>
          </w:tcPr>
          <w:p w14:paraId="4D0EB9D9" w14:textId="352F9F30" w:rsidR="00AB1370" w:rsidRPr="005329DB" w:rsidRDefault="00AB137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5329D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329DB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98" w:type="dxa"/>
          </w:tcPr>
          <w:p w14:paraId="48FC9744" w14:textId="054EA2D5" w:rsidR="00AB1370" w:rsidRPr="005329DB" w:rsidRDefault="00AB1370" w:rsidP="00AB13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7" w:type="dxa"/>
          </w:tcPr>
          <w:p w14:paraId="09B786D4" w14:textId="5862CDE9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80" w:type="dxa"/>
          </w:tcPr>
          <w:p w14:paraId="60BC1B66" w14:textId="77777777" w:rsidR="00AB1370" w:rsidRPr="005329DB" w:rsidRDefault="00AB1370" w:rsidP="00AB137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B741496" w14:textId="60B955F7" w:rsidR="00AB1370" w:rsidRPr="005329DB" w:rsidRDefault="00AB1370" w:rsidP="00F63E4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9D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</w:tbl>
    <w:p w14:paraId="1C7C366A" w14:textId="77777777" w:rsidR="00D5278A" w:rsidRDefault="00D5278A" w:rsidP="00727FE2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BE47" w14:textId="2247184E" w:rsidR="00727FE2" w:rsidRPr="005329DB" w:rsidRDefault="00727FE2" w:rsidP="00727FE2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sz w:val="30"/>
          <w:szCs w:val="30"/>
          <w:lang w:bidi="ar-SA"/>
        </w:rPr>
        <w:t>.3.2)</w:t>
      </w:r>
      <w:r w:rsidRPr="005329DB">
        <w:rPr>
          <w:rFonts w:asciiTheme="majorBidi" w:hAnsiTheme="majorBidi" w:cstheme="majorBidi"/>
          <w:sz w:val="30"/>
          <w:szCs w:val="30"/>
        </w:rPr>
        <w:tab/>
      </w:r>
      <w:r w:rsidRPr="005329DB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69C8AA84" w14:textId="77777777" w:rsidR="00727FE2" w:rsidRPr="005329DB" w:rsidRDefault="00727FE2" w:rsidP="00727FE2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12E52" w14:textId="75DD45CF" w:rsid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5329DB">
        <w:rPr>
          <w:rFonts w:ascii="Angsana New" w:hAnsi="Angsana New"/>
          <w:sz w:val="30"/>
          <w:szCs w:val="30"/>
        </w:rPr>
        <w:t xml:space="preserve"> </w:t>
      </w:r>
    </w:p>
    <w:p w14:paraId="4A7FE6E5" w14:textId="77777777" w:rsidR="00373CDE" w:rsidRDefault="00373CDE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007BBD34" w14:textId="59A9ED53" w:rsidR="00373CDE" w:rsidRPr="005329DB" w:rsidRDefault="00373CDE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กลุ่มบริษัท และบริษัทไม่มีหนี้สินทางการเงินที่มีอัตราดอกเบี้ยลอยตัว</w:t>
      </w:r>
    </w:p>
    <w:p w14:paraId="7A025A1F" w14:textId="77777777" w:rsidR="00B10E93" w:rsidRPr="005329DB" w:rsidRDefault="00B10E93" w:rsidP="00D5278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BD839B5" w14:textId="090E05D4" w:rsidR="00727FE2" w:rsidRPr="005329DB" w:rsidRDefault="00727FE2" w:rsidP="00727FE2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(ค)</w:t>
      </w:r>
      <w:r w:rsidRPr="005329DB">
        <w:rPr>
          <w:rFonts w:asciiTheme="majorBidi" w:hAnsi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12ABB09" w14:textId="77777777" w:rsidR="00727FE2" w:rsidRPr="005329DB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22"/>
          <w:szCs w:val="22"/>
        </w:rPr>
      </w:pPr>
    </w:p>
    <w:p w14:paraId="601B3CB7" w14:textId="47E304E1" w:rsidR="002B688F" w:rsidRPr="005329DB" w:rsidRDefault="002B688F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  <w:cs/>
        </w:rPr>
      </w:pPr>
      <w:r w:rsidRPr="005329DB">
        <w:rPr>
          <w:rFonts w:asciiTheme="majorBidi" w:hAnsiTheme="majorBidi" w:hint="cs"/>
          <w:sz w:val="30"/>
          <w:szCs w:val="30"/>
          <w:cs/>
        </w:rPr>
        <w:t>ใน</w:t>
      </w:r>
      <w:r w:rsidR="002A1850">
        <w:rPr>
          <w:rFonts w:asciiTheme="majorBidi" w:hAnsiTheme="majorBidi" w:hint="cs"/>
          <w:sz w:val="30"/>
          <w:szCs w:val="30"/>
          <w:cs/>
        </w:rPr>
        <w:t>ปี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</w:t>
      </w:r>
      <w:r w:rsidR="00653403" w:rsidRPr="005329DB">
        <w:rPr>
          <w:rFonts w:asciiTheme="majorBidi" w:hAnsiTheme="majorBidi" w:hint="cs"/>
          <w:sz w:val="30"/>
          <w:szCs w:val="30"/>
        </w:rPr>
        <w:t>256</w:t>
      </w:r>
      <w:r w:rsidR="007A5501"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บริษัทมีเครื่องมือทางการเงินเพื่อป้องกันความเสี่ยงในกระแสเงินสดที่ไม่มีประสิทธิผลเนื่องจาก </w:t>
      </w:r>
      <w:r w:rsidR="0098755F" w:rsidRPr="005329DB">
        <w:rPr>
          <w:rFonts w:asciiTheme="majorBidi" w:hAnsiTheme="majorBidi" w:hint="cs"/>
          <w:sz w:val="30"/>
          <w:szCs w:val="30"/>
          <w:cs/>
        </w:rPr>
        <w:t>อัตราแลกเปลี่ยนตามสภาพตลาดมีความผันผวนและยังไม่เป็นไปตามกรอบการบริหารความเสี่ยงจากอัตราแลกเปลี่ยน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โดยรายการดังกล่าวได้บันทึกไว้ในงบกำไรขาดทุนสำหรับปีสิ้นสุดวันที่ </w:t>
      </w:r>
      <w:r w:rsidRPr="005329DB">
        <w:rPr>
          <w:rFonts w:asciiTheme="majorBidi" w:hAnsiTheme="majorBidi"/>
          <w:sz w:val="30"/>
          <w:szCs w:val="30"/>
        </w:rPr>
        <w:t xml:space="preserve">31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5329DB">
        <w:rPr>
          <w:rFonts w:asciiTheme="majorBidi" w:hAnsiTheme="majorBidi"/>
          <w:sz w:val="30"/>
          <w:szCs w:val="30"/>
        </w:rPr>
        <w:t>256</w:t>
      </w:r>
      <w:r w:rsidR="007A5501"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4C77CC"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="00BE77AB" w:rsidRPr="005329DB">
        <w:rPr>
          <w:rFonts w:asciiTheme="majorBidi" w:hAnsiTheme="majorBidi" w:hint="cs"/>
          <w:sz w:val="30"/>
          <w:szCs w:val="30"/>
          <w:cs/>
        </w:rPr>
        <w:t xml:space="preserve"> </w:t>
      </w:r>
      <w:r w:rsidR="00BE77AB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(2567: 1  </w:t>
      </w:r>
      <w:r w:rsidR="00BE77AB" w:rsidRPr="005329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BE77AB" w:rsidRPr="005329DB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04E8412" w14:textId="77777777" w:rsidR="00727FE2" w:rsidRPr="005329DB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62AADC29" w14:textId="22C07EE0" w:rsidR="00727FE2" w:rsidRPr="005329DB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สุทธิที่กำหนด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1208D8E1" w14:textId="67025E7E" w:rsidR="009C65EA" w:rsidRPr="005329DB" w:rsidRDefault="009C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514E5F" w14:textId="5D25E681" w:rsidR="00642DC3" w:rsidRPr="005329DB" w:rsidRDefault="00642DC3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</w:rPr>
      </w:pPr>
      <w:r w:rsidRPr="005329DB">
        <w:rPr>
          <w:b/>
          <w:bCs/>
          <w:cs/>
        </w:rPr>
        <w:t>ภาระผูกพัน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29065382" w14:textId="7528D87F" w:rsidR="0002780D" w:rsidRPr="005329DB" w:rsidRDefault="0002780D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14:paraId="2C7A9683" w14:textId="6B86BA04" w:rsidR="001D2B15" w:rsidRPr="005329DB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ภาระผูกพัน</w:t>
      </w:r>
    </w:p>
    <w:p w14:paraId="7AA6178D" w14:textId="2A9B0AC3" w:rsidR="00642DC3" w:rsidRPr="005329DB" w:rsidRDefault="00642DC3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9371EB" w:rsidRPr="005329DB" w14:paraId="2EA0400A" w14:textId="77777777" w:rsidTr="001D2B15">
        <w:trPr>
          <w:tblHeader/>
        </w:trPr>
        <w:tc>
          <w:tcPr>
            <w:tcW w:w="2113" w:type="pct"/>
          </w:tcPr>
          <w:p w14:paraId="5C877392" w14:textId="77777777" w:rsidR="009371EB" w:rsidRPr="005329DB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</w:tcPr>
          <w:p w14:paraId="53698300" w14:textId="77777777" w:rsidR="009371EB" w:rsidRPr="005329DB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</w:tcPr>
          <w:p w14:paraId="11D38479" w14:textId="77777777" w:rsidR="009371EB" w:rsidRPr="005329DB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7A8DD7E4" w14:textId="77777777" w:rsidR="009371EB" w:rsidRPr="005329DB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5501" w:rsidRPr="005329DB" w14:paraId="4FFA4659" w14:textId="77777777" w:rsidTr="001D2B15">
        <w:trPr>
          <w:tblHeader/>
        </w:trPr>
        <w:tc>
          <w:tcPr>
            <w:tcW w:w="2113" w:type="pct"/>
          </w:tcPr>
          <w:p w14:paraId="54C57D00" w14:textId="77777777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375939C6" w14:textId="280E0199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750A336C" w14:textId="77777777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363B5EA" w14:textId="4E737FA4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3469944" w14:textId="77777777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6729595" w14:textId="78BC0E6C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74E11A5E" w14:textId="77777777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ABD6C8D" w14:textId="5A492297" w:rsidR="007A5501" w:rsidRPr="005329DB" w:rsidRDefault="007A5501" w:rsidP="007A5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5501" w:rsidRPr="005329DB" w14:paraId="125B222C" w14:textId="77777777" w:rsidTr="001D2B15">
        <w:trPr>
          <w:tblHeader/>
        </w:trPr>
        <w:tc>
          <w:tcPr>
            <w:tcW w:w="2113" w:type="pct"/>
          </w:tcPr>
          <w:p w14:paraId="4F69982D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20FFDA01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5501" w:rsidRPr="005329DB" w14:paraId="6DAD3B9A" w14:textId="77777777" w:rsidTr="001D2B15">
        <w:tc>
          <w:tcPr>
            <w:tcW w:w="2113" w:type="pct"/>
          </w:tcPr>
          <w:p w14:paraId="4D3AA23D" w14:textId="7B6D0D6E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5D6ED719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03ECB3A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4072E31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283B12C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1309CA5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0F62751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E4F278D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5501" w:rsidRPr="005329DB" w14:paraId="44876A28" w14:textId="77777777" w:rsidTr="001D2B15">
        <w:tc>
          <w:tcPr>
            <w:tcW w:w="2113" w:type="pct"/>
          </w:tcPr>
          <w:p w14:paraId="29D4706B" w14:textId="55A55AA9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55E97AE2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91C0AE9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B928B" w14:textId="026FADAA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991A8C0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403A7D0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B49BD23" w14:textId="77777777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6E9DB1B" w14:textId="4D3B992A" w:rsidR="007A5501" w:rsidRPr="005329DB" w:rsidRDefault="007A5501" w:rsidP="007A5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BB0" w:rsidRPr="005329DB" w14:paraId="6AF3072C" w14:textId="77777777" w:rsidTr="00653403">
        <w:tc>
          <w:tcPr>
            <w:tcW w:w="2113" w:type="pct"/>
          </w:tcPr>
          <w:p w14:paraId="1A006816" w14:textId="79215A9A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CA5C885" w14:textId="5DB9848B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128" w:type="pct"/>
            <w:vAlign w:val="center"/>
          </w:tcPr>
          <w:p w14:paraId="1F0A5675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AA38C8F" w14:textId="034BA09F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1F5443C9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7EB936D4" w14:textId="075D9542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128" w:type="pct"/>
            <w:vAlign w:val="center"/>
          </w:tcPr>
          <w:p w14:paraId="227967CA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68F8521" w14:textId="5854B600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</w:p>
        </w:tc>
      </w:tr>
      <w:tr w:rsidR="00977BB0" w:rsidRPr="005329DB" w14:paraId="3C3B4DE8" w14:textId="77777777" w:rsidTr="00653403">
        <w:tc>
          <w:tcPr>
            <w:tcW w:w="2113" w:type="pct"/>
          </w:tcPr>
          <w:p w14:paraId="6FF52EC4" w14:textId="2C6EC1BB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1017F4" w14:textId="44D71373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28" w:type="pct"/>
            <w:vAlign w:val="center"/>
          </w:tcPr>
          <w:p w14:paraId="0073C423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3813AE" w14:textId="7059DC74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2657F76B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BB96F8" w14:textId="426B4893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28" w:type="pct"/>
            <w:vAlign w:val="center"/>
          </w:tcPr>
          <w:p w14:paraId="129B6C6E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B849C" w14:textId="356BEE21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</w:p>
        </w:tc>
      </w:tr>
      <w:tr w:rsidR="00977BB0" w:rsidRPr="005329DB" w14:paraId="25B6C4E1" w14:textId="77777777" w:rsidTr="00653403">
        <w:tc>
          <w:tcPr>
            <w:tcW w:w="2113" w:type="pct"/>
          </w:tcPr>
          <w:p w14:paraId="5017C3AF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3ABAFE1F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32B3B42B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3313A559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3BB0500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08BB9749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FA78D89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79ED7537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7BB0" w:rsidRPr="005329DB" w14:paraId="09F8D8D1" w14:textId="77777777" w:rsidTr="00653403">
        <w:tc>
          <w:tcPr>
            <w:tcW w:w="2113" w:type="pct"/>
          </w:tcPr>
          <w:p w14:paraId="5EEC90BB" w14:textId="13E2A354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34794ECB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CD09B10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9D97C11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7798E6B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D59441C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496CA93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7E65286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BB0" w:rsidRPr="005329DB" w14:paraId="027F1053" w14:textId="77777777" w:rsidTr="00666852">
        <w:tc>
          <w:tcPr>
            <w:tcW w:w="2113" w:type="pct"/>
          </w:tcPr>
          <w:p w14:paraId="6315134B" w14:textId="5FA1F653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3A920115" w14:textId="089B377E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128" w:type="pct"/>
            <w:vAlign w:val="center"/>
          </w:tcPr>
          <w:p w14:paraId="0E405E7F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675D5C6" w14:textId="068BAB6B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28" w:type="pct"/>
            <w:vAlign w:val="center"/>
          </w:tcPr>
          <w:p w14:paraId="0196EA25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5A13F6C" w14:textId="373BE8C3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  <w:tc>
          <w:tcPr>
            <w:tcW w:w="128" w:type="pct"/>
            <w:vAlign w:val="center"/>
          </w:tcPr>
          <w:p w14:paraId="660ACBA1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32CA13" w14:textId="6467852E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</w:tr>
      <w:tr w:rsidR="00977BB0" w:rsidRPr="005329DB" w14:paraId="44279C43" w14:textId="77777777" w:rsidTr="00666852">
        <w:tc>
          <w:tcPr>
            <w:tcW w:w="2113" w:type="pct"/>
          </w:tcPr>
          <w:p w14:paraId="213A02CC" w14:textId="3EA28DEE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98A231A" w14:textId="726D20A1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center"/>
          </w:tcPr>
          <w:p w14:paraId="537171DD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22A07D2" w14:textId="43DA2ACD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617AE9A4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43621710" w14:textId="23A8DF54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center"/>
          </w:tcPr>
          <w:p w14:paraId="251B9C87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F50A71C" w14:textId="44411D9D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977BB0" w:rsidRPr="005329DB" w14:paraId="725F0BFC" w14:textId="77777777" w:rsidTr="00666852">
        <w:tc>
          <w:tcPr>
            <w:tcW w:w="2113" w:type="pct"/>
          </w:tcPr>
          <w:p w14:paraId="22E6D508" w14:textId="435BC66C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75672" w14:textId="1119EEF9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28" w:type="pct"/>
            <w:vAlign w:val="center"/>
          </w:tcPr>
          <w:p w14:paraId="3F0C1247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2616D8" w14:textId="0DABAE51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  <w:vAlign w:val="center"/>
          </w:tcPr>
          <w:p w14:paraId="49472945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071CE0" w14:textId="0E4B1AC4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28" w:type="pct"/>
            <w:vAlign w:val="center"/>
          </w:tcPr>
          <w:p w14:paraId="0DEB8AEE" w14:textId="77777777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03D7FDD" w14:textId="4B83BF04" w:rsidR="00977BB0" w:rsidRPr="005329DB" w:rsidRDefault="00977BB0" w:rsidP="0097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D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54</w:t>
            </w:r>
          </w:p>
        </w:tc>
      </w:tr>
    </w:tbl>
    <w:p w14:paraId="428137A9" w14:textId="756CA5F4" w:rsidR="009371EB" w:rsidRPr="005329DB" w:rsidRDefault="009371EB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42200" w14:textId="77777777" w:rsidR="00E013C0" w:rsidRPr="005329DB" w:rsidRDefault="00E013C0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สัญญาซื้อสาธารณูปการและบริการอื่นๆ ที่มีปริมาณซื้อขั้นต่ำ</w:t>
      </w:r>
    </w:p>
    <w:p w14:paraId="51BF4102" w14:textId="77777777" w:rsidR="00581CD2" w:rsidRPr="005329DB" w:rsidRDefault="00581CD2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70DE0" w14:textId="0BE408C8" w:rsidR="00474E16" w:rsidRPr="005329DB" w:rsidRDefault="00A154BA" w:rsidP="00A1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F97EA7" w:rsidRPr="005329DB">
        <w:rPr>
          <w:rFonts w:asciiTheme="majorBidi" w:hAnsiTheme="majorBidi" w:cstheme="majorBidi"/>
          <w:sz w:val="30"/>
          <w:szCs w:val="30"/>
        </w:rPr>
        <w:t>1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1</w:t>
      </w: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F97EA7" w:rsidRPr="005329DB">
        <w:rPr>
          <w:rFonts w:asciiTheme="majorBidi" w:hAnsiTheme="majorBidi" w:cstheme="majorBidi"/>
          <w:sz w:val="30"/>
          <w:szCs w:val="30"/>
        </w:rPr>
        <w:t>2550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F97EA7" w:rsidRPr="005329DB">
        <w:rPr>
          <w:rFonts w:asciiTheme="majorBidi" w:hAnsiTheme="majorBidi" w:cstheme="majorBidi"/>
          <w:sz w:val="30"/>
          <w:szCs w:val="30"/>
        </w:rPr>
        <w:t>2570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F97EA7"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A11EB" w:rsidRPr="005329DB">
        <w:rPr>
          <w:rFonts w:asciiTheme="majorBidi" w:hAnsiTheme="majorBidi" w:cstheme="majorBidi"/>
          <w:sz w:val="30"/>
          <w:szCs w:val="30"/>
        </w:rPr>
        <w:t>256</w:t>
      </w:r>
      <w:r w:rsidR="007A5501" w:rsidRPr="005329DB">
        <w:rPr>
          <w:rFonts w:asciiTheme="majorBidi" w:hAnsiTheme="majorBidi" w:cstheme="majorBidi"/>
          <w:sz w:val="30"/>
          <w:szCs w:val="30"/>
        </w:rPr>
        <w:t>8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บริษัทมีภาระผูกพันคงเหลือเป็นจำนวนเงินรวม </w:t>
      </w:r>
      <w:r w:rsidR="00110A9E" w:rsidRPr="005329DB">
        <w:rPr>
          <w:rFonts w:asciiTheme="majorBidi" w:hAnsiTheme="majorBidi" w:cstheme="majorBidi"/>
          <w:sz w:val="30"/>
          <w:szCs w:val="30"/>
        </w:rPr>
        <w:t xml:space="preserve">14.48 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>ล้านบาท ภายใต้สัญญาดังกล่าว (</w:t>
      </w:r>
      <w:r w:rsidR="00F97EA7" w:rsidRPr="005329D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329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329DB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7A11EB" w:rsidRPr="005329D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A5501" w:rsidRPr="005329D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329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7A5501" w:rsidRPr="005329DB">
        <w:rPr>
          <w:rFonts w:asciiTheme="majorBidi" w:hAnsiTheme="majorBidi" w:cstheme="majorBidi"/>
          <w:i/>
          <w:iCs/>
          <w:sz w:val="30"/>
          <w:szCs w:val="30"/>
        </w:rPr>
        <w:t>22.88</w:t>
      </w:r>
      <w:r w:rsidR="007A11EB" w:rsidRPr="005329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329DB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>)</w:t>
      </w:r>
      <w:r w:rsidRPr="005329DB">
        <w:rPr>
          <w:rFonts w:asciiTheme="majorBidi" w:hAnsiTheme="majorBidi"/>
          <w:sz w:val="30"/>
          <w:szCs w:val="30"/>
          <w:lang w:val="en-GB"/>
        </w:rPr>
        <w:tab/>
      </w:r>
    </w:p>
    <w:p w14:paraId="5437576E" w14:textId="2CCC7AAD" w:rsidR="00373CDE" w:rsidRDefault="0037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p w14:paraId="07801972" w14:textId="77777777" w:rsidR="00DE770F" w:rsidRPr="005329DB" w:rsidRDefault="00DE770F" w:rsidP="00DE770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สัญญาซื้อขายวัตถุดิบ</w:t>
      </w: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585CCF21" w14:textId="77777777" w:rsidR="00DE770F" w:rsidRPr="005329DB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B82FEF9" w14:textId="513E5FA5" w:rsidR="00DE770F" w:rsidRPr="005329DB" w:rsidRDefault="00136C2E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22</w:t>
      </w:r>
      <w:r w:rsidRPr="005329D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6E1919" w:rsidRPr="005329DB">
        <w:rPr>
          <w:rFonts w:asciiTheme="majorBidi" w:hAnsiTheme="majorBidi"/>
          <w:sz w:val="30"/>
          <w:szCs w:val="30"/>
        </w:rPr>
        <w:t>379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3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และจะมีผลสิ้นสุดในเดือนกันยายน</w:t>
      </w:r>
      <w:r w:rsidRPr="005329D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6E1919" w:rsidRPr="005329DB">
        <w:rPr>
          <w:rFonts w:asciiTheme="majorBidi" w:hAnsiTheme="majorBidi"/>
          <w:sz w:val="30"/>
          <w:szCs w:val="30"/>
        </w:rPr>
        <w:t>2569</w:t>
      </w:r>
    </w:p>
    <w:p w14:paraId="343CB925" w14:textId="77777777" w:rsidR="00DE770F" w:rsidRPr="005329DB" w:rsidRDefault="00DE770F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08D1B29" w14:textId="6A21FC43" w:rsidR="001D2B15" w:rsidRPr="005329DB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29D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329D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29DB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329DB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4136A038" w14:textId="77777777" w:rsidR="000E391E" w:rsidRPr="005329DB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863AB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429480D8" w14:textId="77777777" w:rsidR="006B688A" w:rsidRPr="005329DB" w:rsidRDefault="006B688A" w:rsidP="006B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FC39F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5329D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5329D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5329DB">
        <w:rPr>
          <w:rFonts w:asciiTheme="majorBidi" w:hAnsiTheme="majorBidi" w:cstheme="majorBidi"/>
          <w:sz w:val="30"/>
          <w:szCs w:val="30"/>
        </w:rPr>
        <w:t>2561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1BA08CD8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80B63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5BE9DBC2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098FD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5329DB">
        <w:rPr>
          <w:rFonts w:asciiTheme="majorBidi" w:hAnsiTheme="majorBidi" w:cstheme="majorBidi"/>
          <w:sz w:val="30"/>
          <w:szCs w:val="30"/>
        </w:rPr>
        <w:t>31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329DB">
        <w:rPr>
          <w:rFonts w:asciiTheme="majorBidi" w:hAnsiTheme="majorBidi" w:cstheme="majorBidi"/>
          <w:sz w:val="30"/>
          <w:szCs w:val="30"/>
        </w:rPr>
        <w:t>2561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5329DB">
        <w:rPr>
          <w:rFonts w:asciiTheme="majorBidi" w:hAnsiTheme="majorBidi" w:cstheme="majorBidi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  <w:cs/>
        </w:rPr>
        <w:t>,</w:t>
      </w:r>
      <w:r w:rsidRPr="005329DB">
        <w:rPr>
          <w:rFonts w:asciiTheme="majorBidi" w:hAnsiTheme="majorBidi" w:cstheme="majorBidi"/>
          <w:sz w:val="30"/>
          <w:szCs w:val="30"/>
        </w:rPr>
        <w:t>004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6D19F0E2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AF92D" w14:textId="5ABD25DA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5329DB">
        <w:rPr>
          <w:rFonts w:asciiTheme="majorBidi" w:hAnsiTheme="majorBidi" w:cstheme="majorBidi"/>
          <w:sz w:val="30"/>
          <w:szCs w:val="30"/>
        </w:rPr>
        <w:t>2562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5329DB">
        <w:rPr>
          <w:rFonts w:asciiTheme="majorBidi" w:hAnsiTheme="majorBidi" w:cstheme="majorBidi"/>
          <w:sz w:val="30"/>
          <w:szCs w:val="30"/>
        </w:rPr>
        <w:t>16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โดย ณ วันที่ </w:t>
      </w:r>
      <w:r w:rsidR="00C07DFB">
        <w:rPr>
          <w:rFonts w:asciiTheme="majorBidi" w:hAnsiTheme="majorBidi" w:cstheme="majorBidi"/>
          <w:sz w:val="30"/>
          <w:szCs w:val="30"/>
        </w:rPr>
        <w:t xml:space="preserve">31 </w:t>
      </w:r>
      <w:r w:rsidR="00C07DF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 xml:space="preserve">2568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6001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ยื่นอุทธรณ์คดีแพ่งเกี่ยวกับการเพิกถอนนิติกรรมจำนองของที่ดินดังกล่าว</w:t>
      </w:r>
      <w:r w:rsidR="00C60018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 ดังที่อธิบายไว้ในคดีอื่นๆ </w:t>
      </w:r>
      <w:r w:rsidRPr="005329DB">
        <w:rPr>
          <w:rFonts w:asciiTheme="majorBidi" w:hAnsiTheme="majorBidi" w:cstheme="majorBidi"/>
          <w:sz w:val="30"/>
          <w:szCs w:val="30"/>
        </w:rPr>
        <w:t>(3)</w:t>
      </w:r>
    </w:p>
    <w:p w14:paraId="4C75FC8D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89C81" w14:textId="77777777" w:rsidR="0005202E" w:rsidRDefault="0005202E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9703C2D" w14:textId="77777777" w:rsidR="0005202E" w:rsidRDefault="0005202E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C0183D6" w14:textId="3DF8B623" w:rsidR="006B688A" w:rsidRPr="005329DB" w:rsidRDefault="006B688A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lastRenderedPageBreak/>
        <w:t>ต่อมา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คู่ค้าทั้งสองรายที่ได้เข้าทำสัญญาประนีประนอมยอมความกับบริษัทไม่ปฏิบัติตามเงื่อนไขของสัญญา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บริษัทจึงได้ยื่นฟ้องต่อศาลแพ่งตลิ่งชัน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ซึ่งศาลได้มีคำพิพากษาถึงที่สุดให้คู่ค้ารายดังกล่าวชำระเงินแก่บริษัทเป็นจำนวนทั้งสิ้น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628</w:t>
      </w:r>
      <w:r w:rsidRPr="005329DB">
        <w:rPr>
          <w:rFonts w:asciiTheme="majorBidi" w:hAnsiTheme="majorBidi"/>
          <w:sz w:val="30"/>
          <w:szCs w:val="30"/>
          <w:cs/>
        </w:rPr>
        <w:t>,</w:t>
      </w:r>
      <w:r w:rsidRPr="005329DB">
        <w:rPr>
          <w:rFonts w:asciiTheme="majorBidi" w:hAnsiTheme="majorBidi"/>
          <w:sz w:val="30"/>
          <w:szCs w:val="30"/>
        </w:rPr>
        <w:t>767</w:t>
      </w:r>
      <w:r w:rsidRPr="005329DB">
        <w:rPr>
          <w:rFonts w:asciiTheme="majorBidi" w:hAnsiTheme="majorBidi"/>
          <w:sz w:val="30"/>
          <w:szCs w:val="30"/>
          <w:cs/>
        </w:rPr>
        <w:t>,</w:t>
      </w:r>
      <w:r w:rsidRPr="005329DB">
        <w:rPr>
          <w:rFonts w:asciiTheme="majorBidi" w:hAnsiTheme="majorBidi"/>
          <w:sz w:val="30"/>
          <w:szCs w:val="30"/>
        </w:rPr>
        <w:t>822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พร้อมดอกเบี้ย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และหากไม่ชำระหนี้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ให้ยึดทรัพย์สินที่เป็นที่ดินซึ่งจำนองไว้กับบริษัทออกขายทอดตลาดเพื่อชำระหนี้</w:t>
      </w:r>
    </w:p>
    <w:p w14:paraId="5AC85873" w14:textId="77777777" w:rsidR="0005202E" w:rsidRDefault="0005202E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0A889EF9" w14:textId="54C3134D" w:rsidR="006B688A" w:rsidRPr="005329DB" w:rsidRDefault="006B688A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ภายหลังเมื่อบริษัทได้ดำเนินการบังคับคดีโดยยึดที่ดินจำนองออกขายทอดตลาด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ปรากฏว่ามีบุคคลซึ่งอ้างตนเป็นทายาทผู้มีสิทธิได้รับส่วนแบ่งในที่ดินจำนองดังกล่าว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ได้ยื่นฟ้องต่อศาลเพื่อขอให้มีคำพิพากษาเพิกถอนนิติกรรมการโอนมรดกและการจำนองที่ดินจำนอง และศาลชั้นต้นมีคำพิพากษาให้เพิกถอนนิติกรรมการโอนมรดก จึงส่งผลต้องเพิกถอนนิติกรรมการจำนองด้วย ทั้งนี้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คดียังอยู่ระหว่างการพิจารณาของศาลอุทธรณ์ </w:t>
      </w:r>
    </w:p>
    <w:p w14:paraId="36476537" w14:textId="77777777" w:rsidR="006B688A" w:rsidRPr="005329DB" w:rsidRDefault="006B688A" w:rsidP="006B688A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2AFA4" w14:textId="25241357" w:rsidR="006B688A" w:rsidRPr="005329DB" w:rsidRDefault="006B688A" w:rsidP="006B688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ผู้บริหารใช้ดุลพินิจตามหลักการบัญชีในการพิจารณาปรับลดการบันทึกมูลค่ายุติธรรมของที่ดินจำนองดังกล่าว</w:t>
      </w:r>
      <w:r w:rsidRPr="005329DB">
        <w:rPr>
          <w:rFonts w:asciiTheme="majorBidi" w:hAnsiTheme="majorBidi"/>
          <w:sz w:val="30"/>
          <w:szCs w:val="30"/>
          <w:cs/>
        </w:rPr>
        <w:t xml:space="preserve">  </w:t>
      </w:r>
      <w:r w:rsidRPr="005329DB">
        <w:rPr>
          <w:rFonts w:asciiTheme="majorBidi" w:hAnsiTheme="majorBidi" w:hint="cs"/>
          <w:sz w:val="30"/>
          <w:szCs w:val="30"/>
          <w:cs/>
        </w:rPr>
        <w:t>ซึ่งแสดงอยู่ในบัญชีลูกหนี้ไม่หมุนเวียนอื่นจำนวน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289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ล้านบาทในงบกำไรขาดทุน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สำหรับ</w:t>
      </w:r>
      <w:r w:rsidR="00D30197">
        <w:rPr>
          <w:rFonts w:asciiTheme="majorBidi" w:hAnsiTheme="majorBidi" w:hint="cs"/>
          <w:sz w:val="30"/>
          <w:szCs w:val="30"/>
          <w:cs/>
        </w:rPr>
        <w:t>ปีสิ้</w:t>
      </w:r>
      <w:r w:rsidRPr="005329DB">
        <w:rPr>
          <w:rFonts w:asciiTheme="majorBidi" w:hAnsiTheme="majorBidi" w:hint="cs"/>
          <w:sz w:val="30"/>
          <w:szCs w:val="30"/>
          <w:cs/>
        </w:rPr>
        <w:t>น</w:t>
      </w:r>
      <w:r w:rsidR="00D30197">
        <w:rPr>
          <w:rFonts w:asciiTheme="majorBidi" w:hAnsiTheme="majorBidi" w:hint="cs"/>
          <w:sz w:val="30"/>
          <w:szCs w:val="30"/>
          <w:cs/>
        </w:rPr>
        <w:t>สุดวัน</w:t>
      </w:r>
      <w:r w:rsidRPr="005329DB">
        <w:rPr>
          <w:rFonts w:asciiTheme="majorBidi" w:hAnsiTheme="majorBidi" w:hint="cs"/>
          <w:sz w:val="30"/>
          <w:szCs w:val="30"/>
          <w:cs/>
        </w:rPr>
        <w:t>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3</w:t>
      </w:r>
      <w:r w:rsidR="00D30197">
        <w:rPr>
          <w:rFonts w:asciiTheme="majorBidi" w:hAnsiTheme="majorBidi"/>
          <w:sz w:val="30"/>
          <w:szCs w:val="30"/>
        </w:rPr>
        <w:t xml:space="preserve">1 </w:t>
      </w:r>
      <w:r w:rsidR="00D30197">
        <w:rPr>
          <w:rFonts w:asciiTheme="majorBidi" w:hAnsi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 </w:t>
      </w:r>
      <w:r w:rsidRPr="005329DB">
        <w:rPr>
          <w:rFonts w:asciiTheme="majorBidi" w:hAnsiTheme="majorBidi"/>
          <w:sz w:val="30"/>
          <w:szCs w:val="30"/>
        </w:rPr>
        <w:t>2568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การดำเนินการดังกล่าวไม่มีผลกระทบต่อสิทธิเรียกร้องทางกฎหมายของบริษัท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ซึ่งยังคงอยู่ระหว่างกระบวนการพิจารณาของศาลอุทธรณ์</w:t>
      </w:r>
    </w:p>
    <w:p w14:paraId="3E191D6A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A48A4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นอกจากนี้ เมื่อวันที่ </w:t>
      </w:r>
      <w:r w:rsidRPr="005329DB">
        <w:rPr>
          <w:rFonts w:asciiTheme="majorBidi" w:hAnsiTheme="majorBidi" w:cstheme="majorBidi"/>
          <w:sz w:val="30"/>
          <w:szCs w:val="30"/>
        </w:rPr>
        <w:t>23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329DB">
        <w:rPr>
          <w:rFonts w:asciiTheme="majorBidi" w:hAnsiTheme="majorBidi" w:cstheme="majorBidi"/>
          <w:sz w:val="30"/>
          <w:szCs w:val="30"/>
        </w:rPr>
        <w:t>2564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5329DB">
        <w:rPr>
          <w:rFonts w:asciiTheme="majorBidi" w:hAnsiTheme="majorBidi" w:cstheme="majorBidi"/>
          <w:sz w:val="30"/>
          <w:szCs w:val="30"/>
        </w:rPr>
        <w:t>2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 </w:t>
      </w:r>
      <w:r w:rsidRPr="005329DB">
        <w:rPr>
          <w:rFonts w:asciiTheme="majorBidi" w:hAnsiTheme="majorBidi" w:cstheme="majorBidi"/>
          <w:sz w:val="30"/>
          <w:szCs w:val="30"/>
        </w:rPr>
        <w:t>9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5329DB">
        <w:rPr>
          <w:rFonts w:asciiTheme="majorBidi" w:hAnsiTheme="majorBidi" w:cstheme="majorBidi"/>
          <w:sz w:val="30"/>
          <w:szCs w:val="30"/>
        </w:rPr>
        <w:t>11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2811B351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18E7F1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109309395"/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5"/>
    <w:p w14:paraId="3886E743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2BF98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คดี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ดังนั้น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295D0449" w14:textId="02AB4FCF" w:rsidR="006B688A" w:rsidRPr="005329DB" w:rsidRDefault="006B688A" w:rsidP="006B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7A24BB" w14:textId="77777777" w:rsidR="006B688A" w:rsidRPr="005329DB" w:rsidRDefault="006B688A" w:rsidP="006B688A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กันยายน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เรียกเงินคืน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และเรียกค่าเสียหายเป็นเงินต้นจำนวน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470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7</w:t>
      </w:r>
      <w:r w:rsidRPr="005329DB">
        <w:rPr>
          <w:rFonts w:asciiTheme="majorBidi" w:hAnsiTheme="majorBidi"/>
          <w:sz w:val="30"/>
          <w:szCs w:val="30"/>
          <w:cs/>
        </w:rPr>
        <w:t>.</w:t>
      </w:r>
      <w:r w:rsidRPr="005329DB">
        <w:rPr>
          <w:rFonts w:asciiTheme="majorBidi" w:hAnsiTheme="majorBidi"/>
          <w:sz w:val="30"/>
          <w:szCs w:val="30"/>
        </w:rPr>
        <w:t>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595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เนื่องจากโจทก์ใช้สิทธิยื่นอุทธรณ์เมื่อวันที่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30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พฤษภาคม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2568</w:t>
      </w:r>
    </w:p>
    <w:p w14:paraId="18E00D53" w14:textId="77777777" w:rsidR="006B688A" w:rsidRPr="0005202E" w:rsidRDefault="006B688A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6BF880" w14:textId="77777777" w:rsidR="006B688A" w:rsidRPr="005329DB" w:rsidRDefault="006B688A" w:rsidP="006B688A">
      <w:pPr>
        <w:pStyle w:val="BodyText2"/>
        <w:numPr>
          <w:ilvl w:val="0"/>
          <w:numId w:val="24"/>
        </w:numPr>
        <w:tabs>
          <w:tab w:val="left" w:pos="540"/>
        </w:tabs>
        <w:ind w:left="990" w:right="43" w:hanging="450"/>
        <w:jc w:val="thaiDistribute"/>
        <w:rPr>
          <w:rFonts w:asciiTheme="majorBidi" w:hAnsiTheme="majorBidi" w:cstheme="majorBidi"/>
          <w:sz w:val="14"/>
          <w:szCs w:val="14"/>
        </w:rPr>
      </w:pP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และบริษัทอื่นอีก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เป็นจำเลยในข้อหาผิดสัญญา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ตัวการ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ตัวแทน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เป็นเงินต้นจำนวน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92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7</w:t>
      </w:r>
      <w:r w:rsidRPr="005329DB">
        <w:rPr>
          <w:rFonts w:asciiTheme="majorBidi" w:hAnsiTheme="majorBidi"/>
          <w:sz w:val="30"/>
          <w:szCs w:val="30"/>
          <w:cs/>
        </w:rPr>
        <w:t>.</w:t>
      </w:r>
      <w:r w:rsidRPr="005329DB">
        <w:rPr>
          <w:rFonts w:asciiTheme="majorBidi" w:hAnsiTheme="majorBidi"/>
          <w:sz w:val="30"/>
          <w:szCs w:val="30"/>
        </w:rPr>
        <w:t>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109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นับถัดจากวันฟ้องเป็นต้นไปจนกว่าจำเลยทั้งสามจะชำระเงินเสร็จสิ้น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24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มีนาคม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ศาลแพ่งมีคำพิพากษายกฟ้องจำเลยทั้งสาม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เนื่องจากโจทก์ใช้สิทธิยื่นอุทธรณ์เมื่อวันที่ </w:t>
      </w:r>
      <w:r w:rsidRPr="005329DB">
        <w:rPr>
          <w:rFonts w:asciiTheme="majorBidi" w:hAnsiTheme="majorBidi"/>
          <w:sz w:val="30"/>
          <w:szCs w:val="30"/>
        </w:rPr>
        <w:t xml:space="preserve">21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5329DB">
        <w:rPr>
          <w:rFonts w:asciiTheme="majorBidi" w:hAnsiTheme="majorBidi"/>
          <w:sz w:val="30"/>
          <w:szCs w:val="30"/>
        </w:rPr>
        <w:t>2568</w:t>
      </w:r>
    </w:p>
    <w:p w14:paraId="57292E0D" w14:textId="77777777" w:rsidR="006B688A" w:rsidRPr="0005202E" w:rsidRDefault="006B688A" w:rsidP="006B688A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D8839C" w14:textId="77777777" w:rsidR="006B688A" w:rsidRPr="005329DB" w:rsidRDefault="006B688A" w:rsidP="006B688A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5329DB">
        <w:rPr>
          <w:rFonts w:asciiTheme="majorBidi" w:hAnsiTheme="majorBidi"/>
          <w:spacing w:val="-4"/>
          <w:sz w:val="30"/>
          <w:szCs w:val="30"/>
        </w:rPr>
        <w:t>25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Pr="005329DB">
        <w:rPr>
          <w:rFonts w:asciiTheme="majorBidi" w:hAnsiTheme="majorBidi"/>
          <w:spacing w:val="-4"/>
          <w:sz w:val="30"/>
          <w:szCs w:val="30"/>
        </w:rPr>
        <w:t>2563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5329DB">
        <w:rPr>
          <w:rFonts w:asciiTheme="majorBidi" w:hAnsiTheme="majorBidi"/>
          <w:spacing w:val="-4"/>
          <w:sz w:val="30"/>
          <w:szCs w:val="30"/>
        </w:rPr>
        <w:t>2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5329DB">
        <w:rPr>
          <w:rFonts w:asciiTheme="majorBidi" w:hAnsiTheme="majorBidi"/>
          <w:spacing w:val="-4"/>
          <w:sz w:val="30"/>
          <w:szCs w:val="30"/>
        </w:rPr>
        <w:t>305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329DB">
        <w:rPr>
          <w:rFonts w:asciiTheme="majorBidi" w:hAnsiTheme="majorBidi"/>
          <w:spacing w:val="-4"/>
          <w:sz w:val="30"/>
          <w:szCs w:val="30"/>
        </w:rPr>
        <w:t>7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>.</w:t>
      </w:r>
      <w:r w:rsidRPr="005329DB">
        <w:rPr>
          <w:rFonts w:asciiTheme="majorBidi" w:hAnsiTheme="majorBidi"/>
          <w:spacing w:val="-4"/>
          <w:sz w:val="30"/>
          <w:szCs w:val="30"/>
        </w:rPr>
        <w:t>5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ต่อปี รวมเป็นจำนวนเงิน </w:t>
      </w:r>
      <w:r w:rsidRPr="005329DB">
        <w:rPr>
          <w:rFonts w:asciiTheme="majorBidi" w:hAnsiTheme="majorBidi"/>
          <w:spacing w:val="-4"/>
          <w:sz w:val="30"/>
          <w:szCs w:val="30"/>
        </w:rPr>
        <w:t>365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5329DB">
        <w:rPr>
          <w:rFonts w:asciiTheme="majorBidi" w:hAnsiTheme="majorBidi"/>
          <w:spacing w:val="-4"/>
          <w:sz w:val="30"/>
          <w:szCs w:val="30"/>
        </w:rPr>
        <w:t>21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Pr="005329DB">
        <w:rPr>
          <w:rFonts w:asciiTheme="majorBidi" w:hAnsiTheme="majorBidi"/>
          <w:spacing w:val="-4"/>
          <w:sz w:val="30"/>
          <w:szCs w:val="30"/>
        </w:rPr>
        <w:t>2566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5329DB">
        <w:rPr>
          <w:rFonts w:asciiTheme="majorBidi" w:hAnsiTheme="majorBidi"/>
          <w:spacing w:val="-4"/>
          <w:sz w:val="30"/>
          <w:szCs w:val="30"/>
        </w:rPr>
        <w:t>22</w:t>
      </w:r>
      <w:r w:rsidRPr="005329DB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5329DB">
        <w:rPr>
          <w:rFonts w:asciiTheme="majorBidi" w:hAnsiTheme="majorBidi"/>
          <w:spacing w:val="-4"/>
          <w:sz w:val="30"/>
          <w:szCs w:val="30"/>
        </w:rPr>
        <w:t>2567</w:t>
      </w:r>
    </w:p>
    <w:p w14:paraId="4A3DDE2C" w14:textId="77777777" w:rsidR="006B688A" w:rsidRPr="0005202E" w:rsidRDefault="006B688A" w:rsidP="006B688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42812A68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9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คดีความอื่นๆ</w:t>
      </w:r>
    </w:p>
    <w:p w14:paraId="7044AB40" w14:textId="77777777" w:rsidR="006B688A" w:rsidRPr="0005202E" w:rsidRDefault="006B688A" w:rsidP="006B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56A9D6E" w14:textId="77777777" w:rsidR="006B688A" w:rsidRPr="005329DB" w:rsidRDefault="006B688A" w:rsidP="006B688A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5329DB">
        <w:rPr>
          <w:rFonts w:asciiTheme="majorBidi" w:hAnsiTheme="majorBidi" w:cstheme="majorBidi"/>
          <w:sz w:val="30"/>
          <w:szCs w:val="30"/>
        </w:rPr>
        <w:t>2563</w:t>
      </w:r>
    </w:p>
    <w:p w14:paraId="36263D15" w14:textId="77777777" w:rsidR="006B688A" w:rsidRPr="0005202E" w:rsidRDefault="006B688A" w:rsidP="006B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4022A57" w14:textId="77777777" w:rsidR="006B688A" w:rsidRPr="005329DB" w:rsidRDefault="006B688A" w:rsidP="006B688A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โดยบริษัทแห่งหนึ่งได้ยื่นฟ้องบริษัทต่อศาลแพ่งในข้อหาผิดสัญญา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ละเมิด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7</w:t>
      </w:r>
      <w:r w:rsidRPr="005329DB">
        <w:rPr>
          <w:rFonts w:asciiTheme="majorBidi" w:hAnsiTheme="majorBidi"/>
          <w:sz w:val="30"/>
          <w:szCs w:val="30"/>
          <w:cs/>
        </w:rPr>
        <w:t>.</w:t>
      </w:r>
      <w:r w:rsidRPr="005329DB">
        <w:rPr>
          <w:rFonts w:asciiTheme="majorBidi" w:hAnsiTheme="majorBidi"/>
          <w:sz w:val="30"/>
          <w:szCs w:val="30"/>
        </w:rPr>
        <w:t>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บริษัทไม่มีหน้าที่ต้องชำระหนี้ตามฟ้อง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รวมถึงสิทธิเรียกร้องของโจทก์ขาดอายุความ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ดังนั้น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รวมถึงได้ฟ้องแย้งเรียกเงินคืนจากโจทก์ฐานลาภมิควรได้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16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ศาลแพ่งได้มีคำพิพากษาให้บริษัทชำระเงินจำนวน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60,319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พร้อมดอกเบี้ยจนกว่าจะชำระเสร็จ</w:t>
      </w:r>
      <w:r w:rsidRPr="005329DB">
        <w:rPr>
          <w:rFonts w:asciiTheme="majorBidi" w:hAnsiTheme="majorBidi"/>
          <w:sz w:val="30"/>
          <w:szCs w:val="30"/>
          <w:cs/>
        </w:rPr>
        <w:t xml:space="preserve"> (</w:t>
      </w:r>
      <w:r w:rsidRPr="005329DB">
        <w:rPr>
          <w:rFonts w:asciiTheme="majorBidi" w:hAnsiTheme="majorBidi" w:hint="cs"/>
          <w:sz w:val="30"/>
          <w:szCs w:val="30"/>
          <w:cs/>
        </w:rPr>
        <w:t>จากค่าเสียหายที่โจทก์เรียกร้องจำนวน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23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/>
          <w:sz w:val="30"/>
          <w:szCs w:val="30"/>
          <w:cs/>
        </w:rPr>
        <w:t xml:space="preserve">) </w:t>
      </w:r>
      <w:r w:rsidRPr="005329DB">
        <w:rPr>
          <w:rFonts w:asciiTheme="majorBidi" w:hAnsiTheme="majorBidi" w:hint="cs"/>
          <w:sz w:val="30"/>
          <w:szCs w:val="30"/>
          <w:cs/>
        </w:rPr>
        <w:t>และพิพากษายกฟ้องแย้งของบริษัท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10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กรกฎาคม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ศาลอุทธรณ์มีคำพิพากษายืนตามคำพิพากษาศาลชั้นต้น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เนื่องจากโจทก์ใช้สิทธิยื่นขออนุญาตฎีกาเมื่อวันที่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และศาลฎีกามีคำสั่งรับฎีกาของโจทก์เมื่อวันที่ </w:t>
      </w:r>
      <w:r w:rsidRPr="005329DB">
        <w:rPr>
          <w:rFonts w:asciiTheme="majorBidi" w:hAnsiTheme="majorBidi"/>
          <w:sz w:val="30"/>
          <w:szCs w:val="30"/>
        </w:rPr>
        <w:t xml:space="preserve">5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5329DB">
        <w:rPr>
          <w:rFonts w:asciiTheme="majorBidi" w:hAnsiTheme="majorBidi"/>
          <w:sz w:val="30"/>
          <w:szCs w:val="30"/>
        </w:rPr>
        <w:t xml:space="preserve">2568 </w:t>
      </w:r>
    </w:p>
    <w:p w14:paraId="51CF426F" w14:textId="77777777" w:rsidR="006B688A" w:rsidRPr="005329DB" w:rsidRDefault="006B688A" w:rsidP="006B688A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lastRenderedPageBreak/>
        <w:t>คดีแพ่งเกี่ยวกับการละเมิด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ผิดสัญญา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เรียกค่าเสียหายที่เกิดขึ้นในปี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</w:p>
    <w:p w14:paraId="17347AE3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B12C8" w14:textId="256A259B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25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2567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27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2567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บริษัทผู้รับเหมา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4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ยื่นฟ้องบริษัท จีจีซี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เคทิส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ไบโออินดัสเทรียล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5329DB">
        <w:rPr>
          <w:rFonts w:asciiTheme="majorBidi" w:hAnsiTheme="majorBidi" w:cstheme="majorBidi"/>
          <w:sz w:val="30"/>
          <w:szCs w:val="30"/>
        </w:rPr>
        <w:t xml:space="preserve">GKBI”)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อ้อมของกลุ่มบริษัทต่อศาลแพ่งและศาลทรัพย์สินทางปัญญาและการค้าระหว่างประเทศ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ในคดีเกี่ยวกับสัญญาจ้างเหมาก่อสร้าง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NBC 2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และเรียกร้องให้ชดใช้ค่าเสียหายเป็นเงินจำนวนรวม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453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 xml:space="preserve">GKBI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มีเจ้าหนี้ค่าสินค้าและหนังสือค้ำประกันเป็นที่เกี่ยวข้องกับคดีดังกล่าวจำนวนเงินรวม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>189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 xml:space="preserve">GKBI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และที่ปรึกษากฎหมายได้พิจารณาข้อเท็จจริงและหลักฐานที่เกี่ยวข้องแล้ว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และมีข้อสรุปว่า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/>
          <w:sz w:val="30"/>
          <w:szCs w:val="30"/>
        </w:rPr>
        <w:t xml:space="preserve">GKBI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>ไม่ได้กระทำละเมิดและผิดสัญญาต่อโจทย์ตามที่กล่าวอ้างในฟ้อง</w:t>
      </w:r>
      <w:r w:rsidRPr="005329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5329DB">
        <w:rPr>
          <w:rFonts w:asciiTheme="majorBidi" w:hAnsiTheme="majorBidi" w:cstheme="majorBidi"/>
          <w:sz w:val="30"/>
          <w:szCs w:val="30"/>
        </w:rPr>
        <w:t xml:space="preserve">GKBI </w:t>
      </w:r>
      <w:r w:rsidRPr="005329DB">
        <w:rPr>
          <w:rFonts w:asciiTheme="majorBidi" w:hAnsiTheme="majorBidi" w:hint="cs"/>
          <w:sz w:val="30"/>
          <w:szCs w:val="30"/>
          <w:cs/>
        </w:rPr>
        <w:t>ได้ยื่นคำร้องต่อศาลขอให้จำหน่ายคดี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เนื่องจากคู่สัญญาได้ตกลงกันไว้ว่า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หากมีข้อพิพาทเกิดขึ้น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ให้ใช้อนุญาโตตุลาการในการระงับข้อพิพาท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ซึ่งต่อมา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ศาลแพ่ง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และศาลทรัพย์สินทางปัญญาและการค้าระหว่างประเทศ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มีคำสั่งให้จำหน่ายคดีออกจากสารบบความ</w:t>
      </w:r>
      <w:r w:rsidR="00507D5B">
        <w:rPr>
          <w:rFonts w:asciiTheme="majorBidi" w:hAnsiTheme="majorBidi"/>
          <w:sz w:val="30"/>
          <w:szCs w:val="30"/>
        </w:rPr>
        <w:t xml:space="preserve"> </w:t>
      </w:r>
      <w:r w:rsidR="00507D5B" w:rsidRPr="00507D5B">
        <w:rPr>
          <w:rFonts w:asciiTheme="majorBidi" w:hAnsiTheme="majorBidi"/>
          <w:sz w:val="30"/>
          <w:szCs w:val="30"/>
          <w:cs/>
        </w:rPr>
        <w:t xml:space="preserve">อย่างไรก็ตาม บริษัทผู้รับเหมา </w:t>
      </w:r>
      <w:r w:rsidR="00507D5B" w:rsidRPr="00507D5B">
        <w:rPr>
          <w:rFonts w:asciiTheme="majorBidi" w:hAnsiTheme="majorBidi"/>
          <w:sz w:val="30"/>
          <w:szCs w:val="30"/>
        </w:rPr>
        <w:t xml:space="preserve">3 </w:t>
      </w:r>
      <w:r w:rsidR="00507D5B" w:rsidRPr="00507D5B">
        <w:rPr>
          <w:rFonts w:asciiTheme="majorBidi" w:hAnsiTheme="majorBidi" w:hint="cs"/>
          <w:sz w:val="30"/>
          <w:szCs w:val="30"/>
          <w:cs/>
        </w:rPr>
        <w:t xml:space="preserve">ใน </w:t>
      </w:r>
      <w:r w:rsidR="00507D5B" w:rsidRPr="00507D5B">
        <w:rPr>
          <w:rFonts w:asciiTheme="majorBidi" w:hAnsiTheme="majorBidi"/>
          <w:sz w:val="30"/>
          <w:szCs w:val="30"/>
        </w:rPr>
        <w:t>4</w:t>
      </w:r>
      <w:r w:rsidR="00507D5B" w:rsidRPr="00507D5B">
        <w:rPr>
          <w:rFonts w:asciiTheme="majorBidi" w:hAnsiTheme="majorBidi" w:hint="cs"/>
          <w:sz w:val="30"/>
          <w:szCs w:val="30"/>
          <w:cs/>
        </w:rPr>
        <w:t xml:space="preserve"> รายดังกล่าว (ฝ่ายเรียกร้อง) ได้ไปยื่นคำเสนอข้อพิพาทต่อสถาบันอนุญาโตตุลาการ สำนักงานศาลยุติธรรม เพื่อขอให้มีการระงับข้อพิพาทด้วยวิธีอนุญาโตตุลาการ โดยฝ่ายเรียกร้องกล่าวอ้างว่า </w:t>
      </w:r>
      <w:r w:rsidR="00507D5B" w:rsidRPr="00507D5B">
        <w:rPr>
          <w:rFonts w:asciiTheme="majorBidi" w:hAnsiTheme="majorBidi"/>
          <w:sz w:val="30"/>
          <w:szCs w:val="30"/>
        </w:rPr>
        <w:t xml:space="preserve">GKBI </w:t>
      </w:r>
      <w:r w:rsidR="00507D5B" w:rsidRPr="00507D5B">
        <w:rPr>
          <w:rFonts w:asciiTheme="majorBidi" w:hAnsiTheme="majorBidi" w:hint="cs"/>
          <w:sz w:val="30"/>
          <w:szCs w:val="30"/>
          <w:cs/>
        </w:rPr>
        <w:t xml:space="preserve">ปฏิบัติผิดสัญญาจ้างเหมาก่อสร้าง โครงการ </w:t>
      </w:r>
      <w:r w:rsidR="00507D5B" w:rsidRPr="00507D5B">
        <w:rPr>
          <w:rFonts w:asciiTheme="majorBidi" w:hAnsiTheme="majorBidi"/>
          <w:sz w:val="30"/>
          <w:szCs w:val="30"/>
        </w:rPr>
        <w:t xml:space="preserve">NBC 2 </w:t>
      </w:r>
      <w:r w:rsidR="00507D5B" w:rsidRPr="00507D5B">
        <w:rPr>
          <w:rFonts w:asciiTheme="majorBidi" w:hAnsiTheme="majorBidi" w:hint="cs"/>
          <w:sz w:val="30"/>
          <w:szCs w:val="30"/>
          <w:cs/>
        </w:rPr>
        <w:t xml:space="preserve">และเรียกร้องให้ชดใช้ค่าเสียหายเป็นเงิน </w:t>
      </w:r>
      <w:r w:rsidR="00507D5B" w:rsidRPr="00507D5B">
        <w:rPr>
          <w:rFonts w:asciiTheme="majorBidi" w:hAnsiTheme="majorBidi"/>
          <w:sz w:val="30"/>
          <w:szCs w:val="30"/>
        </w:rPr>
        <w:t xml:space="preserve">411.63 </w:t>
      </w:r>
      <w:r w:rsidR="00507D5B" w:rsidRPr="00507D5B">
        <w:rPr>
          <w:rFonts w:asciiTheme="majorBidi" w:hAnsiTheme="majorBidi" w:hint="cs"/>
          <w:sz w:val="30"/>
          <w:szCs w:val="30"/>
          <w:cs/>
        </w:rPr>
        <w:t xml:space="preserve">ล้านบาท ทั้งนี้ </w:t>
      </w:r>
      <w:r w:rsidR="00507D5B" w:rsidRPr="00507D5B">
        <w:rPr>
          <w:rFonts w:asciiTheme="majorBidi" w:hAnsiTheme="majorBidi"/>
          <w:sz w:val="30"/>
          <w:szCs w:val="30"/>
        </w:rPr>
        <w:t xml:space="preserve">GKBI </w:t>
      </w:r>
      <w:r w:rsidR="00507D5B" w:rsidRPr="00507D5B">
        <w:rPr>
          <w:rFonts w:asciiTheme="majorBidi" w:hAnsiTheme="majorBidi" w:hint="cs"/>
          <w:sz w:val="30"/>
          <w:szCs w:val="30"/>
          <w:cs/>
        </w:rPr>
        <w:t>อยู่ระหว่างการแต่งตั้งทนายความเพื่อต่อสู้คดีตามกระบวนการอนุญาโตตุลาการต่อไป</w:t>
      </w:r>
    </w:p>
    <w:p w14:paraId="67EC64F6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72EA1731" w14:textId="77777777" w:rsidR="006B688A" w:rsidRPr="005329DB" w:rsidRDefault="006B688A" w:rsidP="006B688A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คดีแพ่งเกี่ยวกับการเพิกถอนนิติกรรมจำนองที่ดินที่เกิดขึ้นในปี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</w:p>
    <w:p w14:paraId="1988AD3C" w14:textId="77777777" w:rsidR="006B688A" w:rsidRPr="005329DB" w:rsidRDefault="006B688A" w:rsidP="006B688A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AA925" w14:textId="77777777" w:rsidR="006B688A" w:rsidRPr="005329DB" w:rsidRDefault="006B688A" w:rsidP="006B688A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4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กรกฎาคม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2567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โจทก์ทั้งสอง</w:t>
      </w:r>
      <w:r w:rsidRPr="005329DB">
        <w:rPr>
          <w:rFonts w:asciiTheme="majorBidi" w:hAnsiTheme="majorBidi"/>
          <w:sz w:val="30"/>
          <w:szCs w:val="30"/>
          <w:cs/>
        </w:rPr>
        <w:t xml:space="preserve"> (</w:t>
      </w:r>
      <w:r w:rsidRPr="005329DB">
        <w:rPr>
          <w:rFonts w:asciiTheme="majorBidi" w:hAnsiTheme="majorBidi" w:hint="cs"/>
          <w:sz w:val="30"/>
          <w:szCs w:val="30"/>
          <w:cs/>
        </w:rPr>
        <w:t>ทายาทของผู้ตาย</w:t>
      </w:r>
      <w:r w:rsidRPr="005329DB">
        <w:rPr>
          <w:rFonts w:asciiTheme="majorBidi" w:hAnsiTheme="majorBidi"/>
          <w:sz w:val="30"/>
          <w:szCs w:val="30"/>
          <w:cs/>
        </w:rPr>
        <w:t xml:space="preserve">) </w:t>
      </w:r>
      <w:r w:rsidRPr="005329DB">
        <w:rPr>
          <w:rFonts w:asciiTheme="majorBidi" w:hAnsiTheme="majorBidi" w:hint="cs"/>
          <w:sz w:val="30"/>
          <w:szCs w:val="30"/>
          <w:cs/>
        </w:rPr>
        <w:t>ได้ยื่นฟ้องต่อศาลจังหวัดกระบี่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โดยอ้างว่าโจทก์ที่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เป็นภริยาชอบด้วยกฎหมายของผู้ตาย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กับจำเลยที่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เป็นบุตรของโจทก์ที่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และผู้ตาย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ที่ดินซึ่งเป็นทรัพย์จำนองดังกล่าวเป็นทรัพย์สินที่ได้มาระหว่างสมรสของโจทก์ที่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และผู้ตาย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ภายหลังผู้ตายถึงแก่กรรม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ศาลได้มีคำสั่งแต่งตั้งให้จำเลยที่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เป็นผู้จัดการมรดก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มกราคม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ได้จดทะเบียนโอนที่ดินดังกล่าวให้ตนเองเพียงผู้เดียวโดยไม่ได้รับความยินยอมจากโจทก์ทั้งสอง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และต่อมาเมื่อวันที่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14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ได้จดทะเบียนจำนองที่ดินกับบริษัท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(</w:t>
      </w:r>
      <w:r w:rsidRPr="005329DB">
        <w:rPr>
          <w:rFonts w:asciiTheme="majorBidi" w:hAnsiTheme="majorBidi" w:hint="cs"/>
          <w:sz w:val="30"/>
          <w:szCs w:val="30"/>
          <w:cs/>
        </w:rPr>
        <w:t>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) </w:t>
      </w:r>
      <w:r w:rsidRPr="005329DB">
        <w:rPr>
          <w:rFonts w:asciiTheme="majorBidi" w:hAnsiTheme="majorBidi" w:hint="cs"/>
          <w:sz w:val="30"/>
          <w:szCs w:val="30"/>
          <w:cs/>
        </w:rPr>
        <w:t>เพื่อเป็นหลักประกันหนี้ของบริษัททั้งสองที่ทำสัญญาประนีประนอม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โดยโจทก์ทั้งสองอ้างว่าบริษัท</w:t>
      </w:r>
      <w:r w:rsidRPr="005329DB">
        <w:rPr>
          <w:rFonts w:asciiTheme="majorBidi" w:hAnsiTheme="majorBidi"/>
          <w:sz w:val="30"/>
          <w:szCs w:val="30"/>
          <w:cs/>
        </w:rPr>
        <w:t xml:space="preserve"> (</w:t>
      </w:r>
      <w:r w:rsidRPr="005329DB">
        <w:rPr>
          <w:rFonts w:asciiTheme="majorBidi" w:hAnsiTheme="majorBidi" w:hint="cs"/>
          <w:sz w:val="30"/>
          <w:szCs w:val="30"/>
          <w:cs/>
        </w:rPr>
        <w:t>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) </w:t>
      </w:r>
      <w:r w:rsidRPr="005329DB">
        <w:rPr>
          <w:rFonts w:asciiTheme="majorBidi" w:hAnsiTheme="majorBidi" w:hint="cs"/>
          <w:sz w:val="30"/>
          <w:szCs w:val="30"/>
          <w:cs/>
        </w:rPr>
        <w:t>มิได้เป็นผู้รับจำนองโดยสุจริตและได้เสียค่าตอบแทน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จึงขอให้ศาลเพิกถอนนิติกรรมการโอนและจำนองดังกล่าว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และให้จำเลยที่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ถูกกำจัดมิให้ได้รับมรดก</w:t>
      </w:r>
    </w:p>
    <w:p w14:paraId="35E7BBD2" w14:textId="77777777" w:rsidR="006B688A" w:rsidRPr="005329DB" w:rsidRDefault="006B688A" w:rsidP="006B688A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1818E" w14:textId="77777777" w:rsidR="00370597" w:rsidRDefault="00370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61D36CA" w14:textId="12443DBF" w:rsidR="006B688A" w:rsidRPr="005329DB" w:rsidRDefault="006B688A" w:rsidP="006B688A">
      <w:pPr>
        <w:pStyle w:val="BodyText2"/>
        <w:tabs>
          <w:tab w:val="left" w:pos="540"/>
        </w:tabs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lastRenderedPageBreak/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19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มิถุนายน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</w:t>
      </w:r>
      <w:r w:rsidRPr="005329DB">
        <w:rPr>
          <w:rFonts w:asciiTheme="majorBidi" w:hAnsiTheme="majorBidi"/>
          <w:sz w:val="30"/>
          <w:szCs w:val="30"/>
          <w:cs/>
        </w:rPr>
        <w:t>.</w:t>
      </w:r>
      <w:r w:rsidRPr="005329DB">
        <w:rPr>
          <w:rFonts w:asciiTheme="majorBidi" w:hAnsiTheme="majorBidi" w:hint="cs"/>
          <w:sz w:val="30"/>
          <w:szCs w:val="30"/>
          <w:cs/>
        </w:rPr>
        <w:t>ศ</w:t>
      </w:r>
      <w:r w:rsidRPr="005329DB">
        <w:rPr>
          <w:rFonts w:asciiTheme="majorBidi" w:hAnsiTheme="majorBidi"/>
          <w:sz w:val="30"/>
          <w:szCs w:val="30"/>
          <w:cs/>
        </w:rPr>
        <w:t xml:space="preserve">. </w:t>
      </w:r>
      <w:r w:rsidRPr="005329DB">
        <w:rPr>
          <w:rFonts w:asciiTheme="majorBidi" w:hAnsiTheme="majorBidi"/>
          <w:sz w:val="30"/>
          <w:szCs w:val="30"/>
        </w:rPr>
        <w:t>2568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ศาลจังหวัดกระบี่มีคำพิพากษาให้กำจัดมิให้จำเลยที่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ได้รับมรดกในที่ดินจำนอง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ให้เพิกถอนการจดทะเบียนโอนที่ดิน ลงวันที่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15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มกราคม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ให้เพิกถอนการจดทะเบียนจำนอง ลงวันที่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14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2562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และให้จำเลยที่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จดทะเบียนโอนที่ดินพิพาทให้แก่โจทก์ที่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กึ่งหนึ่ง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และส่วนที่เหลืออีกกึ่งหนึ่งให้โจทก์ที่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2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คนละส่วนเท่า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ๆ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กัน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หากจำเลยที่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ไม่ดำเนินการ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ให้ถือเอาคำพิพากษาแทนการแสดงเจตนา</w:t>
      </w:r>
    </w:p>
    <w:p w14:paraId="563990DF" w14:textId="77777777" w:rsidR="00786C9A" w:rsidRDefault="00786C9A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79CBB281" w14:textId="2248999B" w:rsidR="006B688A" w:rsidRDefault="006B688A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ทั้งนี้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บริษัทไม่เห็นพ้องด้วยกับคำพิพากษาของศาลชั้นต้น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และได้ยื่นอุทธรณ์ต่อศาลอุทธรณ์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>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ตุลาคม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พ</w:t>
      </w:r>
      <w:r w:rsidRPr="005329DB">
        <w:rPr>
          <w:rFonts w:asciiTheme="majorBidi" w:hAnsiTheme="majorBidi"/>
          <w:sz w:val="30"/>
          <w:szCs w:val="30"/>
          <w:cs/>
        </w:rPr>
        <w:t>.</w:t>
      </w:r>
      <w:r w:rsidRPr="005329DB">
        <w:rPr>
          <w:rFonts w:asciiTheme="majorBidi" w:hAnsiTheme="majorBidi" w:hint="cs"/>
          <w:sz w:val="30"/>
          <w:szCs w:val="30"/>
          <w:cs/>
        </w:rPr>
        <w:t>ศ</w:t>
      </w:r>
      <w:r w:rsidRPr="005329DB">
        <w:rPr>
          <w:rFonts w:asciiTheme="majorBidi" w:hAnsiTheme="majorBidi"/>
          <w:sz w:val="30"/>
          <w:szCs w:val="30"/>
          <w:cs/>
        </w:rPr>
        <w:t xml:space="preserve">. </w:t>
      </w:r>
      <w:r w:rsidRPr="005329DB">
        <w:rPr>
          <w:rFonts w:asciiTheme="majorBidi" w:hAnsiTheme="majorBidi"/>
          <w:sz w:val="30"/>
          <w:szCs w:val="30"/>
        </w:rPr>
        <w:t>2568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โดยศาลอุทธรณ์นัดฟังคำพิพากษาในวันที่ </w:t>
      </w:r>
      <w:r w:rsidRPr="005329DB">
        <w:rPr>
          <w:rFonts w:asciiTheme="majorBidi" w:hAnsiTheme="majorBidi"/>
          <w:sz w:val="30"/>
          <w:szCs w:val="30"/>
        </w:rPr>
        <w:t>1</w:t>
      </w:r>
      <w:r w:rsidRPr="005329DB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5329DB">
        <w:rPr>
          <w:rFonts w:asciiTheme="majorBidi" w:hAnsiTheme="majorBidi"/>
          <w:sz w:val="30"/>
          <w:szCs w:val="30"/>
        </w:rPr>
        <w:t>2569</w:t>
      </w:r>
    </w:p>
    <w:p w14:paraId="7E3B6615" w14:textId="77777777" w:rsidR="00370597" w:rsidRPr="005329DB" w:rsidRDefault="00370597" w:rsidP="006B688A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7C6CD73B" w14:textId="77777777" w:rsidR="005506B4" w:rsidRPr="005329DB" w:rsidRDefault="005506B4">
      <w:pPr>
        <w:pStyle w:val="NFS1"/>
        <w:numPr>
          <w:ilvl w:val="0"/>
          <w:numId w:val="26"/>
        </w:numPr>
        <w:tabs>
          <w:tab w:val="clear" w:pos="340"/>
        </w:tabs>
        <w:ind w:left="558" w:hanging="558"/>
        <w:rPr>
          <w:b/>
          <w:bCs/>
          <w:cs/>
        </w:rPr>
      </w:pPr>
      <w:r w:rsidRPr="005329DB">
        <w:rPr>
          <w:rFonts w:hint="cs"/>
          <w:b/>
          <w:bCs/>
          <w:cs/>
        </w:rPr>
        <w:t>การจัดประเภทรายการใหม่</w:t>
      </w:r>
    </w:p>
    <w:p w14:paraId="7689DF14" w14:textId="77777777" w:rsidR="005506B4" w:rsidRPr="005329DB" w:rsidRDefault="005506B4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p w14:paraId="223FEACB" w14:textId="77777777" w:rsidR="005506B4" w:rsidRPr="005329DB" w:rsidRDefault="005506B4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329DB">
        <w:rPr>
          <w:rFonts w:asciiTheme="majorBidi" w:hAnsiTheme="majorBidi" w:hint="cs"/>
          <w:sz w:val="30"/>
          <w:szCs w:val="30"/>
          <w:cs/>
        </w:rPr>
        <w:t>รายการบางรายการในงบฐานะการเงิน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ณ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วันที่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 xml:space="preserve">31 </w:t>
      </w:r>
      <w:r w:rsidRPr="005329DB">
        <w:rPr>
          <w:rFonts w:asciiTheme="majorBidi" w:hAnsiTheme="majorBidi" w:hint="cs"/>
          <w:sz w:val="30"/>
          <w:szCs w:val="30"/>
          <w:cs/>
        </w:rPr>
        <w:t>ธันวาคม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/>
          <w:sz w:val="30"/>
          <w:szCs w:val="30"/>
        </w:rPr>
        <w:t xml:space="preserve">2567 </w:t>
      </w:r>
      <w:r w:rsidRPr="005329DB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</w:t>
      </w:r>
      <w:r w:rsidRPr="005329DB">
        <w:rPr>
          <w:rFonts w:asciiTheme="majorBidi" w:hAnsiTheme="majorBidi"/>
          <w:sz w:val="30"/>
          <w:szCs w:val="30"/>
          <w:cs/>
        </w:rPr>
        <w:t xml:space="preserve"> </w:t>
      </w:r>
      <w:r w:rsidRPr="005329DB">
        <w:rPr>
          <w:rFonts w:asciiTheme="majorBidi" w:hAnsiTheme="majorBidi" w:hint="cs"/>
          <w:sz w:val="30"/>
          <w:szCs w:val="30"/>
          <w:cs/>
        </w:rPr>
        <w:t>ได้มีการจัดประเภทรายการใหม่ดังนี้</w:t>
      </w:r>
    </w:p>
    <w:p w14:paraId="091F3036" w14:textId="77777777" w:rsidR="005506B4" w:rsidRPr="005329DB" w:rsidRDefault="005506B4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5506B4" w:rsidRPr="005329DB" w14:paraId="77571243" w14:textId="77777777" w:rsidTr="00CD0419">
        <w:tc>
          <w:tcPr>
            <w:tcW w:w="3510" w:type="dxa"/>
          </w:tcPr>
          <w:p w14:paraId="0C893F8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085671C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06B4" w:rsidRPr="005329DB" w14:paraId="31B19593" w14:textId="77777777" w:rsidTr="00CD0419">
        <w:tc>
          <w:tcPr>
            <w:tcW w:w="3510" w:type="dxa"/>
          </w:tcPr>
          <w:p w14:paraId="62649F0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4935D82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506B4" w:rsidRPr="005329DB" w14:paraId="66836D1A" w14:textId="77777777" w:rsidTr="00CD0419">
        <w:tc>
          <w:tcPr>
            <w:tcW w:w="3510" w:type="dxa"/>
          </w:tcPr>
          <w:p w14:paraId="04C40099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6E57990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3196FBF6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84CD26E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631731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2183A5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506B4" w:rsidRPr="005329DB" w14:paraId="5E836AA5" w14:textId="77777777" w:rsidTr="00CD0419">
        <w:tc>
          <w:tcPr>
            <w:tcW w:w="3510" w:type="dxa"/>
          </w:tcPr>
          <w:p w14:paraId="5AFD798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492D00C5" w14:textId="2D2BCCA6" w:rsidR="005506B4" w:rsidRPr="005329DB" w:rsidRDefault="005506B4" w:rsidP="00CD0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923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329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06B4" w:rsidRPr="005329DB" w14:paraId="02F842C7" w14:textId="77777777" w:rsidTr="00CD0419">
        <w:trPr>
          <w:trHeight w:val="254"/>
        </w:trPr>
        <w:tc>
          <w:tcPr>
            <w:tcW w:w="3510" w:type="dxa"/>
          </w:tcPr>
          <w:p w14:paraId="729F170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5C444921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2B6571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8391BD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D462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36A8C0C6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B4" w:rsidRPr="005329DB" w14:paraId="4D5BD1F6" w14:textId="77777777" w:rsidTr="00CD0419">
        <w:trPr>
          <w:trHeight w:val="254"/>
        </w:trPr>
        <w:tc>
          <w:tcPr>
            <w:tcW w:w="3510" w:type="dxa"/>
          </w:tcPr>
          <w:p w14:paraId="09266D6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224039E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FB0F5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E87FD17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054F4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0C053C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B4" w:rsidRPr="005329DB" w14:paraId="6FCB4CAB" w14:textId="77777777" w:rsidTr="00CD0419">
        <w:trPr>
          <w:trHeight w:val="254"/>
        </w:trPr>
        <w:tc>
          <w:tcPr>
            <w:tcW w:w="3510" w:type="dxa"/>
          </w:tcPr>
          <w:p w14:paraId="5692B92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55D732B7" w14:textId="25CC43DC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BC16CE0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67A916A" w14:textId="7A0589A1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(28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29404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749413DF" w14:textId="3E1CBF54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506B4" w:rsidRPr="005329DB" w14:paraId="3F6FEBAB" w14:textId="77777777" w:rsidTr="00CD0419">
        <w:trPr>
          <w:trHeight w:val="254"/>
        </w:trPr>
        <w:tc>
          <w:tcPr>
            <w:tcW w:w="3510" w:type="dxa"/>
          </w:tcPr>
          <w:p w14:paraId="6549234C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1" w:type="dxa"/>
          </w:tcPr>
          <w:p w14:paraId="41DBF91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14:paraId="2EEFE96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</w:tcPr>
          <w:p w14:paraId="44DB076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B7466C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</w:tcPr>
          <w:p w14:paraId="0F154E77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506B4" w:rsidRPr="005329DB" w14:paraId="283B7928" w14:textId="77777777" w:rsidTr="00CD0419">
        <w:trPr>
          <w:trHeight w:val="254"/>
        </w:trPr>
        <w:tc>
          <w:tcPr>
            <w:tcW w:w="3510" w:type="dxa"/>
          </w:tcPr>
          <w:p w14:paraId="43B0E10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73B6991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1B3037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1157E6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E254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4E081C8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506B4" w:rsidRPr="005329DB" w14:paraId="6E76C746" w14:textId="77777777" w:rsidTr="00CD0419">
        <w:trPr>
          <w:trHeight w:val="254"/>
        </w:trPr>
        <w:tc>
          <w:tcPr>
            <w:tcW w:w="3510" w:type="dxa"/>
          </w:tcPr>
          <w:p w14:paraId="0CA3BA1E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0027C86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140A191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782F258" w14:textId="5FE50FFF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5980AC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4E2DE4B" w14:textId="26678BE9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506B4" w:rsidRPr="005329DB" w14:paraId="1027DDA5" w14:textId="77777777" w:rsidTr="00CD0419">
        <w:trPr>
          <w:trHeight w:val="254"/>
        </w:trPr>
        <w:tc>
          <w:tcPr>
            <w:tcW w:w="3510" w:type="dxa"/>
          </w:tcPr>
          <w:p w14:paraId="5DC7B51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517A826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EA785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3517C5A0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05560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23C3232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646EB3F1" w14:textId="3443C97E" w:rsidR="00370597" w:rsidRDefault="00370597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20"/>
          <w:szCs w:val="20"/>
        </w:rPr>
      </w:pPr>
    </w:p>
    <w:p w14:paraId="2795BC91" w14:textId="77777777" w:rsidR="00370597" w:rsidRDefault="00370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>
        <w:rPr>
          <w:rFonts w:asciiTheme="majorBidi" w:hAnsiTheme="majorBidi"/>
          <w:sz w:val="20"/>
          <w:szCs w:val="20"/>
        </w:rPr>
        <w:br w:type="page"/>
      </w:r>
    </w:p>
    <w:p w14:paraId="6340492A" w14:textId="77777777" w:rsidR="005506B4" w:rsidRPr="005329DB" w:rsidRDefault="005506B4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Bidi" w:hAnsiTheme="majorBidi"/>
          <w:sz w:val="20"/>
          <w:szCs w:val="2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881"/>
        <w:gridCol w:w="239"/>
        <w:gridCol w:w="1480"/>
        <w:gridCol w:w="236"/>
        <w:gridCol w:w="1841"/>
      </w:tblGrid>
      <w:tr w:rsidR="005506B4" w:rsidRPr="005329DB" w14:paraId="3C350D00" w14:textId="77777777" w:rsidTr="00CD0419">
        <w:tc>
          <w:tcPr>
            <w:tcW w:w="3510" w:type="dxa"/>
          </w:tcPr>
          <w:p w14:paraId="05FA1CD1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67301F7E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506B4" w:rsidRPr="005329DB" w14:paraId="1AC4039A" w14:textId="77777777" w:rsidTr="00CD0419">
        <w:tc>
          <w:tcPr>
            <w:tcW w:w="3510" w:type="dxa"/>
          </w:tcPr>
          <w:p w14:paraId="5A4085E0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785CCA26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6B4" w:rsidRPr="005329DB" w14:paraId="380B3026" w14:textId="77777777" w:rsidTr="00CD0419">
        <w:tc>
          <w:tcPr>
            <w:tcW w:w="3510" w:type="dxa"/>
          </w:tcPr>
          <w:p w14:paraId="6CCADEB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</w:tcPr>
          <w:p w14:paraId="3DCF266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9" w:type="dxa"/>
          </w:tcPr>
          <w:p w14:paraId="4F00936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422F44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2C018A21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</w:tcPr>
          <w:p w14:paraId="521CDB0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506B4" w:rsidRPr="005329DB" w14:paraId="526F9B28" w14:textId="77777777" w:rsidTr="00CD0419">
        <w:tc>
          <w:tcPr>
            <w:tcW w:w="3510" w:type="dxa"/>
          </w:tcPr>
          <w:p w14:paraId="2042F9C6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5"/>
          </w:tcPr>
          <w:p w14:paraId="4474DDD9" w14:textId="2140F368" w:rsidR="005506B4" w:rsidRPr="005329DB" w:rsidRDefault="005506B4" w:rsidP="00CD04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43A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329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329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06B4" w:rsidRPr="005329DB" w14:paraId="7CA01439" w14:textId="77777777" w:rsidTr="00CD0419">
        <w:trPr>
          <w:trHeight w:val="254"/>
        </w:trPr>
        <w:tc>
          <w:tcPr>
            <w:tcW w:w="3510" w:type="dxa"/>
          </w:tcPr>
          <w:p w14:paraId="1EA038C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81" w:type="dxa"/>
          </w:tcPr>
          <w:p w14:paraId="03AE1B2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559019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285E77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ED9DE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52C8CE5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B4" w:rsidRPr="005329DB" w14:paraId="69C124F6" w14:textId="77777777" w:rsidTr="00CD0419">
        <w:trPr>
          <w:trHeight w:val="254"/>
        </w:trPr>
        <w:tc>
          <w:tcPr>
            <w:tcW w:w="3510" w:type="dxa"/>
          </w:tcPr>
          <w:p w14:paraId="2434D940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81" w:type="dxa"/>
          </w:tcPr>
          <w:p w14:paraId="1A7F408C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DBFB9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84FF40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1630C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08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841" w:type="dxa"/>
          </w:tcPr>
          <w:p w14:paraId="0351875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6B4" w:rsidRPr="005329DB" w14:paraId="3D68C8CF" w14:textId="77777777" w:rsidTr="00CD0419">
        <w:trPr>
          <w:trHeight w:val="254"/>
        </w:trPr>
        <w:tc>
          <w:tcPr>
            <w:tcW w:w="3510" w:type="dxa"/>
          </w:tcPr>
          <w:p w14:paraId="31B3D8D9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81" w:type="dxa"/>
          </w:tcPr>
          <w:p w14:paraId="5B92C164" w14:textId="626042C5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811FAE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4D29CF9" w14:textId="7C29F73F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(28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9)</w:t>
            </w:r>
          </w:p>
        </w:tc>
        <w:tc>
          <w:tcPr>
            <w:tcW w:w="236" w:type="dxa"/>
          </w:tcPr>
          <w:p w14:paraId="2EDCD360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998"/>
              </w:tabs>
              <w:spacing w:line="240" w:lineRule="exact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8A5D853" w14:textId="5021F209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</w:tr>
      <w:tr w:rsidR="005506B4" w:rsidRPr="005329DB" w14:paraId="12F7F13F" w14:textId="77777777" w:rsidTr="00CD0419">
        <w:trPr>
          <w:trHeight w:val="254"/>
        </w:trPr>
        <w:tc>
          <w:tcPr>
            <w:tcW w:w="3510" w:type="dxa"/>
          </w:tcPr>
          <w:p w14:paraId="77EC932C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1" w:type="dxa"/>
          </w:tcPr>
          <w:p w14:paraId="49D7075B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</w:tcPr>
          <w:p w14:paraId="5941F80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</w:tcPr>
          <w:p w14:paraId="52D46FA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CBDDA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</w:tcPr>
          <w:p w14:paraId="3A02A81B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506B4" w:rsidRPr="005329DB" w14:paraId="668D5254" w14:textId="77777777" w:rsidTr="00CD0419">
        <w:trPr>
          <w:trHeight w:val="254"/>
        </w:trPr>
        <w:tc>
          <w:tcPr>
            <w:tcW w:w="3510" w:type="dxa"/>
          </w:tcPr>
          <w:p w14:paraId="4CEEC4C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81" w:type="dxa"/>
          </w:tcPr>
          <w:p w14:paraId="7EFF8CF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2CCF9994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3437EE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96B3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4A4224DF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506B4" w:rsidRPr="005329DB" w14:paraId="36A2D8DA" w14:textId="77777777" w:rsidTr="00CD0419">
        <w:trPr>
          <w:trHeight w:val="254"/>
        </w:trPr>
        <w:tc>
          <w:tcPr>
            <w:tcW w:w="3510" w:type="dxa"/>
          </w:tcPr>
          <w:p w14:paraId="569C601E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9DB">
              <w:rPr>
                <w:rFonts w:ascii="Angsana New" w:hAnsi="Angsana New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81" w:type="dxa"/>
          </w:tcPr>
          <w:p w14:paraId="4820458D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919063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</w:tcPr>
          <w:p w14:paraId="70105D92" w14:textId="52789194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EE291F7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1506882D" w14:textId="56220E0E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C92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506B4" w:rsidRPr="005329DB" w14:paraId="3007CBB9" w14:textId="77777777" w:rsidTr="00CD0419">
        <w:trPr>
          <w:trHeight w:val="254"/>
        </w:trPr>
        <w:tc>
          <w:tcPr>
            <w:tcW w:w="3510" w:type="dxa"/>
          </w:tcPr>
          <w:p w14:paraId="2065E70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1" w:type="dxa"/>
          </w:tcPr>
          <w:p w14:paraId="005BF9F8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914215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6A1192A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9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4F39F2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1" w:type="dxa"/>
          </w:tcPr>
          <w:p w14:paraId="636EE303" w14:textId="77777777" w:rsidR="005506B4" w:rsidRPr="005329DB" w:rsidRDefault="005506B4" w:rsidP="00CD0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361F45AF" w14:textId="77777777" w:rsidR="005506B4" w:rsidRPr="005329DB" w:rsidRDefault="005506B4" w:rsidP="0055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30"/>
          <w:szCs w:val="30"/>
        </w:rPr>
      </w:pPr>
    </w:p>
    <w:p w14:paraId="0CA4CA13" w14:textId="389A3BAC" w:rsidR="00FE621C" w:rsidRPr="00E9627F" w:rsidRDefault="005506B4" w:rsidP="00E96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30"/>
          <w:szCs w:val="30"/>
        </w:rPr>
      </w:pPr>
      <w:r w:rsidRPr="005329DB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การจัดประเภทรายการใหม่นี้เนื่องจากผู้บริหารเห็นว่ามีความเหมาะสมมากกว่า</w:t>
      </w:r>
    </w:p>
    <w:sectPr w:rsidR="00FE621C" w:rsidRPr="00E9627F" w:rsidSect="002978A4">
      <w:headerReference w:type="default" r:id="rId32"/>
      <w:footerReference w:type="even" r:id="rId33"/>
      <w:footerReference w:type="default" r:id="rId34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BBFF5" w14:textId="77777777" w:rsidR="00C8335E" w:rsidRDefault="00C8335E" w:rsidP="004956B4">
      <w:r>
        <w:separator/>
      </w:r>
    </w:p>
  </w:endnote>
  <w:endnote w:type="continuationSeparator" w:id="0">
    <w:p w14:paraId="683C7F5C" w14:textId="77777777" w:rsidR="00C8335E" w:rsidRDefault="00C8335E" w:rsidP="004956B4">
      <w:r>
        <w:continuationSeparator/>
      </w:r>
    </w:p>
  </w:endnote>
  <w:endnote w:type="continuationNotice" w:id="1">
    <w:p w14:paraId="2C832FA1" w14:textId="77777777" w:rsidR="00C8335E" w:rsidRDefault="00C833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56FF" w14:textId="17922D5D" w:rsidR="008D22D9" w:rsidRDefault="008D22D9" w:rsidP="006A2B55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  <w:p w14:paraId="4D2344E2" w14:textId="6A22CA8A" w:rsidR="008D22D9" w:rsidRPr="002C2265" w:rsidRDefault="008D22D9" w:rsidP="002C2265">
    <w:pPr>
      <w:pStyle w:val="Footer"/>
      <w:jc w:val="right"/>
      <w:rPr>
        <w:rFonts w:ascii="Angsana New" w:hAnsi="Angsana New"/>
        <w:sz w:val="28"/>
        <w:szCs w:val="28"/>
      </w:rPr>
    </w:pPr>
    <w:r w:rsidRPr="002C2265">
      <w:rPr>
        <w:rFonts w:ascii="Angsana New" w:hAnsi="Angsana New"/>
        <w:sz w:val="28"/>
        <w:szCs w:val="28"/>
        <w:cs/>
      </w:rPr>
      <w:fldChar w:fldCharType="begin"/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</w:rPr>
      <w:instrText>FILENAME   \* MERGEFORMAT</w:instrText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  <w:cs/>
      </w:rPr>
      <w:fldChar w:fldCharType="separate"/>
    </w:r>
    <w:r w:rsidR="00823D4F">
      <w:rPr>
        <w:rFonts w:ascii="Angsana New" w:hAnsi="Angsana New"/>
        <w:noProof/>
        <w:sz w:val="28"/>
        <w:szCs w:val="28"/>
      </w:rPr>
      <w:t>GGC_YE</w:t>
    </w:r>
    <w:r w:rsidR="00823D4F">
      <w:rPr>
        <w:rFonts w:ascii="Angsana New" w:hAnsi="Angsana New"/>
        <w:noProof/>
        <w:sz w:val="28"/>
        <w:szCs w:val="28"/>
        <w:cs/>
      </w:rPr>
      <w:t>25</w:t>
    </w:r>
    <w:r w:rsidR="00823D4F">
      <w:rPr>
        <w:rFonts w:ascii="Angsana New" w:hAnsi="Angsana New"/>
        <w:noProof/>
        <w:sz w:val="28"/>
        <w:szCs w:val="28"/>
      </w:rPr>
      <w:t>_FS_TH-</w:t>
    </w:r>
    <w:r w:rsidR="00823D4F">
      <w:rPr>
        <w:rFonts w:ascii="Angsana New" w:hAnsi="Angsana New"/>
        <w:noProof/>
        <w:sz w:val="28"/>
        <w:szCs w:val="28"/>
        <w:cs/>
      </w:rPr>
      <w:t>3</w:t>
    </w:r>
    <w:r w:rsidR="00823D4F">
      <w:rPr>
        <w:rFonts w:ascii="Angsana New" w:hAnsi="Angsana New"/>
        <w:noProof/>
        <w:sz w:val="28"/>
        <w:szCs w:val="28"/>
      </w:rPr>
      <w:t>NFS_V</w:t>
    </w:r>
    <w:r w:rsidR="00823D4F">
      <w:rPr>
        <w:rFonts w:ascii="Angsana New" w:hAnsi="Angsana New"/>
        <w:noProof/>
        <w:sz w:val="28"/>
        <w:szCs w:val="28"/>
        <w:cs/>
      </w:rPr>
      <w:t>10.</w:t>
    </w:r>
    <w:r w:rsidR="00823D4F">
      <w:rPr>
        <w:rFonts w:ascii="Angsana New" w:hAnsi="Angsana New"/>
        <w:noProof/>
        <w:sz w:val="28"/>
        <w:szCs w:val="28"/>
      </w:rPr>
      <w:t>docx</w:t>
    </w:r>
    <w:r w:rsidRPr="002C2265">
      <w:rPr>
        <w:rFonts w:ascii="Angsana New" w:hAnsi="Angsana New"/>
        <w:sz w:val="28"/>
        <w:szCs w:val="28"/>
        <w:cs/>
      </w:rPr>
      <w:fldChar w:fldCharType="end"/>
    </w:r>
    <w:r w:rsidRPr="002C2265">
      <w:rPr>
        <w:rFonts w:ascii="Angsana New" w:hAnsi="Angsana New"/>
        <w:sz w:val="28"/>
        <w:szCs w:val="28"/>
        <w:cs/>
      </w:rPr>
      <w:t xml:space="preserve">  </w:t>
    </w:r>
    <w:r w:rsidR="00F97EA7" w:rsidRPr="00F97EA7">
      <w:rPr>
        <w:rFonts w:ascii="Angsana New" w:hAnsi="Angsana New"/>
        <w:sz w:val="28"/>
        <w:szCs w:val="28"/>
      </w:rPr>
      <w:t>10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11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2020</w:t>
    </w:r>
    <w:r w:rsidRPr="002C2265">
      <w:rPr>
        <w:rFonts w:ascii="Angsana New" w:hAnsi="Angsana New"/>
        <w:sz w:val="28"/>
        <w:szCs w:val="28"/>
      </w:rPr>
      <w:t xml:space="preserve"> </w:t>
    </w:r>
    <w:r w:rsidR="00F97EA7" w:rsidRPr="00F97EA7">
      <w:rPr>
        <w:rFonts w:ascii="Angsana New" w:hAnsi="Angsana New"/>
        <w:sz w:val="28"/>
        <w:szCs w:val="28"/>
      </w:rPr>
      <w:t>01</w:t>
    </w:r>
    <w:r w:rsidRPr="002C2265">
      <w:rPr>
        <w:rFonts w:ascii="Angsana New" w:hAnsi="Angsana New"/>
        <w:sz w:val="28"/>
        <w:szCs w:val="28"/>
      </w:rPr>
      <w:t>:</w:t>
    </w:r>
    <w:r w:rsidR="00F97EA7" w:rsidRPr="00F97EA7">
      <w:rPr>
        <w:rFonts w:ascii="Angsana New" w:hAnsi="Angsana New"/>
        <w:sz w:val="28"/>
        <w:szCs w:val="28"/>
      </w:rPr>
      <w:t>15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F9513" w14:textId="04A41778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B78D" w14:textId="512E4076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2B0A" w14:textId="24D59085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E08A" w14:textId="6649DE16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2BBA1D2C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823D4F">
      <w:rPr>
        <w:rFonts w:cs="Times New Roman"/>
        <w:b w:val="0"/>
        <w:noProof/>
        <w:sz w:val="20"/>
        <w:lang w:val="en-US" w:bidi="th-TH"/>
      </w:rPr>
      <w:t>GGC_YE25_FS_TH-3NFS_V10.docx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 w:rsidR="00F97EA7" w:rsidRPr="00F97EA7">
      <w:rPr>
        <w:rFonts w:cs="Times New Roman"/>
        <w:b w:val="0"/>
        <w:sz w:val="20"/>
        <w:lang w:val="en-US" w:bidi="th-TH"/>
      </w:rPr>
      <w:t>10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11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2020</w:t>
    </w:r>
    <w:r>
      <w:rPr>
        <w:rFonts w:cs="Times New Roman"/>
        <w:b w:val="0"/>
        <w:sz w:val="20"/>
        <w:lang w:val="en-US" w:bidi="th-TH"/>
      </w:rPr>
      <w:t xml:space="preserve"> </w:t>
    </w:r>
    <w:r w:rsidR="00F97EA7" w:rsidRPr="00F97EA7">
      <w:rPr>
        <w:rFonts w:cs="Times New Roman"/>
        <w:b w:val="0"/>
        <w:sz w:val="20"/>
        <w:lang w:val="en-US" w:bidi="th-TH"/>
      </w:rPr>
      <w:t>01</w:t>
    </w:r>
    <w:r>
      <w:rPr>
        <w:rFonts w:cs="Times New Roman"/>
        <w:b w:val="0"/>
        <w:sz w:val="20"/>
        <w:lang w:val="en-US" w:bidi="th-TH"/>
      </w:rPr>
      <w:t>:</w:t>
    </w:r>
    <w:r w:rsidR="00F97EA7" w:rsidRPr="00F97EA7">
      <w:rPr>
        <w:rFonts w:cs="Times New Roman"/>
        <w:b w:val="0"/>
        <w:sz w:val="20"/>
        <w:lang w:val="en-US" w:bidi="th-TH"/>
      </w:rPr>
      <w:t>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AB44" w14:textId="4C302BA1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E4AA8" w14:textId="624B8CA8" w:rsidR="008D22D9" w:rsidRDefault="008D22D9" w:rsidP="00EE0A06">
    <w:pPr>
      <w:pStyle w:val="acctmainheading"/>
      <w:tabs>
        <w:tab w:val="center" w:pos="504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7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76D4" w14:textId="13CA4CB8" w:rsidR="008D22D9" w:rsidRDefault="008D22D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7FEE" w14:textId="3084CC72" w:rsidR="008D22D9" w:rsidRPr="009D2126" w:rsidRDefault="008D22D9" w:rsidP="00214564">
    <w:pPr>
      <w:pStyle w:val="acctmainheading"/>
      <w:tabs>
        <w:tab w:val="center" w:pos="7740"/>
        <w:tab w:val="right" w:pos="1431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  <w:r w:rsidRPr="009D2126">
      <w:rPr>
        <w:rFonts w:cs="Times New Roman"/>
        <w:b w:val="0"/>
        <w:sz w:val="24"/>
        <w:szCs w:val="24"/>
        <w:cs/>
        <w:lang w:val="en-US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8796" w14:textId="057AE9F8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B5A3" w14:textId="3C05FD28" w:rsidR="00A55CF2" w:rsidRPr="009D2126" w:rsidRDefault="00A55CF2" w:rsidP="00A55CF2">
    <w:pPr>
      <w:pStyle w:val="acctmainheading"/>
      <w:tabs>
        <w:tab w:val="center" w:pos="7740"/>
        <w:tab w:val="right" w:pos="14310"/>
      </w:tabs>
      <w:spacing w:after="0" w:line="240" w:lineRule="atLeast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E398" w14:textId="0E7A146D" w:rsidR="008D22D9" w:rsidRPr="009D2126" w:rsidRDefault="008D22D9" w:rsidP="005B7EF8">
    <w:pPr>
      <w:pStyle w:val="acctmainheading"/>
      <w:tabs>
        <w:tab w:val="right" w:pos="9243"/>
        <w:tab w:val="right" w:pos="15480"/>
      </w:tabs>
      <w:spacing w:after="0" w:line="240" w:lineRule="atLeast"/>
      <w:ind w:firstLine="4320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ascii="Angsana New" w:hAnsi="Angsana New"/>
        <w:b w:val="0"/>
        <w:sz w:val="32"/>
        <w:szCs w:val="32"/>
        <w:lang w:val="en-US" w:bidi="th-TH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D05D" w14:textId="1864DCB1" w:rsidR="008D22D9" w:rsidRDefault="008D22D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6154" w14:textId="0BA76B21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D272" w14:textId="77777777" w:rsidR="00C8335E" w:rsidRDefault="00C8335E" w:rsidP="004956B4">
      <w:r>
        <w:separator/>
      </w:r>
    </w:p>
  </w:footnote>
  <w:footnote w:type="continuationSeparator" w:id="0">
    <w:p w14:paraId="56E8BEA6" w14:textId="77777777" w:rsidR="00C8335E" w:rsidRDefault="00C8335E" w:rsidP="004956B4">
      <w:r>
        <w:continuationSeparator/>
      </w:r>
    </w:p>
  </w:footnote>
  <w:footnote w:type="continuationNotice" w:id="1">
    <w:p w14:paraId="68964CDF" w14:textId="77777777" w:rsidR="00C8335E" w:rsidRDefault="00C8335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B088" w14:textId="77777777" w:rsidR="008F1C25" w:rsidRPr="00083EBD" w:rsidRDefault="008F1C25" w:rsidP="00083E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30C92926" w14:textId="77777777" w:rsidR="008F1C25" w:rsidRPr="00083EBD" w:rsidRDefault="008F1C25" w:rsidP="00083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03C652E" w14:textId="6A8EFF39" w:rsidR="008F1C25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745698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18026F67" w14:textId="77777777" w:rsidR="008F1C25" w:rsidRPr="00083EBD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A72B" w14:textId="77777777" w:rsidR="00454509" w:rsidRPr="00083EBD" w:rsidRDefault="0045450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C7003CD" w14:textId="77777777" w:rsidR="00454509" w:rsidRPr="00083EBD" w:rsidRDefault="0045450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E8785" w14:textId="63ED7F0C" w:rsidR="00454509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8E01F8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1FB1CE10" w14:textId="77777777" w:rsidR="00454509" w:rsidRPr="00083EBD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8BFCA" w14:textId="77777777" w:rsidR="008F1C25" w:rsidRPr="00083EBD" w:rsidRDefault="008F1C25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4A28DFD" w14:textId="77777777" w:rsidR="008F1C25" w:rsidRPr="00083EBD" w:rsidRDefault="008F1C25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B2DE213" w14:textId="3446DBD9" w:rsidR="008F1C25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745698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6A46D176" w14:textId="77777777" w:rsidR="008F1C25" w:rsidRPr="00083EBD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E1D5" w14:textId="77777777" w:rsidR="008D22D9" w:rsidRPr="00270C0D" w:rsidRDefault="008D22D9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C391A8" w14:textId="77777777" w:rsidR="008D22D9" w:rsidRPr="00FA7747" w:rsidRDefault="008D22D9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B79561" w14:textId="09E80A20" w:rsidR="008D22D9" w:rsidRPr="00BD30EC" w:rsidRDefault="008D22D9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="00F97EA7"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="00F97EA7"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043A76">
      <w:rPr>
        <w:rFonts w:ascii="Angsana New" w:hAnsi="Angsana New"/>
        <w:bCs/>
        <w:sz w:val="30"/>
        <w:szCs w:val="30"/>
        <w:lang w:val="en-US" w:bidi="th-TH"/>
      </w:rPr>
      <w:t>6</w:t>
    </w:r>
  </w:p>
  <w:p w14:paraId="1DEA5852" w14:textId="77777777" w:rsidR="008D22D9" w:rsidRPr="006329BD" w:rsidRDefault="008D22D9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A0B3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43C1B351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908FE6B" w14:textId="0AC3BBD0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4E137E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69154076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94B2" w14:textId="77777777" w:rsidR="00D120BB" w:rsidRPr="00270C0D" w:rsidRDefault="00D120BB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625A39CB" w14:textId="77777777" w:rsidR="00D120BB" w:rsidRPr="00FA7747" w:rsidRDefault="00D120BB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80560" w14:textId="75E971E8" w:rsidR="00D120BB" w:rsidRPr="00BD30EC" w:rsidRDefault="00D120BB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4E137E">
      <w:rPr>
        <w:rFonts w:ascii="Angsana New" w:hAnsi="Angsana New"/>
        <w:bCs/>
        <w:sz w:val="30"/>
        <w:szCs w:val="30"/>
        <w:lang w:val="en-US" w:bidi="th-TH"/>
      </w:rPr>
      <w:t>8</w:t>
    </w:r>
  </w:p>
  <w:p w14:paraId="43A30B8B" w14:textId="77777777" w:rsidR="00D120BB" w:rsidRPr="006329BD" w:rsidRDefault="00D120BB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3538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D236290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188F127" w14:textId="67F2AF16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23C50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1D98198C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A7EE3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C7295EC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2EE2ED6" w14:textId="2B60E774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23C50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3687B91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0A10C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5DF054E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DB40CD" w14:textId="0636973B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815523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1151CC8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6044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BB0F09D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0B7DB1" w14:textId="613C07E4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815523">
      <w:rPr>
        <w:rFonts w:asciiTheme="majorBidi" w:hAnsiTheme="majorBidi" w:cstheme="majorBidi"/>
        <w:bCs/>
        <w:sz w:val="32"/>
        <w:szCs w:val="32"/>
        <w:lang w:val="en-US" w:bidi="th-TH"/>
      </w:rPr>
      <w:t>8</w:t>
    </w:r>
  </w:p>
  <w:p w14:paraId="49E1D427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4100E"/>
    <w:multiLevelType w:val="multilevel"/>
    <w:tmpl w:val="3A7C08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19740B"/>
    <w:multiLevelType w:val="hybridMultilevel"/>
    <w:tmpl w:val="BDDAC5E8"/>
    <w:lvl w:ilvl="0" w:tplc="E7BCD8B6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534467817">
    <w:abstractNumId w:val="6"/>
  </w:num>
  <w:num w:numId="2" w16cid:durableId="1209297239">
    <w:abstractNumId w:val="5"/>
  </w:num>
  <w:num w:numId="3" w16cid:durableId="1769081010">
    <w:abstractNumId w:val="9"/>
  </w:num>
  <w:num w:numId="4" w16cid:durableId="320279022">
    <w:abstractNumId w:val="7"/>
  </w:num>
  <w:num w:numId="5" w16cid:durableId="657465563">
    <w:abstractNumId w:val="8"/>
  </w:num>
  <w:num w:numId="6" w16cid:durableId="467481672">
    <w:abstractNumId w:val="3"/>
  </w:num>
  <w:num w:numId="7" w16cid:durableId="596864468">
    <w:abstractNumId w:val="2"/>
  </w:num>
  <w:num w:numId="8" w16cid:durableId="409548019">
    <w:abstractNumId w:val="0"/>
  </w:num>
  <w:num w:numId="9" w16cid:durableId="1735473010">
    <w:abstractNumId w:val="1"/>
  </w:num>
  <w:num w:numId="10" w16cid:durableId="693922043">
    <w:abstractNumId w:val="4"/>
  </w:num>
  <w:num w:numId="11" w16cid:durableId="378674386">
    <w:abstractNumId w:val="17"/>
  </w:num>
  <w:num w:numId="12" w16cid:durableId="337773390">
    <w:abstractNumId w:val="10"/>
  </w:num>
  <w:num w:numId="13" w16cid:durableId="1477606901">
    <w:abstractNumId w:val="21"/>
  </w:num>
  <w:num w:numId="14" w16cid:durableId="1790314299">
    <w:abstractNumId w:val="15"/>
  </w:num>
  <w:num w:numId="15" w16cid:durableId="1679964892">
    <w:abstractNumId w:val="19"/>
  </w:num>
  <w:num w:numId="16" w16cid:durableId="399206982">
    <w:abstractNumId w:val="22"/>
  </w:num>
  <w:num w:numId="17" w16cid:durableId="783036238">
    <w:abstractNumId w:val="23"/>
  </w:num>
  <w:num w:numId="18" w16cid:durableId="60521823">
    <w:abstractNumId w:val="26"/>
  </w:num>
  <w:num w:numId="19" w16cid:durableId="632757649">
    <w:abstractNumId w:val="25"/>
  </w:num>
  <w:num w:numId="20" w16cid:durableId="1543011857">
    <w:abstractNumId w:val="24"/>
  </w:num>
  <w:num w:numId="21" w16cid:durableId="470295394">
    <w:abstractNumId w:val="16"/>
  </w:num>
  <w:num w:numId="22" w16cid:durableId="745225906">
    <w:abstractNumId w:val="13"/>
  </w:num>
  <w:num w:numId="23" w16cid:durableId="1484005554">
    <w:abstractNumId w:val="12"/>
  </w:num>
  <w:num w:numId="24" w16cid:durableId="1875461547">
    <w:abstractNumId w:val="18"/>
  </w:num>
  <w:num w:numId="25" w16cid:durableId="1856921211">
    <w:abstractNumId w:val="20"/>
  </w:num>
  <w:num w:numId="26" w16cid:durableId="1496843338">
    <w:abstractNumId w:val="14"/>
  </w:num>
  <w:num w:numId="27" w16cid:durableId="677315233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0CFF"/>
    <w:rsid w:val="0000100B"/>
    <w:rsid w:val="00001145"/>
    <w:rsid w:val="000012CF"/>
    <w:rsid w:val="000014A0"/>
    <w:rsid w:val="00001741"/>
    <w:rsid w:val="000019C7"/>
    <w:rsid w:val="00001A8C"/>
    <w:rsid w:val="00001F91"/>
    <w:rsid w:val="00002354"/>
    <w:rsid w:val="0000260C"/>
    <w:rsid w:val="0000265F"/>
    <w:rsid w:val="00002740"/>
    <w:rsid w:val="00002A40"/>
    <w:rsid w:val="00002EC2"/>
    <w:rsid w:val="00002F4D"/>
    <w:rsid w:val="000032FE"/>
    <w:rsid w:val="000034BC"/>
    <w:rsid w:val="00003AE6"/>
    <w:rsid w:val="00003CF4"/>
    <w:rsid w:val="00004376"/>
    <w:rsid w:val="0000493D"/>
    <w:rsid w:val="00004BD0"/>
    <w:rsid w:val="00004C4B"/>
    <w:rsid w:val="000056D8"/>
    <w:rsid w:val="00005773"/>
    <w:rsid w:val="00005AA1"/>
    <w:rsid w:val="00005AD3"/>
    <w:rsid w:val="00005D01"/>
    <w:rsid w:val="000061A8"/>
    <w:rsid w:val="00006216"/>
    <w:rsid w:val="000063D3"/>
    <w:rsid w:val="000063E3"/>
    <w:rsid w:val="000064E6"/>
    <w:rsid w:val="00007438"/>
    <w:rsid w:val="000074FC"/>
    <w:rsid w:val="00007828"/>
    <w:rsid w:val="00007982"/>
    <w:rsid w:val="00007AA4"/>
    <w:rsid w:val="00007BFE"/>
    <w:rsid w:val="00007E44"/>
    <w:rsid w:val="000102DC"/>
    <w:rsid w:val="000103ED"/>
    <w:rsid w:val="00010D91"/>
    <w:rsid w:val="00010EC8"/>
    <w:rsid w:val="00010F4D"/>
    <w:rsid w:val="00011647"/>
    <w:rsid w:val="0001169E"/>
    <w:rsid w:val="00011892"/>
    <w:rsid w:val="00011F59"/>
    <w:rsid w:val="00011F96"/>
    <w:rsid w:val="00011F9B"/>
    <w:rsid w:val="000120A5"/>
    <w:rsid w:val="000124D1"/>
    <w:rsid w:val="0001279E"/>
    <w:rsid w:val="00012996"/>
    <w:rsid w:val="00013046"/>
    <w:rsid w:val="00013106"/>
    <w:rsid w:val="000132EA"/>
    <w:rsid w:val="0001342C"/>
    <w:rsid w:val="00013704"/>
    <w:rsid w:val="0001390A"/>
    <w:rsid w:val="00014486"/>
    <w:rsid w:val="00014E9B"/>
    <w:rsid w:val="00015073"/>
    <w:rsid w:val="00015077"/>
    <w:rsid w:val="000151FA"/>
    <w:rsid w:val="00015227"/>
    <w:rsid w:val="000154ED"/>
    <w:rsid w:val="00015715"/>
    <w:rsid w:val="0001580A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14"/>
    <w:rsid w:val="0001655F"/>
    <w:rsid w:val="000169B6"/>
    <w:rsid w:val="000169E3"/>
    <w:rsid w:val="000175DD"/>
    <w:rsid w:val="0002090F"/>
    <w:rsid w:val="00020955"/>
    <w:rsid w:val="00020A07"/>
    <w:rsid w:val="00020B12"/>
    <w:rsid w:val="00020C4D"/>
    <w:rsid w:val="0002152F"/>
    <w:rsid w:val="00021566"/>
    <w:rsid w:val="00021573"/>
    <w:rsid w:val="000216F8"/>
    <w:rsid w:val="00021C8E"/>
    <w:rsid w:val="00021EC6"/>
    <w:rsid w:val="000224EE"/>
    <w:rsid w:val="000227BD"/>
    <w:rsid w:val="00022944"/>
    <w:rsid w:val="00022A1B"/>
    <w:rsid w:val="000231A0"/>
    <w:rsid w:val="00023492"/>
    <w:rsid w:val="0002369A"/>
    <w:rsid w:val="0002383A"/>
    <w:rsid w:val="00023B24"/>
    <w:rsid w:val="00023B3C"/>
    <w:rsid w:val="00023C50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635"/>
    <w:rsid w:val="0002670E"/>
    <w:rsid w:val="0002685E"/>
    <w:rsid w:val="000268BB"/>
    <w:rsid w:val="00026A4A"/>
    <w:rsid w:val="00026C79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8E7"/>
    <w:rsid w:val="00030AEA"/>
    <w:rsid w:val="00030C47"/>
    <w:rsid w:val="00030DAE"/>
    <w:rsid w:val="00030F6B"/>
    <w:rsid w:val="000316D2"/>
    <w:rsid w:val="00031870"/>
    <w:rsid w:val="00031976"/>
    <w:rsid w:val="00031A92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8C8"/>
    <w:rsid w:val="000329B5"/>
    <w:rsid w:val="00032A15"/>
    <w:rsid w:val="00032C0D"/>
    <w:rsid w:val="00032CC1"/>
    <w:rsid w:val="0003303E"/>
    <w:rsid w:val="0003337F"/>
    <w:rsid w:val="0003353C"/>
    <w:rsid w:val="00033714"/>
    <w:rsid w:val="00033812"/>
    <w:rsid w:val="000338A1"/>
    <w:rsid w:val="000339B8"/>
    <w:rsid w:val="00033B04"/>
    <w:rsid w:val="00033D3A"/>
    <w:rsid w:val="00034073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771"/>
    <w:rsid w:val="00036CD0"/>
    <w:rsid w:val="000375A4"/>
    <w:rsid w:val="0003793A"/>
    <w:rsid w:val="00037B04"/>
    <w:rsid w:val="00037CF6"/>
    <w:rsid w:val="00037D1E"/>
    <w:rsid w:val="0004022C"/>
    <w:rsid w:val="000402C8"/>
    <w:rsid w:val="000405B2"/>
    <w:rsid w:val="00040D9C"/>
    <w:rsid w:val="00041034"/>
    <w:rsid w:val="00041214"/>
    <w:rsid w:val="000412C7"/>
    <w:rsid w:val="00041A99"/>
    <w:rsid w:val="00041DB2"/>
    <w:rsid w:val="0004217C"/>
    <w:rsid w:val="00042957"/>
    <w:rsid w:val="000429DE"/>
    <w:rsid w:val="0004316A"/>
    <w:rsid w:val="0004319B"/>
    <w:rsid w:val="00043A76"/>
    <w:rsid w:val="00043CB6"/>
    <w:rsid w:val="00044200"/>
    <w:rsid w:val="0004423A"/>
    <w:rsid w:val="000443A3"/>
    <w:rsid w:val="00044635"/>
    <w:rsid w:val="000447C0"/>
    <w:rsid w:val="00044F02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47C70"/>
    <w:rsid w:val="00050012"/>
    <w:rsid w:val="00050337"/>
    <w:rsid w:val="000505EB"/>
    <w:rsid w:val="00050839"/>
    <w:rsid w:val="000508DC"/>
    <w:rsid w:val="00050948"/>
    <w:rsid w:val="00050C35"/>
    <w:rsid w:val="00050F6E"/>
    <w:rsid w:val="00051491"/>
    <w:rsid w:val="000517DE"/>
    <w:rsid w:val="00051A0F"/>
    <w:rsid w:val="00051A81"/>
    <w:rsid w:val="00051B99"/>
    <w:rsid w:val="00051C2F"/>
    <w:rsid w:val="00051DC9"/>
    <w:rsid w:val="00051EE1"/>
    <w:rsid w:val="0005202E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080"/>
    <w:rsid w:val="00055234"/>
    <w:rsid w:val="00055333"/>
    <w:rsid w:val="00055471"/>
    <w:rsid w:val="00055960"/>
    <w:rsid w:val="00055981"/>
    <w:rsid w:val="00055D63"/>
    <w:rsid w:val="00056007"/>
    <w:rsid w:val="000562ED"/>
    <w:rsid w:val="000564BE"/>
    <w:rsid w:val="00056538"/>
    <w:rsid w:val="000568A3"/>
    <w:rsid w:val="00056906"/>
    <w:rsid w:val="00056F61"/>
    <w:rsid w:val="00057068"/>
    <w:rsid w:val="000573F8"/>
    <w:rsid w:val="000574DA"/>
    <w:rsid w:val="000575CA"/>
    <w:rsid w:val="00057AEA"/>
    <w:rsid w:val="00057CAE"/>
    <w:rsid w:val="00057CC5"/>
    <w:rsid w:val="000601A9"/>
    <w:rsid w:val="0006033C"/>
    <w:rsid w:val="0006042E"/>
    <w:rsid w:val="00060457"/>
    <w:rsid w:val="00060584"/>
    <w:rsid w:val="00060EFD"/>
    <w:rsid w:val="00061083"/>
    <w:rsid w:val="00061180"/>
    <w:rsid w:val="000614AB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5F9"/>
    <w:rsid w:val="00062722"/>
    <w:rsid w:val="0006287C"/>
    <w:rsid w:val="00062912"/>
    <w:rsid w:val="00062920"/>
    <w:rsid w:val="00062C04"/>
    <w:rsid w:val="0006319E"/>
    <w:rsid w:val="000632C7"/>
    <w:rsid w:val="0006354B"/>
    <w:rsid w:val="000635DE"/>
    <w:rsid w:val="0006366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2D"/>
    <w:rsid w:val="00064CB0"/>
    <w:rsid w:val="00064FDC"/>
    <w:rsid w:val="00064FDD"/>
    <w:rsid w:val="00065255"/>
    <w:rsid w:val="00065407"/>
    <w:rsid w:val="00065442"/>
    <w:rsid w:val="000656E1"/>
    <w:rsid w:val="000658D7"/>
    <w:rsid w:val="000659CB"/>
    <w:rsid w:val="00065A0F"/>
    <w:rsid w:val="00065ADE"/>
    <w:rsid w:val="00065C80"/>
    <w:rsid w:val="00065E35"/>
    <w:rsid w:val="0006626D"/>
    <w:rsid w:val="00066600"/>
    <w:rsid w:val="000668C4"/>
    <w:rsid w:val="00066EE2"/>
    <w:rsid w:val="00066FB0"/>
    <w:rsid w:val="0006702B"/>
    <w:rsid w:val="000678BA"/>
    <w:rsid w:val="00067C1F"/>
    <w:rsid w:val="00067D22"/>
    <w:rsid w:val="000701A9"/>
    <w:rsid w:val="00070327"/>
    <w:rsid w:val="0007069B"/>
    <w:rsid w:val="000707B3"/>
    <w:rsid w:val="000707FC"/>
    <w:rsid w:val="0007080C"/>
    <w:rsid w:val="000709DA"/>
    <w:rsid w:val="000709F9"/>
    <w:rsid w:val="00070A79"/>
    <w:rsid w:val="00070C56"/>
    <w:rsid w:val="00070D7A"/>
    <w:rsid w:val="00071647"/>
    <w:rsid w:val="000716DA"/>
    <w:rsid w:val="000722E1"/>
    <w:rsid w:val="0007277C"/>
    <w:rsid w:val="0007277D"/>
    <w:rsid w:val="000729B1"/>
    <w:rsid w:val="000729F5"/>
    <w:rsid w:val="00072B21"/>
    <w:rsid w:val="00072CEF"/>
    <w:rsid w:val="00073024"/>
    <w:rsid w:val="000730AF"/>
    <w:rsid w:val="000730CF"/>
    <w:rsid w:val="000730FE"/>
    <w:rsid w:val="0007390A"/>
    <w:rsid w:val="00073B1F"/>
    <w:rsid w:val="00073B97"/>
    <w:rsid w:val="00073FD2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EEB"/>
    <w:rsid w:val="00075FFC"/>
    <w:rsid w:val="00076417"/>
    <w:rsid w:val="00076640"/>
    <w:rsid w:val="0007679B"/>
    <w:rsid w:val="00076DD6"/>
    <w:rsid w:val="000770B3"/>
    <w:rsid w:val="000779F7"/>
    <w:rsid w:val="000802A4"/>
    <w:rsid w:val="000809D6"/>
    <w:rsid w:val="00080F0D"/>
    <w:rsid w:val="00080FEA"/>
    <w:rsid w:val="00081600"/>
    <w:rsid w:val="00081646"/>
    <w:rsid w:val="0008178B"/>
    <w:rsid w:val="000817CF"/>
    <w:rsid w:val="000818A1"/>
    <w:rsid w:val="000818AD"/>
    <w:rsid w:val="00081909"/>
    <w:rsid w:val="00081966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65F"/>
    <w:rsid w:val="000838F4"/>
    <w:rsid w:val="00083D28"/>
    <w:rsid w:val="00083EBD"/>
    <w:rsid w:val="00083F44"/>
    <w:rsid w:val="00083F72"/>
    <w:rsid w:val="00084073"/>
    <w:rsid w:val="000840F3"/>
    <w:rsid w:val="000841EB"/>
    <w:rsid w:val="0008436C"/>
    <w:rsid w:val="00084387"/>
    <w:rsid w:val="000843CE"/>
    <w:rsid w:val="00084539"/>
    <w:rsid w:val="00084561"/>
    <w:rsid w:val="000845F6"/>
    <w:rsid w:val="0008493B"/>
    <w:rsid w:val="00084A8B"/>
    <w:rsid w:val="00084CA1"/>
    <w:rsid w:val="00085055"/>
    <w:rsid w:val="0008526C"/>
    <w:rsid w:val="000855B7"/>
    <w:rsid w:val="000856FA"/>
    <w:rsid w:val="00085ADA"/>
    <w:rsid w:val="000860B7"/>
    <w:rsid w:val="000862C7"/>
    <w:rsid w:val="0008635F"/>
    <w:rsid w:val="00086BE5"/>
    <w:rsid w:val="00086D23"/>
    <w:rsid w:val="00086E7A"/>
    <w:rsid w:val="000877F1"/>
    <w:rsid w:val="00087C9A"/>
    <w:rsid w:val="00087CA6"/>
    <w:rsid w:val="00087FCD"/>
    <w:rsid w:val="00090308"/>
    <w:rsid w:val="00090EFD"/>
    <w:rsid w:val="000910A9"/>
    <w:rsid w:val="0009183C"/>
    <w:rsid w:val="000919AE"/>
    <w:rsid w:val="00091AF4"/>
    <w:rsid w:val="00091D45"/>
    <w:rsid w:val="00092442"/>
    <w:rsid w:val="00092641"/>
    <w:rsid w:val="0009270A"/>
    <w:rsid w:val="00092B54"/>
    <w:rsid w:val="00092F81"/>
    <w:rsid w:val="00092FFA"/>
    <w:rsid w:val="0009329F"/>
    <w:rsid w:val="000933C1"/>
    <w:rsid w:val="0009366D"/>
    <w:rsid w:val="00093A25"/>
    <w:rsid w:val="00093DB7"/>
    <w:rsid w:val="00094164"/>
    <w:rsid w:val="000941D8"/>
    <w:rsid w:val="00094272"/>
    <w:rsid w:val="00094304"/>
    <w:rsid w:val="00094395"/>
    <w:rsid w:val="00094986"/>
    <w:rsid w:val="00094B46"/>
    <w:rsid w:val="00094BAC"/>
    <w:rsid w:val="000955AC"/>
    <w:rsid w:val="000957CE"/>
    <w:rsid w:val="00095E39"/>
    <w:rsid w:val="0009656C"/>
    <w:rsid w:val="0009657B"/>
    <w:rsid w:val="000966D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946"/>
    <w:rsid w:val="000A0AB7"/>
    <w:rsid w:val="000A0B6F"/>
    <w:rsid w:val="000A0C84"/>
    <w:rsid w:val="000A0EA3"/>
    <w:rsid w:val="000A0FDC"/>
    <w:rsid w:val="000A1623"/>
    <w:rsid w:val="000A18E6"/>
    <w:rsid w:val="000A1D94"/>
    <w:rsid w:val="000A1FCC"/>
    <w:rsid w:val="000A2167"/>
    <w:rsid w:val="000A24AD"/>
    <w:rsid w:val="000A2540"/>
    <w:rsid w:val="000A286C"/>
    <w:rsid w:val="000A29D1"/>
    <w:rsid w:val="000A2DA7"/>
    <w:rsid w:val="000A363B"/>
    <w:rsid w:val="000A3727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469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28E"/>
    <w:rsid w:val="000A730A"/>
    <w:rsid w:val="000A7430"/>
    <w:rsid w:val="000A75A6"/>
    <w:rsid w:val="000A76C9"/>
    <w:rsid w:val="000A772F"/>
    <w:rsid w:val="000A7ADA"/>
    <w:rsid w:val="000A7B44"/>
    <w:rsid w:val="000A7D5E"/>
    <w:rsid w:val="000A7EBA"/>
    <w:rsid w:val="000B01B8"/>
    <w:rsid w:val="000B0215"/>
    <w:rsid w:val="000B021D"/>
    <w:rsid w:val="000B0360"/>
    <w:rsid w:val="000B0412"/>
    <w:rsid w:val="000B0720"/>
    <w:rsid w:val="000B0ACF"/>
    <w:rsid w:val="000B0AFD"/>
    <w:rsid w:val="000B0DFC"/>
    <w:rsid w:val="000B0E74"/>
    <w:rsid w:val="000B1164"/>
    <w:rsid w:val="000B126D"/>
    <w:rsid w:val="000B17A0"/>
    <w:rsid w:val="000B1B02"/>
    <w:rsid w:val="000B1B44"/>
    <w:rsid w:val="000B1C74"/>
    <w:rsid w:val="000B1E7C"/>
    <w:rsid w:val="000B1ECB"/>
    <w:rsid w:val="000B1F8A"/>
    <w:rsid w:val="000B1F9F"/>
    <w:rsid w:val="000B20BE"/>
    <w:rsid w:val="000B2223"/>
    <w:rsid w:val="000B235E"/>
    <w:rsid w:val="000B24BB"/>
    <w:rsid w:val="000B268F"/>
    <w:rsid w:val="000B26FB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ACF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548"/>
    <w:rsid w:val="000B66DB"/>
    <w:rsid w:val="000B695E"/>
    <w:rsid w:val="000B6B68"/>
    <w:rsid w:val="000B6F74"/>
    <w:rsid w:val="000B7644"/>
    <w:rsid w:val="000B77E7"/>
    <w:rsid w:val="000B78AD"/>
    <w:rsid w:val="000B7A60"/>
    <w:rsid w:val="000B7A7B"/>
    <w:rsid w:val="000B7F82"/>
    <w:rsid w:val="000C00F5"/>
    <w:rsid w:val="000C0365"/>
    <w:rsid w:val="000C052E"/>
    <w:rsid w:val="000C0946"/>
    <w:rsid w:val="000C09C4"/>
    <w:rsid w:val="000C0A65"/>
    <w:rsid w:val="000C0AFD"/>
    <w:rsid w:val="000C0B63"/>
    <w:rsid w:val="000C0D80"/>
    <w:rsid w:val="000C0EE7"/>
    <w:rsid w:val="000C1393"/>
    <w:rsid w:val="000C1750"/>
    <w:rsid w:val="000C1822"/>
    <w:rsid w:val="000C19A5"/>
    <w:rsid w:val="000C1A8C"/>
    <w:rsid w:val="000C1A94"/>
    <w:rsid w:val="000C1BA5"/>
    <w:rsid w:val="000C2046"/>
    <w:rsid w:val="000C2089"/>
    <w:rsid w:val="000C2123"/>
    <w:rsid w:val="000C218C"/>
    <w:rsid w:val="000C292D"/>
    <w:rsid w:val="000C29C3"/>
    <w:rsid w:val="000C2DD1"/>
    <w:rsid w:val="000C3C52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07A"/>
    <w:rsid w:val="000C52F4"/>
    <w:rsid w:val="000C5347"/>
    <w:rsid w:val="000C55D7"/>
    <w:rsid w:val="000C5B66"/>
    <w:rsid w:val="000C5D30"/>
    <w:rsid w:val="000C5DC6"/>
    <w:rsid w:val="000C5F79"/>
    <w:rsid w:val="000C6367"/>
    <w:rsid w:val="000C6A58"/>
    <w:rsid w:val="000C6D34"/>
    <w:rsid w:val="000C6E29"/>
    <w:rsid w:val="000C70A2"/>
    <w:rsid w:val="000C7183"/>
    <w:rsid w:val="000C73B2"/>
    <w:rsid w:val="000C74A7"/>
    <w:rsid w:val="000C75E1"/>
    <w:rsid w:val="000C7D67"/>
    <w:rsid w:val="000D007D"/>
    <w:rsid w:val="000D00DE"/>
    <w:rsid w:val="000D0149"/>
    <w:rsid w:val="000D08A1"/>
    <w:rsid w:val="000D0C54"/>
    <w:rsid w:val="000D1090"/>
    <w:rsid w:val="000D1388"/>
    <w:rsid w:val="000D1717"/>
    <w:rsid w:val="000D17D4"/>
    <w:rsid w:val="000D1AB9"/>
    <w:rsid w:val="000D1BE4"/>
    <w:rsid w:val="000D1CE4"/>
    <w:rsid w:val="000D1E7D"/>
    <w:rsid w:val="000D22F3"/>
    <w:rsid w:val="000D251D"/>
    <w:rsid w:val="000D263F"/>
    <w:rsid w:val="000D2BE1"/>
    <w:rsid w:val="000D2CE3"/>
    <w:rsid w:val="000D318C"/>
    <w:rsid w:val="000D33B4"/>
    <w:rsid w:val="000D3D9A"/>
    <w:rsid w:val="000D3DA2"/>
    <w:rsid w:val="000D41FB"/>
    <w:rsid w:val="000D46C0"/>
    <w:rsid w:val="000D485B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008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B69"/>
    <w:rsid w:val="000D7FBA"/>
    <w:rsid w:val="000E0209"/>
    <w:rsid w:val="000E03AE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2E69"/>
    <w:rsid w:val="000E391E"/>
    <w:rsid w:val="000E3978"/>
    <w:rsid w:val="000E3C7A"/>
    <w:rsid w:val="000E3CD1"/>
    <w:rsid w:val="000E409E"/>
    <w:rsid w:val="000E40E3"/>
    <w:rsid w:val="000E426E"/>
    <w:rsid w:val="000E44DE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73"/>
    <w:rsid w:val="000E7BD5"/>
    <w:rsid w:val="000E7E13"/>
    <w:rsid w:val="000F04E1"/>
    <w:rsid w:val="000F06C8"/>
    <w:rsid w:val="000F0717"/>
    <w:rsid w:val="000F0745"/>
    <w:rsid w:val="000F0BD0"/>
    <w:rsid w:val="000F0CCF"/>
    <w:rsid w:val="000F1222"/>
    <w:rsid w:val="000F12E1"/>
    <w:rsid w:val="000F1661"/>
    <w:rsid w:val="000F22B8"/>
    <w:rsid w:val="000F23BF"/>
    <w:rsid w:val="000F2705"/>
    <w:rsid w:val="000F284E"/>
    <w:rsid w:val="000F2A8E"/>
    <w:rsid w:val="000F2D84"/>
    <w:rsid w:val="000F3485"/>
    <w:rsid w:val="000F34DD"/>
    <w:rsid w:val="000F3899"/>
    <w:rsid w:val="000F399B"/>
    <w:rsid w:val="000F3B57"/>
    <w:rsid w:val="000F3B87"/>
    <w:rsid w:val="000F3C0F"/>
    <w:rsid w:val="000F3E52"/>
    <w:rsid w:val="000F3FDD"/>
    <w:rsid w:val="000F4116"/>
    <w:rsid w:val="000F480A"/>
    <w:rsid w:val="000F4995"/>
    <w:rsid w:val="000F4A12"/>
    <w:rsid w:val="000F4EE6"/>
    <w:rsid w:val="000F4F48"/>
    <w:rsid w:val="000F5015"/>
    <w:rsid w:val="000F52B1"/>
    <w:rsid w:val="000F52CD"/>
    <w:rsid w:val="000F560C"/>
    <w:rsid w:val="000F5637"/>
    <w:rsid w:val="000F60AC"/>
    <w:rsid w:val="000F617F"/>
    <w:rsid w:val="000F6241"/>
    <w:rsid w:val="000F634F"/>
    <w:rsid w:val="000F674D"/>
    <w:rsid w:val="000F69D3"/>
    <w:rsid w:val="000F7332"/>
    <w:rsid w:val="000F7772"/>
    <w:rsid w:val="000F7915"/>
    <w:rsid w:val="000F7BE0"/>
    <w:rsid w:val="000F7CDB"/>
    <w:rsid w:val="001001CF"/>
    <w:rsid w:val="001001FF"/>
    <w:rsid w:val="001005B7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28C"/>
    <w:rsid w:val="0010233D"/>
    <w:rsid w:val="001024C8"/>
    <w:rsid w:val="00102676"/>
    <w:rsid w:val="001027D8"/>
    <w:rsid w:val="0010284B"/>
    <w:rsid w:val="00102B04"/>
    <w:rsid w:val="00102EA9"/>
    <w:rsid w:val="00102F77"/>
    <w:rsid w:val="001030AE"/>
    <w:rsid w:val="001037F5"/>
    <w:rsid w:val="00103803"/>
    <w:rsid w:val="00103AB1"/>
    <w:rsid w:val="00103CD4"/>
    <w:rsid w:val="00103E0D"/>
    <w:rsid w:val="0010428F"/>
    <w:rsid w:val="00104487"/>
    <w:rsid w:val="001044EF"/>
    <w:rsid w:val="00104539"/>
    <w:rsid w:val="0010496A"/>
    <w:rsid w:val="00104BC1"/>
    <w:rsid w:val="00104DBC"/>
    <w:rsid w:val="00105061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A5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A9E"/>
    <w:rsid w:val="00110CE0"/>
    <w:rsid w:val="00110DBC"/>
    <w:rsid w:val="001111EC"/>
    <w:rsid w:val="0011162E"/>
    <w:rsid w:val="00111775"/>
    <w:rsid w:val="00111817"/>
    <w:rsid w:val="001118F9"/>
    <w:rsid w:val="0011198F"/>
    <w:rsid w:val="00111A06"/>
    <w:rsid w:val="00111A32"/>
    <w:rsid w:val="00112401"/>
    <w:rsid w:val="00112A9F"/>
    <w:rsid w:val="00112C19"/>
    <w:rsid w:val="00112E05"/>
    <w:rsid w:val="0011319F"/>
    <w:rsid w:val="00113BB2"/>
    <w:rsid w:val="00113F1C"/>
    <w:rsid w:val="00113F7A"/>
    <w:rsid w:val="00113FE9"/>
    <w:rsid w:val="001149A6"/>
    <w:rsid w:val="001153E5"/>
    <w:rsid w:val="0011549F"/>
    <w:rsid w:val="001155F9"/>
    <w:rsid w:val="0011560E"/>
    <w:rsid w:val="00115725"/>
    <w:rsid w:val="0011593B"/>
    <w:rsid w:val="00115AFE"/>
    <w:rsid w:val="00115B2A"/>
    <w:rsid w:val="00115D59"/>
    <w:rsid w:val="00116610"/>
    <w:rsid w:val="00116B3B"/>
    <w:rsid w:val="0011742A"/>
    <w:rsid w:val="00117486"/>
    <w:rsid w:val="001174EC"/>
    <w:rsid w:val="001174F1"/>
    <w:rsid w:val="00117734"/>
    <w:rsid w:val="0011791D"/>
    <w:rsid w:val="00117BCE"/>
    <w:rsid w:val="00117EBD"/>
    <w:rsid w:val="00120065"/>
    <w:rsid w:val="001202E8"/>
    <w:rsid w:val="00120302"/>
    <w:rsid w:val="0012038F"/>
    <w:rsid w:val="001204FD"/>
    <w:rsid w:val="001205FF"/>
    <w:rsid w:val="001208F5"/>
    <w:rsid w:val="00120EC2"/>
    <w:rsid w:val="00120FEB"/>
    <w:rsid w:val="001210AA"/>
    <w:rsid w:val="00121317"/>
    <w:rsid w:val="001213FD"/>
    <w:rsid w:val="0012145F"/>
    <w:rsid w:val="00121A16"/>
    <w:rsid w:val="00121A6F"/>
    <w:rsid w:val="00121CC7"/>
    <w:rsid w:val="00121EA6"/>
    <w:rsid w:val="001220A0"/>
    <w:rsid w:val="0012210F"/>
    <w:rsid w:val="001226A3"/>
    <w:rsid w:val="0012297C"/>
    <w:rsid w:val="00122D0D"/>
    <w:rsid w:val="00122F57"/>
    <w:rsid w:val="001232BA"/>
    <w:rsid w:val="001234D8"/>
    <w:rsid w:val="0012366C"/>
    <w:rsid w:val="001236C9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785"/>
    <w:rsid w:val="00126A9B"/>
    <w:rsid w:val="00126B8D"/>
    <w:rsid w:val="00126C10"/>
    <w:rsid w:val="00127081"/>
    <w:rsid w:val="0012721C"/>
    <w:rsid w:val="00127299"/>
    <w:rsid w:val="00127625"/>
    <w:rsid w:val="0012774A"/>
    <w:rsid w:val="0012784F"/>
    <w:rsid w:val="001278BD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7E5"/>
    <w:rsid w:val="001329D9"/>
    <w:rsid w:val="001329DB"/>
    <w:rsid w:val="00132F79"/>
    <w:rsid w:val="001330E2"/>
    <w:rsid w:val="00133426"/>
    <w:rsid w:val="001336FA"/>
    <w:rsid w:val="00133A8B"/>
    <w:rsid w:val="00133AA6"/>
    <w:rsid w:val="00133B1F"/>
    <w:rsid w:val="00133BE8"/>
    <w:rsid w:val="00133D5E"/>
    <w:rsid w:val="00133F1E"/>
    <w:rsid w:val="001341DF"/>
    <w:rsid w:val="00134415"/>
    <w:rsid w:val="0013473C"/>
    <w:rsid w:val="00134F3C"/>
    <w:rsid w:val="0013526B"/>
    <w:rsid w:val="00135310"/>
    <w:rsid w:val="00135361"/>
    <w:rsid w:val="001357DA"/>
    <w:rsid w:val="00135890"/>
    <w:rsid w:val="00135BB2"/>
    <w:rsid w:val="00135C74"/>
    <w:rsid w:val="00136087"/>
    <w:rsid w:val="00136119"/>
    <w:rsid w:val="001367FB"/>
    <w:rsid w:val="00136C2E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093"/>
    <w:rsid w:val="00141141"/>
    <w:rsid w:val="001412F5"/>
    <w:rsid w:val="00141604"/>
    <w:rsid w:val="0014174A"/>
    <w:rsid w:val="00141AE5"/>
    <w:rsid w:val="00141DCD"/>
    <w:rsid w:val="00141E22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536"/>
    <w:rsid w:val="0014477E"/>
    <w:rsid w:val="001448FE"/>
    <w:rsid w:val="00144D5B"/>
    <w:rsid w:val="00144FC8"/>
    <w:rsid w:val="001453F2"/>
    <w:rsid w:val="001457C3"/>
    <w:rsid w:val="0014599D"/>
    <w:rsid w:val="00145E3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658"/>
    <w:rsid w:val="001509AB"/>
    <w:rsid w:val="00150A2B"/>
    <w:rsid w:val="00150C2E"/>
    <w:rsid w:val="00150DAD"/>
    <w:rsid w:val="00150EA9"/>
    <w:rsid w:val="001510C0"/>
    <w:rsid w:val="00151298"/>
    <w:rsid w:val="001513FB"/>
    <w:rsid w:val="00151693"/>
    <w:rsid w:val="00151923"/>
    <w:rsid w:val="001519A3"/>
    <w:rsid w:val="001523D5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3B5F"/>
    <w:rsid w:val="001541A2"/>
    <w:rsid w:val="0015448D"/>
    <w:rsid w:val="00154665"/>
    <w:rsid w:val="00154858"/>
    <w:rsid w:val="00154989"/>
    <w:rsid w:val="00154FF0"/>
    <w:rsid w:val="001550DE"/>
    <w:rsid w:val="00155361"/>
    <w:rsid w:val="001555C9"/>
    <w:rsid w:val="00155782"/>
    <w:rsid w:val="0015588C"/>
    <w:rsid w:val="001558D9"/>
    <w:rsid w:val="001559F5"/>
    <w:rsid w:val="00155A44"/>
    <w:rsid w:val="00155FC1"/>
    <w:rsid w:val="001561BB"/>
    <w:rsid w:val="001567FC"/>
    <w:rsid w:val="001569AF"/>
    <w:rsid w:val="001569CC"/>
    <w:rsid w:val="001575BB"/>
    <w:rsid w:val="001576BA"/>
    <w:rsid w:val="001576D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475"/>
    <w:rsid w:val="001626C1"/>
    <w:rsid w:val="001627CC"/>
    <w:rsid w:val="00162D09"/>
    <w:rsid w:val="00163147"/>
    <w:rsid w:val="00163151"/>
    <w:rsid w:val="001632BA"/>
    <w:rsid w:val="0016334B"/>
    <w:rsid w:val="0016339C"/>
    <w:rsid w:val="0016366A"/>
    <w:rsid w:val="00163934"/>
    <w:rsid w:val="00163BB1"/>
    <w:rsid w:val="00163BE9"/>
    <w:rsid w:val="00163D67"/>
    <w:rsid w:val="00163E9E"/>
    <w:rsid w:val="001645BF"/>
    <w:rsid w:val="001645F7"/>
    <w:rsid w:val="00164927"/>
    <w:rsid w:val="00164B50"/>
    <w:rsid w:val="00165188"/>
    <w:rsid w:val="00165695"/>
    <w:rsid w:val="00165E0F"/>
    <w:rsid w:val="00166260"/>
    <w:rsid w:val="0016711F"/>
    <w:rsid w:val="00167192"/>
    <w:rsid w:val="001673AB"/>
    <w:rsid w:val="001674E7"/>
    <w:rsid w:val="00167942"/>
    <w:rsid w:val="00167955"/>
    <w:rsid w:val="00167E58"/>
    <w:rsid w:val="00167F66"/>
    <w:rsid w:val="001700FF"/>
    <w:rsid w:val="00170397"/>
    <w:rsid w:val="0017076E"/>
    <w:rsid w:val="00170BD5"/>
    <w:rsid w:val="00170C6C"/>
    <w:rsid w:val="00170D44"/>
    <w:rsid w:val="001710E7"/>
    <w:rsid w:val="0017130E"/>
    <w:rsid w:val="001715C9"/>
    <w:rsid w:val="0017183C"/>
    <w:rsid w:val="0017192F"/>
    <w:rsid w:val="00171B32"/>
    <w:rsid w:val="00171D05"/>
    <w:rsid w:val="00171D29"/>
    <w:rsid w:val="00172300"/>
    <w:rsid w:val="001723D9"/>
    <w:rsid w:val="00172413"/>
    <w:rsid w:val="0017327F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AC1"/>
    <w:rsid w:val="00175B2A"/>
    <w:rsid w:val="00175B8B"/>
    <w:rsid w:val="00175C0A"/>
    <w:rsid w:val="00176278"/>
    <w:rsid w:val="001762AD"/>
    <w:rsid w:val="001762F1"/>
    <w:rsid w:val="00176E71"/>
    <w:rsid w:val="00177717"/>
    <w:rsid w:val="00177853"/>
    <w:rsid w:val="00177AE6"/>
    <w:rsid w:val="00177BC1"/>
    <w:rsid w:val="00177E13"/>
    <w:rsid w:val="00177F88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BC1"/>
    <w:rsid w:val="00181D0E"/>
    <w:rsid w:val="00181DFA"/>
    <w:rsid w:val="00182347"/>
    <w:rsid w:val="0018251B"/>
    <w:rsid w:val="00182717"/>
    <w:rsid w:val="001829C5"/>
    <w:rsid w:val="00182B2B"/>
    <w:rsid w:val="00182B39"/>
    <w:rsid w:val="00182F63"/>
    <w:rsid w:val="00182F6D"/>
    <w:rsid w:val="00182FF7"/>
    <w:rsid w:val="00183067"/>
    <w:rsid w:val="00183215"/>
    <w:rsid w:val="00183270"/>
    <w:rsid w:val="00183283"/>
    <w:rsid w:val="001832C9"/>
    <w:rsid w:val="001833FE"/>
    <w:rsid w:val="00183AC9"/>
    <w:rsid w:val="00183D8E"/>
    <w:rsid w:val="00183E8D"/>
    <w:rsid w:val="00184236"/>
    <w:rsid w:val="001843E9"/>
    <w:rsid w:val="00184624"/>
    <w:rsid w:val="001846A4"/>
    <w:rsid w:val="00184878"/>
    <w:rsid w:val="00184A97"/>
    <w:rsid w:val="00184B46"/>
    <w:rsid w:val="00184CAC"/>
    <w:rsid w:val="00184D37"/>
    <w:rsid w:val="00185297"/>
    <w:rsid w:val="001852DD"/>
    <w:rsid w:val="001853F3"/>
    <w:rsid w:val="00185B3D"/>
    <w:rsid w:val="00185E1F"/>
    <w:rsid w:val="00185E50"/>
    <w:rsid w:val="001864A9"/>
    <w:rsid w:val="001868AA"/>
    <w:rsid w:val="00187A14"/>
    <w:rsid w:val="00187ABA"/>
    <w:rsid w:val="00187E65"/>
    <w:rsid w:val="00190055"/>
    <w:rsid w:val="00190123"/>
    <w:rsid w:val="00190367"/>
    <w:rsid w:val="001903F5"/>
    <w:rsid w:val="00190986"/>
    <w:rsid w:val="00190A82"/>
    <w:rsid w:val="00190E42"/>
    <w:rsid w:val="00190E6C"/>
    <w:rsid w:val="00190E9E"/>
    <w:rsid w:val="0019196F"/>
    <w:rsid w:val="00191A8E"/>
    <w:rsid w:val="00191B63"/>
    <w:rsid w:val="00192018"/>
    <w:rsid w:val="0019206C"/>
    <w:rsid w:val="0019271D"/>
    <w:rsid w:val="00192784"/>
    <w:rsid w:val="00192899"/>
    <w:rsid w:val="0019289B"/>
    <w:rsid w:val="00192AC6"/>
    <w:rsid w:val="00192BB0"/>
    <w:rsid w:val="0019355A"/>
    <w:rsid w:val="001935A1"/>
    <w:rsid w:val="0019392B"/>
    <w:rsid w:val="00193AEA"/>
    <w:rsid w:val="00193D18"/>
    <w:rsid w:val="00193F8D"/>
    <w:rsid w:val="0019427D"/>
    <w:rsid w:val="00194293"/>
    <w:rsid w:val="001942F8"/>
    <w:rsid w:val="001944EC"/>
    <w:rsid w:val="00194634"/>
    <w:rsid w:val="00194802"/>
    <w:rsid w:val="001948E1"/>
    <w:rsid w:val="0019496E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D28"/>
    <w:rsid w:val="00195E00"/>
    <w:rsid w:val="00195E5F"/>
    <w:rsid w:val="0019625D"/>
    <w:rsid w:val="0019625E"/>
    <w:rsid w:val="0019673C"/>
    <w:rsid w:val="001967D1"/>
    <w:rsid w:val="001968AB"/>
    <w:rsid w:val="00196D83"/>
    <w:rsid w:val="00196E8D"/>
    <w:rsid w:val="0019727B"/>
    <w:rsid w:val="001976A5"/>
    <w:rsid w:val="00197763"/>
    <w:rsid w:val="00197DCA"/>
    <w:rsid w:val="00197E6A"/>
    <w:rsid w:val="00197EC9"/>
    <w:rsid w:val="001A03CD"/>
    <w:rsid w:val="001A0401"/>
    <w:rsid w:val="001A0608"/>
    <w:rsid w:val="001A0B6B"/>
    <w:rsid w:val="001A0C48"/>
    <w:rsid w:val="001A1168"/>
    <w:rsid w:val="001A15C6"/>
    <w:rsid w:val="001A1712"/>
    <w:rsid w:val="001A18BF"/>
    <w:rsid w:val="001A1BB9"/>
    <w:rsid w:val="001A1E48"/>
    <w:rsid w:val="001A1F0F"/>
    <w:rsid w:val="001A23D9"/>
    <w:rsid w:val="001A2573"/>
    <w:rsid w:val="001A2A50"/>
    <w:rsid w:val="001A2D49"/>
    <w:rsid w:val="001A2E0D"/>
    <w:rsid w:val="001A2F0E"/>
    <w:rsid w:val="001A3022"/>
    <w:rsid w:val="001A3173"/>
    <w:rsid w:val="001A31A6"/>
    <w:rsid w:val="001A31AC"/>
    <w:rsid w:val="001A3247"/>
    <w:rsid w:val="001A381D"/>
    <w:rsid w:val="001A3860"/>
    <w:rsid w:val="001A38F1"/>
    <w:rsid w:val="001A394D"/>
    <w:rsid w:val="001A39E8"/>
    <w:rsid w:val="001A3AAF"/>
    <w:rsid w:val="001A431A"/>
    <w:rsid w:val="001A4530"/>
    <w:rsid w:val="001A45CF"/>
    <w:rsid w:val="001A4AEF"/>
    <w:rsid w:val="001A4DE9"/>
    <w:rsid w:val="001A53A0"/>
    <w:rsid w:val="001A554D"/>
    <w:rsid w:val="001A57C0"/>
    <w:rsid w:val="001A5BED"/>
    <w:rsid w:val="001A5CC2"/>
    <w:rsid w:val="001A6A42"/>
    <w:rsid w:val="001A6A4A"/>
    <w:rsid w:val="001A6C91"/>
    <w:rsid w:val="001A6FA4"/>
    <w:rsid w:val="001A70EA"/>
    <w:rsid w:val="001A71C1"/>
    <w:rsid w:val="001A72E0"/>
    <w:rsid w:val="001A7C52"/>
    <w:rsid w:val="001A7FA6"/>
    <w:rsid w:val="001B02DE"/>
    <w:rsid w:val="001B0684"/>
    <w:rsid w:val="001B09D4"/>
    <w:rsid w:val="001B0BB8"/>
    <w:rsid w:val="001B0D2A"/>
    <w:rsid w:val="001B1C98"/>
    <w:rsid w:val="001B1FD7"/>
    <w:rsid w:val="001B2355"/>
    <w:rsid w:val="001B2535"/>
    <w:rsid w:val="001B2539"/>
    <w:rsid w:val="001B2711"/>
    <w:rsid w:val="001B274D"/>
    <w:rsid w:val="001B280E"/>
    <w:rsid w:val="001B2B81"/>
    <w:rsid w:val="001B2BD4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6B6F"/>
    <w:rsid w:val="001B7082"/>
    <w:rsid w:val="001B70A6"/>
    <w:rsid w:val="001B73B7"/>
    <w:rsid w:val="001B77BD"/>
    <w:rsid w:val="001C064C"/>
    <w:rsid w:val="001C07F6"/>
    <w:rsid w:val="001C07F7"/>
    <w:rsid w:val="001C0C70"/>
    <w:rsid w:val="001C110D"/>
    <w:rsid w:val="001C112C"/>
    <w:rsid w:val="001C148C"/>
    <w:rsid w:val="001C1492"/>
    <w:rsid w:val="001C1537"/>
    <w:rsid w:val="001C16DA"/>
    <w:rsid w:val="001C1747"/>
    <w:rsid w:val="001C1D84"/>
    <w:rsid w:val="001C26D2"/>
    <w:rsid w:val="001C28BF"/>
    <w:rsid w:val="001C297C"/>
    <w:rsid w:val="001C2BDE"/>
    <w:rsid w:val="001C2EB2"/>
    <w:rsid w:val="001C39E3"/>
    <w:rsid w:val="001C3DAE"/>
    <w:rsid w:val="001C4195"/>
    <w:rsid w:val="001C444B"/>
    <w:rsid w:val="001C45FF"/>
    <w:rsid w:val="001C46B5"/>
    <w:rsid w:val="001C4DCD"/>
    <w:rsid w:val="001C5060"/>
    <w:rsid w:val="001C53D2"/>
    <w:rsid w:val="001C55A6"/>
    <w:rsid w:val="001C5A43"/>
    <w:rsid w:val="001C5D41"/>
    <w:rsid w:val="001C6388"/>
    <w:rsid w:val="001C65FC"/>
    <w:rsid w:val="001C6DCF"/>
    <w:rsid w:val="001C6E31"/>
    <w:rsid w:val="001C7115"/>
    <w:rsid w:val="001C713C"/>
    <w:rsid w:val="001C7520"/>
    <w:rsid w:val="001C7885"/>
    <w:rsid w:val="001C79C2"/>
    <w:rsid w:val="001C7A7C"/>
    <w:rsid w:val="001C7D6D"/>
    <w:rsid w:val="001C7EAD"/>
    <w:rsid w:val="001D01D7"/>
    <w:rsid w:val="001D08F7"/>
    <w:rsid w:val="001D0901"/>
    <w:rsid w:val="001D0CFF"/>
    <w:rsid w:val="001D1100"/>
    <w:rsid w:val="001D116D"/>
    <w:rsid w:val="001D14D5"/>
    <w:rsid w:val="001D1749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1C8"/>
    <w:rsid w:val="001D4276"/>
    <w:rsid w:val="001D4317"/>
    <w:rsid w:val="001D432A"/>
    <w:rsid w:val="001D4426"/>
    <w:rsid w:val="001D497B"/>
    <w:rsid w:val="001D4B74"/>
    <w:rsid w:val="001D4E9E"/>
    <w:rsid w:val="001D522E"/>
    <w:rsid w:val="001D538A"/>
    <w:rsid w:val="001D5488"/>
    <w:rsid w:val="001D605F"/>
    <w:rsid w:val="001D612D"/>
    <w:rsid w:val="001D6283"/>
    <w:rsid w:val="001D6914"/>
    <w:rsid w:val="001D6BEA"/>
    <w:rsid w:val="001D6CBF"/>
    <w:rsid w:val="001D7275"/>
    <w:rsid w:val="001D7310"/>
    <w:rsid w:val="001D7445"/>
    <w:rsid w:val="001D74DC"/>
    <w:rsid w:val="001D7522"/>
    <w:rsid w:val="001D7728"/>
    <w:rsid w:val="001D7C23"/>
    <w:rsid w:val="001D7D48"/>
    <w:rsid w:val="001D7FA2"/>
    <w:rsid w:val="001E00B2"/>
    <w:rsid w:val="001E00DB"/>
    <w:rsid w:val="001E032C"/>
    <w:rsid w:val="001E052E"/>
    <w:rsid w:val="001E06E7"/>
    <w:rsid w:val="001E0C84"/>
    <w:rsid w:val="001E0E4E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CE0"/>
    <w:rsid w:val="001E2FD5"/>
    <w:rsid w:val="001E319B"/>
    <w:rsid w:val="001E322C"/>
    <w:rsid w:val="001E3272"/>
    <w:rsid w:val="001E3358"/>
    <w:rsid w:val="001E3496"/>
    <w:rsid w:val="001E3A6B"/>
    <w:rsid w:val="001E3D8B"/>
    <w:rsid w:val="001E43A8"/>
    <w:rsid w:val="001E4513"/>
    <w:rsid w:val="001E46E0"/>
    <w:rsid w:val="001E499D"/>
    <w:rsid w:val="001E4B57"/>
    <w:rsid w:val="001E4DF5"/>
    <w:rsid w:val="001E5220"/>
    <w:rsid w:val="001E58BC"/>
    <w:rsid w:val="001E5C7D"/>
    <w:rsid w:val="001E6013"/>
    <w:rsid w:val="001E62AA"/>
    <w:rsid w:val="001E63B3"/>
    <w:rsid w:val="001E6408"/>
    <w:rsid w:val="001E6538"/>
    <w:rsid w:val="001E6A75"/>
    <w:rsid w:val="001E70EE"/>
    <w:rsid w:val="001E73F9"/>
    <w:rsid w:val="001E73FD"/>
    <w:rsid w:val="001E789C"/>
    <w:rsid w:val="001E78C3"/>
    <w:rsid w:val="001E78C5"/>
    <w:rsid w:val="001E78E9"/>
    <w:rsid w:val="001E7E16"/>
    <w:rsid w:val="001F0271"/>
    <w:rsid w:val="001F05AF"/>
    <w:rsid w:val="001F0891"/>
    <w:rsid w:val="001F0B05"/>
    <w:rsid w:val="001F0B53"/>
    <w:rsid w:val="001F0D24"/>
    <w:rsid w:val="001F1095"/>
    <w:rsid w:val="001F1332"/>
    <w:rsid w:val="001F1759"/>
    <w:rsid w:val="001F1879"/>
    <w:rsid w:val="001F1D2A"/>
    <w:rsid w:val="001F1F1A"/>
    <w:rsid w:val="001F20DB"/>
    <w:rsid w:val="001F21D8"/>
    <w:rsid w:val="001F226F"/>
    <w:rsid w:val="001F280D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3C6D"/>
    <w:rsid w:val="001F40EB"/>
    <w:rsid w:val="001F41EF"/>
    <w:rsid w:val="001F42A5"/>
    <w:rsid w:val="001F438E"/>
    <w:rsid w:val="001F43E8"/>
    <w:rsid w:val="001F49D0"/>
    <w:rsid w:val="001F4E23"/>
    <w:rsid w:val="001F4EFC"/>
    <w:rsid w:val="001F51AD"/>
    <w:rsid w:val="001F547E"/>
    <w:rsid w:val="001F55AE"/>
    <w:rsid w:val="001F56B3"/>
    <w:rsid w:val="001F5727"/>
    <w:rsid w:val="001F5B23"/>
    <w:rsid w:val="001F5C62"/>
    <w:rsid w:val="001F600D"/>
    <w:rsid w:val="001F621A"/>
    <w:rsid w:val="001F685B"/>
    <w:rsid w:val="001F6875"/>
    <w:rsid w:val="001F6AA4"/>
    <w:rsid w:val="001F6C10"/>
    <w:rsid w:val="001F6CDA"/>
    <w:rsid w:val="001F6E60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82"/>
    <w:rsid w:val="002006A9"/>
    <w:rsid w:val="00200C27"/>
    <w:rsid w:val="00200EC5"/>
    <w:rsid w:val="00200F07"/>
    <w:rsid w:val="00201504"/>
    <w:rsid w:val="0020162F"/>
    <w:rsid w:val="00201754"/>
    <w:rsid w:val="0020178D"/>
    <w:rsid w:val="00201E81"/>
    <w:rsid w:val="00202092"/>
    <w:rsid w:val="00202373"/>
    <w:rsid w:val="00202696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8F1"/>
    <w:rsid w:val="00204A22"/>
    <w:rsid w:val="00204B6D"/>
    <w:rsid w:val="00204BBA"/>
    <w:rsid w:val="00204D9D"/>
    <w:rsid w:val="00205252"/>
    <w:rsid w:val="002052A9"/>
    <w:rsid w:val="00205429"/>
    <w:rsid w:val="00205482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E0"/>
    <w:rsid w:val="00207BF8"/>
    <w:rsid w:val="00207EC3"/>
    <w:rsid w:val="0021056F"/>
    <w:rsid w:val="0021063D"/>
    <w:rsid w:val="00210822"/>
    <w:rsid w:val="00211288"/>
    <w:rsid w:val="0021129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34A"/>
    <w:rsid w:val="00213511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2A2"/>
    <w:rsid w:val="002153AE"/>
    <w:rsid w:val="00215838"/>
    <w:rsid w:val="00215A0C"/>
    <w:rsid w:val="00215A92"/>
    <w:rsid w:val="00215B43"/>
    <w:rsid w:val="00215BC3"/>
    <w:rsid w:val="00215C9C"/>
    <w:rsid w:val="00215D89"/>
    <w:rsid w:val="00215EEA"/>
    <w:rsid w:val="0021634C"/>
    <w:rsid w:val="002163CF"/>
    <w:rsid w:val="002163F0"/>
    <w:rsid w:val="002163FD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14B"/>
    <w:rsid w:val="00220342"/>
    <w:rsid w:val="0022066D"/>
    <w:rsid w:val="002208CB"/>
    <w:rsid w:val="00220D1E"/>
    <w:rsid w:val="00220F74"/>
    <w:rsid w:val="00220F7D"/>
    <w:rsid w:val="00221050"/>
    <w:rsid w:val="002218C8"/>
    <w:rsid w:val="00221929"/>
    <w:rsid w:val="002219AD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73A"/>
    <w:rsid w:val="0022397B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4AE"/>
    <w:rsid w:val="0022684E"/>
    <w:rsid w:val="002268BB"/>
    <w:rsid w:val="00226B6B"/>
    <w:rsid w:val="00226CC4"/>
    <w:rsid w:val="00226DB8"/>
    <w:rsid w:val="002270F5"/>
    <w:rsid w:val="00227595"/>
    <w:rsid w:val="002276B5"/>
    <w:rsid w:val="00227908"/>
    <w:rsid w:val="002279D7"/>
    <w:rsid w:val="00227AA5"/>
    <w:rsid w:val="00227BD7"/>
    <w:rsid w:val="00227D8F"/>
    <w:rsid w:val="00227DC8"/>
    <w:rsid w:val="00230204"/>
    <w:rsid w:val="00230439"/>
    <w:rsid w:val="002304C0"/>
    <w:rsid w:val="00230903"/>
    <w:rsid w:val="00230D77"/>
    <w:rsid w:val="00231242"/>
    <w:rsid w:val="002313FB"/>
    <w:rsid w:val="0023143A"/>
    <w:rsid w:val="0023165F"/>
    <w:rsid w:val="00231694"/>
    <w:rsid w:val="00231B76"/>
    <w:rsid w:val="00232973"/>
    <w:rsid w:val="00232AB1"/>
    <w:rsid w:val="00232BEB"/>
    <w:rsid w:val="00232EE7"/>
    <w:rsid w:val="00233286"/>
    <w:rsid w:val="002338E8"/>
    <w:rsid w:val="00233A13"/>
    <w:rsid w:val="00233A3A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D2E"/>
    <w:rsid w:val="00235FEC"/>
    <w:rsid w:val="00236042"/>
    <w:rsid w:val="00236598"/>
    <w:rsid w:val="0023693D"/>
    <w:rsid w:val="002369B1"/>
    <w:rsid w:val="00236B3E"/>
    <w:rsid w:val="00236D5B"/>
    <w:rsid w:val="0023724E"/>
    <w:rsid w:val="002373A2"/>
    <w:rsid w:val="00237475"/>
    <w:rsid w:val="002376F7"/>
    <w:rsid w:val="00237949"/>
    <w:rsid w:val="002379AA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0F54"/>
    <w:rsid w:val="00241364"/>
    <w:rsid w:val="002414D5"/>
    <w:rsid w:val="002414FA"/>
    <w:rsid w:val="0024157C"/>
    <w:rsid w:val="00241682"/>
    <w:rsid w:val="002417F3"/>
    <w:rsid w:val="00241939"/>
    <w:rsid w:val="00241D0F"/>
    <w:rsid w:val="00241EEE"/>
    <w:rsid w:val="00241F26"/>
    <w:rsid w:val="002421D6"/>
    <w:rsid w:val="00242298"/>
    <w:rsid w:val="00242485"/>
    <w:rsid w:val="00242A1D"/>
    <w:rsid w:val="00242A26"/>
    <w:rsid w:val="00242E92"/>
    <w:rsid w:val="00243088"/>
    <w:rsid w:val="00243312"/>
    <w:rsid w:val="0024348E"/>
    <w:rsid w:val="0024358D"/>
    <w:rsid w:val="002436E9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CA1"/>
    <w:rsid w:val="00244F4E"/>
    <w:rsid w:val="0024524F"/>
    <w:rsid w:val="002458C1"/>
    <w:rsid w:val="00245A64"/>
    <w:rsid w:val="00245E67"/>
    <w:rsid w:val="002460CC"/>
    <w:rsid w:val="002462BC"/>
    <w:rsid w:val="002464AB"/>
    <w:rsid w:val="002468CC"/>
    <w:rsid w:val="00246A85"/>
    <w:rsid w:val="00246E4A"/>
    <w:rsid w:val="002471D8"/>
    <w:rsid w:val="002473EC"/>
    <w:rsid w:val="002473F5"/>
    <w:rsid w:val="00247687"/>
    <w:rsid w:val="00250379"/>
    <w:rsid w:val="00250380"/>
    <w:rsid w:val="00250394"/>
    <w:rsid w:val="00250B33"/>
    <w:rsid w:val="00251735"/>
    <w:rsid w:val="00251860"/>
    <w:rsid w:val="00251A0F"/>
    <w:rsid w:val="00251A37"/>
    <w:rsid w:val="00251B07"/>
    <w:rsid w:val="002521C5"/>
    <w:rsid w:val="002521C6"/>
    <w:rsid w:val="0025290B"/>
    <w:rsid w:val="00253290"/>
    <w:rsid w:val="002533E9"/>
    <w:rsid w:val="00253482"/>
    <w:rsid w:val="00253535"/>
    <w:rsid w:val="00253570"/>
    <w:rsid w:val="002535D9"/>
    <w:rsid w:val="002536A2"/>
    <w:rsid w:val="00253745"/>
    <w:rsid w:val="00253A0E"/>
    <w:rsid w:val="00253D55"/>
    <w:rsid w:val="00253DFC"/>
    <w:rsid w:val="00254138"/>
    <w:rsid w:val="00254150"/>
    <w:rsid w:val="0025486A"/>
    <w:rsid w:val="00254875"/>
    <w:rsid w:val="00254AFC"/>
    <w:rsid w:val="00254C1E"/>
    <w:rsid w:val="00255006"/>
    <w:rsid w:val="002552BB"/>
    <w:rsid w:val="002555ED"/>
    <w:rsid w:val="00255E6A"/>
    <w:rsid w:val="0025654E"/>
    <w:rsid w:val="002568C6"/>
    <w:rsid w:val="002569E1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A5"/>
    <w:rsid w:val="00257BF5"/>
    <w:rsid w:val="00257C99"/>
    <w:rsid w:val="00257D00"/>
    <w:rsid w:val="00257E2F"/>
    <w:rsid w:val="00257FCB"/>
    <w:rsid w:val="0026026B"/>
    <w:rsid w:val="0026050B"/>
    <w:rsid w:val="00260547"/>
    <w:rsid w:val="00260555"/>
    <w:rsid w:val="00260926"/>
    <w:rsid w:val="00260B1B"/>
    <w:rsid w:val="00260B85"/>
    <w:rsid w:val="00260F0E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0EF"/>
    <w:rsid w:val="00265231"/>
    <w:rsid w:val="0026523D"/>
    <w:rsid w:val="0026550E"/>
    <w:rsid w:val="002658BB"/>
    <w:rsid w:val="002658C5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392"/>
    <w:rsid w:val="0026740F"/>
    <w:rsid w:val="002674EF"/>
    <w:rsid w:val="00267510"/>
    <w:rsid w:val="00267527"/>
    <w:rsid w:val="002675A2"/>
    <w:rsid w:val="00267661"/>
    <w:rsid w:val="002677F1"/>
    <w:rsid w:val="00267800"/>
    <w:rsid w:val="0026797F"/>
    <w:rsid w:val="00267E71"/>
    <w:rsid w:val="002702F8"/>
    <w:rsid w:val="0027058F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2E0A"/>
    <w:rsid w:val="002730F8"/>
    <w:rsid w:val="0027310F"/>
    <w:rsid w:val="00273215"/>
    <w:rsid w:val="00273464"/>
    <w:rsid w:val="00273DB4"/>
    <w:rsid w:val="00273ECB"/>
    <w:rsid w:val="00273F59"/>
    <w:rsid w:val="00274206"/>
    <w:rsid w:val="002743E3"/>
    <w:rsid w:val="00274622"/>
    <w:rsid w:val="00274794"/>
    <w:rsid w:val="00274B10"/>
    <w:rsid w:val="00275011"/>
    <w:rsid w:val="00275017"/>
    <w:rsid w:val="00275175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0FE1"/>
    <w:rsid w:val="0028183A"/>
    <w:rsid w:val="00281A6F"/>
    <w:rsid w:val="00281CB1"/>
    <w:rsid w:val="00281EAA"/>
    <w:rsid w:val="00282570"/>
    <w:rsid w:val="002827DF"/>
    <w:rsid w:val="002829AB"/>
    <w:rsid w:val="00282A55"/>
    <w:rsid w:val="00282B7B"/>
    <w:rsid w:val="00282C30"/>
    <w:rsid w:val="00282EC6"/>
    <w:rsid w:val="00282F8F"/>
    <w:rsid w:val="00283034"/>
    <w:rsid w:val="00283262"/>
    <w:rsid w:val="00283350"/>
    <w:rsid w:val="00283549"/>
    <w:rsid w:val="0028371A"/>
    <w:rsid w:val="002838F7"/>
    <w:rsid w:val="00283CD2"/>
    <w:rsid w:val="00283E4B"/>
    <w:rsid w:val="002840F0"/>
    <w:rsid w:val="00284371"/>
    <w:rsid w:val="00284817"/>
    <w:rsid w:val="00284871"/>
    <w:rsid w:val="002848A4"/>
    <w:rsid w:val="002848B9"/>
    <w:rsid w:val="00284CF4"/>
    <w:rsid w:val="002851E3"/>
    <w:rsid w:val="002857F7"/>
    <w:rsid w:val="00285885"/>
    <w:rsid w:val="00285A31"/>
    <w:rsid w:val="00285CBC"/>
    <w:rsid w:val="00285F56"/>
    <w:rsid w:val="0028629E"/>
    <w:rsid w:val="0028633B"/>
    <w:rsid w:val="002869E4"/>
    <w:rsid w:val="00286B1E"/>
    <w:rsid w:val="00286B60"/>
    <w:rsid w:val="00286C9C"/>
    <w:rsid w:val="00287F76"/>
    <w:rsid w:val="0029001D"/>
    <w:rsid w:val="0029026A"/>
    <w:rsid w:val="00290585"/>
    <w:rsid w:val="00290BA4"/>
    <w:rsid w:val="00290BCB"/>
    <w:rsid w:val="00290DE2"/>
    <w:rsid w:val="00290F64"/>
    <w:rsid w:val="00291266"/>
    <w:rsid w:val="002916E1"/>
    <w:rsid w:val="002916F7"/>
    <w:rsid w:val="00291737"/>
    <w:rsid w:val="002917F3"/>
    <w:rsid w:val="00291A4F"/>
    <w:rsid w:val="00291C63"/>
    <w:rsid w:val="00291D1D"/>
    <w:rsid w:val="00291FE3"/>
    <w:rsid w:val="00292219"/>
    <w:rsid w:val="0029232E"/>
    <w:rsid w:val="002925EF"/>
    <w:rsid w:val="0029290F"/>
    <w:rsid w:val="00292933"/>
    <w:rsid w:val="00292A0C"/>
    <w:rsid w:val="00293111"/>
    <w:rsid w:val="00293148"/>
    <w:rsid w:val="002931E5"/>
    <w:rsid w:val="00293A3D"/>
    <w:rsid w:val="00293B98"/>
    <w:rsid w:val="00293C9F"/>
    <w:rsid w:val="00293D89"/>
    <w:rsid w:val="00293EE2"/>
    <w:rsid w:val="00294269"/>
    <w:rsid w:val="002942E2"/>
    <w:rsid w:val="0029466B"/>
    <w:rsid w:val="00294A17"/>
    <w:rsid w:val="00294B5E"/>
    <w:rsid w:val="00294BB1"/>
    <w:rsid w:val="002951E3"/>
    <w:rsid w:val="002951E5"/>
    <w:rsid w:val="0029548A"/>
    <w:rsid w:val="00295494"/>
    <w:rsid w:val="0029557F"/>
    <w:rsid w:val="002955C5"/>
    <w:rsid w:val="00295676"/>
    <w:rsid w:val="00295ADD"/>
    <w:rsid w:val="00295B5B"/>
    <w:rsid w:val="00295C4B"/>
    <w:rsid w:val="00295D1C"/>
    <w:rsid w:val="00295F30"/>
    <w:rsid w:val="002960A4"/>
    <w:rsid w:val="0029612F"/>
    <w:rsid w:val="0029649F"/>
    <w:rsid w:val="00296771"/>
    <w:rsid w:val="00296D95"/>
    <w:rsid w:val="00296DEA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850"/>
    <w:rsid w:val="002A1B6E"/>
    <w:rsid w:val="002A1CA2"/>
    <w:rsid w:val="002A1E1E"/>
    <w:rsid w:val="002A1E65"/>
    <w:rsid w:val="002A1EBE"/>
    <w:rsid w:val="002A1EE3"/>
    <w:rsid w:val="002A1F37"/>
    <w:rsid w:val="002A1F58"/>
    <w:rsid w:val="002A1FB1"/>
    <w:rsid w:val="002A20C4"/>
    <w:rsid w:val="002A2431"/>
    <w:rsid w:val="002A2806"/>
    <w:rsid w:val="002A287F"/>
    <w:rsid w:val="002A33AD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380"/>
    <w:rsid w:val="002A592C"/>
    <w:rsid w:val="002A59A9"/>
    <w:rsid w:val="002A5EA5"/>
    <w:rsid w:val="002A5F4B"/>
    <w:rsid w:val="002A6525"/>
    <w:rsid w:val="002A65CF"/>
    <w:rsid w:val="002A6B51"/>
    <w:rsid w:val="002A6D2F"/>
    <w:rsid w:val="002A6D99"/>
    <w:rsid w:val="002A6E78"/>
    <w:rsid w:val="002A6F91"/>
    <w:rsid w:val="002A707F"/>
    <w:rsid w:val="002A70E4"/>
    <w:rsid w:val="002A7653"/>
    <w:rsid w:val="002A7744"/>
    <w:rsid w:val="002A789E"/>
    <w:rsid w:val="002A7A5C"/>
    <w:rsid w:val="002A7BD8"/>
    <w:rsid w:val="002B005C"/>
    <w:rsid w:val="002B009C"/>
    <w:rsid w:val="002B0129"/>
    <w:rsid w:val="002B0301"/>
    <w:rsid w:val="002B03EE"/>
    <w:rsid w:val="002B041E"/>
    <w:rsid w:val="002B0551"/>
    <w:rsid w:val="002B0757"/>
    <w:rsid w:val="002B088A"/>
    <w:rsid w:val="002B090D"/>
    <w:rsid w:val="002B0A09"/>
    <w:rsid w:val="002B1261"/>
    <w:rsid w:val="002B137A"/>
    <w:rsid w:val="002B13F2"/>
    <w:rsid w:val="002B15CC"/>
    <w:rsid w:val="002B1883"/>
    <w:rsid w:val="002B1CA4"/>
    <w:rsid w:val="002B1E82"/>
    <w:rsid w:val="002B1F94"/>
    <w:rsid w:val="002B2248"/>
    <w:rsid w:val="002B244E"/>
    <w:rsid w:val="002B2650"/>
    <w:rsid w:val="002B28B0"/>
    <w:rsid w:val="002B28CE"/>
    <w:rsid w:val="002B3094"/>
    <w:rsid w:val="002B3099"/>
    <w:rsid w:val="002B3588"/>
    <w:rsid w:val="002B35AE"/>
    <w:rsid w:val="002B3BC6"/>
    <w:rsid w:val="002B3D89"/>
    <w:rsid w:val="002B480E"/>
    <w:rsid w:val="002B49F1"/>
    <w:rsid w:val="002B4AE7"/>
    <w:rsid w:val="002B5218"/>
    <w:rsid w:val="002B5488"/>
    <w:rsid w:val="002B5796"/>
    <w:rsid w:val="002B5BDD"/>
    <w:rsid w:val="002B616D"/>
    <w:rsid w:val="002B6230"/>
    <w:rsid w:val="002B65CF"/>
    <w:rsid w:val="002B688F"/>
    <w:rsid w:val="002B68A5"/>
    <w:rsid w:val="002B6ACD"/>
    <w:rsid w:val="002B6B19"/>
    <w:rsid w:val="002B6E81"/>
    <w:rsid w:val="002B6ECB"/>
    <w:rsid w:val="002B6F97"/>
    <w:rsid w:val="002B7040"/>
    <w:rsid w:val="002B72C0"/>
    <w:rsid w:val="002B73F8"/>
    <w:rsid w:val="002B74F2"/>
    <w:rsid w:val="002B775C"/>
    <w:rsid w:val="002B7989"/>
    <w:rsid w:val="002B7B19"/>
    <w:rsid w:val="002B7FA5"/>
    <w:rsid w:val="002B7FC2"/>
    <w:rsid w:val="002C0219"/>
    <w:rsid w:val="002C038B"/>
    <w:rsid w:val="002C0489"/>
    <w:rsid w:val="002C074B"/>
    <w:rsid w:val="002C0754"/>
    <w:rsid w:val="002C075B"/>
    <w:rsid w:val="002C082A"/>
    <w:rsid w:val="002C0944"/>
    <w:rsid w:val="002C094D"/>
    <w:rsid w:val="002C0D01"/>
    <w:rsid w:val="002C13BE"/>
    <w:rsid w:val="002C13C3"/>
    <w:rsid w:val="002C142D"/>
    <w:rsid w:val="002C14EB"/>
    <w:rsid w:val="002C1559"/>
    <w:rsid w:val="002C1639"/>
    <w:rsid w:val="002C1784"/>
    <w:rsid w:val="002C18FB"/>
    <w:rsid w:val="002C1CCF"/>
    <w:rsid w:val="002C1F02"/>
    <w:rsid w:val="002C2265"/>
    <w:rsid w:val="002C2511"/>
    <w:rsid w:val="002C283E"/>
    <w:rsid w:val="002C28E5"/>
    <w:rsid w:val="002C2A30"/>
    <w:rsid w:val="002C2B75"/>
    <w:rsid w:val="002C2E4C"/>
    <w:rsid w:val="002C345C"/>
    <w:rsid w:val="002C38B6"/>
    <w:rsid w:val="002C396F"/>
    <w:rsid w:val="002C3FE6"/>
    <w:rsid w:val="002C40ED"/>
    <w:rsid w:val="002C4229"/>
    <w:rsid w:val="002C44F5"/>
    <w:rsid w:val="002C451E"/>
    <w:rsid w:val="002C45A5"/>
    <w:rsid w:val="002C465A"/>
    <w:rsid w:val="002C46F9"/>
    <w:rsid w:val="002C4803"/>
    <w:rsid w:val="002C50B0"/>
    <w:rsid w:val="002C5263"/>
    <w:rsid w:val="002C5724"/>
    <w:rsid w:val="002C5811"/>
    <w:rsid w:val="002C58B1"/>
    <w:rsid w:val="002C5C17"/>
    <w:rsid w:val="002C5E65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DAF"/>
    <w:rsid w:val="002C6FC1"/>
    <w:rsid w:val="002C7122"/>
    <w:rsid w:val="002C755C"/>
    <w:rsid w:val="002C76FC"/>
    <w:rsid w:val="002C7721"/>
    <w:rsid w:val="002C77DE"/>
    <w:rsid w:val="002C796E"/>
    <w:rsid w:val="002C7973"/>
    <w:rsid w:val="002C79B1"/>
    <w:rsid w:val="002C7A02"/>
    <w:rsid w:val="002C7F33"/>
    <w:rsid w:val="002D0110"/>
    <w:rsid w:val="002D045B"/>
    <w:rsid w:val="002D06A6"/>
    <w:rsid w:val="002D0A2A"/>
    <w:rsid w:val="002D0D3B"/>
    <w:rsid w:val="002D0E61"/>
    <w:rsid w:val="002D110D"/>
    <w:rsid w:val="002D121F"/>
    <w:rsid w:val="002D1243"/>
    <w:rsid w:val="002D16EA"/>
    <w:rsid w:val="002D16F7"/>
    <w:rsid w:val="002D17A0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2E95"/>
    <w:rsid w:val="002D30C3"/>
    <w:rsid w:val="002D3163"/>
    <w:rsid w:val="002D32B5"/>
    <w:rsid w:val="002D3477"/>
    <w:rsid w:val="002D39E9"/>
    <w:rsid w:val="002D4065"/>
    <w:rsid w:val="002D41B9"/>
    <w:rsid w:val="002D4A24"/>
    <w:rsid w:val="002D4AD2"/>
    <w:rsid w:val="002D4B94"/>
    <w:rsid w:val="002D55CC"/>
    <w:rsid w:val="002D576E"/>
    <w:rsid w:val="002D599F"/>
    <w:rsid w:val="002D5D50"/>
    <w:rsid w:val="002D608C"/>
    <w:rsid w:val="002D613D"/>
    <w:rsid w:val="002D642B"/>
    <w:rsid w:val="002D65DC"/>
    <w:rsid w:val="002D68ED"/>
    <w:rsid w:val="002D693A"/>
    <w:rsid w:val="002D6B94"/>
    <w:rsid w:val="002D6E51"/>
    <w:rsid w:val="002D6F7A"/>
    <w:rsid w:val="002D7203"/>
    <w:rsid w:val="002D737A"/>
    <w:rsid w:val="002D7617"/>
    <w:rsid w:val="002E0467"/>
    <w:rsid w:val="002E0631"/>
    <w:rsid w:val="002E0A3A"/>
    <w:rsid w:val="002E0AB3"/>
    <w:rsid w:val="002E0D06"/>
    <w:rsid w:val="002E10D2"/>
    <w:rsid w:val="002E114C"/>
    <w:rsid w:val="002E124E"/>
    <w:rsid w:val="002E12B4"/>
    <w:rsid w:val="002E1807"/>
    <w:rsid w:val="002E1827"/>
    <w:rsid w:val="002E188B"/>
    <w:rsid w:val="002E2301"/>
    <w:rsid w:val="002E261A"/>
    <w:rsid w:val="002E2755"/>
    <w:rsid w:val="002E2783"/>
    <w:rsid w:val="002E2A29"/>
    <w:rsid w:val="002E2EB0"/>
    <w:rsid w:val="002E2F32"/>
    <w:rsid w:val="002E2FF2"/>
    <w:rsid w:val="002E30E6"/>
    <w:rsid w:val="002E3539"/>
    <w:rsid w:val="002E37F9"/>
    <w:rsid w:val="002E3B6F"/>
    <w:rsid w:val="002E3C05"/>
    <w:rsid w:val="002E3CF8"/>
    <w:rsid w:val="002E43BD"/>
    <w:rsid w:val="002E4C82"/>
    <w:rsid w:val="002E4CB9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852"/>
    <w:rsid w:val="002E6FDC"/>
    <w:rsid w:val="002E74C8"/>
    <w:rsid w:val="002E74D9"/>
    <w:rsid w:val="002E765B"/>
    <w:rsid w:val="002E7931"/>
    <w:rsid w:val="002E7D4C"/>
    <w:rsid w:val="002E7E10"/>
    <w:rsid w:val="002F01AC"/>
    <w:rsid w:val="002F07CA"/>
    <w:rsid w:val="002F0913"/>
    <w:rsid w:val="002F0E87"/>
    <w:rsid w:val="002F0EAE"/>
    <w:rsid w:val="002F0F2C"/>
    <w:rsid w:val="002F1836"/>
    <w:rsid w:val="002F185D"/>
    <w:rsid w:val="002F1BB2"/>
    <w:rsid w:val="002F1CD1"/>
    <w:rsid w:val="002F24B0"/>
    <w:rsid w:val="002F2872"/>
    <w:rsid w:val="002F28BD"/>
    <w:rsid w:val="002F2C7D"/>
    <w:rsid w:val="002F2F92"/>
    <w:rsid w:val="002F3088"/>
    <w:rsid w:val="002F3A19"/>
    <w:rsid w:val="002F3A5C"/>
    <w:rsid w:val="002F3AC9"/>
    <w:rsid w:val="002F3AE1"/>
    <w:rsid w:val="002F3E58"/>
    <w:rsid w:val="002F409F"/>
    <w:rsid w:val="002F4118"/>
    <w:rsid w:val="002F43E6"/>
    <w:rsid w:val="002F4484"/>
    <w:rsid w:val="002F474F"/>
    <w:rsid w:val="002F4752"/>
    <w:rsid w:val="002F4C38"/>
    <w:rsid w:val="002F4FA2"/>
    <w:rsid w:val="002F5013"/>
    <w:rsid w:val="002F53BB"/>
    <w:rsid w:val="002F5666"/>
    <w:rsid w:val="002F57E6"/>
    <w:rsid w:val="002F5AE9"/>
    <w:rsid w:val="002F66CA"/>
    <w:rsid w:val="002F6A77"/>
    <w:rsid w:val="002F6C8D"/>
    <w:rsid w:val="002F6E33"/>
    <w:rsid w:val="002F7222"/>
    <w:rsid w:val="002F78D0"/>
    <w:rsid w:val="002F7AB4"/>
    <w:rsid w:val="002F7BD6"/>
    <w:rsid w:val="00300121"/>
    <w:rsid w:val="003001A4"/>
    <w:rsid w:val="0030060C"/>
    <w:rsid w:val="0030067F"/>
    <w:rsid w:val="003007DC"/>
    <w:rsid w:val="00300BD2"/>
    <w:rsid w:val="00301000"/>
    <w:rsid w:val="00301918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4BE"/>
    <w:rsid w:val="003036D6"/>
    <w:rsid w:val="0030389D"/>
    <w:rsid w:val="00303A19"/>
    <w:rsid w:val="00303B07"/>
    <w:rsid w:val="00303DB4"/>
    <w:rsid w:val="003040FA"/>
    <w:rsid w:val="003042DB"/>
    <w:rsid w:val="003044E8"/>
    <w:rsid w:val="003045FF"/>
    <w:rsid w:val="00304A45"/>
    <w:rsid w:val="00304C39"/>
    <w:rsid w:val="00304CF5"/>
    <w:rsid w:val="00304E6C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9D9"/>
    <w:rsid w:val="00306CC7"/>
    <w:rsid w:val="00306CFA"/>
    <w:rsid w:val="003073D1"/>
    <w:rsid w:val="00307447"/>
    <w:rsid w:val="00307726"/>
    <w:rsid w:val="003077B0"/>
    <w:rsid w:val="0030794F"/>
    <w:rsid w:val="003106A9"/>
    <w:rsid w:val="003109BD"/>
    <w:rsid w:val="00310CA7"/>
    <w:rsid w:val="00310E92"/>
    <w:rsid w:val="0031113C"/>
    <w:rsid w:val="00311203"/>
    <w:rsid w:val="0031135D"/>
    <w:rsid w:val="003119AE"/>
    <w:rsid w:val="00311B72"/>
    <w:rsid w:val="00311DCF"/>
    <w:rsid w:val="00312332"/>
    <w:rsid w:val="003124EA"/>
    <w:rsid w:val="00312A9B"/>
    <w:rsid w:val="00312B7E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714"/>
    <w:rsid w:val="00315999"/>
    <w:rsid w:val="00315BB6"/>
    <w:rsid w:val="00315C87"/>
    <w:rsid w:val="00315D2F"/>
    <w:rsid w:val="00316136"/>
    <w:rsid w:val="00316159"/>
    <w:rsid w:val="00316247"/>
    <w:rsid w:val="00316D7E"/>
    <w:rsid w:val="003170A0"/>
    <w:rsid w:val="00317668"/>
    <w:rsid w:val="0031785D"/>
    <w:rsid w:val="003179C9"/>
    <w:rsid w:val="003179CC"/>
    <w:rsid w:val="00317B72"/>
    <w:rsid w:val="00317BEF"/>
    <w:rsid w:val="00317F97"/>
    <w:rsid w:val="0032005C"/>
    <w:rsid w:val="00320340"/>
    <w:rsid w:val="0032037B"/>
    <w:rsid w:val="00320405"/>
    <w:rsid w:val="0032088D"/>
    <w:rsid w:val="00320C71"/>
    <w:rsid w:val="00320C94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491"/>
    <w:rsid w:val="0032364D"/>
    <w:rsid w:val="003238CF"/>
    <w:rsid w:val="00323D13"/>
    <w:rsid w:val="0032418B"/>
    <w:rsid w:val="003241AB"/>
    <w:rsid w:val="003242FA"/>
    <w:rsid w:val="0032449A"/>
    <w:rsid w:val="003246B1"/>
    <w:rsid w:val="003246F0"/>
    <w:rsid w:val="00324769"/>
    <w:rsid w:val="00324CC3"/>
    <w:rsid w:val="00324DC7"/>
    <w:rsid w:val="003251F6"/>
    <w:rsid w:val="00325223"/>
    <w:rsid w:val="003252BA"/>
    <w:rsid w:val="00325309"/>
    <w:rsid w:val="003254D3"/>
    <w:rsid w:val="003257CC"/>
    <w:rsid w:val="00325818"/>
    <w:rsid w:val="0032584F"/>
    <w:rsid w:val="0032586D"/>
    <w:rsid w:val="00325997"/>
    <w:rsid w:val="00325A81"/>
    <w:rsid w:val="00325ADD"/>
    <w:rsid w:val="00325BEA"/>
    <w:rsid w:val="0032609C"/>
    <w:rsid w:val="0032679C"/>
    <w:rsid w:val="00326A55"/>
    <w:rsid w:val="00326AFE"/>
    <w:rsid w:val="00326DBE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50B"/>
    <w:rsid w:val="00330C2D"/>
    <w:rsid w:val="00330F0D"/>
    <w:rsid w:val="0033108D"/>
    <w:rsid w:val="00331301"/>
    <w:rsid w:val="00331A74"/>
    <w:rsid w:val="00331D83"/>
    <w:rsid w:val="00332090"/>
    <w:rsid w:val="0033230D"/>
    <w:rsid w:val="00332472"/>
    <w:rsid w:val="00332701"/>
    <w:rsid w:val="00332D90"/>
    <w:rsid w:val="003331A0"/>
    <w:rsid w:val="00333259"/>
    <w:rsid w:val="00333297"/>
    <w:rsid w:val="003337DB"/>
    <w:rsid w:val="00333CFA"/>
    <w:rsid w:val="00334170"/>
    <w:rsid w:val="003342E7"/>
    <w:rsid w:val="00334400"/>
    <w:rsid w:val="003347A8"/>
    <w:rsid w:val="00334950"/>
    <w:rsid w:val="00334963"/>
    <w:rsid w:val="00334D65"/>
    <w:rsid w:val="00334ED6"/>
    <w:rsid w:val="00335473"/>
    <w:rsid w:val="003354C5"/>
    <w:rsid w:val="00335B6B"/>
    <w:rsid w:val="003363E8"/>
    <w:rsid w:val="0033658B"/>
    <w:rsid w:val="003368CF"/>
    <w:rsid w:val="003368FD"/>
    <w:rsid w:val="00337273"/>
    <w:rsid w:val="003372CD"/>
    <w:rsid w:val="0033734F"/>
    <w:rsid w:val="0033758B"/>
    <w:rsid w:val="003377DD"/>
    <w:rsid w:val="00337BE7"/>
    <w:rsid w:val="00337D65"/>
    <w:rsid w:val="00340642"/>
    <w:rsid w:val="00340A29"/>
    <w:rsid w:val="00340BCC"/>
    <w:rsid w:val="00340D91"/>
    <w:rsid w:val="00340DD8"/>
    <w:rsid w:val="00340E37"/>
    <w:rsid w:val="00341384"/>
    <w:rsid w:val="003415A7"/>
    <w:rsid w:val="00341B1C"/>
    <w:rsid w:val="00341B74"/>
    <w:rsid w:val="00341FD5"/>
    <w:rsid w:val="003421A9"/>
    <w:rsid w:val="00342252"/>
    <w:rsid w:val="003422AC"/>
    <w:rsid w:val="003424E2"/>
    <w:rsid w:val="0034254E"/>
    <w:rsid w:val="00342649"/>
    <w:rsid w:val="00342C2E"/>
    <w:rsid w:val="00343005"/>
    <w:rsid w:val="003431FD"/>
    <w:rsid w:val="00343B78"/>
    <w:rsid w:val="00343C50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45D"/>
    <w:rsid w:val="0034654B"/>
    <w:rsid w:val="003465A9"/>
    <w:rsid w:val="003465BB"/>
    <w:rsid w:val="00346758"/>
    <w:rsid w:val="00346DF1"/>
    <w:rsid w:val="0034705A"/>
    <w:rsid w:val="00347847"/>
    <w:rsid w:val="00347EB7"/>
    <w:rsid w:val="00347F1B"/>
    <w:rsid w:val="00350496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82D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3D17"/>
    <w:rsid w:val="003541A6"/>
    <w:rsid w:val="003543C8"/>
    <w:rsid w:val="00354588"/>
    <w:rsid w:val="00354934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1B1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2AF"/>
    <w:rsid w:val="003612E4"/>
    <w:rsid w:val="003619B6"/>
    <w:rsid w:val="00361A24"/>
    <w:rsid w:val="00362374"/>
    <w:rsid w:val="00362519"/>
    <w:rsid w:val="0036265F"/>
    <w:rsid w:val="00362837"/>
    <w:rsid w:val="00362939"/>
    <w:rsid w:val="00362E4B"/>
    <w:rsid w:val="00363080"/>
    <w:rsid w:val="003632F5"/>
    <w:rsid w:val="00363442"/>
    <w:rsid w:val="00363598"/>
    <w:rsid w:val="003639F1"/>
    <w:rsid w:val="0036405C"/>
    <w:rsid w:val="003643CD"/>
    <w:rsid w:val="003645E1"/>
    <w:rsid w:val="003648FA"/>
    <w:rsid w:val="00364973"/>
    <w:rsid w:val="00364ED8"/>
    <w:rsid w:val="0036524F"/>
    <w:rsid w:val="0036534A"/>
    <w:rsid w:val="0036585E"/>
    <w:rsid w:val="00365988"/>
    <w:rsid w:val="00365C1B"/>
    <w:rsid w:val="00365C8C"/>
    <w:rsid w:val="00365C9B"/>
    <w:rsid w:val="00366435"/>
    <w:rsid w:val="00366611"/>
    <w:rsid w:val="0036669A"/>
    <w:rsid w:val="00366972"/>
    <w:rsid w:val="00366BB6"/>
    <w:rsid w:val="00366F24"/>
    <w:rsid w:val="003673BA"/>
    <w:rsid w:val="003673F3"/>
    <w:rsid w:val="00367675"/>
    <w:rsid w:val="00367B77"/>
    <w:rsid w:val="00367B85"/>
    <w:rsid w:val="00367C0C"/>
    <w:rsid w:val="00367E27"/>
    <w:rsid w:val="0037012B"/>
    <w:rsid w:val="00370366"/>
    <w:rsid w:val="0037037F"/>
    <w:rsid w:val="00370597"/>
    <w:rsid w:val="00370BF5"/>
    <w:rsid w:val="00370E3A"/>
    <w:rsid w:val="00371167"/>
    <w:rsid w:val="00371217"/>
    <w:rsid w:val="00371523"/>
    <w:rsid w:val="00371546"/>
    <w:rsid w:val="00371692"/>
    <w:rsid w:val="0037183F"/>
    <w:rsid w:val="00371BC6"/>
    <w:rsid w:val="00371E31"/>
    <w:rsid w:val="003724A6"/>
    <w:rsid w:val="0037252F"/>
    <w:rsid w:val="003726E4"/>
    <w:rsid w:val="0037293A"/>
    <w:rsid w:val="00372AF9"/>
    <w:rsid w:val="00372B91"/>
    <w:rsid w:val="00372D89"/>
    <w:rsid w:val="00372E7B"/>
    <w:rsid w:val="00372F3C"/>
    <w:rsid w:val="003734BB"/>
    <w:rsid w:val="0037365D"/>
    <w:rsid w:val="00373CDE"/>
    <w:rsid w:val="00373D61"/>
    <w:rsid w:val="00373DBF"/>
    <w:rsid w:val="00373F59"/>
    <w:rsid w:val="00373FB5"/>
    <w:rsid w:val="00374141"/>
    <w:rsid w:val="0037429E"/>
    <w:rsid w:val="003743BB"/>
    <w:rsid w:val="00374743"/>
    <w:rsid w:val="003748A6"/>
    <w:rsid w:val="00374A94"/>
    <w:rsid w:val="00374B18"/>
    <w:rsid w:val="00374EC3"/>
    <w:rsid w:val="00374F54"/>
    <w:rsid w:val="003756AB"/>
    <w:rsid w:val="00375A34"/>
    <w:rsid w:val="00375B1C"/>
    <w:rsid w:val="00375F5C"/>
    <w:rsid w:val="00376302"/>
    <w:rsid w:val="003766E9"/>
    <w:rsid w:val="003768E1"/>
    <w:rsid w:val="00376C61"/>
    <w:rsid w:val="00376CE8"/>
    <w:rsid w:val="00376D89"/>
    <w:rsid w:val="003775E5"/>
    <w:rsid w:val="0037763E"/>
    <w:rsid w:val="00377774"/>
    <w:rsid w:val="00377A8E"/>
    <w:rsid w:val="00377CDE"/>
    <w:rsid w:val="0038030A"/>
    <w:rsid w:val="003807D0"/>
    <w:rsid w:val="00380B1E"/>
    <w:rsid w:val="00380C49"/>
    <w:rsid w:val="00380E39"/>
    <w:rsid w:val="00381095"/>
    <w:rsid w:val="003812F2"/>
    <w:rsid w:val="0038137B"/>
    <w:rsid w:val="003813B7"/>
    <w:rsid w:val="00381778"/>
    <w:rsid w:val="00381B60"/>
    <w:rsid w:val="00381B7B"/>
    <w:rsid w:val="0038210C"/>
    <w:rsid w:val="003821B3"/>
    <w:rsid w:val="003821BA"/>
    <w:rsid w:val="00382526"/>
    <w:rsid w:val="0038285C"/>
    <w:rsid w:val="00382F2C"/>
    <w:rsid w:val="00383061"/>
    <w:rsid w:val="00383196"/>
    <w:rsid w:val="00383441"/>
    <w:rsid w:val="003834A6"/>
    <w:rsid w:val="00383845"/>
    <w:rsid w:val="0038398D"/>
    <w:rsid w:val="00383A1D"/>
    <w:rsid w:val="00383D8B"/>
    <w:rsid w:val="00383EDE"/>
    <w:rsid w:val="00383F04"/>
    <w:rsid w:val="00383FB6"/>
    <w:rsid w:val="00384057"/>
    <w:rsid w:val="003847B9"/>
    <w:rsid w:val="003849E4"/>
    <w:rsid w:val="0038558F"/>
    <w:rsid w:val="003857A0"/>
    <w:rsid w:val="00385DFE"/>
    <w:rsid w:val="00385E3D"/>
    <w:rsid w:val="00385FD9"/>
    <w:rsid w:val="003861CB"/>
    <w:rsid w:val="00386399"/>
    <w:rsid w:val="00386578"/>
    <w:rsid w:val="00386FBA"/>
    <w:rsid w:val="00387043"/>
    <w:rsid w:val="003870AD"/>
    <w:rsid w:val="003873C4"/>
    <w:rsid w:val="0038747F"/>
    <w:rsid w:val="003874DF"/>
    <w:rsid w:val="00387A88"/>
    <w:rsid w:val="003900C1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4E4"/>
    <w:rsid w:val="00392887"/>
    <w:rsid w:val="003929BC"/>
    <w:rsid w:val="00392DA2"/>
    <w:rsid w:val="00393206"/>
    <w:rsid w:val="0039323E"/>
    <w:rsid w:val="003933A2"/>
    <w:rsid w:val="003933BF"/>
    <w:rsid w:val="003935AA"/>
    <w:rsid w:val="00393F3A"/>
    <w:rsid w:val="0039423B"/>
    <w:rsid w:val="003945EE"/>
    <w:rsid w:val="003947F7"/>
    <w:rsid w:val="00394AF4"/>
    <w:rsid w:val="00394B31"/>
    <w:rsid w:val="00394E74"/>
    <w:rsid w:val="0039516D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85"/>
    <w:rsid w:val="003974D1"/>
    <w:rsid w:val="00397626"/>
    <w:rsid w:val="00397ACC"/>
    <w:rsid w:val="00397D8F"/>
    <w:rsid w:val="00397F91"/>
    <w:rsid w:val="003A006D"/>
    <w:rsid w:val="003A0426"/>
    <w:rsid w:val="003A0A97"/>
    <w:rsid w:val="003A1132"/>
    <w:rsid w:val="003A1193"/>
    <w:rsid w:val="003A144F"/>
    <w:rsid w:val="003A15E3"/>
    <w:rsid w:val="003A160B"/>
    <w:rsid w:val="003A1DE4"/>
    <w:rsid w:val="003A1EDA"/>
    <w:rsid w:val="003A1F36"/>
    <w:rsid w:val="003A26CD"/>
    <w:rsid w:val="003A2E40"/>
    <w:rsid w:val="003A3421"/>
    <w:rsid w:val="003A377B"/>
    <w:rsid w:val="003A3B9A"/>
    <w:rsid w:val="003A3D1F"/>
    <w:rsid w:val="003A42A5"/>
    <w:rsid w:val="003A442E"/>
    <w:rsid w:val="003A446F"/>
    <w:rsid w:val="003A46B3"/>
    <w:rsid w:val="003A4A4A"/>
    <w:rsid w:val="003A4A6D"/>
    <w:rsid w:val="003A5269"/>
    <w:rsid w:val="003A5352"/>
    <w:rsid w:val="003A5378"/>
    <w:rsid w:val="003A555C"/>
    <w:rsid w:val="003A5745"/>
    <w:rsid w:val="003A57B9"/>
    <w:rsid w:val="003A67C3"/>
    <w:rsid w:val="003A6EA3"/>
    <w:rsid w:val="003A6F0C"/>
    <w:rsid w:val="003A7034"/>
    <w:rsid w:val="003A70B0"/>
    <w:rsid w:val="003A71DB"/>
    <w:rsid w:val="003A739D"/>
    <w:rsid w:val="003A751A"/>
    <w:rsid w:val="003A757F"/>
    <w:rsid w:val="003A77B9"/>
    <w:rsid w:val="003A79BC"/>
    <w:rsid w:val="003B0333"/>
    <w:rsid w:val="003B0558"/>
    <w:rsid w:val="003B0583"/>
    <w:rsid w:val="003B05E0"/>
    <w:rsid w:val="003B0730"/>
    <w:rsid w:val="003B0BA5"/>
    <w:rsid w:val="003B0BFD"/>
    <w:rsid w:val="003B1012"/>
    <w:rsid w:val="003B1A44"/>
    <w:rsid w:val="003B2059"/>
    <w:rsid w:val="003B22FF"/>
    <w:rsid w:val="003B2567"/>
    <w:rsid w:val="003B2BE6"/>
    <w:rsid w:val="003B2EA7"/>
    <w:rsid w:val="003B308E"/>
    <w:rsid w:val="003B3C99"/>
    <w:rsid w:val="003B3D64"/>
    <w:rsid w:val="003B4575"/>
    <w:rsid w:val="003B478E"/>
    <w:rsid w:val="003B4E8C"/>
    <w:rsid w:val="003B5449"/>
    <w:rsid w:val="003B5BDC"/>
    <w:rsid w:val="003B616C"/>
    <w:rsid w:val="003B63F9"/>
    <w:rsid w:val="003B6B98"/>
    <w:rsid w:val="003B6FFC"/>
    <w:rsid w:val="003B7003"/>
    <w:rsid w:val="003B7423"/>
    <w:rsid w:val="003B7447"/>
    <w:rsid w:val="003B7587"/>
    <w:rsid w:val="003B7759"/>
    <w:rsid w:val="003B7900"/>
    <w:rsid w:val="003B7A53"/>
    <w:rsid w:val="003B7CB3"/>
    <w:rsid w:val="003B7D61"/>
    <w:rsid w:val="003B7F2F"/>
    <w:rsid w:val="003B7F3C"/>
    <w:rsid w:val="003B7FFD"/>
    <w:rsid w:val="003C037C"/>
    <w:rsid w:val="003C0384"/>
    <w:rsid w:val="003C057E"/>
    <w:rsid w:val="003C059B"/>
    <w:rsid w:val="003C0FCB"/>
    <w:rsid w:val="003C1A64"/>
    <w:rsid w:val="003C1F04"/>
    <w:rsid w:val="003C1FAB"/>
    <w:rsid w:val="003C239A"/>
    <w:rsid w:val="003C24B7"/>
    <w:rsid w:val="003C2954"/>
    <w:rsid w:val="003C2ABE"/>
    <w:rsid w:val="003C2F5B"/>
    <w:rsid w:val="003C3063"/>
    <w:rsid w:val="003C30E5"/>
    <w:rsid w:val="003C3133"/>
    <w:rsid w:val="003C35D0"/>
    <w:rsid w:val="003C3759"/>
    <w:rsid w:val="003C3B85"/>
    <w:rsid w:val="003C3BE1"/>
    <w:rsid w:val="003C40A6"/>
    <w:rsid w:val="003C43C8"/>
    <w:rsid w:val="003C43DA"/>
    <w:rsid w:val="003C44B7"/>
    <w:rsid w:val="003C4962"/>
    <w:rsid w:val="003C49AF"/>
    <w:rsid w:val="003C4C5B"/>
    <w:rsid w:val="003C4CD3"/>
    <w:rsid w:val="003C4CEC"/>
    <w:rsid w:val="003C50B0"/>
    <w:rsid w:val="003C50F1"/>
    <w:rsid w:val="003C5369"/>
    <w:rsid w:val="003C5634"/>
    <w:rsid w:val="003C5893"/>
    <w:rsid w:val="003C5C69"/>
    <w:rsid w:val="003C5F2D"/>
    <w:rsid w:val="003C5FF9"/>
    <w:rsid w:val="003C624E"/>
    <w:rsid w:val="003C6847"/>
    <w:rsid w:val="003C6A1A"/>
    <w:rsid w:val="003C6E94"/>
    <w:rsid w:val="003C71FC"/>
    <w:rsid w:val="003C74FD"/>
    <w:rsid w:val="003C763B"/>
    <w:rsid w:val="003C769E"/>
    <w:rsid w:val="003C78BC"/>
    <w:rsid w:val="003C79CD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E6F"/>
    <w:rsid w:val="003D0F11"/>
    <w:rsid w:val="003D1072"/>
    <w:rsid w:val="003D109E"/>
    <w:rsid w:val="003D1A72"/>
    <w:rsid w:val="003D1FA7"/>
    <w:rsid w:val="003D209B"/>
    <w:rsid w:val="003D217D"/>
    <w:rsid w:val="003D2248"/>
    <w:rsid w:val="003D2369"/>
    <w:rsid w:val="003D266D"/>
    <w:rsid w:val="003D29E4"/>
    <w:rsid w:val="003D2DCA"/>
    <w:rsid w:val="003D30F1"/>
    <w:rsid w:val="003D324C"/>
    <w:rsid w:val="003D325C"/>
    <w:rsid w:val="003D334F"/>
    <w:rsid w:val="003D3A08"/>
    <w:rsid w:val="003D3A64"/>
    <w:rsid w:val="003D3F29"/>
    <w:rsid w:val="003D3F98"/>
    <w:rsid w:val="003D3FB3"/>
    <w:rsid w:val="003D41CC"/>
    <w:rsid w:val="003D441C"/>
    <w:rsid w:val="003D49FB"/>
    <w:rsid w:val="003D4C01"/>
    <w:rsid w:val="003D530D"/>
    <w:rsid w:val="003D55BB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BFE"/>
    <w:rsid w:val="003D7C34"/>
    <w:rsid w:val="003D7D4A"/>
    <w:rsid w:val="003E0087"/>
    <w:rsid w:val="003E0111"/>
    <w:rsid w:val="003E042D"/>
    <w:rsid w:val="003E06F9"/>
    <w:rsid w:val="003E082C"/>
    <w:rsid w:val="003E0B8C"/>
    <w:rsid w:val="003E0DAD"/>
    <w:rsid w:val="003E0DD9"/>
    <w:rsid w:val="003E0F94"/>
    <w:rsid w:val="003E12E6"/>
    <w:rsid w:val="003E15D5"/>
    <w:rsid w:val="003E189A"/>
    <w:rsid w:val="003E1949"/>
    <w:rsid w:val="003E194D"/>
    <w:rsid w:val="003E1A75"/>
    <w:rsid w:val="003E1D37"/>
    <w:rsid w:val="003E1EA4"/>
    <w:rsid w:val="003E204E"/>
    <w:rsid w:val="003E2473"/>
    <w:rsid w:val="003E2883"/>
    <w:rsid w:val="003E2CE2"/>
    <w:rsid w:val="003E2CFC"/>
    <w:rsid w:val="003E2D20"/>
    <w:rsid w:val="003E34FD"/>
    <w:rsid w:val="003E3501"/>
    <w:rsid w:val="003E3D70"/>
    <w:rsid w:val="003E3DA5"/>
    <w:rsid w:val="003E42C4"/>
    <w:rsid w:val="003E433A"/>
    <w:rsid w:val="003E441F"/>
    <w:rsid w:val="003E4436"/>
    <w:rsid w:val="003E48F6"/>
    <w:rsid w:val="003E49A4"/>
    <w:rsid w:val="003E4BE5"/>
    <w:rsid w:val="003E4EC9"/>
    <w:rsid w:val="003E5539"/>
    <w:rsid w:val="003E55B7"/>
    <w:rsid w:val="003E56BB"/>
    <w:rsid w:val="003E5957"/>
    <w:rsid w:val="003E59B5"/>
    <w:rsid w:val="003E5B44"/>
    <w:rsid w:val="003E5D0D"/>
    <w:rsid w:val="003E5E33"/>
    <w:rsid w:val="003E5E55"/>
    <w:rsid w:val="003E5E60"/>
    <w:rsid w:val="003E5E79"/>
    <w:rsid w:val="003E61D4"/>
    <w:rsid w:val="003E62C0"/>
    <w:rsid w:val="003E6754"/>
    <w:rsid w:val="003E69D5"/>
    <w:rsid w:val="003E6FC2"/>
    <w:rsid w:val="003E714A"/>
    <w:rsid w:val="003E71C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7CF"/>
    <w:rsid w:val="003F08CB"/>
    <w:rsid w:val="003F09B4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95E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3F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85C"/>
    <w:rsid w:val="003F68E4"/>
    <w:rsid w:val="003F6AD8"/>
    <w:rsid w:val="003F6D6C"/>
    <w:rsid w:val="003F6F83"/>
    <w:rsid w:val="003F712A"/>
    <w:rsid w:val="003F747D"/>
    <w:rsid w:val="003F75A4"/>
    <w:rsid w:val="003F76F3"/>
    <w:rsid w:val="003F78D7"/>
    <w:rsid w:val="003F7902"/>
    <w:rsid w:val="003F795F"/>
    <w:rsid w:val="003F7D9F"/>
    <w:rsid w:val="003F7DB8"/>
    <w:rsid w:val="00400865"/>
    <w:rsid w:val="00400A98"/>
    <w:rsid w:val="00400EFC"/>
    <w:rsid w:val="00401228"/>
    <w:rsid w:val="004013A4"/>
    <w:rsid w:val="004016B6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7CA"/>
    <w:rsid w:val="0040381C"/>
    <w:rsid w:val="00403980"/>
    <w:rsid w:val="004039EB"/>
    <w:rsid w:val="00404281"/>
    <w:rsid w:val="0040457C"/>
    <w:rsid w:val="004045C6"/>
    <w:rsid w:val="00404948"/>
    <w:rsid w:val="00404D69"/>
    <w:rsid w:val="00404E23"/>
    <w:rsid w:val="00405085"/>
    <w:rsid w:val="0040534E"/>
    <w:rsid w:val="00405408"/>
    <w:rsid w:val="0040561A"/>
    <w:rsid w:val="004057FB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560"/>
    <w:rsid w:val="004078B5"/>
    <w:rsid w:val="00407F11"/>
    <w:rsid w:val="0041004A"/>
    <w:rsid w:val="00410646"/>
    <w:rsid w:val="004106D8"/>
    <w:rsid w:val="004106EE"/>
    <w:rsid w:val="00410CEA"/>
    <w:rsid w:val="00410F85"/>
    <w:rsid w:val="00411181"/>
    <w:rsid w:val="004111BE"/>
    <w:rsid w:val="0041179E"/>
    <w:rsid w:val="00411B8F"/>
    <w:rsid w:val="00411FC9"/>
    <w:rsid w:val="00411FD4"/>
    <w:rsid w:val="00412293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5A69"/>
    <w:rsid w:val="004164D5"/>
    <w:rsid w:val="00416BED"/>
    <w:rsid w:val="00416C3C"/>
    <w:rsid w:val="004173D3"/>
    <w:rsid w:val="00417464"/>
    <w:rsid w:val="00417BC9"/>
    <w:rsid w:val="00417C1B"/>
    <w:rsid w:val="004201BE"/>
    <w:rsid w:val="0042023F"/>
    <w:rsid w:val="0042056F"/>
    <w:rsid w:val="00420601"/>
    <w:rsid w:val="00420741"/>
    <w:rsid w:val="00420C59"/>
    <w:rsid w:val="00420ED6"/>
    <w:rsid w:val="00420FAE"/>
    <w:rsid w:val="00421122"/>
    <w:rsid w:val="004211E7"/>
    <w:rsid w:val="00421BE8"/>
    <w:rsid w:val="00421C97"/>
    <w:rsid w:val="00422084"/>
    <w:rsid w:val="0042299F"/>
    <w:rsid w:val="00422A4A"/>
    <w:rsid w:val="00422B71"/>
    <w:rsid w:val="00422D2F"/>
    <w:rsid w:val="00422F97"/>
    <w:rsid w:val="00423104"/>
    <w:rsid w:val="0042343D"/>
    <w:rsid w:val="0042348F"/>
    <w:rsid w:val="004238E5"/>
    <w:rsid w:val="00424800"/>
    <w:rsid w:val="00424A42"/>
    <w:rsid w:val="00424BDC"/>
    <w:rsid w:val="004254E2"/>
    <w:rsid w:val="00425C8E"/>
    <w:rsid w:val="004262B9"/>
    <w:rsid w:val="00426372"/>
    <w:rsid w:val="00426417"/>
    <w:rsid w:val="00426540"/>
    <w:rsid w:val="00426751"/>
    <w:rsid w:val="004267A8"/>
    <w:rsid w:val="00426BD0"/>
    <w:rsid w:val="00426C7E"/>
    <w:rsid w:val="00426D6F"/>
    <w:rsid w:val="00426E67"/>
    <w:rsid w:val="00426F43"/>
    <w:rsid w:val="004270FD"/>
    <w:rsid w:val="0042729E"/>
    <w:rsid w:val="00427642"/>
    <w:rsid w:val="0042774A"/>
    <w:rsid w:val="004277CA"/>
    <w:rsid w:val="00427AA2"/>
    <w:rsid w:val="00427DB3"/>
    <w:rsid w:val="00427ED2"/>
    <w:rsid w:val="004307CF"/>
    <w:rsid w:val="0043096A"/>
    <w:rsid w:val="004309D5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809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0A"/>
    <w:rsid w:val="00435024"/>
    <w:rsid w:val="004351ED"/>
    <w:rsid w:val="004351FF"/>
    <w:rsid w:val="0043545B"/>
    <w:rsid w:val="00435478"/>
    <w:rsid w:val="004356F2"/>
    <w:rsid w:val="00435858"/>
    <w:rsid w:val="004358D7"/>
    <w:rsid w:val="00435AA1"/>
    <w:rsid w:val="00435B0E"/>
    <w:rsid w:val="00435B48"/>
    <w:rsid w:val="004361A9"/>
    <w:rsid w:val="004365FA"/>
    <w:rsid w:val="004368A8"/>
    <w:rsid w:val="00436CB4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01F"/>
    <w:rsid w:val="004401A7"/>
    <w:rsid w:val="004407D8"/>
    <w:rsid w:val="0044081C"/>
    <w:rsid w:val="00440C09"/>
    <w:rsid w:val="00440CE6"/>
    <w:rsid w:val="00440F1D"/>
    <w:rsid w:val="0044153A"/>
    <w:rsid w:val="004415B9"/>
    <w:rsid w:val="00441755"/>
    <w:rsid w:val="00441B84"/>
    <w:rsid w:val="00441F32"/>
    <w:rsid w:val="00442106"/>
    <w:rsid w:val="00442187"/>
    <w:rsid w:val="00442306"/>
    <w:rsid w:val="004423D9"/>
    <w:rsid w:val="00442674"/>
    <w:rsid w:val="004427CF"/>
    <w:rsid w:val="004429D1"/>
    <w:rsid w:val="00443094"/>
    <w:rsid w:val="0044312A"/>
    <w:rsid w:val="0044343E"/>
    <w:rsid w:val="00443539"/>
    <w:rsid w:val="00443936"/>
    <w:rsid w:val="004439C7"/>
    <w:rsid w:val="00443BE2"/>
    <w:rsid w:val="00443E11"/>
    <w:rsid w:val="0044404A"/>
    <w:rsid w:val="00444068"/>
    <w:rsid w:val="0044440C"/>
    <w:rsid w:val="004446A8"/>
    <w:rsid w:val="0044489C"/>
    <w:rsid w:val="00444ECA"/>
    <w:rsid w:val="004453DE"/>
    <w:rsid w:val="00445603"/>
    <w:rsid w:val="004456A5"/>
    <w:rsid w:val="00445998"/>
    <w:rsid w:val="00445B81"/>
    <w:rsid w:val="00446619"/>
    <w:rsid w:val="00446922"/>
    <w:rsid w:val="0044699E"/>
    <w:rsid w:val="00446A24"/>
    <w:rsid w:val="00446A28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0FF2"/>
    <w:rsid w:val="004511BF"/>
    <w:rsid w:val="0045130A"/>
    <w:rsid w:val="0045144F"/>
    <w:rsid w:val="00451856"/>
    <w:rsid w:val="00451930"/>
    <w:rsid w:val="00451990"/>
    <w:rsid w:val="004519DF"/>
    <w:rsid w:val="00451AB7"/>
    <w:rsid w:val="004528D9"/>
    <w:rsid w:val="004530A2"/>
    <w:rsid w:val="00453237"/>
    <w:rsid w:val="004533AB"/>
    <w:rsid w:val="0045397B"/>
    <w:rsid w:val="00453A38"/>
    <w:rsid w:val="00453B46"/>
    <w:rsid w:val="00453D72"/>
    <w:rsid w:val="00454159"/>
    <w:rsid w:val="004541EC"/>
    <w:rsid w:val="00454272"/>
    <w:rsid w:val="00454339"/>
    <w:rsid w:val="0045446D"/>
    <w:rsid w:val="004544BA"/>
    <w:rsid w:val="00454509"/>
    <w:rsid w:val="004545B0"/>
    <w:rsid w:val="00454A32"/>
    <w:rsid w:val="00454A9F"/>
    <w:rsid w:val="00454BF3"/>
    <w:rsid w:val="00454C10"/>
    <w:rsid w:val="00454C88"/>
    <w:rsid w:val="00454D18"/>
    <w:rsid w:val="00454EDB"/>
    <w:rsid w:val="00454F8F"/>
    <w:rsid w:val="00455144"/>
    <w:rsid w:val="004552A2"/>
    <w:rsid w:val="004552DE"/>
    <w:rsid w:val="0045536C"/>
    <w:rsid w:val="004553AB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62"/>
    <w:rsid w:val="00457073"/>
    <w:rsid w:val="004570D0"/>
    <w:rsid w:val="004575C8"/>
    <w:rsid w:val="004576F3"/>
    <w:rsid w:val="004578B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91F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80C"/>
    <w:rsid w:val="00465943"/>
    <w:rsid w:val="00465975"/>
    <w:rsid w:val="00465C8B"/>
    <w:rsid w:val="00465D78"/>
    <w:rsid w:val="00465E27"/>
    <w:rsid w:val="00465F09"/>
    <w:rsid w:val="00466A5B"/>
    <w:rsid w:val="00466D6D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1C5"/>
    <w:rsid w:val="004708F0"/>
    <w:rsid w:val="00471207"/>
    <w:rsid w:val="004712DD"/>
    <w:rsid w:val="00471312"/>
    <w:rsid w:val="004713BE"/>
    <w:rsid w:val="00471909"/>
    <w:rsid w:val="00471DCF"/>
    <w:rsid w:val="00471EEC"/>
    <w:rsid w:val="0047230A"/>
    <w:rsid w:val="0047243D"/>
    <w:rsid w:val="00472812"/>
    <w:rsid w:val="00472AE6"/>
    <w:rsid w:val="00472B27"/>
    <w:rsid w:val="00472C5C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839"/>
    <w:rsid w:val="004749A9"/>
    <w:rsid w:val="00474B36"/>
    <w:rsid w:val="00474B37"/>
    <w:rsid w:val="00474E16"/>
    <w:rsid w:val="00474E45"/>
    <w:rsid w:val="00474E6F"/>
    <w:rsid w:val="00474EED"/>
    <w:rsid w:val="004750A8"/>
    <w:rsid w:val="00475284"/>
    <w:rsid w:val="004754CC"/>
    <w:rsid w:val="0047575E"/>
    <w:rsid w:val="004758F7"/>
    <w:rsid w:val="00475C41"/>
    <w:rsid w:val="00475E72"/>
    <w:rsid w:val="00476067"/>
    <w:rsid w:val="0047628C"/>
    <w:rsid w:val="004764F4"/>
    <w:rsid w:val="0047668F"/>
    <w:rsid w:val="004769A4"/>
    <w:rsid w:val="00476FD9"/>
    <w:rsid w:val="0047714F"/>
    <w:rsid w:val="004773FA"/>
    <w:rsid w:val="00477B20"/>
    <w:rsid w:val="00477B8C"/>
    <w:rsid w:val="00477E22"/>
    <w:rsid w:val="00477EAB"/>
    <w:rsid w:val="00477F31"/>
    <w:rsid w:val="00480011"/>
    <w:rsid w:val="004803BC"/>
    <w:rsid w:val="0048057F"/>
    <w:rsid w:val="004808F5"/>
    <w:rsid w:val="004809B4"/>
    <w:rsid w:val="00480ADC"/>
    <w:rsid w:val="00480E51"/>
    <w:rsid w:val="004811FB"/>
    <w:rsid w:val="0048121D"/>
    <w:rsid w:val="00481282"/>
    <w:rsid w:val="004814FF"/>
    <w:rsid w:val="004817BE"/>
    <w:rsid w:val="004819C8"/>
    <w:rsid w:val="00481D63"/>
    <w:rsid w:val="00481E5D"/>
    <w:rsid w:val="0048205E"/>
    <w:rsid w:val="004823FB"/>
    <w:rsid w:val="0048247E"/>
    <w:rsid w:val="00482D28"/>
    <w:rsid w:val="00482E6A"/>
    <w:rsid w:val="004833FB"/>
    <w:rsid w:val="00483700"/>
    <w:rsid w:val="0048399E"/>
    <w:rsid w:val="00483B2A"/>
    <w:rsid w:val="00483B46"/>
    <w:rsid w:val="00483CD8"/>
    <w:rsid w:val="004842B1"/>
    <w:rsid w:val="0048477E"/>
    <w:rsid w:val="00484B0F"/>
    <w:rsid w:val="00484D73"/>
    <w:rsid w:val="00484F0A"/>
    <w:rsid w:val="00484F85"/>
    <w:rsid w:val="004850F2"/>
    <w:rsid w:val="0048517E"/>
    <w:rsid w:val="0048525C"/>
    <w:rsid w:val="0048570E"/>
    <w:rsid w:val="00485CC7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215"/>
    <w:rsid w:val="00487441"/>
    <w:rsid w:val="004877AE"/>
    <w:rsid w:val="004877EE"/>
    <w:rsid w:val="00487E97"/>
    <w:rsid w:val="00487F56"/>
    <w:rsid w:val="004906F0"/>
    <w:rsid w:val="004907D8"/>
    <w:rsid w:val="004908D5"/>
    <w:rsid w:val="00490ABA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53C"/>
    <w:rsid w:val="00492593"/>
    <w:rsid w:val="00492BF1"/>
    <w:rsid w:val="0049342E"/>
    <w:rsid w:val="004936C4"/>
    <w:rsid w:val="00493E23"/>
    <w:rsid w:val="004943D8"/>
    <w:rsid w:val="0049449E"/>
    <w:rsid w:val="004945D0"/>
    <w:rsid w:val="0049471E"/>
    <w:rsid w:val="0049471F"/>
    <w:rsid w:val="00494865"/>
    <w:rsid w:val="00494A5D"/>
    <w:rsid w:val="004954A4"/>
    <w:rsid w:val="004956B4"/>
    <w:rsid w:val="00495719"/>
    <w:rsid w:val="00495CC1"/>
    <w:rsid w:val="00495EB4"/>
    <w:rsid w:val="00496011"/>
    <w:rsid w:val="004961E1"/>
    <w:rsid w:val="004966A0"/>
    <w:rsid w:val="00496968"/>
    <w:rsid w:val="00496AB2"/>
    <w:rsid w:val="00496C6D"/>
    <w:rsid w:val="00496DF8"/>
    <w:rsid w:val="00496EC8"/>
    <w:rsid w:val="00496F48"/>
    <w:rsid w:val="00496FB7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BA6"/>
    <w:rsid w:val="004A0E41"/>
    <w:rsid w:val="004A10F0"/>
    <w:rsid w:val="004A13EE"/>
    <w:rsid w:val="004A1483"/>
    <w:rsid w:val="004A1508"/>
    <w:rsid w:val="004A1948"/>
    <w:rsid w:val="004A1B30"/>
    <w:rsid w:val="004A1F93"/>
    <w:rsid w:val="004A278E"/>
    <w:rsid w:val="004A286F"/>
    <w:rsid w:val="004A3085"/>
    <w:rsid w:val="004A3286"/>
    <w:rsid w:val="004A332E"/>
    <w:rsid w:val="004A36C9"/>
    <w:rsid w:val="004A36F1"/>
    <w:rsid w:val="004A3704"/>
    <w:rsid w:val="004A37FC"/>
    <w:rsid w:val="004A3B8B"/>
    <w:rsid w:val="004A42BD"/>
    <w:rsid w:val="004A4653"/>
    <w:rsid w:val="004A4701"/>
    <w:rsid w:val="004A494B"/>
    <w:rsid w:val="004A4BAD"/>
    <w:rsid w:val="004A4D9D"/>
    <w:rsid w:val="004A4FD9"/>
    <w:rsid w:val="004A513C"/>
    <w:rsid w:val="004A57E9"/>
    <w:rsid w:val="004A5875"/>
    <w:rsid w:val="004A5A95"/>
    <w:rsid w:val="004A5AE1"/>
    <w:rsid w:val="004A5F1E"/>
    <w:rsid w:val="004A6114"/>
    <w:rsid w:val="004A6312"/>
    <w:rsid w:val="004A63E0"/>
    <w:rsid w:val="004A67F4"/>
    <w:rsid w:val="004A687A"/>
    <w:rsid w:val="004A6A7D"/>
    <w:rsid w:val="004A6D6F"/>
    <w:rsid w:val="004A71C0"/>
    <w:rsid w:val="004A735B"/>
    <w:rsid w:val="004A774D"/>
    <w:rsid w:val="004A77B3"/>
    <w:rsid w:val="004A7C84"/>
    <w:rsid w:val="004A7E94"/>
    <w:rsid w:val="004B05E3"/>
    <w:rsid w:val="004B0733"/>
    <w:rsid w:val="004B0E0B"/>
    <w:rsid w:val="004B1146"/>
    <w:rsid w:val="004B124A"/>
    <w:rsid w:val="004B143D"/>
    <w:rsid w:val="004B16E3"/>
    <w:rsid w:val="004B1D17"/>
    <w:rsid w:val="004B209D"/>
    <w:rsid w:val="004B228C"/>
    <w:rsid w:val="004B2344"/>
    <w:rsid w:val="004B2F01"/>
    <w:rsid w:val="004B3014"/>
    <w:rsid w:val="004B31A6"/>
    <w:rsid w:val="004B3AF9"/>
    <w:rsid w:val="004B3C5F"/>
    <w:rsid w:val="004B439F"/>
    <w:rsid w:val="004B557D"/>
    <w:rsid w:val="004B56CA"/>
    <w:rsid w:val="004B591B"/>
    <w:rsid w:val="004B5E23"/>
    <w:rsid w:val="004B6A8B"/>
    <w:rsid w:val="004B6B86"/>
    <w:rsid w:val="004B6C28"/>
    <w:rsid w:val="004B6E41"/>
    <w:rsid w:val="004B6FB1"/>
    <w:rsid w:val="004B7642"/>
    <w:rsid w:val="004B7677"/>
    <w:rsid w:val="004B76FF"/>
    <w:rsid w:val="004B78E6"/>
    <w:rsid w:val="004B7B28"/>
    <w:rsid w:val="004B7D95"/>
    <w:rsid w:val="004B7F20"/>
    <w:rsid w:val="004B7FCE"/>
    <w:rsid w:val="004C0096"/>
    <w:rsid w:val="004C072E"/>
    <w:rsid w:val="004C0EB7"/>
    <w:rsid w:val="004C12B9"/>
    <w:rsid w:val="004C14E1"/>
    <w:rsid w:val="004C150E"/>
    <w:rsid w:val="004C15E9"/>
    <w:rsid w:val="004C169E"/>
    <w:rsid w:val="004C19BE"/>
    <w:rsid w:val="004C1A09"/>
    <w:rsid w:val="004C1D7E"/>
    <w:rsid w:val="004C1E12"/>
    <w:rsid w:val="004C1FFD"/>
    <w:rsid w:val="004C210B"/>
    <w:rsid w:val="004C21F5"/>
    <w:rsid w:val="004C22AA"/>
    <w:rsid w:val="004C2769"/>
    <w:rsid w:val="004C277E"/>
    <w:rsid w:val="004C2892"/>
    <w:rsid w:val="004C29AB"/>
    <w:rsid w:val="004C2A59"/>
    <w:rsid w:val="004C2E5E"/>
    <w:rsid w:val="004C316D"/>
    <w:rsid w:val="004C33FD"/>
    <w:rsid w:val="004C34C7"/>
    <w:rsid w:val="004C34E0"/>
    <w:rsid w:val="004C3673"/>
    <w:rsid w:val="004C3A8E"/>
    <w:rsid w:val="004C3D4E"/>
    <w:rsid w:val="004C3EE2"/>
    <w:rsid w:val="004C41D5"/>
    <w:rsid w:val="004C4616"/>
    <w:rsid w:val="004C4B57"/>
    <w:rsid w:val="004C4FAF"/>
    <w:rsid w:val="004C527C"/>
    <w:rsid w:val="004C529F"/>
    <w:rsid w:val="004C5329"/>
    <w:rsid w:val="004C546F"/>
    <w:rsid w:val="004C556C"/>
    <w:rsid w:val="004C5780"/>
    <w:rsid w:val="004C57A9"/>
    <w:rsid w:val="004C5A7A"/>
    <w:rsid w:val="004C5C35"/>
    <w:rsid w:val="004C6139"/>
    <w:rsid w:val="004C62D7"/>
    <w:rsid w:val="004C6609"/>
    <w:rsid w:val="004C69E8"/>
    <w:rsid w:val="004C6B01"/>
    <w:rsid w:val="004C6B6F"/>
    <w:rsid w:val="004C70AE"/>
    <w:rsid w:val="004C77CC"/>
    <w:rsid w:val="004C7DC8"/>
    <w:rsid w:val="004C7EED"/>
    <w:rsid w:val="004C7EF4"/>
    <w:rsid w:val="004D0526"/>
    <w:rsid w:val="004D06A4"/>
    <w:rsid w:val="004D0996"/>
    <w:rsid w:val="004D0C3D"/>
    <w:rsid w:val="004D0CCE"/>
    <w:rsid w:val="004D10CF"/>
    <w:rsid w:val="004D11BF"/>
    <w:rsid w:val="004D1487"/>
    <w:rsid w:val="004D1767"/>
    <w:rsid w:val="004D19CC"/>
    <w:rsid w:val="004D1CB6"/>
    <w:rsid w:val="004D1D10"/>
    <w:rsid w:val="004D1DD0"/>
    <w:rsid w:val="004D1F4E"/>
    <w:rsid w:val="004D2072"/>
    <w:rsid w:val="004D2200"/>
    <w:rsid w:val="004D2266"/>
    <w:rsid w:val="004D2405"/>
    <w:rsid w:val="004D252C"/>
    <w:rsid w:val="004D2A21"/>
    <w:rsid w:val="004D2A2E"/>
    <w:rsid w:val="004D2B3B"/>
    <w:rsid w:val="004D2F54"/>
    <w:rsid w:val="004D3124"/>
    <w:rsid w:val="004D3507"/>
    <w:rsid w:val="004D3882"/>
    <w:rsid w:val="004D3955"/>
    <w:rsid w:val="004D3B30"/>
    <w:rsid w:val="004D3BD3"/>
    <w:rsid w:val="004D4017"/>
    <w:rsid w:val="004D42F7"/>
    <w:rsid w:val="004D4741"/>
    <w:rsid w:val="004D4C4E"/>
    <w:rsid w:val="004D4EC7"/>
    <w:rsid w:val="004D5060"/>
    <w:rsid w:val="004D5169"/>
    <w:rsid w:val="004D51A7"/>
    <w:rsid w:val="004D5856"/>
    <w:rsid w:val="004D5AB7"/>
    <w:rsid w:val="004D5ACE"/>
    <w:rsid w:val="004D6827"/>
    <w:rsid w:val="004D6A4F"/>
    <w:rsid w:val="004D6C41"/>
    <w:rsid w:val="004D6F95"/>
    <w:rsid w:val="004D713A"/>
    <w:rsid w:val="004D72EA"/>
    <w:rsid w:val="004D7366"/>
    <w:rsid w:val="004D74F1"/>
    <w:rsid w:val="004D75FC"/>
    <w:rsid w:val="004D776A"/>
    <w:rsid w:val="004D7BE9"/>
    <w:rsid w:val="004D7D84"/>
    <w:rsid w:val="004E03DC"/>
    <w:rsid w:val="004E06BE"/>
    <w:rsid w:val="004E09D2"/>
    <w:rsid w:val="004E0E1F"/>
    <w:rsid w:val="004E11DC"/>
    <w:rsid w:val="004E122E"/>
    <w:rsid w:val="004E1262"/>
    <w:rsid w:val="004E137E"/>
    <w:rsid w:val="004E16B7"/>
    <w:rsid w:val="004E18F7"/>
    <w:rsid w:val="004E19F3"/>
    <w:rsid w:val="004E1EE7"/>
    <w:rsid w:val="004E1F05"/>
    <w:rsid w:val="004E20B4"/>
    <w:rsid w:val="004E214E"/>
    <w:rsid w:val="004E22C4"/>
    <w:rsid w:val="004E2601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BB5"/>
    <w:rsid w:val="004E4C8F"/>
    <w:rsid w:val="004E5950"/>
    <w:rsid w:val="004E5955"/>
    <w:rsid w:val="004E5B5C"/>
    <w:rsid w:val="004E657D"/>
    <w:rsid w:val="004E6B97"/>
    <w:rsid w:val="004E6F30"/>
    <w:rsid w:val="004E7071"/>
    <w:rsid w:val="004E764E"/>
    <w:rsid w:val="004E7A7F"/>
    <w:rsid w:val="004E7C3E"/>
    <w:rsid w:val="004E7FBD"/>
    <w:rsid w:val="004F00D3"/>
    <w:rsid w:val="004F0A3D"/>
    <w:rsid w:val="004F104F"/>
    <w:rsid w:val="004F1164"/>
    <w:rsid w:val="004F1228"/>
    <w:rsid w:val="004F12BA"/>
    <w:rsid w:val="004F16DA"/>
    <w:rsid w:val="004F1C76"/>
    <w:rsid w:val="004F1D10"/>
    <w:rsid w:val="004F24F2"/>
    <w:rsid w:val="004F2538"/>
    <w:rsid w:val="004F2649"/>
    <w:rsid w:val="004F26F9"/>
    <w:rsid w:val="004F29FB"/>
    <w:rsid w:val="004F2A33"/>
    <w:rsid w:val="004F2D80"/>
    <w:rsid w:val="004F2F82"/>
    <w:rsid w:val="004F3577"/>
    <w:rsid w:val="004F3A98"/>
    <w:rsid w:val="004F4357"/>
    <w:rsid w:val="004F4381"/>
    <w:rsid w:val="004F44CE"/>
    <w:rsid w:val="004F4656"/>
    <w:rsid w:val="004F479B"/>
    <w:rsid w:val="004F484D"/>
    <w:rsid w:val="004F4C7F"/>
    <w:rsid w:val="004F4EBD"/>
    <w:rsid w:val="004F518B"/>
    <w:rsid w:val="004F529B"/>
    <w:rsid w:val="004F5337"/>
    <w:rsid w:val="004F5510"/>
    <w:rsid w:val="004F568A"/>
    <w:rsid w:val="004F56E0"/>
    <w:rsid w:val="004F587E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694"/>
    <w:rsid w:val="004F7CF1"/>
    <w:rsid w:val="004F7E1E"/>
    <w:rsid w:val="0050037B"/>
    <w:rsid w:val="00500711"/>
    <w:rsid w:val="00500BAD"/>
    <w:rsid w:val="00500DB2"/>
    <w:rsid w:val="00500E44"/>
    <w:rsid w:val="005010BE"/>
    <w:rsid w:val="005010C1"/>
    <w:rsid w:val="00501190"/>
    <w:rsid w:val="005012EA"/>
    <w:rsid w:val="00501C53"/>
    <w:rsid w:val="0050210B"/>
    <w:rsid w:val="00502579"/>
    <w:rsid w:val="00502605"/>
    <w:rsid w:val="0050279F"/>
    <w:rsid w:val="00502A69"/>
    <w:rsid w:val="00502A74"/>
    <w:rsid w:val="00502BDD"/>
    <w:rsid w:val="00502D81"/>
    <w:rsid w:val="00502F3D"/>
    <w:rsid w:val="005033CA"/>
    <w:rsid w:val="00503419"/>
    <w:rsid w:val="00503610"/>
    <w:rsid w:val="005038B4"/>
    <w:rsid w:val="005038C3"/>
    <w:rsid w:val="005039D3"/>
    <w:rsid w:val="00503AF4"/>
    <w:rsid w:val="00503C4D"/>
    <w:rsid w:val="00503CAC"/>
    <w:rsid w:val="00503DB0"/>
    <w:rsid w:val="00503FCD"/>
    <w:rsid w:val="00504240"/>
    <w:rsid w:val="0050442A"/>
    <w:rsid w:val="00504540"/>
    <w:rsid w:val="00504688"/>
    <w:rsid w:val="0050475E"/>
    <w:rsid w:val="00504ADD"/>
    <w:rsid w:val="00504B06"/>
    <w:rsid w:val="00504BA5"/>
    <w:rsid w:val="00504EF7"/>
    <w:rsid w:val="0050506D"/>
    <w:rsid w:val="005050E0"/>
    <w:rsid w:val="00505354"/>
    <w:rsid w:val="005057EC"/>
    <w:rsid w:val="0050598A"/>
    <w:rsid w:val="00505EE2"/>
    <w:rsid w:val="005060AA"/>
    <w:rsid w:val="0050631E"/>
    <w:rsid w:val="00506D27"/>
    <w:rsid w:val="00506EFE"/>
    <w:rsid w:val="00507677"/>
    <w:rsid w:val="005077A2"/>
    <w:rsid w:val="00507C69"/>
    <w:rsid w:val="00507D5B"/>
    <w:rsid w:val="00507F3C"/>
    <w:rsid w:val="00510B47"/>
    <w:rsid w:val="00510ED0"/>
    <w:rsid w:val="00510F91"/>
    <w:rsid w:val="005113AF"/>
    <w:rsid w:val="00511627"/>
    <w:rsid w:val="005116F8"/>
    <w:rsid w:val="005118D8"/>
    <w:rsid w:val="005119D9"/>
    <w:rsid w:val="00511AB4"/>
    <w:rsid w:val="00511D1A"/>
    <w:rsid w:val="00512472"/>
    <w:rsid w:val="0051302B"/>
    <w:rsid w:val="0051352C"/>
    <w:rsid w:val="00513C0C"/>
    <w:rsid w:val="00513C34"/>
    <w:rsid w:val="00513ED7"/>
    <w:rsid w:val="00513EE9"/>
    <w:rsid w:val="00513F28"/>
    <w:rsid w:val="00513FBA"/>
    <w:rsid w:val="0051441F"/>
    <w:rsid w:val="005144FE"/>
    <w:rsid w:val="00514776"/>
    <w:rsid w:val="0051488E"/>
    <w:rsid w:val="00514D51"/>
    <w:rsid w:val="00514E01"/>
    <w:rsid w:val="00514F0A"/>
    <w:rsid w:val="00515017"/>
    <w:rsid w:val="0051520B"/>
    <w:rsid w:val="005153FE"/>
    <w:rsid w:val="005154B4"/>
    <w:rsid w:val="005154C3"/>
    <w:rsid w:val="005154FE"/>
    <w:rsid w:val="005155F8"/>
    <w:rsid w:val="00515723"/>
    <w:rsid w:val="0051572A"/>
    <w:rsid w:val="00515774"/>
    <w:rsid w:val="00515817"/>
    <w:rsid w:val="00515898"/>
    <w:rsid w:val="00515A60"/>
    <w:rsid w:val="00515D80"/>
    <w:rsid w:val="00516193"/>
    <w:rsid w:val="0051685E"/>
    <w:rsid w:val="00516ABF"/>
    <w:rsid w:val="00516B2C"/>
    <w:rsid w:val="00516B9E"/>
    <w:rsid w:val="00516D2D"/>
    <w:rsid w:val="00516EBC"/>
    <w:rsid w:val="00516EFA"/>
    <w:rsid w:val="00517136"/>
    <w:rsid w:val="00517FE9"/>
    <w:rsid w:val="00517FED"/>
    <w:rsid w:val="0052008E"/>
    <w:rsid w:val="00520466"/>
    <w:rsid w:val="005208F7"/>
    <w:rsid w:val="005210CC"/>
    <w:rsid w:val="005210E9"/>
    <w:rsid w:val="00521111"/>
    <w:rsid w:val="0052182F"/>
    <w:rsid w:val="00521E47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3FF6"/>
    <w:rsid w:val="00524220"/>
    <w:rsid w:val="00524429"/>
    <w:rsid w:val="0052463E"/>
    <w:rsid w:val="00524775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4C"/>
    <w:rsid w:val="00526BB4"/>
    <w:rsid w:val="00526C31"/>
    <w:rsid w:val="00526C58"/>
    <w:rsid w:val="00526E1B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27F59"/>
    <w:rsid w:val="0053033A"/>
    <w:rsid w:val="0053057C"/>
    <w:rsid w:val="0053070E"/>
    <w:rsid w:val="00530955"/>
    <w:rsid w:val="00530A4E"/>
    <w:rsid w:val="00530ADB"/>
    <w:rsid w:val="00530B03"/>
    <w:rsid w:val="005310CB"/>
    <w:rsid w:val="0053110F"/>
    <w:rsid w:val="0053211C"/>
    <w:rsid w:val="005323F9"/>
    <w:rsid w:val="005324F2"/>
    <w:rsid w:val="005329C5"/>
    <w:rsid w:val="005329DB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ABF"/>
    <w:rsid w:val="00534D83"/>
    <w:rsid w:val="00535076"/>
    <w:rsid w:val="0053545C"/>
    <w:rsid w:val="0053547F"/>
    <w:rsid w:val="00535561"/>
    <w:rsid w:val="0053582B"/>
    <w:rsid w:val="00535874"/>
    <w:rsid w:val="00535AC6"/>
    <w:rsid w:val="00535AEE"/>
    <w:rsid w:val="00535C4D"/>
    <w:rsid w:val="00536006"/>
    <w:rsid w:val="0053640B"/>
    <w:rsid w:val="00536451"/>
    <w:rsid w:val="00536C6E"/>
    <w:rsid w:val="00536FE6"/>
    <w:rsid w:val="005370F5"/>
    <w:rsid w:val="00537570"/>
    <w:rsid w:val="00537720"/>
    <w:rsid w:val="00537DAF"/>
    <w:rsid w:val="00537F5F"/>
    <w:rsid w:val="005401BC"/>
    <w:rsid w:val="00540354"/>
    <w:rsid w:val="00540878"/>
    <w:rsid w:val="0054091B"/>
    <w:rsid w:val="00540B68"/>
    <w:rsid w:val="00540E52"/>
    <w:rsid w:val="0054143F"/>
    <w:rsid w:val="005416C7"/>
    <w:rsid w:val="0054194B"/>
    <w:rsid w:val="00541AFA"/>
    <w:rsid w:val="00541DA1"/>
    <w:rsid w:val="00541F9A"/>
    <w:rsid w:val="005422EE"/>
    <w:rsid w:val="005423DB"/>
    <w:rsid w:val="00542F53"/>
    <w:rsid w:val="0054381C"/>
    <w:rsid w:val="00544373"/>
    <w:rsid w:val="0054491D"/>
    <w:rsid w:val="00544A11"/>
    <w:rsid w:val="00544DC9"/>
    <w:rsid w:val="00545104"/>
    <w:rsid w:val="005451AF"/>
    <w:rsid w:val="00545323"/>
    <w:rsid w:val="00545A1F"/>
    <w:rsid w:val="00545AB5"/>
    <w:rsid w:val="00545C36"/>
    <w:rsid w:val="005460FB"/>
    <w:rsid w:val="005463A1"/>
    <w:rsid w:val="005463AD"/>
    <w:rsid w:val="005463BA"/>
    <w:rsid w:val="0054642E"/>
    <w:rsid w:val="00546A1D"/>
    <w:rsid w:val="00546F31"/>
    <w:rsid w:val="0054708A"/>
    <w:rsid w:val="005473EB"/>
    <w:rsid w:val="0054797E"/>
    <w:rsid w:val="005479EF"/>
    <w:rsid w:val="0055015E"/>
    <w:rsid w:val="00550327"/>
    <w:rsid w:val="005503F2"/>
    <w:rsid w:val="00550597"/>
    <w:rsid w:val="005506B4"/>
    <w:rsid w:val="005509C8"/>
    <w:rsid w:val="00550B94"/>
    <w:rsid w:val="00551026"/>
    <w:rsid w:val="005511CF"/>
    <w:rsid w:val="00551229"/>
    <w:rsid w:val="005514DD"/>
    <w:rsid w:val="00551534"/>
    <w:rsid w:val="0055157F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2C96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5E7D"/>
    <w:rsid w:val="005564E7"/>
    <w:rsid w:val="00556575"/>
    <w:rsid w:val="00556681"/>
    <w:rsid w:val="00556956"/>
    <w:rsid w:val="00556BBA"/>
    <w:rsid w:val="00556D7F"/>
    <w:rsid w:val="00556E2A"/>
    <w:rsid w:val="00556FC9"/>
    <w:rsid w:val="00557086"/>
    <w:rsid w:val="0055746C"/>
    <w:rsid w:val="0055782B"/>
    <w:rsid w:val="00557AFE"/>
    <w:rsid w:val="00557BE7"/>
    <w:rsid w:val="00560171"/>
    <w:rsid w:val="0056076A"/>
    <w:rsid w:val="005609BB"/>
    <w:rsid w:val="00560B67"/>
    <w:rsid w:val="00560EBB"/>
    <w:rsid w:val="00560F9C"/>
    <w:rsid w:val="00561007"/>
    <w:rsid w:val="005610C0"/>
    <w:rsid w:val="00561157"/>
    <w:rsid w:val="0056144C"/>
    <w:rsid w:val="00561789"/>
    <w:rsid w:val="00561961"/>
    <w:rsid w:val="00561BF9"/>
    <w:rsid w:val="00561F51"/>
    <w:rsid w:val="00562075"/>
    <w:rsid w:val="0056219D"/>
    <w:rsid w:val="005622ED"/>
    <w:rsid w:val="00562685"/>
    <w:rsid w:val="005627D6"/>
    <w:rsid w:val="00562E86"/>
    <w:rsid w:val="00562FA5"/>
    <w:rsid w:val="00563275"/>
    <w:rsid w:val="005634FB"/>
    <w:rsid w:val="0056358F"/>
    <w:rsid w:val="0056392D"/>
    <w:rsid w:val="00563970"/>
    <w:rsid w:val="00563DFD"/>
    <w:rsid w:val="00564659"/>
    <w:rsid w:val="005646E3"/>
    <w:rsid w:val="0056470B"/>
    <w:rsid w:val="00565A78"/>
    <w:rsid w:val="00565C8A"/>
    <w:rsid w:val="00565F8F"/>
    <w:rsid w:val="0056679D"/>
    <w:rsid w:val="00566EB1"/>
    <w:rsid w:val="00566FA4"/>
    <w:rsid w:val="00566FA6"/>
    <w:rsid w:val="0056706E"/>
    <w:rsid w:val="00567108"/>
    <w:rsid w:val="005674A8"/>
    <w:rsid w:val="00567610"/>
    <w:rsid w:val="00567B56"/>
    <w:rsid w:val="00567BE8"/>
    <w:rsid w:val="00567D5C"/>
    <w:rsid w:val="00570166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918"/>
    <w:rsid w:val="00571B43"/>
    <w:rsid w:val="00571B7A"/>
    <w:rsid w:val="00571E10"/>
    <w:rsid w:val="005720A7"/>
    <w:rsid w:val="005720CA"/>
    <w:rsid w:val="00572201"/>
    <w:rsid w:val="00572618"/>
    <w:rsid w:val="0057288F"/>
    <w:rsid w:val="00572B2E"/>
    <w:rsid w:val="00572DB3"/>
    <w:rsid w:val="00572ECE"/>
    <w:rsid w:val="00572EEC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AE2"/>
    <w:rsid w:val="00574C39"/>
    <w:rsid w:val="00574CD4"/>
    <w:rsid w:val="00574DEF"/>
    <w:rsid w:val="005752B6"/>
    <w:rsid w:val="005754A6"/>
    <w:rsid w:val="005759BA"/>
    <w:rsid w:val="00575A76"/>
    <w:rsid w:val="00575D20"/>
    <w:rsid w:val="00575E33"/>
    <w:rsid w:val="005760B8"/>
    <w:rsid w:val="005763A3"/>
    <w:rsid w:val="00576846"/>
    <w:rsid w:val="00576AB9"/>
    <w:rsid w:val="00577210"/>
    <w:rsid w:val="00577480"/>
    <w:rsid w:val="00577487"/>
    <w:rsid w:val="0057758F"/>
    <w:rsid w:val="0057782F"/>
    <w:rsid w:val="00577BAC"/>
    <w:rsid w:val="00577D3E"/>
    <w:rsid w:val="00577D86"/>
    <w:rsid w:val="00577EC2"/>
    <w:rsid w:val="0058000D"/>
    <w:rsid w:val="0058003A"/>
    <w:rsid w:val="005800D8"/>
    <w:rsid w:val="005804A3"/>
    <w:rsid w:val="00580593"/>
    <w:rsid w:val="0058059F"/>
    <w:rsid w:val="005807A8"/>
    <w:rsid w:val="0058081E"/>
    <w:rsid w:val="00580F65"/>
    <w:rsid w:val="00581389"/>
    <w:rsid w:val="005817CF"/>
    <w:rsid w:val="005818C9"/>
    <w:rsid w:val="005819A7"/>
    <w:rsid w:val="00581A6F"/>
    <w:rsid w:val="00581B75"/>
    <w:rsid w:val="00581C06"/>
    <w:rsid w:val="00581C5F"/>
    <w:rsid w:val="00581CD2"/>
    <w:rsid w:val="0058210F"/>
    <w:rsid w:val="005821C2"/>
    <w:rsid w:val="005821FA"/>
    <w:rsid w:val="0058263D"/>
    <w:rsid w:val="00582801"/>
    <w:rsid w:val="005829EF"/>
    <w:rsid w:val="00582E0B"/>
    <w:rsid w:val="0058300D"/>
    <w:rsid w:val="0058302F"/>
    <w:rsid w:val="005830E7"/>
    <w:rsid w:val="0058311F"/>
    <w:rsid w:val="005831C3"/>
    <w:rsid w:val="005834C8"/>
    <w:rsid w:val="0058379D"/>
    <w:rsid w:val="005837E1"/>
    <w:rsid w:val="005839B4"/>
    <w:rsid w:val="00583C2D"/>
    <w:rsid w:val="00584089"/>
    <w:rsid w:val="00584143"/>
    <w:rsid w:val="00584337"/>
    <w:rsid w:val="00584365"/>
    <w:rsid w:val="005846E8"/>
    <w:rsid w:val="00584887"/>
    <w:rsid w:val="005849C5"/>
    <w:rsid w:val="00584AAE"/>
    <w:rsid w:val="00584B99"/>
    <w:rsid w:val="00584CD2"/>
    <w:rsid w:val="0058524B"/>
    <w:rsid w:val="00585693"/>
    <w:rsid w:val="00585B63"/>
    <w:rsid w:val="00585B81"/>
    <w:rsid w:val="00585FE1"/>
    <w:rsid w:val="00586232"/>
    <w:rsid w:val="005864CE"/>
    <w:rsid w:val="0058681C"/>
    <w:rsid w:val="00586AAA"/>
    <w:rsid w:val="00586B9A"/>
    <w:rsid w:val="00586CDC"/>
    <w:rsid w:val="00586D7F"/>
    <w:rsid w:val="0058775B"/>
    <w:rsid w:val="00587A55"/>
    <w:rsid w:val="00590269"/>
    <w:rsid w:val="005902DF"/>
    <w:rsid w:val="005904FD"/>
    <w:rsid w:val="0059051D"/>
    <w:rsid w:val="005905FF"/>
    <w:rsid w:val="00590627"/>
    <w:rsid w:val="00590F37"/>
    <w:rsid w:val="00590F73"/>
    <w:rsid w:val="00591359"/>
    <w:rsid w:val="005914C4"/>
    <w:rsid w:val="005915A1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3D8C"/>
    <w:rsid w:val="005941A9"/>
    <w:rsid w:val="00594384"/>
    <w:rsid w:val="0059455A"/>
    <w:rsid w:val="005948C1"/>
    <w:rsid w:val="005949CD"/>
    <w:rsid w:val="00594A66"/>
    <w:rsid w:val="00594AAF"/>
    <w:rsid w:val="00594B8D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057"/>
    <w:rsid w:val="005967F8"/>
    <w:rsid w:val="00596845"/>
    <w:rsid w:val="00596961"/>
    <w:rsid w:val="00596DE2"/>
    <w:rsid w:val="005971F3"/>
    <w:rsid w:val="00597719"/>
    <w:rsid w:val="00597847"/>
    <w:rsid w:val="00597A50"/>
    <w:rsid w:val="00597A82"/>
    <w:rsid w:val="00597B6B"/>
    <w:rsid w:val="00597BB7"/>
    <w:rsid w:val="00597CD8"/>
    <w:rsid w:val="00597CE1"/>
    <w:rsid w:val="005A03A0"/>
    <w:rsid w:val="005A0AFB"/>
    <w:rsid w:val="005A0B31"/>
    <w:rsid w:val="005A0B71"/>
    <w:rsid w:val="005A0B95"/>
    <w:rsid w:val="005A0CE1"/>
    <w:rsid w:val="005A0DDC"/>
    <w:rsid w:val="005A0F93"/>
    <w:rsid w:val="005A0FFE"/>
    <w:rsid w:val="005A1060"/>
    <w:rsid w:val="005A12B5"/>
    <w:rsid w:val="005A12E7"/>
    <w:rsid w:val="005A149D"/>
    <w:rsid w:val="005A1606"/>
    <w:rsid w:val="005A1B68"/>
    <w:rsid w:val="005A1C58"/>
    <w:rsid w:val="005A2070"/>
    <w:rsid w:val="005A2437"/>
    <w:rsid w:val="005A2695"/>
    <w:rsid w:val="005A273D"/>
    <w:rsid w:val="005A277D"/>
    <w:rsid w:val="005A28C3"/>
    <w:rsid w:val="005A2F53"/>
    <w:rsid w:val="005A3320"/>
    <w:rsid w:val="005A3440"/>
    <w:rsid w:val="005A3452"/>
    <w:rsid w:val="005A35DD"/>
    <w:rsid w:val="005A3A79"/>
    <w:rsid w:val="005A3CAC"/>
    <w:rsid w:val="005A3D23"/>
    <w:rsid w:val="005A3EDF"/>
    <w:rsid w:val="005A435A"/>
    <w:rsid w:val="005A43D1"/>
    <w:rsid w:val="005A4432"/>
    <w:rsid w:val="005A447D"/>
    <w:rsid w:val="005A4485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6E2B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73D"/>
    <w:rsid w:val="005B07E3"/>
    <w:rsid w:val="005B09BD"/>
    <w:rsid w:val="005B0C2F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1"/>
    <w:rsid w:val="005B499A"/>
    <w:rsid w:val="005B4A84"/>
    <w:rsid w:val="005B4BF0"/>
    <w:rsid w:val="005B4E99"/>
    <w:rsid w:val="005B52DE"/>
    <w:rsid w:val="005B571E"/>
    <w:rsid w:val="005B57EC"/>
    <w:rsid w:val="005B5817"/>
    <w:rsid w:val="005B5B23"/>
    <w:rsid w:val="005B65AB"/>
    <w:rsid w:val="005B68A8"/>
    <w:rsid w:val="005B691C"/>
    <w:rsid w:val="005B6A8A"/>
    <w:rsid w:val="005B6E46"/>
    <w:rsid w:val="005B6FD2"/>
    <w:rsid w:val="005B71E2"/>
    <w:rsid w:val="005B792E"/>
    <w:rsid w:val="005B796D"/>
    <w:rsid w:val="005B79DB"/>
    <w:rsid w:val="005B79E8"/>
    <w:rsid w:val="005B7D13"/>
    <w:rsid w:val="005B7E55"/>
    <w:rsid w:val="005B7EF8"/>
    <w:rsid w:val="005B7F06"/>
    <w:rsid w:val="005B7F38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22"/>
    <w:rsid w:val="005C17CC"/>
    <w:rsid w:val="005C1CA7"/>
    <w:rsid w:val="005C215A"/>
    <w:rsid w:val="005C21AE"/>
    <w:rsid w:val="005C270A"/>
    <w:rsid w:val="005C2872"/>
    <w:rsid w:val="005C2A34"/>
    <w:rsid w:val="005C2E50"/>
    <w:rsid w:val="005C2F90"/>
    <w:rsid w:val="005C2FAD"/>
    <w:rsid w:val="005C31B6"/>
    <w:rsid w:val="005C31E6"/>
    <w:rsid w:val="005C3414"/>
    <w:rsid w:val="005C357A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1D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6DB"/>
    <w:rsid w:val="005C580D"/>
    <w:rsid w:val="005C5BF2"/>
    <w:rsid w:val="005C5CAC"/>
    <w:rsid w:val="005C5CBB"/>
    <w:rsid w:val="005C61D3"/>
    <w:rsid w:val="005C66D3"/>
    <w:rsid w:val="005C6807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7BB"/>
    <w:rsid w:val="005D1977"/>
    <w:rsid w:val="005D1ADC"/>
    <w:rsid w:val="005D1E96"/>
    <w:rsid w:val="005D1ED5"/>
    <w:rsid w:val="005D28FE"/>
    <w:rsid w:val="005D29A0"/>
    <w:rsid w:val="005D3325"/>
    <w:rsid w:val="005D3689"/>
    <w:rsid w:val="005D3753"/>
    <w:rsid w:val="005D3E4B"/>
    <w:rsid w:val="005D3FE6"/>
    <w:rsid w:val="005D3FF9"/>
    <w:rsid w:val="005D41C3"/>
    <w:rsid w:val="005D4283"/>
    <w:rsid w:val="005D4644"/>
    <w:rsid w:val="005D4771"/>
    <w:rsid w:val="005D4919"/>
    <w:rsid w:val="005D55DC"/>
    <w:rsid w:val="005D566F"/>
    <w:rsid w:val="005D57A6"/>
    <w:rsid w:val="005D5B4B"/>
    <w:rsid w:val="005D5F56"/>
    <w:rsid w:val="005D61CA"/>
    <w:rsid w:val="005D61CF"/>
    <w:rsid w:val="005D636F"/>
    <w:rsid w:val="005D70CD"/>
    <w:rsid w:val="005D73B9"/>
    <w:rsid w:val="005D7669"/>
    <w:rsid w:val="005D7CC9"/>
    <w:rsid w:val="005E0007"/>
    <w:rsid w:val="005E00DF"/>
    <w:rsid w:val="005E0188"/>
    <w:rsid w:val="005E01F8"/>
    <w:rsid w:val="005E0FD3"/>
    <w:rsid w:val="005E105A"/>
    <w:rsid w:val="005E12A7"/>
    <w:rsid w:val="005E13C8"/>
    <w:rsid w:val="005E161A"/>
    <w:rsid w:val="005E1C4A"/>
    <w:rsid w:val="005E241B"/>
    <w:rsid w:val="005E243F"/>
    <w:rsid w:val="005E266A"/>
    <w:rsid w:val="005E2811"/>
    <w:rsid w:val="005E2AA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23"/>
    <w:rsid w:val="005E3A37"/>
    <w:rsid w:val="005E3F5F"/>
    <w:rsid w:val="005E3FC5"/>
    <w:rsid w:val="005E4353"/>
    <w:rsid w:val="005E43C0"/>
    <w:rsid w:val="005E454A"/>
    <w:rsid w:val="005E45D9"/>
    <w:rsid w:val="005E46D2"/>
    <w:rsid w:val="005E4ADB"/>
    <w:rsid w:val="005E537A"/>
    <w:rsid w:val="005E5792"/>
    <w:rsid w:val="005E5910"/>
    <w:rsid w:val="005E5B05"/>
    <w:rsid w:val="005E5C03"/>
    <w:rsid w:val="005E60E0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AE4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906"/>
    <w:rsid w:val="005F2CD5"/>
    <w:rsid w:val="005F2F38"/>
    <w:rsid w:val="005F300E"/>
    <w:rsid w:val="005F31EA"/>
    <w:rsid w:val="005F3414"/>
    <w:rsid w:val="005F34EB"/>
    <w:rsid w:val="005F3AFE"/>
    <w:rsid w:val="005F3CBB"/>
    <w:rsid w:val="005F400F"/>
    <w:rsid w:val="005F40EB"/>
    <w:rsid w:val="005F444B"/>
    <w:rsid w:val="005F479F"/>
    <w:rsid w:val="005F49F2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26D"/>
    <w:rsid w:val="005F6445"/>
    <w:rsid w:val="005F64A0"/>
    <w:rsid w:val="005F6554"/>
    <w:rsid w:val="005F665D"/>
    <w:rsid w:val="005F6DA3"/>
    <w:rsid w:val="005F6DB2"/>
    <w:rsid w:val="005F6F90"/>
    <w:rsid w:val="005F6FFF"/>
    <w:rsid w:val="005F702A"/>
    <w:rsid w:val="005F728E"/>
    <w:rsid w:val="005F72BF"/>
    <w:rsid w:val="005F7BFD"/>
    <w:rsid w:val="006001EE"/>
    <w:rsid w:val="00600225"/>
    <w:rsid w:val="0060029E"/>
    <w:rsid w:val="0060034A"/>
    <w:rsid w:val="006006D8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0E9"/>
    <w:rsid w:val="00602540"/>
    <w:rsid w:val="006026BD"/>
    <w:rsid w:val="0060271A"/>
    <w:rsid w:val="00602774"/>
    <w:rsid w:val="006027BB"/>
    <w:rsid w:val="00602A9E"/>
    <w:rsid w:val="00602C4B"/>
    <w:rsid w:val="006030D0"/>
    <w:rsid w:val="00603A79"/>
    <w:rsid w:val="00603B58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050"/>
    <w:rsid w:val="00606198"/>
    <w:rsid w:val="00606344"/>
    <w:rsid w:val="006067A7"/>
    <w:rsid w:val="00606B9F"/>
    <w:rsid w:val="00606C51"/>
    <w:rsid w:val="00606DF2"/>
    <w:rsid w:val="006071AE"/>
    <w:rsid w:val="00607709"/>
    <w:rsid w:val="0060778A"/>
    <w:rsid w:val="006079E1"/>
    <w:rsid w:val="00607A62"/>
    <w:rsid w:val="00607B1C"/>
    <w:rsid w:val="00607B42"/>
    <w:rsid w:val="00607F47"/>
    <w:rsid w:val="006100AD"/>
    <w:rsid w:val="0061033D"/>
    <w:rsid w:val="00610439"/>
    <w:rsid w:val="006105D7"/>
    <w:rsid w:val="0061073B"/>
    <w:rsid w:val="00610B8B"/>
    <w:rsid w:val="00610CDA"/>
    <w:rsid w:val="00611101"/>
    <w:rsid w:val="00611882"/>
    <w:rsid w:val="00611A22"/>
    <w:rsid w:val="00611EAB"/>
    <w:rsid w:val="00611F31"/>
    <w:rsid w:val="00612299"/>
    <w:rsid w:val="006125CD"/>
    <w:rsid w:val="00612965"/>
    <w:rsid w:val="00612D2A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30"/>
    <w:rsid w:val="006165DF"/>
    <w:rsid w:val="00616649"/>
    <w:rsid w:val="006167DB"/>
    <w:rsid w:val="0061704B"/>
    <w:rsid w:val="00617355"/>
    <w:rsid w:val="006179BE"/>
    <w:rsid w:val="00617C8A"/>
    <w:rsid w:val="00617CFE"/>
    <w:rsid w:val="00617D36"/>
    <w:rsid w:val="00617F4C"/>
    <w:rsid w:val="00620137"/>
    <w:rsid w:val="00620195"/>
    <w:rsid w:val="0062023E"/>
    <w:rsid w:val="006205C9"/>
    <w:rsid w:val="00620917"/>
    <w:rsid w:val="00620A41"/>
    <w:rsid w:val="00620B3F"/>
    <w:rsid w:val="00620CBA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5FF"/>
    <w:rsid w:val="006246B7"/>
    <w:rsid w:val="00624953"/>
    <w:rsid w:val="00624A0D"/>
    <w:rsid w:val="00624DB6"/>
    <w:rsid w:val="00624E98"/>
    <w:rsid w:val="00624EA0"/>
    <w:rsid w:val="00625043"/>
    <w:rsid w:val="0062568E"/>
    <w:rsid w:val="00625773"/>
    <w:rsid w:val="00626061"/>
    <w:rsid w:val="00626637"/>
    <w:rsid w:val="006266F1"/>
    <w:rsid w:val="00626B67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1CE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277"/>
    <w:rsid w:val="006343C4"/>
    <w:rsid w:val="0063460A"/>
    <w:rsid w:val="006347BE"/>
    <w:rsid w:val="00634ACE"/>
    <w:rsid w:val="00634CF5"/>
    <w:rsid w:val="00634E9A"/>
    <w:rsid w:val="006350C7"/>
    <w:rsid w:val="0063524E"/>
    <w:rsid w:val="00635316"/>
    <w:rsid w:val="00635331"/>
    <w:rsid w:val="006353BB"/>
    <w:rsid w:val="00635690"/>
    <w:rsid w:val="00635ACB"/>
    <w:rsid w:val="00635F68"/>
    <w:rsid w:val="0063639B"/>
    <w:rsid w:val="006363DB"/>
    <w:rsid w:val="006364E7"/>
    <w:rsid w:val="00636988"/>
    <w:rsid w:val="00636E72"/>
    <w:rsid w:val="006371F5"/>
    <w:rsid w:val="00637F3D"/>
    <w:rsid w:val="00640069"/>
    <w:rsid w:val="0064015B"/>
    <w:rsid w:val="00640D56"/>
    <w:rsid w:val="00641B5A"/>
    <w:rsid w:val="00641C56"/>
    <w:rsid w:val="00641D33"/>
    <w:rsid w:val="00642B79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C43"/>
    <w:rsid w:val="00645DAF"/>
    <w:rsid w:val="00645E42"/>
    <w:rsid w:val="0064625B"/>
    <w:rsid w:val="00646618"/>
    <w:rsid w:val="006467ED"/>
    <w:rsid w:val="00646810"/>
    <w:rsid w:val="0064695E"/>
    <w:rsid w:val="00646D46"/>
    <w:rsid w:val="00647032"/>
    <w:rsid w:val="00647A51"/>
    <w:rsid w:val="00647C92"/>
    <w:rsid w:val="00647D2A"/>
    <w:rsid w:val="00647D84"/>
    <w:rsid w:val="0065001D"/>
    <w:rsid w:val="00650076"/>
    <w:rsid w:val="006502F0"/>
    <w:rsid w:val="00650AC0"/>
    <w:rsid w:val="00650C32"/>
    <w:rsid w:val="006515A5"/>
    <w:rsid w:val="006515F2"/>
    <w:rsid w:val="006516EE"/>
    <w:rsid w:val="00651EE8"/>
    <w:rsid w:val="00652006"/>
    <w:rsid w:val="006520E0"/>
    <w:rsid w:val="00652142"/>
    <w:rsid w:val="006523AA"/>
    <w:rsid w:val="00652569"/>
    <w:rsid w:val="006526D2"/>
    <w:rsid w:val="006528D1"/>
    <w:rsid w:val="00652940"/>
    <w:rsid w:val="00653167"/>
    <w:rsid w:val="00653403"/>
    <w:rsid w:val="006535EF"/>
    <w:rsid w:val="00653846"/>
    <w:rsid w:val="006539F9"/>
    <w:rsid w:val="00653B2F"/>
    <w:rsid w:val="00653BEF"/>
    <w:rsid w:val="00653CE7"/>
    <w:rsid w:val="00653D25"/>
    <w:rsid w:val="00653DDA"/>
    <w:rsid w:val="00654363"/>
    <w:rsid w:val="00654626"/>
    <w:rsid w:val="00654762"/>
    <w:rsid w:val="00654777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C42"/>
    <w:rsid w:val="00657D0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7D0"/>
    <w:rsid w:val="0066180A"/>
    <w:rsid w:val="006622B3"/>
    <w:rsid w:val="00662B08"/>
    <w:rsid w:val="00662B64"/>
    <w:rsid w:val="00662C37"/>
    <w:rsid w:val="006631D6"/>
    <w:rsid w:val="00663945"/>
    <w:rsid w:val="00663B72"/>
    <w:rsid w:val="00663BB0"/>
    <w:rsid w:val="00663C74"/>
    <w:rsid w:val="00663D0D"/>
    <w:rsid w:val="00663D9E"/>
    <w:rsid w:val="00663F2A"/>
    <w:rsid w:val="00663F9F"/>
    <w:rsid w:val="0066409B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27"/>
    <w:rsid w:val="0066615C"/>
    <w:rsid w:val="006661D5"/>
    <w:rsid w:val="006661F4"/>
    <w:rsid w:val="00666557"/>
    <w:rsid w:val="00666848"/>
    <w:rsid w:val="006668F4"/>
    <w:rsid w:val="00666B73"/>
    <w:rsid w:val="00666D6B"/>
    <w:rsid w:val="00666F5D"/>
    <w:rsid w:val="0066706B"/>
    <w:rsid w:val="006670CE"/>
    <w:rsid w:val="006670FC"/>
    <w:rsid w:val="00667530"/>
    <w:rsid w:val="00667565"/>
    <w:rsid w:val="006679B4"/>
    <w:rsid w:val="00667A01"/>
    <w:rsid w:val="00667B25"/>
    <w:rsid w:val="00667B6D"/>
    <w:rsid w:val="00667BF1"/>
    <w:rsid w:val="00667E8E"/>
    <w:rsid w:val="006701B4"/>
    <w:rsid w:val="00670277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45"/>
    <w:rsid w:val="0067316F"/>
    <w:rsid w:val="00673184"/>
    <w:rsid w:val="0067339E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18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AD5"/>
    <w:rsid w:val="00680E2E"/>
    <w:rsid w:val="00681174"/>
    <w:rsid w:val="006815B0"/>
    <w:rsid w:val="00681695"/>
    <w:rsid w:val="006817C0"/>
    <w:rsid w:val="006818AC"/>
    <w:rsid w:val="006818EE"/>
    <w:rsid w:val="00681A91"/>
    <w:rsid w:val="00681D36"/>
    <w:rsid w:val="00682073"/>
    <w:rsid w:val="006821A9"/>
    <w:rsid w:val="006822FD"/>
    <w:rsid w:val="00682652"/>
    <w:rsid w:val="0068276E"/>
    <w:rsid w:val="00682917"/>
    <w:rsid w:val="00682A29"/>
    <w:rsid w:val="00682C97"/>
    <w:rsid w:val="00682CDF"/>
    <w:rsid w:val="0068302D"/>
    <w:rsid w:val="006835A6"/>
    <w:rsid w:val="006836CC"/>
    <w:rsid w:val="006836D4"/>
    <w:rsid w:val="006837B2"/>
    <w:rsid w:val="0068384E"/>
    <w:rsid w:val="0068391F"/>
    <w:rsid w:val="00683AF2"/>
    <w:rsid w:val="00683D3F"/>
    <w:rsid w:val="00683D50"/>
    <w:rsid w:val="00684292"/>
    <w:rsid w:val="006844FE"/>
    <w:rsid w:val="00684561"/>
    <w:rsid w:val="0068499A"/>
    <w:rsid w:val="00684F65"/>
    <w:rsid w:val="00685075"/>
    <w:rsid w:val="0068526B"/>
    <w:rsid w:val="00685444"/>
    <w:rsid w:val="00685553"/>
    <w:rsid w:val="006858F9"/>
    <w:rsid w:val="00685B33"/>
    <w:rsid w:val="00685B62"/>
    <w:rsid w:val="0068611A"/>
    <w:rsid w:val="00686610"/>
    <w:rsid w:val="006867F8"/>
    <w:rsid w:val="006872E8"/>
    <w:rsid w:val="0068742B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9F1"/>
    <w:rsid w:val="00692C33"/>
    <w:rsid w:val="00692C5C"/>
    <w:rsid w:val="00692EBE"/>
    <w:rsid w:val="00692EEF"/>
    <w:rsid w:val="00693140"/>
    <w:rsid w:val="006932AE"/>
    <w:rsid w:val="0069331E"/>
    <w:rsid w:val="0069341B"/>
    <w:rsid w:val="006934C4"/>
    <w:rsid w:val="0069371A"/>
    <w:rsid w:val="00693FB7"/>
    <w:rsid w:val="00694193"/>
    <w:rsid w:val="00694467"/>
    <w:rsid w:val="006944EE"/>
    <w:rsid w:val="0069470C"/>
    <w:rsid w:val="0069492C"/>
    <w:rsid w:val="00694E9B"/>
    <w:rsid w:val="00694F76"/>
    <w:rsid w:val="00694FB4"/>
    <w:rsid w:val="0069513D"/>
    <w:rsid w:val="006953A7"/>
    <w:rsid w:val="006957A9"/>
    <w:rsid w:val="00695BBA"/>
    <w:rsid w:val="00695E92"/>
    <w:rsid w:val="00696071"/>
    <w:rsid w:val="00696317"/>
    <w:rsid w:val="0069640A"/>
    <w:rsid w:val="00696593"/>
    <w:rsid w:val="00696F7B"/>
    <w:rsid w:val="00697589"/>
    <w:rsid w:val="006975C5"/>
    <w:rsid w:val="006976D1"/>
    <w:rsid w:val="006976FB"/>
    <w:rsid w:val="0069788C"/>
    <w:rsid w:val="00697BB3"/>
    <w:rsid w:val="00697BDC"/>
    <w:rsid w:val="00697C30"/>
    <w:rsid w:val="00697D35"/>
    <w:rsid w:val="00697DB9"/>
    <w:rsid w:val="00697DC5"/>
    <w:rsid w:val="00697DD0"/>
    <w:rsid w:val="00697E9A"/>
    <w:rsid w:val="00697F33"/>
    <w:rsid w:val="006A01CA"/>
    <w:rsid w:val="006A0437"/>
    <w:rsid w:val="006A060A"/>
    <w:rsid w:val="006A07CA"/>
    <w:rsid w:val="006A0939"/>
    <w:rsid w:val="006A122F"/>
    <w:rsid w:val="006A1404"/>
    <w:rsid w:val="006A15C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3C0B"/>
    <w:rsid w:val="006A3EB8"/>
    <w:rsid w:val="006A4699"/>
    <w:rsid w:val="006A4D9C"/>
    <w:rsid w:val="006A4F87"/>
    <w:rsid w:val="006A5313"/>
    <w:rsid w:val="006A57DF"/>
    <w:rsid w:val="006A58DA"/>
    <w:rsid w:val="006A5FC4"/>
    <w:rsid w:val="006A6065"/>
    <w:rsid w:val="006A606D"/>
    <w:rsid w:val="006A606E"/>
    <w:rsid w:val="006A60AF"/>
    <w:rsid w:val="006A6276"/>
    <w:rsid w:val="006A66B6"/>
    <w:rsid w:val="006A673B"/>
    <w:rsid w:val="006A68F2"/>
    <w:rsid w:val="006A6FC1"/>
    <w:rsid w:val="006A7913"/>
    <w:rsid w:val="006A7929"/>
    <w:rsid w:val="006B0991"/>
    <w:rsid w:val="006B0BC8"/>
    <w:rsid w:val="006B0F29"/>
    <w:rsid w:val="006B0FC8"/>
    <w:rsid w:val="006B13C9"/>
    <w:rsid w:val="006B154F"/>
    <w:rsid w:val="006B1DFF"/>
    <w:rsid w:val="006B2043"/>
    <w:rsid w:val="006B20FB"/>
    <w:rsid w:val="006B2336"/>
    <w:rsid w:val="006B27C5"/>
    <w:rsid w:val="006B2B83"/>
    <w:rsid w:val="006B36A6"/>
    <w:rsid w:val="006B3B0C"/>
    <w:rsid w:val="006B4399"/>
    <w:rsid w:val="006B440F"/>
    <w:rsid w:val="006B4C56"/>
    <w:rsid w:val="006B50E2"/>
    <w:rsid w:val="006B53B7"/>
    <w:rsid w:val="006B5460"/>
    <w:rsid w:val="006B58E2"/>
    <w:rsid w:val="006B5C25"/>
    <w:rsid w:val="006B64B6"/>
    <w:rsid w:val="006B688A"/>
    <w:rsid w:val="006B6BE3"/>
    <w:rsid w:val="006B6C87"/>
    <w:rsid w:val="006B7298"/>
    <w:rsid w:val="006B74A9"/>
    <w:rsid w:val="006B79BE"/>
    <w:rsid w:val="006B7A1F"/>
    <w:rsid w:val="006B7CC1"/>
    <w:rsid w:val="006B7CD5"/>
    <w:rsid w:val="006B7D18"/>
    <w:rsid w:val="006B7E6F"/>
    <w:rsid w:val="006C00F3"/>
    <w:rsid w:val="006C025A"/>
    <w:rsid w:val="006C05E1"/>
    <w:rsid w:val="006C0792"/>
    <w:rsid w:val="006C131C"/>
    <w:rsid w:val="006C139C"/>
    <w:rsid w:val="006C13B5"/>
    <w:rsid w:val="006C1645"/>
    <w:rsid w:val="006C18E4"/>
    <w:rsid w:val="006C1B19"/>
    <w:rsid w:val="006C1D2C"/>
    <w:rsid w:val="006C1D70"/>
    <w:rsid w:val="006C1F1F"/>
    <w:rsid w:val="006C20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5EF7"/>
    <w:rsid w:val="006C605A"/>
    <w:rsid w:val="006C61C4"/>
    <w:rsid w:val="006C67DA"/>
    <w:rsid w:val="006C6DB6"/>
    <w:rsid w:val="006C6EED"/>
    <w:rsid w:val="006C6F76"/>
    <w:rsid w:val="006C709D"/>
    <w:rsid w:val="006C761C"/>
    <w:rsid w:val="006C76C4"/>
    <w:rsid w:val="006C783D"/>
    <w:rsid w:val="006C7C45"/>
    <w:rsid w:val="006C7CA6"/>
    <w:rsid w:val="006C7F7A"/>
    <w:rsid w:val="006D02B9"/>
    <w:rsid w:val="006D06BA"/>
    <w:rsid w:val="006D0733"/>
    <w:rsid w:val="006D08E3"/>
    <w:rsid w:val="006D0D54"/>
    <w:rsid w:val="006D0D65"/>
    <w:rsid w:val="006D0E48"/>
    <w:rsid w:val="006D10CE"/>
    <w:rsid w:val="006D10F7"/>
    <w:rsid w:val="006D12AF"/>
    <w:rsid w:val="006D14A6"/>
    <w:rsid w:val="006D1603"/>
    <w:rsid w:val="006D1A44"/>
    <w:rsid w:val="006D2472"/>
    <w:rsid w:val="006D267A"/>
    <w:rsid w:val="006D28B1"/>
    <w:rsid w:val="006D28CC"/>
    <w:rsid w:val="006D2F0C"/>
    <w:rsid w:val="006D2F9D"/>
    <w:rsid w:val="006D45C5"/>
    <w:rsid w:val="006D48D7"/>
    <w:rsid w:val="006D4921"/>
    <w:rsid w:val="006D4B11"/>
    <w:rsid w:val="006D4CAC"/>
    <w:rsid w:val="006D4DEA"/>
    <w:rsid w:val="006D4E6C"/>
    <w:rsid w:val="006D4EC7"/>
    <w:rsid w:val="006D53F8"/>
    <w:rsid w:val="006D562F"/>
    <w:rsid w:val="006D5665"/>
    <w:rsid w:val="006D5699"/>
    <w:rsid w:val="006D5C60"/>
    <w:rsid w:val="006D5F2F"/>
    <w:rsid w:val="006D6AE3"/>
    <w:rsid w:val="006D711C"/>
    <w:rsid w:val="006D7262"/>
    <w:rsid w:val="006D727B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352"/>
    <w:rsid w:val="006E18CF"/>
    <w:rsid w:val="006E18D6"/>
    <w:rsid w:val="006E1919"/>
    <w:rsid w:val="006E1B7F"/>
    <w:rsid w:val="006E1C44"/>
    <w:rsid w:val="006E1EBF"/>
    <w:rsid w:val="006E1EF9"/>
    <w:rsid w:val="006E243A"/>
    <w:rsid w:val="006E24A3"/>
    <w:rsid w:val="006E2529"/>
    <w:rsid w:val="006E2A6A"/>
    <w:rsid w:val="006E2C8D"/>
    <w:rsid w:val="006E2DD3"/>
    <w:rsid w:val="006E30EC"/>
    <w:rsid w:val="006E3122"/>
    <w:rsid w:val="006E3445"/>
    <w:rsid w:val="006E3A8A"/>
    <w:rsid w:val="006E3B4C"/>
    <w:rsid w:val="006E3BAD"/>
    <w:rsid w:val="006E3D8B"/>
    <w:rsid w:val="006E40EF"/>
    <w:rsid w:val="006E41B8"/>
    <w:rsid w:val="006E44AB"/>
    <w:rsid w:val="006E4B3C"/>
    <w:rsid w:val="006E4D2B"/>
    <w:rsid w:val="006E4E2E"/>
    <w:rsid w:val="006E4F3A"/>
    <w:rsid w:val="006E588C"/>
    <w:rsid w:val="006E5B95"/>
    <w:rsid w:val="006E5FFC"/>
    <w:rsid w:val="006E6070"/>
    <w:rsid w:val="006E645A"/>
    <w:rsid w:val="006E6615"/>
    <w:rsid w:val="006E6702"/>
    <w:rsid w:val="006E68B6"/>
    <w:rsid w:val="006E69BF"/>
    <w:rsid w:val="006E6CBC"/>
    <w:rsid w:val="006E6F8A"/>
    <w:rsid w:val="006E713D"/>
    <w:rsid w:val="006E732A"/>
    <w:rsid w:val="006E74BD"/>
    <w:rsid w:val="006E7678"/>
    <w:rsid w:val="006E781C"/>
    <w:rsid w:val="006F02F9"/>
    <w:rsid w:val="006F09DC"/>
    <w:rsid w:val="006F0A98"/>
    <w:rsid w:val="006F0C1A"/>
    <w:rsid w:val="006F0E5B"/>
    <w:rsid w:val="006F0F57"/>
    <w:rsid w:val="006F0F93"/>
    <w:rsid w:val="006F0FE9"/>
    <w:rsid w:val="006F1027"/>
    <w:rsid w:val="006F1B06"/>
    <w:rsid w:val="006F1D51"/>
    <w:rsid w:val="006F20F0"/>
    <w:rsid w:val="006F210C"/>
    <w:rsid w:val="006F21E5"/>
    <w:rsid w:val="006F2265"/>
    <w:rsid w:val="006F2343"/>
    <w:rsid w:val="006F2646"/>
    <w:rsid w:val="006F2A71"/>
    <w:rsid w:val="006F2CC3"/>
    <w:rsid w:val="006F2D7E"/>
    <w:rsid w:val="006F2E5C"/>
    <w:rsid w:val="006F2E99"/>
    <w:rsid w:val="006F2EA7"/>
    <w:rsid w:val="006F31AD"/>
    <w:rsid w:val="006F3323"/>
    <w:rsid w:val="006F342C"/>
    <w:rsid w:val="006F35EB"/>
    <w:rsid w:val="006F3872"/>
    <w:rsid w:val="006F38F4"/>
    <w:rsid w:val="006F3C6B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4DB0"/>
    <w:rsid w:val="006F557B"/>
    <w:rsid w:val="006F56BA"/>
    <w:rsid w:val="006F57A5"/>
    <w:rsid w:val="006F58A1"/>
    <w:rsid w:val="006F5962"/>
    <w:rsid w:val="006F59DA"/>
    <w:rsid w:val="006F5A55"/>
    <w:rsid w:val="006F5C39"/>
    <w:rsid w:val="006F5CB1"/>
    <w:rsid w:val="006F5D46"/>
    <w:rsid w:val="006F5DFF"/>
    <w:rsid w:val="006F613C"/>
    <w:rsid w:val="006F62E0"/>
    <w:rsid w:val="006F6568"/>
    <w:rsid w:val="006F6885"/>
    <w:rsid w:val="006F6A41"/>
    <w:rsid w:val="006F7453"/>
    <w:rsid w:val="006F7748"/>
    <w:rsid w:val="006F7751"/>
    <w:rsid w:val="006F792C"/>
    <w:rsid w:val="006F7977"/>
    <w:rsid w:val="006F7B62"/>
    <w:rsid w:val="006F7DFB"/>
    <w:rsid w:val="0070007B"/>
    <w:rsid w:val="0070078C"/>
    <w:rsid w:val="00700878"/>
    <w:rsid w:val="00700DE6"/>
    <w:rsid w:val="00700E36"/>
    <w:rsid w:val="00701085"/>
    <w:rsid w:val="007014B4"/>
    <w:rsid w:val="007016A9"/>
    <w:rsid w:val="007019B2"/>
    <w:rsid w:val="007019B7"/>
    <w:rsid w:val="00701A48"/>
    <w:rsid w:val="00701DAC"/>
    <w:rsid w:val="00701DC2"/>
    <w:rsid w:val="00701FD7"/>
    <w:rsid w:val="0070202D"/>
    <w:rsid w:val="007020F2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E15"/>
    <w:rsid w:val="00703EC9"/>
    <w:rsid w:val="00703FAF"/>
    <w:rsid w:val="00704161"/>
    <w:rsid w:val="00704211"/>
    <w:rsid w:val="0070463E"/>
    <w:rsid w:val="007048E0"/>
    <w:rsid w:val="00704B0F"/>
    <w:rsid w:val="00704BBF"/>
    <w:rsid w:val="00704CC2"/>
    <w:rsid w:val="00704D42"/>
    <w:rsid w:val="00704FD6"/>
    <w:rsid w:val="00705004"/>
    <w:rsid w:val="00705146"/>
    <w:rsid w:val="0070549A"/>
    <w:rsid w:val="007055EF"/>
    <w:rsid w:val="00705A29"/>
    <w:rsid w:val="00705C7D"/>
    <w:rsid w:val="00705CC1"/>
    <w:rsid w:val="00705EDA"/>
    <w:rsid w:val="0070607A"/>
    <w:rsid w:val="00706112"/>
    <w:rsid w:val="0070679F"/>
    <w:rsid w:val="007069A6"/>
    <w:rsid w:val="00706B91"/>
    <w:rsid w:val="007071C0"/>
    <w:rsid w:val="00707411"/>
    <w:rsid w:val="00707850"/>
    <w:rsid w:val="0070786F"/>
    <w:rsid w:val="00707BB5"/>
    <w:rsid w:val="00707EC7"/>
    <w:rsid w:val="00707F36"/>
    <w:rsid w:val="00710255"/>
    <w:rsid w:val="007106C6"/>
    <w:rsid w:val="00710714"/>
    <w:rsid w:val="00710731"/>
    <w:rsid w:val="00710815"/>
    <w:rsid w:val="00710B2B"/>
    <w:rsid w:val="00710D0C"/>
    <w:rsid w:val="00710EAC"/>
    <w:rsid w:val="00710EC5"/>
    <w:rsid w:val="00711130"/>
    <w:rsid w:val="00711185"/>
    <w:rsid w:val="007119BA"/>
    <w:rsid w:val="00711A72"/>
    <w:rsid w:val="00711A87"/>
    <w:rsid w:val="00711CA5"/>
    <w:rsid w:val="00711D02"/>
    <w:rsid w:val="00711DA7"/>
    <w:rsid w:val="00712008"/>
    <w:rsid w:val="00712404"/>
    <w:rsid w:val="0071263C"/>
    <w:rsid w:val="007128F9"/>
    <w:rsid w:val="00712A75"/>
    <w:rsid w:val="00712A76"/>
    <w:rsid w:val="00712BC6"/>
    <w:rsid w:val="00712C98"/>
    <w:rsid w:val="00712D1D"/>
    <w:rsid w:val="007131A6"/>
    <w:rsid w:val="007131C9"/>
    <w:rsid w:val="007131D7"/>
    <w:rsid w:val="00713A1F"/>
    <w:rsid w:val="00713BF8"/>
    <w:rsid w:val="0071409A"/>
    <w:rsid w:val="007142C7"/>
    <w:rsid w:val="0071442B"/>
    <w:rsid w:val="00714846"/>
    <w:rsid w:val="00714A74"/>
    <w:rsid w:val="00714B96"/>
    <w:rsid w:val="00714D0C"/>
    <w:rsid w:val="00714E17"/>
    <w:rsid w:val="00714E9B"/>
    <w:rsid w:val="007152BD"/>
    <w:rsid w:val="0071547E"/>
    <w:rsid w:val="00715D23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A2"/>
    <w:rsid w:val="007209D9"/>
    <w:rsid w:val="00720AEF"/>
    <w:rsid w:val="00720D45"/>
    <w:rsid w:val="00720F24"/>
    <w:rsid w:val="007212BC"/>
    <w:rsid w:val="007215B6"/>
    <w:rsid w:val="007219E9"/>
    <w:rsid w:val="00721B48"/>
    <w:rsid w:val="00721D15"/>
    <w:rsid w:val="00721D5A"/>
    <w:rsid w:val="00721D65"/>
    <w:rsid w:val="00721F9B"/>
    <w:rsid w:val="007220CC"/>
    <w:rsid w:val="0072256D"/>
    <w:rsid w:val="00722702"/>
    <w:rsid w:val="00722B11"/>
    <w:rsid w:val="00722D80"/>
    <w:rsid w:val="00722EE2"/>
    <w:rsid w:val="00723373"/>
    <w:rsid w:val="00723803"/>
    <w:rsid w:val="007238AB"/>
    <w:rsid w:val="00723A2C"/>
    <w:rsid w:val="00723E19"/>
    <w:rsid w:val="00723FD7"/>
    <w:rsid w:val="00724176"/>
    <w:rsid w:val="007241F2"/>
    <w:rsid w:val="0072440B"/>
    <w:rsid w:val="00724918"/>
    <w:rsid w:val="00724D46"/>
    <w:rsid w:val="00724E68"/>
    <w:rsid w:val="00725027"/>
    <w:rsid w:val="0072506C"/>
    <w:rsid w:val="00725072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850"/>
    <w:rsid w:val="00727DFC"/>
    <w:rsid w:val="00727E97"/>
    <w:rsid w:val="00727FE2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5D9"/>
    <w:rsid w:val="007326EF"/>
    <w:rsid w:val="007328AB"/>
    <w:rsid w:val="00732965"/>
    <w:rsid w:val="00732A31"/>
    <w:rsid w:val="00732B67"/>
    <w:rsid w:val="00732CFB"/>
    <w:rsid w:val="00732E5D"/>
    <w:rsid w:val="00732ED8"/>
    <w:rsid w:val="0073304C"/>
    <w:rsid w:val="00733108"/>
    <w:rsid w:val="007332D2"/>
    <w:rsid w:val="007334B3"/>
    <w:rsid w:val="007336EE"/>
    <w:rsid w:val="0073382D"/>
    <w:rsid w:val="00733C39"/>
    <w:rsid w:val="007340A2"/>
    <w:rsid w:val="00734934"/>
    <w:rsid w:val="00734E3B"/>
    <w:rsid w:val="00734F38"/>
    <w:rsid w:val="0073506D"/>
    <w:rsid w:val="00735206"/>
    <w:rsid w:val="007354CE"/>
    <w:rsid w:val="00735649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D85"/>
    <w:rsid w:val="00736E09"/>
    <w:rsid w:val="00737009"/>
    <w:rsid w:val="00737823"/>
    <w:rsid w:val="007378AF"/>
    <w:rsid w:val="007379AB"/>
    <w:rsid w:val="00737CD5"/>
    <w:rsid w:val="00737D99"/>
    <w:rsid w:val="007401EC"/>
    <w:rsid w:val="00740364"/>
    <w:rsid w:val="00740623"/>
    <w:rsid w:val="0074076B"/>
    <w:rsid w:val="00740B55"/>
    <w:rsid w:val="00740CD4"/>
    <w:rsid w:val="00740CF6"/>
    <w:rsid w:val="00740D3C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DD9"/>
    <w:rsid w:val="00741F8F"/>
    <w:rsid w:val="0074215D"/>
    <w:rsid w:val="007427C9"/>
    <w:rsid w:val="00742955"/>
    <w:rsid w:val="00742A81"/>
    <w:rsid w:val="00742AC3"/>
    <w:rsid w:val="00742C99"/>
    <w:rsid w:val="00742FAF"/>
    <w:rsid w:val="0074305A"/>
    <w:rsid w:val="00743085"/>
    <w:rsid w:val="0074362D"/>
    <w:rsid w:val="00743A0F"/>
    <w:rsid w:val="00743D42"/>
    <w:rsid w:val="00743E7F"/>
    <w:rsid w:val="00743F91"/>
    <w:rsid w:val="0074414A"/>
    <w:rsid w:val="0074461D"/>
    <w:rsid w:val="00744818"/>
    <w:rsid w:val="00744D0F"/>
    <w:rsid w:val="00745064"/>
    <w:rsid w:val="00745484"/>
    <w:rsid w:val="007454B5"/>
    <w:rsid w:val="00745654"/>
    <w:rsid w:val="00745698"/>
    <w:rsid w:val="007457FE"/>
    <w:rsid w:val="00745873"/>
    <w:rsid w:val="00745AF9"/>
    <w:rsid w:val="00745BFA"/>
    <w:rsid w:val="00745D39"/>
    <w:rsid w:val="007467F7"/>
    <w:rsid w:val="007468D7"/>
    <w:rsid w:val="007469CE"/>
    <w:rsid w:val="00746C73"/>
    <w:rsid w:val="00746FA6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21A"/>
    <w:rsid w:val="007515F8"/>
    <w:rsid w:val="007517A3"/>
    <w:rsid w:val="0075180E"/>
    <w:rsid w:val="0075183E"/>
    <w:rsid w:val="00751BE2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C7F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4B2E"/>
    <w:rsid w:val="00755099"/>
    <w:rsid w:val="0075558D"/>
    <w:rsid w:val="00755686"/>
    <w:rsid w:val="0075581D"/>
    <w:rsid w:val="007571E2"/>
    <w:rsid w:val="00757569"/>
    <w:rsid w:val="0075758F"/>
    <w:rsid w:val="00757696"/>
    <w:rsid w:val="00757C3C"/>
    <w:rsid w:val="00757DF3"/>
    <w:rsid w:val="00757E8C"/>
    <w:rsid w:val="00757FBE"/>
    <w:rsid w:val="0076021E"/>
    <w:rsid w:val="00760392"/>
    <w:rsid w:val="00760720"/>
    <w:rsid w:val="007609EB"/>
    <w:rsid w:val="00760C6B"/>
    <w:rsid w:val="00760CCC"/>
    <w:rsid w:val="00761282"/>
    <w:rsid w:val="007613BF"/>
    <w:rsid w:val="007615CA"/>
    <w:rsid w:val="0076186B"/>
    <w:rsid w:val="00761A41"/>
    <w:rsid w:val="00761BAC"/>
    <w:rsid w:val="00761C0D"/>
    <w:rsid w:val="00761FB0"/>
    <w:rsid w:val="00762174"/>
    <w:rsid w:val="00762199"/>
    <w:rsid w:val="007623A3"/>
    <w:rsid w:val="007629A8"/>
    <w:rsid w:val="00762AD6"/>
    <w:rsid w:val="00762F7E"/>
    <w:rsid w:val="00763382"/>
    <w:rsid w:val="0076376E"/>
    <w:rsid w:val="00763935"/>
    <w:rsid w:val="00763C09"/>
    <w:rsid w:val="00763CA9"/>
    <w:rsid w:val="00763CD3"/>
    <w:rsid w:val="00763D81"/>
    <w:rsid w:val="00764271"/>
    <w:rsid w:val="00764740"/>
    <w:rsid w:val="00764F71"/>
    <w:rsid w:val="00764FA5"/>
    <w:rsid w:val="00765096"/>
    <w:rsid w:val="00765507"/>
    <w:rsid w:val="00765546"/>
    <w:rsid w:val="0076569E"/>
    <w:rsid w:val="007658AA"/>
    <w:rsid w:val="0076590B"/>
    <w:rsid w:val="00765B34"/>
    <w:rsid w:val="0076606A"/>
    <w:rsid w:val="0076642F"/>
    <w:rsid w:val="0076670F"/>
    <w:rsid w:val="007667B8"/>
    <w:rsid w:val="007669E2"/>
    <w:rsid w:val="007669E4"/>
    <w:rsid w:val="00766FF5"/>
    <w:rsid w:val="00767059"/>
    <w:rsid w:val="0076719D"/>
    <w:rsid w:val="007673D7"/>
    <w:rsid w:val="007673F7"/>
    <w:rsid w:val="0076779B"/>
    <w:rsid w:val="007678A3"/>
    <w:rsid w:val="007678FC"/>
    <w:rsid w:val="007679F6"/>
    <w:rsid w:val="00767ADC"/>
    <w:rsid w:val="00767ECD"/>
    <w:rsid w:val="00770285"/>
    <w:rsid w:val="007703AA"/>
    <w:rsid w:val="007703F8"/>
    <w:rsid w:val="00770422"/>
    <w:rsid w:val="00770905"/>
    <w:rsid w:val="007709B7"/>
    <w:rsid w:val="00770A0B"/>
    <w:rsid w:val="00770C5F"/>
    <w:rsid w:val="0077184D"/>
    <w:rsid w:val="00771B7A"/>
    <w:rsid w:val="00771CE2"/>
    <w:rsid w:val="00771D34"/>
    <w:rsid w:val="00771DC9"/>
    <w:rsid w:val="007720DB"/>
    <w:rsid w:val="007720F0"/>
    <w:rsid w:val="007726DC"/>
    <w:rsid w:val="0077274D"/>
    <w:rsid w:val="00772921"/>
    <w:rsid w:val="00772A31"/>
    <w:rsid w:val="00772F13"/>
    <w:rsid w:val="00772F21"/>
    <w:rsid w:val="0077384A"/>
    <w:rsid w:val="007738B3"/>
    <w:rsid w:val="00773DC4"/>
    <w:rsid w:val="00773E76"/>
    <w:rsid w:val="00774608"/>
    <w:rsid w:val="007746F3"/>
    <w:rsid w:val="007746F5"/>
    <w:rsid w:val="007748B9"/>
    <w:rsid w:val="00774E24"/>
    <w:rsid w:val="00775304"/>
    <w:rsid w:val="007757B9"/>
    <w:rsid w:val="007759CF"/>
    <w:rsid w:val="00775A2F"/>
    <w:rsid w:val="00775B78"/>
    <w:rsid w:val="00775BA3"/>
    <w:rsid w:val="00775C9B"/>
    <w:rsid w:val="00776192"/>
    <w:rsid w:val="0077650E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34A"/>
    <w:rsid w:val="0078079D"/>
    <w:rsid w:val="00780BC8"/>
    <w:rsid w:val="00780D29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3FA"/>
    <w:rsid w:val="0078355D"/>
    <w:rsid w:val="00783789"/>
    <w:rsid w:val="00783E94"/>
    <w:rsid w:val="00784AA1"/>
    <w:rsid w:val="00784B64"/>
    <w:rsid w:val="00784D25"/>
    <w:rsid w:val="007854E7"/>
    <w:rsid w:val="007856C8"/>
    <w:rsid w:val="0078572B"/>
    <w:rsid w:val="00785E31"/>
    <w:rsid w:val="00785E57"/>
    <w:rsid w:val="00786A0D"/>
    <w:rsid w:val="00786AF7"/>
    <w:rsid w:val="00786C7D"/>
    <w:rsid w:val="00786C9A"/>
    <w:rsid w:val="0078703D"/>
    <w:rsid w:val="007871F7"/>
    <w:rsid w:val="00787229"/>
    <w:rsid w:val="007872C4"/>
    <w:rsid w:val="00787617"/>
    <w:rsid w:val="00787953"/>
    <w:rsid w:val="00787F6E"/>
    <w:rsid w:val="00790020"/>
    <w:rsid w:val="00790775"/>
    <w:rsid w:val="00790DBF"/>
    <w:rsid w:val="0079107F"/>
    <w:rsid w:val="00791162"/>
    <w:rsid w:val="007915C9"/>
    <w:rsid w:val="007917F9"/>
    <w:rsid w:val="00791AFE"/>
    <w:rsid w:val="00791B11"/>
    <w:rsid w:val="00791BC8"/>
    <w:rsid w:val="007920BF"/>
    <w:rsid w:val="007921F8"/>
    <w:rsid w:val="007922EA"/>
    <w:rsid w:val="00792920"/>
    <w:rsid w:val="007929ED"/>
    <w:rsid w:val="00792B60"/>
    <w:rsid w:val="00792B79"/>
    <w:rsid w:val="007930BA"/>
    <w:rsid w:val="00793293"/>
    <w:rsid w:val="00793365"/>
    <w:rsid w:val="00793B0D"/>
    <w:rsid w:val="00793FE2"/>
    <w:rsid w:val="00794025"/>
    <w:rsid w:val="00794036"/>
    <w:rsid w:val="0079407C"/>
    <w:rsid w:val="0079415A"/>
    <w:rsid w:val="00794618"/>
    <w:rsid w:val="00794946"/>
    <w:rsid w:val="007949E1"/>
    <w:rsid w:val="00794B13"/>
    <w:rsid w:val="00794D8C"/>
    <w:rsid w:val="00794FC1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149"/>
    <w:rsid w:val="007973A7"/>
    <w:rsid w:val="0079785C"/>
    <w:rsid w:val="00797870"/>
    <w:rsid w:val="007978FD"/>
    <w:rsid w:val="0079798D"/>
    <w:rsid w:val="00797AD6"/>
    <w:rsid w:val="00797BE6"/>
    <w:rsid w:val="007A0253"/>
    <w:rsid w:val="007A029D"/>
    <w:rsid w:val="007A0BAF"/>
    <w:rsid w:val="007A11EB"/>
    <w:rsid w:val="007A1257"/>
    <w:rsid w:val="007A14F2"/>
    <w:rsid w:val="007A1583"/>
    <w:rsid w:val="007A1736"/>
    <w:rsid w:val="007A1A18"/>
    <w:rsid w:val="007A1B61"/>
    <w:rsid w:val="007A1BC3"/>
    <w:rsid w:val="007A2000"/>
    <w:rsid w:val="007A21DE"/>
    <w:rsid w:val="007A22BC"/>
    <w:rsid w:val="007A23B2"/>
    <w:rsid w:val="007A27C9"/>
    <w:rsid w:val="007A29B6"/>
    <w:rsid w:val="007A2AE4"/>
    <w:rsid w:val="007A2B6B"/>
    <w:rsid w:val="007A2C17"/>
    <w:rsid w:val="007A2F9C"/>
    <w:rsid w:val="007A3341"/>
    <w:rsid w:val="007A334F"/>
    <w:rsid w:val="007A3759"/>
    <w:rsid w:val="007A3788"/>
    <w:rsid w:val="007A3AB1"/>
    <w:rsid w:val="007A3B54"/>
    <w:rsid w:val="007A3D13"/>
    <w:rsid w:val="007A3E18"/>
    <w:rsid w:val="007A43EC"/>
    <w:rsid w:val="007A49BD"/>
    <w:rsid w:val="007A49F5"/>
    <w:rsid w:val="007A4AD6"/>
    <w:rsid w:val="007A4B77"/>
    <w:rsid w:val="007A4C76"/>
    <w:rsid w:val="007A4C91"/>
    <w:rsid w:val="007A4D1F"/>
    <w:rsid w:val="007A5501"/>
    <w:rsid w:val="007A56D1"/>
    <w:rsid w:val="007A5E79"/>
    <w:rsid w:val="007A6034"/>
    <w:rsid w:val="007A608D"/>
    <w:rsid w:val="007A6146"/>
    <w:rsid w:val="007A6309"/>
    <w:rsid w:val="007A6367"/>
    <w:rsid w:val="007A6382"/>
    <w:rsid w:val="007A63B1"/>
    <w:rsid w:val="007A672B"/>
    <w:rsid w:val="007A676F"/>
    <w:rsid w:val="007A68C0"/>
    <w:rsid w:val="007A6C78"/>
    <w:rsid w:val="007A708E"/>
    <w:rsid w:val="007A7155"/>
    <w:rsid w:val="007A7158"/>
    <w:rsid w:val="007A7170"/>
    <w:rsid w:val="007A72E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1D2D"/>
    <w:rsid w:val="007B2366"/>
    <w:rsid w:val="007B25D3"/>
    <w:rsid w:val="007B334E"/>
    <w:rsid w:val="007B3D20"/>
    <w:rsid w:val="007B3F9D"/>
    <w:rsid w:val="007B4188"/>
    <w:rsid w:val="007B4284"/>
    <w:rsid w:val="007B4642"/>
    <w:rsid w:val="007B4651"/>
    <w:rsid w:val="007B48B9"/>
    <w:rsid w:val="007B4905"/>
    <w:rsid w:val="007B4B8D"/>
    <w:rsid w:val="007B4C88"/>
    <w:rsid w:val="007B500F"/>
    <w:rsid w:val="007B506D"/>
    <w:rsid w:val="007B53EC"/>
    <w:rsid w:val="007B58CF"/>
    <w:rsid w:val="007B5B51"/>
    <w:rsid w:val="007B5E23"/>
    <w:rsid w:val="007B613E"/>
    <w:rsid w:val="007B6258"/>
    <w:rsid w:val="007B6541"/>
    <w:rsid w:val="007B65A0"/>
    <w:rsid w:val="007B65C9"/>
    <w:rsid w:val="007B6673"/>
    <w:rsid w:val="007B688D"/>
    <w:rsid w:val="007B6D26"/>
    <w:rsid w:val="007B6EC7"/>
    <w:rsid w:val="007B7617"/>
    <w:rsid w:val="007B7871"/>
    <w:rsid w:val="007B788B"/>
    <w:rsid w:val="007C003A"/>
    <w:rsid w:val="007C0651"/>
    <w:rsid w:val="007C06C0"/>
    <w:rsid w:val="007C079A"/>
    <w:rsid w:val="007C089C"/>
    <w:rsid w:val="007C0BCB"/>
    <w:rsid w:val="007C0CB4"/>
    <w:rsid w:val="007C0FEE"/>
    <w:rsid w:val="007C1233"/>
    <w:rsid w:val="007C12AF"/>
    <w:rsid w:val="007C1652"/>
    <w:rsid w:val="007C1950"/>
    <w:rsid w:val="007C1B6F"/>
    <w:rsid w:val="007C2383"/>
    <w:rsid w:val="007C25EC"/>
    <w:rsid w:val="007C2699"/>
    <w:rsid w:val="007C2AFD"/>
    <w:rsid w:val="007C2E57"/>
    <w:rsid w:val="007C32EA"/>
    <w:rsid w:val="007C33F3"/>
    <w:rsid w:val="007C3A44"/>
    <w:rsid w:val="007C3B41"/>
    <w:rsid w:val="007C3C2C"/>
    <w:rsid w:val="007C3DEA"/>
    <w:rsid w:val="007C3F0A"/>
    <w:rsid w:val="007C423F"/>
    <w:rsid w:val="007C4247"/>
    <w:rsid w:val="007C458B"/>
    <w:rsid w:val="007C460D"/>
    <w:rsid w:val="007C49FC"/>
    <w:rsid w:val="007C4C62"/>
    <w:rsid w:val="007C4C7B"/>
    <w:rsid w:val="007C4D0D"/>
    <w:rsid w:val="007C4E41"/>
    <w:rsid w:val="007C52D4"/>
    <w:rsid w:val="007C536A"/>
    <w:rsid w:val="007C5B0E"/>
    <w:rsid w:val="007C5E85"/>
    <w:rsid w:val="007C636C"/>
    <w:rsid w:val="007C6956"/>
    <w:rsid w:val="007C6BAB"/>
    <w:rsid w:val="007C6C0F"/>
    <w:rsid w:val="007C6EE0"/>
    <w:rsid w:val="007C6EEB"/>
    <w:rsid w:val="007C6F83"/>
    <w:rsid w:val="007C7063"/>
    <w:rsid w:val="007C72A4"/>
    <w:rsid w:val="007C73A5"/>
    <w:rsid w:val="007C754B"/>
    <w:rsid w:val="007C769F"/>
    <w:rsid w:val="007D02B3"/>
    <w:rsid w:val="007D0341"/>
    <w:rsid w:val="007D07A9"/>
    <w:rsid w:val="007D092E"/>
    <w:rsid w:val="007D0A7E"/>
    <w:rsid w:val="007D0CFA"/>
    <w:rsid w:val="007D12C0"/>
    <w:rsid w:val="007D159B"/>
    <w:rsid w:val="007D1B16"/>
    <w:rsid w:val="007D1F27"/>
    <w:rsid w:val="007D2120"/>
    <w:rsid w:val="007D261C"/>
    <w:rsid w:val="007D286F"/>
    <w:rsid w:val="007D2ABE"/>
    <w:rsid w:val="007D2E56"/>
    <w:rsid w:val="007D31A8"/>
    <w:rsid w:val="007D32A7"/>
    <w:rsid w:val="007D32B0"/>
    <w:rsid w:val="007D36AF"/>
    <w:rsid w:val="007D37C9"/>
    <w:rsid w:val="007D3ACA"/>
    <w:rsid w:val="007D3B09"/>
    <w:rsid w:val="007D406D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A92"/>
    <w:rsid w:val="007D5DD4"/>
    <w:rsid w:val="007D6050"/>
    <w:rsid w:val="007D628D"/>
    <w:rsid w:val="007D6399"/>
    <w:rsid w:val="007D63F2"/>
    <w:rsid w:val="007D6FDC"/>
    <w:rsid w:val="007D767F"/>
    <w:rsid w:val="007D77E6"/>
    <w:rsid w:val="007D7994"/>
    <w:rsid w:val="007D7DA0"/>
    <w:rsid w:val="007E0331"/>
    <w:rsid w:val="007E06CF"/>
    <w:rsid w:val="007E0885"/>
    <w:rsid w:val="007E096E"/>
    <w:rsid w:val="007E0D0B"/>
    <w:rsid w:val="007E0DC0"/>
    <w:rsid w:val="007E11C3"/>
    <w:rsid w:val="007E1249"/>
    <w:rsid w:val="007E14C2"/>
    <w:rsid w:val="007E1617"/>
    <w:rsid w:val="007E1808"/>
    <w:rsid w:val="007E1936"/>
    <w:rsid w:val="007E1940"/>
    <w:rsid w:val="007E1959"/>
    <w:rsid w:val="007E1C0F"/>
    <w:rsid w:val="007E1D69"/>
    <w:rsid w:val="007E1D7E"/>
    <w:rsid w:val="007E21CB"/>
    <w:rsid w:val="007E234E"/>
    <w:rsid w:val="007E2780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44"/>
    <w:rsid w:val="007E4FD2"/>
    <w:rsid w:val="007E51A5"/>
    <w:rsid w:val="007E5226"/>
    <w:rsid w:val="007E5298"/>
    <w:rsid w:val="007E52B0"/>
    <w:rsid w:val="007E53D8"/>
    <w:rsid w:val="007E58F8"/>
    <w:rsid w:val="007E5AD0"/>
    <w:rsid w:val="007E6262"/>
    <w:rsid w:val="007E6324"/>
    <w:rsid w:val="007E64C8"/>
    <w:rsid w:val="007E6732"/>
    <w:rsid w:val="007E6804"/>
    <w:rsid w:val="007E683B"/>
    <w:rsid w:val="007E6A1F"/>
    <w:rsid w:val="007E6B6C"/>
    <w:rsid w:val="007E6D8D"/>
    <w:rsid w:val="007E6DAF"/>
    <w:rsid w:val="007E7164"/>
    <w:rsid w:val="007E72B5"/>
    <w:rsid w:val="007E752E"/>
    <w:rsid w:val="007E765E"/>
    <w:rsid w:val="007E76EA"/>
    <w:rsid w:val="007E7BBC"/>
    <w:rsid w:val="007E7ED3"/>
    <w:rsid w:val="007E7FCC"/>
    <w:rsid w:val="007F047B"/>
    <w:rsid w:val="007F050F"/>
    <w:rsid w:val="007F0574"/>
    <w:rsid w:val="007F09C8"/>
    <w:rsid w:val="007F0CDD"/>
    <w:rsid w:val="007F1335"/>
    <w:rsid w:val="007F17DC"/>
    <w:rsid w:val="007F1885"/>
    <w:rsid w:val="007F1A52"/>
    <w:rsid w:val="007F2035"/>
    <w:rsid w:val="007F267A"/>
    <w:rsid w:val="007F284A"/>
    <w:rsid w:val="007F2B9D"/>
    <w:rsid w:val="007F3615"/>
    <w:rsid w:val="007F3697"/>
    <w:rsid w:val="007F3733"/>
    <w:rsid w:val="007F3AFB"/>
    <w:rsid w:val="007F3E8C"/>
    <w:rsid w:val="007F415C"/>
    <w:rsid w:val="007F4464"/>
    <w:rsid w:val="007F45F0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14E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C34"/>
    <w:rsid w:val="007F7F44"/>
    <w:rsid w:val="008001AE"/>
    <w:rsid w:val="0080026A"/>
    <w:rsid w:val="0080028E"/>
    <w:rsid w:val="0080032C"/>
    <w:rsid w:val="008003DB"/>
    <w:rsid w:val="008008C3"/>
    <w:rsid w:val="00800BC3"/>
    <w:rsid w:val="00800BF5"/>
    <w:rsid w:val="00800C94"/>
    <w:rsid w:val="00800DB6"/>
    <w:rsid w:val="00800F02"/>
    <w:rsid w:val="0080115D"/>
    <w:rsid w:val="008015D9"/>
    <w:rsid w:val="0080176C"/>
    <w:rsid w:val="0080189D"/>
    <w:rsid w:val="008018C4"/>
    <w:rsid w:val="00801BFC"/>
    <w:rsid w:val="00801E5C"/>
    <w:rsid w:val="00802118"/>
    <w:rsid w:val="008023EE"/>
    <w:rsid w:val="008028EF"/>
    <w:rsid w:val="00802A7F"/>
    <w:rsid w:val="00802AC9"/>
    <w:rsid w:val="00802EFB"/>
    <w:rsid w:val="0080319F"/>
    <w:rsid w:val="008031C5"/>
    <w:rsid w:val="00803F30"/>
    <w:rsid w:val="008040D0"/>
    <w:rsid w:val="008043B1"/>
    <w:rsid w:val="008044C1"/>
    <w:rsid w:val="008044E3"/>
    <w:rsid w:val="00804CE5"/>
    <w:rsid w:val="00805099"/>
    <w:rsid w:val="0080522B"/>
    <w:rsid w:val="0080596E"/>
    <w:rsid w:val="008059DD"/>
    <w:rsid w:val="00805B98"/>
    <w:rsid w:val="008065A8"/>
    <w:rsid w:val="008067F5"/>
    <w:rsid w:val="00806EA6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13"/>
    <w:rsid w:val="008114C9"/>
    <w:rsid w:val="00811772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CD9"/>
    <w:rsid w:val="00814FC6"/>
    <w:rsid w:val="008152A9"/>
    <w:rsid w:val="0081534E"/>
    <w:rsid w:val="0081534F"/>
    <w:rsid w:val="00815523"/>
    <w:rsid w:val="008158B4"/>
    <w:rsid w:val="00815CEB"/>
    <w:rsid w:val="008165C1"/>
    <w:rsid w:val="008165CA"/>
    <w:rsid w:val="008168B8"/>
    <w:rsid w:val="00816A08"/>
    <w:rsid w:val="008171B2"/>
    <w:rsid w:val="008174D6"/>
    <w:rsid w:val="008177A0"/>
    <w:rsid w:val="00820007"/>
    <w:rsid w:val="0082035F"/>
    <w:rsid w:val="008203E3"/>
    <w:rsid w:val="008203EC"/>
    <w:rsid w:val="00820505"/>
    <w:rsid w:val="0082059D"/>
    <w:rsid w:val="00820943"/>
    <w:rsid w:val="00820A65"/>
    <w:rsid w:val="00820B50"/>
    <w:rsid w:val="00820CB9"/>
    <w:rsid w:val="00820DE9"/>
    <w:rsid w:val="00820EAB"/>
    <w:rsid w:val="00820ED9"/>
    <w:rsid w:val="00820F08"/>
    <w:rsid w:val="00820F0F"/>
    <w:rsid w:val="0082106F"/>
    <w:rsid w:val="00821092"/>
    <w:rsid w:val="00821095"/>
    <w:rsid w:val="008212F0"/>
    <w:rsid w:val="008218EA"/>
    <w:rsid w:val="00821989"/>
    <w:rsid w:val="00821AF4"/>
    <w:rsid w:val="00821B0D"/>
    <w:rsid w:val="008220F5"/>
    <w:rsid w:val="008221B0"/>
    <w:rsid w:val="00822219"/>
    <w:rsid w:val="0082246B"/>
    <w:rsid w:val="008228E4"/>
    <w:rsid w:val="0082297E"/>
    <w:rsid w:val="00822AD3"/>
    <w:rsid w:val="00822BC0"/>
    <w:rsid w:val="00823180"/>
    <w:rsid w:val="0082362C"/>
    <w:rsid w:val="008236FB"/>
    <w:rsid w:val="00823A4B"/>
    <w:rsid w:val="00823D4F"/>
    <w:rsid w:val="008254B1"/>
    <w:rsid w:val="008257DE"/>
    <w:rsid w:val="008259F4"/>
    <w:rsid w:val="00825CD2"/>
    <w:rsid w:val="0082630F"/>
    <w:rsid w:val="00826861"/>
    <w:rsid w:val="008269A8"/>
    <w:rsid w:val="008269C2"/>
    <w:rsid w:val="00826D0F"/>
    <w:rsid w:val="00826D11"/>
    <w:rsid w:val="00827666"/>
    <w:rsid w:val="0082789C"/>
    <w:rsid w:val="00827A48"/>
    <w:rsid w:val="00827B55"/>
    <w:rsid w:val="00827BAF"/>
    <w:rsid w:val="00830076"/>
    <w:rsid w:val="008300A4"/>
    <w:rsid w:val="00830301"/>
    <w:rsid w:val="00830448"/>
    <w:rsid w:val="008304DF"/>
    <w:rsid w:val="00830545"/>
    <w:rsid w:val="00830563"/>
    <w:rsid w:val="0083057B"/>
    <w:rsid w:val="008306C0"/>
    <w:rsid w:val="00831027"/>
    <w:rsid w:val="0083115F"/>
    <w:rsid w:val="0083158F"/>
    <w:rsid w:val="00831787"/>
    <w:rsid w:val="00831808"/>
    <w:rsid w:val="008318A2"/>
    <w:rsid w:val="00831976"/>
    <w:rsid w:val="00831C93"/>
    <w:rsid w:val="00831DC6"/>
    <w:rsid w:val="00831FFF"/>
    <w:rsid w:val="008321C6"/>
    <w:rsid w:val="008321C7"/>
    <w:rsid w:val="0083220B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859"/>
    <w:rsid w:val="008379DA"/>
    <w:rsid w:val="00837CC5"/>
    <w:rsid w:val="0084007D"/>
    <w:rsid w:val="008402CA"/>
    <w:rsid w:val="00840620"/>
    <w:rsid w:val="00840739"/>
    <w:rsid w:val="00840AAC"/>
    <w:rsid w:val="00841140"/>
    <w:rsid w:val="00841149"/>
    <w:rsid w:val="00841316"/>
    <w:rsid w:val="00841397"/>
    <w:rsid w:val="008413EA"/>
    <w:rsid w:val="0084145C"/>
    <w:rsid w:val="008416C7"/>
    <w:rsid w:val="00841A35"/>
    <w:rsid w:val="00841A87"/>
    <w:rsid w:val="00841B1A"/>
    <w:rsid w:val="00841C93"/>
    <w:rsid w:val="0084226A"/>
    <w:rsid w:val="008423D3"/>
    <w:rsid w:val="00842B78"/>
    <w:rsid w:val="00842F68"/>
    <w:rsid w:val="00843125"/>
    <w:rsid w:val="0084312A"/>
    <w:rsid w:val="00843274"/>
    <w:rsid w:val="00843314"/>
    <w:rsid w:val="00843406"/>
    <w:rsid w:val="00843724"/>
    <w:rsid w:val="00843C45"/>
    <w:rsid w:val="00843DF7"/>
    <w:rsid w:val="008441F4"/>
    <w:rsid w:val="008443DF"/>
    <w:rsid w:val="0084483B"/>
    <w:rsid w:val="00844A67"/>
    <w:rsid w:val="00844D3F"/>
    <w:rsid w:val="00844D9D"/>
    <w:rsid w:val="00845163"/>
    <w:rsid w:val="008452E8"/>
    <w:rsid w:val="00845403"/>
    <w:rsid w:val="00845535"/>
    <w:rsid w:val="008463D1"/>
    <w:rsid w:val="00846BE3"/>
    <w:rsid w:val="00847323"/>
    <w:rsid w:val="008473F2"/>
    <w:rsid w:val="0084743F"/>
    <w:rsid w:val="0084749D"/>
    <w:rsid w:val="008501F1"/>
    <w:rsid w:val="00850372"/>
    <w:rsid w:val="00850657"/>
    <w:rsid w:val="00850A38"/>
    <w:rsid w:val="0085142B"/>
    <w:rsid w:val="008517BE"/>
    <w:rsid w:val="008519AD"/>
    <w:rsid w:val="00852448"/>
    <w:rsid w:val="008527EA"/>
    <w:rsid w:val="00852BB0"/>
    <w:rsid w:val="00852BB1"/>
    <w:rsid w:val="00852D4D"/>
    <w:rsid w:val="00852DAE"/>
    <w:rsid w:val="00852F2E"/>
    <w:rsid w:val="0085322B"/>
    <w:rsid w:val="008536D1"/>
    <w:rsid w:val="00853999"/>
    <w:rsid w:val="00853ED8"/>
    <w:rsid w:val="00854543"/>
    <w:rsid w:val="00854593"/>
    <w:rsid w:val="0085460D"/>
    <w:rsid w:val="00855032"/>
    <w:rsid w:val="00855094"/>
    <w:rsid w:val="00855169"/>
    <w:rsid w:val="008552B2"/>
    <w:rsid w:val="0085531C"/>
    <w:rsid w:val="00855459"/>
    <w:rsid w:val="008558C9"/>
    <w:rsid w:val="00855BE2"/>
    <w:rsid w:val="00855F0D"/>
    <w:rsid w:val="008567C3"/>
    <w:rsid w:val="008568B5"/>
    <w:rsid w:val="00856BD7"/>
    <w:rsid w:val="00856D84"/>
    <w:rsid w:val="00856F53"/>
    <w:rsid w:val="0085708A"/>
    <w:rsid w:val="0085735C"/>
    <w:rsid w:val="0085746D"/>
    <w:rsid w:val="008577B9"/>
    <w:rsid w:val="00857A45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BA5"/>
    <w:rsid w:val="00861DD4"/>
    <w:rsid w:val="00861FEF"/>
    <w:rsid w:val="008622A5"/>
    <w:rsid w:val="008623F1"/>
    <w:rsid w:val="008626A5"/>
    <w:rsid w:val="008626DD"/>
    <w:rsid w:val="00862840"/>
    <w:rsid w:val="008629AB"/>
    <w:rsid w:val="00862B30"/>
    <w:rsid w:val="00862C18"/>
    <w:rsid w:val="00862C5F"/>
    <w:rsid w:val="00862E4D"/>
    <w:rsid w:val="00862EAE"/>
    <w:rsid w:val="00862FBD"/>
    <w:rsid w:val="008637D4"/>
    <w:rsid w:val="00863D46"/>
    <w:rsid w:val="00863E7D"/>
    <w:rsid w:val="00864130"/>
    <w:rsid w:val="00864328"/>
    <w:rsid w:val="008649E2"/>
    <w:rsid w:val="008649E8"/>
    <w:rsid w:val="00864E41"/>
    <w:rsid w:val="008653AC"/>
    <w:rsid w:val="00865A34"/>
    <w:rsid w:val="00865A98"/>
    <w:rsid w:val="00865C65"/>
    <w:rsid w:val="00865DF8"/>
    <w:rsid w:val="00865E5B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511"/>
    <w:rsid w:val="00867874"/>
    <w:rsid w:val="00867A27"/>
    <w:rsid w:val="00867E5E"/>
    <w:rsid w:val="00870334"/>
    <w:rsid w:val="008703AC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394"/>
    <w:rsid w:val="0087245B"/>
    <w:rsid w:val="008725F5"/>
    <w:rsid w:val="008728BD"/>
    <w:rsid w:val="00872959"/>
    <w:rsid w:val="00872A16"/>
    <w:rsid w:val="00872B81"/>
    <w:rsid w:val="00872EC1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33C"/>
    <w:rsid w:val="00875727"/>
    <w:rsid w:val="00875768"/>
    <w:rsid w:val="00875876"/>
    <w:rsid w:val="0087588E"/>
    <w:rsid w:val="0087598A"/>
    <w:rsid w:val="00875C50"/>
    <w:rsid w:val="00876121"/>
    <w:rsid w:val="008765FF"/>
    <w:rsid w:val="008768B5"/>
    <w:rsid w:val="008768EE"/>
    <w:rsid w:val="00876B21"/>
    <w:rsid w:val="00876D6E"/>
    <w:rsid w:val="00876E54"/>
    <w:rsid w:val="00876FEA"/>
    <w:rsid w:val="0087740B"/>
    <w:rsid w:val="0087741B"/>
    <w:rsid w:val="0087757C"/>
    <w:rsid w:val="00877748"/>
    <w:rsid w:val="008778B2"/>
    <w:rsid w:val="00877B57"/>
    <w:rsid w:val="00877C02"/>
    <w:rsid w:val="00877D7B"/>
    <w:rsid w:val="00877F1C"/>
    <w:rsid w:val="00877F24"/>
    <w:rsid w:val="00877F8A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919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1F1"/>
    <w:rsid w:val="008832CE"/>
    <w:rsid w:val="0088392B"/>
    <w:rsid w:val="00883A53"/>
    <w:rsid w:val="00883C65"/>
    <w:rsid w:val="00883C9C"/>
    <w:rsid w:val="00883EB0"/>
    <w:rsid w:val="00883F38"/>
    <w:rsid w:val="0088445D"/>
    <w:rsid w:val="0088461C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5F18"/>
    <w:rsid w:val="00886241"/>
    <w:rsid w:val="0088635D"/>
    <w:rsid w:val="00886678"/>
    <w:rsid w:val="008867BF"/>
    <w:rsid w:val="008867FB"/>
    <w:rsid w:val="008867FC"/>
    <w:rsid w:val="00886ABE"/>
    <w:rsid w:val="008870E7"/>
    <w:rsid w:val="00887298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0D"/>
    <w:rsid w:val="00891191"/>
    <w:rsid w:val="0089129A"/>
    <w:rsid w:val="008912AC"/>
    <w:rsid w:val="00891A68"/>
    <w:rsid w:val="00892101"/>
    <w:rsid w:val="00892681"/>
    <w:rsid w:val="00892868"/>
    <w:rsid w:val="00892C6B"/>
    <w:rsid w:val="00892FEA"/>
    <w:rsid w:val="008931E8"/>
    <w:rsid w:val="00893203"/>
    <w:rsid w:val="00893247"/>
    <w:rsid w:val="00893338"/>
    <w:rsid w:val="00893551"/>
    <w:rsid w:val="0089356F"/>
    <w:rsid w:val="00894188"/>
    <w:rsid w:val="008942AE"/>
    <w:rsid w:val="00894516"/>
    <w:rsid w:val="00894849"/>
    <w:rsid w:val="0089487B"/>
    <w:rsid w:val="00894A89"/>
    <w:rsid w:val="00894A99"/>
    <w:rsid w:val="008952FE"/>
    <w:rsid w:val="0089531C"/>
    <w:rsid w:val="00895559"/>
    <w:rsid w:val="00895DBA"/>
    <w:rsid w:val="00896379"/>
    <w:rsid w:val="008969A6"/>
    <w:rsid w:val="00896CBC"/>
    <w:rsid w:val="00896E3D"/>
    <w:rsid w:val="008970E0"/>
    <w:rsid w:val="00897337"/>
    <w:rsid w:val="00897452"/>
    <w:rsid w:val="00897556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789"/>
    <w:rsid w:val="008A08AF"/>
    <w:rsid w:val="008A0C60"/>
    <w:rsid w:val="008A0DB3"/>
    <w:rsid w:val="008A1246"/>
    <w:rsid w:val="008A14E1"/>
    <w:rsid w:val="008A176D"/>
    <w:rsid w:val="008A1814"/>
    <w:rsid w:val="008A1829"/>
    <w:rsid w:val="008A19EA"/>
    <w:rsid w:val="008A1FF7"/>
    <w:rsid w:val="008A2410"/>
    <w:rsid w:val="008A2558"/>
    <w:rsid w:val="008A277E"/>
    <w:rsid w:val="008A2C0F"/>
    <w:rsid w:val="008A2D28"/>
    <w:rsid w:val="008A3072"/>
    <w:rsid w:val="008A31C2"/>
    <w:rsid w:val="008A3480"/>
    <w:rsid w:val="008A35A8"/>
    <w:rsid w:val="008A3627"/>
    <w:rsid w:val="008A392B"/>
    <w:rsid w:val="008A3B10"/>
    <w:rsid w:val="008A3E4F"/>
    <w:rsid w:val="008A4068"/>
    <w:rsid w:val="008A419B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5F4"/>
    <w:rsid w:val="008A6748"/>
    <w:rsid w:val="008A68CC"/>
    <w:rsid w:val="008A6E31"/>
    <w:rsid w:val="008A70E6"/>
    <w:rsid w:val="008A7355"/>
    <w:rsid w:val="008A7418"/>
    <w:rsid w:val="008A7558"/>
    <w:rsid w:val="008A7568"/>
    <w:rsid w:val="008A778C"/>
    <w:rsid w:val="008A7A84"/>
    <w:rsid w:val="008A7FD9"/>
    <w:rsid w:val="008B0127"/>
    <w:rsid w:val="008B02E0"/>
    <w:rsid w:val="008B069F"/>
    <w:rsid w:val="008B0A40"/>
    <w:rsid w:val="008B0A99"/>
    <w:rsid w:val="008B0AB1"/>
    <w:rsid w:val="008B0DF7"/>
    <w:rsid w:val="008B0EE8"/>
    <w:rsid w:val="008B0F6A"/>
    <w:rsid w:val="008B16D2"/>
    <w:rsid w:val="008B1A8D"/>
    <w:rsid w:val="008B2F90"/>
    <w:rsid w:val="008B3138"/>
    <w:rsid w:val="008B33A9"/>
    <w:rsid w:val="008B36AF"/>
    <w:rsid w:val="008B3844"/>
    <w:rsid w:val="008B3C3B"/>
    <w:rsid w:val="008B3DCC"/>
    <w:rsid w:val="008B41D6"/>
    <w:rsid w:val="008B432F"/>
    <w:rsid w:val="008B4590"/>
    <w:rsid w:val="008B4995"/>
    <w:rsid w:val="008B49A5"/>
    <w:rsid w:val="008B4B24"/>
    <w:rsid w:val="008B4BEE"/>
    <w:rsid w:val="008B4D4B"/>
    <w:rsid w:val="008B4D95"/>
    <w:rsid w:val="008B4F32"/>
    <w:rsid w:val="008B4FF7"/>
    <w:rsid w:val="008B503F"/>
    <w:rsid w:val="008B530C"/>
    <w:rsid w:val="008B539F"/>
    <w:rsid w:val="008B59AC"/>
    <w:rsid w:val="008B59B6"/>
    <w:rsid w:val="008B5B49"/>
    <w:rsid w:val="008B5B83"/>
    <w:rsid w:val="008B5C0D"/>
    <w:rsid w:val="008B5CE2"/>
    <w:rsid w:val="008B5D35"/>
    <w:rsid w:val="008B623E"/>
    <w:rsid w:val="008B6543"/>
    <w:rsid w:val="008B6916"/>
    <w:rsid w:val="008B6E98"/>
    <w:rsid w:val="008B7063"/>
    <w:rsid w:val="008B7310"/>
    <w:rsid w:val="008B7417"/>
    <w:rsid w:val="008B7735"/>
    <w:rsid w:val="008B78BF"/>
    <w:rsid w:val="008B79E8"/>
    <w:rsid w:val="008B7C31"/>
    <w:rsid w:val="008B7D51"/>
    <w:rsid w:val="008B7D59"/>
    <w:rsid w:val="008C0224"/>
    <w:rsid w:val="008C02B1"/>
    <w:rsid w:val="008C04DD"/>
    <w:rsid w:val="008C05DD"/>
    <w:rsid w:val="008C0BF7"/>
    <w:rsid w:val="008C0E0E"/>
    <w:rsid w:val="008C14A3"/>
    <w:rsid w:val="008C170A"/>
    <w:rsid w:val="008C185F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2EFA"/>
    <w:rsid w:val="008C30A8"/>
    <w:rsid w:val="008C3943"/>
    <w:rsid w:val="008C3C2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447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1A0"/>
    <w:rsid w:val="008D122F"/>
    <w:rsid w:val="008D16DF"/>
    <w:rsid w:val="008D17D9"/>
    <w:rsid w:val="008D1F28"/>
    <w:rsid w:val="008D22D9"/>
    <w:rsid w:val="008D22E5"/>
    <w:rsid w:val="008D287F"/>
    <w:rsid w:val="008D29C7"/>
    <w:rsid w:val="008D29D3"/>
    <w:rsid w:val="008D2AB9"/>
    <w:rsid w:val="008D2E22"/>
    <w:rsid w:val="008D2E79"/>
    <w:rsid w:val="008D336D"/>
    <w:rsid w:val="008D3403"/>
    <w:rsid w:val="008D3677"/>
    <w:rsid w:val="008D3692"/>
    <w:rsid w:val="008D3706"/>
    <w:rsid w:val="008D38C5"/>
    <w:rsid w:val="008D3D15"/>
    <w:rsid w:val="008D3EFB"/>
    <w:rsid w:val="008D4566"/>
    <w:rsid w:val="008D46F2"/>
    <w:rsid w:val="008D47C3"/>
    <w:rsid w:val="008D4B86"/>
    <w:rsid w:val="008D4BD7"/>
    <w:rsid w:val="008D4BF7"/>
    <w:rsid w:val="008D4CF6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653"/>
    <w:rsid w:val="008D795D"/>
    <w:rsid w:val="008D7AA2"/>
    <w:rsid w:val="008E0115"/>
    <w:rsid w:val="008E01F8"/>
    <w:rsid w:val="008E0667"/>
    <w:rsid w:val="008E08C5"/>
    <w:rsid w:val="008E0BE2"/>
    <w:rsid w:val="008E0C48"/>
    <w:rsid w:val="008E0DA6"/>
    <w:rsid w:val="008E110E"/>
    <w:rsid w:val="008E121D"/>
    <w:rsid w:val="008E1342"/>
    <w:rsid w:val="008E1D82"/>
    <w:rsid w:val="008E1F60"/>
    <w:rsid w:val="008E2109"/>
    <w:rsid w:val="008E2228"/>
    <w:rsid w:val="008E25A2"/>
    <w:rsid w:val="008E25EF"/>
    <w:rsid w:val="008E29AF"/>
    <w:rsid w:val="008E3932"/>
    <w:rsid w:val="008E3F56"/>
    <w:rsid w:val="008E4156"/>
    <w:rsid w:val="008E4368"/>
    <w:rsid w:val="008E45BC"/>
    <w:rsid w:val="008E467E"/>
    <w:rsid w:val="008E484D"/>
    <w:rsid w:val="008E4B6E"/>
    <w:rsid w:val="008E4E30"/>
    <w:rsid w:val="008E5152"/>
    <w:rsid w:val="008E558C"/>
    <w:rsid w:val="008E56BC"/>
    <w:rsid w:val="008E56D6"/>
    <w:rsid w:val="008E5B8F"/>
    <w:rsid w:val="008E5C3B"/>
    <w:rsid w:val="008E678B"/>
    <w:rsid w:val="008E6A98"/>
    <w:rsid w:val="008E6CA0"/>
    <w:rsid w:val="008E6EE0"/>
    <w:rsid w:val="008E7120"/>
    <w:rsid w:val="008E754D"/>
    <w:rsid w:val="008E75B6"/>
    <w:rsid w:val="008E7659"/>
    <w:rsid w:val="008E7666"/>
    <w:rsid w:val="008E7995"/>
    <w:rsid w:val="008E7AE8"/>
    <w:rsid w:val="008E7B4B"/>
    <w:rsid w:val="008E7B59"/>
    <w:rsid w:val="008E7BF7"/>
    <w:rsid w:val="008E7C09"/>
    <w:rsid w:val="008E7C2D"/>
    <w:rsid w:val="008E7DDE"/>
    <w:rsid w:val="008E7E8D"/>
    <w:rsid w:val="008E7F34"/>
    <w:rsid w:val="008F030D"/>
    <w:rsid w:val="008F07A2"/>
    <w:rsid w:val="008F09D3"/>
    <w:rsid w:val="008F0A06"/>
    <w:rsid w:val="008F1032"/>
    <w:rsid w:val="008F1205"/>
    <w:rsid w:val="008F133C"/>
    <w:rsid w:val="008F1429"/>
    <w:rsid w:val="008F150E"/>
    <w:rsid w:val="008F17CE"/>
    <w:rsid w:val="008F18CB"/>
    <w:rsid w:val="008F1C25"/>
    <w:rsid w:val="008F1FFE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727"/>
    <w:rsid w:val="008F38F2"/>
    <w:rsid w:val="008F3992"/>
    <w:rsid w:val="008F3A46"/>
    <w:rsid w:val="008F3BB3"/>
    <w:rsid w:val="008F3DCF"/>
    <w:rsid w:val="008F3E9F"/>
    <w:rsid w:val="008F4038"/>
    <w:rsid w:val="008F4098"/>
    <w:rsid w:val="008F409A"/>
    <w:rsid w:val="008F410E"/>
    <w:rsid w:val="008F434D"/>
    <w:rsid w:val="008F4426"/>
    <w:rsid w:val="008F47AE"/>
    <w:rsid w:val="008F4EEF"/>
    <w:rsid w:val="008F56B5"/>
    <w:rsid w:val="008F5894"/>
    <w:rsid w:val="008F5F5D"/>
    <w:rsid w:val="008F616A"/>
    <w:rsid w:val="008F63D2"/>
    <w:rsid w:val="008F66C7"/>
    <w:rsid w:val="008F6A74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A32"/>
    <w:rsid w:val="00900BBB"/>
    <w:rsid w:val="00900E8C"/>
    <w:rsid w:val="009010D3"/>
    <w:rsid w:val="00901319"/>
    <w:rsid w:val="0090136C"/>
    <w:rsid w:val="00901395"/>
    <w:rsid w:val="00901598"/>
    <w:rsid w:val="00901B8C"/>
    <w:rsid w:val="00901EBA"/>
    <w:rsid w:val="00901FE8"/>
    <w:rsid w:val="0090203A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0E"/>
    <w:rsid w:val="00903D51"/>
    <w:rsid w:val="009040E2"/>
    <w:rsid w:val="00904337"/>
    <w:rsid w:val="009043EA"/>
    <w:rsid w:val="00904621"/>
    <w:rsid w:val="0090467C"/>
    <w:rsid w:val="009047F2"/>
    <w:rsid w:val="00904B66"/>
    <w:rsid w:val="00904D6C"/>
    <w:rsid w:val="00905012"/>
    <w:rsid w:val="00905357"/>
    <w:rsid w:val="00905972"/>
    <w:rsid w:val="00905E81"/>
    <w:rsid w:val="009061D1"/>
    <w:rsid w:val="00906D77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843"/>
    <w:rsid w:val="009118C9"/>
    <w:rsid w:val="00911950"/>
    <w:rsid w:val="00912050"/>
    <w:rsid w:val="0091219A"/>
    <w:rsid w:val="009123FE"/>
    <w:rsid w:val="00912544"/>
    <w:rsid w:val="00912798"/>
    <w:rsid w:val="009128BC"/>
    <w:rsid w:val="00912916"/>
    <w:rsid w:val="00912AD3"/>
    <w:rsid w:val="00912AFE"/>
    <w:rsid w:val="00912C9F"/>
    <w:rsid w:val="0091358D"/>
    <w:rsid w:val="0091384D"/>
    <w:rsid w:val="00913A43"/>
    <w:rsid w:val="00913B21"/>
    <w:rsid w:val="00913D8A"/>
    <w:rsid w:val="00913FA2"/>
    <w:rsid w:val="009142CC"/>
    <w:rsid w:val="0091444D"/>
    <w:rsid w:val="00914E25"/>
    <w:rsid w:val="00915035"/>
    <w:rsid w:val="00915392"/>
    <w:rsid w:val="0091569B"/>
    <w:rsid w:val="009156B0"/>
    <w:rsid w:val="0091576E"/>
    <w:rsid w:val="00915770"/>
    <w:rsid w:val="0091654F"/>
    <w:rsid w:val="009167B6"/>
    <w:rsid w:val="009168ED"/>
    <w:rsid w:val="00916960"/>
    <w:rsid w:val="00916BCD"/>
    <w:rsid w:val="00917025"/>
    <w:rsid w:val="0091741D"/>
    <w:rsid w:val="00917D12"/>
    <w:rsid w:val="00920051"/>
    <w:rsid w:val="0092014E"/>
    <w:rsid w:val="0092057D"/>
    <w:rsid w:val="009209F5"/>
    <w:rsid w:val="00920A85"/>
    <w:rsid w:val="00920CFB"/>
    <w:rsid w:val="00920DD9"/>
    <w:rsid w:val="00921341"/>
    <w:rsid w:val="0092136B"/>
    <w:rsid w:val="009219DD"/>
    <w:rsid w:val="00921CE7"/>
    <w:rsid w:val="00921E06"/>
    <w:rsid w:val="0092215A"/>
    <w:rsid w:val="0092249C"/>
    <w:rsid w:val="009225A2"/>
    <w:rsid w:val="00922627"/>
    <w:rsid w:val="0092276D"/>
    <w:rsid w:val="00922774"/>
    <w:rsid w:val="0092282A"/>
    <w:rsid w:val="00922974"/>
    <w:rsid w:val="00922BD7"/>
    <w:rsid w:val="00922CB2"/>
    <w:rsid w:val="00922DF6"/>
    <w:rsid w:val="00922F3C"/>
    <w:rsid w:val="0092318C"/>
    <w:rsid w:val="00923452"/>
    <w:rsid w:val="00923467"/>
    <w:rsid w:val="0092365B"/>
    <w:rsid w:val="00923721"/>
    <w:rsid w:val="009237E7"/>
    <w:rsid w:val="00923951"/>
    <w:rsid w:val="009239F6"/>
    <w:rsid w:val="00923BCC"/>
    <w:rsid w:val="00923BD3"/>
    <w:rsid w:val="00924409"/>
    <w:rsid w:val="009244FC"/>
    <w:rsid w:val="00924822"/>
    <w:rsid w:val="00924D9A"/>
    <w:rsid w:val="00924F46"/>
    <w:rsid w:val="009250A2"/>
    <w:rsid w:val="00925DB4"/>
    <w:rsid w:val="00926579"/>
    <w:rsid w:val="0092670A"/>
    <w:rsid w:val="00926C5B"/>
    <w:rsid w:val="00926E51"/>
    <w:rsid w:val="00927410"/>
    <w:rsid w:val="0092752B"/>
    <w:rsid w:val="009277F6"/>
    <w:rsid w:val="00927D48"/>
    <w:rsid w:val="009302E1"/>
    <w:rsid w:val="00930384"/>
    <w:rsid w:val="0093063C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AD2"/>
    <w:rsid w:val="00932B2F"/>
    <w:rsid w:val="00932D2D"/>
    <w:rsid w:val="00932F26"/>
    <w:rsid w:val="00933099"/>
    <w:rsid w:val="009335FD"/>
    <w:rsid w:val="00933661"/>
    <w:rsid w:val="0093383F"/>
    <w:rsid w:val="00933C46"/>
    <w:rsid w:val="00933C7A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0F9"/>
    <w:rsid w:val="009361C0"/>
    <w:rsid w:val="0093639F"/>
    <w:rsid w:val="009365D3"/>
    <w:rsid w:val="009366F8"/>
    <w:rsid w:val="00936A6F"/>
    <w:rsid w:val="00936CA7"/>
    <w:rsid w:val="00936F2C"/>
    <w:rsid w:val="009371EB"/>
    <w:rsid w:val="009372D5"/>
    <w:rsid w:val="009372FB"/>
    <w:rsid w:val="0093745A"/>
    <w:rsid w:val="0093785F"/>
    <w:rsid w:val="00937917"/>
    <w:rsid w:val="00937998"/>
    <w:rsid w:val="00937A3B"/>
    <w:rsid w:val="009401BC"/>
    <w:rsid w:val="009402C1"/>
    <w:rsid w:val="009404B8"/>
    <w:rsid w:val="00940650"/>
    <w:rsid w:val="009406A1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1FAA"/>
    <w:rsid w:val="009423A4"/>
    <w:rsid w:val="00942957"/>
    <w:rsid w:val="00942DC2"/>
    <w:rsid w:val="00942DFC"/>
    <w:rsid w:val="00942E17"/>
    <w:rsid w:val="0094302E"/>
    <w:rsid w:val="0094306B"/>
    <w:rsid w:val="0094311A"/>
    <w:rsid w:val="00943223"/>
    <w:rsid w:val="00943331"/>
    <w:rsid w:val="00943426"/>
    <w:rsid w:val="009434AD"/>
    <w:rsid w:val="00943537"/>
    <w:rsid w:val="0094355C"/>
    <w:rsid w:val="0094373C"/>
    <w:rsid w:val="00943A1F"/>
    <w:rsid w:val="00943BCB"/>
    <w:rsid w:val="009443CB"/>
    <w:rsid w:val="00944476"/>
    <w:rsid w:val="0094450C"/>
    <w:rsid w:val="009446A4"/>
    <w:rsid w:val="00944A68"/>
    <w:rsid w:val="00944A7E"/>
    <w:rsid w:val="00944A90"/>
    <w:rsid w:val="00944A99"/>
    <w:rsid w:val="00944B8D"/>
    <w:rsid w:val="00944B98"/>
    <w:rsid w:val="00944DB7"/>
    <w:rsid w:val="00944E0B"/>
    <w:rsid w:val="00944EEF"/>
    <w:rsid w:val="009452B2"/>
    <w:rsid w:val="009452BD"/>
    <w:rsid w:val="00945553"/>
    <w:rsid w:val="009455A1"/>
    <w:rsid w:val="00945638"/>
    <w:rsid w:val="0094563F"/>
    <w:rsid w:val="00945723"/>
    <w:rsid w:val="0094595D"/>
    <w:rsid w:val="00945C99"/>
    <w:rsid w:val="00946507"/>
    <w:rsid w:val="0094668A"/>
    <w:rsid w:val="009466ED"/>
    <w:rsid w:val="009466FB"/>
    <w:rsid w:val="00947D51"/>
    <w:rsid w:val="00947F51"/>
    <w:rsid w:val="00947F52"/>
    <w:rsid w:val="00947F86"/>
    <w:rsid w:val="0095030A"/>
    <w:rsid w:val="0095031C"/>
    <w:rsid w:val="0095046F"/>
    <w:rsid w:val="00950730"/>
    <w:rsid w:val="00950EC2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31"/>
    <w:rsid w:val="009535D1"/>
    <w:rsid w:val="00953791"/>
    <w:rsid w:val="00953868"/>
    <w:rsid w:val="00953BDE"/>
    <w:rsid w:val="009547B3"/>
    <w:rsid w:val="00954AB5"/>
    <w:rsid w:val="00954B01"/>
    <w:rsid w:val="00954F88"/>
    <w:rsid w:val="00955071"/>
    <w:rsid w:val="00955243"/>
    <w:rsid w:val="009552A0"/>
    <w:rsid w:val="009555BB"/>
    <w:rsid w:val="0095568C"/>
    <w:rsid w:val="00955A71"/>
    <w:rsid w:val="00955BD2"/>
    <w:rsid w:val="00955C88"/>
    <w:rsid w:val="00955D7B"/>
    <w:rsid w:val="00955D7F"/>
    <w:rsid w:val="00955F24"/>
    <w:rsid w:val="009562DB"/>
    <w:rsid w:val="00956543"/>
    <w:rsid w:val="00956708"/>
    <w:rsid w:val="00956C98"/>
    <w:rsid w:val="00956F54"/>
    <w:rsid w:val="009570AE"/>
    <w:rsid w:val="0095735B"/>
    <w:rsid w:val="009573E4"/>
    <w:rsid w:val="0095758B"/>
    <w:rsid w:val="0095762F"/>
    <w:rsid w:val="00957761"/>
    <w:rsid w:val="00957AF7"/>
    <w:rsid w:val="00957FE2"/>
    <w:rsid w:val="009603A8"/>
    <w:rsid w:val="00960630"/>
    <w:rsid w:val="00960A22"/>
    <w:rsid w:val="00960F22"/>
    <w:rsid w:val="00961373"/>
    <w:rsid w:val="0096150B"/>
    <w:rsid w:val="009615A5"/>
    <w:rsid w:val="009615CD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630"/>
    <w:rsid w:val="009637EB"/>
    <w:rsid w:val="0096393B"/>
    <w:rsid w:val="0096396D"/>
    <w:rsid w:val="00963A1F"/>
    <w:rsid w:val="00963BD3"/>
    <w:rsid w:val="00963C9F"/>
    <w:rsid w:val="00963E8A"/>
    <w:rsid w:val="00964031"/>
    <w:rsid w:val="0096406A"/>
    <w:rsid w:val="00964090"/>
    <w:rsid w:val="009640E3"/>
    <w:rsid w:val="009643B7"/>
    <w:rsid w:val="00964789"/>
    <w:rsid w:val="00964A24"/>
    <w:rsid w:val="00964AA3"/>
    <w:rsid w:val="00964C15"/>
    <w:rsid w:val="009650C7"/>
    <w:rsid w:val="009655A1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CF1"/>
    <w:rsid w:val="00966FF5"/>
    <w:rsid w:val="0096706C"/>
    <w:rsid w:val="0096740B"/>
    <w:rsid w:val="009675C9"/>
    <w:rsid w:val="00967646"/>
    <w:rsid w:val="00967995"/>
    <w:rsid w:val="00967B16"/>
    <w:rsid w:val="00967B67"/>
    <w:rsid w:val="00967DF3"/>
    <w:rsid w:val="00967FFB"/>
    <w:rsid w:val="00970195"/>
    <w:rsid w:val="00970280"/>
    <w:rsid w:val="009703B6"/>
    <w:rsid w:val="009704B9"/>
    <w:rsid w:val="00970B0A"/>
    <w:rsid w:val="00970B7C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2C6"/>
    <w:rsid w:val="00972377"/>
    <w:rsid w:val="009726B2"/>
    <w:rsid w:val="009728D5"/>
    <w:rsid w:val="00972BC6"/>
    <w:rsid w:val="00972E35"/>
    <w:rsid w:val="00974020"/>
    <w:rsid w:val="0097453E"/>
    <w:rsid w:val="00974E4A"/>
    <w:rsid w:val="00974FC5"/>
    <w:rsid w:val="009750DD"/>
    <w:rsid w:val="009750DE"/>
    <w:rsid w:val="00975143"/>
    <w:rsid w:val="00975DF1"/>
    <w:rsid w:val="00975E7F"/>
    <w:rsid w:val="00975FA6"/>
    <w:rsid w:val="00976080"/>
    <w:rsid w:val="009760D0"/>
    <w:rsid w:val="00976723"/>
    <w:rsid w:val="00976965"/>
    <w:rsid w:val="00976A0D"/>
    <w:rsid w:val="00976A8D"/>
    <w:rsid w:val="00976B9A"/>
    <w:rsid w:val="0097760A"/>
    <w:rsid w:val="009777DC"/>
    <w:rsid w:val="00977BB0"/>
    <w:rsid w:val="00980556"/>
    <w:rsid w:val="009805D2"/>
    <w:rsid w:val="00980749"/>
    <w:rsid w:val="00980B75"/>
    <w:rsid w:val="00980D9E"/>
    <w:rsid w:val="00980E8A"/>
    <w:rsid w:val="009812AA"/>
    <w:rsid w:val="0098178C"/>
    <w:rsid w:val="00981B2F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515"/>
    <w:rsid w:val="00984762"/>
    <w:rsid w:val="00984AE3"/>
    <w:rsid w:val="00984C00"/>
    <w:rsid w:val="00984EA5"/>
    <w:rsid w:val="009853DB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1FE"/>
    <w:rsid w:val="0098733C"/>
    <w:rsid w:val="00987394"/>
    <w:rsid w:val="0098746F"/>
    <w:rsid w:val="0098755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359"/>
    <w:rsid w:val="00992673"/>
    <w:rsid w:val="009926AB"/>
    <w:rsid w:val="00992A1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3E97"/>
    <w:rsid w:val="00994980"/>
    <w:rsid w:val="00994A70"/>
    <w:rsid w:val="00994B8D"/>
    <w:rsid w:val="00994D80"/>
    <w:rsid w:val="00994ED6"/>
    <w:rsid w:val="009951A7"/>
    <w:rsid w:val="00995456"/>
    <w:rsid w:val="009957CD"/>
    <w:rsid w:val="009957CE"/>
    <w:rsid w:val="00995A5E"/>
    <w:rsid w:val="00995C48"/>
    <w:rsid w:val="00996002"/>
    <w:rsid w:val="00996448"/>
    <w:rsid w:val="009968A9"/>
    <w:rsid w:val="0099694D"/>
    <w:rsid w:val="009969B2"/>
    <w:rsid w:val="00997882"/>
    <w:rsid w:val="009978E9"/>
    <w:rsid w:val="00997FE7"/>
    <w:rsid w:val="009A010C"/>
    <w:rsid w:val="009A036E"/>
    <w:rsid w:val="009A041E"/>
    <w:rsid w:val="009A0DE4"/>
    <w:rsid w:val="009A140A"/>
    <w:rsid w:val="009A1455"/>
    <w:rsid w:val="009A154C"/>
    <w:rsid w:val="009A1899"/>
    <w:rsid w:val="009A18FF"/>
    <w:rsid w:val="009A1BD8"/>
    <w:rsid w:val="009A1ED0"/>
    <w:rsid w:val="009A1F3B"/>
    <w:rsid w:val="009A1FC8"/>
    <w:rsid w:val="009A2248"/>
    <w:rsid w:val="009A242D"/>
    <w:rsid w:val="009A2603"/>
    <w:rsid w:val="009A2A6C"/>
    <w:rsid w:val="009A2B08"/>
    <w:rsid w:val="009A2C01"/>
    <w:rsid w:val="009A2D35"/>
    <w:rsid w:val="009A31EF"/>
    <w:rsid w:val="009A38B9"/>
    <w:rsid w:val="009A3B8C"/>
    <w:rsid w:val="009A3BB3"/>
    <w:rsid w:val="009A3D59"/>
    <w:rsid w:val="009A47AF"/>
    <w:rsid w:val="009A4888"/>
    <w:rsid w:val="009A48BF"/>
    <w:rsid w:val="009A492C"/>
    <w:rsid w:val="009A4D72"/>
    <w:rsid w:val="009A5432"/>
    <w:rsid w:val="009A57BA"/>
    <w:rsid w:val="009A57EA"/>
    <w:rsid w:val="009A5828"/>
    <w:rsid w:val="009A5CA9"/>
    <w:rsid w:val="009A5CC1"/>
    <w:rsid w:val="009A5E11"/>
    <w:rsid w:val="009A5E69"/>
    <w:rsid w:val="009A5FA9"/>
    <w:rsid w:val="009A626F"/>
    <w:rsid w:val="009A62AA"/>
    <w:rsid w:val="009A63EF"/>
    <w:rsid w:val="009A6743"/>
    <w:rsid w:val="009A6A19"/>
    <w:rsid w:val="009A6A22"/>
    <w:rsid w:val="009A6EBA"/>
    <w:rsid w:val="009A700E"/>
    <w:rsid w:val="009A7010"/>
    <w:rsid w:val="009A7371"/>
    <w:rsid w:val="009A77EC"/>
    <w:rsid w:val="009A7CE2"/>
    <w:rsid w:val="009B0277"/>
    <w:rsid w:val="009B0675"/>
    <w:rsid w:val="009B077C"/>
    <w:rsid w:val="009B0E4B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00"/>
    <w:rsid w:val="009B3B80"/>
    <w:rsid w:val="009B3C67"/>
    <w:rsid w:val="009B3DFB"/>
    <w:rsid w:val="009B3E19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4FAA"/>
    <w:rsid w:val="009B5856"/>
    <w:rsid w:val="009B5BB5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4F"/>
    <w:rsid w:val="009C0D8F"/>
    <w:rsid w:val="009C0DBA"/>
    <w:rsid w:val="009C1021"/>
    <w:rsid w:val="009C1381"/>
    <w:rsid w:val="009C13EB"/>
    <w:rsid w:val="009C14BA"/>
    <w:rsid w:val="009C14BD"/>
    <w:rsid w:val="009C1512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7E"/>
    <w:rsid w:val="009C34AB"/>
    <w:rsid w:val="009C3A8F"/>
    <w:rsid w:val="009C3B26"/>
    <w:rsid w:val="009C3BD7"/>
    <w:rsid w:val="009C3F95"/>
    <w:rsid w:val="009C429C"/>
    <w:rsid w:val="009C43C6"/>
    <w:rsid w:val="009C453D"/>
    <w:rsid w:val="009C4F87"/>
    <w:rsid w:val="009C56B8"/>
    <w:rsid w:val="009C58CD"/>
    <w:rsid w:val="009C5D04"/>
    <w:rsid w:val="009C62E0"/>
    <w:rsid w:val="009C65EA"/>
    <w:rsid w:val="009C6623"/>
    <w:rsid w:val="009C6789"/>
    <w:rsid w:val="009C681B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03"/>
    <w:rsid w:val="009D0A1D"/>
    <w:rsid w:val="009D0B44"/>
    <w:rsid w:val="009D0CE5"/>
    <w:rsid w:val="009D109F"/>
    <w:rsid w:val="009D11A8"/>
    <w:rsid w:val="009D1867"/>
    <w:rsid w:val="009D18CA"/>
    <w:rsid w:val="009D2126"/>
    <w:rsid w:val="009D2134"/>
    <w:rsid w:val="009D2177"/>
    <w:rsid w:val="009D29F1"/>
    <w:rsid w:val="009D2D87"/>
    <w:rsid w:val="009D31A6"/>
    <w:rsid w:val="009D33C3"/>
    <w:rsid w:val="009D3691"/>
    <w:rsid w:val="009D408C"/>
    <w:rsid w:val="009D44B7"/>
    <w:rsid w:val="009D48E9"/>
    <w:rsid w:val="009D494E"/>
    <w:rsid w:val="009D4A51"/>
    <w:rsid w:val="009D4A9E"/>
    <w:rsid w:val="009D4B65"/>
    <w:rsid w:val="009D4C6F"/>
    <w:rsid w:val="009D4D0C"/>
    <w:rsid w:val="009D5206"/>
    <w:rsid w:val="009D52F4"/>
    <w:rsid w:val="009D5335"/>
    <w:rsid w:val="009D53D4"/>
    <w:rsid w:val="009D5558"/>
    <w:rsid w:val="009D55CC"/>
    <w:rsid w:val="009D58BC"/>
    <w:rsid w:val="009D5C85"/>
    <w:rsid w:val="009D6143"/>
    <w:rsid w:val="009D6164"/>
    <w:rsid w:val="009D6216"/>
    <w:rsid w:val="009D6820"/>
    <w:rsid w:val="009D6836"/>
    <w:rsid w:val="009D6AE0"/>
    <w:rsid w:val="009D6AE8"/>
    <w:rsid w:val="009D6AEF"/>
    <w:rsid w:val="009D700E"/>
    <w:rsid w:val="009D7064"/>
    <w:rsid w:val="009D7238"/>
    <w:rsid w:val="009D7300"/>
    <w:rsid w:val="009E0363"/>
    <w:rsid w:val="009E05FF"/>
    <w:rsid w:val="009E06B9"/>
    <w:rsid w:val="009E077D"/>
    <w:rsid w:val="009E096F"/>
    <w:rsid w:val="009E0D44"/>
    <w:rsid w:val="009E0D54"/>
    <w:rsid w:val="009E1088"/>
    <w:rsid w:val="009E1195"/>
    <w:rsid w:val="009E1229"/>
    <w:rsid w:val="009E174B"/>
    <w:rsid w:val="009E1915"/>
    <w:rsid w:val="009E1958"/>
    <w:rsid w:val="009E1A10"/>
    <w:rsid w:val="009E1A17"/>
    <w:rsid w:val="009E1EDB"/>
    <w:rsid w:val="009E215A"/>
    <w:rsid w:val="009E2393"/>
    <w:rsid w:val="009E24CA"/>
    <w:rsid w:val="009E2516"/>
    <w:rsid w:val="009E27F1"/>
    <w:rsid w:val="009E285F"/>
    <w:rsid w:val="009E2FC2"/>
    <w:rsid w:val="009E301C"/>
    <w:rsid w:val="009E3441"/>
    <w:rsid w:val="009E3576"/>
    <w:rsid w:val="009E3882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50B4"/>
    <w:rsid w:val="009E61A8"/>
    <w:rsid w:val="009E624D"/>
    <w:rsid w:val="009E6267"/>
    <w:rsid w:val="009E6290"/>
    <w:rsid w:val="009E62D4"/>
    <w:rsid w:val="009E62F1"/>
    <w:rsid w:val="009E6342"/>
    <w:rsid w:val="009E646F"/>
    <w:rsid w:val="009E6515"/>
    <w:rsid w:val="009E653F"/>
    <w:rsid w:val="009E6594"/>
    <w:rsid w:val="009E66A1"/>
    <w:rsid w:val="009E6B04"/>
    <w:rsid w:val="009E6BE0"/>
    <w:rsid w:val="009E6DDD"/>
    <w:rsid w:val="009E701D"/>
    <w:rsid w:val="009E7134"/>
    <w:rsid w:val="009E7681"/>
    <w:rsid w:val="009E787D"/>
    <w:rsid w:val="009E78F7"/>
    <w:rsid w:val="009E7BE9"/>
    <w:rsid w:val="009E7BF5"/>
    <w:rsid w:val="009F0704"/>
    <w:rsid w:val="009F1176"/>
    <w:rsid w:val="009F13B1"/>
    <w:rsid w:val="009F13DF"/>
    <w:rsid w:val="009F1533"/>
    <w:rsid w:val="009F1537"/>
    <w:rsid w:val="009F1DBB"/>
    <w:rsid w:val="009F23C9"/>
    <w:rsid w:val="009F2466"/>
    <w:rsid w:val="009F2616"/>
    <w:rsid w:val="009F290E"/>
    <w:rsid w:val="009F29C9"/>
    <w:rsid w:val="009F2D94"/>
    <w:rsid w:val="009F31A6"/>
    <w:rsid w:val="009F31D4"/>
    <w:rsid w:val="009F337E"/>
    <w:rsid w:val="009F3428"/>
    <w:rsid w:val="009F358A"/>
    <w:rsid w:val="009F3633"/>
    <w:rsid w:val="009F3776"/>
    <w:rsid w:val="009F393D"/>
    <w:rsid w:val="009F3A05"/>
    <w:rsid w:val="009F3E1D"/>
    <w:rsid w:val="009F3F95"/>
    <w:rsid w:val="009F401A"/>
    <w:rsid w:val="009F45ED"/>
    <w:rsid w:val="009F4640"/>
    <w:rsid w:val="009F47AD"/>
    <w:rsid w:val="009F47DB"/>
    <w:rsid w:val="009F4876"/>
    <w:rsid w:val="009F4A25"/>
    <w:rsid w:val="009F5281"/>
    <w:rsid w:val="009F54EE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2B2"/>
    <w:rsid w:val="009F735D"/>
    <w:rsid w:val="009F7DC0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53"/>
    <w:rsid w:val="00A015A1"/>
    <w:rsid w:val="00A01605"/>
    <w:rsid w:val="00A0175E"/>
    <w:rsid w:val="00A01C69"/>
    <w:rsid w:val="00A01DBA"/>
    <w:rsid w:val="00A01E67"/>
    <w:rsid w:val="00A021FF"/>
    <w:rsid w:val="00A0228B"/>
    <w:rsid w:val="00A02378"/>
    <w:rsid w:val="00A02489"/>
    <w:rsid w:val="00A0248A"/>
    <w:rsid w:val="00A024E1"/>
    <w:rsid w:val="00A027D4"/>
    <w:rsid w:val="00A02DB3"/>
    <w:rsid w:val="00A02E16"/>
    <w:rsid w:val="00A02FA7"/>
    <w:rsid w:val="00A03123"/>
    <w:rsid w:val="00A03286"/>
    <w:rsid w:val="00A033E2"/>
    <w:rsid w:val="00A03583"/>
    <w:rsid w:val="00A0380A"/>
    <w:rsid w:val="00A03977"/>
    <w:rsid w:val="00A03C62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5E89"/>
    <w:rsid w:val="00A06292"/>
    <w:rsid w:val="00A06675"/>
    <w:rsid w:val="00A0677C"/>
    <w:rsid w:val="00A06959"/>
    <w:rsid w:val="00A06983"/>
    <w:rsid w:val="00A06AA1"/>
    <w:rsid w:val="00A06EE2"/>
    <w:rsid w:val="00A06FF3"/>
    <w:rsid w:val="00A0707C"/>
    <w:rsid w:val="00A070E1"/>
    <w:rsid w:val="00A07217"/>
    <w:rsid w:val="00A072F8"/>
    <w:rsid w:val="00A073CA"/>
    <w:rsid w:val="00A075AF"/>
    <w:rsid w:val="00A07709"/>
    <w:rsid w:val="00A0788F"/>
    <w:rsid w:val="00A07B04"/>
    <w:rsid w:val="00A07B50"/>
    <w:rsid w:val="00A07B5D"/>
    <w:rsid w:val="00A07F18"/>
    <w:rsid w:val="00A10151"/>
    <w:rsid w:val="00A1049E"/>
    <w:rsid w:val="00A104EF"/>
    <w:rsid w:val="00A109BA"/>
    <w:rsid w:val="00A10AA0"/>
    <w:rsid w:val="00A10B22"/>
    <w:rsid w:val="00A11610"/>
    <w:rsid w:val="00A117C5"/>
    <w:rsid w:val="00A117E4"/>
    <w:rsid w:val="00A11F03"/>
    <w:rsid w:val="00A11F68"/>
    <w:rsid w:val="00A122CE"/>
    <w:rsid w:val="00A12600"/>
    <w:rsid w:val="00A12672"/>
    <w:rsid w:val="00A126EB"/>
    <w:rsid w:val="00A127E3"/>
    <w:rsid w:val="00A1299C"/>
    <w:rsid w:val="00A12AB4"/>
    <w:rsid w:val="00A12B5E"/>
    <w:rsid w:val="00A12F11"/>
    <w:rsid w:val="00A130A3"/>
    <w:rsid w:val="00A132C2"/>
    <w:rsid w:val="00A135B6"/>
    <w:rsid w:val="00A13779"/>
    <w:rsid w:val="00A138E7"/>
    <w:rsid w:val="00A13AFE"/>
    <w:rsid w:val="00A13D1D"/>
    <w:rsid w:val="00A13D90"/>
    <w:rsid w:val="00A14176"/>
    <w:rsid w:val="00A14180"/>
    <w:rsid w:val="00A14507"/>
    <w:rsid w:val="00A1453E"/>
    <w:rsid w:val="00A14712"/>
    <w:rsid w:val="00A1489E"/>
    <w:rsid w:val="00A14C97"/>
    <w:rsid w:val="00A14F68"/>
    <w:rsid w:val="00A1513F"/>
    <w:rsid w:val="00A15162"/>
    <w:rsid w:val="00A152D7"/>
    <w:rsid w:val="00A152E3"/>
    <w:rsid w:val="00A1547A"/>
    <w:rsid w:val="00A154BA"/>
    <w:rsid w:val="00A15C34"/>
    <w:rsid w:val="00A15CF0"/>
    <w:rsid w:val="00A15D49"/>
    <w:rsid w:val="00A15EC3"/>
    <w:rsid w:val="00A15F6D"/>
    <w:rsid w:val="00A16189"/>
    <w:rsid w:val="00A16394"/>
    <w:rsid w:val="00A16434"/>
    <w:rsid w:val="00A165C2"/>
    <w:rsid w:val="00A167E2"/>
    <w:rsid w:val="00A1681C"/>
    <w:rsid w:val="00A16B2B"/>
    <w:rsid w:val="00A16BC4"/>
    <w:rsid w:val="00A16DBB"/>
    <w:rsid w:val="00A17506"/>
    <w:rsid w:val="00A1756D"/>
    <w:rsid w:val="00A175AB"/>
    <w:rsid w:val="00A17615"/>
    <w:rsid w:val="00A177C9"/>
    <w:rsid w:val="00A17ADC"/>
    <w:rsid w:val="00A17B4A"/>
    <w:rsid w:val="00A17C99"/>
    <w:rsid w:val="00A17EA9"/>
    <w:rsid w:val="00A17FB2"/>
    <w:rsid w:val="00A20042"/>
    <w:rsid w:val="00A202F8"/>
    <w:rsid w:val="00A2067E"/>
    <w:rsid w:val="00A20A07"/>
    <w:rsid w:val="00A20A50"/>
    <w:rsid w:val="00A21131"/>
    <w:rsid w:val="00A215BC"/>
    <w:rsid w:val="00A21A24"/>
    <w:rsid w:val="00A21DD2"/>
    <w:rsid w:val="00A21E15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3FBE"/>
    <w:rsid w:val="00A2445C"/>
    <w:rsid w:val="00A24587"/>
    <w:rsid w:val="00A247AD"/>
    <w:rsid w:val="00A24F9B"/>
    <w:rsid w:val="00A2505E"/>
    <w:rsid w:val="00A252CD"/>
    <w:rsid w:val="00A25399"/>
    <w:rsid w:val="00A2589B"/>
    <w:rsid w:val="00A258CC"/>
    <w:rsid w:val="00A25D9E"/>
    <w:rsid w:val="00A261DB"/>
    <w:rsid w:val="00A262CF"/>
    <w:rsid w:val="00A26400"/>
    <w:rsid w:val="00A26983"/>
    <w:rsid w:val="00A26B75"/>
    <w:rsid w:val="00A271D7"/>
    <w:rsid w:val="00A27325"/>
    <w:rsid w:val="00A2755B"/>
    <w:rsid w:val="00A2761F"/>
    <w:rsid w:val="00A27AFD"/>
    <w:rsid w:val="00A30384"/>
    <w:rsid w:val="00A30457"/>
    <w:rsid w:val="00A306A4"/>
    <w:rsid w:val="00A306CC"/>
    <w:rsid w:val="00A30721"/>
    <w:rsid w:val="00A309FE"/>
    <w:rsid w:val="00A30DA7"/>
    <w:rsid w:val="00A30DF8"/>
    <w:rsid w:val="00A3115C"/>
    <w:rsid w:val="00A31630"/>
    <w:rsid w:val="00A31B66"/>
    <w:rsid w:val="00A31D6F"/>
    <w:rsid w:val="00A31D9A"/>
    <w:rsid w:val="00A321EC"/>
    <w:rsid w:val="00A3228F"/>
    <w:rsid w:val="00A32629"/>
    <w:rsid w:val="00A326AB"/>
    <w:rsid w:val="00A33486"/>
    <w:rsid w:val="00A336EF"/>
    <w:rsid w:val="00A3389A"/>
    <w:rsid w:val="00A339F1"/>
    <w:rsid w:val="00A33F10"/>
    <w:rsid w:val="00A34142"/>
    <w:rsid w:val="00A346FC"/>
    <w:rsid w:val="00A34A4A"/>
    <w:rsid w:val="00A34B07"/>
    <w:rsid w:val="00A34C67"/>
    <w:rsid w:val="00A353DA"/>
    <w:rsid w:val="00A355F6"/>
    <w:rsid w:val="00A35686"/>
    <w:rsid w:val="00A35CCE"/>
    <w:rsid w:val="00A35E32"/>
    <w:rsid w:val="00A35EF3"/>
    <w:rsid w:val="00A3602E"/>
    <w:rsid w:val="00A3652F"/>
    <w:rsid w:val="00A365AB"/>
    <w:rsid w:val="00A367C3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0EF6"/>
    <w:rsid w:val="00A41026"/>
    <w:rsid w:val="00A411C7"/>
    <w:rsid w:val="00A414A8"/>
    <w:rsid w:val="00A41570"/>
    <w:rsid w:val="00A4191A"/>
    <w:rsid w:val="00A41AE1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906"/>
    <w:rsid w:val="00A42A99"/>
    <w:rsid w:val="00A42AF1"/>
    <w:rsid w:val="00A430B3"/>
    <w:rsid w:val="00A430BB"/>
    <w:rsid w:val="00A432AE"/>
    <w:rsid w:val="00A43748"/>
    <w:rsid w:val="00A43AF0"/>
    <w:rsid w:val="00A43DB4"/>
    <w:rsid w:val="00A4408A"/>
    <w:rsid w:val="00A4421A"/>
    <w:rsid w:val="00A442EB"/>
    <w:rsid w:val="00A44326"/>
    <w:rsid w:val="00A443F2"/>
    <w:rsid w:val="00A44B4F"/>
    <w:rsid w:val="00A45518"/>
    <w:rsid w:val="00A4557E"/>
    <w:rsid w:val="00A4577D"/>
    <w:rsid w:val="00A45D14"/>
    <w:rsid w:val="00A45D1C"/>
    <w:rsid w:val="00A45DEC"/>
    <w:rsid w:val="00A45FD1"/>
    <w:rsid w:val="00A46E2F"/>
    <w:rsid w:val="00A4706E"/>
    <w:rsid w:val="00A470D2"/>
    <w:rsid w:val="00A47666"/>
    <w:rsid w:val="00A47AE3"/>
    <w:rsid w:val="00A47CFA"/>
    <w:rsid w:val="00A50758"/>
    <w:rsid w:val="00A511E5"/>
    <w:rsid w:val="00A51304"/>
    <w:rsid w:val="00A5141F"/>
    <w:rsid w:val="00A514C3"/>
    <w:rsid w:val="00A51561"/>
    <w:rsid w:val="00A51D1C"/>
    <w:rsid w:val="00A51D40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36"/>
    <w:rsid w:val="00A547E9"/>
    <w:rsid w:val="00A54B38"/>
    <w:rsid w:val="00A54EC5"/>
    <w:rsid w:val="00A54F20"/>
    <w:rsid w:val="00A550E4"/>
    <w:rsid w:val="00A55515"/>
    <w:rsid w:val="00A555BA"/>
    <w:rsid w:val="00A5570D"/>
    <w:rsid w:val="00A558ED"/>
    <w:rsid w:val="00A558FD"/>
    <w:rsid w:val="00A55CF2"/>
    <w:rsid w:val="00A55CFD"/>
    <w:rsid w:val="00A55E4B"/>
    <w:rsid w:val="00A55FCE"/>
    <w:rsid w:val="00A55FE0"/>
    <w:rsid w:val="00A56240"/>
    <w:rsid w:val="00A56265"/>
    <w:rsid w:val="00A568A7"/>
    <w:rsid w:val="00A56996"/>
    <w:rsid w:val="00A56AB8"/>
    <w:rsid w:val="00A572B2"/>
    <w:rsid w:val="00A575C2"/>
    <w:rsid w:val="00A57928"/>
    <w:rsid w:val="00A57B1F"/>
    <w:rsid w:val="00A57BFE"/>
    <w:rsid w:val="00A60416"/>
    <w:rsid w:val="00A606DB"/>
    <w:rsid w:val="00A608BA"/>
    <w:rsid w:val="00A6102C"/>
    <w:rsid w:val="00A610C9"/>
    <w:rsid w:val="00A61571"/>
    <w:rsid w:val="00A6160D"/>
    <w:rsid w:val="00A61A36"/>
    <w:rsid w:val="00A61B95"/>
    <w:rsid w:val="00A61D8F"/>
    <w:rsid w:val="00A61E89"/>
    <w:rsid w:val="00A62493"/>
    <w:rsid w:val="00A625E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08"/>
    <w:rsid w:val="00A64461"/>
    <w:rsid w:val="00A64A1E"/>
    <w:rsid w:val="00A64BC7"/>
    <w:rsid w:val="00A64DE4"/>
    <w:rsid w:val="00A6524B"/>
    <w:rsid w:val="00A653CA"/>
    <w:rsid w:val="00A65467"/>
    <w:rsid w:val="00A65ACA"/>
    <w:rsid w:val="00A65DCD"/>
    <w:rsid w:val="00A65F65"/>
    <w:rsid w:val="00A66452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67AA2"/>
    <w:rsid w:val="00A7013F"/>
    <w:rsid w:val="00A70882"/>
    <w:rsid w:val="00A70A2B"/>
    <w:rsid w:val="00A70CF8"/>
    <w:rsid w:val="00A70E09"/>
    <w:rsid w:val="00A711B1"/>
    <w:rsid w:val="00A71BA4"/>
    <w:rsid w:val="00A71C1B"/>
    <w:rsid w:val="00A71DED"/>
    <w:rsid w:val="00A71EFC"/>
    <w:rsid w:val="00A72203"/>
    <w:rsid w:val="00A7258D"/>
    <w:rsid w:val="00A72C18"/>
    <w:rsid w:val="00A734C8"/>
    <w:rsid w:val="00A7356F"/>
    <w:rsid w:val="00A735F8"/>
    <w:rsid w:val="00A73787"/>
    <w:rsid w:val="00A73A60"/>
    <w:rsid w:val="00A73F7E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768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6EFC"/>
    <w:rsid w:val="00A7733B"/>
    <w:rsid w:val="00A77409"/>
    <w:rsid w:val="00A77728"/>
    <w:rsid w:val="00A7772C"/>
    <w:rsid w:val="00A778BB"/>
    <w:rsid w:val="00A77A97"/>
    <w:rsid w:val="00A80488"/>
    <w:rsid w:val="00A804B2"/>
    <w:rsid w:val="00A808EC"/>
    <w:rsid w:val="00A80B90"/>
    <w:rsid w:val="00A80D48"/>
    <w:rsid w:val="00A80F35"/>
    <w:rsid w:val="00A80F7D"/>
    <w:rsid w:val="00A81383"/>
    <w:rsid w:val="00A815BE"/>
    <w:rsid w:val="00A81A9F"/>
    <w:rsid w:val="00A81AD9"/>
    <w:rsid w:val="00A81B20"/>
    <w:rsid w:val="00A81CBD"/>
    <w:rsid w:val="00A81D0B"/>
    <w:rsid w:val="00A81DF7"/>
    <w:rsid w:val="00A8214F"/>
    <w:rsid w:val="00A82AC8"/>
    <w:rsid w:val="00A82DCE"/>
    <w:rsid w:val="00A82E76"/>
    <w:rsid w:val="00A83460"/>
    <w:rsid w:val="00A83A6D"/>
    <w:rsid w:val="00A83E3A"/>
    <w:rsid w:val="00A83F18"/>
    <w:rsid w:val="00A84420"/>
    <w:rsid w:val="00A844DA"/>
    <w:rsid w:val="00A8450C"/>
    <w:rsid w:val="00A8497F"/>
    <w:rsid w:val="00A84A58"/>
    <w:rsid w:val="00A84C9B"/>
    <w:rsid w:val="00A84FCA"/>
    <w:rsid w:val="00A85237"/>
    <w:rsid w:val="00A85453"/>
    <w:rsid w:val="00A8547E"/>
    <w:rsid w:val="00A855D6"/>
    <w:rsid w:val="00A85AC7"/>
    <w:rsid w:val="00A85C60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DF3"/>
    <w:rsid w:val="00A87FBF"/>
    <w:rsid w:val="00A90145"/>
    <w:rsid w:val="00A9024A"/>
    <w:rsid w:val="00A90440"/>
    <w:rsid w:val="00A905A7"/>
    <w:rsid w:val="00A9127B"/>
    <w:rsid w:val="00A916C6"/>
    <w:rsid w:val="00A91CD6"/>
    <w:rsid w:val="00A91CF5"/>
    <w:rsid w:val="00A922E1"/>
    <w:rsid w:val="00A92BA1"/>
    <w:rsid w:val="00A92C79"/>
    <w:rsid w:val="00A92DF5"/>
    <w:rsid w:val="00A92F6C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A48"/>
    <w:rsid w:val="00A94D76"/>
    <w:rsid w:val="00A9501A"/>
    <w:rsid w:val="00A95137"/>
    <w:rsid w:val="00A95D4C"/>
    <w:rsid w:val="00A95E5E"/>
    <w:rsid w:val="00A961D4"/>
    <w:rsid w:val="00A96230"/>
    <w:rsid w:val="00A96411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0C"/>
    <w:rsid w:val="00AA0641"/>
    <w:rsid w:val="00AA0A09"/>
    <w:rsid w:val="00AA0AB3"/>
    <w:rsid w:val="00AA0FD6"/>
    <w:rsid w:val="00AA1305"/>
    <w:rsid w:val="00AA14BF"/>
    <w:rsid w:val="00AA1899"/>
    <w:rsid w:val="00AA1971"/>
    <w:rsid w:val="00AA1A09"/>
    <w:rsid w:val="00AA1EDB"/>
    <w:rsid w:val="00AA1FA8"/>
    <w:rsid w:val="00AA1FA9"/>
    <w:rsid w:val="00AA21F5"/>
    <w:rsid w:val="00AA22F7"/>
    <w:rsid w:val="00AA237F"/>
    <w:rsid w:val="00AA29D7"/>
    <w:rsid w:val="00AA2E44"/>
    <w:rsid w:val="00AA2FB2"/>
    <w:rsid w:val="00AA3149"/>
    <w:rsid w:val="00AA3414"/>
    <w:rsid w:val="00AA345A"/>
    <w:rsid w:val="00AA36A4"/>
    <w:rsid w:val="00AA36E2"/>
    <w:rsid w:val="00AA37F8"/>
    <w:rsid w:val="00AA397B"/>
    <w:rsid w:val="00AA39B0"/>
    <w:rsid w:val="00AA4243"/>
    <w:rsid w:val="00AA44A0"/>
    <w:rsid w:val="00AA4657"/>
    <w:rsid w:val="00AA48B3"/>
    <w:rsid w:val="00AA490F"/>
    <w:rsid w:val="00AA4B7E"/>
    <w:rsid w:val="00AA4FB9"/>
    <w:rsid w:val="00AA5152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717"/>
    <w:rsid w:val="00AB0B57"/>
    <w:rsid w:val="00AB0E99"/>
    <w:rsid w:val="00AB1006"/>
    <w:rsid w:val="00AB12F6"/>
    <w:rsid w:val="00AB1370"/>
    <w:rsid w:val="00AB13BF"/>
    <w:rsid w:val="00AB15A1"/>
    <w:rsid w:val="00AB1CC2"/>
    <w:rsid w:val="00AB2573"/>
    <w:rsid w:val="00AB26BB"/>
    <w:rsid w:val="00AB2720"/>
    <w:rsid w:val="00AB27B0"/>
    <w:rsid w:val="00AB28DF"/>
    <w:rsid w:val="00AB2935"/>
    <w:rsid w:val="00AB2D20"/>
    <w:rsid w:val="00AB312F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8E9"/>
    <w:rsid w:val="00AB4DBA"/>
    <w:rsid w:val="00AB52FA"/>
    <w:rsid w:val="00AB5699"/>
    <w:rsid w:val="00AB5C6F"/>
    <w:rsid w:val="00AB5DD9"/>
    <w:rsid w:val="00AB5E5F"/>
    <w:rsid w:val="00AB5FE7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01C8"/>
    <w:rsid w:val="00AC067D"/>
    <w:rsid w:val="00AC1A57"/>
    <w:rsid w:val="00AC1ABD"/>
    <w:rsid w:val="00AC1CCE"/>
    <w:rsid w:val="00AC2107"/>
    <w:rsid w:val="00AC2192"/>
    <w:rsid w:val="00AC24C4"/>
    <w:rsid w:val="00AC24DA"/>
    <w:rsid w:val="00AC2B2C"/>
    <w:rsid w:val="00AC2F23"/>
    <w:rsid w:val="00AC3190"/>
    <w:rsid w:val="00AC32B0"/>
    <w:rsid w:val="00AC3711"/>
    <w:rsid w:val="00AC37C4"/>
    <w:rsid w:val="00AC3AD4"/>
    <w:rsid w:val="00AC4038"/>
    <w:rsid w:val="00AC418B"/>
    <w:rsid w:val="00AC422D"/>
    <w:rsid w:val="00AC4463"/>
    <w:rsid w:val="00AC475D"/>
    <w:rsid w:val="00AC4A4D"/>
    <w:rsid w:val="00AC4C43"/>
    <w:rsid w:val="00AC515B"/>
    <w:rsid w:val="00AC55CC"/>
    <w:rsid w:val="00AC55FD"/>
    <w:rsid w:val="00AC5A24"/>
    <w:rsid w:val="00AC5A7F"/>
    <w:rsid w:val="00AC5B4B"/>
    <w:rsid w:val="00AC5BF4"/>
    <w:rsid w:val="00AC5FD1"/>
    <w:rsid w:val="00AC6504"/>
    <w:rsid w:val="00AC65FD"/>
    <w:rsid w:val="00AC6BA8"/>
    <w:rsid w:val="00AC6CC1"/>
    <w:rsid w:val="00AC6E7C"/>
    <w:rsid w:val="00AC7023"/>
    <w:rsid w:val="00AC7506"/>
    <w:rsid w:val="00AC7972"/>
    <w:rsid w:val="00AC79C2"/>
    <w:rsid w:val="00AC7C42"/>
    <w:rsid w:val="00AD04CC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665"/>
    <w:rsid w:val="00AD2A70"/>
    <w:rsid w:val="00AD2A7A"/>
    <w:rsid w:val="00AD2CED"/>
    <w:rsid w:val="00AD2E00"/>
    <w:rsid w:val="00AD336E"/>
    <w:rsid w:val="00AD3765"/>
    <w:rsid w:val="00AD382F"/>
    <w:rsid w:val="00AD3B6D"/>
    <w:rsid w:val="00AD423E"/>
    <w:rsid w:val="00AD428D"/>
    <w:rsid w:val="00AD4745"/>
    <w:rsid w:val="00AD48A5"/>
    <w:rsid w:val="00AD4C73"/>
    <w:rsid w:val="00AD4F0B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7DF"/>
    <w:rsid w:val="00AD6862"/>
    <w:rsid w:val="00AD6A6E"/>
    <w:rsid w:val="00AD6F74"/>
    <w:rsid w:val="00AD71FA"/>
    <w:rsid w:val="00AD7420"/>
    <w:rsid w:val="00AD7777"/>
    <w:rsid w:val="00AD7C84"/>
    <w:rsid w:val="00AD7E31"/>
    <w:rsid w:val="00AD7F6C"/>
    <w:rsid w:val="00AE0892"/>
    <w:rsid w:val="00AE0A89"/>
    <w:rsid w:val="00AE0D31"/>
    <w:rsid w:val="00AE0D8A"/>
    <w:rsid w:val="00AE0E9F"/>
    <w:rsid w:val="00AE0FFD"/>
    <w:rsid w:val="00AE126B"/>
    <w:rsid w:val="00AE1284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67"/>
    <w:rsid w:val="00AE34E2"/>
    <w:rsid w:val="00AE355C"/>
    <w:rsid w:val="00AE3ABA"/>
    <w:rsid w:val="00AE401A"/>
    <w:rsid w:val="00AE4D87"/>
    <w:rsid w:val="00AE4F17"/>
    <w:rsid w:val="00AE5046"/>
    <w:rsid w:val="00AE50C1"/>
    <w:rsid w:val="00AE51EA"/>
    <w:rsid w:val="00AE5413"/>
    <w:rsid w:val="00AE55BB"/>
    <w:rsid w:val="00AE58DD"/>
    <w:rsid w:val="00AE5A5C"/>
    <w:rsid w:val="00AE5E72"/>
    <w:rsid w:val="00AE60FD"/>
    <w:rsid w:val="00AE70E2"/>
    <w:rsid w:val="00AE72AB"/>
    <w:rsid w:val="00AE72AD"/>
    <w:rsid w:val="00AE75D9"/>
    <w:rsid w:val="00AE75FA"/>
    <w:rsid w:val="00AE76A4"/>
    <w:rsid w:val="00AE7F1C"/>
    <w:rsid w:val="00AF00E9"/>
    <w:rsid w:val="00AF019A"/>
    <w:rsid w:val="00AF022B"/>
    <w:rsid w:val="00AF0422"/>
    <w:rsid w:val="00AF06DE"/>
    <w:rsid w:val="00AF09ED"/>
    <w:rsid w:val="00AF0D07"/>
    <w:rsid w:val="00AF0EDA"/>
    <w:rsid w:val="00AF0EF6"/>
    <w:rsid w:val="00AF158E"/>
    <w:rsid w:val="00AF18E0"/>
    <w:rsid w:val="00AF1B55"/>
    <w:rsid w:val="00AF1E77"/>
    <w:rsid w:val="00AF265F"/>
    <w:rsid w:val="00AF2951"/>
    <w:rsid w:val="00AF2D86"/>
    <w:rsid w:val="00AF2E16"/>
    <w:rsid w:val="00AF32CA"/>
    <w:rsid w:val="00AF3A3C"/>
    <w:rsid w:val="00AF3E88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3FD"/>
    <w:rsid w:val="00AF5829"/>
    <w:rsid w:val="00AF5A39"/>
    <w:rsid w:val="00AF5BE7"/>
    <w:rsid w:val="00AF5DFD"/>
    <w:rsid w:val="00AF6207"/>
    <w:rsid w:val="00AF690A"/>
    <w:rsid w:val="00AF6D24"/>
    <w:rsid w:val="00AF6DDF"/>
    <w:rsid w:val="00AF712E"/>
    <w:rsid w:val="00AF7504"/>
    <w:rsid w:val="00AF756A"/>
    <w:rsid w:val="00AF7602"/>
    <w:rsid w:val="00AF7631"/>
    <w:rsid w:val="00AF76AC"/>
    <w:rsid w:val="00AF7867"/>
    <w:rsid w:val="00AF7FF0"/>
    <w:rsid w:val="00B002DF"/>
    <w:rsid w:val="00B00331"/>
    <w:rsid w:val="00B00355"/>
    <w:rsid w:val="00B006F9"/>
    <w:rsid w:val="00B0070E"/>
    <w:rsid w:val="00B00833"/>
    <w:rsid w:val="00B00B59"/>
    <w:rsid w:val="00B00FEC"/>
    <w:rsid w:val="00B01F9E"/>
    <w:rsid w:val="00B02295"/>
    <w:rsid w:val="00B023B5"/>
    <w:rsid w:val="00B02675"/>
    <w:rsid w:val="00B027AB"/>
    <w:rsid w:val="00B02810"/>
    <w:rsid w:val="00B0293C"/>
    <w:rsid w:val="00B02EB9"/>
    <w:rsid w:val="00B0317D"/>
    <w:rsid w:val="00B03387"/>
    <w:rsid w:val="00B03599"/>
    <w:rsid w:val="00B035C7"/>
    <w:rsid w:val="00B03BAF"/>
    <w:rsid w:val="00B03C82"/>
    <w:rsid w:val="00B03CC0"/>
    <w:rsid w:val="00B03EC1"/>
    <w:rsid w:val="00B0400B"/>
    <w:rsid w:val="00B0410D"/>
    <w:rsid w:val="00B04178"/>
    <w:rsid w:val="00B0439F"/>
    <w:rsid w:val="00B044AD"/>
    <w:rsid w:val="00B045D8"/>
    <w:rsid w:val="00B04B86"/>
    <w:rsid w:val="00B04C69"/>
    <w:rsid w:val="00B04E8D"/>
    <w:rsid w:val="00B0508D"/>
    <w:rsid w:val="00B05111"/>
    <w:rsid w:val="00B051FF"/>
    <w:rsid w:val="00B058DE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661"/>
    <w:rsid w:val="00B07833"/>
    <w:rsid w:val="00B078FF"/>
    <w:rsid w:val="00B079D6"/>
    <w:rsid w:val="00B1026D"/>
    <w:rsid w:val="00B1056E"/>
    <w:rsid w:val="00B10AFA"/>
    <w:rsid w:val="00B10E93"/>
    <w:rsid w:val="00B1107F"/>
    <w:rsid w:val="00B11377"/>
    <w:rsid w:val="00B1165A"/>
    <w:rsid w:val="00B1167F"/>
    <w:rsid w:val="00B11AF0"/>
    <w:rsid w:val="00B11CD8"/>
    <w:rsid w:val="00B11E11"/>
    <w:rsid w:val="00B11E46"/>
    <w:rsid w:val="00B11E9E"/>
    <w:rsid w:val="00B11F7C"/>
    <w:rsid w:val="00B1250D"/>
    <w:rsid w:val="00B125F9"/>
    <w:rsid w:val="00B129A7"/>
    <w:rsid w:val="00B12B11"/>
    <w:rsid w:val="00B12BB3"/>
    <w:rsid w:val="00B12BE3"/>
    <w:rsid w:val="00B12CA9"/>
    <w:rsid w:val="00B12EC2"/>
    <w:rsid w:val="00B12FAE"/>
    <w:rsid w:val="00B13055"/>
    <w:rsid w:val="00B133A0"/>
    <w:rsid w:val="00B134D3"/>
    <w:rsid w:val="00B1358D"/>
    <w:rsid w:val="00B13785"/>
    <w:rsid w:val="00B137C4"/>
    <w:rsid w:val="00B13B68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746"/>
    <w:rsid w:val="00B15C4D"/>
    <w:rsid w:val="00B15E43"/>
    <w:rsid w:val="00B15E55"/>
    <w:rsid w:val="00B160AA"/>
    <w:rsid w:val="00B162A1"/>
    <w:rsid w:val="00B1652E"/>
    <w:rsid w:val="00B167A3"/>
    <w:rsid w:val="00B16923"/>
    <w:rsid w:val="00B16A4D"/>
    <w:rsid w:val="00B16AD7"/>
    <w:rsid w:val="00B16BB7"/>
    <w:rsid w:val="00B16E81"/>
    <w:rsid w:val="00B16F49"/>
    <w:rsid w:val="00B16F99"/>
    <w:rsid w:val="00B174FD"/>
    <w:rsid w:val="00B175F3"/>
    <w:rsid w:val="00B17666"/>
    <w:rsid w:val="00B17814"/>
    <w:rsid w:val="00B17890"/>
    <w:rsid w:val="00B20406"/>
    <w:rsid w:val="00B205B2"/>
    <w:rsid w:val="00B20E10"/>
    <w:rsid w:val="00B20EBC"/>
    <w:rsid w:val="00B20EE4"/>
    <w:rsid w:val="00B21498"/>
    <w:rsid w:val="00B218D8"/>
    <w:rsid w:val="00B21A2C"/>
    <w:rsid w:val="00B21B39"/>
    <w:rsid w:val="00B21B7B"/>
    <w:rsid w:val="00B21B84"/>
    <w:rsid w:val="00B21D5D"/>
    <w:rsid w:val="00B21E37"/>
    <w:rsid w:val="00B21E66"/>
    <w:rsid w:val="00B21F84"/>
    <w:rsid w:val="00B21FC7"/>
    <w:rsid w:val="00B22299"/>
    <w:rsid w:val="00B22611"/>
    <w:rsid w:val="00B22B69"/>
    <w:rsid w:val="00B22C1F"/>
    <w:rsid w:val="00B22D3C"/>
    <w:rsid w:val="00B22F4B"/>
    <w:rsid w:val="00B239D6"/>
    <w:rsid w:val="00B24057"/>
    <w:rsid w:val="00B24178"/>
    <w:rsid w:val="00B242F2"/>
    <w:rsid w:val="00B245AC"/>
    <w:rsid w:val="00B247D7"/>
    <w:rsid w:val="00B24C81"/>
    <w:rsid w:val="00B25B9D"/>
    <w:rsid w:val="00B2652C"/>
    <w:rsid w:val="00B267C0"/>
    <w:rsid w:val="00B26A11"/>
    <w:rsid w:val="00B26CE5"/>
    <w:rsid w:val="00B26E3E"/>
    <w:rsid w:val="00B27028"/>
    <w:rsid w:val="00B27029"/>
    <w:rsid w:val="00B2727E"/>
    <w:rsid w:val="00B274D0"/>
    <w:rsid w:val="00B27555"/>
    <w:rsid w:val="00B27647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2B4"/>
    <w:rsid w:val="00B317AA"/>
    <w:rsid w:val="00B31952"/>
    <w:rsid w:val="00B31967"/>
    <w:rsid w:val="00B31C23"/>
    <w:rsid w:val="00B32190"/>
    <w:rsid w:val="00B3219D"/>
    <w:rsid w:val="00B321FF"/>
    <w:rsid w:val="00B3248D"/>
    <w:rsid w:val="00B328AE"/>
    <w:rsid w:val="00B32917"/>
    <w:rsid w:val="00B32EBB"/>
    <w:rsid w:val="00B3308B"/>
    <w:rsid w:val="00B330CE"/>
    <w:rsid w:val="00B331AF"/>
    <w:rsid w:val="00B33454"/>
    <w:rsid w:val="00B33806"/>
    <w:rsid w:val="00B34701"/>
    <w:rsid w:val="00B348DE"/>
    <w:rsid w:val="00B34B24"/>
    <w:rsid w:val="00B35302"/>
    <w:rsid w:val="00B35BC5"/>
    <w:rsid w:val="00B35C42"/>
    <w:rsid w:val="00B360D9"/>
    <w:rsid w:val="00B363B6"/>
    <w:rsid w:val="00B3679D"/>
    <w:rsid w:val="00B36C89"/>
    <w:rsid w:val="00B37435"/>
    <w:rsid w:val="00B37609"/>
    <w:rsid w:val="00B37F5E"/>
    <w:rsid w:val="00B4037D"/>
    <w:rsid w:val="00B40395"/>
    <w:rsid w:val="00B403CB"/>
    <w:rsid w:val="00B4056B"/>
    <w:rsid w:val="00B40580"/>
    <w:rsid w:val="00B40766"/>
    <w:rsid w:val="00B40E8A"/>
    <w:rsid w:val="00B41139"/>
    <w:rsid w:val="00B4118D"/>
    <w:rsid w:val="00B411E4"/>
    <w:rsid w:val="00B412B2"/>
    <w:rsid w:val="00B4133E"/>
    <w:rsid w:val="00B41611"/>
    <w:rsid w:val="00B4163F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2E57"/>
    <w:rsid w:val="00B431D1"/>
    <w:rsid w:val="00B43264"/>
    <w:rsid w:val="00B43766"/>
    <w:rsid w:val="00B43914"/>
    <w:rsid w:val="00B43999"/>
    <w:rsid w:val="00B43D47"/>
    <w:rsid w:val="00B43FCF"/>
    <w:rsid w:val="00B4414E"/>
    <w:rsid w:val="00B441BC"/>
    <w:rsid w:val="00B445C6"/>
    <w:rsid w:val="00B44B59"/>
    <w:rsid w:val="00B44CB5"/>
    <w:rsid w:val="00B44CDA"/>
    <w:rsid w:val="00B453D7"/>
    <w:rsid w:val="00B45A0B"/>
    <w:rsid w:val="00B45D21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891"/>
    <w:rsid w:val="00B47969"/>
    <w:rsid w:val="00B47C14"/>
    <w:rsid w:val="00B47FA3"/>
    <w:rsid w:val="00B47FB9"/>
    <w:rsid w:val="00B501AB"/>
    <w:rsid w:val="00B502C6"/>
    <w:rsid w:val="00B505C6"/>
    <w:rsid w:val="00B50838"/>
    <w:rsid w:val="00B50869"/>
    <w:rsid w:val="00B50FFC"/>
    <w:rsid w:val="00B51093"/>
    <w:rsid w:val="00B5157B"/>
    <w:rsid w:val="00B5177C"/>
    <w:rsid w:val="00B5186D"/>
    <w:rsid w:val="00B519A0"/>
    <w:rsid w:val="00B51A3C"/>
    <w:rsid w:val="00B51B94"/>
    <w:rsid w:val="00B52125"/>
    <w:rsid w:val="00B52383"/>
    <w:rsid w:val="00B52F51"/>
    <w:rsid w:val="00B530B7"/>
    <w:rsid w:val="00B53115"/>
    <w:rsid w:val="00B53409"/>
    <w:rsid w:val="00B53822"/>
    <w:rsid w:val="00B53A12"/>
    <w:rsid w:val="00B53C46"/>
    <w:rsid w:val="00B53D4B"/>
    <w:rsid w:val="00B54046"/>
    <w:rsid w:val="00B54090"/>
    <w:rsid w:val="00B5412B"/>
    <w:rsid w:val="00B5413B"/>
    <w:rsid w:val="00B5497C"/>
    <w:rsid w:val="00B54C3D"/>
    <w:rsid w:val="00B55144"/>
    <w:rsid w:val="00B55185"/>
    <w:rsid w:val="00B553F4"/>
    <w:rsid w:val="00B556FB"/>
    <w:rsid w:val="00B55ADD"/>
    <w:rsid w:val="00B55D33"/>
    <w:rsid w:val="00B55EA6"/>
    <w:rsid w:val="00B55F04"/>
    <w:rsid w:val="00B561A4"/>
    <w:rsid w:val="00B564A2"/>
    <w:rsid w:val="00B56626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782"/>
    <w:rsid w:val="00B60839"/>
    <w:rsid w:val="00B6086D"/>
    <w:rsid w:val="00B60B52"/>
    <w:rsid w:val="00B60E2C"/>
    <w:rsid w:val="00B60E90"/>
    <w:rsid w:val="00B60F61"/>
    <w:rsid w:val="00B619FA"/>
    <w:rsid w:val="00B61AE0"/>
    <w:rsid w:val="00B61C66"/>
    <w:rsid w:val="00B61E43"/>
    <w:rsid w:val="00B62099"/>
    <w:rsid w:val="00B62141"/>
    <w:rsid w:val="00B622B0"/>
    <w:rsid w:val="00B624FA"/>
    <w:rsid w:val="00B6253F"/>
    <w:rsid w:val="00B62ABE"/>
    <w:rsid w:val="00B62BC4"/>
    <w:rsid w:val="00B62C00"/>
    <w:rsid w:val="00B62DE9"/>
    <w:rsid w:val="00B62E16"/>
    <w:rsid w:val="00B63072"/>
    <w:rsid w:val="00B63457"/>
    <w:rsid w:val="00B638B1"/>
    <w:rsid w:val="00B63A3C"/>
    <w:rsid w:val="00B63D53"/>
    <w:rsid w:val="00B63FFA"/>
    <w:rsid w:val="00B642F8"/>
    <w:rsid w:val="00B6442F"/>
    <w:rsid w:val="00B6449A"/>
    <w:rsid w:val="00B645ED"/>
    <w:rsid w:val="00B6478B"/>
    <w:rsid w:val="00B647EE"/>
    <w:rsid w:val="00B64BFD"/>
    <w:rsid w:val="00B64D4B"/>
    <w:rsid w:val="00B64F27"/>
    <w:rsid w:val="00B651EB"/>
    <w:rsid w:val="00B65780"/>
    <w:rsid w:val="00B65874"/>
    <w:rsid w:val="00B65C1A"/>
    <w:rsid w:val="00B65CA1"/>
    <w:rsid w:val="00B65E6E"/>
    <w:rsid w:val="00B66131"/>
    <w:rsid w:val="00B66682"/>
    <w:rsid w:val="00B66687"/>
    <w:rsid w:val="00B667A2"/>
    <w:rsid w:val="00B6688D"/>
    <w:rsid w:val="00B6692C"/>
    <w:rsid w:val="00B66B87"/>
    <w:rsid w:val="00B66C99"/>
    <w:rsid w:val="00B67324"/>
    <w:rsid w:val="00B67399"/>
    <w:rsid w:val="00B67421"/>
    <w:rsid w:val="00B67625"/>
    <w:rsid w:val="00B6782F"/>
    <w:rsid w:val="00B700D4"/>
    <w:rsid w:val="00B70179"/>
    <w:rsid w:val="00B7068B"/>
    <w:rsid w:val="00B70FC6"/>
    <w:rsid w:val="00B710B7"/>
    <w:rsid w:val="00B711ED"/>
    <w:rsid w:val="00B71501"/>
    <w:rsid w:val="00B71623"/>
    <w:rsid w:val="00B719B7"/>
    <w:rsid w:val="00B71B3B"/>
    <w:rsid w:val="00B721E0"/>
    <w:rsid w:val="00B7227C"/>
    <w:rsid w:val="00B7290A"/>
    <w:rsid w:val="00B72E06"/>
    <w:rsid w:val="00B72E7C"/>
    <w:rsid w:val="00B72F08"/>
    <w:rsid w:val="00B72FCD"/>
    <w:rsid w:val="00B736C3"/>
    <w:rsid w:val="00B7383F"/>
    <w:rsid w:val="00B73923"/>
    <w:rsid w:val="00B73B0D"/>
    <w:rsid w:val="00B73CC2"/>
    <w:rsid w:val="00B73DC8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24F"/>
    <w:rsid w:val="00B76527"/>
    <w:rsid w:val="00B76719"/>
    <w:rsid w:val="00B7671F"/>
    <w:rsid w:val="00B76851"/>
    <w:rsid w:val="00B7689E"/>
    <w:rsid w:val="00B76D23"/>
    <w:rsid w:val="00B76D5E"/>
    <w:rsid w:val="00B76F25"/>
    <w:rsid w:val="00B7716C"/>
    <w:rsid w:val="00B7726C"/>
    <w:rsid w:val="00B77FD4"/>
    <w:rsid w:val="00B800CF"/>
    <w:rsid w:val="00B80821"/>
    <w:rsid w:val="00B8089F"/>
    <w:rsid w:val="00B80912"/>
    <w:rsid w:val="00B80A88"/>
    <w:rsid w:val="00B80D54"/>
    <w:rsid w:val="00B8115E"/>
    <w:rsid w:val="00B81348"/>
    <w:rsid w:val="00B814AF"/>
    <w:rsid w:val="00B817A8"/>
    <w:rsid w:val="00B819BA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1AB"/>
    <w:rsid w:val="00B8535B"/>
    <w:rsid w:val="00B853D3"/>
    <w:rsid w:val="00B8553E"/>
    <w:rsid w:val="00B85614"/>
    <w:rsid w:val="00B85623"/>
    <w:rsid w:val="00B8638B"/>
    <w:rsid w:val="00B8641C"/>
    <w:rsid w:val="00B869B9"/>
    <w:rsid w:val="00B86A55"/>
    <w:rsid w:val="00B86B78"/>
    <w:rsid w:val="00B86E5F"/>
    <w:rsid w:val="00B87008"/>
    <w:rsid w:val="00B87657"/>
    <w:rsid w:val="00B876F5"/>
    <w:rsid w:val="00B8784D"/>
    <w:rsid w:val="00B87BE5"/>
    <w:rsid w:val="00B901CD"/>
    <w:rsid w:val="00B9022F"/>
    <w:rsid w:val="00B9029C"/>
    <w:rsid w:val="00B9052C"/>
    <w:rsid w:val="00B90666"/>
    <w:rsid w:val="00B90987"/>
    <w:rsid w:val="00B90FE8"/>
    <w:rsid w:val="00B9126A"/>
    <w:rsid w:val="00B91434"/>
    <w:rsid w:val="00B91542"/>
    <w:rsid w:val="00B9194D"/>
    <w:rsid w:val="00B922F7"/>
    <w:rsid w:val="00B923CE"/>
    <w:rsid w:val="00B9260F"/>
    <w:rsid w:val="00B9267F"/>
    <w:rsid w:val="00B9276C"/>
    <w:rsid w:val="00B929E8"/>
    <w:rsid w:val="00B92D6A"/>
    <w:rsid w:val="00B92EB0"/>
    <w:rsid w:val="00B92FA6"/>
    <w:rsid w:val="00B93C7D"/>
    <w:rsid w:val="00B94147"/>
    <w:rsid w:val="00B94331"/>
    <w:rsid w:val="00B94366"/>
    <w:rsid w:val="00B943F0"/>
    <w:rsid w:val="00B94B9F"/>
    <w:rsid w:val="00B94C81"/>
    <w:rsid w:val="00B94E38"/>
    <w:rsid w:val="00B94EC8"/>
    <w:rsid w:val="00B94EF9"/>
    <w:rsid w:val="00B94F91"/>
    <w:rsid w:val="00B95039"/>
    <w:rsid w:val="00B953ED"/>
    <w:rsid w:val="00B95608"/>
    <w:rsid w:val="00B9560D"/>
    <w:rsid w:val="00B958E3"/>
    <w:rsid w:val="00B95A05"/>
    <w:rsid w:val="00B95AAA"/>
    <w:rsid w:val="00B95E89"/>
    <w:rsid w:val="00B9614B"/>
    <w:rsid w:val="00B961C5"/>
    <w:rsid w:val="00B96216"/>
    <w:rsid w:val="00B970AC"/>
    <w:rsid w:val="00B972C3"/>
    <w:rsid w:val="00B976BA"/>
    <w:rsid w:val="00B977DA"/>
    <w:rsid w:val="00B97C07"/>
    <w:rsid w:val="00B97C9B"/>
    <w:rsid w:val="00B97F0D"/>
    <w:rsid w:val="00B97F6C"/>
    <w:rsid w:val="00BA0301"/>
    <w:rsid w:val="00BA08AC"/>
    <w:rsid w:val="00BA0F32"/>
    <w:rsid w:val="00BA0FAF"/>
    <w:rsid w:val="00BA10D2"/>
    <w:rsid w:val="00BA1538"/>
    <w:rsid w:val="00BA1549"/>
    <w:rsid w:val="00BA1AB0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2F75"/>
    <w:rsid w:val="00BA31BE"/>
    <w:rsid w:val="00BA330F"/>
    <w:rsid w:val="00BA34BF"/>
    <w:rsid w:val="00BA38EA"/>
    <w:rsid w:val="00BA3A70"/>
    <w:rsid w:val="00BA3AC7"/>
    <w:rsid w:val="00BA3BD0"/>
    <w:rsid w:val="00BA3CB9"/>
    <w:rsid w:val="00BA4112"/>
    <w:rsid w:val="00BA4A10"/>
    <w:rsid w:val="00BA4BD9"/>
    <w:rsid w:val="00BA4CD0"/>
    <w:rsid w:val="00BA4E9E"/>
    <w:rsid w:val="00BA4EAF"/>
    <w:rsid w:val="00BA5542"/>
    <w:rsid w:val="00BA5598"/>
    <w:rsid w:val="00BA5A92"/>
    <w:rsid w:val="00BA5BCF"/>
    <w:rsid w:val="00BA6122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3DD"/>
    <w:rsid w:val="00BB06D0"/>
    <w:rsid w:val="00BB0AF7"/>
    <w:rsid w:val="00BB10EA"/>
    <w:rsid w:val="00BB127D"/>
    <w:rsid w:val="00BB15B5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5B3"/>
    <w:rsid w:val="00BB3749"/>
    <w:rsid w:val="00BB3B60"/>
    <w:rsid w:val="00BB3D87"/>
    <w:rsid w:val="00BB3F90"/>
    <w:rsid w:val="00BB4062"/>
    <w:rsid w:val="00BB4136"/>
    <w:rsid w:val="00BB415A"/>
    <w:rsid w:val="00BB4270"/>
    <w:rsid w:val="00BB4278"/>
    <w:rsid w:val="00BB42E1"/>
    <w:rsid w:val="00BB4870"/>
    <w:rsid w:val="00BB4A5F"/>
    <w:rsid w:val="00BB4AC8"/>
    <w:rsid w:val="00BB4BAC"/>
    <w:rsid w:val="00BB4C01"/>
    <w:rsid w:val="00BB4C4A"/>
    <w:rsid w:val="00BB4F76"/>
    <w:rsid w:val="00BB4F78"/>
    <w:rsid w:val="00BB5047"/>
    <w:rsid w:val="00BB568F"/>
    <w:rsid w:val="00BB595C"/>
    <w:rsid w:val="00BB6363"/>
    <w:rsid w:val="00BB63AE"/>
    <w:rsid w:val="00BB63D2"/>
    <w:rsid w:val="00BB667D"/>
    <w:rsid w:val="00BB67AC"/>
    <w:rsid w:val="00BB67F0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243"/>
    <w:rsid w:val="00BC02A4"/>
    <w:rsid w:val="00BC06C6"/>
    <w:rsid w:val="00BC0CD9"/>
    <w:rsid w:val="00BC0E06"/>
    <w:rsid w:val="00BC0EC0"/>
    <w:rsid w:val="00BC108C"/>
    <w:rsid w:val="00BC148F"/>
    <w:rsid w:val="00BC1A25"/>
    <w:rsid w:val="00BC204A"/>
    <w:rsid w:val="00BC2152"/>
    <w:rsid w:val="00BC2291"/>
    <w:rsid w:val="00BC2577"/>
    <w:rsid w:val="00BC2A9E"/>
    <w:rsid w:val="00BC2D84"/>
    <w:rsid w:val="00BC2F15"/>
    <w:rsid w:val="00BC3149"/>
    <w:rsid w:val="00BC3182"/>
    <w:rsid w:val="00BC36CB"/>
    <w:rsid w:val="00BC3EA3"/>
    <w:rsid w:val="00BC3EB6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088"/>
    <w:rsid w:val="00BC61C2"/>
    <w:rsid w:val="00BC648B"/>
    <w:rsid w:val="00BC66B4"/>
    <w:rsid w:val="00BC687F"/>
    <w:rsid w:val="00BC6C54"/>
    <w:rsid w:val="00BC6E13"/>
    <w:rsid w:val="00BC6ED4"/>
    <w:rsid w:val="00BC6F9F"/>
    <w:rsid w:val="00BC7504"/>
    <w:rsid w:val="00BC756E"/>
    <w:rsid w:val="00BC7E63"/>
    <w:rsid w:val="00BD0029"/>
    <w:rsid w:val="00BD01F8"/>
    <w:rsid w:val="00BD023C"/>
    <w:rsid w:val="00BD056C"/>
    <w:rsid w:val="00BD075C"/>
    <w:rsid w:val="00BD0818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1F40"/>
    <w:rsid w:val="00BD20C4"/>
    <w:rsid w:val="00BD2600"/>
    <w:rsid w:val="00BD2D3D"/>
    <w:rsid w:val="00BD30EC"/>
    <w:rsid w:val="00BD31A6"/>
    <w:rsid w:val="00BD32CC"/>
    <w:rsid w:val="00BD32DD"/>
    <w:rsid w:val="00BD349C"/>
    <w:rsid w:val="00BD3C5D"/>
    <w:rsid w:val="00BD3C89"/>
    <w:rsid w:val="00BD40BB"/>
    <w:rsid w:val="00BD43A1"/>
    <w:rsid w:val="00BD44CB"/>
    <w:rsid w:val="00BD4673"/>
    <w:rsid w:val="00BD5151"/>
    <w:rsid w:val="00BD51DF"/>
    <w:rsid w:val="00BD52A5"/>
    <w:rsid w:val="00BD5508"/>
    <w:rsid w:val="00BD5A8E"/>
    <w:rsid w:val="00BD5D01"/>
    <w:rsid w:val="00BD5DA5"/>
    <w:rsid w:val="00BD6681"/>
    <w:rsid w:val="00BD6BE2"/>
    <w:rsid w:val="00BD6CFD"/>
    <w:rsid w:val="00BD6D2A"/>
    <w:rsid w:val="00BD6EAE"/>
    <w:rsid w:val="00BD6F36"/>
    <w:rsid w:val="00BD71C7"/>
    <w:rsid w:val="00BD71FC"/>
    <w:rsid w:val="00BD7880"/>
    <w:rsid w:val="00BD7945"/>
    <w:rsid w:val="00BD7D4A"/>
    <w:rsid w:val="00BD7D89"/>
    <w:rsid w:val="00BD7E18"/>
    <w:rsid w:val="00BE0032"/>
    <w:rsid w:val="00BE01E5"/>
    <w:rsid w:val="00BE02B5"/>
    <w:rsid w:val="00BE0359"/>
    <w:rsid w:val="00BE04DE"/>
    <w:rsid w:val="00BE04F4"/>
    <w:rsid w:val="00BE0850"/>
    <w:rsid w:val="00BE08CB"/>
    <w:rsid w:val="00BE0AE9"/>
    <w:rsid w:val="00BE0BC2"/>
    <w:rsid w:val="00BE0D0C"/>
    <w:rsid w:val="00BE0FEE"/>
    <w:rsid w:val="00BE1101"/>
    <w:rsid w:val="00BE155E"/>
    <w:rsid w:val="00BE1573"/>
    <w:rsid w:val="00BE172A"/>
    <w:rsid w:val="00BE1E1A"/>
    <w:rsid w:val="00BE1E6B"/>
    <w:rsid w:val="00BE1F90"/>
    <w:rsid w:val="00BE1FA7"/>
    <w:rsid w:val="00BE232E"/>
    <w:rsid w:val="00BE233C"/>
    <w:rsid w:val="00BE2347"/>
    <w:rsid w:val="00BE23EF"/>
    <w:rsid w:val="00BE247B"/>
    <w:rsid w:val="00BE29A1"/>
    <w:rsid w:val="00BE2BCE"/>
    <w:rsid w:val="00BE2D98"/>
    <w:rsid w:val="00BE2DB3"/>
    <w:rsid w:val="00BE30E8"/>
    <w:rsid w:val="00BE30EA"/>
    <w:rsid w:val="00BE32B0"/>
    <w:rsid w:val="00BE3A21"/>
    <w:rsid w:val="00BE3A5E"/>
    <w:rsid w:val="00BE3AEE"/>
    <w:rsid w:val="00BE3D52"/>
    <w:rsid w:val="00BE46C6"/>
    <w:rsid w:val="00BE47BD"/>
    <w:rsid w:val="00BE4D76"/>
    <w:rsid w:val="00BE4ED3"/>
    <w:rsid w:val="00BE5057"/>
    <w:rsid w:val="00BE50E5"/>
    <w:rsid w:val="00BE518E"/>
    <w:rsid w:val="00BE56DB"/>
    <w:rsid w:val="00BE5792"/>
    <w:rsid w:val="00BE5B73"/>
    <w:rsid w:val="00BE5C33"/>
    <w:rsid w:val="00BE5C37"/>
    <w:rsid w:val="00BE6663"/>
    <w:rsid w:val="00BE66CC"/>
    <w:rsid w:val="00BE6B09"/>
    <w:rsid w:val="00BE6DC7"/>
    <w:rsid w:val="00BE6F12"/>
    <w:rsid w:val="00BE73E3"/>
    <w:rsid w:val="00BE7440"/>
    <w:rsid w:val="00BE7479"/>
    <w:rsid w:val="00BE77AB"/>
    <w:rsid w:val="00BF0B54"/>
    <w:rsid w:val="00BF0EAE"/>
    <w:rsid w:val="00BF108B"/>
    <w:rsid w:val="00BF1307"/>
    <w:rsid w:val="00BF176F"/>
    <w:rsid w:val="00BF1B10"/>
    <w:rsid w:val="00BF1DA3"/>
    <w:rsid w:val="00BF1E19"/>
    <w:rsid w:val="00BF28A8"/>
    <w:rsid w:val="00BF2B67"/>
    <w:rsid w:val="00BF2E13"/>
    <w:rsid w:val="00BF3092"/>
    <w:rsid w:val="00BF33C0"/>
    <w:rsid w:val="00BF3656"/>
    <w:rsid w:val="00BF397C"/>
    <w:rsid w:val="00BF3BB9"/>
    <w:rsid w:val="00BF3E60"/>
    <w:rsid w:val="00BF415F"/>
    <w:rsid w:val="00BF4696"/>
    <w:rsid w:val="00BF47CA"/>
    <w:rsid w:val="00BF4E0C"/>
    <w:rsid w:val="00BF514A"/>
    <w:rsid w:val="00BF51AB"/>
    <w:rsid w:val="00BF5647"/>
    <w:rsid w:val="00BF57CC"/>
    <w:rsid w:val="00BF5AAC"/>
    <w:rsid w:val="00BF5EA5"/>
    <w:rsid w:val="00BF5F24"/>
    <w:rsid w:val="00BF5FA3"/>
    <w:rsid w:val="00BF64C8"/>
    <w:rsid w:val="00BF6890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10"/>
    <w:rsid w:val="00C008A3"/>
    <w:rsid w:val="00C00A20"/>
    <w:rsid w:val="00C00C1F"/>
    <w:rsid w:val="00C00DF3"/>
    <w:rsid w:val="00C010B0"/>
    <w:rsid w:val="00C01295"/>
    <w:rsid w:val="00C01AC8"/>
    <w:rsid w:val="00C01B8B"/>
    <w:rsid w:val="00C01BD8"/>
    <w:rsid w:val="00C01D5C"/>
    <w:rsid w:val="00C0204B"/>
    <w:rsid w:val="00C0211A"/>
    <w:rsid w:val="00C021A7"/>
    <w:rsid w:val="00C02802"/>
    <w:rsid w:val="00C0284A"/>
    <w:rsid w:val="00C02BA6"/>
    <w:rsid w:val="00C02C3C"/>
    <w:rsid w:val="00C02DA4"/>
    <w:rsid w:val="00C02F7D"/>
    <w:rsid w:val="00C02FE1"/>
    <w:rsid w:val="00C03097"/>
    <w:rsid w:val="00C03215"/>
    <w:rsid w:val="00C03312"/>
    <w:rsid w:val="00C03345"/>
    <w:rsid w:val="00C03492"/>
    <w:rsid w:val="00C03494"/>
    <w:rsid w:val="00C0391F"/>
    <w:rsid w:val="00C039F7"/>
    <w:rsid w:val="00C04076"/>
    <w:rsid w:val="00C040CF"/>
    <w:rsid w:val="00C04252"/>
    <w:rsid w:val="00C0457E"/>
    <w:rsid w:val="00C04C50"/>
    <w:rsid w:val="00C0567F"/>
    <w:rsid w:val="00C058FB"/>
    <w:rsid w:val="00C0616D"/>
    <w:rsid w:val="00C062F9"/>
    <w:rsid w:val="00C06939"/>
    <w:rsid w:val="00C0696C"/>
    <w:rsid w:val="00C06CB3"/>
    <w:rsid w:val="00C07072"/>
    <w:rsid w:val="00C072B2"/>
    <w:rsid w:val="00C0746A"/>
    <w:rsid w:val="00C07993"/>
    <w:rsid w:val="00C07DFB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B8D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1DD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911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B65"/>
    <w:rsid w:val="00C22BFE"/>
    <w:rsid w:val="00C22CD8"/>
    <w:rsid w:val="00C22D5B"/>
    <w:rsid w:val="00C22E04"/>
    <w:rsid w:val="00C236A8"/>
    <w:rsid w:val="00C23FE2"/>
    <w:rsid w:val="00C240D1"/>
    <w:rsid w:val="00C2458B"/>
    <w:rsid w:val="00C24F68"/>
    <w:rsid w:val="00C25291"/>
    <w:rsid w:val="00C25312"/>
    <w:rsid w:val="00C254B2"/>
    <w:rsid w:val="00C25534"/>
    <w:rsid w:val="00C256BA"/>
    <w:rsid w:val="00C25780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5FC"/>
    <w:rsid w:val="00C2666B"/>
    <w:rsid w:val="00C268C5"/>
    <w:rsid w:val="00C2698E"/>
    <w:rsid w:val="00C26B2F"/>
    <w:rsid w:val="00C27538"/>
    <w:rsid w:val="00C27B11"/>
    <w:rsid w:val="00C27B42"/>
    <w:rsid w:val="00C27E1B"/>
    <w:rsid w:val="00C27F8E"/>
    <w:rsid w:val="00C3014A"/>
    <w:rsid w:val="00C306FB"/>
    <w:rsid w:val="00C30978"/>
    <w:rsid w:val="00C30E60"/>
    <w:rsid w:val="00C30ECC"/>
    <w:rsid w:val="00C30F51"/>
    <w:rsid w:val="00C310C1"/>
    <w:rsid w:val="00C313CE"/>
    <w:rsid w:val="00C3160A"/>
    <w:rsid w:val="00C319E5"/>
    <w:rsid w:val="00C31AF5"/>
    <w:rsid w:val="00C31DAB"/>
    <w:rsid w:val="00C32622"/>
    <w:rsid w:val="00C327FC"/>
    <w:rsid w:val="00C32CFF"/>
    <w:rsid w:val="00C32D8F"/>
    <w:rsid w:val="00C32E95"/>
    <w:rsid w:val="00C33149"/>
    <w:rsid w:val="00C33258"/>
    <w:rsid w:val="00C3357B"/>
    <w:rsid w:val="00C33890"/>
    <w:rsid w:val="00C33A7E"/>
    <w:rsid w:val="00C33FB7"/>
    <w:rsid w:val="00C34008"/>
    <w:rsid w:val="00C34621"/>
    <w:rsid w:val="00C3467C"/>
    <w:rsid w:val="00C347F6"/>
    <w:rsid w:val="00C34A73"/>
    <w:rsid w:val="00C34B40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C48"/>
    <w:rsid w:val="00C37DE4"/>
    <w:rsid w:val="00C37E51"/>
    <w:rsid w:val="00C37E79"/>
    <w:rsid w:val="00C40182"/>
    <w:rsid w:val="00C40247"/>
    <w:rsid w:val="00C40689"/>
    <w:rsid w:val="00C409ED"/>
    <w:rsid w:val="00C40B4F"/>
    <w:rsid w:val="00C40C42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3F4D"/>
    <w:rsid w:val="00C443EB"/>
    <w:rsid w:val="00C44445"/>
    <w:rsid w:val="00C44AA9"/>
    <w:rsid w:val="00C44B20"/>
    <w:rsid w:val="00C4508E"/>
    <w:rsid w:val="00C4565D"/>
    <w:rsid w:val="00C456A4"/>
    <w:rsid w:val="00C456E0"/>
    <w:rsid w:val="00C45BA3"/>
    <w:rsid w:val="00C45C9C"/>
    <w:rsid w:val="00C46107"/>
    <w:rsid w:val="00C461A6"/>
    <w:rsid w:val="00C461F9"/>
    <w:rsid w:val="00C46363"/>
    <w:rsid w:val="00C463B1"/>
    <w:rsid w:val="00C46F75"/>
    <w:rsid w:val="00C47199"/>
    <w:rsid w:val="00C47A25"/>
    <w:rsid w:val="00C47C07"/>
    <w:rsid w:val="00C47CF3"/>
    <w:rsid w:val="00C47EDA"/>
    <w:rsid w:val="00C500CB"/>
    <w:rsid w:val="00C50570"/>
    <w:rsid w:val="00C50B92"/>
    <w:rsid w:val="00C50D69"/>
    <w:rsid w:val="00C50E1E"/>
    <w:rsid w:val="00C50FC7"/>
    <w:rsid w:val="00C517C2"/>
    <w:rsid w:val="00C51AA6"/>
    <w:rsid w:val="00C51C4B"/>
    <w:rsid w:val="00C51EF2"/>
    <w:rsid w:val="00C51FD4"/>
    <w:rsid w:val="00C5253D"/>
    <w:rsid w:val="00C52562"/>
    <w:rsid w:val="00C52688"/>
    <w:rsid w:val="00C5275D"/>
    <w:rsid w:val="00C529FE"/>
    <w:rsid w:val="00C52D0A"/>
    <w:rsid w:val="00C52D0E"/>
    <w:rsid w:val="00C52D3B"/>
    <w:rsid w:val="00C52E5B"/>
    <w:rsid w:val="00C53304"/>
    <w:rsid w:val="00C53349"/>
    <w:rsid w:val="00C5366C"/>
    <w:rsid w:val="00C5389A"/>
    <w:rsid w:val="00C54042"/>
    <w:rsid w:val="00C54287"/>
    <w:rsid w:val="00C5435D"/>
    <w:rsid w:val="00C54407"/>
    <w:rsid w:val="00C5441A"/>
    <w:rsid w:val="00C547DF"/>
    <w:rsid w:val="00C54931"/>
    <w:rsid w:val="00C54AD4"/>
    <w:rsid w:val="00C54B2B"/>
    <w:rsid w:val="00C54B32"/>
    <w:rsid w:val="00C54C0A"/>
    <w:rsid w:val="00C54F30"/>
    <w:rsid w:val="00C551C8"/>
    <w:rsid w:val="00C551FC"/>
    <w:rsid w:val="00C55863"/>
    <w:rsid w:val="00C558A9"/>
    <w:rsid w:val="00C55A75"/>
    <w:rsid w:val="00C55AE1"/>
    <w:rsid w:val="00C55F15"/>
    <w:rsid w:val="00C56004"/>
    <w:rsid w:val="00C56064"/>
    <w:rsid w:val="00C563BA"/>
    <w:rsid w:val="00C56AD7"/>
    <w:rsid w:val="00C56D37"/>
    <w:rsid w:val="00C56DDD"/>
    <w:rsid w:val="00C56E2F"/>
    <w:rsid w:val="00C57337"/>
    <w:rsid w:val="00C573BB"/>
    <w:rsid w:val="00C57453"/>
    <w:rsid w:val="00C57980"/>
    <w:rsid w:val="00C57A4D"/>
    <w:rsid w:val="00C57A90"/>
    <w:rsid w:val="00C57BF9"/>
    <w:rsid w:val="00C57E43"/>
    <w:rsid w:val="00C60018"/>
    <w:rsid w:val="00C60270"/>
    <w:rsid w:val="00C60511"/>
    <w:rsid w:val="00C6091B"/>
    <w:rsid w:val="00C60C28"/>
    <w:rsid w:val="00C611C0"/>
    <w:rsid w:val="00C611F0"/>
    <w:rsid w:val="00C614A2"/>
    <w:rsid w:val="00C617B3"/>
    <w:rsid w:val="00C6184F"/>
    <w:rsid w:val="00C618A1"/>
    <w:rsid w:val="00C61B84"/>
    <w:rsid w:val="00C61F81"/>
    <w:rsid w:val="00C622F7"/>
    <w:rsid w:val="00C624D2"/>
    <w:rsid w:val="00C62DA0"/>
    <w:rsid w:val="00C63146"/>
    <w:rsid w:val="00C633E0"/>
    <w:rsid w:val="00C634DA"/>
    <w:rsid w:val="00C641C4"/>
    <w:rsid w:val="00C64328"/>
    <w:rsid w:val="00C644DA"/>
    <w:rsid w:val="00C644E8"/>
    <w:rsid w:val="00C648E7"/>
    <w:rsid w:val="00C648EB"/>
    <w:rsid w:val="00C64900"/>
    <w:rsid w:val="00C64B5B"/>
    <w:rsid w:val="00C64DFA"/>
    <w:rsid w:val="00C64F28"/>
    <w:rsid w:val="00C650FE"/>
    <w:rsid w:val="00C652BB"/>
    <w:rsid w:val="00C65500"/>
    <w:rsid w:val="00C6584E"/>
    <w:rsid w:val="00C658E2"/>
    <w:rsid w:val="00C6594A"/>
    <w:rsid w:val="00C65B28"/>
    <w:rsid w:val="00C65F36"/>
    <w:rsid w:val="00C66740"/>
    <w:rsid w:val="00C66C4B"/>
    <w:rsid w:val="00C66C8F"/>
    <w:rsid w:val="00C671BE"/>
    <w:rsid w:val="00C67424"/>
    <w:rsid w:val="00C6776A"/>
    <w:rsid w:val="00C67AA1"/>
    <w:rsid w:val="00C67C78"/>
    <w:rsid w:val="00C67CE5"/>
    <w:rsid w:val="00C67FD1"/>
    <w:rsid w:val="00C67FFC"/>
    <w:rsid w:val="00C707C2"/>
    <w:rsid w:val="00C71040"/>
    <w:rsid w:val="00C71045"/>
    <w:rsid w:val="00C71176"/>
    <w:rsid w:val="00C711C1"/>
    <w:rsid w:val="00C71487"/>
    <w:rsid w:val="00C715F8"/>
    <w:rsid w:val="00C71BE4"/>
    <w:rsid w:val="00C71CCE"/>
    <w:rsid w:val="00C71EC8"/>
    <w:rsid w:val="00C7245A"/>
    <w:rsid w:val="00C72913"/>
    <w:rsid w:val="00C735F9"/>
    <w:rsid w:val="00C73888"/>
    <w:rsid w:val="00C738C9"/>
    <w:rsid w:val="00C73B22"/>
    <w:rsid w:val="00C73D0F"/>
    <w:rsid w:val="00C73DCC"/>
    <w:rsid w:val="00C740D6"/>
    <w:rsid w:val="00C7424D"/>
    <w:rsid w:val="00C74280"/>
    <w:rsid w:val="00C74905"/>
    <w:rsid w:val="00C749E6"/>
    <w:rsid w:val="00C74BE3"/>
    <w:rsid w:val="00C74D8D"/>
    <w:rsid w:val="00C7505D"/>
    <w:rsid w:val="00C750F1"/>
    <w:rsid w:val="00C7581A"/>
    <w:rsid w:val="00C75C94"/>
    <w:rsid w:val="00C75F11"/>
    <w:rsid w:val="00C75F50"/>
    <w:rsid w:val="00C75FF4"/>
    <w:rsid w:val="00C7617A"/>
    <w:rsid w:val="00C76507"/>
    <w:rsid w:val="00C76659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6CC"/>
    <w:rsid w:val="00C8182B"/>
    <w:rsid w:val="00C81958"/>
    <w:rsid w:val="00C81C9C"/>
    <w:rsid w:val="00C82270"/>
    <w:rsid w:val="00C822AC"/>
    <w:rsid w:val="00C829C0"/>
    <w:rsid w:val="00C82A38"/>
    <w:rsid w:val="00C82AC3"/>
    <w:rsid w:val="00C82B04"/>
    <w:rsid w:val="00C82FA3"/>
    <w:rsid w:val="00C83212"/>
    <w:rsid w:val="00C8335E"/>
    <w:rsid w:val="00C83509"/>
    <w:rsid w:val="00C839C5"/>
    <w:rsid w:val="00C83A64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4FA"/>
    <w:rsid w:val="00C9064B"/>
    <w:rsid w:val="00C90AB5"/>
    <w:rsid w:val="00C90B9E"/>
    <w:rsid w:val="00C90E34"/>
    <w:rsid w:val="00C9102F"/>
    <w:rsid w:val="00C910ED"/>
    <w:rsid w:val="00C91360"/>
    <w:rsid w:val="00C915FF"/>
    <w:rsid w:val="00C916A1"/>
    <w:rsid w:val="00C91D65"/>
    <w:rsid w:val="00C91F13"/>
    <w:rsid w:val="00C921B0"/>
    <w:rsid w:val="00C923B7"/>
    <w:rsid w:val="00C92604"/>
    <w:rsid w:val="00C9267C"/>
    <w:rsid w:val="00C92CCE"/>
    <w:rsid w:val="00C92FFD"/>
    <w:rsid w:val="00C9311C"/>
    <w:rsid w:val="00C932A4"/>
    <w:rsid w:val="00C93A26"/>
    <w:rsid w:val="00C93DB4"/>
    <w:rsid w:val="00C942D3"/>
    <w:rsid w:val="00C94645"/>
    <w:rsid w:val="00C94CAE"/>
    <w:rsid w:val="00C94E64"/>
    <w:rsid w:val="00C954E8"/>
    <w:rsid w:val="00C9571F"/>
    <w:rsid w:val="00C95875"/>
    <w:rsid w:val="00C95CF7"/>
    <w:rsid w:val="00C95FA5"/>
    <w:rsid w:val="00C96471"/>
    <w:rsid w:val="00C9690B"/>
    <w:rsid w:val="00C96B97"/>
    <w:rsid w:val="00C96BB6"/>
    <w:rsid w:val="00C96BE6"/>
    <w:rsid w:val="00C971AB"/>
    <w:rsid w:val="00C974F3"/>
    <w:rsid w:val="00C97B39"/>
    <w:rsid w:val="00C97D40"/>
    <w:rsid w:val="00CA01BD"/>
    <w:rsid w:val="00CA020D"/>
    <w:rsid w:val="00CA0253"/>
    <w:rsid w:val="00CA0294"/>
    <w:rsid w:val="00CA04DB"/>
    <w:rsid w:val="00CA071B"/>
    <w:rsid w:val="00CA07E8"/>
    <w:rsid w:val="00CA0CE1"/>
    <w:rsid w:val="00CA13B5"/>
    <w:rsid w:val="00CA13D3"/>
    <w:rsid w:val="00CA2221"/>
    <w:rsid w:val="00CA292D"/>
    <w:rsid w:val="00CA293F"/>
    <w:rsid w:val="00CA2A6F"/>
    <w:rsid w:val="00CA2DD8"/>
    <w:rsid w:val="00CA30E7"/>
    <w:rsid w:val="00CA32BD"/>
    <w:rsid w:val="00CA346A"/>
    <w:rsid w:val="00CA34FA"/>
    <w:rsid w:val="00CA3601"/>
    <w:rsid w:val="00CA3787"/>
    <w:rsid w:val="00CA3789"/>
    <w:rsid w:val="00CA381B"/>
    <w:rsid w:val="00CA38BA"/>
    <w:rsid w:val="00CA3B48"/>
    <w:rsid w:val="00CA3C76"/>
    <w:rsid w:val="00CA411F"/>
    <w:rsid w:val="00CA420E"/>
    <w:rsid w:val="00CA4468"/>
    <w:rsid w:val="00CA46A5"/>
    <w:rsid w:val="00CA47ED"/>
    <w:rsid w:val="00CA492F"/>
    <w:rsid w:val="00CA4A2C"/>
    <w:rsid w:val="00CA4FB4"/>
    <w:rsid w:val="00CA54E0"/>
    <w:rsid w:val="00CA566F"/>
    <w:rsid w:val="00CA56C7"/>
    <w:rsid w:val="00CA5B86"/>
    <w:rsid w:val="00CA660F"/>
    <w:rsid w:val="00CA6681"/>
    <w:rsid w:val="00CA6770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55D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3CD5"/>
    <w:rsid w:val="00CB3E63"/>
    <w:rsid w:val="00CB4607"/>
    <w:rsid w:val="00CB48B2"/>
    <w:rsid w:val="00CB49FE"/>
    <w:rsid w:val="00CB4B85"/>
    <w:rsid w:val="00CB5040"/>
    <w:rsid w:val="00CB50BB"/>
    <w:rsid w:val="00CB5153"/>
    <w:rsid w:val="00CB51A6"/>
    <w:rsid w:val="00CB53B6"/>
    <w:rsid w:val="00CB5661"/>
    <w:rsid w:val="00CB57FA"/>
    <w:rsid w:val="00CB5914"/>
    <w:rsid w:val="00CB5C52"/>
    <w:rsid w:val="00CB5CCE"/>
    <w:rsid w:val="00CB5ED8"/>
    <w:rsid w:val="00CB66E0"/>
    <w:rsid w:val="00CB6AEB"/>
    <w:rsid w:val="00CB6B97"/>
    <w:rsid w:val="00CB6B98"/>
    <w:rsid w:val="00CB6D62"/>
    <w:rsid w:val="00CB7043"/>
    <w:rsid w:val="00CB76A5"/>
    <w:rsid w:val="00CB7769"/>
    <w:rsid w:val="00CB7787"/>
    <w:rsid w:val="00CB7793"/>
    <w:rsid w:val="00CB7A7C"/>
    <w:rsid w:val="00CB7ADF"/>
    <w:rsid w:val="00CB7B4E"/>
    <w:rsid w:val="00CB7BC0"/>
    <w:rsid w:val="00CB7C71"/>
    <w:rsid w:val="00CC0008"/>
    <w:rsid w:val="00CC0431"/>
    <w:rsid w:val="00CC04B4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68C"/>
    <w:rsid w:val="00CC294A"/>
    <w:rsid w:val="00CC2E2C"/>
    <w:rsid w:val="00CC2E40"/>
    <w:rsid w:val="00CC30BD"/>
    <w:rsid w:val="00CC31BA"/>
    <w:rsid w:val="00CC37FD"/>
    <w:rsid w:val="00CC3E3D"/>
    <w:rsid w:val="00CC40B5"/>
    <w:rsid w:val="00CC417F"/>
    <w:rsid w:val="00CC463D"/>
    <w:rsid w:val="00CC4783"/>
    <w:rsid w:val="00CC4C06"/>
    <w:rsid w:val="00CC4C1A"/>
    <w:rsid w:val="00CC4D42"/>
    <w:rsid w:val="00CC4D5D"/>
    <w:rsid w:val="00CC509E"/>
    <w:rsid w:val="00CC52A6"/>
    <w:rsid w:val="00CC534A"/>
    <w:rsid w:val="00CC5449"/>
    <w:rsid w:val="00CC56AC"/>
    <w:rsid w:val="00CC591D"/>
    <w:rsid w:val="00CC5A22"/>
    <w:rsid w:val="00CC5B88"/>
    <w:rsid w:val="00CC5D2F"/>
    <w:rsid w:val="00CC5E11"/>
    <w:rsid w:val="00CC5F3C"/>
    <w:rsid w:val="00CC6065"/>
    <w:rsid w:val="00CC659B"/>
    <w:rsid w:val="00CC69CA"/>
    <w:rsid w:val="00CC6C34"/>
    <w:rsid w:val="00CC6E5D"/>
    <w:rsid w:val="00CC7035"/>
    <w:rsid w:val="00CC753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0FDA"/>
    <w:rsid w:val="00CD1028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E67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58D7"/>
    <w:rsid w:val="00CD5CBC"/>
    <w:rsid w:val="00CD60B7"/>
    <w:rsid w:val="00CD6252"/>
    <w:rsid w:val="00CD655C"/>
    <w:rsid w:val="00CD67C7"/>
    <w:rsid w:val="00CD6A3A"/>
    <w:rsid w:val="00CD6C29"/>
    <w:rsid w:val="00CD6E80"/>
    <w:rsid w:val="00CD7068"/>
    <w:rsid w:val="00CD74F7"/>
    <w:rsid w:val="00CD7812"/>
    <w:rsid w:val="00CD7814"/>
    <w:rsid w:val="00CD79E1"/>
    <w:rsid w:val="00CD7D28"/>
    <w:rsid w:val="00CD7D5D"/>
    <w:rsid w:val="00CE00D6"/>
    <w:rsid w:val="00CE0A9E"/>
    <w:rsid w:val="00CE0B1F"/>
    <w:rsid w:val="00CE0C34"/>
    <w:rsid w:val="00CE0C9F"/>
    <w:rsid w:val="00CE0CD1"/>
    <w:rsid w:val="00CE0F8E"/>
    <w:rsid w:val="00CE10C6"/>
    <w:rsid w:val="00CE16CD"/>
    <w:rsid w:val="00CE1920"/>
    <w:rsid w:val="00CE1C7A"/>
    <w:rsid w:val="00CE1E0A"/>
    <w:rsid w:val="00CE2302"/>
    <w:rsid w:val="00CE260A"/>
    <w:rsid w:val="00CE2699"/>
    <w:rsid w:val="00CE275A"/>
    <w:rsid w:val="00CE2CF9"/>
    <w:rsid w:val="00CE33C6"/>
    <w:rsid w:val="00CE3567"/>
    <w:rsid w:val="00CE3850"/>
    <w:rsid w:val="00CE3996"/>
    <w:rsid w:val="00CE3CA5"/>
    <w:rsid w:val="00CE3D92"/>
    <w:rsid w:val="00CE403D"/>
    <w:rsid w:val="00CE40EB"/>
    <w:rsid w:val="00CE448A"/>
    <w:rsid w:val="00CE4A2B"/>
    <w:rsid w:val="00CE4A88"/>
    <w:rsid w:val="00CE4ABD"/>
    <w:rsid w:val="00CE4C3F"/>
    <w:rsid w:val="00CE4DE7"/>
    <w:rsid w:val="00CE4E6E"/>
    <w:rsid w:val="00CE4FC9"/>
    <w:rsid w:val="00CE5284"/>
    <w:rsid w:val="00CE55C9"/>
    <w:rsid w:val="00CE563B"/>
    <w:rsid w:val="00CE569D"/>
    <w:rsid w:val="00CE59D2"/>
    <w:rsid w:val="00CE5B02"/>
    <w:rsid w:val="00CE5C87"/>
    <w:rsid w:val="00CE635C"/>
    <w:rsid w:val="00CE65B0"/>
    <w:rsid w:val="00CE6E69"/>
    <w:rsid w:val="00CE709E"/>
    <w:rsid w:val="00CE7962"/>
    <w:rsid w:val="00CE7AF0"/>
    <w:rsid w:val="00CE7B6A"/>
    <w:rsid w:val="00CE7E72"/>
    <w:rsid w:val="00CE7F63"/>
    <w:rsid w:val="00CF05B9"/>
    <w:rsid w:val="00CF062A"/>
    <w:rsid w:val="00CF0FD9"/>
    <w:rsid w:val="00CF10FF"/>
    <w:rsid w:val="00CF118A"/>
    <w:rsid w:val="00CF1203"/>
    <w:rsid w:val="00CF12D7"/>
    <w:rsid w:val="00CF13D1"/>
    <w:rsid w:val="00CF1531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730"/>
    <w:rsid w:val="00CF2863"/>
    <w:rsid w:val="00CF2981"/>
    <w:rsid w:val="00CF2A87"/>
    <w:rsid w:val="00CF34FD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6D66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610"/>
    <w:rsid w:val="00D049B1"/>
    <w:rsid w:val="00D04AFC"/>
    <w:rsid w:val="00D04B4A"/>
    <w:rsid w:val="00D04BA3"/>
    <w:rsid w:val="00D04DB0"/>
    <w:rsid w:val="00D04F80"/>
    <w:rsid w:val="00D05209"/>
    <w:rsid w:val="00D05730"/>
    <w:rsid w:val="00D05B42"/>
    <w:rsid w:val="00D05BF9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6859"/>
    <w:rsid w:val="00D06D0A"/>
    <w:rsid w:val="00D07130"/>
    <w:rsid w:val="00D076EA"/>
    <w:rsid w:val="00D07795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495"/>
    <w:rsid w:val="00D115E6"/>
    <w:rsid w:val="00D117F6"/>
    <w:rsid w:val="00D118AC"/>
    <w:rsid w:val="00D11C6F"/>
    <w:rsid w:val="00D120BB"/>
    <w:rsid w:val="00D1225A"/>
    <w:rsid w:val="00D12338"/>
    <w:rsid w:val="00D125DA"/>
    <w:rsid w:val="00D1276C"/>
    <w:rsid w:val="00D127F8"/>
    <w:rsid w:val="00D12F92"/>
    <w:rsid w:val="00D131A5"/>
    <w:rsid w:val="00D1379B"/>
    <w:rsid w:val="00D1383E"/>
    <w:rsid w:val="00D13938"/>
    <w:rsid w:val="00D143FF"/>
    <w:rsid w:val="00D14945"/>
    <w:rsid w:val="00D14A1C"/>
    <w:rsid w:val="00D14C02"/>
    <w:rsid w:val="00D14D78"/>
    <w:rsid w:val="00D14E32"/>
    <w:rsid w:val="00D1572D"/>
    <w:rsid w:val="00D1577D"/>
    <w:rsid w:val="00D159E5"/>
    <w:rsid w:val="00D15B96"/>
    <w:rsid w:val="00D15DE6"/>
    <w:rsid w:val="00D16210"/>
    <w:rsid w:val="00D1645F"/>
    <w:rsid w:val="00D1648C"/>
    <w:rsid w:val="00D164FD"/>
    <w:rsid w:val="00D165C4"/>
    <w:rsid w:val="00D16E81"/>
    <w:rsid w:val="00D16ECC"/>
    <w:rsid w:val="00D16F17"/>
    <w:rsid w:val="00D174F5"/>
    <w:rsid w:val="00D1795A"/>
    <w:rsid w:val="00D179D7"/>
    <w:rsid w:val="00D20014"/>
    <w:rsid w:val="00D2007D"/>
    <w:rsid w:val="00D2009C"/>
    <w:rsid w:val="00D20174"/>
    <w:rsid w:val="00D203D4"/>
    <w:rsid w:val="00D205B9"/>
    <w:rsid w:val="00D20807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B36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BBB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197"/>
    <w:rsid w:val="00D3020B"/>
    <w:rsid w:val="00D302E9"/>
    <w:rsid w:val="00D3067E"/>
    <w:rsid w:val="00D30C68"/>
    <w:rsid w:val="00D31116"/>
    <w:rsid w:val="00D3175F"/>
    <w:rsid w:val="00D31793"/>
    <w:rsid w:val="00D317F6"/>
    <w:rsid w:val="00D3182B"/>
    <w:rsid w:val="00D31B2A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1D7"/>
    <w:rsid w:val="00D36295"/>
    <w:rsid w:val="00D36439"/>
    <w:rsid w:val="00D36CD0"/>
    <w:rsid w:val="00D36D4B"/>
    <w:rsid w:val="00D37242"/>
    <w:rsid w:val="00D400F3"/>
    <w:rsid w:val="00D40273"/>
    <w:rsid w:val="00D40D6B"/>
    <w:rsid w:val="00D40FE2"/>
    <w:rsid w:val="00D412B3"/>
    <w:rsid w:val="00D41389"/>
    <w:rsid w:val="00D4150F"/>
    <w:rsid w:val="00D41830"/>
    <w:rsid w:val="00D41D3D"/>
    <w:rsid w:val="00D41EFE"/>
    <w:rsid w:val="00D4212E"/>
    <w:rsid w:val="00D421B0"/>
    <w:rsid w:val="00D421BB"/>
    <w:rsid w:val="00D42836"/>
    <w:rsid w:val="00D42CFE"/>
    <w:rsid w:val="00D42D37"/>
    <w:rsid w:val="00D4367F"/>
    <w:rsid w:val="00D443C4"/>
    <w:rsid w:val="00D44B0A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72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8A"/>
    <w:rsid w:val="00D527E9"/>
    <w:rsid w:val="00D528E5"/>
    <w:rsid w:val="00D52A19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6AD7"/>
    <w:rsid w:val="00D57A1F"/>
    <w:rsid w:val="00D57C78"/>
    <w:rsid w:val="00D6004F"/>
    <w:rsid w:val="00D602BE"/>
    <w:rsid w:val="00D60389"/>
    <w:rsid w:val="00D60754"/>
    <w:rsid w:val="00D6084C"/>
    <w:rsid w:val="00D60B79"/>
    <w:rsid w:val="00D61291"/>
    <w:rsid w:val="00D6142D"/>
    <w:rsid w:val="00D61843"/>
    <w:rsid w:val="00D61967"/>
    <w:rsid w:val="00D61DA3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A12"/>
    <w:rsid w:val="00D63DF2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2F0"/>
    <w:rsid w:val="00D653CC"/>
    <w:rsid w:val="00D6540B"/>
    <w:rsid w:val="00D6568D"/>
    <w:rsid w:val="00D65A01"/>
    <w:rsid w:val="00D65D1B"/>
    <w:rsid w:val="00D65F9E"/>
    <w:rsid w:val="00D660AE"/>
    <w:rsid w:val="00D6662E"/>
    <w:rsid w:val="00D66DEB"/>
    <w:rsid w:val="00D66E92"/>
    <w:rsid w:val="00D6707B"/>
    <w:rsid w:val="00D672FE"/>
    <w:rsid w:val="00D675BD"/>
    <w:rsid w:val="00D675F9"/>
    <w:rsid w:val="00D67634"/>
    <w:rsid w:val="00D6768F"/>
    <w:rsid w:val="00D6785F"/>
    <w:rsid w:val="00D7030F"/>
    <w:rsid w:val="00D70506"/>
    <w:rsid w:val="00D7051A"/>
    <w:rsid w:val="00D705B6"/>
    <w:rsid w:val="00D70789"/>
    <w:rsid w:val="00D70D07"/>
    <w:rsid w:val="00D70E44"/>
    <w:rsid w:val="00D712AC"/>
    <w:rsid w:val="00D716A7"/>
    <w:rsid w:val="00D71892"/>
    <w:rsid w:val="00D7203F"/>
    <w:rsid w:val="00D7225D"/>
    <w:rsid w:val="00D72433"/>
    <w:rsid w:val="00D724C0"/>
    <w:rsid w:val="00D72624"/>
    <w:rsid w:val="00D72744"/>
    <w:rsid w:val="00D72802"/>
    <w:rsid w:val="00D72831"/>
    <w:rsid w:val="00D7294F"/>
    <w:rsid w:val="00D72A4B"/>
    <w:rsid w:val="00D72F32"/>
    <w:rsid w:val="00D731B7"/>
    <w:rsid w:val="00D7350B"/>
    <w:rsid w:val="00D73517"/>
    <w:rsid w:val="00D735E8"/>
    <w:rsid w:val="00D736D7"/>
    <w:rsid w:val="00D73768"/>
    <w:rsid w:val="00D73CCE"/>
    <w:rsid w:val="00D73D52"/>
    <w:rsid w:val="00D74212"/>
    <w:rsid w:val="00D747B3"/>
    <w:rsid w:val="00D749EB"/>
    <w:rsid w:val="00D74A52"/>
    <w:rsid w:val="00D74F71"/>
    <w:rsid w:val="00D7501A"/>
    <w:rsid w:val="00D7511C"/>
    <w:rsid w:val="00D75189"/>
    <w:rsid w:val="00D751EE"/>
    <w:rsid w:val="00D755D0"/>
    <w:rsid w:val="00D75699"/>
    <w:rsid w:val="00D76062"/>
    <w:rsid w:val="00D76A3C"/>
    <w:rsid w:val="00D77077"/>
    <w:rsid w:val="00D771F5"/>
    <w:rsid w:val="00D77536"/>
    <w:rsid w:val="00D7756C"/>
    <w:rsid w:val="00D776E2"/>
    <w:rsid w:val="00D777D8"/>
    <w:rsid w:val="00D77C35"/>
    <w:rsid w:val="00D77F84"/>
    <w:rsid w:val="00D802A4"/>
    <w:rsid w:val="00D80319"/>
    <w:rsid w:val="00D80563"/>
    <w:rsid w:val="00D808D1"/>
    <w:rsid w:val="00D808E4"/>
    <w:rsid w:val="00D80CEC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E22"/>
    <w:rsid w:val="00D82FC1"/>
    <w:rsid w:val="00D833CD"/>
    <w:rsid w:val="00D8343A"/>
    <w:rsid w:val="00D83560"/>
    <w:rsid w:val="00D83DBA"/>
    <w:rsid w:val="00D83FF5"/>
    <w:rsid w:val="00D8427B"/>
    <w:rsid w:val="00D84296"/>
    <w:rsid w:val="00D8446A"/>
    <w:rsid w:val="00D844B5"/>
    <w:rsid w:val="00D84AF1"/>
    <w:rsid w:val="00D8572F"/>
    <w:rsid w:val="00D858BA"/>
    <w:rsid w:val="00D85CA4"/>
    <w:rsid w:val="00D85E45"/>
    <w:rsid w:val="00D8601F"/>
    <w:rsid w:val="00D86639"/>
    <w:rsid w:val="00D86656"/>
    <w:rsid w:val="00D86969"/>
    <w:rsid w:val="00D86A79"/>
    <w:rsid w:val="00D86A84"/>
    <w:rsid w:val="00D86B21"/>
    <w:rsid w:val="00D86E34"/>
    <w:rsid w:val="00D86EE7"/>
    <w:rsid w:val="00D87177"/>
    <w:rsid w:val="00D8731B"/>
    <w:rsid w:val="00D874C2"/>
    <w:rsid w:val="00D87838"/>
    <w:rsid w:val="00D878EC"/>
    <w:rsid w:val="00D8799F"/>
    <w:rsid w:val="00D87DAC"/>
    <w:rsid w:val="00D87FE3"/>
    <w:rsid w:val="00D90055"/>
    <w:rsid w:val="00D90663"/>
    <w:rsid w:val="00D90ECA"/>
    <w:rsid w:val="00D911C4"/>
    <w:rsid w:val="00D91214"/>
    <w:rsid w:val="00D91E53"/>
    <w:rsid w:val="00D92038"/>
    <w:rsid w:val="00D9220A"/>
    <w:rsid w:val="00D9267F"/>
    <w:rsid w:val="00D92C4E"/>
    <w:rsid w:val="00D9312F"/>
    <w:rsid w:val="00D931D4"/>
    <w:rsid w:val="00D93B19"/>
    <w:rsid w:val="00D93F16"/>
    <w:rsid w:val="00D93F2B"/>
    <w:rsid w:val="00D9494C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59"/>
    <w:rsid w:val="00D95B65"/>
    <w:rsid w:val="00D95E16"/>
    <w:rsid w:val="00D966C2"/>
    <w:rsid w:val="00D9689E"/>
    <w:rsid w:val="00D96916"/>
    <w:rsid w:val="00D96ACC"/>
    <w:rsid w:val="00D96AE8"/>
    <w:rsid w:val="00D96BB8"/>
    <w:rsid w:val="00D97055"/>
    <w:rsid w:val="00D97375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0EF6"/>
    <w:rsid w:val="00DA11FD"/>
    <w:rsid w:val="00DA120B"/>
    <w:rsid w:val="00DA132B"/>
    <w:rsid w:val="00DA134B"/>
    <w:rsid w:val="00DA1929"/>
    <w:rsid w:val="00DA1CCB"/>
    <w:rsid w:val="00DA1D42"/>
    <w:rsid w:val="00DA1D59"/>
    <w:rsid w:val="00DA1ECD"/>
    <w:rsid w:val="00DA1F9A"/>
    <w:rsid w:val="00DA28B2"/>
    <w:rsid w:val="00DA29E8"/>
    <w:rsid w:val="00DA2B0D"/>
    <w:rsid w:val="00DA2B7D"/>
    <w:rsid w:val="00DA2D22"/>
    <w:rsid w:val="00DA2DE3"/>
    <w:rsid w:val="00DA322E"/>
    <w:rsid w:val="00DA338A"/>
    <w:rsid w:val="00DA33DA"/>
    <w:rsid w:val="00DA3711"/>
    <w:rsid w:val="00DA373E"/>
    <w:rsid w:val="00DA390F"/>
    <w:rsid w:val="00DA4001"/>
    <w:rsid w:val="00DA45AF"/>
    <w:rsid w:val="00DA48C1"/>
    <w:rsid w:val="00DA4BA7"/>
    <w:rsid w:val="00DA4C0E"/>
    <w:rsid w:val="00DA4D7D"/>
    <w:rsid w:val="00DA5668"/>
    <w:rsid w:val="00DA5A21"/>
    <w:rsid w:val="00DA5C32"/>
    <w:rsid w:val="00DA5C7A"/>
    <w:rsid w:val="00DA5DD9"/>
    <w:rsid w:val="00DA6020"/>
    <w:rsid w:val="00DA63DC"/>
    <w:rsid w:val="00DA661B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DB4"/>
    <w:rsid w:val="00DA7E28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393"/>
    <w:rsid w:val="00DB1551"/>
    <w:rsid w:val="00DB1833"/>
    <w:rsid w:val="00DB1861"/>
    <w:rsid w:val="00DB22F5"/>
    <w:rsid w:val="00DB2390"/>
    <w:rsid w:val="00DB24FD"/>
    <w:rsid w:val="00DB26CA"/>
    <w:rsid w:val="00DB28D5"/>
    <w:rsid w:val="00DB294F"/>
    <w:rsid w:val="00DB2B17"/>
    <w:rsid w:val="00DB2E03"/>
    <w:rsid w:val="00DB2EE1"/>
    <w:rsid w:val="00DB2F27"/>
    <w:rsid w:val="00DB368D"/>
    <w:rsid w:val="00DB3786"/>
    <w:rsid w:val="00DB37AB"/>
    <w:rsid w:val="00DB3FF2"/>
    <w:rsid w:val="00DB45A8"/>
    <w:rsid w:val="00DB49DA"/>
    <w:rsid w:val="00DB49E4"/>
    <w:rsid w:val="00DB4E19"/>
    <w:rsid w:val="00DB4E5C"/>
    <w:rsid w:val="00DB4E7D"/>
    <w:rsid w:val="00DB5437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1ECF"/>
    <w:rsid w:val="00DC20FB"/>
    <w:rsid w:val="00DC2122"/>
    <w:rsid w:val="00DC22EC"/>
    <w:rsid w:val="00DC25E8"/>
    <w:rsid w:val="00DC2E26"/>
    <w:rsid w:val="00DC2F0D"/>
    <w:rsid w:val="00DC31D4"/>
    <w:rsid w:val="00DC328D"/>
    <w:rsid w:val="00DC3382"/>
    <w:rsid w:val="00DC34E8"/>
    <w:rsid w:val="00DC357D"/>
    <w:rsid w:val="00DC3594"/>
    <w:rsid w:val="00DC3750"/>
    <w:rsid w:val="00DC3791"/>
    <w:rsid w:val="00DC3957"/>
    <w:rsid w:val="00DC4505"/>
    <w:rsid w:val="00DC46CA"/>
    <w:rsid w:val="00DC4BEA"/>
    <w:rsid w:val="00DC5147"/>
    <w:rsid w:val="00DC523B"/>
    <w:rsid w:val="00DC5869"/>
    <w:rsid w:val="00DC5970"/>
    <w:rsid w:val="00DC6019"/>
    <w:rsid w:val="00DC606D"/>
    <w:rsid w:val="00DC61CE"/>
    <w:rsid w:val="00DC639D"/>
    <w:rsid w:val="00DC706B"/>
    <w:rsid w:val="00DC73D3"/>
    <w:rsid w:val="00DC7497"/>
    <w:rsid w:val="00DC7E7C"/>
    <w:rsid w:val="00DD06D0"/>
    <w:rsid w:val="00DD090A"/>
    <w:rsid w:val="00DD0C3E"/>
    <w:rsid w:val="00DD0D1C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106"/>
    <w:rsid w:val="00DD21C1"/>
    <w:rsid w:val="00DD242D"/>
    <w:rsid w:val="00DD24CD"/>
    <w:rsid w:val="00DD256D"/>
    <w:rsid w:val="00DD271B"/>
    <w:rsid w:val="00DD274E"/>
    <w:rsid w:val="00DD29CC"/>
    <w:rsid w:val="00DD2B28"/>
    <w:rsid w:val="00DD2C7E"/>
    <w:rsid w:val="00DD33B3"/>
    <w:rsid w:val="00DD3533"/>
    <w:rsid w:val="00DD36C1"/>
    <w:rsid w:val="00DD37AD"/>
    <w:rsid w:val="00DD3C87"/>
    <w:rsid w:val="00DD3F47"/>
    <w:rsid w:val="00DD4007"/>
    <w:rsid w:val="00DD41EA"/>
    <w:rsid w:val="00DD4210"/>
    <w:rsid w:val="00DD43C4"/>
    <w:rsid w:val="00DD4978"/>
    <w:rsid w:val="00DD4E0E"/>
    <w:rsid w:val="00DD5138"/>
    <w:rsid w:val="00DD51F0"/>
    <w:rsid w:val="00DD5521"/>
    <w:rsid w:val="00DD559B"/>
    <w:rsid w:val="00DD55CF"/>
    <w:rsid w:val="00DD562F"/>
    <w:rsid w:val="00DD587A"/>
    <w:rsid w:val="00DD5928"/>
    <w:rsid w:val="00DD5AF3"/>
    <w:rsid w:val="00DD6491"/>
    <w:rsid w:val="00DD64B1"/>
    <w:rsid w:val="00DD66FC"/>
    <w:rsid w:val="00DD68EC"/>
    <w:rsid w:val="00DD6A29"/>
    <w:rsid w:val="00DD6A77"/>
    <w:rsid w:val="00DD6E24"/>
    <w:rsid w:val="00DD6F72"/>
    <w:rsid w:val="00DD6F85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8BA"/>
    <w:rsid w:val="00DE0A9E"/>
    <w:rsid w:val="00DE0B30"/>
    <w:rsid w:val="00DE1016"/>
    <w:rsid w:val="00DE140B"/>
    <w:rsid w:val="00DE15A1"/>
    <w:rsid w:val="00DE1AC1"/>
    <w:rsid w:val="00DE1AC9"/>
    <w:rsid w:val="00DE1FDE"/>
    <w:rsid w:val="00DE1FF1"/>
    <w:rsid w:val="00DE2066"/>
    <w:rsid w:val="00DE2228"/>
    <w:rsid w:val="00DE23AB"/>
    <w:rsid w:val="00DE2860"/>
    <w:rsid w:val="00DE2B14"/>
    <w:rsid w:val="00DE2B48"/>
    <w:rsid w:val="00DE3440"/>
    <w:rsid w:val="00DE364C"/>
    <w:rsid w:val="00DE3984"/>
    <w:rsid w:val="00DE3C99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70F"/>
    <w:rsid w:val="00DE7AB7"/>
    <w:rsid w:val="00DE7C86"/>
    <w:rsid w:val="00DE7D33"/>
    <w:rsid w:val="00DF0254"/>
    <w:rsid w:val="00DF0301"/>
    <w:rsid w:val="00DF0668"/>
    <w:rsid w:val="00DF06B0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43"/>
    <w:rsid w:val="00DF33EF"/>
    <w:rsid w:val="00DF34FA"/>
    <w:rsid w:val="00DF3746"/>
    <w:rsid w:val="00DF37F3"/>
    <w:rsid w:val="00DF3846"/>
    <w:rsid w:val="00DF3AEC"/>
    <w:rsid w:val="00DF3C70"/>
    <w:rsid w:val="00DF432D"/>
    <w:rsid w:val="00DF452E"/>
    <w:rsid w:val="00DF47C0"/>
    <w:rsid w:val="00DF4C0B"/>
    <w:rsid w:val="00DF4E0A"/>
    <w:rsid w:val="00DF53A2"/>
    <w:rsid w:val="00DF58D1"/>
    <w:rsid w:val="00DF5979"/>
    <w:rsid w:val="00DF611C"/>
    <w:rsid w:val="00DF6E72"/>
    <w:rsid w:val="00DF70B4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846"/>
    <w:rsid w:val="00E00C96"/>
    <w:rsid w:val="00E00CB4"/>
    <w:rsid w:val="00E00D3C"/>
    <w:rsid w:val="00E00F98"/>
    <w:rsid w:val="00E00FB7"/>
    <w:rsid w:val="00E01268"/>
    <w:rsid w:val="00E013C0"/>
    <w:rsid w:val="00E014B1"/>
    <w:rsid w:val="00E021C3"/>
    <w:rsid w:val="00E02368"/>
    <w:rsid w:val="00E02371"/>
    <w:rsid w:val="00E02486"/>
    <w:rsid w:val="00E027DD"/>
    <w:rsid w:val="00E02888"/>
    <w:rsid w:val="00E028A3"/>
    <w:rsid w:val="00E02A4D"/>
    <w:rsid w:val="00E02E77"/>
    <w:rsid w:val="00E031F3"/>
    <w:rsid w:val="00E03854"/>
    <w:rsid w:val="00E03B1C"/>
    <w:rsid w:val="00E03BE5"/>
    <w:rsid w:val="00E03C7E"/>
    <w:rsid w:val="00E03E62"/>
    <w:rsid w:val="00E03E97"/>
    <w:rsid w:val="00E03F34"/>
    <w:rsid w:val="00E04499"/>
    <w:rsid w:val="00E044B0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1D3"/>
    <w:rsid w:val="00E074A0"/>
    <w:rsid w:val="00E07B8A"/>
    <w:rsid w:val="00E07D22"/>
    <w:rsid w:val="00E07E2E"/>
    <w:rsid w:val="00E100A6"/>
    <w:rsid w:val="00E102FF"/>
    <w:rsid w:val="00E1038C"/>
    <w:rsid w:val="00E108FE"/>
    <w:rsid w:val="00E10D75"/>
    <w:rsid w:val="00E110F9"/>
    <w:rsid w:val="00E113F7"/>
    <w:rsid w:val="00E11745"/>
    <w:rsid w:val="00E117F3"/>
    <w:rsid w:val="00E11AC3"/>
    <w:rsid w:val="00E11C38"/>
    <w:rsid w:val="00E11C93"/>
    <w:rsid w:val="00E11ECE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9AD"/>
    <w:rsid w:val="00E15DB8"/>
    <w:rsid w:val="00E15E5B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E3B"/>
    <w:rsid w:val="00E21F33"/>
    <w:rsid w:val="00E22042"/>
    <w:rsid w:val="00E22153"/>
    <w:rsid w:val="00E222E5"/>
    <w:rsid w:val="00E228B5"/>
    <w:rsid w:val="00E22988"/>
    <w:rsid w:val="00E22999"/>
    <w:rsid w:val="00E22AE2"/>
    <w:rsid w:val="00E22EB3"/>
    <w:rsid w:val="00E2328F"/>
    <w:rsid w:val="00E2347F"/>
    <w:rsid w:val="00E23514"/>
    <w:rsid w:val="00E23BB7"/>
    <w:rsid w:val="00E23FB9"/>
    <w:rsid w:val="00E240C2"/>
    <w:rsid w:val="00E2462E"/>
    <w:rsid w:val="00E247C5"/>
    <w:rsid w:val="00E24882"/>
    <w:rsid w:val="00E248DD"/>
    <w:rsid w:val="00E24CBF"/>
    <w:rsid w:val="00E25117"/>
    <w:rsid w:val="00E25231"/>
    <w:rsid w:val="00E25264"/>
    <w:rsid w:val="00E253D8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6FF0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24"/>
    <w:rsid w:val="00E30D3D"/>
    <w:rsid w:val="00E30D78"/>
    <w:rsid w:val="00E310BA"/>
    <w:rsid w:val="00E315CC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6AB"/>
    <w:rsid w:val="00E32798"/>
    <w:rsid w:val="00E329C2"/>
    <w:rsid w:val="00E32A27"/>
    <w:rsid w:val="00E32EBC"/>
    <w:rsid w:val="00E3317C"/>
    <w:rsid w:val="00E339C7"/>
    <w:rsid w:val="00E33D71"/>
    <w:rsid w:val="00E33F21"/>
    <w:rsid w:val="00E341D2"/>
    <w:rsid w:val="00E34753"/>
    <w:rsid w:val="00E34C1D"/>
    <w:rsid w:val="00E34D6A"/>
    <w:rsid w:val="00E35086"/>
    <w:rsid w:val="00E35329"/>
    <w:rsid w:val="00E354FC"/>
    <w:rsid w:val="00E35616"/>
    <w:rsid w:val="00E35EB2"/>
    <w:rsid w:val="00E36273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1B9"/>
    <w:rsid w:val="00E37327"/>
    <w:rsid w:val="00E37400"/>
    <w:rsid w:val="00E374C8"/>
    <w:rsid w:val="00E3770E"/>
    <w:rsid w:val="00E379ED"/>
    <w:rsid w:val="00E37F2E"/>
    <w:rsid w:val="00E37F4E"/>
    <w:rsid w:val="00E40501"/>
    <w:rsid w:val="00E40842"/>
    <w:rsid w:val="00E40EAF"/>
    <w:rsid w:val="00E41118"/>
    <w:rsid w:val="00E4138C"/>
    <w:rsid w:val="00E416F8"/>
    <w:rsid w:val="00E4185E"/>
    <w:rsid w:val="00E41974"/>
    <w:rsid w:val="00E41AC1"/>
    <w:rsid w:val="00E41DB3"/>
    <w:rsid w:val="00E41F0B"/>
    <w:rsid w:val="00E42431"/>
    <w:rsid w:val="00E4250F"/>
    <w:rsid w:val="00E42767"/>
    <w:rsid w:val="00E4281E"/>
    <w:rsid w:val="00E42BFD"/>
    <w:rsid w:val="00E42CCA"/>
    <w:rsid w:val="00E42FE8"/>
    <w:rsid w:val="00E43088"/>
    <w:rsid w:val="00E4317C"/>
    <w:rsid w:val="00E433DA"/>
    <w:rsid w:val="00E434C7"/>
    <w:rsid w:val="00E4354B"/>
    <w:rsid w:val="00E435EC"/>
    <w:rsid w:val="00E43A58"/>
    <w:rsid w:val="00E43BA2"/>
    <w:rsid w:val="00E43E96"/>
    <w:rsid w:val="00E44248"/>
    <w:rsid w:val="00E443FE"/>
    <w:rsid w:val="00E44498"/>
    <w:rsid w:val="00E4461F"/>
    <w:rsid w:val="00E44696"/>
    <w:rsid w:val="00E446E4"/>
    <w:rsid w:val="00E44AC1"/>
    <w:rsid w:val="00E44F47"/>
    <w:rsid w:val="00E4540B"/>
    <w:rsid w:val="00E45444"/>
    <w:rsid w:val="00E4575B"/>
    <w:rsid w:val="00E45AB6"/>
    <w:rsid w:val="00E45BFD"/>
    <w:rsid w:val="00E45CBE"/>
    <w:rsid w:val="00E45DD1"/>
    <w:rsid w:val="00E45DF6"/>
    <w:rsid w:val="00E461DF"/>
    <w:rsid w:val="00E46306"/>
    <w:rsid w:val="00E46591"/>
    <w:rsid w:val="00E46A39"/>
    <w:rsid w:val="00E46DC5"/>
    <w:rsid w:val="00E470F1"/>
    <w:rsid w:val="00E470F7"/>
    <w:rsid w:val="00E47144"/>
    <w:rsid w:val="00E472C8"/>
    <w:rsid w:val="00E47673"/>
    <w:rsid w:val="00E477EE"/>
    <w:rsid w:val="00E478E4"/>
    <w:rsid w:val="00E478E7"/>
    <w:rsid w:val="00E47D91"/>
    <w:rsid w:val="00E47E8B"/>
    <w:rsid w:val="00E47FC6"/>
    <w:rsid w:val="00E50444"/>
    <w:rsid w:val="00E50989"/>
    <w:rsid w:val="00E50AB2"/>
    <w:rsid w:val="00E50BE4"/>
    <w:rsid w:val="00E50D70"/>
    <w:rsid w:val="00E510B3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3FE7"/>
    <w:rsid w:val="00E544FE"/>
    <w:rsid w:val="00E54657"/>
    <w:rsid w:val="00E5470F"/>
    <w:rsid w:val="00E548CB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BDD"/>
    <w:rsid w:val="00E55C5F"/>
    <w:rsid w:val="00E55D7E"/>
    <w:rsid w:val="00E55F4F"/>
    <w:rsid w:val="00E561F4"/>
    <w:rsid w:val="00E5647A"/>
    <w:rsid w:val="00E5652C"/>
    <w:rsid w:val="00E5670A"/>
    <w:rsid w:val="00E56921"/>
    <w:rsid w:val="00E5720C"/>
    <w:rsid w:val="00E57320"/>
    <w:rsid w:val="00E574B0"/>
    <w:rsid w:val="00E57552"/>
    <w:rsid w:val="00E57997"/>
    <w:rsid w:val="00E579B4"/>
    <w:rsid w:val="00E57A77"/>
    <w:rsid w:val="00E57F79"/>
    <w:rsid w:val="00E6014D"/>
    <w:rsid w:val="00E604BA"/>
    <w:rsid w:val="00E604BC"/>
    <w:rsid w:val="00E6109E"/>
    <w:rsid w:val="00E6120E"/>
    <w:rsid w:val="00E6163A"/>
    <w:rsid w:val="00E61AA4"/>
    <w:rsid w:val="00E61BA5"/>
    <w:rsid w:val="00E61D2A"/>
    <w:rsid w:val="00E621BE"/>
    <w:rsid w:val="00E62387"/>
    <w:rsid w:val="00E623E9"/>
    <w:rsid w:val="00E625A0"/>
    <w:rsid w:val="00E626B2"/>
    <w:rsid w:val="00E627D7"/>
    <w:rsid w:val="00E6295E"/>
    <w:rsid w:val="00E62BDC"/>
    <w:rsid w:val="00E62C86"/>
    <w:rsid w:val="00E63005"/>
    <w:rsid w:val="00E630ED"/>
    <w:rsid w:val="00E630F0"/>
    <w:rsid w:val="00E63277"/>
    <w:rsid w:val="00E634A7"/>
    <w:rsid w:val="00E63523"/>
    <w:rsid w:val="00E63779"/>
    <w:rsid w:val="00E63951"/>
    <w:rsid w:val="00E63DFF"/>
    <w:rsid w:val="00E63FC5"/>
    <w:rsid w:val="00E641C6"/>
    <w:rsid w:val="00E6451B"/>
    <w:rsid w:val="00E64706"/>
    <w:rsid w:val="00E64894"/>
    <w:rsid w:val="00E6497F"/>
    <w:rsid w:val="00E64C22"/>
    <w:rsid w:val="00E64C79"/>
    <w:rsid w:val="00E64FA1"/>
    <w:rsid w:val="00E6505F"/>
    <w:rsid w:val="00E653A1"/>
    <w:rsid w:val="00E653EB"/>
    <w:rsid w:val="00E65AE9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31F"/>
    <w:rsid w:val="00E73591"/>
    <w:rsid w:val="00E7364B"/>
    <w:rsid w:val="00E7398B"/>
    <w:rsid w:val="00E73E34"/>
    <w:rsid w:val="00E73E7C"/>
    <w:rsid w:val="00E741BE"/>
    <w:rsid w:val="00E74282"/>
    <w:rsid w:val="00E7433A"/>
    <w:rsid w:val="00E74413"/>
    <w:rsid w:val="00E7456E"/>
    <w:rsid w:val="00E74578"/>
    <w:rsid w:val="00E745D5"/>
    <w:rsid w:val="00E745DC"/>
    <w:rsid w:val="00E74C70"/>
    <w:rsid w:val="00E74DD5"/>
    <w:rsid w:val="00E750A4"/>
    <w:rsid w:val="00E7511A"/>
    <w:rsid w:val="00E75202"/>
    <w:rsid w:val="00E754CB"/>
    <w:rsid w:val="00E75C82"/>
    <w:rsid w:val="00E75F18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8DE"/>
    <w:rsid w:val="00E77B84"/>
    <w:rsid w:val="00E77D9C"/>
    <w:rsid w:val="00E77DE3"/>
    <w:rsid w:val="00E77FDB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6AD"/>
    <w:rsid w:val="00E83805"/>
    <w:rsid w:val="00E83EEC"/>
    <w:rsid w:val="00E8426C"/>
    <w:rsid w:val="00E843B6"/>
    <w:rsid w:val="00E847E4"/>
    <w:rsid w:val="00E84C6D"/>
    <w:rsid w:val="00E84E76"/>
    <w:rsid w:val="00E84EFD"/>
    <w:rsid w:val="00E84FA2"/>
    <w:rsid w:val="00E85003"/>
    <w:rsid w:val="00E853DC"/>
    <w:rsid w:val="00E859F5"/>
    <w:rsid w:val="00E85ADD"/>
    <w:rsid w:val="00E86044"/>
    <w:rsid w:val="00E86308"/>
    <w:rsid w:val="00E8679C"/>
    <w:rsid w:val="00E867E2"/>
    <w:rsid w:val="00E867F7"/>
    <w:rsid w:val="00E86C82"/>
    <w:rsid w:val="00E8707D"/>
    <w:rsid w:val="00E87397"/>
    <w:rsid w:val="00E873E9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6B8"/>
    <w:rsid w:val="00E917FA"/>
    <w:rsid w:val="00E9186E"/>
    <w:rsid w:val="00E91C19"/>
    <w:rsid w:val="00E91C3E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731"/>
    <w:rsid w:val="00E929A1"/>
    <w:rsid w:val="00E92A65"/>
    <w:rsid w:val="00E92C44"/>
    <w:rsid w:val="00E93267"/>
    <w:rsid w:val="00E93B64"/>
    <w:rsid w:val="00E93FD7"/>
    <w:rsid w:val="00E94282"/>
    <w:rsid w:val="00E942BF"/>
    <w:rsid w:val="00E94A80"/>
    <w:rsid w:val="00E94E9B"/>
    <w:rsid w:val="00E94EC3"/>
    <w:rsid w:val="00E9502C"/>
    <w:rsid w:val="00E95160"/>
    <w:rsid w:val="00E951E0"/>
    <w:rsid w:val="00E951EC"/>
    <w:rsid w:val="00E95380"/>
    <w:rsid w:val="00E959E9"/>
    <w:rsid w:val="00E95A64"/>
    <w:rsid w:val="00E95A9C"/>
    <w:rsid w:val="00E9618B"/>
    <w:rsid w:val="00E961EA"/>
    <w:rsid w:val="00E9627F"/>
    <w:rsid w:val="00E96286"/>
    <w:rsid w:val="00E96349"/>
    <w:rsid w:val="00E964F6"/>
    <w:rsid w:val="00E96786"/>
    <w:rsid w:val="00E968E1"/>
    <w:rsid w:val="00E96BCE"/>
    <w:rsid w:val="00E96D48"/>
    <w:rsid w:val="00E96F4E"/>
    <w:rsid w:val="00E9726E"/>
    <w:rsid w:val="00E97896"/>
    <w:rsid w:val="00E97BC1"/>
    <w:rsid w:val="00E97BEF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65F"/>
    <w:rsid w:val="00EA185E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570"/>
    <w:rsid w:val="00EA4613"/>
    <w:rsid w:val="00EA4987"/>
    <w:rsid w:val="00EA49B6"/>
    <w:rsid w:val="00EA4B66"/>
    <w:rsid w:val="00EA4E07"/>
    <w:rsid w:val="00EA4EA6"/>
    <w:rsid w:val="00EA4FE2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A7D11"/>
    <w:rsid w:val="00EB02C0"/>
    <w:rsid w:val="00EB04A6"/>
    <w:rsid w:val="00EB0A4D"/>
    <w:rsid w:val="00EB0FC6"/>
    <w:rsid w:val="00EB15C5"/>
    <w:rsid w:val="00EB161E"/>
    <w:rsid w:val="00EB17A1"/>
    <w:rsid w:val="00EB198F"/>
    <w:rsid w:val="00EB1A11"/>
    <w:rsid w:val="00EB2138"/>
    <w:rsid w:val="00EB233C"/>
    <w:rsid w:val="00EB2915"/>
    <w:rsid w:val="00EB2F02"/>
    <w:rsid w:val="00EB2F2A"/>
    <w:rsid w:val="00EB2F58"/>
    <w:rsid w:val="00EB3296"/>
    <w:rsid w:val="00EB3489"/>
    <w:rsid w:val="00EB36F1"/>
    <w:rsid w:val="00EB3760"/>
    <w:rsid w:val="00EB3A2C"/>
    <w:rsid w:val="00EB3F43"/>
    <w:rsid w:val="00EB41F2"/>
    <w:rsid w:val="00EB4432"/>
    <w:rsid w:val="00EB449B"/>
    <w:rsid w:val="00EB4676"/>
    <w:rsid w:val="00EB46E7"/>
    <w:rsid w:val="00EB4756"/>
    <w:rsid w:val="00EB4786"/>
    <w:rsid w:val="00EB48DF"/>
    <w:rsid w:val="00EB4FC5"/>
    <w:rsid w:val="00EB503D"/>
    <w:rsid w:val="00EB5167"/>
    <w:rsid w:val="00EB5194"/>
    <w:rsid w:val="00EB51B6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C50"/>
    <w:rsid w:val="00EB6D22"/>
    <w:rsid w:val="00EB72E0"/>
    <w:rsid w:val="00EB7376"/>
    <w:rsid w:val="00EB763B"/>
    <w:rsid w:val="00EB7D5E"/>
    <w:rsid w:val="00EB7DF1"/>
    <w:rsid w:val="00EC0793"/>
    <w:rsid w:val="00EC0B24"/>
    <w:rsid w:val="00EC0C07"/>
    <w:rsid w:val="00EC0DA7"/>
    <w:rsid w:val="00EC1049"/>
    <w:rsid w:val="00EC1284"/>
    <w:rsid w:val="00EC139B"/>
    <w:rsid w:val="00EC1421"/>
    <w:rsid w:val="00EC1720"/>
    <w:rsid w:val="00EC1B3C"/>
    <w:rsid w:val="00EC1F51"/>
    <w:rsid w:val="00EC21AC"/>
    <w:rsid w:val="00EC22E4"/>
    <w:rsid w:val="00EC2E32"/>
    <w:rsid w:val="00EC2E7E"/>
    <w:rsid w:val="00EC2FD5"/>
    <w:rsid w:val="00EC3452"/>
    <w:rsid w:val="00EC36A0"/>
    <w:rsid w:val="00EC36B9"/>
    <w:rsid w:val="00EC38E8"/>
    <w:rsid w:val="00EC3F25"/>
    <w:rsid w:val="00EC3FB4"/>
    <w:rsid w:val="00EC3FC8"/>
    <w:rsid w:val="00EC4278"/>
    <w:rsid w:val="00EC4301"/>
    <w:rsid w:val="00EC4420"/>
    <w:rsid w:val="00EC44BF"/>
    <w:rsid w:val="00EC4743"/>
    <w:rsid w:val="00EC4907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BE2"/>
    <w:rsid w:val="00EC6FEE"/>
    <w:rsid w:val="00EC71AA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2F13"/>
    <w:rsid w:val="00ED3304"/>
    <w:rsid w:val="00ED35F7"/>
    <w:rsid w:val="00ED39B9"/>
    <w:rsid w:val="00ED3A0F"/>
    <w:rsid w:val="00ED3AAF"/>
    <w:rsid w:val="00ED3D48"/>
    <w:rsid w:val="00ED3DF5"/>
    <w:rsid w:val="00ED3F7D"/>
    <w:rsid w:val="00ED455F"/>
    <w:rsid w:val="00ED46E2"/>
    <w:rsid w:val="00ED48C1"/>
    <w:rsid w:val="00ED496F"/>
    <w:rsid w:val="00ED4BBC"/>
    <w:rsid w:val="00ED4D48"/>
    <w:rsid w:val="00ED4DE1"/>
    <w:rsid w:val="00ED4DFA"/>
    <w:rsid w:val="00ED4EAA"/>
    <w:rsid w:val="00ED4F43"/>
    <w:rsid w:val="00ED5935"/>
    <w:rsid w:val="00ED59A9"/>
    <w:rsid w:val="00ED59C3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66"/>
    <w:rsid w:val="00ED74D3"/>
    <w:rsid w:val="00ED7831"/>
    <w:rsid w:val="00ED7D65"/>
    <w:rsid w:val="00EE0091"/>
    <w:rsid w:val="00EE00BC"/>
    <w:rsid w:val="00EE023E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DD2"/>
    <w:rsid w:val="00EE1E39"/>
    <w:rsid w:val="00EE1F44"/>
    <w:rsid w:val="00EE2193"/>
    <w:rsid w:val="00EE23E0"/>
    <w:rsid w:val="00EE26B8"/>
    <w:rsid w:val="00EE26B9"/>
    <w:rsid w:val="00EE27A4"/>
    <w:rsid w:val="00EE27D0"/>
    <w:rsid w:val="00EE2C3E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E15"/>
    <w:rsid w:val="00EE4F2C"/>
    <w:rsid w:val="00EE50CA"/>
    <w:rsid w:val="00EE5149"/>
    <w:rsid w:val="00EE576D"/>
    <w:rsid w:val="00EE5C8A"/>
    <w:rsid w:val="00EE5E22"/>
    <w:rsid w:val="00EE5F76"/>
    <w:rsid w:val="00EE5FB1"/>
    <w:rsid w:val="00EE6146"/>
    <w:rsid w:val="00EE62CC"/>
    <w:rsid w:val="00EE64EF"/>
    <w:rsid w:val="00EE663B"/>
    <w:rsid w:val="00EE667E"/>
    <w:rsid w:val="00EE66E8"/>
    <w:rsid w:val="00EE6868"/>
    <w:rsid w:val="00EE6893"/>
    <w:rsid w:val="00EE6927"/>
    <w:rsid w:val="00EE6A03"/>
    <w:rsid w:val="00EE6CAA"/>
    <w:rsid w:val="00EE6F2F"/>
    <w:rsid w:val="00EE713D"/>
    <w:rsid w:val="00EE75A4"/>
    <w:rsid w:val="00EE77D9"/>
    <w:rsid w:val="00EE7867"/>
    <w:rsid w:val="00EE7B9D"/>
    <w:rsid w:val="00EE7CE3"/>
    <w:rsid w:val="00EF00D2"/>
    <w:rsid w:val="00EF02E9"/>
    <w:rsid w:val="00EF02F5"/>
    <w:rsid w:val="00EF05C1"/>
    <w:rsid w:val="00EF06FB"/>
    <w:rsid w:val="00EF070E"/>
    <w:rsid w:val="00EF0C6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2CFE"/>
    <w:rsid w:val="00EF2E4D"/>
    <w:rsid w:val="00EF35B2"/>
    <w:rsid w:val="00EF3893"/>
    <w:rsid w:val="00EF3CAA"/>
    <w:rsid w:val="00EF4E80"/>
    <w:rsid w:val="00EF4F79"/>
    <w:rsid w:val="00EF511E"/>
    <w:rsid w:val="00EF5198"/>
    <w:rsid w:val="00EF580E"/>
    <w:rsid w:val="00EF5AF2"/>
    <w:rsid w:val="00EF6209"/>
    <w:rsid w:val="00EF6758"/>
    <w:rsid w:val="00EF67E6"/>
    <w:rsid w:val="00EF685D"/>
    <w:rsid w:val="00EF6D6A"/>
    <w:rsid w:val="00EF6DCE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7B3"/>
    <w:rsid w:val="00F009AA"/>
    <w:rsid w:val="00F00B77"/>
    <w:rsid w:val="00F0105F"/>
    <w:rsid w:val="00F01739"/>
    <w:rsid w:val="00F01847"/>
    <w:rsid w:val="00F018E2"/>
    <w:rsid w:val="00F01979"/>
    <w:rsid w:val="00F01B17"/>
    <w:rsid w:val="00F01CA0"/>
    <w:rsid w:val="00F021CC"/>
    <w:rsid w:val="00F024FF"/>
    <w:rsid w:val="00F029D3"/>
    <w:rsid w:val="00F02CAE"/>
    <w:rsid w:val="00F02D77"/>
    <w:rsid w:val="00F03131"/>
    <w:rsid w:val="00F0337B"/>
    <w:rsid w:val="00F034E8"/>
    <w:rsid w:val="00F0357D"/>
    <w:rsid w:val="00F03D33"/>
    <w:rsid w:val="00F03F8C"/>
    <w:rsid w:val="00F040EF"/>
    <w:rsid w:val="00F04112"/>
    <w:rsid w:val="00F04152"/>
    <w:rsid w:val="00F0422E"/>
    <w:rsid w:val="00F046FF"/>
    <w:rsid w:val="00F0479A"/>
    <w:rsid w:val="00F0492D"/>
    <w:rsid w:val="00F049EE"/>
    <w:rsid w:val="00F04B1D"/>
    <w:rsid w:val="00F04E2F"/>
    <w:rsid w:val="00F04ED9"/>
    <w:rsid w:val="00F0507A"/>
    <w:rsid w:val="00F05823"/>
    <w:rsid w:val="00F05AE0"/>
    <w:rsid w:val="00F05B0E"/>
    <w:rsid w:val="00F06067"/>
    <w:rsid w:val="00F062D7"/>
    <w:rsid w:val="00F064FA"/>
    <w:rsid w:val="00F067A3"/>
    <w:rsid w:val="00F067AB"/>
    <w:rsid w:val="00F067E2"/>
    <w:rsid w:val="00F0680B"/>
    <w:rsid w:val="00F06D7A"/>
    <w:rsid w:val="00F073C6"/>
    <w:rsid w:val="00F074ED"/>
    <w:rsid w:val="00F074F0"/>
    <w:rsid w:val="00F07614"/>
    <w:rsid w:val="00F077BE"/>
    <w:rsid w:val="00F07976"/>
    <w:rsid w:val="00F07990"/>
    <w:rsid w:val="00F07A99"/>
    <w:rsid w:val="00F07B9F"/>
    <w:rsid w:val="00F07FA9"/>
    <w:rsid w:val="00F107CD"/>
    <w:rsid w:val="00F10BBC"/>
    <w:rsid w:val="00F10BEB"/>
    <w:rsid w:val="00F10D4F"/>
    <w:rsid w:val="00F10D9C"/>
    <w:rsid w:val="00F10E40"/>
    <w:rsid w:val="00F11052"/>
    <w:rsid w:val="00F111E2"/>
    <w:rsid w:val="00F113A4"/>
    <w:rsid w:val="00F119DA"/>
    <w:rsid w:val="00F11C21"/>
    <w:rsid w:val="00F11CB5"/>
    <w:rsid w:val="00F1208F"/>
    <w:rsid w:val="00F122ED"/>
    <w:rsid w:val="00F12386"/>
    <w:rsid w:val="00F1248F"/>
    <w:rsid w:val="00F129E2"/>
    <w:rsid w:val="00F12B5E"/>
    <w:rsid w:val="00F12D67"/>
    <w:rsid w:val="00F12D8F"/>
    <w:rsid w:val="00F13241"/>
    <w:rsid w:val="00F13751"/>
    <w:rsid w:val="00F13FDD"/>
    <w:rsid w:val="00F140E7"/>
    <w:rsid w:val="00F14140"/>
    <w:rsid w:val="00F1466F"/>
    <w:rsid w:val="00F147D9"/>
    <w:rsid w:val="00F147E6"/>
    <w:rsid w:val="00F14C45"/>
    <w:rsid w:val="00F14F1E"/>
    <w:rsid w:val="00F15093"/>
    <w:rsid w:val="00F153E9"/>
    <w:rsid w:val="00F1548D"/>
    <w:rsid w:val="00F15B51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AB0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5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3C8"/>
    <w:rsid w:val="00F27494"/>
    <w:rsid w:val="00F27741"/>
    <w:rsid w:val="00F27B59"/>
    <w:rsid w:val="00F27C3E"/>
    <w:rsid w:val="00F300B0"/>
    <w:rsid w:val="00F300CF"/>
    <w:rsid w:val="00F30944"/>
    <w:rsid w:val="00F310E4"/>
    <w:rsid w:val="00F31107"/>
    <w:rsid w:val="00F311C5"/>
    <w:rsid w:val="00F31884"/>
    <w:rsid w:val="00F31C1C"/>
    <w:rsid w:val="00F31C73"/>
    <w:rsid w:val="00F32090"/>
    <w:rsid w:val="00F32227"/>
    <w:rsid w:val="00F32583"/>
    <w:rsid w:val="00F3264B"/>
    <w:rsid w:val="00F32C46"/>
    <w:rsid w:val="00F33787"/>
    <w:rsid w:val="00F33819"/>
    <w:rsid w:val="00F33AB0"/>
    <w:rsid w:val="00F3421C"/>
    <w:rsid w:val="00F3455D"/>
    <w:rsid w:val="00F34789"/>
    <w:rsid w:val="00F34A48"/>
    <w:rsid w:val="00F34B42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121"/>
    <w:rsid w:val="00F37214"/>
    <w:rsid w:val="00F377BC"/>
    <w:rsid w:val="00F37842"/>
    <w:rsid w:val="00F378FD"/>
    <w:rsid w:val="00F37CA1"/>
    <w:rsid w:val="00F37CE9"/>
    <w:rsid w:val="00F37F1A"/>
    <w:rsid w:val="00F40301"/>
    <w:rsid w:val="00F4048B"/>
    <w:rsid w:val="00F40510"/>
    <w:rsid w:val="00F4089D"/>
    <w:rsid w:val="00F40BFF"/>
    <w:rsid w:val="00F41053"/>
    <w:rsid w:val="00F410D9"/>
    <w:rsid w:val="00F411D9"/>
    <w:rsid w:val="00F41802"/>
    <w:rsid w:val="00F418A2"/>
    <w:rsid w:val="00F42051"/>
    <w:rsid w:val="00F42054"/>
    <w:rsid w:val="00F42085"/>
    <w:rsid w:val="00F426EA"/>
    <w:rsid w:val="00F42D08"/>
    <w:rsid w:val="00F42F56"/>
    <w:rsid w:val="00F431E8"/>
    <w:rsid w:val="00F43657"/>
    <w:rsid w:val="00F43F00"/>
    <w:rsid w:val="00F43FB7"/>
    <w:rsid w:val="00F441AF"/>
    <w:rsid w:val="00F4462A"/>
    <w:rsid w:val="00F448CA"/>
    <w:rsid w:val="00F448ED"/>
    <w:rsid w:val="00F4496E"/>
    <w:rsid w:val="00F44A1B"/>
    <w:rsid w:val="00F44A7E"/>
    <w:rsid w:val="00F44AB4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D1D"/>
    <w:rsid w:val="00F45EC1"/>
    <w:rsid w:val="00F46315"/>
    <w:rsid w:val="00F465C6"/>
    <w:rsid w:val="00F4681C"/>
    <w:rsid w:val="00F46B99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BB8"/>
    <w:rsid w:val="00F51DE0"/>
    <w:rsid w:val="00F52166"/>
    <w:rsid w:val="00F5247C"/>
    <w:rsid w:val="00F52899"/>
    <w:rsid w:val="00F52D9F"/>
    <w:rsid w:val="00F52E53"/>
    <w:rsid w:val="00F52EFC"/>
    <w:rsid w:val="00F53241"/>
    <w:rsid w:val="00F53843"/>
    <w:rsid w:val="00F5387F"/>
    <w:rsid w:val="00F53CA9"/>
    <w:rsid w:val="00F53E29"/>
    <w:rsid w:val="00F53FBB"/>
    <w:rsid w:val="00F5420F"/>
    <w:rsid w:val="00F545A1"/>
    <w:rsid w:val="00F546E5"/>
    <w:rsid w:val="00F547A7"/>
    <w:rsid w:val="00F54E85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5F4"/>
    <w:rsid w:val="00F566E9"/>
    <w:rsid w:val="00F5678F"/>
    <w:rsid w:val="00F56C54"/>
    <w:rsid w:val="00F571F0"/>
    <w:rsid w:val="00F574EE"/>
    <w:rsid w:val="00F57986"/>
    <w:rsid w:val="00F57CD8"/>
    <w:rsid w:val="00F57EAA"/>
    <w:rsid w:val="00F6001B"/>
    <w:rsid w:val="00F602F6"/>
    <w:rsid w:val="00F60593"/>
    <w:rsid w:val="00F6060B"/>
    <w:rsid w:val="00F608E9"/>
    <w:rsid w:val="00F60A9F"/>
    <w:rsid w:val="00F60B2C"/>
    <w:rsid w:val="00F60B43"/>
    <w:rsid w:val="00F60DE5"/>
    <w:rsid w:val="00F60FB1"/>
    <w:rsid w:val="00F61028"/>
    <w:rsid w:val="00F61376"/>
    <w:rsid w:val="00F61983"/>
    <w:rsid w:val="00F61DC2"/>
    <w:rsid w:val="00F6236F"/>
    <w:rsid w:val="00F623A4"/>
    <w:rsid w:val="00F623EB"/>
    <w:rsid w:val="00F6242D"/>
    <w:rsid w:val="00F6256D"/>
    <w:rsid w:val="00F625D2"/>
    <w:rsid w:val="00F62693"/>
    <w:rsid w:val="00F627CF"/>
    <w:rsid w:val="00F629FC"/>
    <w:rsid w:val="00F62A98"/>
    <w:rsid w:val="00F62DD4"/>
    <w:rsid w:val="00F6314E"/>
    <w:rsid w:val="00F63383"/>
    <w:rsid w:val="00F63610"/>
    <w:rsid w:val="00F63674"/>
    <w:rsid w:val="00F63DE4"/>
    <w:rsid w:val="00F63E4D"/>
    <w:rsid w:val="00F64019"/>
    <w:rsid w:val="00F640F7"/>
    <w:rsid w:val="00F64152"/>
    <w:rsid w:val="00F6455F"/>
    <w:rsid w:val="00F645F8"/>
    <w:rsid w:val="00F6476D"/>
    <w:rsid w:val="00F64836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551"/>
    <w:rsid w:val="00F6682F"/>
    <w:rsid w:val="00F66B2D"/>
    <w:rsid w:val="00F670A5"/>
    <w:rsid w:val="00F670CC"/>
    <w:rsid w:val="00F67464"/>
    <w:rsid w:val="00F67699"/>
    <w:rsid w:val="00F676C4"/>
    <w:rsid w:val="00F67D00"/>
    <w:rsid w:val="00F7014A"/>
    <w:rsid w:val="00F7039B"/>
    <w:rsid w:val="00F7074C"/>
    <w:rsid w:val="00F707D1"/>
    <w:rsid w:val="00F70BDC"/>
    <w:rsid w:val="00F71185"/>
    <w:rsid w:val="00F714B0"/>
    <w:rsid w:val="00F71D8E"/>
    <w:rsid w:val="00F71F35"/>
    <w:rsid w:val="00F71F5E"/>
    <w:rsid w:val="00F7262F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153"/>
    <w:rsid w:val="00F764C4"/>
    <w:rsid w:val="00F7650A"/>
    <w:rsid w:val="00F76A6C"/>
    <w:rsid w:val="00F76C7D"/>
    <w:rsid w:val="00F76FF8"/>
    <w:rsid w:val="00F7709A"/>
    <w:rsid w:val="00F7716F"/>
    <w:rsid w:val="00F7729F"/>
    <w:rsid w:val="00F772DF"/>
    <w:rsid w:val="00F77328"/>
    <w:rsid w:val="00F7742B"/>
    <w:rsid w:val="00F77770"/>
    <w:rsid w:val="00F778C8"/>
    <w:rsid w:val="00F77F2A"/>
    <w:rsid w:val="00F77F67"/>
    <w:rsid w:val="00F77FAA"/>
    <w:rsid w:val="00F8045A"/>
    <w:rsid w:val="00F80633"/>
    <w:rsid w:val="00F80651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A"/>
    <w:rsid w:val="00F81C0D"/>
    <w:rsid w:val="00F81CCA"/>
    <w:rsid w:val="00F81D7B"/>
    <w:rsid w:val="00F8214B"/>
    <w:rsid w:val="00F8224D"/>
    <w:rsid w:val="00F822FD"/>
    <w:rsid w:val="00F8281E"/>
    <w:rsid w:val="00F82891"/>
    <w:rsid w:val="00F82C8B"/>
    <w:rsid w:val="00F82FD1"/>
    <w:rsid w:val="00F83341"/>
    <w:rsid w:val="00F834CF"/>
    <w:rsid w:val="00F8351E"/>
    <w:rsid w:val="00F8366F"/>
    <w:rsid w:val="00F8372B"/>
    <w:rsid w:val="00F8391B"/>
    <w:rsid w:val="00F8398D"/>
    <w:rsid w:val="00F83BA4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5AC2"/>
    <w:rsid w:val="00F85C21"/>
    <w:rsid w:val="00F86386"/>
    <w:rsid w:val="00F863C7"/>
    <w:rsid w:val="00F863E4"/>
    <w:rsid w:val="00F866EC"/>
    <w:rsid w:val="00F867F4"/>
    <w:rsid w:val="00F86B94"/>
    <w:rsid w:val="00F86DA4"/>
    <w:rsid w:val="00F87125"/>
    <w:rsid w:val="00F87286"/>
    <w:rsid w:val="00F875B8"/>
    <w:rsid w:val="00F87670"/>
    <w:rsid w:val="00F87779"/>
    <w:rsid w:val="00F87870"/>
    <w:rsid w:val="00F9020A"/>
    <w:rsid w:val="00F9093F"/>
    <w:rsid w:val="00F909D2"/>
    <w:rsid w:val="00F90C9B"/>
    <w:rsid w:val="00F90FD5"/>
    <w:rsid w:val="00F90FDB"/>
    <w:rsid w:val="00F9139E"/>
    <w:rsid w:val="00F913AD"/>
    <w:rsid w:val="00F91848"/>
    <w:rsid w:val="00F91A71"/>
    <w:rsid w:val="00F91B81"/>
    <w:rsid w:val="00F92107"/>
    <w:rsid w:val="00F92114"/>
    <w:rsid w:val="00F9213A"/>
    <w:rsid w:val="00F9241D"/>
    <w:rsid w:val="00F92505"/>
    <w:rsid w:val="00F925A8"/>
    <w:rsid w:val="00F92707"/>
    <w:rsid w:val="00F92710"/>
    <w:rsid w:val="00F92E68"/>
    <w:rsid w:val="00F92E8C"/>
    <w:rsid w:val="00F92F8E"/>
    <w:rsid w:val="00F9302B"/>
    <w:rsid w:val="00F93528"/>
    <w:rsid w:val="00F93866"/>
    <w:rsid w:val="00F9393A"/>
    <w:rsid w:val="00F93B39"/>
    <w:rsid w:val="00F94022"/>
    <w:rsid w:val="00F94215"/>
    <w:rsid w:val="00F94221"/>
    <w:rsid w:val="00F94347"/>
    <w:rsid w:val="00F94664"/>
    <w:rsid w:val="00F94B28"/>
    <w:rsid w:val="00F94E89"/>
    <w:rsid w:val="00F957B9"/>
    <w:rsid w:val="00F95953"/>
    <w:rsid w:val="00F965F1"/>
    <w:rsid w:val="00F96D28"/>
    <w:rsid w:val="00F96FE0"/>
    <w:rsid w:val="00F97286"/>
    <w:rsid w:val="00F972B4"/>
    <w:rsid w:val="00F9734D"/>
    <w:rsid w:val="00F976B7"/>
    <w:rsid w:val="00F9779D"/>
    <w:rsid w:val="00F97EA7"/>
    <w:rsid w:val="00F97FD1"/>
    <w:rsid w:val="00F97FEA"/>
    <w:rsid w:val="00FA026D"/>
    <w:rsid w:val="00FA0408"/>
    <w:rsid w:val="00FA0969"/>
    <w:rsid w:val="00FA0B2D"/>
    <w:rsid w:val="00FA0D24"/>
    <w:rsid w:val="00FA1844"/>
    <w:rsid w:val="00FA1E45"/>
    <w:rsid w:val="00FA24AB"/>
    <w:rsid w:val="00FA2792"/>
    <w:rsid w:val="00FA287A"/>
    <w:rsid w:val="00FA2A84"/>
    <w:rsid w:val="00FA352D"/>
    <w:rsid w:val="00FA365F"/>
    <w:rsid w:val="00FA3957"/>
    <w:rsid w:val="00FA39BE"/>
    <w:rsid w:val="00FA4275"/>
    <w:rsid w:val="00FA4951"/>
    <w:rsid w:val="00FA4D31"/>
    <w:rsid w:val="00FA4F1D"/>
    <w:rsid w:val="00FA5047"/>
    <w:rsid w:val="00FA535D"/>
    <w:rsid w:val="00FA53C9"/>
    <w:rsid w:val="00FA53EE"/>
    <w:rsid w:val="00FA58FF"/>
    <w:rsid w:val="00FA59EE"/>
    <w:rsid w:val="00FA5C8F"/>
    <w:rsid w:val="00FA5D3D"/>
    <w:rsid w:val="00FA6099"/>
    <w:rsid w:val="00FA6204"/>
    <w:rsid w:val="00FA6443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862"/>
    <w:rsid w:val="00FA7A78"/>
    <w:rsid w:val="00FA7BCD"/>
    <w:rsid w:val="00FA7C58"/>
    <w:rsid w:val="00FA7E3B"/>
    <w:rsid w:val="00FA7FDE"/>
    <w:rsid w:val="00FB01B0"/>
    <w:rsid w:val="00FB0627"/>
    <w:rsid w:val="00FB0638"/>
    <w:rsid w:val="00FB07D5"/>
    <w:rsid w:val="00FB0BA1"/>
    <w:rsid w:val="00FB0BE2"/>
    <w:rsid w:val="00FB0C7B"/>
    <w:rsid w:val="00FB0CA7"/>
    <w:rsid w:val="00FB100F"/>
    <w:rsid w:val="00FB10F0"/>
    <w:rsid w:val="00FB1328"/>
    <w:rsid w:val="00FB167D"/>
    <w:rsid w:val="00FB1801"/>
    <w:rsid w:val="00FB1991"/>
    <w:rsid w:val="00FB1A45"/>
    <w:rsid w:val="00FB1B73"/>
    <w:rsid w:val="00FB1D11"/>
    <w:rsid w:val="00FB1D3A"/>
    <w:rsid w:val="00FB1DB6"/>
    <w:rsid w:val="00FB1DC3"/>
    <w:rsid w:val="00FB1ECC"/>
    <w:rsid w:val="00FB2278"/>
    <w:rsid w:val="00FB2297"/>
    <w:rsid w:val="00FB2494"/>
    <w:rsid w:val="00FB2579"/>
    <w:rsid w:val="00FB25BE"/>
    <w:rsid w:val="00FB285B"/>
    <w:rsid w:val="00FB2AC3"/>
    <w:rsid w:val="00FB2D8A"/>
    <w:rsid w:val="00FB2EAB"/>
    <w:rsid w:val="00FB3289"/>
    <w:rsid w:val="00FB3435"/>
    <w:rsid w:val="00FB346C"/>
    <w:rsid w:val="00FB3517"/>
    <w:rsid w:val="00FB35B2"/>
    <w:rsid w:val="00FB361C"/>
    <w:rsid w:val="00FB3DC9"/>
    <w:rsid w:val="00FB3E71"/>
    <w:rsid w:val="00FB3EF9"/>
    <w:rsid w:val="00FB40A8"/>
    <w:rsid w:val="00FB44F1"/>
    <w:rsid w:val="00FB4DE4"/>
    <w:rsid w:val="00FB524F"/>
    <w:rsid w:val="00FB5466"/>
    <w:rsid w:val="00FB5528"/>
    <w:rsid w:val="00FB5848"/>
    <w:rsid w:val="00FB589D"/>
    <w:rsid w:val="00FB5914"/>
    <w:rsid w:val="00FB59D2"/>
    <w:rsid w:val="00FB5B09"/>
    <w:rsid w:val="00FB62ED"/>
    <w:rsid w:val="00FB64FE"/>
    <w:rsid w:val="00FB66D6"/>
    <w:rsid w:val="00FB6759"/>
    <w:rsid w:val="00FB6923"/>
    <w:rsid w:val="00FB6BAB"/>
    <w:rsid w:val="00FB6C84"/>
    <w:rsid w:val="00FB6FEE"/>
    <w:rsid w:val="00FB76FD"/>
    <w:rsid w:val="00FB7D5D"/>
    <w:rsid w:val="00FB7DE1"/>
    <w:rsid w:val="00FC008D"/>
    <w:rsid w:val="00FC0987"/>
    <w:rsid w:val="00FC145E"/>
    <w:rsid w:val="00FC147E"/>
    <w:rsid w:val="00FC19F5"/>
    <w:rsid w:val="00FC1C7B"/>
    <w:rsid w:val="00FC1E21"/>
    <w:rsid w:val="00FC1F7F"/>
    <w:rsid w:val="00FC2032"/>
    <w:rsid w:val="00FC204C"/>
    <w:rsid w:val="00FC2A25"/>
    <w:rsid w:val="00FC30E8"/>
    <w:rsid w:val="00FC38D2"/>
    <w:rsid w:val="00FC38E9"/>
    <w:rsid w:val="00FC3A20"/>
    <w:rsid w:val="00FC3EC0"/>
    <w:rsid w:val="00FC44D9"/>
    <w:rsid w:val="00FC45CD"/>
    <w:rsid w:val="00FC45F7"/>
    <w:rsid w:val="00FC4664"/>
    <w:rsid w:val="00FC49C0"/>
    <w:rsid w:val="00FC49FF"/>
    <w:rsid w:val="00FC53B1"/>
    <w:rsid w:val="00FC54C4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412"/>
    <w:rsid w:val="00FC771F"/>
    <w:rsid w:val="00FC7831"/>
    <w:rsid w:val="00FC7B9F"/>
    <w:rsid w:val="00FC7F8D"/>
    <w:rsid w:val="00FD00C3"/>
    <w:rsid w:val="00FD0226"/>
    <w:rsid w:val="00FD0329"/>
    <w:rsid w:val="00FD0332"/>
    <w:rsid w:val="00FD037D"/>
    <w:rsid w:val="00FD0A35"/>
    <w:rsid w:val="00FD0B85"/>
    <w:rsid w:val="00FD0DBA"/>
    <w:rsid w:val="00FD0E71"/>
    <w:rsid w:val="00FD0FE0"/>
    <w:rsid w:val="00FD12DD"/>
    <w:rsid w:val="00FD13F7"/>
    <w:rsid w:val="00FD1790"/>
    <w:rsid w:val="00FD18B1"/>
    <w:rsid w:val="00FD1B27"/>
    <w:rsid w:val="00FD2235"/>
    <w:rsid w:val="00FD2467"/>
    <w:rsid w:val="00FD2528"/>
    <w:rsid w:val="00FD29A6"/>
    <w:rsid w:val="00FD2AE6"/>
    <w:rsid w:val="00FD2C92"/>
    <w:rsid w:val="00FD2F55"/>
    <w:rsid w:val="00FD314A"/>
    <w:rsid w:val="00FD321C"/>
    <w:rsid w:val="00FD399B"/>
    <w:rsid w:val="00FD3A78"/>
    <w:rsid w:val="00FD3B8A"/>
    <w:rsid w:val="00FD4517"/>
    <w:rsid w:val="00FD4A18"/>
    <w:rsid w:val="00FD4D22"/>
    <w:rsid w:val="00FD55F8"/>
    <w:rsid w:val="00FD589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D7F94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73F"/>
    <w:rsid w:val="00FE2906"/>
    <w:rsid w:val="00FE30CF"/>
    <w:rsid w:val="00FE3854"/>
    <w:rsid w:val="00FE3A74"/>
    <w:rsid w:val="00FE3AFB"/>
    <w:rsid w:val="00FE3C1F"/>
    <w:rsid w:val="00FE3ED8"/>
    <w:rsid w:val="00FE3F93"/>
    <w:rsid w:val="00FE4182"/>
    <w:rsid w:val="00FE41DB"/>
    <w:rsid w:val="00FE44B9"/>
    <w:rsid w:val="00FE47AA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5DE"/>
    <w:rsid w:val="00FE6741"/>
    <w:rsid w:val="00FE727D"/>
    <w:rsid w:val="00FE72DC"/>
    <w:rsid w:val="00FE7F6F"/>
    <w:rsid w:val="00FF00CA"/>
    <w:rsid w:val="00FF026C"/>
    <w:rsid w:val="00FF0394"/>
    <w:rsid w:val="00FF05B3"/>
    <w:rsid w:val="00FF0E93"/>
    <w:rsid w:val="00FF1207"/>
    <w:rsid w:val="00FF14D9"/>
    <w:rsid w:val="00FF174B"/>
    <w:rsid w:val="00FF1A3D"/>
    <w:rsid w:val="00FF1CFB"/>
    <w:rsid w:val="00FF1D2E"/>
    <w:rsid w:val="00FF2395"/>
    <w:rsid w:val="00FF23ED"/>
    <w:rsid w:val="00FF2752"/>
    <w:rsid w:val="00FF28BF"/>
    <w:rsid w:val="00FF2C1F"/>
    <w:rsid w:val="00FF2C4E"/>
    <w:rsid w:val="00FF2ECB"/>
    <w:rsid w:val="00FF2F16"/>
    <w:rsid w:val="00FF30A3"/>
    <w:rsid w:val="00FF31FF"/>
    <w:rsid w:val="00FF3480"/>
    <w:rsid w:val="00FF371C"/>
    <w:rsid w:val="00FF39DA"/>
    <w:rsid w:val="00FF3A14"/>
    <w:rsid w:val="00FF3E78"/>
    <w:rsid w:val="00FF403E"/>
    <w:rsid w:val="00FF405D"/>
    <w:rsid w:val="00FF4607"/>
    <w:rsid w:val="00FF4687"/>
    <w:rsid w:val="00FF4F81"/>
    <w:rsid w:val="00FF50C0"/>
    <w:rsid w:val="00FF51A4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46"/>
    <w:rsid w:val="00FF635A"/>
    <w:rsid w:val="00FF6470"/>
    <w:rsid w:val="00FF68BD"/>
    <w:rsid w:val="00FF68EC"/>
    <w:rsid w:val="00FF6A1A"/>
    <w:rsid w:val="00FF6A59"/>
    <w:rsid w:val="00FF6AC8"/>
    <w:rsid w:val="00FF6C4D"/>
    <w:rsid w:val="00FF6CA5"/>
    <w:rsid w:val="00FF711A"/>
    <w:rsid w:val="00FF7120"/>
    <w:rsid w:val="00FF714D"/>
    <w:rsid w:val="00FF7380"/>
    <w:rsid w:val="00FF73FB"/>
    <w:rsid w:val="00FF7948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969A32D9-6E98-4A73-8D0C-26D7F4FA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NFS1">
    <w:name w:val="NFS1"/>
    <w:basedOn w:val="Heading1"/>
    <w:link w:val="NFS1Char"/>
    <w:qFormat/>
    <w:rsid w:val="0008365F"/>
    <w:pPr>
      <w:numPr>
        <w:numId w:val="22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08365F"/>
    <w:rPr>
      <w:rFonts w:ascii="Angsana New" w:hAnsi="Angsana New"/>
      <w:sz w:val="30"/>
      <w:szCs w:val="30"/>
      <w:shd w:val="solid" w:color="FFFFFF" w:fill="FFFFFF"/>
    </w:rPr>
  </w:style>
  <w:style w:type="character" w:styleId="LineNumber">
    <w:name w:val="line number"/>
    <w:basedOn w:val="DefaultParagraphFont"/>
    <w:semiHidden/>
    <w:unhideWhenUsed/>
    <w:rsid w:val="009B5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oter" Target="footer1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header" Target="header8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9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E64F12-FC92-4433-80EF-BEE0FBFF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53</TotalTime>
  <Pages>58</Pages>
  <Words>12460</Words>
  <Characters>71027</Characters>
  <Application>Microsoft Office Word</Application>
  <DocSecurity>0</DocSecurity>
  <Lines>591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83321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Sunantha I &lt;G-FA-AB&gt;</cp:lastModifiedBy>
  <cp:revision>34</cp:revision>
  <cp:lastPrinted>2026-01-30T12:59:00Z</cp:lastPrinted>
  <dcterms:created xsi:type="dcterms:W3CDTF">2026-01-30T03:35:00Z</dcterms:created>
  <dcterms:modified xsi:type="dcterms:W3CDTF">2026-02-09T05:21:00Z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  <property fmtid="{D5CDD505-2E9C-101B-9397-08002B2CF9AE}" pid="20" name="MediaServiceImageTags">
    <vt:lpwstr/>
  </property>
</Properties>
</file>