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D5040" w14:textId="77777777" w:rsidR="00D87296" w:rsidRPr="00205863" w:rsidRDefault="00A10488" w:rsidP="00646C5A">
      <w:pPr>
        <w:pStyle w:val="a1"/>
        <w:tabs>
          <w:tab w:val="clear" w:pos="360"/>
          <w:tab w:val="clear" w:pos="720"/>
          <w:tab w:val="clear" w:pos="1080"/>
        </w:tabs>
        <w:ind w:left="547" w:hanging="547"/>
        <w:jc w:val="both"/>
        <w:rPr>
          <w:rFonts w:asciiTheme="majorBidi" w:hAnsiTheme="majorBidi"/>
          <w:b/>
          <w:bCs/>
          <w:sz w:val="32"/>
          <w:szCs w:val="32"/>
          <w:cs/>
        </w:rPr>
      </w:pPr>
      <w:bookmarkStart w:id="0" w:name="_GoBack"/>
      <w:bookmarkEnd w:id="0"/>
      <w:r w:rsidRPr="00205863">
        <w:rPr>
          <w:rFonts w:asciiTheme="majorBidi" w:hAnsiTheme="majorBidi" w:cstheme="majorBidi"/>
          <w:b/>
          <w:bCs/>
          <w:sz w:val="32"/>
          <w:szCs w:val="32"/>
          <w:cs/>
        </w:rPr>
        <w:t>บริษัท ริช สปอร์ต จำกัด (มหาชน)</w:t>
      </w:r>
      <w:r w:rsidR="00D87296" w:rsidRPr="002058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5BAC904C" w14:textId="008FB0F7" w:rsidR="00D87296" w:rsidRPr="00205863" w:rsidRDefault="00D87296" w:rsidP="00646C5A">
      <w:pPr>
        <w:pStyle w:val="a1"/>
        <w:tabs>
          <w:tab w:val="clear" w:pos="360"/>
          <w:tab w:val="clear" w:pos="720"/>
          <w:tab w:val="clear" w:pos="1080"/>
        </w:tabs>
        <w:ind w:left="547" w:hanging="547"/>
        <w:jc w:val="both"/>
        <w:rPr>
          <w:rFonts w:asciiTheme="majorBidi" w:hAnsiTheme="majorBidi"/>
          <w:b/>
          <w:bCs/>
          <w:sz w:val="32"/>
          <w:szCs w:val="32"/>
          <w:cs/>
        </w:rPr>
      </w:pPr>
      <w:r w:rsidRPr="0020586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628A6EE" w14:textId="210ADA59" w:rsidR="00D87296" w:rsidRPr="002D5357" w:rsidRDefault="00A10488" w:rsidP="00646C5A">
      <w:pPr>
        <w:pStyle w:val="a1"/>
        <w:tabs>
          <w:tab w:val="clear" w:pos="360"/>
          <w:tab w:val="clear" w:pos="720"/>
          <w:tab w:val="clear" w:pos="1080"/>
        </w:tabs>
        <w:ind w:left="547" w:hanging="547"/>
        <w:jc w:val="both"/>
        <w:rPr>
          <w:rFonts w:asciiTheme="majorBidi" w:hAnsiTheme="majorBidi"/>
          <w:b/>
          <w:bCs/>
          <w:sz w:val="32"/>
          <w:szCs w:val="32"/>
          <w:cs/>
          <w:lang w:val="en-US"/>
        </w:rPr>
      </w:pPr>
      <w:r w:rsidRPr="00205863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สำหรับปีสิ้นสุดวันที่</w:t>
      </w:r>
      <w:r w:rsidRPr="0020586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B47EFF" w:rsidRPr="00B47EFF">
        <w:rPr>
          <w:rFonts w:asciiTheme="majorBidi" w:hAnsiTheme="majorBidi"/>
          <w:b/>
          <w:bCs/>
          <w:sz w:val="32"/>
          <w:szCs w:val="32"/>
          <w:lang w:val="en-US"/>
        </w:rPr>
        <w:t>31</w:t>
      </w:r>
      <w:r w:rsidR="00226653" w:rsidRPr="0020586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26653" w:rsidRPr="002058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B47EFF" w:rsidRPr="00B47EFF">
        <w:rPr>
          <w:rFonts w:asciiTheme="majorBidi" w:hAnsiTheme="majorBidi"/>
          <w:b/>
          <w:bCs/>
          <w:sz w:val="32"/>
          <w:szCs w:val="32"/>
          <w:lang w:val="en-US"/>
        </w:rPr>
        <w:t>2568</w:t>
      </w:r>
    </w:p>
    <w:p w14:paraId="60989A7A" w14:textId="23AC0CE9" w:rsidR="00956AD2" w:rsidRPr="0070212F" w:rsidRDefault="00956AD2" w:rsidP="00B56B05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 w:cstheme="majorBidi"/>
          <w:b/>
          <w:bCs/>
          <w:cs/>
          <w:lang w:val="en-US"/>
        </w:rPr>
      </w:pPr>
      <w:r w:rsidRPr="0070212F">
        <w:rPr>
          <w:rFonts w:asciiTheme="majorBidi" w:hAnsiTheme="majorBidi" w:cstheme="majorBidi"/>
          <w:b/>
          <w:bCs/>
          <w:cs/>
        </w:rPr>
        <w:t>ข้อมูลทั่วไป</w:t>
      </w:r>
      <w:r w:rsidR="00827E55" w:rsidRPr="0070212F">
        <w:rPr>
          <w:rFonts w:asciiTheme="majorBidi" w:hAnsiTheme="majorBidi" w:cstheme="majorBidi" w:hint="cs"/>
          <w:b/>
          <w:bCs/>
          <w:cs/>
          <w:lang w:val="en-US"/>
        </w:rPr>
        <w:t>และ</w:t>
      </w:r>
      <w:r w:rsidR="00827E55" w:rsidRPr="0070212F">
        <w:rPr>
          <w:rFonts w:asciiTheme="majorBidi" w:hAnsiTheme="majorBidi" w:cstheme="majorBidi"/>
          <w:b/>
          <w:bCs/>
          <w:cs/>
        </w:rPr>
        <w:t>การ</w:t>
      </w:r>
      <w:r w:rsidR="00827E55" w:rsidRPr="0070212F">
        <w:rPr>
          <w:rFonts w:asciiTheme="majorBidi" w:hAnsiTheme="majorBidi"/>
          <w:b/>
          <w:bCs/>
          <w:cs/>
          <w:lang w:val="en-US"/>
        </w:rPr>
        <w:t>ดำเนินงาน</w:t>
      </w:r>
      <w:r w:rsidR="00EE5C7D" w:rsidRPr="0070212F">
        <w:rPr>
          <w:rFonts w:asciiTheme="majorBidi" w:hAnsiTheme="majorBidi" w:hint="cs"/>
          <w:b/>
          <w:bCs/>
          <w:cs/>
          <w:lang w:val="en-US"/>
        </w:rPr>
        <w:t>ของบริษัท</w:t>
      </w:r>
    </w:p>
    <w:p w14:paraId="602F9280" w14:textId="67934998" w:rsidR="001F7F6F" w:rsidRPr="0070212F" w:rsidRDefault="001F7F6F" w:rsidP="0010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05139">
        <w:rPr>
          <w:rFonts w:asciiTheme="majorBidi" w:hAnsi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ริช สปอร์ต จำกัด (มหาชน) (“บริษัท”) จัดตั้งขึ้นเป็นบริษัทจำกัดตามประมวลกฎหมายแพ่งและพาณิชย์ของประเทศไทย เมื่อวันที่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25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47EFF" w:rsidRPr="00B47EFF">
        <w:rPr>
          <w:rFonts w:asciiTheme="majorBidi" w:hAnsiTheme="majorBidi" w:cstheme="majorBidi"/>
          <w:sz w:val="28"/>
          <w:szCs w:val="28"/>
        </w:rPr>
        <w:t>2544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ต่อมาบริษัทได้จดทะเบียนแปรสภาพเป็นบริษัทมหาชนจำกัด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eastAsia="SimSun" w:hAnsiTheme="majorBidi" w:cstheme="majorBidi"/>
          <w:sz w:val="28"/>
          <w:szCs w:val="28"/>
          <w:cs/>
        </w:rPr>
        <w:t xml:space="preserve">ตามกฎหมายว่าด้วยบริษัทมหาชนจำกัดเมื่อวันที่ </w:t>
      </w:r>
      <w:r w:rsidR="00B47EFF" w:rsidRPr="00B47EFF">
        <w:rPr>
          <w:rFonts w:asciiTheme="majorBidi" w:eastAsia="SimSun" w:hAnsiTheme="majorBidi" w:cstheme="majorBidi"/>
          <w:sz w:val="28"/>
          <w:szCs w:val="28"/>
        </w:rPr>
        <w:t>6</w:t>
      </w:r>
      <w:r w:rsidRPr="0070212F">
        <w:rPr>
          <w:rFonts w:asciiTheme="majorBidi" w:eastAsia="SimSun" w:hAnsiTheme="majorBidi" w:cstheme="majorBidi"/>
          <w:sz w:val="28"/>
          <w:szCs w:val="28"/>
          <w:cs/>
        </w:rPr>
        <w:t xml:space="preserve"> มิถุนายน</w:t>
      </w:r>
      <w:r w:rsidRPr="0070212F">
        <w:rPr>
          <w:rFonts w:asciiTheme="majorBidi" w:eastAsia="SimSun" w:hAnsi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eastAsia="SimSun" w:hAnsiTheme="majorBidi" w:cstheme="majorBidi"/>
          <w:sz w:val="28"/>
          <w:szCs w:val="28"/>
        </w:rPr>
        <w:t>2560</w:t>
      </w:r>
      <w:r w:rsidRPr="0070212F">
        <w:rPr>
          <w:rFonts w:asciiTheme="majorBidi" w:eastAsia="SimSun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สำนักงานใหญ่ของบริษัทตั้งอยู่ที่เลขที่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1152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อาคารปัน ชั้น </w:t>
      </w:r>
      <w:r w:rsidR="00B47EFF" w:rsidRPr="00B47EFF">
        <w:rPr>
          <w:rFonts w:asciiTheme="majorBidi" w:hAnsiTheme="majorBidi" w:cstheme="majorBidi"/>
          <w:sz w:val="28"/>
          <w:szCs w:val="28"/>
        </w:rPr>
        <w:t>18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1801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B47EFF" w:rsidRPr="00B47EFF">
        <w:rPr>
          <w:rFonts w:asciiTheme="majorBidi" w:hAnsiTheme="majorBidi" w:cstheme="majorBidi"/>
          <w:sz w:val="28"/>
          <w:szCs w:val="28"/>
        </w:rPr>
        <w:t>1805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1808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ถนนพระรามที่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4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แขวงคลองเตย เขตคลองเตย กรุงเทพมหานคร</w:t>
      </w:r>
    </w:p>
    <w:p w14:paraId="1C1431D0" w14:textId="35E70AEF" w:rsidR="001F7F6F" w:rsidRPr="0070212F" w:rsidRDefault="001F7F6F" w:rsidP="0010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ผู้</w:t>
      </w:r>
      <w:r w:rsidRPr="00105139">
        <w:rPr>
          <w:rFonts w:asciiTheme="majorBidi" w:hAnsiTheme="majorBidi"/>
          <w:sz w:val="28"/>
          <w:szCs w:val="28"/>
          <w:cs/>
        </w:rPr>
        <w:t>ถือ</w:t>
      </w:r>
      <w:r w:rsidRPr="0070212F">
        <w:rPr>
          <w:rFonts w:asciiTheme="majorBidi" w:hAnsiTheme="majorBidi" w:cstheme="majorBidi"/>
          <w:sz w:val="28"/>
          <w:szCs w:val="28"/>
          <w:cs/>
        </w:rPr>
        <w:t>หุ้นรายใหญ่และบริษัทใหญ่ลำดับสูงสุดของบริษัท</w:t>
      </w:r>
      <w:r w:rsidRPr="007021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คือ บริษัท ริช สปอร์ต โฮลดิ้ง จำกัด ซึ่งจดทะเบียนในประเทศไทย โดยถือหุ้นของบริษัทเป็นจำนวนร้อยละ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</w:t>
      </w:r>
      <w:r w:rsidRPr="0070212F">
        <w:rPr>
          <w:rFonts w:asciiTheme="majorBidi" w:hAnsiTheme="majorBidi" w:cs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71</w:t>
      </w:r>
    </w:p>
    <w:p w14:paraId="4DC7AEF6" w14:textId="77777777" w:rsidR="001F7F6F" w:rsidRPr="0070212F" w:rsidRDefault="001F7F6F" w:rsidP="0010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05139">
        <w:rPr>
          <w:rFonts w:asciiTheme="majorBidi" w:hAnsiTheme="majorBidi"/>
          <w:sz w:val="28"/>
          <w:szCs w:val="28"/>
          <w:cs/>
        </w:rPr>
        <w:t>วัตถุประสงค์</w:t>
      </w:r>
      <w:r w:rsidRPr="0070212F">
        <w:rPr>
          <w:rFonts w:asciiTheme="majorBidi" w:hAnsiTheme="majorBidi" w:cstheme="majorBidi"/>
          <w:sz w:val="28"/>
          <w:szCs w:val="28"/>
          <w:cs/>
        </w:rPr>
        <w:t>หลักของบริษัทและบริษัทย่อย (รวมเรียกว่า “กลุ่มบริษัท”) คือ ประกอบธุรกิจจำหน่ายรองเท้า เสื้อผ้า หมวก และกระเป๋า</w:t>
      </w:r>
    </w:p>
    <w:p w14:paraId="008FE844" w14:textId="77777777" w:rsidR="001F7F6F" w:rsidRPr="0070212F" w:rsidRDefault="001F7F6F" w:rsidP="000E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05139">
        <w:rPr>
          <w:rFonts w:asciiTheme="majorBidi" w:hAnsiTheme="majorBidi"/>
          <w:sz w:val="28"/>
          <w:szCs w:val="28"/>
          <w:cs/>
        </w:rPr>
        <w:t>รายละเอียด</w:t>
      </w:r>
      <w:r w:rsidRPr="0070212F">
        <w:rPr>
          <w:rFonts w:asciiTheme="majorBidi" w:hAnsiTheme="majorBidi" w:cstheme="majorBidi"/>
          <w:sz w:val="28"/>
          <w:szCs w:val="28"/>
          <w:cs/>
        </w:rPr>
        <w:t>บริษัทย่อยและบริษัทร่วมของกลุ่มบริษัท 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3150"/>
        <w:gridCol w:w="990"/>
        <w:gridCol w:w="990"/>
        <w:gridCol w:w="990"/>
      </w:tblGrid>
      <w:tr w:rsidR="001F7F6F" w:rsidRPr="00774888" w14:paraId="38AEB993" w14:textId="77777777" w:rsidTr="00774888">
        <w:trPr>
          <w:cantSplit/>
          <w:tblHeader/>
        </w:trPr>
        <w:tc>
          <w:tcPr>
            <w:tcW w:w="2592" w:type="dxa"/>
            <w:hideMark/>
          </w:tcPr>
          <w:p w14:paraId="2BCE2476" w14:textId="77777777" w:rsidR="001F7F6F" w:rsidRPr="00774888" w:rsidRDefault="001F7F6F" w:rsidP="002A3C2B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280" w:lineRule="exact"/>
              <w:ind w:right="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77488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150" w:type="dxa"/>
            <w:hideMark/>
          </w:tcPr>
          <w:p w14:paraId="1E599FB5" w14:textId="77777777" w:rsidR="001F7F6F" w:rsidRPr="00774888" w:rsidRDefault="001F7F6F" w:rsidP="002A3C2B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280" w:lineRule="exact"/>
              <w:ind w:right="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77488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6F50A3C0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03A6FFC4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A21302" w:rsidRPr="00774888" w14:paraId="341D39BC" w14:textId="77777777" w:rsidTr="00774888">
        <w:trPr>
          <w:cantSplit/>
          <w:tblHeader/>
        </w:trPr>
        <w:tc>
          <w:tcPr>
            <w:tcW w:w="2592" w:type="dxa"/>
          </w:tcPr>
          <w:p w14:paraId="22121F29" w14:textId="77777777" w:rsidR="00A21302" w:rsidRPr="00774888" w:rsidRDefault="00A21302" w:rsidP="002A3C2B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280" w:lineRule="exact"/>
              <w:ind w:right="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</w:tcPr>
          <w:p w14:paraId="2C422ACF" w14:textId="77777777" w:rsidR="00A21302" w:rsidRPr="00774888" w:rsidRDefault="00A21302" w:rsidP="002A3C2B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280" w:lineRule="exact"/>
              <w:ind w:right="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0171028C" w14:textId="77777777" w:rsidR="00A21302" w:rsidRPr="00774888" w:rsidRDefault="00A21302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hideMark/>
          </w:tcPr>
          <w:p w14:paraId="677B62F0" w14:textId="489AD1AC" w:rsidR="00A21302" w:rsidRPr="00774888" w:rsidRDefault="00B47EF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hideMark/>
          </w:tcPr>
          <w:p w14:paraId="038F863B" w14:textId="0FBF0899" w:rsidR="00A21302" w:rsidRPr="00774888" w:rsidRDefault="00B47EF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F7F6F" w:rsidRPr="00774888" w14:paraId="4794D783" w14:textId="77777777" w:rsidTr="00774888">
        <w:trPr>
          <w:cantSplit/>
        </w:trPr>
        <w:tc>
          <w:tcPr>
            <w:tcW w:w="2592" w:type="dxa"/>
          </w:tcPr>
          <w:p w14:paraId="24122DAD" w14:textId="77777777" w:rsidR="001F7F6F" w:rsidRPr="00774888" w:rsidRDefault="001F7F6F" w:rsidP="002A3C2B">
            <w:pPr>
              <w:spacing w:line="280" w:lineRule="exact"/>
              <w:ind w:left="161" w:right="63" w:hanging="90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686F06BC" w14:textId="77777777" w:rsidR="001F7F6F" w:rsidRPr="00774888" w:rsidRDefault="001F7F6F" w:rsidP="002A3C2B">
            <w:pPr>
              <w:spacing w:line="280" w:lineRule="exact"/>
              <w:ind w:left="176" w:right="63" w:hanging="14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623FAE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31A079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E60684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1F7F6F" w:rsidRPr="00774888" w14:paraId="22A2CF42" w14:textId="77777777" w:rsidTr="00774888">
        <w:trPr>
          <w:cantSplit/>
        </w:trPr>
        <w:tc>
          <w:tcPr>
            <w:tcW w:w="2592" w:type="dxa"/>
          </w:tcPr>
          <w:p w14:paraId="341C9A1A" w14:textId="77777777" w:rsidR="001F7F6F" w:rsidRPr="00774888" w:rsidRDefault="001F7F6F" w:rsidP="002A3C2B">
            <w:pPr>
              <w:spacing w:line="280" w:lineRule="exact"/>
              <w:ind w:left="161" w:right="63" w:hanging="5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sz w:val="24"/>
                <w:szCs w:val="24"/>
              </w:rPr>
              <w:t>Rich Avenue Company Limited</w:t>
            </w:r>
          </w:p>
        </w:tc>
        <w:tc>
          <w:tcPr>
            <w:tcW w:w="3150" w:type="dxa"/>
          </w:tcPr>
          <w:p w14:paraId="4850A54C" w14:textId="77777777" w:rsidR="001F7F6F" w:rsidRPr="00774888" w:rsidRDefault="001F7F6F" w:rsidP="002A3C2B">
            <w:pPr>
              <w:spacing w:line="280" w:lineRule="exact"/>
              <w:ind w:left="176" w:right="63" w:firstLine="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990" w:type="dxa"/>
          </w:tcPr>
          <w:p w14:paraId="58E223E2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990" w:type="dxa"/>
          </w:tcPr>
          <w:p w14:paraId="768775AE" w14:textId="6DEB0A04" w:rsidR="001F7F6F" w:rsidRPr="00774888" w:rsidRDefault="00B47EF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90" w:type="dxa"/>
          </w:tcPr>
          <w:p w14:paraId="45BA9995" w14:textId="3CB9995D" w:rsidR="001F7F6F" w:rsidRPr="00774888" w:rsidRDefault="00B47EF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sz w:val="24"/>
                <w:szCs w:val="24"/>
              </w:rPr>
              <w:t>51</w:t>
            </w:r>
          </w:p>
        </w:tc>
      </w:tr>
      <w:tr w:rsidR="001F7F6F" w:rsidRPr="00774888" w14:paraId="1044ABCC" w14:textId="77777777" w:rsidTr="00774888">
        <w:trPr>
          <w:cantSplit/>
        </w:trPr>
        <w:tc>
          <w:tcPr>
            <w:tcW w:w="2592" w:type="dxa"/>
          </w:tcPr>
          <w:p w14:paraId="5AF5E08E" w14:textId="77777777" w:rsidR="001F7F6F" w:rsidRPr="00774888" w:rsidRDefault="001F7F6F" w:rsidP="002A3C2B">
            <w:pPr>
              <w:spacing w:line="280" w:lineRule="exact"/>
              <w:ind w:left="161" w:right="63" w:hanging="9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14:paraId="25B48FAA" w14:textId="77777777" w:rsidR="001F7F6F" w:rsidRPr="00774888" w:rsidRDefault="001F7F6F" w:rsidP="002A3C2B">
            <w:pPr>
              <w:spacing w:line="280" w:lineRule="exact"/>
              <w:ind w:left="176" w:right="63" w:firstLine="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F82BB3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DB13BAF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4B7141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1F7F6F" w:rsidRPr="00774888" w14:paraId="62E7BA7D" w14:textId="77777777" w:rsidTr="00774888">
        <w:trPr>
          <w:cantSplit/>
        </w:trPr>
        <w:tc>
          <w:tcPr>
            <w:tcW w:w="2592" w:type="dxa"/>
          </w:tcPr>
          <w:p w14:paraId="357F7B24" w14:textId="77777777" w:rsidR="001F7F6F" w:rsidRPr="00774888" w:rsidRDefault="001F7F6F" w:rsidP="002A3C2B">
            <w:pPr>
              <w:spacing w:line="280" w:lineRule="exact"/>
              <w:ind w:left="161" w:right="63" w:hanging="90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150" w:type="dxa"/>
          </w:tcPr>
          <w:p w14:paraId="76A3D93C" w14:textId="77777777" w:rsidR="001F7F6F" w:rsidRPr="00774888" w:rsidRDefault="001F7F6F" w:rsidP="002A3C2B">
            <w:pPr>
              <w:spacing w:line="280" w:lineRule="exact"/>
              <w:ind w:left="176" w:right="63" w:firstLine="4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D1C5BE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9BAFB7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7B0C0F8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F6F" w:rsidRPr="00774888" w14:paraId="51E81753" w14:textId="77777777" w:rsidTr="00774888">
        <w:trPr>
          <w:cantSplit/>
        </w:trPr>
        <w:tc>
          <w:tcPr>
            <w:tcW w:w="2592" w:type="dxa"/>
          </w:tcPr>
          <w:p w14:paraId="6EEA49CA" w14:textId="77777777" w:rsidR="001F7F6F" w:rsidRPr="00774888" w:rsidRDefault="001F7F6F" w:rsidP="002A3C2B">
            <w:pPr>
              <w:spacing w:line="280" w:lineRule="exact"/>
              <w:ind w:left="161" w:right="63" w:hanging="5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74888">
              <w:rPr>
                <w:rFonts w:asciiTheme="majorBidi" w:eastAsia="Cordia New" w:hAnsiTheme="majorBidi" w:cstheme="majorBidi"/>
                <w:sz w:val="24"/>
                <w:szCs w:val="24"/>
              </w:rPr>
              <w:t>Rich Avenue Finance Plc</w:t>
            </w:r>
            <w:r w:rsidRPr="0077488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3150" w:type="dxa"/>
          </w:tcPr>
          <w:p w14:paraId="2D1DB84E" w14:textId="77777777" w:rsidR="001F7F6F" w:rsidRPr="00774888" w:rsidRDefault="001F7F6F" w:rsidP="002A3C2B">
            <w:pPr>
              <w:spacing w:line="280" w:lineRule="exact"/>
              <w:ind w:left="176" w:right="63" w:firstLine="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ให้สินเชื่อแก่ผู้กู้รายย่อย</w:t>
            </w:r>
          </w:p>
        </w:tc>
        <w:tc>
          <w:tcPr>
            <w:tcW w:w="990" w:type="dxa"/>
          </w:tcPr>
          <w:p w14:paraId="68344DCB" w14:textId="77777777" w:rsidR="001F7F6F" w:rsidRPr="00774888" w:rsidRDefault="001F7F6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7488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990" w:type="dxa"/>
          </w:tcPr>
          <w:p w14:paraId="39994D32" w14:textId="5FC04DDC" w:rsidR="001F7F6F" w:rsidRPr="00774888" w:rsidRDefault="00B47EF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493358F2" w14:textId="621D6756" w:rsidR="001F7F6F" w:rsidRPr="00774888" w:rsidRDefault="00B47EFF" w:rsidP="002A3C2B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sz w:val="24"/>
                <w:szCs w:val="24"/>
              </w:rPr>
              <w:t>46</w:t>
            </w:r>
          </w:p>
        </w:tc>
      </w:tr>
    </w:tbl>
    <w:p w14:paraId="7DDDCAB9" w14:textId="77777777" w:rsidR="00E14551" w:rsidRPr="0070212F" w:rsidRDefault="00E14551" w:rsidP="0042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99051CB" w14:textId="77777777" w:rsidR="00E14551" w:rsidRPr="0070212F" w:rsidRDefault="00E14551" w:rsidP="0042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2"/>
          <w:szCs w:val="32"/>
          <w:cs/>
        </w:rPr>
        <w:sectPr w:rsidR="00E14551" w:rsidRPr="0070212F" w:rsidSect="00CF10E4">
          <w:head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cols w:space="720"/>
          <w:docGrid w:linePitch="245"/>
        </w:sectPr>
      </w:pPr>
    </w:p>
    <w:p w14:paraId="75D7180A" w14:textId="711D9711" w:rsidR="00C249B4" w:rsidRPr="0070212F" w:rsidRDefault="00B34315" w:rsidP="001F6177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ind w:left="547" w:hanging="547"/>
        <w:jc w:val="both"/>
        <w:rPr>
          <w:rFonts w:asciiTheme="majorBidi" w:hAnsiTheme="majorBidi"/>
          <w:b/>
          <w:bCs/>
          <w:cs/>
        </w:rPr>
      </w:pPr>
      <w:r w:rsidRPr="00CF01DC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เกณฑ์การจัดทำและการนำเสนองบการเงินรวมและงบการเงินเฉพาะกิจการ</w:t>
      </w:r>
    </w:p>
    <w:p w14:paraId="431C31F4" w14:textId="3AC617F5" w:rsidR="00425F23" w:rsidRPr="00425F23" w:rsidRDefault="00B47EFF" w:rsidP="00425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0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2</w:t>
      </w:r>
      <w:r w:rsidR="00425F23" w:rsidRPr="00425F23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</w:t>
      </w:r>
      <w:r w:rsidR="00425F23" w:rsidRPr="00425F23">
        <w:rPr>
          <w:rFonts w:asciiTheme="majorBidi" w:hAnsiTheme="majorBidi" w:cstheme="majorBidi"/>
          <w:sz w:val="28"/>
          <w:szCs w:val="28"/>
        </w:rPr>
        <w:tab/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2BB523C6" w14:textId="7B17B82C" w:rsidR="00425F23" w:rsidRPr="00425F23" w:rsidRDefault="00B47EFF" w:rsidP="00425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2</w:t>
      </w:r>
      <w:r w:rsidR="00425F23" w:rsidRPr="00425F23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2</w:t>
      </w:r>
      <w:r w:rsidR="00425F23" w:rsidRPr="00425F23">
        <w:rPr>
          <w:rFonts w:asciiTheme="majorBidi" w:hAnsiTheme="majorBidi" w:cstheme="majorBidi"/>
          <w:sz w:val="28"/>
          <w:szCs w:val="28"/>
        </w:rPr>
        <w:tab/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B47EFF">
        <w:rPr>
          <w:rFonts w:asciiTheme="majorBidi" w:hAnsiTheme="majorBidi" w:cstheme="majorBidi"/>
          <w:sz w:val="28"/>
          <w:szCs w:val="28"/>
        </w:rPr>
        <w:t>1</w:t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 </w:t>
      </w:r>
      <w:r w:rsidRPr="00B47EFF">
        <w:rPr>
          <w:rFonts w:asciiTheme="majorBidi" w:hAnsiTheme="majorBidi" w:cstheme="majorBidi"/>
          <w:sz w:val="28"/>
          <w:szCs w:val="28"/>
        </w:rPr>
        <w:t>2</w:t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B47EFF">
        <w:rPr>
          <w:rFonts w:asciiTheme="majorBidi" w:hAnsiTheme="majorBidi" w:cstheme="majorBidi"/>
          <w:sz w:val="28"/>
          <w:szCs w:val="28"/>
        </w:rPr>
        <w:t>2560</w:t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</w:t>
      </w:r>
      <w:r w:rsidRPr="00B47EFF">
        <w:rPr>
          <w:rFonts w:asciiTheme="majorBidi" w:hAnsiTheme="majorBidi" w:cstheme="majorBidi"/>
          <w:sz w:val="28"/>
          <w:szCs w:val="28"/>
        </w:rPr>
        <w:t>2560</w:t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</w:t>
      </w:r>
      <w:r w:rsidRPr="00B47EFF">
        <w:rPr>
          <w:rFonts w:asciiTheme="majorBidi" w:hAnsiTheme="majorBidi" w:cstheme="majorBidi"/>
          <w:sz w:val="28"/>
          <w:szCs w:val="28"/>
        </w:rPr>
        <w:t>2566</w:t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>”</w:t>
      </w:r>
    </w:p>
    <w:p w14:paraId="5F2A3D5E" w14:textId="7AC2C9A1" w:rsidR="00425F23" w:rsidRPr="00425F23" w:rsidRDefault="00B47EFF" w:rsidP="00425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2</w:t>
      </w:r>
      <w:r w:rsidR="00425F23" w:rsidRPr="00425F23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3</w:t>
      </w:r>
      <w:r w:rsidR="00425F23" w:rsidRPr="00425F23">
        <w:rPr>
          <w:rFonts w:asciiTheme="majorBidi" w:hAnsiTheme="majorBidi" w:cstheme="majorBidi"/>
          <w:sz w:val="28"/>
          <w:szCs w:val="28"/>
        </w:rPr>
        <w:tab/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</w:t>
      </w:r>
      <w:r w:rsidR="00425F23" w:rsidRPr="00425F23">
        <w:rPr>
          <w:rFonts w:asciiTheme="majorBidi" w:hAnsiTheme="majorBidi"/>
          <w:sz w:val="28"/>
          <w:szCs w:val="28"/>
          <w:cs/>
        </w:rPr>
        <w:t xml:space="preserve"> </w:t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Pr="00B47EFF">
        <w:rPr>
          <w:rFonts w:asciiTheme="majorBidi" w:hAnsiTheme="majorBidi" w:cstheme="majorBidi"/>
          <w:sz w:val="28"/>
          <w:szCs w:val="28"/>
        </w:rPr>
        <w:t>3</w:t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>)</w:t>
      </w:r>
    </w:p>
    <w:p w14:paraId="72812233" w14:textId="4B366299" w:rsidR="00425F23" w:rsidRPr="00425F23" w:rsidRDefault="00B47EFF" w:rsidP="00425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2</w:t>
      </w:r>
      <w:r w:rsidR="00425F23" w:rsidRPr="00425F23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4</w:t>
      </w:r>
      <w:r w:rsidR="00425F23" w:rsidRPr="00425F23">
        <w:rPr>
          <w:rFonts w:asciiTheme="majorBidi" w:hAnsiTheme="majorBidi" w:cstheme="majorBidi"/>
          <w:sz w:val="28"/>
          <w:szCs w:val="28"/>
        </w:rPr>
        <w:tab/>
      </w:r>
      <w:r w:rsidR="00425F23" w:rsidRPr="00425F2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EE2FFD" w14:textId="0E0E633D" w:rsidR="00425F23" w:rsidRPr="00B43105" w:rsidRDefault="00425F23" w:rsidP="00425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310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ในระหว่างปี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B4310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มกราคม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B4310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43105">
        <w:rPr>
          <w:rFonts w:asciiTheme="majorBidi" w:hAnsiTheme="majorBidi" w:cstheme="majorBidi"/>
          <w:sz w:val="28"/>
          <w:szCs w:val="28"/>
          <w:cs/>
        </w:rPr>
        <w:t>โดยเป็นการปรับปรุงข้อกำหนดทางการบัญชี ได้แก่</w:t>
      </w:r>
    </w:p>
    <w:p w14:paraId="49D7D25A" w14:textId="35B90D61" w:rsidR="001A5F84" w:rsidRPr="001A5F84" w:rsidRDefault="001A5F84" w:rsidP="001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A5F84">
        <w:rPr>
          <w:rFonts w:asciiTheme="majorBidi" w:hAnsiTheme="majorBidi" w:cstheme="majorBidi"/>
          <w:sz w:val="28"/>
          <w:szCs w:val="28"/>
          <w:cs/>
        </w:rPr>
        <w:t>-</w:t>
      </w:r>
      <w:r w:rsidRPr="001A5F84">
        <w:rPr>
          <w:rFonts w:asciiTheme="majorBidi" w:hAnsiTheme="majorBidi" w:cstheme="majorBidi"/>
          <w:sz w:val="28"/>
          <w:szCs w:val="28"/>
          <w:cs/>
        </w:rPr>
        <w:tab/>
        <w:t xml:space="preserve">มาตรฐานการบัญชี ฉบับที่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1</w:t>
      </w:r>
      <w:r w:rsidRPr="001A5F84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77AD9165" w14:textId="1E2F1BF4" w:rsidR="001A5F84" w:rsidRPr="001A5F84" w:rsidRDefault="001A5F84" w:rsidP="001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1A5F84">
        <w:rPr>
          <w:rFonts w:asciiTheme="majorBidi" w:hAnsiTheme="majorBidi" w:cstheme="majorBidi"/>
          <w:sz w:val="28"/>
          <w:szCs w:val="28"/>
          <w:cs/>
        </w:rPr>
        <w:t>-</w:t>
      </w:r>
      <w:r w:rsidRPr="001A5F84">
        <w:rPr>
          <w:rFonts w:asciiTheme="majorBidi" w:hAnsiTheme="majorBidi" w:cstheme="majorBidi"/>
          <w:sz w:val="28"/>
          <w:szCs w:val="28"/>
          <w:cs/>
        </w:rPr>
        <w:tab/>
        <w:t xml:space="preserve">มาตรฐานการบัญชี ฉบับที่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7</w:t>
      </w:r>
      <w:r w:rsidRPr="001A5F84">
        <w:rPr>
          <w:rFonts w:asciiTheme="majorBidi" w:hAnsiTheme="majorBidi" w:cstheme="majorBidi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7</w:t>
      </w:r>
      <w:r w:rsidRPr="001A5F84">
        <w:rPr>
          <w:rFonts w:asciiTheme="majorBidi" w:hAnsiTheme="majorBidi" w:cstheme="majorBidi"/>
          <w:sz w:val="28"/>
          <w:szCs w:val="28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58AFD390" w14:textId="677A37A5" w:rsidR="001A5F84" w:rsidRPr="001A5F84" w:rsidRDefault="001A5F84" w:rsidP="001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1A5F84">
        <w:rPr>
          <w:rFonts w:asciiTheme="majorBidi" w:hAnsiTheme="majorBidi" w:cstheme="majorBidi"/>
          <w:sz w:val="28"/>
          <w:szCs w:val="28"/>
          <w:cs/>
        </w:rPr>
        <w:t>-</w:t>
      </w:r>
      <w:r w:rsidRPr="001A5F84">
        <w:rPr>
          <w:rFonts w:asciiTheme="majorBidi" w:hAnsiTheme="majorBidi" w:cstheme="majorBidi"/>
          <w:sz w:val="28"/>
          <w:szCs w:val="28"/>
        </w:rPr>
        <w:tab/>
      </w:r>
      <w:r w:rsidRPr="001A5F84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16</w:t>
      </w:r>
      <w:r w:rsidRPr="001A5F84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6C542F86" w14:textId="77777777" w:rsidR="001A5F84" w:rsidRPr="001A5F84" w:rsidRDefault="001A5F84" w:rsidP="001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1A5F84">
        <w:rPr>
          <w:rFonts w:asciiTheme="majorBidi" w:hAnsiTheme="majorBidi" w:cstheme="majorBidi"/>
          <w:sz w:val="28"/>
          <w:szCs w:val="28"/>
          <w:cs/>
        </w:rPr>
        <w:t>ทั้งนี้ การนำ</w:t>
      </w:r>
      <w:r w:rsidRPr="001A5F84">
        <w:rPr>
          <w:rFonts w:asciiTheme="majorBidi" w:hAnsiTheme="majorBidi" w:cstheme="majorBidi"/>
          <w:color w:val="000000"/>
          <w:sz w:val="28"/>
          <w:szCs w:val="28"/>
          <w:cs/>
        </w:rPr>
        <w:t>มาตรฐาน</w:t>
      </w:r>
      <w:r w:rsidRPr="001A5F84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</w:t>
      </w:r>
      <w:r w:rsidRPr="001A5F84">
        <w:rPr>
          <w:rFonts w:asciiTheme="majorBidi" w:hAnsiTheme="majorBidi" w:cstheme="majorBidi"/>
          <w:sz w:val="28"/>
          <w:szCs w:val="28"/>
          <w:cs/>
        </w:rPr>
        <w:br/>
        <w:t>งบการเงินของกลุ่มบริษัท</w:t>
      </w:r>
    </w:p>
    <w:p w14:paraId="2FCD0830" w14:textId="60058CBC" w:rsidR="003D0FFD" w:rsidRDefault="00B47EFF" w:rsidP="001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2</w:t>
      </w:r>
      <w:r w:rsidR="002B602A" w:rsidRPr="002B602A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5</w:t>
      </w:r>
      <w:r w:rsidR="002B602A" w:rsidRPr="002B602A">
        <w:rPr>
          <w:rFonts w:asciiTheme="majorBidi" w:hAnsiTheme="majorBidi" w:cstheme="majorBidi"/>
          <w:sz w:val="28"/>
          <w:szCs w:val="28"/>
        </w:rPr>
        <w:tab/>
      </w:r>
      <w:r w:rsidR="002B602A" w:rsidRPr="002B602A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FEF045B" w14:textId="2C6A5297" w:rsidR="00544407" w:rsidRDefault="001201FC" w:rsidP="00120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1201F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1</w:t>
      </w:r>
      <w:r w:rsidRPr="001201F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2569</w:t>
      </w:r>
      <w:r w:rsidRPr="001201FC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เป็นต้นไป</w:t>
      </w:r>
      <w:r w:rsidRPr="001201F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1201F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7C4336EF" w14:textId="77777777" w:rsidR="00544407" w:rsidRDefault="0054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2F86C750" w14:textId="2BC83101" w:rsidR="001201FC" w:rsidRPr="001201FC" w:rsidRDefault="001201FC" w:rsidP="002D4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1201F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 xml:space="preserve">การแก้ไขมาตรฐานการบัญชี ฉบับที่ </w:t>
      </w:r>
      <w:r w:rsidR="00B47EFF" w:rsidRPr="00B47EFF">
        <w:rPr>
          <w:rFonts w:asciiTheme="majorBidi" w:hAnsiTheme="majorBidi" w:cstheme="majorBidi"/>
          <w:b/>
          <w:bCs/>
          <w:sz w:val="28"/>
          <w:szCs w:val="28"/>
        </w:rPr>
        <w:t>21</w:t>
      </w:r>
      <w:r w:rsidRPr="001201F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1201FC">
        <w:rPr>
          <w:rFonts w:asciiTheme="majorBidi" w:hAnsiTheme="majorBidi"/>
          <w:b/>
          <w:bCs/>
          <w:sz w:val="28"/>
          <w:szCs w:val="28"/>
          <w:cs/>
          <w:lang w:val="en-GB"/>
        </w:rPr>
        <w:t xml:space="preserve">- </w:t>
      </w:r>
      <w:r w:rsidRPr="001201F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การขาดความสามารถแลกเปลี่ยน</w:t>
      </w:r>
    </w:p>
    <w:p w14:paraId="137D3169" w14:textId="457C05BC" w:rsidR="002B602A" w:rsidRDefault="001201FC" w:rsidP="00120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1201FC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1</w:t>
      </w:r>
      <w:r w:rsidRPr="001201F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2569</w:t>
      </w:r>
      <w:r w:rsidRPr="001201F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1201FC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21</w:t>
      </w:r>
    </w:p>
    <w:p w14:paraId="177B8E14" w14:textId="73995AB5" w:rsidR="00C1438C" w:rsidRPr="00A54894" w:rsidRDefault="009B0EB1" w:rsidP="00A54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61A70">
        <w:rPr>
          <w:rFonts w:asciiTheme="majorBidi" w:hAnsiTheme="majorBidi" w:cstheme="majorBidi"/>
          <w:sz w:val="28"/>
          <w:szCs w:val="28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  <w:r w:rsidRPr="00E61A70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61A70">
        <w:rPr>
          <w:rFonts w:asciiTheme="majorBidi" w:hAnsiTheme="majorBidi" w:cstheme="majorBidi"/>
          <w:sz w:val="28"/>
          <w:szCs w:val="28"/>
          <w:cs/>
          <w:lang w:val="en-GB"/>
        </w:rPr>
        <w:t>ในงวดที่จะเริ่มถือปฏิบัติ</w:t>
      </w:r>
    </w:p>
    <w:p w14:paraId="74B01D50" w14:textId="17024CC4" w:rsidR="001A5F84" w:rsidRPr="001A5F84" w:rsidRDefault="00B47EFF" w:rsidP="001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7EFF">
        <w:rPr>
          <w:rFonts w:asciiTheme="majorBidi" w:hAnsiTheme="majorBidi" w:cstheme="majorBidi"/>
          <w:sz w:val="28"/>
          <w:szCs w:val="28"/>
        </w:rPr>
        <w:t>2</w:t>
      </w:r>
      <w:r w:rsidR="001A5F84" w:rsidRPr="001A5F84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6</w:t>
      </w:r>
      <w:r w:rsidR="001A5F84" w:rsidRPr="001A5F84">
        <w:rPr>
          <w:rFonts w:asciiTheme="majorBidi" w:hAnsiTheme="majorBidi" w:cstheme="majorBidi"/>
          <w:sz w:val="28"/>
          <w:szCs w:val="28"/>
        </w:rPr>
        <w:tab/>
      </w:r>
      <w:r w:rsidR="001A5F84" w:rsidRPr="001A5F84">
        <w:rPr>
          <w:rFonts w:asciiTheme="majorBidi" w:hAnsiTheme="majorBidi" w:cstheme="majorBidi"/>
          <w:sz w:val="28"/>
          <w:szCs w:val="28"/>
          <w:cs/>
        </w:rPr>
        <w:t>งบการเงินรวมและเฉพาะกิจการฉบับภาษาอังกฤษจัดทำขึ้นจากงบการเงินรวมและเฉพาะกิจการที่เป็นภาษาไทย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ให้ใช้งบการเงินรวมและเฉพาะกิจการฉบับภาษาไทยเป็นหลัก</w:t>
      </w:r>
    </w:p>
    <w:p w14:paraId="2CFFAD9A" w14:textId="27D49F54" w:rsidR="00956AD2" w:rsidRPr="0070212F" w:rsidRDefault="003F55FD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นโยบายการบัญชีที่มีสาระสำคัญ</w:t>
      </w:r>
    </w:p>
    <w:p w14:paraId="1938B07A" w14:textId="2ED6ED4C" w:rsidR="00DF17C0" w:rsidRPr="00DF17C0" w:rsidRDefault="00DF17C0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DF17C0">
        <w:rPr>
          <w:rFonts w:asciiTheme="majorBidi" w:hAnsiTheme="majorBidi" w:cstheme="majorBidi"/>
          <w:sz w:val="28"/>
          <w:szCs w:val="28"/>
          <w:cs/>
        </w:rPr>
        <w:t>นโยบายการบัญชีที่มีสาระสำคัญมีดังต่อไปนี้</w:t>
      </w:r>
    </w:p>
    <w:p w14:paraId="0C9495C2" w14:textId="222ECF42" w:rsidR="009A13E9" w:rsidRPr="009A13E9" w:rsidRDefault="00B47EFF" w:rsidP="009A1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djustRightInd w:val="0"/>
        <w:spacing w:line="240" w:lineRule="auto"/>
        <w:ind w:left="1267" w:right="-29" w:hanging="720"/>
        <w:textAlignment w:val="baseline"/>
        <w:rPr>
          <w:rFonts w:ascii="Angsana New" w:eastAsia="SimSun" w:hAnsi="Angsana New"/>
          <w:sz w:val="28"/>
          <w:szCs w:val="28"/>
        </w:rPr>
      </w:pPr>
      <w:r w:rsidRPr="00B47EFF">
        <w:rPr>
          <w:rFonts w:ascii="Angsana New" w:eastAsia="SimSun" w:hAnsi="Angsana New"/>
          <w:sz w:val="28"/>
          <w:szCs w:val="28"/>
        </w:rPr>
        <w:t>3</w:t>
      </w:r>
      <w:r w:rsidR="009A13E9" w:rsidRPr="009A13E9">
        <w:rPr>
          <w:rFonts w:ascii="Angsana New" w:eastAsia="SimSun" w:hAnsi="Angsana New"/>
          <w:sz w:val="28"/>
          <w:szCs w:val="28"/>
          <w:cs/>
        </w:rPr>
        <w:t>.</w:t>
      </w:r>
      <w:r w:rsidRPr="00B47EFF">
        <w:rPr>
          <w:rFonts w:ascii="Angsana New" w:eastAsia="SimSun" w:hAnsi="Angsana New"/>
          <w:sz w:val="28"/>
          <w:szCs w:val="28"/>
        </w:rPr>
        <w:t>1</w:t>
      </w:r>
      <w:r w:rsidR="009A13E9" w:rsidRPr="009A13E9">
        <w:rPr>
          <w:rFonts w:ascii="Angsana New" w:eastAsia="SimSun" w:hAnsi="Angsana New"/>
          <w:sz w:val="28"/>
          <w:szCs w:val="28"/>
        </w:rPr>
        <w:tab/>
      </w:r>
      <w:r w:rsidR="009A13E9" w:rsidRPr="009A13E9">
        <w:rPr>
          <w:rFonts w:ascii="Angsana New" w:eastAsia="SimSun" w:hAnsi="Angsana New"/>
          <w:sz w:val="28"/>
          <w:szCs w:val="28"/>
          <w:cs/>
        </w:rPr>
        <w:t>เกณฑ์ในการจัดทำงบการเงินรวม</w:t>
      </w:r>
    </w:p>
    <w:p w14:paraId="3B41EDEC" w14:textId="77777777" w:rsidR="009A13E9" w:rsidRPr="009A13E9" w:rsidRDefault="009A13E9" w:rsidP="009A1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814" w:right="-29" w:hanging="547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9A13E9">
        <w:rPr>
          <w:rFonts w:ascii="Angsana New" w:eastAsia="SimSun" w:hAnsi="Angsana New"/>
          <w:sz w:val="28"/>
          <w:szCs w:val="28"/>
          <w:cs/>
        </w:rPr>
        <w:t>ก)</w:t>
      </w:r>
      <w:r w:rsidRPr="009A13E9">
        <w:rPr>
          <w:rFonts w:ascii="Angsana New" w:eastAsia="SimSun" w:hAnsi="Angsana New"/>
          <w:sz w:val="28"/>
          <w:szCs w:val="28"/>
        </w:rPr>
        <w:tab/>
      </w:r>
      <w:r w:rsidRPr="009A13E9">
        <w:rPr>
          <w:rFonts w:ascii="Angsana New" w:eastAsia="MS Mincho" w:hAnsi="Angsana New"/>
          <w:sz w:val="28"/>
          <w:szCs w:val="28"/>
          <w:cs/>
          <w:lang w:eastAsia="ja-JP"/>
        </w:rPr>
        <w:t>งบการเงินรวม</w:t>
      </w:r>
      <w:r w:rsidRPr="009A13E9">
        <w:rPr>
          <w:rFonts w:ascii="Angsana New" w:eastAsia="SimSun" w:hAnsi="Angsana New"/>
          <w:sz w:val="28"/>
          <w:szCs w:val="28"/>
          <w:cs/>
        </w:rPr>
        <w:t>ประกอบด้วย</w:t>
      </w:r>
      <w:r w:rsidRPr="009A13E9">
        <w:rPr>
          <w:rFonts w:ascii="Angsana New" w:eastAsia="MS Mincho" w:hAnsi="Angsana New"/>
          <w:sz w:val="28"/>
          <w:szCs w:val="28"/>
          <w:cs/>
          <w:lang w:eastAsia="ja-JP"/>
        </w:rPr>
        <w:t>งบการเงินของบริษัทและบริษัทย่อยซึ่ง</w:t>
      </w:r>
      <w:r w:rsidRPr="009A13E9">
        <w:rPr>
          <w:rFonts w:ascii="Angsana New" w:eastAsia="SimSun" w:hAnsi="Angsana New"/>
          <w:sz w:val="28"/>
          <w:szCs w:val="28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Pr="009A13E9">
        <w:rPr>
          <w:rFonts w:ascii="Angsana New" w:eastAsia="MS Mincho" w:hAnsi="Angsana New"/>
          <w:sz w:val="28"/>
          <w:szCs w:val="28"/>
          <w:cs/>
          <w:lang w:eastAsia="ja-JP"/>
        </w:rPr>
        <w:t>อำนาจเหนือผู้ได้รับการลงทุน มี</w:t>
      </w:r>
      <w:r w:rsidRPr="009A13E9">
        <w:rPr>
          <w:rFonts w:ascii="Angsana New" w:eastAsia="SimSun" w:hAnsi="Angsana New"/>
          <w:sz w:val="28"/>
          <w:szCs w:val="28"/>
          <w:cs/>
        </w:rPr>
        <w:t>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B514448" w14:textId="77777777" w:rsidR="009A13E9" w:rsidRPr="009A13E9" w:rsidRDefault="009A13E9" w:rsidP="009A1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overflowPunct w:val="0"/>
        <w:autoSpaceDE w:val="0"/>
        <w:autoSpaceDN w:val="0"/>
        <w:adjustRightInd w:val="0"/>
        <w:spacing w:after="120" w:line="240" w:lineRule="auto"/>
        <w:ind w:left="1800" w:right="43"/>
        <w:jc w:val="thaiDistribute"/>
        <w:textAlignment w:val="baseline"/>
        <w:rPr>
          <w:rFonts w:ascii="Angsana New" w:eastAsia="MS Mincho" w:hAnsi="Angsana New"/>
          <w:sz w:val="28"/>
          <w:szCs w:val="28"/>
          <w:cs/>
          <w:lang w:eastAsia="ja-JP"/>
        </w:rPr>
      </w:pPr>
      <w:r w:rsidRPr="009A13E9">
        <w:rPr>
          <w:rFonts w:ascii="Angsana New" w:eastAsia="MS Mincho" w:hAnsi="Angsana New"/>
          <w:sz w:val="28"/>
          <w:szCs w:val="28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27B57E49" w14:textId="77777777" w:rsidR="009A13E9" w:rsidRPr="009A13E9" w:rsidRDefault="009A13E9" w:rsidP="009A1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800" w:right="-29" w:hanging="540"/>
        <w:jc w:val="thaiDistribute"/>
        <w:textAlignment w:val="baseline"/>
        <w:rPr>
          <w:rFonts w:ascii="Angsana New" w:eastAsia="SimSun" w:hAnsi="Angsana New"/>
          <w:sz w:val="28"/>
          <w:szCs w:val="28"/>
          <w:cs/>
        </w:rPr>
      </w:pPr>
      <w:r w:rsidRPr="009A13E9">
        <w:rPr>
          <w:rFonts w:ascii="Angsana New" w:eastAsia="SimSun" w:hAnsi="Angsana New"/>
          <w:sz w:val="28"/>
          <w:szCs w:val="28"/>
          <w:cs/>
        </w:rPr>
        <w:t>ข)</w:t>
      </w:r>
      <w:r w:rsidRPr="009A13E9">
        <w:rPr>
          <w:rFonts w:ascii="Angsana New" w:eastAsia="SimSun" w:hAnsi="Angsana New"/>
          <w:sz w:val="28"/>
          <w:szCs w:val="28"/>
        </w:rPr>
        <w:tab/>
      </w:r>
      <w:r w:rsidRPr="009A13E9">
        <w:rPr>
          <w:rFonts w:ascii="Angsana New" w:eastAsia="SimSun" w:hAnsi="Angsan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8BA815F" w14:textId="77777777" w:rsidR="009A13E9" w:rsidRPr="009A13E9" w:rsidRDefault="009A13E9" w:rsidP="009A1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800" w:right="-29" w:hanging="540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9A13E9">
        <w:rPr>
          <w:rFonts w:ascii="Angsana New" w:eastAsia="SimSun" w:hAnsi="Angsana New"/>
          <w:sz w:val="28"/>
          <w:szCs w:val="28"/>
          <w:cs/>
        </w:rPr>
        <w:t>ค)</w:t>
      </w:r>
      <w:r w:rsidRPr="009A13E9">
        <w:rPr>
          <w:rFonts w:ascii="Angsana New" w:eastAsia="SimSun" w:hAnsi="Angsana New"/>
          <w:sz w:val="28"/>
          <w:szCs w:val="28"/>
        </w:rPr>
        <w:tab/>
      </w:r>
      <w:r w:rsidRPr="009A13E9">
        <w:rPr>
          <w:rFonts w:ascii="Angsana New" w:eastAsia="SimSun" w:hAnsi="Angsana New"/>
          <w:sz w:val="28"/>
          <w:szCs w:val="28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260204F6" w14:textId="77777777" w:rsidR="009A13E9" w:rsidRPr="009A13E9" w:rsidRDefault="009A13E9" w:rsidP="009A1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overflowPunct w:val="0"/>
        <w:autoSpaceDE w:val="0"/>
        <w:autoSpaceDN w:val="0"/>
        <w:adjustRightInd w:val="0"/>
        <w:spacing w:after="120" w:line="240" w:lineRule="auto"/>
        <w:ind w:left="1814" w:right="-29" w:hanging="547"/>
        <w:jc w:val="thaiDistribute"/>
        <w:textAlignment w:val="baseline"/>
        <w:rPr>
          <w:rFonts w:ascii="Angsana New" w:eastAsia="SimSun" w:hAnsi="Angsana New"/>
          <w:sz w:val="28"/>
          <w:szCs w:val="28"/>
          <w:cs/>
        </w:rPr>
      </w:pPr>
      <w:r w:rsidRPr="009A13E9">
        <w:rPr>
          <w:rFonts w:ascii="Angsana New" w:eastAsia="SimSun" w:hAnsi="Angsana New"/>
          <w:sz w:val="28"/>
          <w:szCs w:val="28"/>
          <w:cs/>
        </w:rPr>
        <w:t>ง)</w:t>
      </w:r>
      <w:r w:rsidRPr="009A13E9">
        <w:rPr>
          <w:rFonts w:ascii="Angsana New" w:eastAsia="SimSun" w:hAnsi="Angsana New"/>
          <w:sz w:val="28"/>
          <w:szCs w:val="28"/>
        </w:rPr>
        <w:tab/>
      </w:r>
      <w:r w:rsidRPr="009A13E9">
        <w:rPr>
          <w:rFonts w:ascii="Angsana New" w:eastAsia="SimSun" w:hAnsi="Angsana New"/>
          <w:sz w:val="28"/>
          <w:szCs w:val="28"/>
          <w:cs/>
        </w:rPr>
        <w:t>ยอดคงค้างระหว่างบริษัทและบริษัทย่อยและรายการค้าระหว่างกันที่มีสาระสำคัญได้ตัดออกจากงบการเงินรวมนี้แล้ว</w:t>
      </w:r>
    </w:p>
    <w:p w14:paraId="2736724C" w14:textId="01DF54D9" w:rsidR="00C63A3E" w:rsidRDefault="009A13E9" w:rsidP="00C63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overflowPunct w:val="0"/>
        <w:autoSpaceDE w:val="0"/>
        <w:autoSpaceDN w:val="0"/>
        <w:adjustRightInd w:val="0"/>
        <w:spacing w:after="120" w:line="240" w:lineRule="auto"/>
        <w:ind w:left="1814" w:right="-29" w:hanging="547"/>
        <w:jc w:val="thaiDistribute"/>
        <w:textAlignment w:val="baseline"/>
        <w:rPr>
          <w:rFonts w:ascii="Angsana New" w:eastAsia="SimSun" w:hAnsi="Angsana New"/>
          <w:sz w:val="28"/>
          <w:szCs w:val="28"/>
          <w:cs/>
        </w:rPr>
      </w:pPr>
      <w:r w:rsidRPr="009A13E9">
        <w:rPr>
          <w:rFonts w:ascii="Angsana New" w:eastAsia="SimSun" w:hAnsi="Angsana New"/>
          <w:sz w:val="28"/>
          <w:szCs w:val="28"/>
          <w:cs/>
        </w:rPr>
        <w:t>จ)</w:t>
      </w:r>
      <w:r w:rsidRPr="009A13E9">
        <w:rPr>
          <w:rFonts w:ascii="Angsana New" w:eastAsia="SimSun" w:hAnsi="Angsana New"/>
          <w:sz w:val="28"/>
          <w:szCs w:val="28"/>
        </w:rPr>
        <w:tab/>
      </w:r>
      <w:r w:rsidRPr="009A13E9">
        <w:rPr>
          <w:rFonts w:ascii="Angsana New" w:eastAsia="SimSun" w:hAnsi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  <w:r w:rsidR="00C63A3E">
        <w:rPr>
          <w:rFonts w:ascii="Angsana New" w:eastAsia="SimSun" w:hAnsi="Angsana New"/>
          <w:sz w:val="28"/>
          <w:szCs w:val="28"/>
          <w:cs/>
        </w:rPr>
        <w:br w:type="page"/>
      </w:r>
    </w:p>
    <w:p w14:paraId="67B3B420" w14:textId="2530A038" w:rsidR="00814DDE" w:rsidRPr="0070212F" w:rsidRDefault="00B47EFF" w:rsidP="0009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lastRenderedPageBreak/>
        <w:t>3</w:t>
      </w:r>
      <w:r w:rsidR="00814DDE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2</w:t>
      </w:r>
      <w:r w:rsidR="00814DDE" w:rsidRPr="0070212F">
        <w:rPr>
          <w:rFonts w:asciiTheme="majorBidi" w:hAnsiTheme="majorBidi" w:cstheme="majorBidi"/>
          <w:sz w:val="28"/>
          <w:szCs w:val="28"/>
        </w:rPr>
        <w:tab/>
      </w:r>
      <w:r w:rsidR="00814DDE" w:rsidRPr="0070212F">
        <w:rPr>
          <w:rFonts w:asciiTheme="majorBidi" w:hAnsiTheme="majorBidi" w:cstheme="majorBidi"/>
          <w:sz w:val="28"/>
          <w:szCs w:val="28"/>
          <w:cs/>
        </w:rPr>
        <w:t>การรับรู้รายได้</w:t>
      </w:r>
      <w:r w:rsidR="000C1C81" w:rsidRPr="0070212F">
        <w:rPr>
          <w:rFonts w:asciiTheme="majorBidi" w:hAnsiTheme="majorBidi" w:cstheme="majorBidi"/>
          <w:sz w:val="28"/>
          <w:szCs w:val="28"/>
          <w:cs/>
        </w:rPr>
        <w:t>และค่าใช้จ่าย</w:t>
      </w:r>
    </w:p>
    <w:p w14:paraId="74121EE4" w14:textId="03EE35CD" w:rsidR="00814DDE" w:rsidRPr="000934F7" w:rsidRDefault="00063BB9" w:rsidP="0009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รายได้จาก</w:t>
      </w:r>
      <w:r w:rsidR="00814DDE" w:rsidRPr="000934F7">
        <w:rPr>
          <w:rFonts w:asciiTheme="majorBidi" w:hAnsiTheme="majorBidi" w:cstheme="majorBidi"/>
          <w:i/>
          <w:iCs/>
          <w:sz w:val="28"/>
          <w:szCs w:val="28"/>
          <w:cs/>
        </w:rPr>
        <w:t>ขายสินค้า</w:t>
      </w:r>
    </w:p>
    <w:p w14:paraId="763806EA" w14:textId="30F02C82" w:rsidR="00421804" w:rsidRPr="0070212F" w:rsidRDefault="00421804" w:rsidP="0077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E6E2309" w14:textId="3E279CD8" w:rsidR="0042662B" w:rsidRPr="007707A2" w:rsidRDefault="0042662B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7707A2">
        <w:rPr>
          <w:rFonts w:asciiTheme="majorBidi" w:hAnsiTheme="majorBidi" w:cstheme="majorBidi"/>
          <w:i/>
          <w:iCs/>
          <w:sz w:val="28"/>
          <w:szCs w:val="28"/>
          <w:cs/>
        </w:rPr>
        <w:t>รายได้ดอกเบี้ย</w:t>
      </w:r>
    </w:p>
    <w:p w14:paraId="4242FCFE" w14:textId="3231BB7C" w:rsidR="0042662B" w:rsidRPr="0070212F" w:rsidRDefault="0042662B" w:rsidP="0003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EF06542" w14:textId="77777777" w:rsidR="0042662B" w:rsidRPr="00904011" w:rsidRDefault="0042662B" w:rsidP="00904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04011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ต้นทุนทางการเงิน</w:t>
      </w:r>
    </w:p>
    <w:p w14:paraId="0769454F" w14:textId="30C61DFC" w:rsidR="009E7E72" w:rsidRDefault="0042662B" w:rsidP="0003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6CB34C1" w14:textId="77777777" w:rsidR="00904011" w:rsidRPr="00904011" w:rsidRDefault="00904011" w:rsidP="00904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04011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รายได้และค่าใช้จ่ายอื่น</w:t>
      </w:r>
    </w:p>
    <w:p w14:paraId="28037C53" w14:textId="24D4BDD7" w:rsidR="000858B8" w:rsidRDefault="00904011" w:rsidP="00085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="Angsana New" w:eastAsia="Verdana" w:hAnsi="Angsana New"/>
          <w:sz w:val="17"/>
          <w:szCs w:val="28"/>
          <w:cs/>
        </w:rPr>
      </w:pPr>
      <w:r w:rsidRPr="00904011">
        <w:rPr>
          <w:rFonts w:ascii="Angsana New" w:eastAsia="Verdana" w:hAnsi="Angsana New"/>
          <w:sz w:val="17"/>
          <w:szCs w:val="28"/>
          <w:cs/>
        </w:rPr>
        <w:t>รายได้และค่าใช้จ่ายอื่นรับรู้ตามเกณฑ์คงค้าง</w:t>
      </w:r>
    </w:p>
    <w:p w14:paraId="6C94A13E" w14:textId="151B87FA" w:rsidR="00814DDE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814DDE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3</w:t>
      </w:r>
      <w:r w:rsidR="00814DDE" w:rsidRPr="0070212F">
        <w:rPr>
          <w:rFonts w:asciiTheme="majorBidi" w:hAnsiTheme="majorBidi" w:cstheme="majorBidi"/>
          <w:sz w:val="28"/>
          <w:szCs w:val="28"/>
          <w:cs/>
        </w:rPr>
        <w:tab/>
        <w:t>เงินสดและรายการเทียบเท่าเงินสด</w:t>
      </w:r>
    </w:p>
    <w:p w14:paraId="1CFAB48C" w14:textId="0E3FA5FD" w:rsidR="00644C36" w:rsidRPr="002F7769" w:rsidRDefault="00814DDE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-43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Pr="002F7769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B47EFF" w:rsidRPr="00B47EFF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2F7769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58ED1D6C" w14:textId="19A4B30C" w:rsidR="008D5D16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8D5D16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4</w:t>
      </w:r>
      <w:r w:rsidR="008D5D16" w:rsidRPr="0070212F">
        <w:rPr>
          <w:rFonts w:asciiTheme="majorBidi" w:hAnsiTheme="majorBidi" w:cstheme="majorBidi"/>
          <w:sz w:val="28"/>
          <w:szCs w:val="28"/>
        </w:rPr>
        <w:tab/>
      </w:r>
      <w:r w:rsidR="008D5D16" w:rsidRPr="0070212F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</w:p>
    <w:p w14:paraId="1B8EABC7" w14:textId="7345619F" w:rsidR="008D5D16" w:rsidRPr="0070212F" w:rsidRDefault="008D5D16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สินค้าสำเร็จรูป</w:t>
      </w:r>
      <w:r w:rsidR="000E4527" w:rsidRPr="0070212F">
        <w:rPr>
          <w:rFonts w:asciiTheme="majorBidi" w:hAnsiTheme="majorBidi" w:cstheme="majorBidi"/>
          <w:sz w:val="28"/>
          <w:szCs w:val="28"/>
          <w:cs/>
        </w:rPr>
        <w:t>และสินค้าระหว่างผลิต</w:t>
      </w:r>
      <w:r w:rsidRPr="0070212F">
        <w:rPr>
          <w:rFonts w:asciiTheme="majorBidi" w:hAnsiTheme="majorBidi" w:cstheme="majorBidi"/>
          <w:sz w:val="28"/>
          <w:szCs w:val="28"/>
          <w:cs/>
        </w:rPr>
        <w:t>แสดงมูลค่าตามราคาทุน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ตามวิธีถัวเฉลี่ยถ่วงน้ำหนักหรือมูลค่าสุทธิที่จะได้รับแล้วแต่ราคาใดจะต่ำกว่า </w:t>
      </w:r>
      <w:r w:rsidR="005A4F02" w:rsidRPr="0070212F">
        <w:rPr>
          <w:rFonts w:asciiTheme="majorBidi" w:hAnsiTheme="majorBidi" w:cstheme="majorBidi"/>
          <w:sz w:val="28"/>
          <w:szCs w:val="28"/>
          <w:cs/>
        </w:rPr>
        <w:t>และประกอบด้วยต้นทุนวัตถุดิบ แรงงานและค่าโสหุ้ยในการผลิต</w:t>
      </w:r>
    </w:p>
    <w:p w14:paraId="4B60A837" w14:textId="47BEFFCE" w:rsidR="003A067F" w:rsidRPr="0070212F" w:rsidRDefault="000E4527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วัตถุดิบแสดงมูลค่าตามราคาทุนถัวเฉลี่ย</w:t>
      </w:r>
      <w:r w:rsidR="005A4F02" w:rsidRPr="0070212F">
        <w:rPr>
          <w:rFonts w:asciiTheme="majorBidi" w:hAnsiTheme="majorBidi" w:cstheme="majorBidi"/>
          <w:sz w:val="28"/>
          <w:szCs w:val="28"/>
          <w:cs/>
        </w:rPr>
        <w:t>ถ่วงน้ำหนัก</w:t>
      </w:r>
      <w:r w:rsidRPr="0070212F">
        <w:rPr>
          <w:rFonts w:asciiTheme="majorBidi" w:hAnsiTheme="majorBidi" w:cstheme="majorBidi"/>
          <w:sz w:val="28"/>
          <w:szCs w:val="28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EE93ACC" w14:textId="62FBD42C" w:rsidR="005F5926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5F5926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5</w:t>
      </w:r>
      <w:r w:rsidR="005F5926" w:rsidRPr="0070212F">
        <w:rPr>
          <w:rFonts w:asciiTheme="majorBidi" w:hAnsiTheme="majorBidi" w:cstheme="majorBidi"/>
          <w:sz w:val="28"/>
          <w:szCs w:val="28"/>
        </w:rPr>
        <w:tab/>
      </w:r>
      <w:r w:rsidR="00EC1684" w:rsidRPr="0070212F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และบริษัทร่วม</w:t>
      </w:r>
    </w:p>
    <w:p w14:paraId="423E3399" w14:textId="05AE8AC7" w:rsidR="009812C7" w:rsidRPr="0070212F" w:rsidRDefault="009812C7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58399465" w14:textId="27561988" w:rsidR="00853BCC" w:rsidRDefault="009812C7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  <w:r w:rsidR="006B71C9" w:rsidRPr="0070212F">
        <w:rPr>
          <w:rFonts w:asciiTheme="majorBidi" w:hAnsiTheme="majorBidi" w:cstheme="majorBidi"/>
          <w:sz w:val="28"/>
          <w:szCs w:val="28"/>
          <w:cs/>
        </w:rPr>
        <w:t>สุทธิจากค่าเผื่อการ</w:t>
      </w:r>
      <w:r w:rsidR="003C5FB8">
        <w:rPr>
          <w:rFonts w:asciiTheme="majorBidi" w:hAnsiTheme="majorBidi" w:cstheme="majorBidi" w:hint="cs"/>
          <w:sz w:val="28"/>
          <w:szCs w:val="28"/>
          <w:cs/>
        </w:rPr>
        <w:t>ด้อยค่า</w:t>
      </w:r>
      <w:r w:rsidR="006B71C9" w:rsidRPr="0070212F">
        <w:rPr>
          <w:rFonts w:asciiTheme="majorBidi" w:hAnsiTheme="majorBidi" w:cstheme="majorBidi"/>
          <w:sz w:val="28"/>
          <w:szCs w:val="28"/>
          <w:cs/>
        </w:rPr>
        <w:t xml:space="preserve"> (ถ้ามี)</w:t>
      </w:r>
    </w:p>
    <w:p w14:paraId="6777DC05" w14:textId="77777777" w:rsidR="00853BCC" w:rsidRDefault="00853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622254A" w14:textId="31C55B33" w:rsidR="00B43922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lastRenderedPageBreak/>
        <w:t>3</w:t>
      </w:r>
      <w:r w:rsidR="00B43922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6</w:t>
      </w:r>
      <w:r w:rsidR="00B43922" w:rsidRPr="0070212F">
        <w:rPr>
          <w:rFonts w:asciiTheme="majorBidi" w:hAnsiTheme="majorBidi" w:cstheme="majorBidi"/>
          <w:sz w:val="28"/>
          <w:szCs w:val="28"/>
          <w:cs/>
        </w:rPr>
        <w:tab/>
        <w:t>ที่ดิน อาคารและอุปกรณ์ และค่าเสื่อมราคา</w:t>
      </w:r>
    </w:p>
    <w:p w14:paraId="76FD6384" w14:textId="333A194E" w:rsidR="00B43922" w:rsidRPr="0070212F" w:rsidRDefault="00B43922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0212F">
        <w:rPr>
          <w:rFonts w:asciiTheme="majorBidi" w:hAnsiTheme="majorBidi"/>
          <w:sz w:val="28"/>
          <w:szCs w:val="28"/>
          <w:cs/>
        </w:rPr>
        <w:t>(</w:t>
      </w:r>
      <w:r w:rsidRPr="0070212F">
        <w:rPr>
          <w:rFonts w:asciiTheme="majorBidi" w:hAnsiTheme="majorBidi" w:cstheme="majorBidi"/>
          <w:sz w:val="28"/>
          <w:szCs w:val="28"/>
          <w:cs/>
        </w:rPr>
        <w:t>ถ้ามี</w:t>
      </w:r>
      <w:r w:rsidR="003107A0" w:rsidRPr="0070212F">
        <w:rPr>
          <w:rFonts w:asciiTheme="majorBidi" w:hAnsiTheme="majorBidi"/>
          <w:sz w:val="28"/>
          <w:szCs w:val="28"/>
          <w:cs/>
        </w:rPr>
        <w:t>)</w:t>
      </w:r>
    </w:p>
    <w:p w14:paraId="71DFC4C6" w14:textId="52972F53" w:rsidR="00B43922" w:rsidRPr="0070212F" w:rsidRDefault="00B43922" w:rsidP="00917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540"/>
      </w:tblGrid>
      <w:tr w:rsidR="00B43922" w:rsidRPr="0070212F" w14:paraId="3CE69953" w14:textId="77777777" w:rsidTr="00EF69BA">
        <w:tc>
          <w:tcPr>
            <w:tcW w:w="6480" w:type="dxa"/>
          </w:tcPr>
          <w:p w14:paraId="308CC9A8" w14:textId="51B4A3B9" w:rsidR="00B43922" w:rsidRPr="0070212F" w:rsidRDefault="00B43922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78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CB09B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350" w:type="dxa"/>
          </w:tcPr>
          <w:p w14:paraId="2420F0E6" w14:textId="235F8FE7" w:rsidR="00B43922" w:rsidRPr="0070212F" w:rsidRDefault="00B47EFF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F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52EAD" w:rsidRPr="0070212F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EF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1EC66A3E" w14:textId="77777777" w:rsidR="00B43922" w:rsidRPr="0070212F" w:rsidRDefault="00B43922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B43922" w:rsidRPr="0070212F" w14:paraId="5662095D" w14:textId="77777777" w:rsidTr="00EF69BA">
        <w:tc>
          <w:tcPr>
            <w:tcW w:w="6480" w:type="dxa"/>
          </w:tcPr>
          <w:p w14:paraId="7594E5F5" w14:textId="77777777" w:rsidR="00B43922" w:rsidRPr="0070212F" w:rsidRDefault="00B43922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7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6C46DBEA" w14:textId="0992B2D3" w:rsidR="00B43922" w:rsidRPr="0070212F" w:rsidRDefault="00B47EFF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F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43922" w:rsidRPr="0070212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952EAD" w:rsidRPr="0070212F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="00B43922"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47EF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756FA035" w14:textId="77777777" w:rsidR="00B43922" w:rsidRPr="0070212F" w:rsidRDefault="00B43922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B43922" w:rsidRPr="0070212F" w14:paraId="33FC1692" w14:textId="77777777" w:rsidTr="00EF69BA">
        <w:tc>
          <w:tcPr>
            <w:tcW w:w="6480" w:type="dxa"/>
          </w:tcPr>
          <w:p w14:paraId="0A0E1539" w14:textId="77777777" w:rsidR="00B43922" w:rsidRPr="0070212F" w:rsidRDefault="00B43922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78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950D66A" w14:textId="37ED9788" w:rsidR="00B43922" w:rsidRPr="0070212F" w:rsidRDefault="00B47EFF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F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2517E"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52EAD" w:rsidRPr="0070212F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="003D6C13" w:rsidRPr="0070212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47EF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14:paraId="0D3E8EE1" w14:textId="77777777" w:rsidR="00B43922" w:rsidRPr="0070212F" w:rsidRDefault="00B43922" w:rsidP="00EC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8FAA7CB" w14:textId="77777777" w:rsidR="00B43922" w:rsidRPr="0070212F" w:rsidRDefault="00B43922" w:rsidP="007B4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E359AC" w:rsidRPr="0070212F">
        <w:rPr>
          <w:rFonts w:asciiTheme="majorBidi" w:hAnsiTheme="majorBidi" w:cstheme="majorBidi"/>
          <w:sz w:val="28"/>
          <w:szCs w:val="28"/>
          <w:cs/>
        </w:rPr>
        <w:t>และก่อสร้าง</w:t>
      </w:r>
    </w:p>
    <w:p w14:paraId="7303FEE5" w14:textId="591A71AA" w:rsidR="00B43922" w:rsidRPr="0070212F" w:rsidRDefault="00C27DF1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43922" w:rsidRPr="0070212F">
        <w:rPr>
          <w:rFonts w:asciiTheme="majorBidi" w:hAnsiTheme="majorBidi" w:cstheme="majorBidi"/>
          <w:sz w:val="28"/>
          <w:szCs w:val="28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43922" w:rsidRPr="0070212F">
        <w:rPr>
          <w:rFonts w:asciiTheme="majorBidi" w:hAnsiTheme="majorBidi" w:cstheme="majorBidi"/>
          <w:sz w:val="28"/>
          <w:szCs w:val="28"/>
          <w:cs/>
        </w:rPr>
        <w:t>ตัดรายการสินทรัพย์นั้นออกจากบัญชี</w:t>
      </w:r>
    </w:p>
    <w:p w14:paraId="7B568376" w14:textId="6B9B3053" w:rsidR="00B43922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B43922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7</w:t>
      </w:r>
      <w:r w:rsidR="00B43922" w:rsidRPr="0070212F">
        <w:rPr>
          <w:rFonts w:asciiTheme="majorBidi" w:hAnsiTheme="majorBidi" w:cstheme="majorBidi"/>
          <w:sz w:val="28"/>
          <w:szCs w:val="28"/>
          <w:cs/>
        </w:rPr>
        <w:tab/>
        <w:t>สินทรัพย์ไม่มีตัวตน</w:t>
      </w:r>
    </w:p>
    <w:p w14:paraId="40FE31D7" w14:textId="08C9EAED" w:rsidR="00127F9B" w:rsidRDefault="00C27DF1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43922" w:rsidRPr="0070212F">
        <w:rPr>
          <w:rFonts w:asciiTheme="majorBidi" w:hAnsiTheme="majorBidi" w:cstheme="majorBidi"/>
          <w:sz w:val="28"/>
          <w:szCs w:val="28"/>
          <w:cs/>
        </w:rPr>
        <w:t>จะบันทึกต้นทุนเริ่มแรกของสินทรัพย์</w:t>
      </w:r>
      <w:r w:rsidR="003107A0" w:rsidRPr="0070212F">
        <w:rPr>
          <w:rFonts w:asciiTheme="majorBidi" w:hAnsiTheme="majorBidi" w:cstheme="majorBidi"/>
          <w:sz w:val="28"/>
          <w:szCs w:val="28"/>
          <w:cs/>
        </w:rPr>
        <w:t>ไม่มีตัวตน</w:t>
      </w:r>
      <w:r w:rsidR="00B43922" w:rsidRPr="0070212F">
        <w:rPr>
          <w:rFonts w:asciiTheme="majorBidi" w:hAnsiTheme="majorBidi" w:cstheme="majorBidi"/>
          <w:sz w:val="28"/>
          <w:szCs w:val="28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D966DE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43922" w:rsidRPr="0070212F">
        <w:rPr>
          <w:rFonts w:asciiTheme="majorBidi" w:hAnsiTheme="majorBidi" w:cstheme="majorBidi"/>
          <w:sz w:val="28"/>
          <w:szCs w:val="28"/>
          <w:cs/>
        </w:rPr>
        <w:t>(ถ้ามี) ของสินทรัพย์นั้น</w:t>
      </w:r>
    </w:p>
    <w:p w14:paraId="249132B1" w14:textId="21DEEF24" w:rsidR="00B8740C" w:rsidRDefault="00C27DF1" w:rsidP="00B87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B24F0E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="00B43922" w:rsidRPr="00B24F0E">
        <w:rPr>
          <w:rFonts w:asciiTheme="majorBidi" w:hAnsiTheme="majorBidi" w:cstheme="majorBidi"/>
          <w:spacing w:val="-2"/>
          <w:sz w:val="28"/>
          <w:szCs w:val="28"/>
          <w:cs/>
        </w:rPr>
        <w:t>ตัดจำหน่ายสินทรัพย์ไม่มีตัวตนที่มีอายุการให้ประโยชน์จำกัด</w:t>
      </w:r>
      <w:r w:rsidR="005E1B45" w:rsidRPr="00B24F0E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โดยใช้วิธีเส้นตรงตาม</w:t>
      </w:r>
      <w:r w:rsidR="00B43922" w:rsidRPr="00B24F0E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B8740C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B43922" w:rsidRPr="00B8740C">
        <w:rPr>
          <w:rFonts w:asciiTheme="majorBidi" w:hAnsiTheme="majorBidi" w:cstheme="majorBidi"/>
          <w:spacing w:val="-4"/>
          <w:sz w:val="28"/>
          <w:szCs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002FAF53" w14:textId="5288CB53" w:rsidR="00DD1804" w:rsidRDefault="00DD1804" w:rsidP="00917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ค่า</w:t>
      </w:r>
      <w:r w:rsidR="00AE301C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AE301C" w:rsidRPr="0070212F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Pr="0070212F">
        <w:rPr>
          <w:rFonts w:asciiTheme="majorBidi" w:hAnsiTheme="majorBidi" w:cstheme="majorBidi"/>
          <w:sz w:val="28"/>
          <w:szCs w:val="28"/>
          <w:cs/>
        </w:rPr>
        <w:t>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540"/>
      </w:tblGrid>
      <w:tr w:rsidR="00420949" w:rsidRPr="0070212F" w14:paraId="56631324" w14:textId="77777777" w:rsidTr="00B460E9">
        <w:tc>
          <w:tcPr>
            <w:tcW w:w="6480" w:type="dxa"/>
          </w:tcPr>
          <w:p w14:paraId="2721BD77" w14:textId="11E61528" w:rsidR="00420949" w:rsidRPr="0070212F" w:rsidRDefault="00420949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78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350" w:type="dxa"/>
          </w:tcPr>
          <w:p w14:paraId="546E4FC0" w14:textId="2132283A" w:rsidR="00420949" w:rsidRPr="0070212F" w:rsidRDefault="00B47EFF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F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0949" w:rsidRPr="0070212F">
              <w:rPr>
                <w:rFonts w:asciiTheme="majorBidi" w:hAnsiTheme="majorBidi"/>
                <w:sz w:val="28"/>
                <w:szCs w:val="28"/>
                <w:cs/>
              </w:rPr>
              <w:t xml:space="preserve"> -</w:t>
            </w:r>
            <w:r w:rsidR="00420949"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47EF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14:paraId="26F66A91" w14:textId="77777777" w:rsidR="00420949" w:rsidRPr="0070212F" w:rsidRDefault="00420949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1AABA61" w14:textId="44FBE78A" w:rsidR="00A7472F" w:rsidRPr="0070212F" w:rsidRDefault="00A7472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สินทรัพย์ไม่มีตัวตนที่มีอายุการให้ประโยชน์ไม่</w:t>
      </w:r>
      <w:r w:rsidR="003E1534" w:rsidRPr="0070212F">
        <w:rPr>
          <w:rFonts w:asciiTheme="majorBidi" w:hAnsiTheme="majorBidi" w:cstheme="majorBidi"/>
          <w:sz w:val="28"/>
          <w:szCs w:val="28"/>
          <w:cs/>
        </w:rPr>
        <w:t>ทราบแน่นอนของกิจการ คือ</w:t>
      </w:r>
      <w:r w:rsidR="000C7BA1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เครื่องหมายการค้า</w:t>
      </w:r>
    </w:p>
    <w:p w14:paraId="23FD2B86" w14:textId="0EEE74C6" w:rsidR="003E1534" w:rsidRPr="0070212F" w:rsidRDefault="003E1534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กลุ่ม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61FAB9AB" w14:textId="5DA9BACF" w:rsidR="00206DFD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206DFD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8</w:t>
      </w:r>
      <w:r w:rsidR="00206DFD" w:rsidRPr="0070212F">
        <w:rPr>
          <w:rFonts w:asciiTheme="majorBidi" w:hAnsiTheme="majorBidi" w:cstheme="majorBidi"/>
          <w:sz w:val="28"/>
          <w:szCs w:val="28"/>
        </w:rPr>
        <w:tab/>
      </w:r>
      <w:r w:rsidR="00206DFD" w:rsidRPr="0070212F">
        <w:rPr>
          <w:rFonts w:asciiTheme="majorBidi" w:hAnsiTheme="majorBidi" w:cstheme="majorBidi"/>
          <w:sz w:val="28"/>
          <w:szCs w:val="28"/>
          <w:cs/>
        </w:rPr>
        <w:t>สัญญาเช่า</w:t>
      </w:r>
    </w:p>
    <w:p w14:paraId="35A120E7" w14:textId="49A760C9" w:rsidR="003F19A6" w:rsidRDefault="00C67F3C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  <w:r w:rsidR="003F19A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FFEC91B" w14:textId="77777777" w:rsidR="00C67F3C" w:rsidRPr="004B3040" w:rsidRDefault="00C67F3C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4B3040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กลุ่มบริษัทในฐานะผู้เช่า</w:t>
      </w:r>
    </w:p>
    <w:p w14:paraId="2C75E268" w14:textId="0CD286DE" w:rsidR="00C67F3C" w:rsidRPr="0070212F" w:rsidRDefault="00C67F3C" w:rsidP="00817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0212F">
        <w:rPr>
          <w:rFonts w:asciiTheme="majorBidi" w:hAnsiTheme="majorBidi" w:cstheme="majorBidi"/>
          <w:sz w:val="28"/>
          <w:szCs w:val="28"/>
        </w:rPr>
        <w:tab/>
      </w:r>
    </w:p>
    <w:p w14:paraId="417B8234" w14:textId="632A1770" w:rsidR="00C67F3C" w:rsidRPr="003A7A83" w:rsidRDefault="00C67F3C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3A7A83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สินทรัพย์สิทธิการใช้</w:t>
      </w:r>
    </w:p>
    <w:p w14:paraId="3A3ED73D" w14:textId="038CB244" w:rsidR="00C67F3C" w:rsidRPr="0070212F" w:rsidRDefault="00C67F3C" w:rsidP="00817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C7708D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AA4556" w:rsidRPr="0070212F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ประมาณการต้นทุนในการรื้อถอนและการขนย้ายสินทรัพย์อ้างอิง หร</w:t>
      </w:r>
      <w:r w:rsidR="00C7708D" w:rsidRPr="0070212F">
        <w:rPr>
          <w:rFonts w:asciiTheme="majorBidi" w:hAnsiTheme="majorBidi" w:cstheme="majorBidi"/>
          <w:sz w:val="28"/>
          <w:szCs w:val="28"/>
          <w:cs/>
        </w:rPr>
        <w:t>ื</w:t>
      </w:r>
      <w:r w:rsidR="00AA4556" w:rsidRPr="0070212F">
        <w:rPr>
          <w:rFonts w:asciiTheme="majorBidi" w:hAnsiTheme="majorBidi" w:cstheme="majorBidi"/>
          <w:sz w:val="28"/>
          <w:szCs w:val="28"/>
          <w:cs/>
        </w:rPr>
        <w:t>อการบูรณะสินทรัพย์อ้างอิงหรือสถานที่ตั้งของสินทรัพย์อ้างอิง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และหักด้วยสิ่งจูงใจตามสัญญาเช่าที่ได้รับ</w:t>
      </w:r>
    </w:p>
    <w:p w14:paraId="17D40A8A" w14:textId="29FE34B9" w:rsidR="00C67F3C" w:rsidRDefault="00C67F3C" w:rsidP="008A2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ค่าเสื่อมราคาของสินทรัพย์สิทธิการใช้คำนวณจากราคาทุน</w:t>
      </w:r>
      <w:r w:rsidR="00783416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540"/>
      </w:tblGrid>
      <w:tr w:rsidR="00FD3021" w:rsidRPr="0070212F" w14:paraId="790044DC" w14:textId="77777777" w:rsidTr="00B460E9">
        <w:tc>
          <w:tcPr>
            <w:tcW w:w="6480" w:type="dxa"/>
          </w:tcPr>
          <w:p w14:paraId="544B782B" w14:textId="7BE769D1" w:rsidR="00FD3021" w:rsidRPr="0070212F" w:rsidRDefault="001C4315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6"/>
              </w:tabs>
              <w:spacing w:line="320" w:lineRule="exact"/>
              <w:ind w:left="678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พื้นที่</w:t>
            </w:r>
            <w:r w:rsidR="003F6B6E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ในอาคาร</w:t>
            </w:r>
          </w:p>
        </w:tc>
        <w:tc>
          <w:tcPr>
            <w:tcW w:w="1350" w:type="dxa"/>
          </w:tcPr>
          <w:p w14:paraId="6E4DDF1D" w14:textId="277E56AE" w:rsidR="00FD3021" w:rsidRPr="0070212F" w:rsidRDefault="00B47EFF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F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3021" w:rsidRPr="0070212F">
              <w:rPr>
                <w:rFonts w:asciiTheme="majorBidi" w:hAnsiTheme="majorBidi"/>
                <w:sz w:val="28"/>
                <w:szCs w:val="28"/>
                <w:cs/>
              </w:rPr>
              <w:t xml:space="preserve"> -</w:t>
            </w:r>
            <w:r w:rsidR="00FD3021"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47EF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14:paraId="3C753F0A" w14:textId="77777777" w:rsidR="00FD3021" w:rsidRPr="0070212F" w:rsidRDefault="00FD3021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FD3021" w:rsidRPr="0070212F" w14:paraId="5EC6A788" w14:textId="77777777" w:rsidTr="00B460E9">
        <w:tc>
          <w:tcPr>
            <w:tcW w:w="6480" w:type="dxa"/>
          </w:tcPr>
          <w:p w14:paraId="68656997" w14:textId="62F0B04F" w:rsidR="00FD3021" w:rsidRPr="0070212F" w:rsidRDefault="00FD3021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78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590B2F4" w14:textId="203F49AC" w:rsidR="00FD3021" w:rsidRPr="0070212F" w:rsidRDefault="00B47EFF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F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14:paraId="6B2E0019" w14:textId="7D918A91" w:rsidR="00FD3021" w:rsidRPr="0070212F" w:rsidRDefault="00FD3021" w:rsidP="0060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12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B3BDC40" w14:textId="4D621C5C" w:rsidR="00FC4AA8" w:rsidRDefault="00C67F3C" w:rsidP="005D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27D3E72" w14:textId="0236C0D1" w:rsidR="00C67F3C" w:rsidRPr="0074244D" w:rsidRDefault="00C67F3C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74244D">
        <w:rPr>
          <w:rFonts w:asciiTheme="majorBidi" w:hAnsiTheme="majorBidi" w:cstheme="majorBidi"/>
          <w:i/>
          <w:iCs/>
          <w:sz w:val="28"/>
          <w:szCs w:val="28"/>
          <w:cs/>
        </w:rPr>
        <w:t>หนี้สินตามสัญญาเช่า</w:t>
      </w:r>
    </w:p>
    <w:p w14:paraId="09D161ED" w14:textId="7C417CA1" w:rsidR="00C67F3C" w:rsidRPr="0070212F" w:rsidRDefault="00C67F3C" w:rsidP="00BE5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0A671A7" w14:textId="7375120E" w:rsidR="002230DF" w:rsidRDefault="00C67F3C" w:rsidP="00BE5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D42A682" w14:textId="77777777" w:rsidR="002230DF" w:rsidRDefault="00223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62E21E" w14:textId="58ADED0F" w:rsidR="00C67F3C" w:rsidRPr="00532B6B" w:rsidRDefault="00C67F3C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532B6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889798F" w14:textId="7994C58C" w:rsidR="00C67F3C" w:rsidRPr="0070212F" w:rsidRDefault="00C67F3C" w:rsidP="00BE5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สัญญาเช่าที่มีอายุสัญญาเช่า </w:t>
      </w:r>
      <w:r w:rsidR="00B47EFF" w:rsidRPr="00B47EFF">
        <w:rPr>
          <w:rFonts w:asciiTheme="majorBidi" w:hAnsiTheme="majorBidi" w:cstheme="majorBidi"/>
          <w:sz w:val="28"/>
          <w:szCs w:val="28"/>
        </w:rPr>
        <w:t>12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D092291" w14:textId="6983A4A9" w:rsidR="003A1C73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3A1C73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9</w:t>
      </w:r>
      <w:r w:rsidR="003A1C73" w:rsidRPr="0070212F">
        <w:rPr>
          <w:rFonts w:asciiTheme="majorBidi" w:hAnsiTheme="majorBidi" w:cstheme="majorBidi"/>
          <w:sz w:val="28"/>
          <w:szCs w:val="28"/>
        </w:rPr>
        <w:tab/>
      </w:r>
      <w:r w:rsidR="003A1C73" w:rsidRPr="0070212F">
        <w:rPr>
          <w:rFonts w:asciiTheme="majorBidi" w:hAnsiTheme="majorBidi" w:cstheme="majorBidi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027FD053" w14:textId="542ED20E" w:rsidR="003A1C73" w:rsidRPr="0070212F" w:rsidRDefault="003A1C73" w:rsidP="00BE5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บุคคลหรือกิจการที่เกี่ยวข้องกันกับ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หมายถึง บุคคลหรือกิจการที่มีอำนาจควบคุม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หรือถูก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7C67A3BD" w14:textId="77CAAC7A" w:rsidR="003A1C73" w:rsidRPr="0070212F" w:rsidRDefault="003A1C73" w:rsidP="00BE5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นอกจากนี้บุคคลหรือกิจการที่เกี่ยวข้องกันยังหมายรวมถึง</w:t>
      </w:r>
      <w:r w:rsidR="002F7B8C" w:rsidRPr="0070212F">
        <w:rPr>
          <w:rFonts w:asciiTheme="majorBidi" w:hAnsiTheme="majorBidi" w:cstheme="majorBidi"/>
          <w:sz w:val="28"/>
          <w:szCs w:val="28"/>
          <w:cs/>
        </w:rPr>
        <w:t>บริษัทร่วม และ</w:t>
      </w:r>
      <w:r w:rsidRPr="0070212F">
        <w:rPr>
          <w:rFonts w:asciiTheme="majorBidi" w:hAnsiTheme="majorBidi" w:cstheme="majorBidi"/>
          <w:sz w:val="28"/>
          <w:szCs w:val="28"/>
          <w:cs/>
        </w:rPr>
        <w:t>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ผู้บริหารสำคัญ กรรมการหรือพนักงานของ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2F019495" w14:textId="29CAEFFC" w:rsidR="00206DFD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206DFD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10</w:t>
      </w:r>
      <w:r w:rsidR="00206DFD" w:rsidRPr="0070212F">
        <w:rPr>
          <w:rFonts w:asciiTheme="majorBidi" w:hAnsiTheme="majorBidi" w:cstheme="majorBidi"/>
          <w:sz w:val="28"/>
          <w:szCs w:val="28"/>
        </w:rPr>
        <w:tab/>
      </w:r>
      <w:r w:rsidR="00206DFD" w:rsidRPr="0070212F">
        <w:rPr>
          <w:rFonts w:asciiTheme="majorBidi" w:hAnsiTheme="majorBidi" w:cstheme="majorBidi"/>
          <w:sz w:val="28"/>
          <w:szCs w:val="28"/>
          <w:cs/>
        </w:rPr>
        <w:t>เงินตราต่างประเทศ</w:t>
      </w:r>
    </w:p>
    <w:p w14:paraId="6AADD98A" w14:textId="14637B7C" w:rsidR="00206DFD" w:rsidRPr="0070212F" w:rsidRDefault="007601FF" w:rsidP="00D7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06DFD" w:rsidRPr="0070212F">
        <w:rPr>
          <w:rFonts w:asciiTheme="majorBidi" w:hAnsiTheme="majorBidi" w:cstheme="majorBidi"/>
          <w:sz w:val="28"/>
          <w:szCs w:val="28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06DFD" w:rsidRPr="0070212F">
        <w:rPr>
          <w:rFonts w:asciiTheme="majorBidi" w:hAnsiTheme="majorBidi" w:cstheme="majorBidi"/>
          <w:sz w:val="28"/>
          <w:szCs w:val="28"/>
          <w:cs/>
        </w:rPr>
        <w:t xml:space="preserve"> รายการต่าง</w:t>
      </w:r>
      <w:r w:rsidR="00C27DF1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06DFD" w:rsidRPr="0070212F">
        <w:rPr>
          <w:rFonts w:asciiTheme="majorBidi" w:hAnsiTheme="majorBidi" w:cstheme="majorBidi"/>
          <w:sz w:val="28"/>
          <w:szCs w:val="28"/>
          <w:cs/>
        </w:rPr>
        <w:t>ๆ</w:t>
      </w:r>
      <w:r w:rsidR="00C27DF1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06DFD" w:rsidRPr="0070212F">
        <w:rPr>
          <w:rFonts w:asciiTheme="majorBidi" w:hAnsiTheme="majorBidi" w:cstheme="majorBidi"/>
          <w:sz w:val="28"/>
          <w:szCs w:val="28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A7F72ED" w14:textId="1520A12C" w:rsidR="00206DFD" w:rsidRPr="0070212F" w:rsidRDefault="00206DFD" w:rsidP="00D7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ณ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วันที่เกิดรายการ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42C6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ณ</w:t>
      </w:r>
      <w:r w:rsidR="00B5707F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</w:t>
      </w:r>
    </w:p>
    <w:p w14:paraId="7668C83C" w14:textId="4EACBCE0" w:rsidR="00DA6945" w:rsidRDefault="00206DFD" w:rsidP="00D7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784709D" w14:textId="77777777" w:rsidR="00702F7D" w:rsidRPr="00702F7D" w:rsidRDefault="00702F7D" w:rsidP="00702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eastAsia="Batang" w:hAnsiTheme="majorBidi" w:cstheme="majorBidi"/>
          <w:sz w:val="28"/>
          <w:szCs w:val="28"/>
        </w:rPr>
      </w:pPr>
      <w:r w:rsidRPr="00702F7D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702F7D">
        <w:rPr>
          <w:rFonts w:asciiTheme="majorBidi" w:eastAsia="Batang" w:hAnsiTheme="majorBidi" w:cstheme="majorBidi"/>
          <w:sz w:val="28"/>
          <w:szCs w:val="28"/>
          <w:cs/>
        </w:rPr>
        <w:t>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3EE10D81" w14:textId="77777777" w:rsidR="00702F7D" w:rsidRPr="00702F7D" w:rsidRDefault="00702F7D" w:rsidP="00702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eastAsia="Batang" w:hAnsiTheme="majorBidi" w:cstheme="majorBidi"/>
          <w:sz w:val="28"/>
          <w:szCs w:val="28"/>
          <w:cs/>
        </w:rPr>
      </w:pPr>
      <w:r w:rsidRPr="00702F7D">
        <w:rPr>
          <w:rFonts w:asciiTheme="majorBidi" w:eastAsia="Batang" w:hAnsiTheme="majorBidi" w:cstheme="majorBidi"/>
          <w:sz w:val="28"/>
          <w:szCs w:val="28"/>
          <w:cs/>
        </w:rPr>
        <w:t>รายได้</w:t>
      </w:r>
      <w:r w:rsidRPr="00702F7D">
        <w:rPr>
          <w:rFonts w:asciiTheme="majorBidi" w:hAnsiTheme="majorBidi" w:cstheme="majorBidi"/>
          <w:sz w:val="28"/>
          <w:szCs w:val="28"/>
          <w:cs/>
        </w:rPr>
        <w:t>และ</w:t>
      </w:r>
      <w:r w:rsidRPr="00702F7D">
        <w:rPr>
          <w:rFonts w:asciiTheme="majorBidi" w:eastAsia="Batang" w:hAnsiTheme="majorBidi" w:cstheme="majorBidi"/>
          <w:sz w:val="28"/>
          <w:szCs w:val="28"/>
          <w:cs/>
        </w:rPr>
        <w:t>ค่าใช้จ่ายของกิจการในต่างประเทศแปลงค่าเป็นเงินบาทโดยใช้อัตราแลกเปลี่ยนถัวเฉลี่ย</w:t>
      </w:r>
    </w:p>
    <w:p w14:paraId="6D11A6A4" w14:textId="48C7CDA7" w:rsidR="00702F7D" w:rsidRDefault="00702F7D" w:rsidP="00702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F7D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702F7D">
        <w:rPr>
          <w:rFonts w:asciiTheme="majorBidi" w:eastAsia="Batang" w:hAnsiTheme="majorBidi" w:cstheme="majorBidi"/>
          <w:sz w:val="28"/>
          <w:szCs w:val="28"/>
          <w:cs/>
        </w:rPr>
        <w:t>จากอัตราแลกเปลี่ยนที่เกิดจากการแปลงค่างบการเงินของกิจการในต่างประเทศ บันทึกรับรู้เป็นกำไรหรือขาดทุนเบ็ดเสร็จอื่นในงบกำไรขาดทุนเบ็ดเสร็จ และแสดงเป็นรายการผลต่างจากอัตราแลกเปลี่ยนในส่วนของผู้ถือหุ้น จนกว่ามีการจำหน่ายเงินลงทุนในกิจการในต่างประเทศนั้นออกไป</w:t>
      </w:r>
    </w:p>
    <w:p w14:paraId="2CD69358" w14:textId="72CC20B0" w:rsidR="009F6DC7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9F6DC7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11</w:t>
      </w:r>
      <w:r w:rsidR="009F6DC7" w:rsidRPr="0070212F">
        <w:rPr>
          <w:rFonts w:asciiTheme="majorBidi" w:hAnsiTheme="majorBidi" w:cstheme="majorBidi"/>
          <w:sz w:val="28"/>
          <w:szCs w:val="28"/>
          <w:cs/>
        </w:rPr>
        <w:tab/>
        <w:t>การด้อยค่าของสินทรัพย์ที่ไม่ใช่สินทรัพย์ทางการเงิน</w:t>
      </w:r>
    </w:p>
    <w:p w14:paraId="3EDF6006" w14:textId="4D14709A" w:rsidR="00C7708D" w:rsidRPr="0070212F" w:rsidRDefault="009F6DC7" w:rsidP="00D7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ทุกสิ้นรอบระยะเวลารายงาน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และสินทรัพย์ที่ไม่มีตัวตนอื่นของ</w:t>
      </w:r>
      <w:r w:rsidR="009A42D8"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หากมีข้อบ่งชี้ว่าสินทรัพย์ดังกล่าวอาจด้อยค่า กลุ่มบริษัท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743D8" w:rsidRPr="0070212F">
        <w:rPr>
          <w:rFonts w:asciiTheme="majorBidi" w:hAnsiTheme="majorBidi"/>
          <w:sz w:val="28"/>
          <w:szCs w:val="28"/>
          <w:cs/>
        </w:rPr>
        <w:t xml:space="preserve"> </w:t>
      </w:r>
    </w:p>
    <w:p w14:paraId="1A73A3D8" w14:textId="4BCB8561" w:rsidR="009F6166" w:rsidRDefault="00C0285F" w:rsidP="00D72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</w:t>
      </w:r>
      <w:r w:rsidR="003A1C73" w:rsidRPr="0070212F">
        <w:rPr>
          <w:rFonts w:asciiTheme="majorBidi" w:hAnsiTheme="majorBidi" w:cstheme="majorBidi"/>
          <w:sz w:val="28"/>
          <w:szCs w:val="28"/>
          <w:cs/>
        </w:rPr>
        <w:t>ลุ่มบริษัทจะรับรู้รายการขาดทุนจากการด้อยค่าในส่วนของกำไรหรือขาดทุน</w:t>
      </w:r>
    </w:p>
    <w:p w14:paraId="59C8A82A" w14:textId="77777777" w:rsidR="009F6166" w:rsidRDefault="009F6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1614AE4" w14:textId="03B0D76B" w:rsidR="000E0E75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lastRenderedPageBreak/>
        <w:t>3</w:t>
      </w:r>
      <w:r w:rsidR="000E0E75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12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ab/>
        <w:t>ผลประโยชน์ของพนักงาน</w:t>
      </w:r>
    </w:p>
    <w:p w14:paraId="6C82FA39" w14:textId="1E2B7545" w:rsidR="000E0E75" w:rsidRPr="00D0400F" w:rsidRDefault="000E0E75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D0400F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77C63E09" w14:textId="39CEBA65" w:rsidR="00FE389F" w:rsidRDefault="00C27DF1" w:rsidP="00F7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B46DDAD" w14:textId="77777777" w:rsidR="000E0E75" w:rsidRPr="00D0400F" w:rsidRDefault="000E0E75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D0400F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ผลประโยชน์หลังออกจากงานของพนักงา</w:t>
      </w:r>
      <w:r w:rsidR="00901366" w:rsidRPr="00D0400F">
        <w:rPr>
          <w:rFonts w:asciiTheme="majorBidi" w:hAnsiTheme="majorBidi" w:cstheme="majorBidi"/>
          <w:sz w:val="28"/>
          <w:szCs w:val="28"/>
          <w:u w:val="single"/>
          <w:cs/>
        </w:rPr>
        <w:t>น</w:t>
      </w:r>
    </w:p>
    <w:p w14:paraId="38B2F9CF" w14:textId="77777777" w:rsidR="000E0E75" w:rsidRPr="00D0400F" w:rsidRDefault="000E0E75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D0400F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45264A5F" w14:textId="000672C7" w:rsidR="000E0E75" w:rsidRPr="0070212F" w:rsidRDefault="00C27DF1" w:rsidP="00DD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35F9C" w:rsidRPr="0070212F">
        <w:rPr>
          <w:rFonts w:asciiTheme="majorBidi" w:hAnsiTheme="majorBidi" w:cstheme="majorBidi"/>
          <w:sz w:val="28"/>
          <w:szCs w:val="28"/>
          <w:cs/>
        </w:rPr>
        <w:t>กลุ่ม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บริษัท เงินที่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90005FC" w14:textId="37698897" w:rsidR="000E0E75" w:rsidRPr="00D0400F" w:rsidRDefault="000E0E75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D040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40F28ED5" w14:textId="49BB5BF3" w:rsidR="000E0E75" w:rsidRPr="0070212F" w:rsidRDefault="00C27DF1" w:rsidP="00DD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มีภาระสำหรับเงินชดเชยที่ต้องจ่ายให้แก่พนักง</w:t>
      </w:r>
      <w:r w:rsidR="00901366" w:rsidRPr="0070212F">
        <w:rPr>
          <w:rFonts w:asciiTheme="majorBidi" w:hAnsiTheme="majorBidi" w:cstheme="majorBidi"/>
          <w:sz w:val="28"/>
          <w:szCs w:val="28"/>
          <w:cs/>
        </w:rPr>
        <w:t>านเมื่อออกจากงานตามกฎหมายแรงงาน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ซึ่ง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ถือว่าเงินชดเชยดังกล่าวเป็นโครงการผลประ</w:t>
      </w:r>
      <w:r w:rsidR="00901366" w:rsidRPr="0070212F">
        <w:rPr>
          <w:rFonts w:asciiTheme="majorBidi" w:hAnsiTheme="majorBidi" w:cstheme="majorBidi"/>
          <w:sz w:val="28"/>
          <w:szCs w:val="28"/>
          <w:cs/>
        </w:rPr>
        <w:t>โยชน์หลังออกจากงานสำหรับพนักงาน</w:t>
      </w:r>
    </w:p>
    <w:p w14:paraId="345E45A4" w14:textId="33C358D0" w:rsidR="000E0E75" w:rsidRPr="0070212F" w:rsidRDefault="00C27DF1" w:rsidP="00DD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คำนวณหนี้สินตามโครงการผลประโยชน์หลังออกจากงานของพนักงาน</w:t>
      </w:r>
      <w:r w:rsidR="000E0E75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โดยใช้วิธีคิดลดแต่ละหน่วยที่ประมาณการไว้ (</w:t>
      </w:r>
      <w:r w:rsidR="000E0E75" w:rsidRPr="0070212F">
        <w:rPr>
          <w:rFonts w:asciiTheme="majorBidi" w:hAnsiTheme="majorBidi" w:cstheme="majorBidi"/>
          <w:sz w:val="28"/>
          <w:szCs w:val="28"/>
        </w:rPr>
        <w:t>Projected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E75" w:rsidRPr="0070212F">
        <w:rPr>
          <w:rFonts w:asciiTheme="majorBidi" w:hAnsiTheme="majorBidi" w:cstheme="majorBidi"/>
          <w:sz w:val="28"/>
          <w:szCs w:val="28"/>
        </w:rPr>
        <w:t>Unit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E75" w:rsidRPr="0070212F">
        <w:rPr>
          <w:rFonts w:asciiTheme="majorBidi" w:hAnsiTheme="majorBidi" w:cstheme="majorBidi"/>
          <w:sz w:val="28"/>
          <w:szCs w:val="28"/>
        </w:rPr>
        <w:t>Credit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E75" w:rsidRPr="0070212F">
        <w:rPr>
          <w:rFonts w:asciiTheme="majorBidi" w:hAnsiTheme="majorBidi" w:cstheme="majorBidi"/>
          <w:sz w:val="28"/>
          <w:szCs w:val="28"/>
        </w:rPr>
        <w:t>Method</w:t>
      </w:r>
      <w:r w:rsidR="000E0E75" w:rsidRPr="0070212F">
        <w:rPr>
          <w:rFonts w:asciiTheme="majorBidi" w:hAnsiTheme="majorBidi"/>
          <w:sz w:val="28"/>
          <w:szCs w:val="28"/>
          <w:cs/>
        </w:rPr>
        <w:t>)</w:t>
      </w:r>
      <w:r w:rsidR="00901366" w:rsidRPr="0070212F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FA26A44" w14:textId="6832EDBD" w:rsidR="001671C4" w:rsidRPr="0070212F" w:rsidRDefault="000E0E75" w:rsidP="00DD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4D36355" w14:textId="59C88147" w:rsidR="000E0E75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0E0E75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13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ab/>
        <w:t>ประมาณการหนี้สิน</w:t>
      </w:r>
    </w:p>
    <w:p w14:paraId="2C96894C" w14:textId="4F7ED5FA" w:rsidR="000E0E75" w:rsidRPr="0070212F" w:rsidRDefault="00C27DF1" w:rsidP="00140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จะเสียทรัพยากรเชิงเศรษฐกิจไปเพื่อปลดเปลื้องภาระผูกพันนั้น และ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6316725" w14:textId="5D8EDF3E" w:rsidR="000E0E75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EF5527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14</w:t>
      </w:r>
      <w:r w:rsidR="00EF5527" w:rsidRPr="0070212F">
        <w:rPr>
          <w:rFonts w:asciiTheme="majorBidi" w:hAnsiTheme="majorBidi" w:cstheme="majorBidi"/>
          <w:sz w:val="28"/>
          <w:szCs w:val="28"/>
        </w:rPr>
        <w:tab/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 xml:space="preserve">ภาษีเงินได้ </w:t>
      </w:r>
    </w:p>
    <w:p w14:paraId="104EDCDF" w14:textId="0E609929" w:rsidR="00B06CBD" w:rsidRDefault="000E0E75" w:rsidP="00F7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ภาษีเงินได้ประกอบด้วยภาษีเงินได้</w:t>
      </w:r>
      <w:r w:rsidR="00415317" w:rsidRPr="00415317">
        <w:rPr>
          <w:rFonts w:asciiTheme="majorBidi" w:hAnsiTheme="majorBidi" w:cstheme="majorBidi"/>
          <w:sz w:val="28"/>
          <w:szCs w:val="28"/>
          <w:cs/>
        </w:rPr>
        <w:t>ของรอบระยะเวลา</w:t>
      </w:r>
      <w:r w:rsidRPr="0070212F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</w:p>
    <w:p w14:paraId="3C7C161A" w14:textId="452765C1" w:rsidR="000E0E75" w:rsidRPr="00AE05BB" w:rsidRDefault="00041981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41981">
        <w:rPr>
          <w:rFonts w:asciiTheme="majorBidi" w:hAnsiTheme="majorBidi" w:cstheme="majorBidi"/>
          <w:i/>
          <w:iCs/>
          <w:sz w:val="28"/>
          <w:szCs w:val="28"/>
          <w:cs/>
        </w:rPr>
        <w:t>ภาษีเงินได้ของรอบระยะเวลาปัจจุบัน</w:t>
      </w:r>
    </w:p>
    <w:p w14:paraId="7F68BB08" w14:textId="5336AEBE" w:rsidR="000E0E75" w:rsidRPr="0070212F" w:rsidRDefault="00C27DF1" w:rsidP="00AE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บันทึก</w:t>
      </w:r>
      <w:r w:rsidR="00041981" w:rsidRPr="00041981">
        <w:rPr>
          <w:rFonts w:asciiTheme="majorBidi" w:hAnsiTheme="majorBidi" w:cstheme="majorBidi"/>
          <w:sz w:val="28"/>
          <w:szCs w:val="28"/>
          <w:cs/>
        </w:rPr>
        <w:t>ภาษีเงินได้ของรอบระยะเวลาปัจจุบัน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6FDC2F12" w14:textId="79D6A3D1" w:rsidR="000E0E75" w:rsidRPr="00AE05BB" w:rsidRDefault="000E0E75" w:rsidP="00AE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05BB">
        <w:rPr>
          <w:rFonts w:asciiTheme="majorBidi" w:hAnsiTheme="majorBidi" w:cstheme="majorBidi"/>
          <w:i/>
          <w:iCs/>
          <w:sz w:val="28"/>
          <w:szCs w:val="28"/>
          <w:cs/>
        </w:rPr>
        <w:t>ภาษีเงินได้รอการตัดบัญชี</w:t>
      </w:r>
    </w:p>
    <w:p w14:paraId="6D06A778" w14:textId="6AFDD4A4" w:rsidR="000E0E75" w:rsidRPr="0070212F" w:rsidRDefault="00C27DF1" w:rsidP="00AE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C4E11CF" w14:textId="77777777" w:rsidR="00043B52" w:rsidRDefault="00043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981882" w14:textId="2A0DE54D" w:rsidR="001F7A27" w:rsidRDefault="00C27DF1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</w:t>
      </w:r>
      <w:r w:rsidR="00E359AC" w:rsidRPr="0070212F">
        <w:rPr>
          <w:rFonts w:asciiTheme="majorBidi" w:hAnsiTheme="majorBidi" w:cstheme="majorBidi"/>
          <w:sz w:val="28"/>
          <w:szCs w:val="28"/>
          <w:cs/>
        </w:rPr>
        <w:t>บผลแตกต่างชั่วคราวที่ใช้หักภาษี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C8D92C" w14:textId="714D1066" w:rsidR="000E0E75" w:rsidRPr="0070212F" w:rsidRDefault="00C27DF1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E0E75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หากมีความเป็นไปได้ค่อนข้างแน่ว่า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F404027" w14:textId="0AA89394" w:rsidR="005D024D" w:rsidRPr="0070212F" w:rsidRDefault="00C27DF1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EEA09D6" w14:textId="387BA5C7" w:rsidR="00B56DEF" w:rsidRPr="0070212F" w:rsidRDefault="00B47EFF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B56DEF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15</w:t>
      </w:r>
      <w:r w:rsidR="00B56DEF" w:rsidRPr="0070212F">
        <w:rPr>
          <w:rFonts w:asciiTheme="majorBidi" w:hAnsiTheme="majorBidi" w:cstheme="majorBidi"/>
          <w:sz w:val="28"/>
          <w:szCs w:val="28"/>
        </w:rPr>
        <w:tab/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</w:p>
    <w:p w14:paraId="33881F46" w14:textId="5A418626" w:rsidR="00B56DEF" w:rsidRPr="006B6138" w:rsidRDefault="00B56DEF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</w:rPr>
      </w:pPr>
      <w:r w:rsidRPr="007C76D2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6B6138">
        <w:rPr>
          <w:rFonts w:asciiTheme="majorBidi" w:hAnsiTheme="majorBidi" w:cstheme="majorBidi"/>
          <w:spacing w:val="-6"/>
          <w:sz w:val="28"/>
          <w:szCs w:val="28"/>
          <w:cs/>
        </w:rPr>
        <w:t xml:space="preserve"> อย่างไรก็ตาม สำหรับลูกหนี้การค้าที่ไม่มีองค์ประกอบเกี่ยวกับการจัดหาเงินที่มีนัยสำคัญหรือลูกหนี้การค้า</w:t>
      </w:r>
      <w:r w:rsidR="00610488" w:rsidRPr="006B6138">
        <w:rPr>
          <w:rFonts w:asciiTheme="majorBidi" w:hAnsiTheme="majorBidi" w:cstheme="majorBidi"/>
          <w:spacing w:val="-6"/>
          <w:sz w:val="28"/>
          <w:szCs w:val="28"/>
          <w:cs/>
        </w:rPr>
        <w:t>ที่ ณ วันเริ่มต้นสัญญากลุ่มบริษัทคาดว่าจะได้รับชำระเงินคืนจากลูกค้าภายในหนึ่งปี และ</w:t>
      </w:r>
      <w:r w:rsidRPr="006B6138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Pr="006B6138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B6138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6B6138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B6138">
        <w:rPr>
          <w:rFonts w:asciiTheme="majorBidi" w:hAnsiTheme="majorBidi" w:cstheme="majorBidi"/>
          <w:spacing w:val="-6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082493AE" w14:textId="77777777" w:rsidR="00B56DEF" w:rsidRPr="003D6B54" w:rsidRDefault="00B56DEF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3D6B54">
        <w:rPr>
          <w:rFonts w:asciiTheme="majorBidi" w:hAnsiTheme="majorBidi" w:cstheme="majorBidi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E42261E" w14:textId="0623EB31" w:rsidR="00B56DEF" w:rsidRPr="0070212F" w:rsidRDefault="00B56DEF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ABD37AC" w14:textId="4D38235C" w:rsidR="00B56DEF" w:rsidRPr="00B52281" w:rsidRDefault="00B56DEF" w:rsidP="005F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5228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0C053B4E" w14:textId="45BB59E5" w:rsidR="003A16D1" w:rsidRDefault="00B56DEF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C20DB6E" w14:textId="7AE85DB7" w:rsidR="009D4560" w:rsidRPr="0070212F" w:rsidRDefault="00B56DEF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38EDD02" w14:textId="1AC9DC52" w:rsidR="00B56DEF" w:rsidRPr="00B52281" w:rsidRDefault="00B56DEF" w:rsidP="00B5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5228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1173DC37" w14:textId="6A129B17" w:rsidR="003809E9" w:rsidRDefault="00B56DEF" w:rsidP="0003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="003809E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9498634" w14:textId="6248D1AF" w:rsidR="00B56DEF" w:rsidRPr="0070212F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54AE4684" w14:textId="77777777" w:rsidR="005D024D" w:rsidRPr="00B52281" w:rsidRDefault="005D024D" w:rsidP="00B5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5228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3CD416B0" w14:textId="77777777" w:rsidR="005D024D" w:rsidRPr="0070212F" w:rsidRDefault="005D024D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</w:p>
    <w:p w14:paraId="2F772485" w14:textId="77777777" w:rsidR="005D024D" w:rsidRPr="0070212F" w:rsidRDefault="005D024D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8C0E035" w14:textId="77777777" w:rsidR="005D024D" w:rsidRPr="0070212F" w:rsidRDefault="005D024D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6A65F538" w14:textId="77777777" w:rsidR="005D024D" w:rsidRPr="0070212F" w:rsidRDefault="005D024D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47D4660" w14:textId="77777777" w:rsidR="00B56DEF" w:rsidRPr="00B52281" w:rsidRDefault="00B56DEF" w:rsidP="00B5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5228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501B355" w14:textId="146AADCA" w:rsidR="009D4560" w:rsidRPr="0070212F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D499148" w14:textId="5A2DC866" w:rsidR="00B56DEF" w:rsidRPr="0070212F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สินทรัพย์ทางการเงินดังกล่าว หมาย</w:t>
      </w:r>
      <w:r w:rsidR="005E1B45" w:rsidRPr="0070212F">
        <w:rPr>
          <w:rFonts w:asciiTheme="majorBidi" w:hAnsiTheme="majorBidi" w:cstheme="majorBidi"/>
          <w:sz w:val="28"/>
          <w:szCs w:val="28"/>
          <w:cs/>
        </w:rPr>
        <w:t>ความ</w:t>
      </w:r>
      <w:r w:rsidRPr="0070212F">
        <w:rPr>
          <w:rFonts w:asciiTheme="majorBidi" w:hAnsiTheme="majorBidi" w:cstheme="majorBidi"/>
          <w:sz w:val="28"/>
          <w:szCs w:val="28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40E37F3" w14:textId="30685488" w:rsidR="000C548D" w:rsidRDefault="00B56DEF" w:rsidP="000C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70B1907D" w14:textId="1CF2F355" w:rsidR="00F621BB" w:rsidRPr="00B52281" w:rsidRDefault="00F621BB" w:rsidP="00B5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B52281">
        <w:rPr>
          <w:rFonts w:asciiTheme="majorBidi" w:hAnsiTheme="majorBidi" w:cstheme="majorBidi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460A632" w14:textId="01018F9D" w:rsidR="006D1E21" w:rsidRDefault="00F621BB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ยกเว้นหนี้สินตราสารอนุพันธ์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6D1E2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E9772D1" w14:textId="77777777" w:rsidR="00B56DEF" w:rsidRPr="00B52281" w:rsidRDefault="00B56DEF" w:rsidP="00B5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B52281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การตัดรายการของเครื่องมือทางการเงิน</w:t>
      </w:r>
    </w:p>
    <w:p w14:paraId="031C75A0" w14:textId="001564E8" w:rsidR="00635F9C" w:rsidRPr="0070212F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5D9295A" w14:textId="11BA58C7" w:rsidR="00B56DEF" w:rsidRPr="0070212F" w:rsidRDefault="00635F9C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71464AD" w14:textId="1B9CDA9E" w:rsidR="0041328D" w:rsidRPr="00B52281" w:rsidRDefault="0041328D" w:rsidP="00B5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B52281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5466F885" w14:textId="31839A87" w:rsidR="00561892" w:rsidRPr="0070212F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D58DE96" w14:textId="16C9306F" w:rsidR="00B56DEF" w:rsidRPr="0070212F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1" w:name="_Hlk59432702"/>
      <w:r w:rsidR="005E1B45" w:rsidRPr="0070212F">
        <w:rPr>
          <w:rFonts w:asciiTheme="majorBidi" w:hAnsiTheme="majorBidi" w:cstheme="majorBidi"/>
          <w:sz w:val="28"/>
          <w:szCs w:val="28"/>
          <w:cs/>
        </w:rPr>
        <w:t>การคำนวณผลขา</w:t>
      </w:r>
      <w:r w:rsidR="00936EF4" w:rsidRPr="0070212F">
        <w:rPr>
          <w:rFonts w:asciiTheme="majorBidi" w:hAnsiTheme="majorBidi" w:cstheme="majorBidi"/>
          <w:sz w:val="28"/>
          <w:szCs w:val="28"/>
          <w:cs/>
        </w:rPr>
        <w:t>ด</w:t>
      </w:r>
      <w:r w:rsidR="005E1B45" w:rsidRPr="0070212F">
        <w:rPr>
          <w:rFonts w:asciiTheme="majorBidi" w:hAnsiTheme="majorBidi" w:cstheme="majorBidi"/>
          <w:sz w:val="28"/>
          <w:szCs w:val="28"/>
          <w:cs/>
        </w:rPr>
        <w:t>ทุนด้านเครดิตที่คาดว่าจะเกิดข</w:t>
      </w:r>
      <w:r w:rsidR="00E77129" w:rsidRPr="0070212F">
        <w:rPr>
          <w:rFonts w:asciiTheme="majorBidi" w:hAnsiTheme="majorBidi" w:cstheme="majorBidi"/>
          <w:sz w:val="28"/>
          <w:szCs w:val="28"/>
          <w:cs/>
        </w:rPr>
        <w:t>ึ้</w:t>
      </w:r>
      <w:r w:rsidR="005E1B45" w:rsidRPr="0070212F">
        <w:rPr>
          <w:rFonts w:asciiTheme="majorBidi" w:hAnsiTheme="majorBidi" w:cstheme="majorBidi"/>
          <w:sz w:val="28"/>
          <w:szCs w:val="28"/>
          <w:cs/>
        </w:rPr>
        <w:t>นข้างต้น</w:t>
      </w:r>
      <w:r w:rsidRPr="0070212F">
        <w:rPr>
          <w:rFonts w:asciiTheme="majorBidi" w:hAnsiTheme="majorBidi" w:cstheme="majorBidi"/>
          <w:sz w:val="28"/>
          <w:szCs w:val="28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1"/>
    </w:p>
    <w:p w14:paraId="255FD2EC" w14:textId="1EC4B06D" w:rsidR="00B56DEF" w:rsidRPr="0070212F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82B6493" w14:textId="3DC75AF3" w:rsidR="00B56DEF" w:rsidRPr="00AB525A" w:rsidRDefault="00B56DEF" w:rsidP="00AB5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AB525A">
        <w:rPr>
          <w:rFonts w:asciiTheme="majorBidi" w:hAnsiTheme="majorBidi" w:cstheme="majorBidi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63BE481F" w14:textId="65B9B1FC" w:rsidR="00B61E75" w:rsidRDefault="00B56DEF" w:rsidP="0019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126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5E1BC9C" w14:textId="2C255C0A" w:rsidR="00B56DEF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2" w:name="_5.19_ตราสารอนุพันธ์_[และการบัญชีป้อ"/>
      <w:bookmarkStart w:id="3" w:name="_Hlk56707126"/>
      <w:bookmarkEnd w:id="2"/>
      <w:r w:rsidRPr="00B47EFF">
        <w:rPr>
          <w:rFonts w:asciiTheme="majorBidi" w:hAnsiTheme="majorBidi" w:cstheme="majorBidi"/>
          <w:sz w:val="28"/>
          <w:szCs w:val="28"/>
        </w:rPr>
        <w:t>3</w:t>
      </w:r>
      <w:r w:rsidR="00B56DEF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16</w:t>
      </w:r>
      <w:r w:rsidR="00B56DEF" w:rsidRPr="0070212F">
        <w:rPr>
          <w:rFonts w:asciiTheme="majorBidi" w:hAnsiTheme="majorBidi" w:cstheme="majorBidi"/>
          <w:sz w:val="28"/>
          <w:szCs w:val="28"/>
        </w:rPr>
        <w:tab/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>ตราสารอนุพันธ์</w:t>
      </w:r>
    </w:p>
    <w:bookmarkEnd w:id="3"/>
    <w:p w14:paraId="100D5D01" w14:textId="58FEC7EA" w:rsidR="00B56DEF" w:rsidRPr="0070212F" w:rsidRDefault="00C0285F" w:rsidP="0098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1260" w:right="-43" w:hanging="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>บริษัทใช้ตราสารอนุพันธ์ เช่น</w:t>
      </w:r>
      <w:r w:rsidR="00561892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>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055A8843" w14:textId="4274F357" w:rsidR="00EF6565" w:rsidRDefault="00C0285F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1253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</w:t>
      </w:r>
      <w:r w:rsidR="00561892" w:rsidRPr="0070212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  <w:r w:rsidR="00EF656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99EFD2C" w14:textId="5AB5CF54" w:rsidR="00C52E67" w:rsidRPr="0070212F" w:rsidRDefault="007601FF" w:rsidP="0098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1253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>บริษัท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 xml:space="preserve">แสดงตราสารอนุพันธ์ที่มีอายุสัญญาคงเหลือมากกว่า </w:t>
      </w:r>
      <w:r w:rsidR="00B47EFF" w:rsidRPr="00B47EFF">
        <w:rPr>
          <w:rFonts w:asciiTheme="majorBidi" w:hAnsiTheme="majorBidi" w:cstheme="majorBidi"/>
          <w:sz w:val="28"/>
          <w:szCs w:val="28"/>
        </w:rPr>
        <w:t>12</w:t>
      </w:r>
      <w:r w:rsidR="00B56DEF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>เดือนและยังไม่ถึงกำหนดชำระภายใน</w:t>
      </w:r>
      <w:r w:rsidR="003633CA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sz w:val="28"/>
          <w:szCs w:val="28"/>
        </w:rPr>
        <w:t>12</w:t>
      </w:r>
      <w:r w:rsidR="00B56DEF" w:rsidRPr="0070212F">
        <w:rPr>
          <w:rFonts w:asciiTheme="majorBidi" w:hAnsiTheme="majorBidi" w:cstheme="majorBidi"/>
          <w:sz w:val="28"/>
          <w:szCs w:val="28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65AA3E7" w14:textId="1918969E" w:rsidR="000E0E75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1267" w:right="-43" w:hanging="72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3</w:t>
      </w:r>
      <w:r w:rsidR="00EF5527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17</w:t>
      </w:r>
      <w:r w:rsidR="000E0E75" w:rsidRPr="0070212F">
        <w:rPr>
          <w:rFonts w:asciiTheme="majorBidi" w:hAnsiTheme="majorBidi" w:cstheme="majorBidi"/>
          <w:sz w:val="28"/>
          <w:szCs w:val="28"/>
        </w:rPr>
        <w:tab/>
      </w:r>
      <w:r w:rsidR="000E0E75" w:rsidRPr="0070212F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</w:t>
      </w:r>
    </w:p>
    <w:p w14:paraId="2E4EA218" w14:textId="171320CB" w:rsidR="000E0E75" w:rsidRPr="0070212F" w:rsidRDefault="000E0E75" w:rsidP="009E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1253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61892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(ผู้ร่วมในตลาด) ณ วันที่วัดมูลค่า </w:t>
      </w:r>
      <w:r w:rsidR="004D2001"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E359AC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หรือไม่สามารถหาราคาเสนอซื้อขายในตลาดที่มีสภาพคล่องได้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9AD5002" w14:textId="3D599707" w:rsidR="000E0E75" w:rsidRPr="0070212F" w:rsidRDefault="000E0E75" w:rsidP="009E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1253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626232" w:rsidRPr="0070212F">
        <w:rPr>
          <w:rFonts w:asciiTheme="majorBidi" w:hAnsiTheme="majorBidi" w:cstheme="majorBidi"/>
          <w:sz w:val="28"/>
          <w:szCs w:val="28"/>
          <w:cs/>
        </w:rPr>
        <w:t>แบ่ง</w:t>
      </w:r>
      <w:r w:rsidRPr="0070212F">
        <w:rPr>
          <w:rFonts w:asciiTheme="majorBidi" w:hAnsiTheme="majorBidi" w:cstheme="majorBidi"/>
          <w:sz w:val="28"/>
          <w:szCs w:val="28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8E315AC" w14:textId="157738A9" w:rsidR="000E0E75" w:rsidRPr="0070212F" w:rsidRDefault="000E0E75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160" w:right="-43" w:hanging="90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B47EFF" w:rsidRPr="00B47EFF">
        <w:rPr>
          <w:rFonts w:asciiTheme="majorBidi" w:hAnsiTheme="majorBidi" w:cstheme="majorBidi"/>
          <w:sz w:val="28"/>
          <w:szCs w:val="28"/>
        </w:rPr>
        <w:t>1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</w:rPr>
        <w:tab/>
      </w:r>
      <w:r w:rsidRPr="0070212F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C34320" w14:textId="1F901474" w:rsidR="000E0E75" w:rsidRPr="0070212F" w:rsidRDefault="000E0E75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160" w:right="-43" w:hanging="90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B47EFF" w:rsidRPr="00B47EFF">
        <w:rPr>
          <w:rFonts w:asciiTheme="majorBidi" w:hAnsiTheme="majorBidi" w:cstheme="majorBidi"/>
          <w:sz w:val="28"/>
          <w:szCs w:val="28"/>
        </w:rPr>
        <w:t>2</w:t>
      </w:r>
      <w:r w:rsidRPr="0070212F">
        <w:rPr>
          <w:rFonts w:asciiTheme="majorBidi" w:hAnsiTheme="majorBidi" w:cstheme="majorBidi"/>
          <w:sz w:val="28"/>
          <w:szCs w:val="28"/>
        </w:rPr>
        <w:tab/>
      </w:r>
      <w:r w:rsidRPr="0070212F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FF2DBB9" w14:textId="5001C484" w:rsidR="000E0E75" w:rsidRPr="0070212F" w:rsidRDefault="000E0E75" w:rsidP="009E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2174" w:right="-43" w:hanging="90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B47EFF" w:rsidRPr="00B47EFF">
        <w:rPr>
          <w:rFonts w:asciiTheme="majorBidi" w:hAnsiTheme="majorBidi" w:cstheme="majorBidi"/>
          <w:sz w:val="28"/>
          <w:szCs w:val="28"/>
        </w:rPr>
        <w:t>3</w:t>
      </w:r>
      <w:r w:rsidRPr="0070212F">
        <w:rPr>
          <w:rFonts w:asciiTheme="majorBidi" w:hAnsiTheme="majorBidi" w:cstheme="majorBidi"/>
          <w:sz w:val="28"/>
          <w:szCs w:val="28"/>
        </w:rPr>
        <w:tab/>
      </w:r>
      <w:r w:rsidRPr="0070212F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เช่น ข้อมูลเกี่ยวกับกระแสเงิน</w:t>
      </w:r>
      <w:r w:rsidR="005F16F4" w:rsidRPr="0070212F">
        <w:rPr>
          <w:rFonts w:asciiTheme="majorBidi" w:hAnsiTheme="majorBidi" w:cstheme="majorBidi"/>
          <w:sz w:val="28"/>
          <w:szCs w:val="28"/>
          <w:cs/>
        </w:rPr>
        <w:t>สด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ในอนาคตที่กิจการประมาณขึ้น </w:t>
      </w:r>
    </w:p>
    <w:p w14:paraId="7A834079" w14:textId="465D55F5" w:rsidR="00295EE1" w:rsidRDefault="000E0E75" w:rsidP="00283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1253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ทุกวันสิ้นรอบระยะเวลารายงาน </w:t>
      </w:r>
      <w:r w:rsidR="004D2001"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ณ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B77811" w14:textId="77777777" w:rsidR="00295EE1" w:rsidRDefault="00295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96DF16" w14:textId="3D3EAE12" w:rsidR="000E0E75" w:rsidRPr="0070212F" w:rsidRDefault="000E0E75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53F93951" w14:textId="6794B704" w:rsidR="00EF69BA" w:rsidRPr="0070212F" w:rsidRDefault="000E0E75" w:rsidP="0009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633CA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08DD0F" w14:textId="12D9F40C" w:rsidR="00421804" w:rsidRPr="000D1873" w:rsidRDefault="00421804" w:rsidP="005A5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0D1873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</w:t>
      </w:r>
      <w:r w:rsidR="005A57B7" w:rsidRPr="000D1873">
        <w:rPr>
          <w:rFonts w:asciiTheme="majorBidi" w:hAnsiTheme="majorBidi" w:cstheme="majorBidi" w:hint="cs"/>
          <w:sz w:val="28"/>
          <w:szCs w:val="28"/>
          <w:u w:val="single"/>
          <w:cs/>
        </w:rPr>
        <w:t xml:space="preserve"> </w:t>
      </w:r>
      <w:r w:rsidR="005A57B7" w:rsidRPr="000D1873">
        <w:rPr>
          <w:rFonts w:asciiTheme="majorBidi" w:hAnsiTheme="majorBidi"/>
          <w:sz w:val="28"/>
          <w:szCs w:val="28"/>
          <w:u w:val="single"/>
          <w:cs/>
        </w:rPr>
        <w:t xml:space="preserve">- </w:t>
      </w:r>
      <w:r w:rsidRPr="000D1873">
        <w:rPr>
          <w:rFonts w:asciiTheme="majorBidi" w:hAnsiTheme="majorBidi" w:cstheme="majorBidi"/>
          <w:sz w:val="28"/>
          <w:szCs w:val="28"/>
          <w:u w:val="single"/>
          <w:cs/>
        </w:rPr>
        <w:t>กลุ่มบริษัทในฐานะผู้เช่า</w:t>
      </w:r>
    </w:p>
    <w:p w14:paraId="1B155C5F" w14:textId="4E2B018A" w:rsidR="00421804" w:rsidRPr="000D1873" w:rsidRDefault="00421804" w:rsidP="00336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0D1873">
        <w:rPr>
          <w:rFonts w:asciiTheme="majorBidi" w:hAnsiTheme="majorBidi" w:cstheme="majorBidi"/>
          <w:i/>
          <w:iCs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D856CC6" w14:textId="22982F80" w:rsidR="00421804" w:rsidRPr="00722583" w:rsidRDefault="00421804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722583">
        <w:rPr>
          <w:rFonts w:asciiTheme="majorBidi" w:hAnsiTheme="majorBidi" w:cstheme="majorBidi"/>
          <w:spacing w:val="-4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</w:p>
    <w:p w14:paraId="33044E6D" w14:textId="77777777" w:rsidR="00722FD6" w:rsidRPr="00722583" w:rsidRDefault="00421804" w:rsidP="0072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722583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อัตราดอกเบี้ยเงินกู้ยืมส่วนเพิ่ม</w:t>
      </w:r>
    </w:p>
    <w:p w14:paraId="08D33708" w14:textId="4B12B7EC" w:rsidR="00421804" w:rsidRPr="0070212F" w:rsidRDefault="00421804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</w:t>
      </w:r>
      <w:r w:rsidR="00722FD6" w:rsidRPr="0070212F">
        <w:rPr>
          <w:rFonts w:asciiTheme="majorBidi" w:hAnsiTheme="majorBidi"/>
          <w:sz w:val="28"/>
          <w:szCs w:val="28"/>
          <w:cs/>
        </w:rPr>
        <w:t xml:space="preserve">        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9F2DCF7" w14:textId="77777777" w:rsidR="00981513" w:rsidRPr="004C0D80" w:rsidRDefault="00981513" w:rsidP="004C0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bookmarkStart w:id="4" w:name="_Hlk61511850"/>
      <w:r w:rsidRPr="004C0D80">
        <w:rPr>
          <w:rFonts w:asciiTheme="majorBidi" w:hAnsiTheme="majorBidi" w:cstheme="majorBidi"/>
          <w:sz w:val="28"/>
          <w:szCs w:val="28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513A5E7" w14:textId="77777777" w:rsidR="00981513" w:rsidRPr="0070212F" w:rsidRDefault="00981513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5" w:name="_Hlk59432712"/>
      <w:r w:rsidRPr="0070212F">
        <w:rPr>
          <w:rFonts w:asciiTheme="majorBidi" w:hAnsiTheme="majorBidi" w:cstheme="majorBidi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bookmarkEnd w:id="5"/>
    <w:p w14:paraId="3DD07545" w14:textId="54FCF5ED" w:rsidR="00A74766" w:rsidRPr="004C0D80" w:rsidRDefault="00A74766" w:rsidP="004C0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4C0D80">
        <w:rPr>
          <w:rFonts w:asciiTheme="majorBidi" w:hAnsiTheme="majorBidi" w:cstheme="majorBidi"/>
          <w:sz w:val="28"/>
          <w:szCs w:val="28"/>
          <w:u w:val="single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012FB68E" w14:textId="77777777" w:rsidR="00E14153" w:rsidRPr="0070212F" w:rsidRDefault="00A74766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 เป็นต้น</w:t>
      </w:r>
    </w:p>
    <w:p w14:paraId="1E7B1AF0" w14:textId="77777777" w:rsidR="00CE31FC" w:rsidRPr="004C0D80" w:rsidRDefault="00CE31FC" w:rsidP="004C0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4C0D80">
        <w:rPr>
          <w:rFonts w:asciiTheme="majorBidi" w:hAnsiTheme="majorBidi" w:cstheme="majorBidi"/>
          <w:sz w:val="28"/>
          <w:szCs w:val="28"/>
          <w:u w:val="single"/>
          <w:cs/>
        </w:rPr>
        <w:t>ที่ดิน อาคารและอุปกรณ์และค่าเสื่อมราคา</w:t>
      </w:r>
    </w:p>
    <w:p w14:paraId="73C52940" w14:textId="77777777" w:rsidR="000E0E75" w:rsidRPr="0070212F" w:rsidRDefault="000E0E75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DCC6D34" w14:textId="2B75180C" w:rsidR="001507A0" w:rsidRDefault="000E0E75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6283FA1" w14:textId="77777777" w:rsidR="001507A0" w:rsidRDefault="00150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90A1C1D" w14:textId="77777777" w:rsidR="00461D56" w:rsidRPr="004C0D80" w:rsidRDefault="00461D56" w:rsidP="004C0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4C0D80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สินทรัพย์ไม่มีตัวตน</w:t>
      </w:r>
    </w:p>
    <w:p w14:paraId="53E5469F" w14:textId="77777777" w:rsidR="00461D56" w:rsidRPr="0070212F" w:rsidRDefault="00461D56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ๆ</w:t>
      </w:r>
    </w:p>
    <w:p w14:paraId="56864A2B" w14:textId="08EBB7DD" w:rsidR="000E0E75" w:rsidRPr="004C0D80" w:rsidRDefault="00F75C57" w:rsidP="004C0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</w:rPr>
      </w:pPr>
      <w:r w:rsidRPr="00F75C57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การด้อยค่าของเงินลงทุน</w:t>
      </w:r>
    </w:p>
    <w:p w14:paraId="78D82B36" w14:textId="3BB9582C" w:rsidR="00035B17" w:rsidRPr="00E42362" w:rsidRDefault="00342670" w:rsidP="000D1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E42362">
        <w:rPr>
          <w:rFonts w:asciiTheme="majorBidi" w:hAnsiTheme="majorBidi" w:cstheme="majorBidi"/>
          <w:spacing w:val="-2"/>
          <w:sz w:val="28"/>
          <w:szCs w:val="28"/>
          <w:cs/>
        </w:rPr>
        <w:t>มูลค่าตามบัญชีของเงินลงทุนของบริษัทย่อย</w:t>
      </w:r>
      <w:r w:rsidRPr="00E42362">
        <w:rPr>
          <w:rFonts w:asciiTheme="majorBidi" w:hAnsiTheme="majorBidi" w:cstheme="majorBidi" w:hint="cs"/>
          <w:spacing w:val="-2"/>
          <w:sz w:val="28"/>
          <w:szCs w:val="28"/>
          <w:cs/>
        </w:rPr>
        <w:t>และบริษัทร่วม</w:t>
      </w:r>
      <w:r w:rsidRPr="00E42362">
        <w:rPr>
          <w:rFonts w:asciiTheme="majorBidi" w:hAnsiTheme="majorBidi" w:cstheme="majorBidi"/>
          <w:spacing w:val="-2"/>
          <w:sz w:val="28"/>
          <w:szCs w:val="28"/>
          <w:cs/>
        </w:rPr>
        <w:t>ได้รับการประเมินการด้อยค่า ณ วันสิ้นรอบระยะเวลารายงาน โดยฝ่ายบริหารได้ประมาณมูลค่าที่คาดว่าจะได้รับคืนจากมูลค่าจากการใช้สินทรัพย์ ทั้งนี้ฝ่ายบริหารได้ประมาณกระแสเงินสดในอนาคตที่คาดว่าจะได้รับรวมถึงการเลือกอัตราคิดลดที่เหมาะสมในการหามูลค่าปัจจุบันของกระแสเงินสด</w:t>
      </w:r>
    </w:p>
    <w:p w14:paraId="17FE9D6C" w14:textId="3FE3C52F" w:rsidR="00956AD2" w:rsidRPr="00423AA4" w:rsidRDefault="00B36FCF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423AA4">
        <w:rPr>
          <w:rFonts w:asciiTheme="majorBidi" w:hAnsiTheme="majorBidi" w:cstheme="majorBidi"/>
          <w:b/>
          <w:bCs/>
          <w:cs/>
        </w:rPr>
        <w:t>รายการ</w:t>
      </w:r>
      <w:r w:rsidR="001C1AF4" w:rsidRPr="00423AA4">
        <w:rPr>
          <w:rFonts w:asciiTheme="majorBidi" w:hAnsiTheme="majorBidi" w:cstheme="majorBidi"/>
          <w:b/>
          <w:bCs/>
          <w:cs/>
        </w:rPr>
        <w:t>ธุรกิจกับ</w:t>
      </w:r>
      <w:r w:rsidR="00956AD2" w:rsidRPr="00423AA4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1DE9F3CE" w14:textId="3140C353" w:rsidR="00BE77D4" w:rsidRPr="00871283" w:rsidRDefault="00BE77D4" w:rsidP="00C9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871283">
        <w:rPr>
          <w:rFonts w:asciiTheme="majorBidi" w:hAnsiTheme="majorBidi" w:cstheme="majorBidi"/>
          <w:spacing w:val="-2"/>
          <w:sz w:val="28"/>
          <w:szCs w:val="28"/>
          <w:cs/>
        </w:rPr>
        <w:t>ลักษณะความสัมพันธ์ระหว่าง</w:t>
      </w:r>
      <w:r w:rsidR="007601FF" w:rsidRPr="00871283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871283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กับกิจการที่เกี่ยวข้องกันที่มีรายการธุรกิจที่สำคัญในระหว่างปี </w:t>
      </w:r>
      <w:r w:rsidR="00B47EFF" w:rsidRPr="00B47EFF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871283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871283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871283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871283">
        <w:rPr>
          <w:rFonts w:asciiTheme="majorBidi" w:hAnsiTheme="majorBidi" w:cstheme="majorBidi"/>
          <w:spacing w:val="-2"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620"/>
        <w:gridCol w:w="4068"/>
      </w:tblGrid>
      <w:tr w:rsidR="00BE77D4" w:rsidRPr="00B81A3C" w14:paraId="57BED422" w14:textId="77777777" w:rsidTr="00B81A3C">
        <w:trPr>
          <w:trHeight w:val="80"/>
          <w:tblHeader/>
        </w:trPr>
        <w:tc>
          <w:tcPr>
            <w:tcW w:w="3132" w:type="dxa"/>
          </w:tcPr>
          <w:p w14:paraId="333AE8D3" w14:textId="2CD02D2F" w:rsidR="00BE77D4" w:rsidRPr="00B81A3C" w:rsidRDefault="00BE77D4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3" w:right="-43"/>
              <w:jc w:val="center"/>
              <w:textAlignment w:val="baseline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81A3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br w:type="page"/>
            </w:r>
            <w:r w:rsidR="00B72930" w:rsidRPr="00B81A3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1620" w:type="dxa"/>
            <w:hideMark/>
          </w:tcPr>
          <w:p w14:paraId="7602A8F6" w14:textId="478F7096" w:rsidR="00BE77D4" w:rsidRPr="00B81A3C" w:rsidRDefault="00BE77D4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3" w:right="-43"/>
              <w:jc w:val="center"/>
              <w:textAlignment w:val="baselin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ประเทศ</w:t>
            </w:r>
            <w:r w:rsidR="00B81A3C" w:rsidRPr="00B81A3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4068" w:type="dxa"/>
          </w:tcPr>
          <w:p w14:paraId="5F18DC0D" w14:textId="631A16B8" w:rsidR="00BE77D4" w:rsidRPr="00B81A3C" w:rsidRDefault="00B72930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3" w:right="-43"/>
              <w:jc w:val="center"/>
              <w:textAlignment w:val="baseline"/>
              <w:rPr>
                <w:rFonts w:asciiTheme="majorBidi" w:hAnsiTheme="majorBidi" w:cstheme="majorBidi"/>
                <w:bCs/>
                <w:sz w:val="24"/>
                <w:szCs w:val="24"/>
                <w:rtl/>
                <w:cs/>
              </w:rPr>
            </w:pPr>
            <w:r w:rsidRPr="00B81A3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ความสัมพันธ์กับบริษัท</w:t>
            </w:r>
          </w:p>
        </w:tc>
      </w:tr>
      <w:tr w:rsidR="00BE77D4" w:rsidRPr="00B81A3C" w14:paraId="2850AC97" w14:textId="77777777" w:rsidTr="00B81A3C">
        <w:trPr>
          <w:trHeight w:val="20"/>
        </w:trPr>
        <w:tc>
          <w:tcPr>
            <w:tcW w:w="3132" w:type="dxa"/>
            <w:hideMark/>
          </w:tcPr>
          <w:p w14:paraId="3D56BFE3" w14:textId="77777777" w:rsidR="00BE77D4" w:rsidRPr="00B81A3C" w:rsidRDefault="00BE77D4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37" w:right="-43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</w:rPr>
              <w:t>Rich Avenue Company Limited</w:t>
            </w:r>
          </w:p>
        </w:tc>
        <w:tc>
          <w:tcPr>
            <w:tcW w:w="1620" w:type="dxa"/>
            <w:hideMark/>
          </w:tcPr>
          <w:p w14:paraId="440C4726" w14:textId="77777777" w:rsidR="00BE77D4" w:rsidRPr="00B81A3C" w:rsidRDefault="00BE77D4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3" w:right="-43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068" w:type="dxa"/>
            <w:hideMark/>
          </w:tcPr>
          <w:p w14:paraId="261254EC" w14:textId="77777777" w:rsidR="00BE77D4" w:rsidRPr="00B81A3C" w:rsidRDefault="00BE77D4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37" w:right="-43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1A736B" w:rsidRPr="00B81A3C" w14:paraId="6D7E98C4" w14:textId="77777777" w:rsidTr="00B81A3C">
        <w:trPr>
          <w:trHeight w:val="20"/>
        </w:trPr>
        <w:tc>
          <w:tcPr>
            <w:tcW w:w="3132" w:type="dxa"/>
          </w:tcPr>
          <w:p w14:paraId="1F2AAFCB" w14:textId="180F051A" w:rsidR="001A736B" w:rsidRPr="00B81A3C" w:rsidRDefault="00DA1E29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37" w:right="-43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</w:rPr>
              <w:t>Rich Avenue Finance Plc</w:t>
            </w:r>
            <w:r w:rsidRPr="00B81A3C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1620" w:type="dxa"/>
          </w:tcPr>
          <w:p w14:paraId="43A6B37F" w14:textId="3F212F56" w:rsidR="001A736B" w:rsidRPr="00B81A3C" w:rsidRDefault="009D083E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3" w:right="-43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068" w:type="dxa"/>
          </w:tcPr>
          <w:p w14:paraId="6D40E42E" w14:textId="322FFA5B" w:rsidR="001A736B" w:rsidRPr="00B81A3C" w:rsidRDefault="009D083E" w:rsidP="00B8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37" w:right="-43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</w:tr>
      <w:tr w:rsidR="006640C6" w:rsidRPr="00B81A3C" w14:paraId="05DF042B" w14:textId="77777777" w:rsidTr="00B460E9">
        <w:trPr>
          <w:trHeight w:val="20"/>
        </w:trPr>
        <w:tc>
          <w:tcPr>
            <w:tcW w:w="3132" w:type="dxa"/>
            <w:hideMark/>
          </w:tcPr>
          <w:p w14:paraId="53D442F2" w14:textId="77777777" w:rsidR="006640C6" w:rsidRPr="00B81A3C" w:rsidRDefault="006640C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37" w:right="-43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</w:rPr>
              <w:t>Melrose Avenue Company Limited</w:t>
            </w:r>
          </w:p>
        </w:tc>
        <w:tc>
          <w:tcPr>
            <w:tcW w:w="1620" w:type="dxa"/>
            <w:hideMark/>
          </w:tcPr>
          <w:p w14:paraId="11192026" w14:textId="77777777" w:rsidR="006640C6" w:rsidRPr="00B81A3C" w:rsidRDefault="006640C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3" w:right="-43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068" w:type="dxa"/>
            <w:hideMark/>
          </w:tcPr>
          <w:p w14:paraId="0BF30A4E" w14:textId="77777777" w:rsidR="006640C6" w:rsidRPr="00B81A3C" w:rsidRDefault="006640C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37" w:right="-43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A3C">
              <w:rPr>
                <w:rFonts w:asciiTheme="majorBidi" w:hAnsiTheme="majorBidi" w:cstheme="majorBidi"/>
                <w:sz w:val="24"/>
                <w:szCs w:val="24"/>
                <w:cs/>
              </w:rPr>
              <w:t>ผู้มีส่วนได้เสียที่ไม่มีอำนาจควบคุมของบริษัทย่อย</w:t>
            </w:r>
          </w:p>
        </w:tc>
      </w:tr>
    </w:tbl>
    <w:p w14:paraId="2345AAB6" w14:textId="28C1C56C" w:rsidR="00BE77D4" w:rsidRPr="0070212F" w:rsidRDefault="00BE77D4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4230"/>
        <w:gridCol w:w="4500"/>
      </w:tblGrid>
      <w:tr w:rsidR="00BE77D4" w:rsidRPr="006F5B71" w14:paraId="41C2745F" w14:textId="77777777" w:rsidTr="006F5B71">
        <w:trPr>
          <w:trHeight w:val="335"/>
        </w:trPr>
        <w:tc>
          <w:tcPr>
            <w:tcW w:w="4230" w:type="dxa"/>
            <w:hideMark/>
          </w:tcPr>
          <w:p w14:paraId="42B2D4D8" w14:textId="77777777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รายการ</w:t>
            </w:r>
          </w:p>
        </w:tc>
        <w:tc>
          <w:tcPr>
            <w:tcW w:w="4500" w:type="dxa"/>
            <w:hideMark/>
          </w:tcPr>
          <w:p w14:paraId="619C3C4E" w14:textId="77777777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นโยบายการกำหนดราคา</w:t>
            </w:r>
          </w:p>
        </w:tc>
      </w:tr>
      <w:tr w:rsidR="00BE77D4" w:rsidRPr="006F5B71" w14:paraId="46855432" w14:textId="77777777" w:rsidTr="006F5B71">
        <w:tc>
          <w:tcPr>
            <w:tcW w:w="4230" w:type="dxa"/>
            <w:hideMark/>
          </w:tcPr>
          <w:p w14:paraId="5BF739E6" w14:textId="77777777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5B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4500" w:type="dxa"/>
            <w:hideMark/>
          </w:tcPr>
          <w:p w14:paraId="36752125" w14:textId="77777777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5B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ต้นทุนบวกกำไรส่วนเพิ่ม</w:t>
            </w:r>
          </w:p>
        </w:tc>
      </w:tr>
      <w:tr w:rsidR="00BE77D4" w:rsidRPr="006F5B71" w14:paraId="60DD80E2" w14:textId="77777777" w:rsidTr="006F5B71">
        <w:tc>
          <w:tcPr>
            <w:tcW w:w="4230" w:type="dxa"/>
            <w:hideMark/>
          </w:tcPr>
          <w:p w14:paraId="03FBCE25" w14:textId="77777777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5B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ค่าที่ปรึกษา</w:t>
            </w:r>
          </w:p>
        </w:tc>
        <w:tc>
          <w:tcPr>
            <w:tcW w:w="4500" w:type="dxa"/>
            <w:hideMark/>
          </w:tcPr>
          <w:p w14:paraId="6E201BF5" w14:textId="77777777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5B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BE77D4" w:rsidRPr="006F5B71" w14:paraId="7ADF043C" w14:textId="77777777" w:rsidTr="006F5B71">
        <w:tc>
          <w:tcPr>
            <w:tcW w:w="4230" w:type="dxa"/>
            <w:hideMark/>
          </w:tcPr>
          <w:p w14:paraId="2CA65A1C" w14:textId="77777777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5B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4500" w:type="dxa"/>
            <w:hideMark/>
          </w:tcPr>
          <w:p w14:paraId="04DBAF41" w14:textId="7A047E44" w:rsidR="00BE77D4" w:rsidRPr="006F5B71" w:rsidRDefault="00BE77D4" w:rsidP="006F5B71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5B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ร้อยละ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F5B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ต่อปี</w:t>
            </w:r>
          </w:p>
        </w:tc>
      </w:tr>
    </w:tbl>
    <w:p w14:paraId="58B277C4" w14:textId="2C67A523" w:rsidR="00BE77D4" w:rsidRPr="0070212F" w:rsidRDefault="00BE77D4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86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0"/>
        <w:gridCol w:w="160"/>
        <w:gridCol w:w="902"/>
        <w:gridCol w:w="159"/>
        <w:gridCol w:w="912"/>
        <w:gridCol w:w="159"/>
        <w:gridCol w:w="923"/>
      </w:tblGrid>
      <w:tr w:rsidR="00242FD3" w:rsidRPr="00242FD3" w14:paraId="1685871E" w14:textId="77777777" w:rsidTr="009A3DAC">
        <w:trPr>
          <w:tblHeader/>
        </w:trPr>
        <w:tc>
          <w:tcPr>
            <w:tcW w:w="4500" w:type="dxa"/>
          </w:tcPr>
          <w:p w14:paraId="476F5B2F" w14:textId="77777777" w:rsidR="00242FD3" w:rsidRPr="00242FD3" w:rsidRDefault="00242FD3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</w:tcPr>
          <w:p w14:paraId="160A02AD" w14:textId="77777777" w:rsidR="00242FD3" w:rsidRPr="00242FD3" w:rsidRDefault="00242FD3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19157035" w14:textId="77777777" w:rsidR="00242FD3" w:rsidRPr="00242FD3" w:rsidRDefault="00242FD3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right w:val="nil"/>
            </w:tcBorders>
          </w:tcPr>
          <w:p w14:paraId="667E4E0F" w14:textId="4EDDAF31" w:rsidR="00242FD3" w:rsidRPr="00242FD3" w:rsidRDefault="00242FD3" w:rsidP="00242FD3">
            <w:pPr>
              <w:pStyle w:val="BodyText"/>
              <w:tabs>
                <w:tab w:val="clear" w:pos="2580"/>
              </w:tabs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FD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910E15" w:rsidRPr="00242FD3" w14:paraId="05C60751" w14:textId="77777777" w:rsidTr="009A3DAC">
        <w:trPr>
          <w:tblHeader/>
        </w:trPr>
        <w:tc>
          <w:tcPr>
            <w:tcW w:w="4500" w:type="dxa"/>
          </w:tcPr>
          <w:p w14:paraId="6F16796D" w14:textId="77777777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7CD89" w14:textId="43D9B944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FD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6B250444" w14:textId="77777777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ADB25" w14:textId="12A5417E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FD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0E15" w:rsidRPr="00242FD3" w14:paraId="0F84F856" w14:textId="77777777" w:rsidTr="009A3DAC">
        <w:trPr>
          <w:tblHeader/>
        </w:trPr>
        <w:tc>
          <w:tcPr>
            <w:tcW w:w="4500" w:type="dxa"/>
          </w:tcPr>
          <w:p w14:paraId="1E07D677" w14:textId="77777777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BB5060" w14:textId="28D85230" w:rsidR="00910E15" w:rsidRPr="00242FD3" w:rsidRDefault="00B47EFF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06072EBF" w14:textId="77777777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90DE2" w14:textId="3576ABEE" w:rsidR="00910E15" w:rsidRPr="00242FD3" w:rsidRDefault="00B47EFF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76B66F4A" w14:textId="77777777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86211" w14:textId="59F774EE" w:rsidR="00910E15" w:rsidRPr="00242FD3" w:rsidRDefault="00B47EFF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B370D81" w14:textId="77777777" w:rsidR="00910E15" w:rsidRPr="00242FD3" w:rsidRDefault="00910E15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0DD3D9" w14:textId="5A84F51A" w:rsidR="00910E15" w:rsidRPr="00242FD3" w:rsidRDefault="00B47EFF" w:rsidP="00242FD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10E15" w:rsidRPr="00242FD3" w14:paraId="5A03FC54" w14:textId="77777777" w:rsidTr="009A3DAC">
        <w:tc>
          <w:tcPr>
            <w:tcW w:w="4500" w:type="dxa"/>
            <w:hideMark/>
          </w:tcPr>
          <w:p w14:paraId="19135EFB" w14:textId="77777777" w:rsidR="00910E15" w:rsidRPr="00242FD3" w:rsidRDefault="00910E15" w:rsidP="00A8069E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2FD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72F91A3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16F2D483" w14:textId="77777777" w:rsidR="00910E15" w:rsidRPr="00242FD3" w:rsidRDefault="00910E15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CCF6533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3B6A5DE6" w14:textId="77777777" w:rsidR="00910E15" w:rsidRPr="00242FD3" w:rsidRDefault="00910E15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AA10A81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0F1D01C9" w14:textId="77777777" w:rsidR="00910E15" w:rsidRPr="00242FD3" w:rsidRDefault="00910E15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66DA2680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0E15" w:rsidRPr="00242FD3" w14:paraId="438C9A31" w14:textId="77777777" w:rsidTr="009A3DAC">
        <w:tc>
          <w:tcPr>
            <w:tcW w:w="4500" w:type="dxa"/>
            <w:hideMark/>
          </w:tcPr>
          <w:p w14:paraId="65F3F7B5" w14:textId="77777777" w:rsidR="00910E15" w:rsidRPr="00242FD3" w:rsidRDefault="00910E15" w:rsidP="00A8069E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42F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242FD3">
              <w:rPr>
                <w:rFonts w:asciiTheme="majorBidi" w:hAnsiTheme="majorBidi" w:cstheme="majorBidi"/>
                <w:sz w:val="24"/>
                <w:szCs w:val="24"/>
                <w:cs/>
              </w:rPr>
              <w:t>ตัดออกจากงบการเงินรวมแล้ว</w:t>
            </w:r>
            <w:r w:rsidRPr="00242F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5B72C8BF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5D8C3A1A" w14:textId="77777777" w:rsidR="00910E15" w:rsidRPr="00242FD3" w:rsidRDefault="00910E15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79DD4CE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2CF9C91D" w14:textId="77777777" w:rsidR="00910E15" w:rsidRPr="00242FD3" w:rsidRDefault="00910E15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5A5350E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2DF1138F" w14:textId="77777777" w:rsidR="00910E15" w:rsidRPr="00242FD3" w:rsidRDefault="00910E15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148814A4" w14:textId="77777777" w:rsidR="00910E15" w:rsidRPr="00242FD3" w:rsidRDefault="00910E15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537C" w:rsidRPr="00242FD3" w14:paraId="49DDA249" w14:textId="77777777" w:rsidTr="009A3DAC">
        <w:tc>
          <w:tcPr>
            <w:tcW w:w="4500" w:type="dxa"/>
            <w:hideMark/>
          </w:tcPr>
          <w:p w14:paraId="04040FA3" w14:textId="77777777" w:rsidR="0079537C" w:rsidRPr="00242FD3" w:rsidRDefault="0079537C" w:rsidP="00103E2C">
            <w:pPr>
              <w:pStyle w:val="1-Number"/>
              <w:tabs>
                <w:tab w:val="clear" w:pos="3735"/>
              </w:tabs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42FD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2AD89EC8" w14:textId="70D4CAAB" w:rsidR="0079537C" w:rsidRPr="00242FD3" w:rsidRDefault="00D2615C" w:rsidP="00DC31A6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C31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53502BD5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hideMark/>
          </w:tcPr>
          <w:p w14:paraId="45AE67AA" w14:textId="7003B439" w:rsidR="0079537C" w:rsidRPr="00242FD3" w:rsidRDefault="0079537C" w:rsidP="005815C7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42F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4ECBC411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A2D9BCF" w14:textId="3D18C047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59" w:type="dxa"/>
          </w:tcPr>
          <w:p w14:paraId="42BF5A05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hideMark/>
          </w:tcPr>
          <w:p w14:paraId="41ED5B8A" w14:textId="6ECEB17C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9537C" w:rsidRPr="00242F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79537C" w:rsidRPr="00242FD3" w14:paraId="6F149A51" w14:textId="77777777" w:rsidTr="009A3DAC">
        <w:tc>
          <w:tcPr>
            <w:tcW w:w="4500" w:type="dxa"/>
            <w:hideMark/>
          </w:tcPr>
          <w:p w14:paraId="56A7AC99" w14:textId="77777777" w:rsidR="0079537C" w:rsidRPr="00242FD3" w:rsidRDefault="0079537C" w:rsidP="00103E2C">
            <w:pPr>
              <w:pStyle w:val="1-Number"/>
              <w:tabs>
                <w:tab w:val="clear" w:pos="3735"/>
              </w:tabs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42FD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99560DD" w14:textId="75E80A4F" w:rsidR="0079537C" w:rsidRPr="00242FD3" w:rsidRDefault="00D2615C" w:rsidP="00DC31A6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1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72B20514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hideMark/>
          </w:tcPr>
          <w:p w14:paraId="3279C7C7" w14:textId="1AB3875D" w:rsidR="0079537C" w:rsidRPr="00242FD3" w:rsidRDefault="0079537C" w:rsidP="005815C7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42F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04F1EC59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004B7A5" w14:textId="0E838C0E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59" w:type="dxa"/>
          </w:tcPr>
          <w:p w14:paraId="60062050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hideMark/>
          </w:tcPr>
          <w:p w14:paraId="66128210" w14:textId="4BC098B9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537C" w:rsidRPr="00242F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</w:tr>
      <w:tr w:rsidR="0079537C" w:rsidRPr="00242FD3" w14:paraId="01F6E2A8" w14:textId="77777777" w:rsidTr="009A3DAC">
        <w:tc>
          <w:tcPr>
            <w:tcW w:w="4500" w:type="dxa"/>
          </w:tcPr>
          <w:p w14:paraId="2E2604A2" w14:textId="79531C6C" w:rsidR="0079537C" w:rsidRPr="00242FD3" w:rsidRDefault="0079537C" w:rsidP="00A8069E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FD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38C7992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3F208ACA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E793C6D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C1001A7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D1C5EA0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0466FCD1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DFD857C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537C" w:rsidRPr="00242FD3" w14:paraId="598E1385" w14:textId="77777777" w:rsidTr="009A3DAC">
        <w:tc>
          <w:tcPr>
            <w:tcW w:w="4500" w:type="dxa"/>
          </w:tcPr>
          <w:p w14:paraId="3D0008F0" w14:textId="32294923" w:rsidR="0079537C" w:rsidRPr="00242FD3" w:rsidRDefault="0079537C" w:rsidP="00103E2C">
            <w:pPr>
              <w:pStyle w:val="1-Number"/>
              <w:tabs>
                <w:tab w:val="clear" w:pos="3735"/>
              </w:tabs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FD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563C64A" w14:textId="12BD805F" w:rsidR="0079537C" w:rsidRPr="00242FD3" w:rsidRDefault="00D2615C" w:rsidP="00DC31A6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1FBADC54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EA33504" w14:textId="37ABBFCD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59" w:type="dxa"/>
          </w:tcPr>
          <w:p w14:paraId="3635C4A1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47C516BA" w14:textId="16982BB8" w:rsidR="0079537C" w:rsidRPr="00242FD3" w:rsidRDefault="00D2615C" w:rsidP="00DC31A6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6F05A6EC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6E1A545" w14:textId="740D5463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79537C" w:rsidRPr="00242FD3" w14:paraId="46444A50" w14:textId="77777777" w:rsidTr="009A3DAC">
        <w:tc>
          <w:tcPr>
            <w:tcW w:w="4500" w:type="dxa"/>
          </w:tcPr>
          <w:p w14:paraId="03EBB50A" w14:textId="63186EE9" w:rsidR="0079537C" w:rsidRPr="00242FD3" w:rsidRDefault="0079537C" w:rsidP="00A8069E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FD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900" w:type="dxa"/>
          </w:tcPr>
          <w:p w14:paraId="048CF78F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2F01E1E5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643E9D3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266E497A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00590AE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208C485E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0C0FA04" w14:textId="77777777" w:rsidR="0079537C" w:rsidRPr="00242FD3" w:rsidRDefault="0079537C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537C" w:rsidRPr="00242FD3" w14:paraId="38DD5E1F" w14:textId="77777777" w:rsidTr="009A3DAC">
        <w:tc>
          <w:tcPr>
            <w:tcW w:w="4500" w:type="dxa"/>
            <w:hideMark/>
          </w:tcPr>
          <w:p w14:paraId="585E33CD" w14:textId="77777777" w:rsidR="0079537C" w:rsidRPr="00242FD3" w:rsidRDefault="0079537C" w:rsidP="00103E2C">
            <w:pPr>
              <w:pStyle w:val="1-Number"/>
              <w:tabs>
                <w:tab w:val="clear" w:pos="3735"/>
              </w:tabs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42FD3">
              <w:rPr>
                <w:rFonts w:asciiTheme="majorBidi" w:hAnsiTheme="majorBidi" w:cstheme="majorBidi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900" w:type="dxa"/>
          </w:tcPr>
          <w:p w14:paraId="30F6144B" w14:textId="70D43499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60" w:type="dxa"/>
          </w:tcPr>
          <w:p w14:paraId="6B7557DC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hideMark/>
          </w:tcPr>
          <w:p w14:paraId="0FB8923A" w14:textId="339F92C7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9537C" w:rsidRPr="00242F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59" w:type="dxa"/>
          </w:tcPr>
          <w:p w14:paraId="36CE85ED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BF49A2F" w14:textId="1851A0AA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59" w:type="dxa"/>
          </w:tcPr>
          <w:p w14:paraId="61CBC2AE" w14:textId="77777777" w:rsidR="0079537C" w:rsidRPr="00242FD3" w:rsidRDefault="0079537C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hideMark/>
          </w:tcPr>
          <w:p w14:paraId="60F88399" w14:textId="2FDF691C" w:rsidR="0079537C" w:rsidRPr="00242FD3" w:rsidRDefault="00B47EFF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9537C" w:rsidRPr="00242F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A5044D" w:rsidRPr="00242FD3" w14:paraId="519A883D" w14:textId="77777777" w:rsidTr="009A3DAC">
        <w:tc>
          <w:tcPr>
            <w:tcW w:w="4500" w:type="dxa"/>
          </w:tcPr>
          <w:p w14:paraId="4C10C6C4" w14:textId="13A9C6F4" w:rsidR="00A5044D" w:rsidRPr="00A5044D" w:rsidRDefault="00A5044D" w:rsidP="00A8069E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5044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900" w:type="dxa"/>
          </w:tcPr>
          <w:p w14:paraId="3AA61848" w14:textId="77777777" w:rsidR="00A5044D" w:rsidRPr="00242FD3" w:rsidRDefault="00A5044D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10FE5C26" w14:textId="77777777" w:rsidR="00A5044D" w:rsidRPr="00242FD3" w:rsidRDefault="00A5044D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0921D70E" w14:textId="77777777" w:rsidR="00A5044D" w:rsidRPr="00242FD3" w:rsidRDefault="00A5044D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7243DEDE" w14:textId="77777777" w:rsidR="00A5044D" w:rsidRPr="00242FD3" w:rsidRDefault="00A5044D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0C9DFFD" w14:textId="77777777" w:rsidR="00A5044D" w:rsidRPr="00242FD3" w:rsidRDefault="00A5044D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BA2B1C5" w14:textId="77777777" w:rsidR="00A5044D" w:rsidRPr="00242FD3" w:rsidRDefault="00A5044D" w:rsidP="00242FD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3B8AA9A2" w14:textId="77777777" w:rsidR="00A5044D" w:rsidRPr="00242FD3" w:rsidRDefault="00A5044D" w:rsidP="00FD68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D6B" w:rsidRPr="00242FD3" w14:paraId="09883CA1" w14:textId="77777777" w:rsidTr="009A3DAC">
        <w:tc>
          <w:tcPr>
            <w:tcW w:w="4500" w:type="dxa"/>
          </w:tcPr>
          <w:p w14:paraId="36B159A8" w14:textId="0EFECE67" w:rsidR="001E0D6B" w:rsidRPr="00242FD3" w:rsidRDefault="001E0D6B" w:rsidP="001E0D6B">
            <w:pPr>
              <w:pStyle w:val="1-Number"/>
              <w:tabs>
                <w:tab w:val="clear" w:pos="3735"/>
              </w:tabs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2077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CC964B6" w14:textId="124C6EAE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160" w:type="dxa"/>
          </w:tcPr>
          <w:p w14:paraId="65297C6C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03972111" w14:textId="17385958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E0D6B" w:rsidRPr="001E0D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159" w:type="dxa"/>
          </w:tcPr>
          <w:p w14:paraId="57DC36E2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6324E4C" w14:textId="09B6C1BC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159" w:type="dxa"/>
          </w:tcPr>
          <w:p w14:paraId="42F29D6A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08DC33F" w14:textId="13D083DC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E0D6B" w:rsidRPr="001E0D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</w:tr>
      <w:tr w:rsidR="001E0D6B" w:rsidRPr="00242FD3" w14:paraId="28E22003" w14:textId="77777777" w:rsidTr="00103E2C">
        <w:tc>
          <w:tcPr>
            <w:tcW w:w="4500" w:type="dxa"/>
          </w:tcPr>
          <w:p w14:paraId="0CA431D3" w14:textId="6040ED81" w:rsidR="001E0D6B" w:rsidRPr="00242FD3" w:rsidRDefault="001E0D6B" w:rsidP="001E0D6B">
            <w:pPr>
              <w:pStyle w:val="1-Number"/>
              <w:tabs>
                <w:tab w:val="clear" w:pos="3735"/>
              </w:tabs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2077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828B9" w14:textId="2CC6B698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160" w:type="dxa"/>
          </w:tcPr>
          <w:p w14:paraId="43DEF61B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B944CCA" w14:textId="7D55424D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0D6B" w:rsidRPr="001E0D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59" w:type="dxa"/>
          </w:tcPr>
          <w:p w14:paraId="6352B932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7797AEDE" w14:textId="145B6AC4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261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159" w:type="dxa"/>
          </w:tcPr>
          <w:p w14:paraId="111C7695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BFDF664" w14:textId="30AE524E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0D6B" w:rsidRPr="001E0D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</w:tr>
      <w:tr w:rsidR="001E0D6B" w:rsidRPr="00242FD3" w14:paraId="0384613D" w14:textId="77777777" w:rsidTr="00103E2C">
        <w:tc>
          <w:tcPr>
            <w:tcW w:w="4500" w:type="dxa"/>
          </w:tcPr>
          <w:p w14:paraId="117FC012" w14:textId="77777777" w:rsidR="001E0D6B" w:rsidRPr="00242FD3" w:rsidRDefault="001E0D6B" w:rsidP="001E0D6B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F81AA0" w14:textId="2CB1E442" w:rsidR="001E0D6B" w:rsidRPr="00242FD3" w:rsidRDefault="00B47EFF" w:rsidP="00D2615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D00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60" w:type="dxa"/>
          </w:tcPr>
          <w:p w14:paraId="05224CC9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FE87AC9" w14:textId="5BD02CD9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96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159" w:type="dxa"/>
          </w:tcPr>
          <w:p w14:paraId="64BB3A99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7DC3E7A7" w14:textId="50C97290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A0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59" w:type="dxa"/>
          </w:tcPr>
          <w:p w14:paraId="5F9AFD55" w14:textId="77777777" w:rsidR="001E0D6B" w:rsidRPr="00242FD3" w:rsidRDefault="001E0D6B" w:rsidP="001E0D6B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7F595E5" w14:textId="481203C8" w:rsidR="001E0D6B" w:rsidRPr="00242FD3" w:rsidRDefault="00B47EFF" w:rsidP="001E0D6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3466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</w:tbl>
    <w:p w14:paraId="73BE932C" w14:textId="77777777" w:rsidR="002D22E2" w:rsidRPr="0070212F" w:rsidRDefault="002D22E2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0212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70A76D" w14:textId="4897D7F2" w:rsidR="00816686" w:rsidRDefault="00C12934" w:rsidP="00281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lastRenderedPageBreak/>
        <w:t>ยอดคงค้างระหว่าง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และบุคคลหรือกิจการที่เกี่ยวข้องกัน </w:t>
      </w:r>
      <w:r w:rsidR="00A54350" w:rsidRPr="0070212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="0022665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226653" w:rsidRPr="0070212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="00333296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A54350" w:rsidRPr="0070212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="00F00E6F">
        <w:rPr>
          <w:rFonts w:asciiTheme="majorBidi" w:hAnsiTheme="majorBidi"/>
          <w:sz w:val="28"/>
          <w:szCs w:val="28"/>
          <w:cs/>
        </w:rPr>
        <w:t xml:space="preserve"> </w:t>
      </w:r>
      <w:r w:rsidR="00A54350" w:rsidRPr="0070212F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860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0"/>
        <w:gridCol w:w="160"/>
        <w:gridCol w:w="902"/>
        <w:gridCol w:w="159"/>
        <w:gridCol w:w="903"/>
        <w:gridCol w:w="159"/>
        <w:gridCol w:w="923"/>
      </w:tblGrid>
      <w:tr w:rsidR="00A93E59" w:rsidRPr="00637820" w14:paraId="659E00F9" w14:textId="77777777" w:rsidTr="009A3DAC">
        <w:trPr>
          <w:tblHeader/>
        </w:trPr>
        <w:tc>
          <w:tcPr>
            <w:tcW w:w="4500" w:type="dxa"/>
          </w:tcPr>
          <w:p w14:paraId="5AB4A0D4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</w:tcPr>
          <w:p w14:paraId="5E8AD1BC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0E9D08A5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39615245" w14:textId="77777777" w:rsidR="00A93E59" w:rsidRPr="00637820" w:rsidRDefault="00A93E59" w:rsidP="00637820">
            <w:pPr>
              <w:pStyle w:val="BodyText"/>
              <w:tabs>
                <w:tab w:val="clear" w:pos="2580"/>
              </w:tabs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A93E59" w:rsidRPr="00637820" w14:paraId="2B779D24" w14:textId="77777777" w:rsidTr="009A3DAC">
        <w:trPr>
          <w:tblHeader/>
        </w:trPr>
        <w:tc>
          <w:tcPr>
            <w:tcW w:w="4500" w:type="dxa"/>
          </w:tcPr>
          <w:p w14:paraId="79983D79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B562C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76A5C2B4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B62BC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3E59" w:rsidRPr="00637820" w14:paraId="1B055AC0" w14:textId="77777777" w:rsidTr="009A3DAC">
        <w:trPr>
          <w:tblHeader/>
        </w:trPr>
        <w:tc>
          <w:tcPr>
            <w:tcW w:w="4500" w:type="dxa"/>
          </w:tcPr>
          <w:p w14:paraId="26D43590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793BB" w14:textId="375621A3" w:rsidR="00A93E59" w:rsidRPr="00637820" w:rsidRDefault="00B47EFF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418B2C2C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A7984" w14:textId="2EA29EE9" w:rsidR="00A93E59" w:rsidRPr="00637820" w:rsidRDefault="00B47EFF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5F847526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F157B" w14:textId="285FDBEA" w:rsidR="00A93E59" w:rsidRPr="00637820" w:rsidRDefault="00B47EFF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4738185A" w14:textId="77777777" w:rsidR="00A93E59" w:rsidRPr="00637820" w:rsidRDefault="00A93E59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B1A86" w14:textId="1D45327E" w:rsidR="00A93E59" w:rsidRPr="00637820" w:rsidRDefault="00B47EFF" w:rsidP="00637820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A93E59" w:rsidRPr="00637820" w14:paraId="251499CF" w14:textId="77777777" w:rsidTr="009A3DAC">
        <w:tc>
          <w:tcPr>
            <w:tcW w:w="4500" w:type="dxa"/>
          </w:tcPr>
          <w:p w14:paraId="377749F2" w14:textId="77278901" w:rsidR="00A93E59" w:rsidRPr="00637820" w:rsidRDefault="00624C60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37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765CACB7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5C5AE695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4CD6F2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CDEBC35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37E7233B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393F7084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1CC48E0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471" w:rsidRPr="00637820" w14:paraId="4FBE2871" w14:textId="77777777" w:rsidTr="009A3DAC">
        <w:tc>
          <w:tcPr>
            <w:tcW w:w="4500" w:type="dxa"/>
          </w:tcPr>
          <w:p w14:paraId="225D6B46" w14:textId="1CF7C8D2" w:rsidR="00A93E59" w:rsidRPr="00637820" w:rsidRDefault="00E84471" w:rsidP="00637820">
            <w:pPr>
              <w:pStyle w:val="1-Number"/>
              <w:tabs>
                <w:tab w:val="clear" w:pos="3735"/>
              </w:tabs>
              <w:spacing w:line="320" w:lineRule="exact"/>
              <w:ind w:left="269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3782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4E9246F" w14:textId="54FB0812" w:rsidR="00A93E59" w:rsidRPr="00637820" w:rsidRDefault="00E156C1" w:rsidP="005E1898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2F27A585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F05A813" w14:textId="7610854C" w:rsidR="00A93E59" w:rsidRPr="00637820" w:rsidRDefault="00A75DEC" w:rsidP="00637820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3782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370DA2B1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21272636" w14:textId="78940985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15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159" w:type="dxa"/>
          </w:tcPr>
          <w:p w14:paraId="75F1AB26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33FC039" w14:textId="01F6B2A6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D2BBA" w:rsidRPr="006378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</w:tr>
      <w:tr w:rsidR="00E84471" w:rsidRPr="00637820" w14:paraId="61994D4D" w14:textId="77777777" w:rsidTr="009A3DAC">
        <w:tc>
          <w:tcPr>
            <w:tcW w:w="4500" w:type="dxa"/>
          </w:tcPr>
          <w:p w14:paraId="4D2259CE" w14:textId="6B34423C" w:rsidR="00A93E59" w:rsidRPr="00637820" w:rsidRDefault="00E84471" w:rsidP="00637820">
            <w:pPr>
              <w:pStyle w:val="1-Number"/>
              <w:tabs>
                <w:tab w:val="clear" w:pos="3735"/>
              </w:tabs>
              <w:spacing w:line="320" w:lineRule="exact"/>
              <w:ind w:left="269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3782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DC1D1C" w14:textId="034C4F87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60" w:type="dxa"/>
          </w:tcPr>
          <w:p w14:paraId="4C559CE1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B703830" w14:textId="37B3BC79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59" w:type="dxa"/>
          </w:tcPr>
          <w:p w14:paraId="6B2831BF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00961F4" w14:textId="4182044E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59" w:type="dxa"/>
          </w:tcPr>
          <w:p w14:paraId="02FF80F8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F036DD5" w14:textId="01296303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E84471" w:rsidRPr="00637820" w14:paraId="127C1C74" w14:textId="77777777" w:rsidTr="009A3DAC">
        <w:tc>
          <w:tcPr>
            <w:tcW w:w="4500" w:type="dxa"/>
          </w:tcPr>
          <w:p w14:paraId="51377131" w14:textId="7A3EB093" w:rsidR="00A93E59" w:rsidRPr="00637820" w:rsidRDefault="00A93E59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FE460E" w14:textId="3845684A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60" w:type="dxa"/>
          </w:tcPr>
          <w:p w14:paraId="73D27E72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D49C2D0" w14:textId="0186F807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59" w:type="dxa"/>
          </w:tcPr>
          <w:p w14:paraId="41C398E1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07CCB833" w14:textId="03ECEDDD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15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59" w:type="dxa"/>
          </w:tcPr>
          <w:p w14:paraId="53C32271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00D1F73" w14:textId="585B17F9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D2BBA" w:rsidRPr="006378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</w:tr>
      <w:tr w:rsidR="002407E0" w:rsidRPr="00637820" w14:paraId="53F2B9C4" w14:textId="77777777" w:rsidTr="009A3DAC">
        <w:tc>
          <w:tcPr>
            <w:tcW w:w="4500" w:type="dxa"/>
          </w:tcPr>
          <w:p w14:paraId="53E6C9E6" w14:textId="77777777" w:rsidR="002407E0" w:rsidRPr="00637820" w:rsidRDefault="002407E0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DC4D8D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399801A0" w14:textId="77777777" w:rsidR="002407E0" w:rsidRPr="00637820" w:rsidRDefault="002407E0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17832414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1D0BDBA6" w14:textId="77777777" w:rsidR="002407E0" w:rsidRPr="00637820" w:rsidRDefault="002407E0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AF6349C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024D458D" w14:textId="77777777" w:rsidR="002407E0" w:rsidRPr="00637820" w:rsidRDefault="002407E0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6971F5E1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471" w:rsidRPr="00637820" w14:paraId="4ADC1073" w14:textId="77777777" w:rsidTr="009A3DAC">
        <w:tc>
          <w:tcPr>
            <w:tcW w:w="4500" w:type="dxa"/>
          </w:tcPr>
          <w:p w14:paraId="3E5C3EEC" w14:textId="148E00D8" w:rsidR="00A93E59" w:rsidRPr="00637820" w:rsidRDefault="00E81AA9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ลูกหนี้การค้าไม่หมุนเวียน</w:t>
            </w:r>
          </w:p>
        </w:tc>
        <w:tc>
          <w:tcPr>
            <w:tcW w:w="900" w:type="dxa"/>
          </w:tcPr>
          <w:p w14:paraId="73E6AE61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73BCB446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95CD725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9B667B4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5B54640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654C144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C873A7F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471" w:rsidRPr="00637820" w14:paraId="110672A9" w14:textId="77777777" w:rsidTr="009A3DAC">
        <w:tc>
          <w:tcPr>
            <w:tcW w:w="4500" w:type="dxa"/>
          </w:tcPr>
          <w:p w14:paraId="776FDE58" w14:textId="6816A069" w:rsidR="00A93E59" w:rsidRPr="00637820" w:rsidRDefault="00E81AA9" w:rsidP="00637820">
            <w:pPr>
              <w:pStyle w:val="1-Number"/>
              <w:tabs>
                <w:tab w:val="clear" w:pos="3735"/>
              </w:tabs>
              <w:spacing w:line="320" w:lineRule="exact"/>
              <w:ind w:left="269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9B1DC9E" w14:textId="107EB60E" w:rsidR="00A93E59" w:rsidRPr="00637820" w:rsidRDefault="00E156C1" w:rsidP="005E1898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57695C9C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012A3E5" w14:textId="6BE56CD6" w:rsidR="00A93E59" w:rsidRPr="00637820" w:rsidRDefault="003B677D" w:rsidP="003B677D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662625C9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6084868E" w14:textId="08DCBE88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15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159" w:type="dxa"/>
          </w:tcPr>
          <w:p w14:paraId="572AEAB3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247AAB32" w14:textId="36D6A42F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81AA9" w:rsidRPr="006378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</w:tr>
      <w:tr w:rsidR="002407E0" w:rsidRPr="00637820" w14:paraId="57641C53" w14:textId="77777777" w:rsidTr="009A3DAC">
        <w:tc>
          <w:tcPr>
            <w:tcW w:w="4500" w:type="dxa"/>
          </w:tcPr>
          <w:p w14:paraId="5B661783" w14:textId="77777777" w:rsidR="002407E0" w:rsidRPr="00637820" w:rsidRDefault="002407E0" w:rsidP="00637820">
            <w:pPr>
              <w:pStyle w:val="1-Number"/>
              <w:tabs>
                <w:tab w:val="clear" w:pos="3735"/>
              </w:tabs>
              <w:spacing w:line="320" w:lineRule="exact"/>
              <w:ind w:left="269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A0F1B3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17655C90" w14:textId="77777777" w:rsidR="002407E0" w:rsidRPr="00637820" w:rsidRDefault="002407E0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9CAF98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409254C" w14:textId="77777777" w:rsidR="002407E0" w:rsidRPr="00637820" w:rsidRDefault="002407E0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4DE8AE99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727F0330" w14:textId="77777777" w:rsidR="002407E0" w:rsidRPr="00637820" w:rsidRDefault="002407E0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DAA3FF4" w14:textId="77777777" w:rsidR="002407E0" w:rsidRPr="00637820" w:rsidRDefault="002407E0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471" w:rsidRPr="00637820" w14:paraId="4BEDB497" w14:textId="77777777" w:rsidTr="009A3DAC">
        <w:tc>
          <w:tcPr>
            <w:tcW w:w="4500" w:type="dxa"/>
          </w:tcPr>
          <w:p w14:paraId="3F697A89" w14:textId="5ED28E0A" w:rsidR="00A93E59" w:rsidRPr="00637820" w:rsidRDefault="002407E0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4C8EBC00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1ACF2ADD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8AC121D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1C3FB45C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2F6EE62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62411F2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10D163C8" w14:textId="77777777" w:rsidR="00A93E59" w:rsidRPr="00637820" w:rsidRDefault="00A93E59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19CF" w:rsidRPr="00637820" w14:paraId="22CBA26B" w14:textId="77777777" w:rsidTr="009A3DAC">
        <w:tc>
          <w:tcPr>
            <w:tcW w:w="4500" w:type="dxa"/>
          </w:tcPr>
          <w:p w14:paraId="64050A68" w14:textId="4233252D" w:rsidR="000819CF" w:rsidRPr="00637820" w:rsidRDefault="000819CF" w:rsidP="00637820">
            <w:pPr>
              <w:pStyle w:val="1-Number"/>
              <w:tabs>
                <w:tab w:val="clear" w:pos="3735"/>
              </w:tabs>
              <w:spacing w:line="320" w:lineRule="exact"/>
              <w:ind w:left="269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900" w:type="dxa"/>
          </w:tcPr>
          <w:p w14:paraId="306D148B" w14:textId="71E83951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160" w:type="dxa"/>
          </w:tcPr>
          <w:p w14:paraId="63B9ED63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D4E772" w14:textId="443F156A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159" w:type="dxa"/>
          </w:tcPr>
          <w:p w14:paraId="78C0039C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95779F8" w14:textId="16F3A976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159" w:type="dxa"/>
          </w:tcPr>
          <w:p w14:paraId="2BEF1A81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ED880A3" w14:textId="6FD230E3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</w:tr>
      <w:tr w:rsidR="000819CF" w:rsidRPr="00637820" w14:paraId="65AC748D" w14:textId="77777777" w:rsidTr="009A3DAC">
        <w:tc>
          <w:tcPr>
            <w:tcW w:w="4500" w:type="dxa"/>
          </w:tcPr>
          <w:p w14:paraId="2B63F726" w14:textId="109701F5" w:rsidR="000819CF" w:rsidRPr="00637820" w:rsidRDefault="000819CF" w:rsidP="00637820">
            <w:pPr>
              <w:pStyle w:val="1-Number"/>
              <w:tabs>
                <w:tab w:val="clear" w:pos="3735"/>
              </w:tabs>
              <w:spacing w:line="320" w:lineRule="exact"/>
              <w:ind w:left="269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0D3D47" w14:textId="7ACC69B8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60" w:type="dxa"/>
          </w:tcPr>
          <w:p w14:paraId="57F4A9C7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0222117" w14:textId="5B67C614" w:rsidR="000819CF" w:rsidRPr="00637820" w:rsidRDefault="000819CF" w:rsidP="00637820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3782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185C5B7B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2A2E3548" w14:textId="298A7724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59" w:type="dxa"/>
          </w:tcPr>
          <w:p w14:paraId="49BEDC74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3A1C2B0D" w14:textId="573F95A2" w:rsidR="000819CF" w:rsidRPr="00637820" w:rsidRDefault="000819CF" w:rsidP="00637820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3782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0819CF" w:rsidRPr="00637820" w14:paraId="0A7E5EBD" w14:textId="77777777" w:rsidTr="009A3DAC">
        <w:tc>
          <w:tcPr>
            <w:tcW w:w="4500" w:type="dxa"/>
          </w:tcPr>
          <w:p w14:paraId="29C078D9" w14:textId="77777777" w:rsidR="000819CF" w:rsidRPr="00637820" w:rsidRDefault="000819CF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E8DC25" w14:textId="10630605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60" w:type="dxa"/>
          </w:tcPr>
          <w:p w14:paraId="1B5263F1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2D0C8A0" w14:textId="3E64A037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159" w:type="dxa"/>
          </w:tcPr>
          <w:p w14:paraId="5EAD852E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41DB147F" w14:textId="5FF44A98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59" w:type="dxa"/>
          </w:tcPr>
          <w:p w14:paraId="0CAE1D5D" w14:textId="77777777" w:rsidR="000819CF" w:rsidRPr="00637820" w:rsidRDefault="000819CF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EA9285E" w14:textId="3908547B" w:rsidR="000819CF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</w:tr>
      <w:tr w:rsidR="00E84471" w:rsidRPr="00637820" w14:paraId="2945C26F" w14:textId="77777777" w:rsidTr="007C7AAD">
        <w:tc>
          <w:tcPr>
            <w:tcW w:w="4500" w:type="dxa"/>
          </w:tcPr>
          <w:p w14:paraId="102882E2" w14:textId="77777777" w:rsidR="00E84471" w:rsidRPr="00637820" w:rsidRDefault="00E84471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D31CE92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7ACEB943" w14:textId="77777777" w:rsidR="00E84471" w:rsidRPr="00637820" w:rsidRDefault="00E84471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7A633DA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E201D6A" w14:textId="77777777" w:rsidR="00E84471" w:rsidRPr="00637820" w:rsidRDefault="00E84471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611568F0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0D679BBA" w14:textId="77777777" w:rsidR="00E84471" w:rsidRPr="00637820" w:rsidRDefault="00E84471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ACDEE8F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471" w:rsidRPr="00637820" w14:paraId="71868044" w14:textId="77777777" w:rsidTr="007C7AAD">
        <w:tc>
          <w:tcPr>
            <w:tcW w:w="4500" w:type="dxa"/>
          </w:tcPr>
          <w:p w14:paraId="72343236" w14:textId="4F4929C6" w:rsidR="00E84471" w:rsidRPr="00637820" w:rsidRDefault="005C7047" w:rsidP="00637820">
            <w:pPr>
              <w:pStyle w:val="1-Number"/>
              <w:tabs>
                <w:tab w:val="clear" w:pos="3735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57773CFC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146B7F6B" w14:textId="77777777" w:rsidR="00E84471" w:rsidRPr="00637820" w:rsidRDefault="00E84471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B03E69D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5FB2FE75" w14:textId="77777777" w:rsidR="00E84471" w:rsidRPr="00637820" w:rsidRDefault="00E84471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0D8BE38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60663E1" w14:textId="77777777" w:rsidR="00E84471" w:rsidRPr="00637820" w:rsidRDefault="00E84471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E327A30" w14:textId="77777777" w:rsidR="00E84471" w:rsidRPr="00637820" w:rsidRDefault="00E84471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471" w:rsidRPr="00637820" w14:paraId="612FC75B" w14:textId="77777777" w:rsidTr="007C7AAD">
        <w:tc>
          <w:tcPr>
            <w:tcW w:w="4500" w:type="dxa"/>
          </w:tcPr>
          <w:p w14:paraId="7935E2E3" w14:textId="2B92063F" w:rsidR="00A93E59" w:rsidRPr="00637820" w:rsidRDefault="007D12F8" w:rsidP="00637820">
            <w:pPr>
              <w:pStyle w:val="1-Number"/>
              <w:tabs>
                <w:tab w:val="clear" w:pos="3735"/>
              </w:tabs>
              <w:spacing w:line="320" w:lineRule="exact"/>
              <w:ind w:left="269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3782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34E1D19" w14:textId="29C4E66D" w:rsidR="00A93E59" w:rsidRPr="00637820" w:rsidRDefault="00FC6A1E" w:rsidP="005E1898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06BEFAAA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67A2F02C" w14:textId="2FDB83F8" w:rsidR="00A93E59" w:rsidRPr="00637820" w:rsidRDefault="003B677D" w:rsidP="003B677D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B59C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70E4AC76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0FB91AF7" w14:textId="6EF7FB7A" w:rsidR="00A93E59" w:rsidRPr="00637820" w:rsidRDefault="00342C2E" w:rsidP="005E1898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4B4C1F04" w14:textId="77777777" w:rsidR="00A93E59" w:rsidRPr="00637820" w:rsidRDefault="00A93E59" w:rsidP="00637820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424EB984" w14:textId="3309CA5F" w:rsidR="00A93E59" w:rsidRPr="00637820" w:rsidRDefault="00B47EFF" w:rsidP="0063782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64446" w:rsidRPr="006378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</w:tbl>
    <w:p w14:paraId="583F3B19" w14:textId="3252BF69" w:rsidR="00BA50D2" w:rsidRPr="0070212F" w:rsidRDefault="00BA50D2" w:rsidP="00666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952EAD" w:rsidRPr="0070212F">
        <w:rPr>
          <w:rFonts w:asciiTheme="majorBidi" w:hAnsiTheme="majorBidi" w:cstheme="majorBidi"/>
          <w:sz w:val="28"/>
          <w:szCs w:val="28"/>
          <w:cs/>
        </w:rPr>
        <w:t>ปี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412136" w:rsidRPr="0070212F">
        <w:rPr>
          <w:rFonts w:asciiTheme="majorBidi" w:hAnsiTheme="majorBidi" w:cstheme="majorBidi"/>
          <w:sz w:val="28"/>
          <w:szCs w:val="28"/>
          <w:cs/>
        </w:rPr>
        <w:t>แก่</w:t>
      </w:r>
      <w:r w:rsidRPr="0070212F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กิจการที่เกี่ยวข้องกันมีการเคลื่อนไหวดังต่อไปนี้</w:t>
      </w:r>
    </w:p>
    <w:tbl>
      <w:tblPr>
        <w:tblW w:w="8717" w:type="dxa"/>
        <w:tblInd w:w="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990"/>
        <w:gridCol w:w="184"/>
        <w:gridCol w:w="896"/>
        <w:gridCol w:w="184"/>
        <w:gridCol w:w="896"/>
        <w:gridCol w:w="184"/>
        <w:gridCol w:w="1166"/>
        <w:gridCol w:w="184"/>
        <w:gridCol w:w="991"/>
      </w:tblGrid>
      <w:tr w:rsidR="006669F4" w:rsidRPr="006669F4" w14:paraId="29B9FDD9" w14:textId="77777777" w:rsidTr="009A3DAC">
        <w:tc>
          <w:tcPr>
            <w:tcW w:w="3042" w:type="dxa"/>
          </w:tcPr>
          <w:p w14:paraId="42F7D9AC" w14:textId="77777777" w:rsidR="006669F4" w:rsidRPr="006669F4" w:rsidRDefault="006669F4" w:rsidP="006669F4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5" w:type="dxa"/>
            <w:gridSpan w:val="9"/>
            <w:vAlign w:val="bottom"/>
          </w:tcPr>
          <w:p w14:paraId="39666EEB" w14:textId="47D13C35" w:rsidR="006669F4" w:rsidRPr="006669F4" w:rsidRDefault="006669F4" w:rsidP="00494527">
            <w:pPr>
              <w:tabs>
                <w:tab w:val="clear" w:pos="5613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8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8C1B68" w:rsidRPr="006669F4" w14:paraId="09B76163" w14:textId="77777777" w:rsidTr="009A3DAC">
        <w:tc>
          <w:tcPr>
            <w:tcW w:w="3042" w:type="dxa"/>
          </w:tcPr>
          <w:p w14:paraId="0E27BC6F" w14:textId="77777777" w:rsidR="008C1B68" w:rsidRPr="006669F4" w:rsidRDefault="008C1B68" w:rsidP="006669F4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5" w:type="dxa"/>
            <w:gridSpan w:val="9"/>
            <w:tcBorders>
              <w:bottom w:val="single" w:sz="4" w:space="0" w:color="auto"/>
            </w:tcBorders>
            <w:vAlign w:val="bottom"/>
          </w:tcPr>
          <w:p w14:paraId="2574B7AE" w14:textId="039FD641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890B1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C1B68" w:rsidRPr="006669F4" w14:paraId="16472BEB" w14:textId="77777777" w:rsidTr="009A3DAC">
        <w:tc>
          <w:tcPr>
            <w:tcW w:w="3042" w:type="dxa"/>
          </w:tcPr>
          <w:p w14:paraId="5B1FB7E7" w14:textId="77777777" w:rsidR="008C1B68" w:rsidRPr="006669F4" w:rsidRDefault="008C1B68" w:rsidP="006669F4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DF07CF" w14:textId="63633504" w:rsidR="008C1B68" w:rsidRPr="006669F4" w:rsidRDefault="00B47EFF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7E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C1B68"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93B89D0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4C229C8C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6DC723C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32175DA9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570EB85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8081FF7" w14:textId="77777777" w:rsidR="008C1B68" w:rsidRPr="006669F4" w:rsidRDefault="008C1B68" w:rsidP="00084F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ขาดทุนจากอัตรา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ABF079F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D941DC6" w14:textId="31A9FC7A" w:rsidR="008C1B68" w:rsidRPr="006669F4" w:rsidRDefault="00B47EFF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7EF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C1B68"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C1B68" w:rsidRPr="006669F4" w14:paraId="6C94153D" w14:textId="77777777" w:rsidTr="009A3DAC">
        <w:tc>
          <w:tcPr>
            <w:tcW w:w="3042" w:type="dxa"/>
          </w:tcPr>
          <w:p w14:paraId="436C9AEE" w14:textId="77777777" w:rsidR="008C1B68" w:rsidRPr="006669F4" w:rsidRDefault="008C1B68" w:rsidP="006669F4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8807E05" w14:textId="1D1B9243" w:rsidR="008C1B68" w:rsidRPr="006669F4" w:rsidRDefault="00B47EFF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7EF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84" w:type="dxa"/>
          </w:tcPr>
          <w:p w14:paraId="346F4C53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2CCFE312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3E46F7FD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3A48591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19A4F1A8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67D775AC" w14:textId="77777777" w:rsidR="008C1B68" w:rsidRPr="006669F4" w:rsidRDefault="008C1B68" w:rsidP="00084F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69F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184" w:type="dxa"/>
          </w:tcPr>
          <w:p w14:paraId="4FCA37CD" w14:textId="77777777" w:rsidR="008C1B68" w:rsidRPr="006669F4" w:rsidRDefault="008C1B68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BCB9807" w14:textId="76F7C291" w:rsidR="008C1B68" w:rsidRPr="006669F4" w:rsidRDefault="00B47EFF" w:rsidP="006669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47EF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8C1B68" w:rsidRPr="006669F4" w14:paraId="6DEA76A7" w14:textId="77777777" w:rsidTr="009A3DAC">
        <w:trPr>
          <w:trHeight w:val="324"/>
        </w:trPr>
        <w:tc>
          <w:tcPr>
            <w:tcW w:w="3042" w:type="dxa"/>
          </w:tcPr>
          <w:p w14:paraId="07FFB70E" w14:textId="1B56397B" w:rsidR="008C1B68" w:rsidRPr="006669F4" w:rsidRDefault="008C1B68" w:rsidP="006669F4">
            <w:pPr>
              <w:tabs>
                <w:tab w:val="left" w:pos="358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6669F4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บริษัท</w:t>
            </w:r>
            <w:r w:rsidR="00162239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</w:rPr>
              <w:t>ย่อย</w:t>
            </w:r>
          </w:p>
        </w:tc>
        <w:tc>
          <w:tcPr>
            <w:tcW w:w="990" w:type="dxa"/>
          </w:tcPr>
          <w:p w14:paraId="781E4B28" w14:textId="77777777" w:rsidR="008C1B68" w:rsidRPr="00084FA9" w:rsidRDefault="008C1B68" w:rsidP="00084FA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3D362AC7" w14:textId="77777777" w:rsidR="008C1B68" w:rsidRPr="006669F4" w:rsidRDefault="008C1B68" w:rsidP="006669F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6213E7D6" w14:textId="77777777" w:rsidR="008C1B68" w:rsidRPr="00084FA9" w:rsidRDefault="008C1B68" w:rsidP="00084FA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0B1EAE3" w14:textId="77777777" w:rsidR="008C1B68" w:rsidRPr="006669F4" w:rsidRDefault="008C1B68" w:rsidP="006669F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348CE0C1" w14:textId="77777777" w:rsidR="008C1B68" w:rsidRPr="00084FA9" w:rsidRDefault="008C1B68" w:rsidP="00084FA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1B97213C" w14:textId="77777777" w:rsidR="008C1B68" w:rsidRPr="006669F4" w:rsidRDefault="008C1B68" w:rsidP="006669F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FE2BB77" w14:textId="77777777" w:rsidR="008C1B68" w:rsidRPr="00084FA9" w:rsidRDefault="008C1B68" w:rsidP="00084FA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083E6E58" w14:textId="77777777" w:rsidR="008C1B68" w:rsidRPr="006669F4" w:rsidRDefault="008C1B68" w:rsidP="006669F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E1BDC97" w14:textId="77777777" w:rsidR="008C1B68" w:rsidRPr="00084FA9" w:rsidRDefault="008C1B68" w:rsidP="00084FA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2239" w:rsidRPr="006669F4" w14:paraId="39AE9168" w14:textId="77777777" w:rsidTr="009A3DAC">
        <w:trPr>
          <w:trHeight w:val="324"/>
        </w:trPr>
        <w:tc>
          <w:tcPr>
            <w:tcW w:w="3042" w:type="dxa"/>
          </w:tcPr>
          <w:p w14:paraId="7F22B253" w14:textId="1353D2EA" w:rsidR="00162239" w:rsidRPr="006669F4" w:rsidRDefault="00162239" w:rsidP="00162239">
            <w:pPr>
              <w:tabs>
                <w:tab w:val="left" w:pos="358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70212F">
              <w:rPr>
                <w:rFonts w:asciiTheme="majorBidi" w:hAnsiTheme="majorBidi" w:cstheme="majorBidi"/>
                <w:sz w:val="24"/>
                <w:szCs w:val="24"/>
              </w:rPr>
              <w:t>Rich Avenue Company Limited</w:t>
            </w:r>
          </w:p>
        </w:tc>
        <w:tc>
          <w:tcPr>
            <w:tcW w:w="990" w:type="dxa"/>
          </w:tcPr>
          <w:p w14:paraId="712007B2" w14:textId="77777777" w:rsidR="00162239" w:rsidRPr="00084FA9" w:rsidRDefault="00162239" w:rsidP="0016223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74D42714" w14:textId="77777777" w:rsidR="00162239" w:rsidRPr="006669F4" w:rsidRDefault="00162239" w:rsidP="0016223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9EC2E5E" w14:textId="77777777" w:rsidR="00162239" w:rsidRPr="00084FA9" w:rsidRDefault="00162239" w:rsidP="0016223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4BB889E" w14:textId="77777777" w:rsidR="00162239" w:rsidRPr="006669F4" w:rsidRDefault="00162239" w:rsidP="0016223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6974DF47" w14:textId="77777777" w:rsidR="00162239" w:rsidRPr="00084FA9" w:rsidRDefault="00162239" w:rsidP="0016223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43A68461" w14:textId="77777777" w:rsidR="00162239" w:rsidRPr="006669F4" w:rsidRDefault="00162239" w:rsidP="0016223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6631520E" w14:textId="77777777" w:rsidR="00162239" w:rsidRPr="00084FA9" w:rsidRDefault="00162239" w:rsidP="0016223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0D25D49B" w14:textId="77777777" w:rsidR="00162239" w:rsidRPr="006669F4" w:rsidRDefault="00162239" w:rsidP="0016223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F59F8E6" w14:textId="77777777" w:rsidR="00162239" w:rsidRPr="00084FA9" w:rsidRDefault="00162239" w:rsidP="0016223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51762" w:rsidRPr="006669F4" w14:paraId="678F5B9D" w14:textId="77777777" w:rsidTr="009A3DAC">
        <w:trPr>
          <w:trHeight w:val="324"/>
        </w:trPr>
        <w:tc>
          <w:tcPr>
            <w:tcW w:w="3042" w:type="dxa"/>
          </w:tcPr>
          <w:p w14:paraId="2EBD1B5C" w14:textId="11CF2664" w:rsidR="00A51762" w:rsidRPr="006669F4" w:rsidRDefault="00A51762" w:rsidP="00A51762">
            <w:pPr>
              <w:tabs>
                <w:tab w:val="left" w:pos="358"/>
              </w:tabs>
              <w:spacing w:line="320" w:lineRule="exact"/>
              <w:ind w:left="162" w:right="-108" w:hanging="5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70212F">
              <w:rPr>
                <w:rFonts w:asciiTheme="majorBidi" w:hAnsi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990" w:type="dxa"/>
          </w:tcPr>
          <w:p w14:paraId="27CF7449" w14:textId="4D79D70E" w:rsidR="00A51762" w:rsidRPr="00084FA9" w:rsidRDefault="00B47EFF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A51762" w:rsidRPr="007B7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84" w:type="dxa"/>
          </w:tcPr>
          <w:p w14:paraId="5CACE285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6F7AE586" w14:textId="5AFE0E1B" w:rsidR="00A51762" w:rsidRPr="00084FA9" w:rsidRDefault="00654477" w:rsidP="00654477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4" w:type="dxa"/>
          </w:tcPr>
          <w:p w14:paraId="58C44462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7C80436E" w14:textId="46C21C1A" w:rsidR="00A51762" w:rsidRPr="00084FA9" w:rsidRDefault="00B460E9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709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4" w:type="dxa"/>
          </w:tcPr>
          <w:p w14:paraId="5FA7DF60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46314F00" w14:textId="2F268DB1" w:rsidR="00A51762" w:rsidRPr="00084FA9" w:rsidRDefault="00B460E9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4" w:type="dxa"/>
          </w:tcPr>
          <w:p w14:paraId="6CB086C4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4B2F1041" w14:textId="6F38641B" w:rsidR="00A51762" w:rsidRPr="00084FA9" w:rsidRDefault="00B47EFF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460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</w:tr>
      <w:tr w:rsidR="00A51762" w:rsidRPr="006669F4" w14:paraId="7F44E25C" w14:textId="77777777" w:rsidTr="009A3DAC">
        <w:trPr>
          <w:trHeight w:val="324"/>
        </w:trPr>
        <w:tc>
          <w:tcPr>
            <w:tcW w:w="3042" w:type="dxa"/>
          </w:tcPr>
          <w:p w14:paraId="14EE27D6" w14:textId="554332DD" w:rsidR="00A51762" w:rsidRPr="0070212F" w:rsidRDefault="00A51762" w:rsidP="00A51762">
            <w:pPr>
              <w:tabs>
                <w:tab w:val="left" w:pos="358"/>
              </w:tabs>
              <w:spacing w:line="320" w:lineRule="exact"/>
              <w:ind w:left="162" w:right="-108" w:hanging="5"/>
              <w:rPr>
                <w:rFonts w:asciiTheme="majorBidi" w:hAnsiTheme="majorBidi"/>
                <w:sz w:val="24"/>
                <w:szCs w:val="24"/>
                <w:cs/>
              </w:rPr>
            </w:pPr>
            <w:r w:rsidRPr="0070212F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70212F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7AEDDC" w14:textId="566C9604" w:rsidR="00A51762" w:rsidRPr="00084FA9" w:rsidRDefault="00A51762" w:rsidP="00654477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71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4" w:type="dxa"/>
          </w:tcPr>
          <w:p w14:paraId="7A03DA16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0D2794A" w14:textId="6ACCA9B7" w:rsidR="00A51762" w:rsidRPr="00084FA9" w:rsidRDefault="00E41B17" w:rsidP="00B82DC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E7AB5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BE7A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Pr="00BE7AB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4" w:type="dxa"/>
          </w:tcPr>
          <w:p w14:paraId="2583CE59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4C8FE43B" w14:textId="5F6FFA39" w:rsidR="00A51762" w:rsidRPr="00084FA9" w:rsidRDefault="00654477" w:rsidP="00654477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4" w:type="dxa"/>
          </w:tcPr>
          <w:p w14:paraId="47337DBE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1D6BBD24" w14:textId="65DF436F" w:rsidR="00A51762" w:rsidRPr="00084FA9" w:rsidRDefault="00654477" w:rsidP="00654477">
            <w:pPr>
              <w:pStyle w:val="1-Number"/>
              <w:tabs>
                <w:tab w:val="clear" w:pos="3735"/>
                <w:tab w:val="decimal" w:pos="71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4" w:type="dxa"/>
          </w:tcPr>
          <w:p w14:paraId="4943BCC2" w14:textId="77777777" w:rsidR="00A51762" w:rsidRPr="006669F4" w:rsidRDefault="00A51762" w:rsidP="00A51762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6AD3E89" w14:textId="2F234258" w:rsidR="00A51762" w:rsidRPr="00084FA9" w:rsidRDefault="00B460E9" w:rsidP="00B82DC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A51762" w:rsidRPr="006669F4" w14:paraId="5559F495" w14:textId="77777777" w:rsidTr="009A3DAC">
        <w:tc>
          <w:tcPr>
            <w:tcW w:w="3042" w:type="dxa"/>
            <w:hideMark/>
          </w:tcPr>
          <w:p w14:paraId="56D6D0CA" w14:textId="47DB7A47" w:rsidR="00A51762" w:rsidRPr="006669F4" w:rsidRDefault="00A51762" w:rsidP="00A51762">
            <w:pPr>
              <w:tabs>
                <w:tab w:val="left" w:pos="35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14B36C" w14:textId="31F1F568" w:rsidR="00A51762" w:rsidRPr="00084FA9" w:rsidRDefault="00B47EFF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A51762" w:rsidRPr="007B7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84" w:type="dxa"/>
          </w:tcPr>
          <w:p w14:paraId="5733E823" w14:textId="77777777" w:rsidR="00A51762" w:rsidRPr="006669F4" w:rsidRDefault="00A51762" w:rsidP="00A51762">
            <w:pPr>
              <w:pStyle w:val="1-Number"/>
              <w:tabs>
                <w:tab w:val="clear" w:pos="3735"/>
                <w:tab w:val="decimal" w:pos="886"/>
              </w:tabs>
              <w:spacing w:line="320" w:lineRule="exact"/>
              <w:ind w:right="0" w:hanging="51"/>
              <w:jc w:val="left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14:paraId="7D5D5F80" w14:textId="1F468C2C" w:rsidR="00A51762" w:rsidRPr="00084FA9" w:rsidRDefault="00A51762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225BB13" w14:textId="77777777" w:rsidR="00A51762" w:rsidRPr="006669F4" w:rsidRDefault="00A51762" w:rsidP="00A51762">
            <w:pPr>
              <w:pStyle w:val="1-Number"/>
              <w:tabs>
                <w:tab w:val="clear" w:pos="3735"/>
                <w:tab w:val="decimal" w:pos="886"/>
              </w:tabs>
              <w:spacing w:line="320" w:lineRule="exact"/>
              <w:ind w:right="-15" w:hanging="51"/>
              <w:jc w:val="left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14:paraId="7C8667E5" w14:textId="0B1E2A39" w:rsidR="00A51762" w:rsidRPr="00084FA9" w:rsidRDefault="00A51762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B4CAB89" w14:textId="77777777" w:rsidR="00A51762" w:rsidRPr="006669F4" w:rsidRDefault="00A51762" w:rsidP="00A51762">
            <w:pPr>
              <w:pStyle w:val="1-Number"/>
              <w:tabs>
                <w:tab w:val="clear" w:pos="3735"/>
                <w:tab w:val="decimal" w:pos="1156"/>
              </w:tabs>
              <w:spacing w:line="320" w:lineRule="exact"/>
              <w:ind w:left="-20" w:right="0"/>
              <w:jc w:val="left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14:paraId="575D948A" w14:textId="757E58B6" w:rsidR="00A51762" w:rsidRPr="00084FA9" w:rsidRDefault="00A51762" w:rsidP="00A5176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C184FF2" w14:textId="77777777" w:rsidR="00A51762" w:rsidRPr="006669F4" w:rsidRDefault="00A51762" w:rsidP="00A51762">
            <w:pPr>
              <w:pStyle w:val="1-Number"/>
              <w:tabs>
                <w:tab w:val="clear" w:pos="3735"/>
                <w:tab w:val="decimal" w:pos="1059"/>
              </w:tabs>
              <w:spacing w:line="320" w:lineRule="exact"/>
              <w:ind w:left="-20" w:right="0"/>
              <w:jc w:val="left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BBFBA47" w14:textId="602F725D" w:rsidR="00A51762" w:rsidRPr="00084FA9" w:rsidRDefault="00B82DC6" w:rsidP="00A91338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</w:tbl>
    <w:p w14:paraId="06F0190C" w14:textId="7BE18F92" w:rsidR="00BA50D2" w:rsidRPr="0070212F" w:rsidRDefault="00BA50D2" w:rsidP="008F7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E0529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="00E0529D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เงินให้กู้ยืมระยะสั้นแก่</w:t>
      </w:r>
      <w:r w:rsidR="00D963AE" w:rsidRPr="0070212F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70212F">
        <w:rPr>
          <w:rFonts w:asciiTheme="majorBidi" w:hAnsiTheme="majorBidi" w:cstheme="majorBidi"/>
          <w:sz w:val="28"/>
          <w:szCs w:val="28"/>
          <w:cs/>
        </w:rPr>
        <w:t>เป็นเงิน</w:t>
      </w:r>
      <w:r w:rsidR="00D963AE" w:rsidRPr="0070212F">
        <w:rPr>
          <w:rFonts w:asciiTheme="majorBidi" w:hAnsiTheme="majorBidi" w:cstheme="majorBidi"/>
          <w:sz w:val="28"/>
          <w:szCs w:val="28"/>
          <w:cs/>
        </w:rPr>
        <w:t>ให้</w:t>
      </w:r>
      <w:r w:rsidRPr="0070212F">
        <w:rPr>
          <w:rFonts w:asciiTheme="majorBidi" w:hAnsiTheme="majorBidi" w:cstheme="majorBidi"/>
          <w:sz w:val="28"/>
          <w:szCs w:val="28"/>
          <w:cs/>
        </w:rPr>
        <w:t>กู้จำนวน</w:t>
      </w:r>
      <w:r w:rsidR="00755A46">
        <w:rPr>
          <w:rFonts w:asciiTheme="majorBidi" w:hAnsiTheme="majorBidi" w:hint="cs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sz w:val="28"/>
          <w:szCs w:val="28"/>
        </w:rPr>
        <w:t>0</w:t>
      </w:r>
      <w:r w:rsidR="00755A46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sz w:val="28"/>
          <w:szCs w:val="28"/>
        </w:rPr>
        <w:t>56</w:t>
      </w:r>
      <w:r w:rsidR="00755A46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 </w:t>
      </w:r>
      <w:r w:rsidR="00E0529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0</w:t>
      </w:r>
      <w:r w:rsidR="00B13985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76</w:t>
      </w:r>
      <w:r w:rsidR="00E0529D">
        <w:rPr>
          <w:rFonts w:asciiTheme="majorBidi" w:hAnsiTheme="majorBidi"/>
          <w:sz w:val="28"/>
          <w:szCs w:val="28"/>
          <w:cs/>
        </w:rPr>
        <w:t xml:space="preserve"> </w:t>
      </w:r>
      <w:r w:rsidR="00E0529D" w:rsidRPr="0070212F">
        <w:rPr>
          <w:rFonts w:asciiTheme="majorBidi" w:hAnsiTheme="majorBidi" w:cstheme="majorBidi"/>
          <w:sz w:val="28"/>
          <w:szCs w:val="28"/>
          <w:cs/>
        </w:rPr>
        <w:t>ล้านเหรียญสหรัฐ</w:t>
      </w:r>
      <w:r w:rsidR="00E0529D">
        <w:rPr>
          <w:rFonts w:asciiTheme="majorBidi" w:hAnsiTheme="majorBidi"/>
          <w:sz w:val="28"/>
          <w:szCs w:val="28"/>
          <w:cs/>
        </w:rPr>
        <w:t xml:space="preserve"> </w:t>
      </w:r>
      <w:r w:rsidR="00E0529D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412136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ซึ่งมีกำหนดชำระคืนเมื่อทวงถามและมีดอกเบี้ยคงที่ในอัตราร้อยละ</w:t>
      </w:r>
      <w:r w:rsidR="00DA1B47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sz w:val="28"/>
          <w:szCs w:val="28"/>
        </w:rPr>
        <w:t>6</w:t>
      </w:r>
      <w:r w:rsidR="00747740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ต่อปี</w:t>
      </w:r>
    </w:p>
    <w:p w14:paraId="467AA296" w14:textId="6B59A607" w:rsidR="00002A4F" w:rsidRPr="00647CCA" w:rsidRDefault="00430312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141D5D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="007016E7" w:rsidRPr="00141D5D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</w:t>
      </w:r>
      <w:r w:rsidRPr="00141D5D">
        <w:rPr>
          <w:rFonts w:asciiTheme="majorBidi" w:hAnsiTheme="majorBidi" w:cstheme="majorBidi" w:hint="cs"/>
          <w:spacing w:val="-2"/>
          <w:sz w:val="28"/>
          <w:szCs w:val="28"/>
          <w:cs/>
        </w:rPr>
        <w:t>ปี</w:t>
      </w:r>
      <w:r w:rsidRPr="00141D5D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B47EFF" w:rsidRPr="00141D5D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141D5D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41D5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ธันวาคม </w:t>
      </w:r>
      <w:r w:rsidR="00B47EFF" w:rsidRPr="00141D5D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141D5D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41D5D">
        <w:rPr>
          <w:rFonts w:asciiTheme="majorBidi" w:hAnsiTheme="majorBidi" w:cstheme="majorBidi"/>
          <w:spacing w:val="-2"/>
          <w:sz w:val="28"/>
          <w:szCs w:val="28"/>
          <w:cs/>
        </w:rPr>
        <w:t>บริษัทบันทึกผลขาดทุนจากการด้อย</w:t>
      </w:r>
      <w:r w:rsidRPr="00141D5D">
        <w:rPr>
          <w:rFonts w:asciiTheme="majorBidi" w:hAnsiTheme="majorBidi" w:cstheme="majorBidi" w:hint="cs"/>
          <w:spacing w:val="-2"/>
          <w:sz w:val="28"/>
          <w:szCs w:val="28"/>
          <w:cs/>
        </w:rPr>
        <w:t>ค่า</w:t>
      </w:r>
      <w:r w:rsidRPr="00141D5D">
        <w:rPr>
          <w:rFonts w:asciiTheme="majorBidi" w:hAnsiTheme="majorBidi" w:cstheme="majorBidi"/>
          <w:spacing w:val="-2"/>
          <w:sz w:val="28"/>
          <w:szCs w:val="28"/>
          <w:cs/>
        </w:rPr>
        <w:t>เงินให้กู้ยืมระยะสั้นแก่กิจการที่เกี่ยวข้องกัน จำนวน</w:t>
      </w:r>
      <w:r w:rsidRPr="00141D5D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B47EFF" w:rsidRPr="00141D5D">
        <w:rPr>
          <w:rFonts w:asciiTheme="majorBidi" w:hAnsiTheme="majorBidi"/>
          <w:spacing w:val="-2"/>
          <w:sz w:val="28"/>
          <w:szCs w:val="28"/>
        </w:rPr>
        <w:t>17</w:t>
      </w:r>
      <w:r w:rsidR="00B460E9" w:rsidRPr="00141D5D">
        <w:rPr>
          <w:rFonts w:asciiTheme="majorBidi" w:hAnsiTheme="majorBidi"/>
          <w:spacing w:val="-2"/>
          <w:sz w:val="28"/>
          <w:szCs w:val="28"/>
          <w:cs/>
        </w:rPr>
        <w:t>.</w:t>
      </w:r>
      <w:r w:rsidR="00B47EFF" w:rsidRPr="00141D5D">
        <w:rPr>
          <w:rFonts w:asciiTheme="majorBidi" w:hAnsiTheme="majorBidi"/>
          <w:spacing w:val="-2"/>
          <w:sz w:val="28"/>
          <w:szCs w:val="28"/>
        </w:rPr>
        <w:t>73</w:t>
      </w:r>
      <w:r w:rsidRPr="00141D5D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141D5D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647CCA">
        <w:rPr>
          <w:rFonts w:asciiTheme="majorBidi" w:hAnsiTheme="majorBidi" w:cstheme="majorBidi"/>
          <w:spacing w:val="-4"/>
          <w:sz w:val="28"/>
          <w:szCs w:val="28"/>
          <w:cs/>
        </w:rPr>
        <w:t xml:space="preserve"> ผลขาดทุนจากการด้อยค่ารับรู้เป็นค่าใช้จ่าย</w:t>
      </w:r>
      <w:r w:rsidRPr="00647CCA">
        <w:rPr>
          <w:rFonts w:asciiTheme="majorBidi" w:hAnsiTheme="majorBidi" w:cstheme="majorBidi" w:hint="cs"/>
          <w:spacing w:val="-4"/>
          <w:sz w:val="28"/>
          <w:szCs w:val="28"/>
          <w:cs/>
        </w:rPr>
        <w:t>อื่น</w:t>
      </w:r>
      <w:r w:rsidRPr="00647CCA">
        <w:rPr>
          <w:rFonts w:asciiTheme="majorBidi" w:hAnsiTheme="majorBidi" w:cstheme="majorBidi"/>
          <w:spacing w:val="-4"/>
          <w:sz w:val="28"/>
          <w:szCs w:val="28"/>
          <w:cs/>
        </w:rPr>
        <w:t>ในงบกำไรขาดทุน</w:t>
      </w:r>
      <w:r w:rsidRPr="00647CCA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(ดูหมายเหตุข้อ </w:t>
      </w:r>
      <w:r w:rsidR="00B47EFF" w:rsidRPr="00647CCA">
        <w:rPr>
          <w:rFonts w:asciiTheme="majorBidi" w:hAnsiTheme="majorBidi" w:cstheme="majorBidi"/>
          <w:spacing w:val="-4"/>
          <w:sz w:val="28"/>
          <w:szCs w:val="28"/>
        </w:rPr>
        <w:t>21</w:t>
      </w:r>
      <w:r w:rsidRPr="00647CCA">
        <w:rPr>
          <w:rFonts w:asciiTheme="majorBidi" w:hAnsiTheme="majorBidi"/>
          <w:spacing w:val="-4"/>
          <w:sz w:val="28"/>
          <w:szCs w:val="28"/>
          <w:cs/>
        </w:rPr>
        <w:t>)</w:t>
      </w:r>
    </w:p>
    <w:p w14:paraId="50D0D7BB" w14:textId="77777777" w:rsidR="004E36E8" w:rsidRPr="0070212F" w:rsidRDefault="004E36E8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0212F">
        <w:rPr>
          <w:rFonts w:asciiTheme="majorBidi" w:hAnsiTheme="majorBidi" w:cstheme="majorBidi"/>
          <w:b/>
          <w:bCs/>
          <w:sz w:val="28"/>
          <w:szCs w:val="28"/>
          <w:cs/>
        </w:rPr>
        <w:t>ภาระค้ำประกันกับกิจการที่เกี่ยวข้องกัน</w:t>
      </w:r>
    </w:p>
    <w:p w14:paraId="74367974" w14:textId="48A599B6" w:rsidR="004126A7" w:rsidRDefault="004E36E8" w:rsidP="005D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ได้ค้ำประกันหนี้สินภายใต้สัญญาเช่า</w:t>
      </w:r>
      <w:r w:rsidR="001F2182" w:rsidRPr="0070212F">
        <w:rPr>
          <w:rFonts w:asciiTheme="majorBidi" w:hAnsiTheme="majorBidi" w:cstheme="majorBidi"/>
          <w:sz w:val="28"/>
          <w:szCs w:val="28"/>
          <w:cs/>
        </w:rPr>
        <w:t>เงินทุน</w:t>
      </w:r>
      <w:r w:rsidRPr="0070212F">
        <w:rPr>
          <w:rFonts w:asciiTheme="majorBidi" w:hAnsiTheme="majorBidi" w:cstheme="majorBidi"/>
          <w:sz w:val="28"/>
          <w:szCs w:val="28"/>
          <w:cs/>
        </w:rPr>
        <w:t>ของ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1406C79E" w14:textId="77777777" w:rsidR="004126A7" w:rsidRDefault="0041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713411F" w14:textId="70645628" w:rsidR="00956AD2" w:rsidRPr="0070212F" w:rsidRDefault="00956AD2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 w:cs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lastRenderedPageBreak/>
        <w:t>เงินสดและรายการเทียบเท่าเงินสด</w:t>
      </w:r>
      <w:r w:rsidR="002701DC">
        <w:rPr>
          <w:rFonts w:asciiTheme="majorBidi" w:hAnsiTheme="majorBidi"/>
          <w:b/>
          <w:bCs/>
          <w:cs/>
          <w:lang w:val="en-US"/>
        </w:rPr>
        <w:t xml:space="preserve"> </w:t>
      </w:r>
      <w:r w:rsidR="002701DC">
        <w:rPr>
          <w:rFonts w:asciiTheme="majorBidi" w:hAnsiTheme="majorBidi" w:cstheme="majorBidi" w:hint="cs"/>
          <w:b/>
          <w:bCs/>
          <w:cs/>
          <w:lang w:val="en-US"/>
        </w:rPr>
        <w:t>และ</w:t>
      </w:r>
      <w:r w:rsidR="00A17EB5" w:rsidRPr="0070212F">
        <w:rPr>
          <w:rFonts w:asciiTheme="majorBidi" w:hAnsiTheme="majorBidi" w:cstheme="majorBidi"/>
          <w:b/>
          <w:bCs/>
          <w:cs/>
        </w:rPr>
        <w:t>เงินฝาก</w:t>
      </w:r>
      <w:r w:rsidR="004C21B2" w:rsidRPr="0070212F">
        <w:rPr>
          <w:rFonts w:asciiTheme="majorBidi" w:hAnsiTheme="majorBidi" w:cstheme="majorBidi"/>
          <w:b/>
          <w:bCs/>
          <w:cs/>
        </w:rPr>
        <w:t>ธนาคาร</w:t>
      </w:r>
      <w:r w:rsidR="00A17EB5" w:rsidRPr="0070212F">
        <w:rPr>
          <w:rFonts w:asciiTheme="majorBidi" w:hAnsiTheme="majorBidi" w:cstheme="majorBidi"/>
          <w:b/>
          <w:bCs/>
          <w:cs/>
        </w:rPr>
        <w:t>ที่มีภาระค้ำประกัน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7013AE" w:rsidRPr="004A2114" w14:paraId="109ADD11" w14:textId="77777777" w:rsidTr="00F434D0">
        <w:trPr>
          <w:tblHeader/>
        </w:trPr>
        <w:tc>
          <w:tcPr>
            <w:tcW w:w="4500" w:type="dxa"/>
          </w:tcPr>
          <w:p w14:paraId="6592BBA5" w14:textId="77777777" w:rsidR="007013AE" w:rsidRPr="004A2114" w:rsidRDefault="007013AE" w:rsidP="004A2114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4935A792" w14:textId="77777777" w:rsidR="007013AE" w:rsidRPr="004A2114" w:rsidRDefault="007013AE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2A6A64D5" w14:textId="77777777" w:rsidR="007013AE" w:rsidRPr="004A2114" w:rsidRDefault="007013AE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4EAAFC38" w14:textId="4C515489" w:rsidR="007013AE" w:rsidRPr="004A2114" w:rsidRDefault="007013AE" w:rsidP="004A2114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11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4A21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4A211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4A21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4A211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048" w:rsidRPr="004A2114" w14:paraId="7E39A1C6" w14:textId="77777777" w:rsidTr="00F434D0">
        <w:trPr>
          <w:tblHeader/>
        </w:trPr>
        <w:tc>
          <w:tcPr>
            <w:tcW w:w="4500" w:type="dxa"/>
          </w:tcPr>
          <w:p w14:paraId="1652EE89" w14:textId="77777777" w:rsidR="00365048" w:rsidRPr="004A2114" w:rsidRDefault="00365048" w:rsidP="004A2114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5C003" w14:textId="77777777" w:rsidR="00365048" w:rsidRPr="004A2114" w:rsidRDefault="00365048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1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39F3D615" w14:textId="77777777" w:rsidR="00365048" w:rsidRPr="004A2114" w:rsidRDefault="00365048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8B6CC" w14:textId="77777777" w:rsidR="00365048" w:rsidRPr="004A2114" w:rsidRDefault="00365048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1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5048" w:rsidRPr="004A2114" w14:paraId="0A7BAEC0" w14:textId="77777777" w:rsidTr="00F434D0">
        <w:trPr>
          <w:tblHeader/>
        </w:trPr>
        <w:tc>
          <w:tcPr>
            <w:tcW w:w="4500" w:type="dxa"/>
          </w:tcPr>
          <w:p w14:paraId="040017D4" w14:textId="77777777" w:rsidR="00365048" w:rsidRPr="004A2114" w:rsidRDefault="00365048" w:rsidP="004A2114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ECCE7" w14:textId="31228058" w:rsidR="00365048" w:rsidRPr="004A2114" w:rsidRDefault="00B47EFF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712765D3" w14:textId="77777777" w:rsidR="00365048" w:rsidRPr="004A2114" w:rsidRDefault="00365048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A3A6E" w14:textId="4A2796A3" w:rsidR="00365048" w:rsidRPr="004A2114" w:rsidRDefault="00B47EFF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5F203B4A" w14:textId="77777777" w:rsidR="00365048" w:rsidRPr="004A2114" w:rsidRDefault="00365048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F81F6" w14:textId="5B1DD7EF" w:rsidR="00365048" w:rsidRPr="004A2114" w:rsidRDefault="00B47EFF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0679B2C8" w14:textId="77777777" w:rsidR="00365048" w:rsidRPr="004A2114" w:rsidRDefault="00365048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C523D" w14:textId="5F971D7E" w:rsidR="00365048" w:rsidRPr="004A2114" w:rsidRDefault="00B47EFF" w:rsidP="004A2114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65048" w:rsidRPr="004A2114" w14:paraId="44A62737" w14:textId="77777777" w:rsidTr="00F434D0">
        <w:tc>
          <w:tcPr>
            <w:tcW w:w="4500" w:type="dxa"/>
          </w:tcPr>
          <w:p w14:paraId="12C62FEB" w14:textId="513FD426" w:rsidR="00365048" w:rsidRPr="004A2114" w:rsidRDefault="00365048" w:rsidP="004A2114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211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58291346" w14:textId="05C1D489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60" w:type="dxa"/>
          </w:tcPr>
          <w:p w14:paraId="3AD55A84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5FE5DFC" w14:textId="740A6E60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65048" w:rsidRPr="004A21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159" w:type="dxa"/>
          </w:tcPr>
          <w:p w14:paraId="2A6852D5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F3E7763" w14:textId="2D5F3F6D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159" w:type="dxa"/>
          </w:tcPr>
          <w:p w14:paraId="1A771225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4FFCE9C" w14:textId="31F0A8A5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365048" w:rsidRPr="004A2114" w14:paraId="045680E6" w14:textId="77777777" w:rsidTr="00F434D0">
        <w:tc>
          <w:tcPr>
            <w:tcW w:w="4500" w:type="dxa"/>
          </w:tcPr>
          <w:p w14:paraId="353B3C14" w14:textId="18BA87C7" w:rsidR="00365048" w:rsidRPr="004A2114" w:rsidRDefault="00365048" w:rsidP="004A2114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211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7C8F9A" w14:textId="0D05A7F2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EB27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160" w:type="dxa"/>
          </w:tcPr>
          <w:p w14:paraId="119DD39A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ECB6773" w14:textId="38FAC705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="00A25374" w:rsidRPr="004A21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159" w:type="dxa"/>
          </w:tcPr>
          <w:p w14:paraId="0C4CA2F0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31383E9" w14:textId="426F83CA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EB27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59" w:type="dxa"/>
          </w:tcPr>
          <w:p w14:paraId="4EB880B9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72F1572" w14:textId="019A3C28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="00A25374" w:rsidRPr="004A21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365048" w:rsidRPr="004A2114" w14:paraId="5ADDEF28" w14:textId="77777777" w:rsidTr="00F434D0">
        <w:tc>
          <w:tcPr>
            <w:tcW w:w="4500" w:type="dxa"/>
          </w:tcPr>
          <w:p w14:paraId="059B99CD" w14:textId="5B29073E" w:rsidR="00365048" w:rsidRPr="004A2114" w:rsidRDefault="00365048" w:rsidP="004A2114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680153" w14:textId="4D562172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="00EB27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160" w:type="dxa"/>
          </w:tcPr>
          <w:p w14:paraId="5A079B4D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70DDC41E" w14:textId="596CE963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="00A25374" w:rsidRPr="004A21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159" w:type="dxa"/>
          </w:tcPr>
          <w:p w14:paraId="06B9A95D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BA30F02" w14:textId="55C63BC4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="00EB27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159" w:type="dxa"/>
          </w:tcPr>
          <w:p w14:paraId="5983785F" w14:textId="77777777" w:rsidR="00365048" w:rsidRPr="004A2114" w:rsidRDefault="00365048" w:rsidP="004A2114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3ADBAA4" w14:textId="1DDD7D27" w:rsidR="00365048" w:rsidRPr="004A2114" w:rsidRDefault="00B47EFF" w:rsidP="00F434D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="00A25374" w:rsidRPr="004A21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</w:tr>
    </w:tbl>
    <w:p w14:paraId="6B3F350A" w14:textId="140D4507" w:rsidR="00991D43" w:rsidRPr="001A1BD2" w:rsidRDefault="00991D43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3510"/>
        </w:tabs>
        <w:overflowPunct w:val="0"/>
        <w:autoSpaceDE w:val="0"/>
        <w:autoSpaceDN w:val="0"/>
        <w:adjustRightInd w:val="0"/>
        <w:spacing w:before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A1BD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="00226653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226653" w:rsidRPr="001A1B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="00C13A4D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C13A4D" w:rsidRPr="001A1BD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="00732193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1725EA" w:rsidRPr="001A1BD2">
        <w:rPr>
          <w:rFonts w:asciiTheme="majorBidi" w:hAnsiTheme="majorBidi" w:cstheme="majorBidi"/>
          <w:sz w:val="28"/>
          <w:szCs w:val="28"/>
          <w:cs/>
        </w:rPr>
        <w:t>เงินฝาก</w:t>
      </w:r>
      <w:r w:rsidR="00AE2F0D" w:rsidRPr="001A1BD2">
        <w:rPr>
          <w:rFonts w:asciiTheme="majorBidi" w:hAnsiTheme="majorBidi" w:cstheme="majorBidi"/>
          <w:sz w:val="28"/>
          <w:szCs w:val="28"/>
          <w:cs/>
        </w:rPr>
        <w:t>ออมทรัพย์และเงินฝากประจำ</w:t>
      </w:r>
      <w:r w:rsidR="001725EA" w:rsidRPr="001A1BD2">
        <w:rPr>
          <w:rFonts w:asciiTheme="majorBidi" w:hAnsiTheme="majorBidi" w:cstheme="majorBidi"/>
          <w:sz w:val="28"/>
          <w:szCs w:val="28"/>
          <w:cs/>
        </w:rPr>
        <w:t>มีอัตราดอกเบี้ยร้อยละ</w:t>
      </w:r>
      <w:r w:rsidR="00A039C4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sz w:val="28"/>
          <w:szCs w:val="28"/>
        </w:rPr>
        <w:t>0</w:t>
      </w:r>
      <w:r w:rsidR="00C62BDC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sz w:val="28"/>
          <w:szCs w:val="28"/>
        </w:rPr>
        <w:t>05</w:t>
      </w:r>
      <w:r w:rsidR="00500FC8" w:rsidRPr="001A1BD2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573BFB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sz w:val="28"/>
          <w:szCs w:val="28"/>
        </w:rPr>
        <w:t>3</w:t>
      </w:r>
      <w:r w:rsidR="00A236FD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sz w:val="28"/>
          <w:szCs w:val="28"/>
        </w:rPr>
        <w:t>85</w:t>
      </w:r>
      <w:r w:rsidR="00612FB9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B5636C" w:rsidRPr="001A1BD2">
        <w:rPr>
          <w:rFonts w:asciiTheme="majorBidi" w:hAnsiTheme="majorBidi" w:cstheme="majorBidi"/>
          <w:sz w:val="28"/>
          <w:szCs w:val="28"/>
          <w:cs/>
        </w:rPr>
        <w:t>ต่อปี</w:t>
      </w:r>
      <w:r w:rsidR="00012F08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C13A4D" w:rsidRPr="001A1BD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E2F0D" w:rsidRPr="001A1BD2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="00B47EFF" w:rsidRPr="00B47EFF">
        <w:rPr>
          <w:rFonts w:asciiTheme="majorBidi" w:hAnsiTheme="majorBidi" w:cstheme="majorBidi"/>
          <w:sz w:val="28"/>
          <w:szCs w:val="28"/>
        </w:rPr>
        <w:t>0</w:t>
      </w:r>
      <w:r w:rsidR="00640EC5" w:rsidRPr="001A1BD2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20</w:t>
      </w:r>
      <w:r w:rsidR="00640EC5" w:rsidRPr="001A1BD2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640EC5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sz w:val="28"/>
          <w:szCs w:val="28"/>
        </w:rPr>
        <w:t>2</w:t>
      </w:r>
      <w:r w:rsidR="00640EC5" w:rsidRPr="001A1BD2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25</w:t>
      </w:r>
      <w:r w:rsidR="00640EC5" w:rsidRPr="001A1BD2">
        <w:rPr>
          <w:rFonts w:asciiTheme="majorBidi" w:hAnsiTheme="majorBidi"/>
          <w:sz w:val="28"/>
          <w:szCs w:val="28"/>
          <w:cs/>
        </w:rPr>
        <w:t xml:space="preserve"> </w:t>
      </w:r>
      <w:r w:rsidR="00EA75FB" w:rsidRPr="001A1BD2">
        <w:rPr>
          <w:rFonts w:asciiTheme="majorBidi" w:hAnsiTheme="majorBidi" w:cstheme="majorBidi"/>
          <w:sz w:val="28"/>
          <w:szCs w:val="28"/>
          <w:cs/>
        </w:rPr>
        <w:t>ต่อปี</w:t>
      </w:r>
      <w:r w:rsidR="00C13A4D" w:rsidRPr="001A1BD2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</w:p>
    <w:p w14:paraId="72E2BB70" w14:textId="509F15AA" w:rsidR="004C21B2" w:rsidRPr="001A1BD2" w:rsidRDefault="004C21B2" w:rsidP="00CF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A1BD2">
        <w:rPr>
          <w:rFonts w:asciiTheme="majorBidi" w:hAnsiTheme="majorBidi" w:cstheme="majorBidi"/>
          <w:sz w:val="28"/>
          <w:szCs w:val="28"/>
          <w:cs/>
        </w:rPr>
        <w:t>เงินฝากธนาคารที่มีภาระค้ำประกัน เป็นเงินฝากธนาคารที่</w:t>
      </w:r>
      <w:r w:rsidR="007601FF" w:rsidRPr="001A1BD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A1BD2">
        <w:rPr>
          <w:rFonts w:asciiTheme="majorBidi" w:hAnsiTheme="majorBidi" w:cstheme="majorBidi"/>
          <w:sz w:val="28"/>
          <w:szCs w:val="28"/>
          <w:cs/>
        </w:rPr>
        <w:t xml:space="preserve">วางไว้เป็นหลักประกันสำหรับวงเงินสินเชื่อจากสถาบันการเงิน ซึ่งประกอบด้วยวงเงินสัญญาซื้อขายเงินตราต่างประเทศล่วงหน้า วงเงินสินเชื่อค้ำประกัน วงเงินสินเชื่อธุรกรรมต่างประเทศ และวงเงินเบิกเกินบัญชี (วงเงิน </w:t>
      </w:r>
      <w:r w:rsidR="00B47EFF" w:rsidRPr="00B47EFF">
        <w:rPr>
          <w:rFonts w:asciiTheme="majorBidi" w:hAnsiTheme="majorBidi" w:cstheme="majorBidi"/>
          <w:sz w:val="28"/>
          <w:szCs w:val="28"/>
        </w:rPr>
        <w:t>20</w:t>
      </w:r>
      <w:r w:rsidRPr="001A1BD2">
        <w:rPr>
          <w:rFonts w:asciiTheme="majorBidi" w:hAnsiTheme="majorBidi" w:cstheme="majorBidi"/>
          <w:sz w:val="28"/>
          <w:szCs w:val="28"/>
          <w:cs/>
        </w:rPr>
        <w:t xml:space="preserve"> ล้านบาท) และอีกส่วนหนึ่งเป็นเงินฝากที่</w:t>
      </w:r>
      <w:r w:rsidR="007601FF" w:rsidRPr="001A1BD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A1BD2">
        <w:rPr>
          <w:rFonts w:asciiTheme="majorBidi" w:hAnsiTheme="majorBidi" w:cstheme="majorBidi"/>
          <w:sz w:val="28"/>
          <w:szCs w:val="28"/>
          <w:cs/>
        </w:rPr>
        <w:t>รับจากพนักงานเพื่อค้ำประกันการทำงาน โดยจะต้องจ่ายคืนเมื่อสิ้นสุดสภาพการเป็นพนักงาน</w:t>
      </w:r>
    </w:p>
    <w:p w14:paraId="4B84EA4F" w14:textId="142A3BD7" w:rsidR="00956AD2" w:rsidRPr="00BC155E" w:rsidRDefault="00956AD2" w:rsidP="00CF10E4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120"/>
        <w:ind w:left="547" w:hanging="547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ลูกหนี้การค้า</w:t>
      </w:r>
      <w:r w:rsidR="001D7A63" w:rsidRPr="0070212F">
        <w:rPr>
          <w:rFonts w:asciiTheme="majorBidi" w:hAnsiTheme="majorBidi" w:cstheme="majorBidi"/>
          <w:b/>
          <w:bCs/>
          <w:cs/>
        </w:rPr>
        <w:t>และลูกหนี้</w:t>
      </w:r>
      <w:r w:rsidR="00495C5D" w:rsidRPr="0070212F">
        <w:rPr>
          <w:rFonts w:asciiTheme="majorBidi" w:hAnsiTheme="majorBidi" w:cstheme="majorBidi" w:hint="cs"/>
          <w:b/>
          <w:bCs/>
          <w:cs/>
        </w:rPr>
        <w:t>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BC155E" w:rsidRPr="00773864" w14:paraId="10822C85" w14:textId="77777777" w:rsidTr="00B460E9">
        <w:trPr>
          <w:tblHeader/>
        </w:trPr>
        <w:tc>
          <w:tcPr>
            <w:tcW w:w="4500" w:type="dxa"/>
          </w:tcPr>
          <w:p w14:paraId="76FABA7C" w14:textId="77777777" w:rsidR="00BC155E" w:rsidRPr="00773864" w:rsidRDefault="00BC155E" w:rsidP="00261E67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0BD11A24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FE48A8D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DA43B42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386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738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77386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7738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77386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C155E" w:rsidRPr="00773864" w14:paraId="12844CC3" w14:textId="77777777" w:rsidTr="00B460E9">
        <w:trPr>
          <w:tblHeader/>
        </w:trPr>
        <w:tc>
          <w:tcPr>
            <w:tcW w:w="4500" w:type="dxa"/>
          </w:tcPr>
          <w:p w14:paraId="6CF2A01D" w14:textId="77777777" w:rsidR="00BC155E" w:rsidRPr="00773864" w:rsidRDefault="00BC155E" w:rsidP="00261E67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56269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38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0ACD22F3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27EB8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38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155E" w:rsidRPr="00773864" w14:paraId="2BD857AD" w14:textId="77777777" w:rsidTr="00B460E9">
        <w:trPr>
          <w:tblHeader/>
        </w:trPr>
        <w:tc>
          <w:tcPr>
            <w:tcW w:w="4500" w:type="dxa"/>
          </w:tcPr>
          <w:p w14:paraId="78818850" w14:textId="77777777" w:rsidR="00BC155E" w:rsidRPr="00773864" w:rsidRDefault="00BC155E" w:rsidP="00261E67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75D1A" w14:textId="004CEE75" w:rsidR="00BC155E" w:rsidRPr="00773864" w:rsidRDefault="00B47EFF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5E9B619F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CECED" w14:textId="5D6D54D9" w:rsidR="00BC155E" w:rsidRPr="00773864" w:rsidRDefault="00B47EFF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471A039C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94466" w14:textId="0A2411D9" w:rsidR="00BC155E" w:rsidRPr="00773864" w:rsidRDefault="00B47EFF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1A91D6E5" w14:textId="77777777" w:rsidR="00BC155E" w:rsidRPr="00773864" w:rsidRDefault="00BC155E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DE0DC" w14:textId="7484E840" w:rsidR="00BC155E" w:rsidRPr="00773864" w:rsidRDefault="00B47EFF" w:rsidP="00261E6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47E7B" w:rsidRPr="00773864" w14:paraId="354D9173" w14:textId="77777777" w:rsidTr="00B460E9">
        <w:tc>
          <w:tcPr>
            <w:tcW w:w="4500" w:type="dxa"/>
          </w:tcPr>
          <w:p w14:paraId="25A85613" w14:textId="38F9D55C" w:rsidR="00647E7B" w:rsidRPr="00773864" w:rsidRDefault="00647E7B" w:rsidP="00261E67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738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ลูกหนี้การค้าหมุนเวียน</w:t>
            </w:r>
          </w:p>
        </w:tc>
        <w:tc>
          <w:tcPr>
            <w:tcW w:w="990" w:type="dxa"/>
            <w:vAlign w:val="bottom"/>
          </w:tcPr>
          <w:p w14:paraId="45FAE2A8" w14:textId="77777777" w:rsidR="00647E7B" w:rsidRPr="00773864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44D61302" w14:textId="77777777" w:rsidR="00647E7B" w:rsidRPr="00773864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3A4149B" w14:textId="3C665921" w:rsidR="00647E7B" w:rsidRPr="00773864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8B77931" w14:textId="77777777" w:rsidR="00647E7B" w:rsidRPr="00773864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21B12272" w14:textId="77777777" w:rsidR="00647E7B" w:rsidRPr="00773864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3833A7F" w14:textId="77777777" w:rsidR="00647E7B" w:rsidRPr="00773864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C67CDC2" w14:textId="05E1A43D" w:rsidR="00647E7B" w:rsidRPr="00773864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7B" w:rsidRPr="003867F2" w14:paraId="4732E606" w14:textId="77777777" w:rsidTr="00BA75AB">
        <w:tc>
          <w:tcPr>
            <w:tcW w:w="4500" w:type="dxa"/>
          </w:tcPr>
          <w:p w14:paraId="55E041E2" w14:textId="637AEB15" w:rsidR="00647E7B" w:rsidRPr="003867F2" w:rsidRDefault="00647E7B" w:rsidP="00261E67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990" w:type="dxa"/>
          </w:tcPr>
          <w:p w14:paraId="174C5DDC" w14:textId="5AF18E47" w:rsidR="00647E7B" w:rsidRPr="003867F2" w:rsidRDefault="003A407F" w:rsidP="001643F4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7B983D5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3036416" w14:textId="6752536E" w:rsidR="00647E7B" w:rsidRPr="003867F2" w:rsidRDefault="00647E7B" w:rsidP="00261E67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4237470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F36BB5D" w14:textId="748C7233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3A407F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159" w:type="dxa"/>
            <w:vAlign w:val="bottom"/>
          </w:tcPr>
          <w:p w14:paraId="11BEADFD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B257629" w14:textId="5B9AC1EF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694D06" w:rsidRPr="003867F2" w14:paraId="7520A4EB" w14:textId="77777777" w:rsidTr="00BA75AB">
        <w:tc>
          <w:tcPr>
            <w:tcW w:w="4500" w:type="dxa"/>
          </w:tcPr>
          <w:p w14:paraId="199B683F" w14:textId="7D997B76" w:rsidR="00694D06" w:rsidRPr="003867F2" w:rsidRDefault="00694D06" w:rsidP="00694D06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ลูกหนี้การค้าหมุนเวียน - บริษัทอื่น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FAE577" w14:textId="522EFEFF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0" w:type="dxa"/>
            <w:vAlign w:val="bottom"/>
          </w:tcPr>
          <w:p w14:paraId="2942095B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656DBD1A" w14:textId="06B67283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159" w:type="dxa"/>
            <w:vAlign w:val="bottom"/>
          </w:tcPr>
          <w:p w14:paraId="3DFC6E81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8281F76" w14:textId="1D72F900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59" w:type="dxa"/>
            <w:vAlign w:val="bottom"/>
          </w:tcPr>
          <w:p w14:paraId="564BA81D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F7D4DDB" w14:textId="75A3F8F1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</w:tr>
      <w:tr w:rsidR="00694D06" w:rsidRPr="003867F2" w14:paraId="20626F5B" w14:textId="77777777" w:rsidTr="00BA75AB">
        <w:tc>
          <w:tcPr>
            <w:tcW w:w="4500" w:type="dxa"/>
          </w:tcPr>
          <w:p w14:paraId="05F16A55" w14:textId="04226138" w:rsidR="00694D06" w:rsidRPr="003867F2" w:rsidRDefault="00694D06" w:rsidP="00694D06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รวมลูกหนี้การค้าหมุนเวียน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88F534" w14:textId="45C85C79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0" w:type="dxa"/>
            <w:vAlign w:val="bottom"/>
          </w:tcPr>
          <w:p w14:paraId="363399D1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74A0BD2A" w14:textId="50D4B068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159" w:type="dxa"/>
            <w:vAlign w:val="bottom"/>
          </w:tcPr>
          <w:p w14:paraId="5585F715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F64C02A" w14:textId="3EB9C2F4" w:rsidR="00694D06" w:rsidRPr="005165FB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94D06" w:rsidRPr="00516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59" w:type="dxa"/>
            <w:vAlign w:val="bottom"/>
          </w:tcPr>
          <w:p w14:paraId="272CD570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E04FCC8" w14:textId="28281844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</w:tr>
      <w:tr w:rsidR="00694D06" w:rsidRPr="003867F2" w14:paraId="24B64A3A" w14:textId="77777777" w:rsidTr="002C144E">
        <w:tc>
          <w:tcPr>
            <w:tcW w:w="4500" w:type="dxa"/>
          </w:tcPr>
          <w:p w14:paraId="246D1ED5" w14:textId="35F864DB" w:rsidR="00694D06" w:rsidRPr="003867F2" w:rsidRDefault="00694D06" w:rsidP="00694D06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449591" w14:textId="739D1775" w:rsidR="00694D06" w:rsidRPr="003867F2" w:rsidRDefault="00694D06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272A9A65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2871C971" w14:textId="2535EA1D" w:rsidR="00694D06" w:rsidRPr="003867F2" w:rsidRDefault="00694D06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3049C918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9B47DC8" w14:textId="644904F3" w:rsidR="00694D06" w:rsidRPr="003867F2" w:rsidRDefault="00694D06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3C4A0FE3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0505415" w14:textId="53C04CCB" w:rsidR="00694D06" w:rsidRPr="003867F2" w:rsidRDefault="00694D06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94D06" w:rsidRPr="003867F2" w14:paraId="547E2019" w14:textId="77777777" w:rsidTr="002C144E">
        <w:tc>
          <w:tcPr>
            <w:tcW w:w="4500" w:type="dxa"/>
          </w:tcPr>
          <w:p w14:paraId="05CA4E0B" w14:textId="050AAF05" w:rsidR="00694D06" w:rsidRPr="003867F2" w:rsidRDefault="00694D06" w:rsidP="00694D06">
            <w:pPr>
              <w:pStyle w:val="1-Number"/>
              <w:spacing w:line="320" w:lineRule="exact"/>
              <w:ind w:left="45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ลูกหนี้การค้าหมุนเวียน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20A5F5" w14:textId="71F77349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60" w:type="dxa"/>
            <w:vAlign w:val="bottom"/>
          </w:tcPr>
          <w:p w14:paraId="288B770E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31FC4" w14:textId="771E57CC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59" w:type="dxa"/>
            <w:vAlign w:val="bottom"/>
          </w:tcPr>
          <w:p w14:paraId="3AC66736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6872679E" w14:textId="36B5666F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159" w:type="dxa"/>
            <w:vAlign w:val="bottom"/>
          </w:tcPr>
          <w:p w14:paraId="07FE12E9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39282772" w14:textId="50289C37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</w:tr>
      <w:tr w:rsidR="00647E7B" w:rsidRPr="003867F2" w14:paraId="6FB14664" w14:textId="77777777" w:rsidTr="002C144E">
        <w:tc>
          <w:tcPr>
            <w:tcW w:w="4500" w:type="dxa"/>
          </w:tcPr>
          <w:p w14:paraId="1224E80A" w14:textId="1DF8B45C" w:rsidR="00647E7B" w:rsidRPr="003867F2" w:rsidRDefault="00647E7B" w:rsidP="00261E67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E6787D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20A9175F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11F267B0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1B808C0E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D89A2A5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14315834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4118893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7B" w:rsidRPr="003867F2" w14:paraId="29D2B844" w14:textId="77777777" w:rsidTr="00B460E9">
        <w:tc>
          <w:tcPr>
            <w:tcW w:w="4500" w:type="dxa"/>
          </w:tcPr>
          <w:p w14:paraId="17FC76CA" w14:textId="692BFF17" w:rsidR="00647E7B" w:rsidRPr="003867F2" w:rsidRDefault="00647E7B" w:rsidP="00261E67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990" w:type="dxa"/>
          </w:tcPr>
          <w:p w14:paraId="4B65DD27" w14:textId="04346F10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60" w:type="dxa"/>
            <w:vAlign w:val="bottom"/>
          </w:tcPr>
          <w:p w14:paraId="1DE1FCBC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1A96A6E" w14:textId="01E69EDE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59" w:type="dxa"/>
            <w:vAlign w:val="bottom"/>
          </w:tcPr>
          <w:p w14:paraId="5B649EEE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3E31E74E" w14:textId="2CC9D5B8" w:rsidR="00647E7B" w:rsidRPr="003867F2" w:rsidRDefault="00B47EFF" w:rsidP="00577E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77E6D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159" w:type="dxa"/>
            <w:vAlign w:val="bottom"/>
          </w:tcPr>
          <w:p w14:paraId="1B836E49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C2A9CEC" w14:textId="68F8EAD9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</w:tr>
      <w:tr w:rsidR="00647E7B" w:rsidRPr="003867F2" w14:paraId="378CF5CA" w14:textId="77777777" w:rsidTr="00B460E9">
        <w:tc>
          <w:tcPr>
            <w:tcW w:w="4500" w:type="dxa"/>
          </w:tcPr>
          <w:p w14:paraId="2BECE421" w14:textId="57E6151B" w:rsidR="00647E7B" w:rsidRPr="003867F2" w:rsidRDefault="00647E7B" w:rsidP="00261E67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ลูกหนี้หมุนเวียนอื่น - บริษัทอื่น </w:t>
            </w:r>
          </w:p>
        </w:tc>
        <w:tc>
          <w:tcPr>
            <w:tcW w:w="990" w:type="dxa"/>
          </w:tcPr>
          <w:p w14:paraId="39F88873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0E97820A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5648070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5BA03B7A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2D169BA7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575E1176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ED0B3C2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7B" w:rsidRPr="003867F2" w14:paraId="4E0136FE" w14:textId="77777777" w:rsidTr="00B460E9">
        <w:tc>
          <w:tcPr>
            <w:tcW w:w="4500" w:type="dxa"/>
          </w:tcPr>
          <w:p w14:paraId="7CEA40BD" w14:textId="4F3CE442" w:rsidR="00647E7B" w:rsidRPr="003867F2" w:rsidRDefault="00647E7B" w:rsidP="00261E67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  เงินในหน่วยลงทุนเดิมที่รอจัดสรรไปหน่วยลงทุนใหม่</w:t>
            </w:r>
          </w:p>
        </w:tc>
        <w:tc>
          <w:tcPr>
            <w:tcW w:w="990" w:type="dxa"/>
            <w:vAlign w:val="bottom"/>
          </w:tcPr>
          <w:p w14:paraId="41C285C0" w14:textId="11B6002C" w:rsidR="00647E7B" w:rsidRPr="003867F2" w:rsidRDefault="00577E6D" w:rsidP="001643F4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5E91F096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FC7A288" w14:textId="60C452AD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159" w:type="dxa"/>
            <w:vAlign w:val="bottom"/>
          </w:tcPr>
          <w:p w14:paraId="48B2EE6F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371E68D" w14:textId="28FFA5D0" w:rsidR="00647E7B" w:rsidRPr="003867F2" w:rsidRDefault="00577E6D" w:rsidP="001643F4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3A67AFA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4C894CB" w14:textId="565D32EC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</w:tr>
      <w:tr w:rsidR="003867F2" w:rsidRPr="003867F2" w14:paraId="62EC948B" w14:textId="77777777" w:rsidTr="00B460E9">
        <w:tc>
          <w:tcPr>
            <w:tcW w:w="4500" w:type="dxa"/>
          </w:tcPr>
          <w:p w14:paraId="43334C9D" w14:textId="027091D0" w:rsidR="003867F2" w:rsidRPr="003867F2" w:rsidRDefault="003867F2" w:rsidP="003867F2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  เงินค้างรับจากตราสารหนี้</w:t>
            </w:r>
          </w:p>
        </w:tc>
        <w:tc>
          <w:tcPr>
            <w:tcW w:w="990" w:type="dxa"/>
          </w:tcPr>
          <w:p w14:paraId="220EFE3A" w14:textId="26A22D52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60" w:type="dxa"/>
            <w:vAlign w:val="bottom"/>
          </w:tcPr>
          <w:p w14:paraId="343BACB8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05DEAC7" w14:textId="463EDA8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159" w:type="dxa"/>
            <w:vAlign w:val="bottom"/>
          </w:tcPr>
          <w:p w14:paraId="5E04CFA0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99E065D" w14:textId="4FA87972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59" w:type="dxa"/>
            <w:vAlign w:val="bottom"/>
          </w:tcPr>
          <w:p w14:paraId="3E670470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12210D6" w14:textId="650849DA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</w:tr>
      <w:tr w:rsidR="003867F2" w:rsidRPr="003867F2" w14:paraId="1EA80537" w14:textId="77777777" w:rsidTr="00B460E9">
        <w:tc>
          <w:tcPr>
            <w:tcW w:w="4500" w:type="dxa"/>
          </w:tcPr>
          <w:p w14:paraId="381ECC7E" w14:textId="33967E2D" w:rsidR="003867F2" w:rsidRPr="003867F2" w:rsidRDefault="003867F2" w:rsidP="003867F2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  อื่น ๆ</w:t>
            </w:r>
          </w:p>
        </w:tc>
        <w:tc>
          <w:tcPr>
            <w:tcW w:w="990" w:type="dxa"/>
          </w:tcPr>
          <w:p w14:paraId="1097E075" w14:textId="101AA83D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60" w:type="dxa"/>
            <w:vAlign w:val="bottom"/>
          </w:tcPr>
          <w:p w14:paraId="2D8AA473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AD38F3E" w14:textId="40E332D0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59" w:type="dxa"/>
            <w:vAlign w:val="bottom"/>
          </w:tcPr>
          <w:p w14:paraId="612B1197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C4EC66A" w14:textId="5DCB812A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59" w:type="dxa"/>
            <w:vAlign w:val="bottom"/>
          </w:tcPr>
          <w:p w14:paraId="051EB451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5F838CF" w14:textId="57898ED6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</w:tr>
      <w:tr w:rsidR="003867F2" w:rsidRPr="003867F2" w14:paraId="332F7408" w14:textId="77777777" w:rsidTr="00B460E9">
        <w:tc>
          <w:tcPr>
            <w:tcW w:w="4500" w:type="dxa"/>
          </w:tcPr>
          <w:p w14:paraId="61B432BA" w14:textId="2F73653C" w:rsidR="003867F2" w:rsidRPr="003867F2" w:rsidRDefault="003867F2" w:rsidP="003867F2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590B019B" w14:textId="63493EFA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60" w:type="dxa"/>
            <w:vAlign w:val="bottom"/>
          </w:tcPr>
          <w:p w14:paraId="164970B3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A755141" w14:textId="6F313515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159" w:type="dxa"/>
            <w:vAlign w:val="bottom"/>
          </w:tcPr>
          <w:p w14:paraId="21BAF65E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C8A4021" w14:textId="3CA6FE24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159" w:type="dxa"/>
            <w:vAlign w:val="bottom"/>
          </w:tcPr>
          <w:p w14:paraId="7ECAEC81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9E00BBF" w14:textId="22E15228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</w:tr>
      <w:tr w:rsidR="003867F2" w:rsidRPr="003867F2" w14:paraId="61F2F6BC" w14:textId="77777777" w:rsidTr="00B460E9">
        <w:tc>
          <w:tcPr>
            <w:tcW w:w="4500" w:type="dxa"/>
          </w:tcPr>
          <w:p w14:paraId="28F67B47" w14:textId="78FF73F4" w:rsidR="003867F2" w:rsidRPr="003867F2" w:rsidRDefault="003867F2" w:rsidP="003867F2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990" w:type="dxa"/>
          </w:tcPr>
          <w:p w14:paraId="12E4146F" w14:textId="3EEAF3AD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160" w:type="dxa"/>
            <w:vAlign w:val="bottom"/>
          </w:tcPr>
          <w:p w14:paraId="52F09E4B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3F59762" w14:textId="7EE4D23C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59" w:type="dxa"/>
            <w:vAlign w:val="bottom"/>
          </w:tcPr>
          <w:p w14:paraId="2FBD7946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2E230D9" w14:textId="71C7B878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854</w:t>
            </w:r>
          </w:p>
        </w:tc>
        <w:tc>
          <w:tcPr>
            <w:tcW w:w="159" w:type="dxa"/>
            <w:vAlign w:val="bottom"/>
          </w:tcPr>
          <w:p w14:paraId="0A78B413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3A0FC11" w14:textId="212C5DBC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</w:tr>
      <w:tr w:rsidR="003867F2" w:rsidRPr="003867F2" w14:paraId="589B8B98" w14:textId="77777777" w:rsidTr="00B460E9">
        <w:tc>
          <w:tcPr>
            <w:tcW w:w="4500" w:type="dxa"/>
          </w:tcPr>
          <w:p w14:paraId="0138BAF1" w14:textId="7B104A94" w:rsidR="003867F2" w:rsidRPr="003867F2" w:rsidRDefault="003867F2" w:rsidP="003867F2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990" w:type="dxa"/>
          </w:tcPr>
          <w:p w14:paraId="7868590F" w14:textId="3E0DD264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160" w:type="dxa"/>
            <w:vAlign w:val="bottom"/>
          </w:tcPr>
          <w:p w14:paraId="562D866A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B8A8087" w14:textId="63AEBD07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159" w:type="dxa"/>
            <w:vAlign w:val="bottom"/>
          </w:tcPr>
          <w:p w14:paraId="7B7183B8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CD73163" w14:textId="38045BBD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159" w:type="dxa"/>
            <w:vAlign w:val="bottom"/>
          </w:tcPr>
          <w:p w14:paraId="768E936E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6BAD573" w14:textId="1E3F377A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3867F2" w:rsidRPr="003867F2" w14:paraId="19280652" w14:textId="77777777" w:rsidTr="00F20ED4">
        <w:tc>
          <w:tcPr>
            <w:tcW w:w="4500" w:type="dxa"/>
          </w:tcPr>
          <w:p w14:paraId="62825226" w14:textId="3B0A022F" w:rsidR="003867F2" w:rsidRPr="003867F2" w:rsidRDefault="003867F2" w:rsidP="003867F2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96672D" w14:textId="075B2EB4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60" w:type="dxa"/>
            <w:vAlign w:val="bottom"/>
          </w:tcPr>
          <w:p w14:paraId="71010E59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509066D7" w14:textId="65D4E367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59" w:type="dxa"/>
            <w:vAlign w:val="bottom"/>
          </w:tcPr>
          <w:p w14:paraId="4EC61F58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1AD599F" w14:textId="43230D8C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159" w:type="dxa"/>
            <w:vAlign w:val="bottom"/>
          </w:tcPr>
          <w:p w14:paraId="1253FCC2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B1469B5" w14:textId="478ECC1C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</w:tr>
      <w:tr w:rsidR="003867F2" w:rsidRPr="003867F2" w14:paraId="0CB597CA" w14:textId="77777777" w:rsidTr="007A027D">
        <w:tc>
          <w:tcPr>
            <w:tcW w:w="4500" w:type="dxa"/>
          </w:tcPr>
          <w:p w14:paraId="0A44E5C6" w14:textId="212086F0" w:rsidR="003867F2" w:rsidRPr="003867F2" w:rsidRDefault="003867F2" w:rsidP="003867F2">
            <w:pPr>
              <w:pStyle w:val="1-Number"/>
              <w:spacing w:line="320" w:lineRule="exact"/>
              <w:ind w:left="45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2F9474" w14:textId="26A789C5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160" w:type="dxa"/>
            <w:vAlign w:val="bottom"/>
          </w:tcPr>
          <w:p w14:paraId="0C5EF079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C0CA1" w14:textId="49EE73AC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59" w:type="dxa"/>
            <w:vAlign w:val="bottom"/>
          </w:tcPr>
          <w:p w14:paraId="67BD3894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61307987" w14:textId="7D311B42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159" w:type="dxa"/>
            <w:vAlign w:val="bottom"/>
          </w:tcPr>
          <w:p w14:paraId="1BB3223C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42352ABE" w14:textId="18DB2300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3867F2" w:rsidRPr="003867F2" w14:paraId="39DBB6CD" w14:textId="77777777" w:rsidTr="00473188">
        <w:tc>
          <w:tcPr>
            <w:tcW w:w="4500" w:type="dxa"/>
          </w:tcPr>
          <w:p w14:paraId="1A1DBFF1" w14:textId="1DF3F295" w:rsidR="003867F2" w:rsidRPr="003867F2" w:rsidRDefault="003867F2" w:rsidP="003867F2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593574" w14:textId="1C5A6DBD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160" w:type="dxa"/>
            <w:vAlign w:val="bottom"/>
          </w:tcPr>
          <w:p w14:paraId="33645FC2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A6D4C" w14:textId="41487950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159" w:type="dxa"/>
            <w:vAlign w:val="bottom"/>
          </w:tcPr>
          <w:p w14:paraId="06FFC299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CD90DB9" w14:textId="06FC5D04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59" w:type="dxa"/>
            <w:vAlign w:val="bottom"/>
          </w:tcPr>
          <w:p w14:paraId="4DF03724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3803E1E" w14:textId="2549D628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</w:tr>
      <w:tr w:rsidR="00647E7B" w:rsidRPr="003867F2" w14:paraId="48AAC54F" w14:textId="77777777" w:rsidTr="00C01590">
        <w:trPr>
          <w:trHeight w:val="40"/>
        </w:trPr>
        <w:tc>
          <w:tcPr>
            <w:tcW w:w="4500" w:type="dxa"/>
          </w:tcPr>
          <w:p w14:paraId="3519F0CA" w14:textId="77777777" w:rsidR="00647E7B" w:rsidRPr="003867F2" w:rsidRDefault="00647E7B" w:rsidP="00C01590">
            <w:pPr>
              <w:pStyle w:val="1-Number"/>
              <w:spacing w:line="16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F37482E" w14:textId="77777777" w:rsidR="00647E7B" w:rsidRPr="003867F2" w:rsidRDefault="00647E7B" w:rsidP="00C01590">
            <w:pPr>
              <w:pStyle w:val="1-Number"/>
              <w:tabs>
                <w:tab w:val="clear" w:pos="3735"/>
                <w:tab w:val="decimal" w:pos="808"/>
              </w:tabs>
              <w:spacing w:line="16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46D8DB89" w14:textId="77777777" w:rsidR="00647E7B" w:rsidRPr="003867F2" w:rsidRDefault="00647E7B" w:rsidP="00C01590">
            <w:pPr>
              <w:pStyle w:val="1-Number"/>
              <w:spacing w:line="16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086AF3E9" w14:textId="77777777" w:rsidR="00647E7B" w:rsidRPr="003867F2" w:rsidRDefault="00647E7B" w:rsidP="00C01590">
            <w:pPr>
              <w:pStyle w:val="1-Number"/>
              <w:tabs>
                <w:tab w:val="clear" w:pos="3735"/>
                <w:tab w:val="decimal" w:pos="808"/>
              </w:tabs>
              <w:spacing w:line="16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0A1BDCA8" w14:textId="77777777" w:rsidR="00647E7B" w:rsidRPr="003867F2" w:rsidRDefault="00647E7B" w:rsidP="00C01590">
            <w:pPr>
              <w:pStyle w:val="1-Number"/>
              <w:spacing w:line="16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69ECD68C" w14:textId="77777777" w:rsidR="00647E7B" w:rsidRPr="003867F2" w:rsidRDefault="00647E7B" w:rsidP="00C01590">
            <w:pPr>
              <w:pStyle w:val="1-Number"/>
              <w:tabs>
                <w:tab w:val="clear" w:pos="3735"/>
                <w:tab w:val="decimal" w:pos="808"/>
              </w:tabs>
              <w:spacing w:line="16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3DEF9792" w14:textId="77777777" w:rsidR="00647E7B" w:rsidRPr="003867F2" w:rsidRDefault="00647E7B" w:rsidP="00C01590">
            <w:pPr>
              <w:pStyle w:val="1-Number"/>
              <w:spacing w:line="16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2B96864B" w14:textId="77777777" w:rsidR="00647E7B" w:rsidRPr="003867F2" w:rsidRDefault="00647E7B" w:rsidP="00C01590">
            <w:pPr>
              <w:pStyle w:val="1-Number"/>
              <w:tabs>
                <w:tab w:val="clear" w:pos="3735"/>
                <w:tab w:val="decimal" w:pos="808"/>
              </w:tabs>
              <w:spacing w:line="16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7B" w:rsidRPr="003867F2" w14:paraId="137BA5FA" w14:textId="77777777" w:rsidTr="00B460E9">
        <w:tc>
          <w:tcPr>
            <w:tcW w:w="4500" w:type="dxa"/>
          </w:tcPr>
          <w:p w14:paraId="07E23A37" w14:textId="32AE1007" w:rsidR="00647E7B" w:rsidRPr="003867F2" w:rsidRDefault="00647E7B" w:rsidP="00261E67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ลูกหนี้การค้าไม่หมุนเวียน</w:t>
            </w:r>
          </w:p>
        </w:tc>
        <w:tc>
          <w:tcPr>
            <w:tcW w:w="990" w:type="dxa"/>
            <w:vAlign w:val="bottom"/>
          </w:tcPr>
          <w:p w14:paraId="0CE0064F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095EAC44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0035C96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6C039C97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619B2C3D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18FD02D8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D62D469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7B" w:rsidRPr="003867F2" w14:paraId="18AD3FFC" w14:textId="77777777" w:rsidTr="00B460E9">
        <w:tc>
          <w:tcPr>
            <w:tcW w:w="4500" w:type="dxa"/>
          </w:tcPr>
          <w:p w14:paraId="7973AF2D" w14:textId="5AA9A479" w:rsidR="00647E7B" w:rsidRPr="003867F2" w:rsidRDefault="00647E7B" w:rsidP="00261E67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ลูกหนี้การค้าไม่หมุนเวียน -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61448B5" w14:textId="186FE6E1" w:rsidR="00647E7B" w:rsidRPr="003867F2" w:rsidRDefault="00577E6D" w:rsidP="001643F4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33362F3B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0BEBE5B" w14:textId="0BF8F950" w:rsidR="00647E7B" w:rsidRPr="003867F2" w:rsidRDefault="00647E7B" w:rsidP="00261E67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0996D51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903A879" w14:textId="16465C6C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77E6D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159" w:type="dxa"/>
            <w:vAlign w:val="bottom"/>
          </w:tcPr>
          <w:p w14:paraId="2C63011A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D2DFF6F" w14:textId="19AF267F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</w:tr>
      <w:tr w:rsidR="00647E7B" w:rsidRPr="003867F2" w14:paraId="6BF71B5C" w14:textId="77777777" w:rsidTr="00B460E9">
        <w:tc>
          <w:tcPr>
            <w:tcW w:w="4500" w:type="dxa"/>
          </w:tcPr>
          <w:p w14:paraId="4FBBDB68" w14:textId="39179E2F" w:rsidR="00647E7B" w:rsidRPr="003867F2" w:rsidRDefault="00647E7B" w:rsidP="00261E67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  <w:vAlign w:val="bottom"/>
          </w:tcPr>
          <w:p w14:paraId="74DD02D0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5DC1E431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25C04BD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4F2EB7CD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E4E181A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4FF751D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73CA0F0" w14:textId="77777777" w:rsidR="00647E7B" w:rsidRPr="003867F2" w:rsidRDefault="00647E7B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7B" w:rsidRPr="003867F2" w14:paraId="037729D5" w14:textId="77777777" w:rsidTr="00B460E9">
        <w:tc>
          <w:tcPr>
            <w:tcW w:w="4500" w:type="dxa"/>
          </w:tcPr>
          <w:p w14:paraId="7BD1B9EC" w14:textId="5A1C3DF3" w:rsidR="00647E7B" w:rsidRPr="003867F2" w:rsidRDefault="00647E7B" w:rsidP="00261E67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ลูกหนี้ไม่หมุนเวียนอื่น - เงินค้างรับจากตราสารหนี้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D68813" w14:textId="1A4BA3EB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77E6D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60" w:type="dxa"/>
            <w:vAlign w:val="bottom"/>
          </w:tcPr>
          <w:p w14:paraId="3C2F05C3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72FCE0E7" w14:textId="60BCE696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159" w:type="dxa"/>
            <w:vAlign w:val="bottom"/>
          </w:tcPr>
          <w:p w14:paraId="6A4D00AA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71F789D" w14:textId="3247B0CA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77E6D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59" w:type="dxa"/>
            <w:vAlign w:val="bottom"/>
          </w:tcPr>
          <w:p w14:paraId="7D62E65D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562C7AFD" w14:textId="25B5756B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</w:tr>
      <w:tr w:rsidR="00647E7B" w:rsidRPr="003867F2" w14:paraId="1D8802D7" w14:textId="77777777" w:rsidTr="00B460E9">
        <w:tc>
          <w:tcPr>
            <w:tcW w:w="4500" w:type="dxa"/>
          </w:tcPr>
          <w:p w14:paraId="0D8C95C4" w14:textId="08817B0F" w:rsidR="00647E7B" w:rsidRPr="003867F2" w:rsidRDefault="00647E7B" w:rsidP="00261E67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A3B52" w14:textId="16090119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77E6D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60" w:type="dxa"/>
            <w:vAlign w:val="bottom"/>
          </w:tcPr>
          <w:p w14:paraId="51A29EB1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EC756" w14:textId="6468B0C5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159" w:type="dxa"/>
            <w:vAlign w:val="bottom"/>
          </w:tcPr>
          <w:p w14:paraId="5A2222AE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5163" w14:textId="3A3CFA77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77E6D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59" w:type="dxa"/>
            <w:vAlign w:val="bottom"/>
          </w:tcPr>
          <w:p w14:paraId="16D43D8D" w14:textId="77777777" w:rsidR="00647E7B" w:rsidRPr="003867F2" w:rsidRDefault="00647E7B" w:rsidP="00261E6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74A03FE" w14:textId="030DCF06" w:rsidR="00647E7B" w:rsidRPr="003867F2" w:rsidRDefault="00B47EFF" w:rsidP="00261E6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47E7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</w:tbl>
    <w:p w14:paraId="7D882A7C" w14:textId="77777777" w:rsidR="00C01590" w:rsidRPr="003867F2" w:rsidRDefault="00C01590" w:rsidP="00C01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3867F2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216B2A" w:rsidRPr="003867F2" w14:paraId="2616489F" w14:textId="77777777" w:rsidTr="00B460E9">
        <w:trPr>
          <w:tblHeader/>
        </w:trPr>
        <w:tc>
          <w:tcPr>
            <w:tcW w:w="4500" w:type="dxa"/>
          </w:tcPr>
          <w:p w14:paraId="2DAEB3A4" w14:textId="77777777" w:rsidR="00216B2A" w:rsidRPr="003867F2" w:rsidRDefault="00216B2A" w:rsidP="00AB1E3C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222E6249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87D5DD6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C85DA59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216B2A" w:rsidRPr="003867F2" w14:paraId="05E0E884" w14:textId="77777777" w:rsidTr="00B460E9">
        <w:trPr>
          <w:tblHeader/>
        </w:trPr>
        <w:tc>
          <w:tcPr>
            <w:tcW w:w="4500" w:type="dxa"/>
          </w:tcPr>
          <w:p w14:paraId="3FECCFC2" w14:textId="77777777" w:rsidR="00216B2A" w:rsidRPr="003867F2" w:rsidRDefault="00216B2A" w:rsidP="00AB1E3C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10B4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6ECB151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B47DE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6B2A" w:rsidRPr="003867F2" w14:paraId="40882C88" w14:textId="77777777" w:rsidTr="00B460E9">
        <w:trPr>
          <w:tblHeader/>
        </w:trPr>
        <w:tc>
          <w:tcPr>
            <w:tcW w:w="4500" w:type="dxa"/>
          </w:tcPr>
          <w:p w14:paraId="2044D3C4" w14:textId="77777777" w:rsidR="00216B2A" w:rsidRPr="003867F2" w:rsidRDefault="00216B2A" w:rsidP="00AB1E3C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CC871" w14:textId="441AC9D2" w:rsidR="00216B2A" w:rsidRPr="003867F2" w:rsidRDefault="00B47EFF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4D226068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D948F4" w14:textId="54B50740" w:rsidR="00216B2A" w:rsidRPr="003867F2" w:rsidRDefault="00B47EFF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3CD083F2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62A372" w14:textId="43267148" w:rsidR="00216B2A" w:rsidRPr="003867F2" w:rsidRDefault="00B47EFF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1251FA9" w14:textId="77777777" w:rsidR="00216B2A" w:rsidRPr="003867F2" w:rsidRDefault="00216B2A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C68AA" w14:textId="28285195" w:rsidR="00216B2A" w:rsidRPr="003867F2" w:rsidRDefault="00B47EFF" w:rsidP="00AB1E3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B40C6B" w:rsidRPr="003867F2" w14:paraId="7D175287" w14:textId="77777777" w:rsidTr="00B460E9">
        <w:tc>
          <w:tcPr>
            <w:tcW w:w="4500" w:type="dxa"/>
          </w:tcPr>
          <w:p w14:paraId="4321311A" w14:textId="73DA8DBD" w:rsidR="00B40C6B" w:rsidRPr="003867F2" w:rsidRDefault="00B40C6B" w:rsidP="00AB1E3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990" w:type="dxa"/>
            <w:vAlign w:val="bottom"/>
          </w:tcPr>
          <w:p w14:paraId="6B658829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3125854E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777D748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1B8AA5BF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10559E5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355660F0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DD19A3F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C6B" w:rsidRPr="003867F2" w14:paraId="52E22D98" w14:textId="77777777" w:rsidTr="00B460E9">
        <w:tc>
          <w:tcPr>
            <w:tcW w:w="4500" w:type="dxa"/>
          </w:tcPr>
          <w:p w14:paraId="02C5F79D" w14:textId="227C753C" w:rsidR="00B40C6B" w:rsidRPr="003867F2" w:rsidRDefault="00B40C6B" w:rsidP="00AB1E3C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7FB8EB2B" w14:textId="591472F5" w:rsidR="00B40C6B" w:rsidRPr="003867F2" w:rsidRDefault="00C55A3C" w:rsidP="0059777B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7422C61C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51709E5" w14:textId="0AC85D69" w:rsidR="00B40C6B" w:rsidRPr="003867F2" w:rsidRDefault="00B40C6B" w:rsidP="00032B8B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0FE37B6C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502A0FF" w14:textId="65F45D9D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159" w:type="dxa"/>
            <w:vAlign w:val="bottom"/>
          </w:tcPr>
          <w:p w14:paraId="70E72A67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F52B477" w14:textId="61379A0B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40C6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</w:tr>
      <w:tr w:rsidR="00B40C6B" w:rsidRPr="003867F2" w14:paraId="3167FA8F" w14:textId="77777777" w:rsidTr="00B460E9">
        <w:tc>
          <w:tcPr>
            <w:tcW w:w="4500" w:type="dxa"/>
          </w:tcPr>
          <w:p w14:paraId="49FBFD81" w14:textId="1BAA5617" w:rsidR="00B40C6B" w:rsidRPr="003867F2" w:rsidRDefault="00B40C6B" w:rsidP="00AB1E3C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990" w:type="dxa"/>
            <w:vAlign w:val="bottom"/>
          </w:tcPr>
          <w:p w14:paraId="63391D2C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2120FCA0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9883F39" w14:textId="0CF3BA44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4AEE30EB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ED77E97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1C202AD1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917641A" w14:textId="797EB50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D06" w:rsidRPr="003867F2" w14:paraId="67054296" w14:textId="77777777" w:rsidTr="00B460E9">
        <w:tc>
          <w:tcPr>
            <w:tcW w:w="4500" w:type="dxa"/>
          </w:tcPr>
          <w:p w14:paraId="7D0413DE" w14:textId="07C1CD5C" w:rsidR="00694D06" w:rsidRPr="003867F2" w:rsidRDefault="00694D06" w:rsidP="00694D06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07B1646" w14:textId="57EC0BC0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2D124130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05BAC66" w14:textId="768D9F2B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7F1965A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A21D79C" w14:textId="67BAA5DF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159" w:type="dxa"/>
            <w:vAlign w:val="bottom"/>
          </w:tcPr>
          <w:p w14:paraId="1F593824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CCB86F5" w14:textId="628A3807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</w:tr>
      <w:tr w:rsidR="00694D06" w:rsidRPr="003867F2" w14:paraId="7BB86229" w14:textId="77777777" w:rsidTr="00B460E9">
        <w:tc>
          <w:tcPr>
            <w:tcW w:w="4500" w:type="dxa"/>
          </w:tcPr>
          <w:p w14:paraId="4FD86FAC" w14:textId="1D81340E" w:rsidR="00694D06" w:rsidRPr="003867F2" w:rsidRDefault="00B47EFF" w:rsidP="00694D06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D410B00" w14:textId="5B23EC81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034FDFF6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A4F957E" w14:textId="17BCDE3B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A26D44C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EAB4A11" w14:textId="320A3D30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159" w:type="dxa"/>
            <w:vAlign w:val="bottom"/>
          </w:tcPr>
          <w:p w14:paraId="1C453B94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70B6898" w14:textId="326AD29E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</w:tr>
      <w:tr w:rsidR="00694D06" w:rsidRPr="003867F2" w14:paraId="537789A7" w14:textId="77777777" w:rsidTr="00B460E9">
        <w:tc>
          <w:tcPr>
            <w:tcW w:w="4500" w:type="dxa"/>
          </w:tcPr>
          <w:p w14:paraId="6B9AC204" w14:textId="7B7DD788" w:rsidR="00694D06" w:rsidRPr="003867F2" w:rsidRDefault="00B47EFF" w:rsidP="00694D06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94D06" w:rsidRPr="003867F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B120EDD" w14:textId="7D13E46C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ED0EE0D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0496AA6" w14:textId="5B9AB633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B8D3AF1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41B2B2E" w14:textId="44D57354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59" w:type="dxa"/>
            <w:vAlign w:val="bottom"/>
          </w:tcPr>
          <w:p w14:paraId="515478D3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0AC0CE5" w14:textId="6B78A4DA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694D06" w:rsidRPr="003867F2" w14:paraId="374EA6F6" w14:textId="77777777" w:rsidTr="00032B8B">
        <w:tc>
          <w:tcPr>
            <w:tcW w:w="4500" w:type="dxa"/>
          </w:tcPr>
          <w:p w14:paraId="2BE8AB0E" w14:textId="32C1F2CE" w:rsidR="00694D06" w:rsidRPr="003867F2" w:rsidRDefault="00694D06" w:rsidP="00694D06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867F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F6F455" w14:textId="14B2EBE1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780815DA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693B3624" w14:textId="6EA6CAD2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F98FD4A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B39BD2C" w14:textId="2B2E106F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159" w:type="dxa"/>
            <w:vAlign w:val="bottom"/>
          </w:tcPr>
          <w:p w14:paraId="011B3128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B397BCA" w14:textId="0242BA60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694D06" w:rsidRPr="003867F2" w14:paraId="0FC4F7A4" w14:textId="77777777" w:rsidTr="00032B8B">
        <w:tc>
          <w:tcPr>
            <w:tcW w:w="4500" w:type="dxa"/>
          </w:tcPr>
          <w:p w14:paraId="5F6801A5" w14:textId="1A178DC9" w:rsidR="00694D06" w:rsidRPr="003867F2" w:rsidRDefault="00694D06" w:rsidP="00694D06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40A08" w14:textId="15149C77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7FD1AEBE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9A70F" w14:textId="4DCF09DD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AFAC3FE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13D9D13" w14:textId="5FE95B67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159" w:type="dxa"/>
            <w:vAlign w:val="bottom"/>
          </w:tcPr>
          <w:p w14:paraId="53BFA569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9A03B" w14:textId="4644F4E4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</w:tr>
      <w:tr w:rsidR="00B40C6B" w:rsidRPr="003867F2" w14:paraId="15F1ED11" w14:textId="77777777" w:rsidTr="00032B8B">
        <w:tc>
          <w:tcPr>
            <w:tcW w:w="4500" w:type="dxa"/>
          </w:tcPr>
          <w:p w14:paraId="125CF9F7" w14:textId="05A61EDA" w:rsidR="00B40C6B" w:rsidRPr="003867F2" w:rsidRDefault="00B40C6B" w:rsidP="00AE1C7D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EE32BA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341CD3AD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50F15FF9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56FBC246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1358EA13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55188AEE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2996B6DC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C6B" w:rsidRPr="003867F2" w14:paraId="06692DEF" w14:textId="77777777" w:rsidTr="00B460E9">
        <w:tc>
          <w:tcPr>
            <w:tcW w:w="4500" w:type="dxa"/>
          </w:tcPr>
          <w:p w14:paraId="7D20622A" w14:textId="50FA5501" w:rsidR="00B40C6B" w:rsidRPr="003867F2" w:rsidRDefault="00B40C6B" w:rsidP="00AE1C7D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E62DFEA" w14:textId="1A10821D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CA2814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60" w:type="dxa"/>
            <w:vAlign w:val="bottom"/>
          </w:tcPr>
          <w:p w14:paraId="1234FB30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595187D" w14:textId="2CE868A8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B40C6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159" w:type="dxa"/>
            <w:vAlign w:val="bottom"/>
          </w:tcPr>
          <w:p w14:paraId="13D921CB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0BF22CEF" w14:textId="09249538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C55A3C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59" w:type="dxa"/>
            <w:vAlign w:val="bottom"/>
          </w:tcPr>
          <w:p w14:paraId="64B28B8A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0A0083F" w14:textId="699ACD39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B40C6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</w:tr>
      <w:tr w:rsidR="00B40C6B" w:rsidRPr="003867F2" w14:paraId="72256B11" w14:textId="77777777" w:rsidTr="00B460E9">
        <w:tc>
          <w:tcPr>
            <w:tcW w:w="4500" w:type="dxa"/>
          </w:tcPr>
          <w:p w14:paraId="0C13E386" w14:textId="2E9BEFF7" w:rsidR="00B40C6B" w:rsidRPr="003867F2" w:rsidRDefault="00B40C6B" w:rsidP="00AE1C7D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990" w:type="dxa"/>
          </w:tcPr>
          <w:p w14:paraId="720C39E8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5A167C41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BA9B6EF" w14:textId="36DC9D0E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8DBC931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2C21287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3A4D8196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A712857" w14:textId="6A1B5D71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7F2" w:rsidRPr="003867F2" w14:paraId="4F5A40E3" w14:textId="77777777" w:rsidTr="00B460E9">
        <w:tc>
          <w:tcPr>
            <w:tcW w:w="4500" w:type="dxa"/>
          </w:tcPr>
          <w:p w14:paraId="208966BC" w14:textId="560A8048" w:rsidR="003867F2" w:rsidRPr="003867F2" w:rsidRDefault="003867F2" w:rsidP="003867F2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2370201" w14:textId="47F05B05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60" w:type="dxa"/>
            <w:vAlign w:val="bottom"/>
          </w:tcPr>
          <w:p w14:paraId="2354B3B0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7E19D1" w14:textId="6C16B7AF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159" w:type="dxa"/>
            <w:vAlign w:val="bottom"/>
          </w:tcPr>
          <w:p w14:paraId="17B12738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23A3CFB" w14:textId="1E0C8362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59" w:type="dxa"/>
            <w:vAlign w:val="bottom"/>
          </w:tcPr>
          <w:p w14:paraId="0F420E0D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421CA49" w14:textId="7704C5B5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3867F2" w:rsidRPr="003867F2" w14:paraId="1A0E5DCF" w14:textId="77777777" w:rsidTr="00B460E9">
        <w:tc>
          <w:tcPr>
            <w:tcW w:w="4500" w:type="dxa"/>
          </w:tcPr>
          <w:p w14:paraId="547833BC" w14:textId="0E3B923C" w:rsidR="003867F2" w:rsidRPr="003867F2" w:rsidRDefault="00B47EFF" w:rsidP="003867F2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2658306" w14:textId="6773FD4A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60" w:type="dxa"/>
            <w:vAlign w:val="bottom"/>
          </w:tcPr>
          <w:p w14:paraId="2B603AD9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5BE5D1E" w14:textId="53CD217C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159" w:type="dxa"/>
            <w:vAlign w:val="bottom"/>
          </w:tcPr>
          <w:p w14:paraId="130709EA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0140A76" w14:textId="7EAF9A3C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59" w:type="dxa"/>
            <w:vAlign w:val="bottom"/>
          </w:tcPr>
          <w:p w14:paraId="6BE20A09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9A7EBD0" w14:textId="56FBF0F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</w:tr>
      <w:tr w:rsidR="003867F2" w:rsidRPr="003867F2" w14:paraId="2BE13922" w14:textId="77777777" w:rsidTr="00B460E9">
        <w:tc>
          <w:tcPr>
            <w:tcW w:w="4500" w:type="dxa"/>
          </w:tcPr>
          <w:p w14:paraId="3431A079" w14:textId="3F8F0E9A" w:rsidR="003867F2" w:rsidRPr="003867F2" w:rsidRDefault="00B47EFF" w:rsidP="003867F2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867F2" w:rsidRPr="003867F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EE6065D" w14:textId="650D1BAF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160" w:type="dxa"/>
            <w:vAlign w:val="bottom"/>
          </w:tcPr>
          <w:p w14:paraId="098F17C6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18FAF51" w14:textId="61EA4907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59" w:type="dxa"/>
            <w:vAlign w:val="bottom"/>
          </w:tcPr>
          <w:p w14:paraId="10458C99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72F78B6" w14:textId="5C5FB3CD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159" w:type="dxa"/>
            <w:vAlign w:val="bottom"/>
          </w:tcPr>
          <w:p w14:paraId="5336C19F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6AED2FD" w14:textId="4F1600EB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</w:tr>
      <w:tr w:rsidR="003867F2" w:rsidRPr="003867F2" w14:paraId="2371AE77" w14:textId="77777777" w:rsidTr="00170713">
        <w:tc>
          <w:tcPr>
            <w:tcW w:w="4500" w:type="dxa"/>
          </w:tcPr>
          <w:p w14:paraId="7A59A5B0" w14:textId="24123540" w:rsidR="003867F2" w:rsidRPr="003867F2" w:rsidRDefault="003867F2" w:rsidP="003867F2">
            <w:pPr>
              <w:pStyle w:val="1-Number"/>
              <w:spacing w:line="320" w:lineRule="exact"/>
              <w:ind w:left="3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867F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36570F" w14:textId="74538235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60" w:type="dxa"/>
            <w:vAlign w:val="bottom"/>
          </w:tcPr>
          <w:p w14:paraId="2BB6B9AF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BFE433F" w14:textId="2DAF7A8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59" w:type="dxa"/>
            <w:vAlign w:val="bottom"/>
          </w:tcPr>
          <w:p w14:paraId="0466851B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C0D1FA4" w14:textId="14274473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59" w:type="dxa"/>
            <w:vAlign w:val="bottom"/>
          </w:tcPr>
          <w:p w14:paraId="4E83D7AE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2F606DA" w14:textId="7595F88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</w:tr>
      <w:tr w:rsidR="003867F2" w:rsidRPr="003867F2" w14:paraId="6FFFAF58" w14:textId="77777777" w:rsidTr="00170713">
        <w:tc>
          <w:tcPr>
            <w:tcW w:w="4500" w:type="dxa"/>
          </w:tcPr>
          <w:p w14:paraId="5B3ED9D4" w14:textId="1D945C69" w:rsidR="003867F2" w:rsidRPr="003867F2" w:rsidRDefault="003867F2" w:rsidP="003867F2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37889D" w14:textId="00494457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0" w:type="dxa"/>
            <w:vAlign w:val="bottom"/>
          </w:tcPr>
          <w:p w14:paraId="0E80A669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CC689" w14:textId="20AA3294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159" w:type="dxa"/>
            <w:vAlign w:val="bottom"/>
          </w:tcPr>
          <w:p w14:paraId="65D95F0B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5F200AC7" w14:textId="24F849E0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59" w:type="dxa"/>
            <w:vAlign w:val="bottom"/>
          </w:tcPr>
          <w:p w14:paraId="6B4A4FB4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1CE09D4F" w14:textId="775F335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</w:tr>
      <w:tr w:rsidR="003867F2" w:rsidRPr="003867F2" w14:paraId="1E8F6DC5" w14:textId="77777777" w:rsidTr="00170713">
        <w:tc>
          <w:tcPr>
            <w:tcW w:w="4500" w:type="dxa"/>
          </w:tcPr>
          <w:p w14:paraId="3EF6C665" w14:textId="79171EB6" w:rsidR="003867F2" w:rsidRPr="003867F2" w:rsidRDefault="003867F2" w:rsidP="003867F2">
            <w:pPr>
              <w:pStyle w:val="1-Number"/>
              <w:spacing w:line="320" w:lineRule="exact"/>
              <w:ind w:left="9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25DB3F" w14:textId="4DEE8697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0" w:type="dxa"/>
            <w:vAlign w:val="bottom"/>
          </w:tcPr>
          <w:p w14:paraId="7358CF75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311BB7F6" w14:textId="2815153B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159" w:type="dxa"/>
            <w:vAlign w:val="bottom"/>
          </w:tcPr>
          <w:p w14:paraId="0F6D26F8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97CC053" w14:textId="0884587B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59" w:type="dxa"/>
            <w:vAlign w:val="bottom"/>
          </w:tcPr>
          <w:p w14:paraId="71EB0DE3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180A038" w14:textId="4CBEB805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3867F2" w:rsidRPr="003867F2" w14:paraId="4D0516CF" w14:textId="77777777" w:rsidTr="002A1528">
        <w:tc>
          <w:tcPr>
            <w:tcW w:w="4500" w:type="dxa"/>
          </w:tcPr>
          <w:p w14:paraId="7F72E7D8" w14:textId="070224C1" w:rsidR="003867F2" w:rsidRPr="003867F2" w:rsidRDefault="003867F2" w:rsidP="003867F2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353C08" w14:textId="4A7A362E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734CF4C4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6A56F8C3" w14:textId="2B6E3D7F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259250E5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93624EC" w14:textId="5B8B5375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2D3379BB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AD1C87C" w14:textId="38D5B318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867F2" w:rsidRPr="003867F2" w14:paraId="5C567D0A" w14:textId="77777777" w:rsidTr="002A1528">
        <w:tc>
          <w:tcPr>
            <w:tcW w:w="4500" w:type="dxa"/>
          </w:tcPr>
          <w:p w14:paraId="5748F444" w14:textId="46AD7274" w:rsidR="003867F2" w:rsidRPr="003867F2" w:rsidRDefault="003867F2" w:rsidP="003867F2">
            <w:pPr>
              <w:pStyle w:val="1-Number"/>
              <w:spacing w:line="320" w:lineRule="exact"/>
              <w:ind w:left="45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CFB237" w14:textId="21BF621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60" w:type="dxa"/>
            <w:vAlign w:val="bottom"/>
          </w:tcPr>
          <w:p w14:paraId="4EF4B5D5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07BA8" w14:textId="67B4A16A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59" w:type="dxa"/>
            <w:vAlign w:val="bottom"/>
          </w:tcPr>
          <w:p w14:paraId="50C49640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0C4F443" w14:textId="217A86A1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159" w:type="dxa"/>
            <w:vAlign w:val="bottom"/>
          </w:tcPr>
          <w:p w14:paraId="3EDB6E1B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BCB64" w14:textId="0FA5CE9D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</w:tr>
      <w:tr w:rsidR="00B40C6B" w:rsidRPr="003867F2" w14:paraId="68914129" w14:textId="77777777" w:rsidTr="002A1528">
        <w:tc>
          <w:tcPr>
            <w:tcW w:w="4500" w:type="dxa"/>
          </w:tcPr>
          <w:p w14:paraId="7D07CDEF" w14:textId="135B1F9C" w:rsidR="00B40C6B" w:rsidRPr="003867F2" w:rsidRDefault="00B40C6B" w:rsidP="00AB1E3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F7450D9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1C4E5499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04103B2A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7DBA7BF7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7632BE65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dxa"/>
            <w:vAlign w:val="bottom"/>
          </w:tcPr>
          <w:p w14:paraId="13BF18B6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2523C6E0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C6B" w:rsidRPr="003867F2" w14:paraId="7A6BB82E" w14:textId="77777777" w:rsidTr="00B460E9">
        <w:tc>
          <w:tcPr>
            <w:tcW w:w="4500" w:type="dxa"/>
          </w:tcPr>
          <w:p w14:paraId="1E3D208E" w14:textId="1AADDC0B" w:rsidR="00B40C6B" w:rsidRPr="003867F2" w:rsidRDefault="00B40C6B" w:rsidP="00AB1E3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990" w:type="dxa"/>
            <w:vAlign w:val="bottom"/>
          </w:tcPr>
          <w:p w14:paraId="2A16A840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42416FB9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367E931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469E69A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0DC067B5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957425A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39947FF" w14:textId="77777777" w:rsidR="00B40C6B" w:rsidRPr="003867F2" w:rsidRDefault="00B40C6B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C6B" w:rsidRPr="003867F2" w14:paraId="4884D701" w14:textId="77777777" w:rsidTr="008B177A">
        <w:tc>
          <w:tcPr>
            <w:tcW w:w="4500" w:type="dxa"/>
          </w:tcPr>
          <w:p w14:paraId="584C9A61" w14:textId="1ADF58A8" w:rsidR="00B40C6B" w:rsidRPr="003867F2" w:rsidRDefault="00B40C6B" w:rsidP="00AB1E3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990" w:type="dxa"/>
          </w:tcPr>
          <w:p w14:paraId="0DCB6E55" w14:textId="1D2DC48E" w:rsidR="00B40C6B" w:rsidRPr="003867F2" w:rsidRDefault="00473C7F" w:rsidP="0059777B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5054665B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0E782BB" w14:textId="54F4F41A" w:rsidR="00B40C6B" w:rsidRPr="003867F2" w:rsidRDefault="00B40C6B" w:rsidP="00EF521A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C8F1952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8CB5360" w14:textId="218BE133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A2814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159" w:type="dxa"/>
            <w:vAlign w:val="bottom"/>
          </w:tcPr>
          <w:p w14:paraId="2B4A7BFE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63838B53" w14:textId="5BECCC20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40C6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B40C6B" w:rsidRPr="003867F2" w14:paraId="61EAEEA7" w14:textId="77777777" w:rsidTr="008B177A">
        <w:tc>
          <w:tcPr>
            <w:tcW w:w="4500" w:type="dxa"/>
          </w:tcPr>
          <w:p w14:paraId="739F0B2F" w14:textId="0558E386" w:rsidR="00B40C6B" w:rsidRPr="003867F2" w:rsidRDefault="00B40C6B" w:rsidP="00AB1E3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ลูกหนี้การค้าไม่หมุนเวียน - 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7CF8BF" w14:textId="02CE3955" w:rsidR="00B40C6B" w:rsidRPr="003867F2" w:rsidRDefault="00473C7F" w:rsidP="0059777B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505F75CD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79371F12" w14:textId="05971257" w:rsidR="00B40C6B" w:rsidRPr="003867F2" w:rsidRDefault="00B40C6B" w:rsidP="00EF521A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2B0016E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533B798" w14:textId="43319C88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2814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159" w:type="dxa"/>
            <w:vAlign w:val="bottom"/>
          </w:tcPr>
          <w:p w14:paraId="6C172BDE" w14:textId="77777777" w:rsidR="00B40C6B" w:rsidRPr="003867F2" w:rsidRDefault="00B40C6B" w:rsidP="00AB1E3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FFAC1D5" w14:textId="6DD80E15" w:rsidR="00B40C6B" w:rsidRPr="003867F2" w:rsidRDefault="00B47EFF" w:rsidP="00AB1E3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B40C6B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</w:tr>
      <w:tr w:rsidR="00694D06" w:rsidRPr="003867F2" w14:paraId="111127ED" w14:textId="77777777" w:rsidTr="008B177A">
        <w:tc>
          <w:tcPr>
            <w:tcW w:w="4500" w:type="dxa"/>
          </w:tcPr>
          <w:p w14:paraId="277DAE2B" w14:textId="3E1D51E3" w:rsidR="00694D06" w:rsidRPr="003867F2" w:rsidRDefault="00694D06" w:rsidP="00694D06">
            <w:pPr>
              <w:pStyle w:val="1-Number"/>
              <w:spacing w:line="320" w:lineRule="exact"/>
              <w:ind w:left="18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8F6D28" w14:textId="2DF03F4F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85B6096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14953828" w14:textId="2110CEC6" w:rsidR="00694D06" w:rsidRPr="003867F2" w:rsidRDefault="00694D06" w:rsidP="00694D06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3B980BF5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30F7D09" w14:textId="03AC0B4C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159" w:type="dxa"/>
            <w:vAlign w:val="bottom"/>
          </w:tcPr>
          <w:p w14:paraId="143CA39B" w14:textId="77777777" w:rsidR="00694D06" w:rsidRPr="003867F2" w:rsidRDefault="00694D06" w:rsidP="00694D0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55D22E8" w14:textId="29307972" w:rsidR="00694D06" w:rsidRPr="003867F2" w:rsidRDefault="00B47EFF" w:rsidP="00694D0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94D06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</w:tr>
      <w:tr w:rsidR="003867F2" w:rsidRPr="003867F2" w14:paraId="347360EC" w14:textId="77777777" w:rsidTr="00B460E9">
        <w:tc>
          <w:tcPr>
            <w:tcW w:w="4500" w:type="dxa"/>
          </w:tcPr>
          <w:p w14:paraId="5A357C7F" w14:textId="05DB52E0" w:rsidR="003867F2" w:rsidRPr="003867F2" w:rsidRDefault="003867F2" w:rsidP="003867F2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990" w:type="dxa"/>
          </w:tcPr>
          <w:p w14:paraId="50F60654" w14:textId="051B9970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0" w:type="dxa"/>
            <w:vAlign w:val="bottom"/>
          </w:tcPr>
          <w:p w14:paraId="095D9777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68866A0" w14:textId="1D6A0CD2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159" w:type="dxa"/>
            <w:vAlign w:val="bottom"/>
          </w:tcPr>
          <w:p w14:paraId="19D60362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24C98B9" w14:textId="67519615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59" w:type="dxa"/>
            <w:vAlign w:val="bottom"/>
          </w:tcPr>
          <w:p w14:paraId="0F8BCE0C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16C57DD" w14:textId="4990146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</w:tr>
      <w:tr w:rsidR="003867F2" w:rsidRPr="003867F2" w14:paraId="5A77949F" w14:textId="77777777" w:rsidTr="00A3140D">
        <w:tc>
          <w:tcPr>
            <w:tcW w:w="4500" w:type="dxa"/>
          </w:tcPr>
          <w:p w14:paraId="495A1AF2" w14:textId="4A0713F2" w:rsidR="003867F2" w:rsidRPr="003867F2" w:rsidRDefault="003867F2" w:rsidP="003867F2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C899C2" w14:textId="1794B3BD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4ABF6F8F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2D2790C0" w14:textId="10890F8C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61E8DA62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D0ECA21" w14:textId="6A881515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3867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7B6D165F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300382B" w14:textId="5537E01B" w:rsidR="003867F2" w:rsidRPr="003867F2" w:rsidRDefault="003867F2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867F2" w:rsidRPr="003867F2" w14:paraId="0C2ECEE8" w14:textId="77777777" w:rsidTr="00A3140D">
        <w:tc>
          <w:tcPr>
            <w:tcW w:w="4500" w:type="dxa"/>
          </w:tcPr>
          <w:p w14:paraId="388D9125" w14:textId="18063827" w:rsidR="003867F2" w:rsidRPr="003867F2" w:rsidRDefault="003867F2" w:rsidP="003867F2">
            <w:pPr>
              <w:pStyle w:val="1-Number"/>
              <w:spacing w:line="320" w:lineRule="exact"/>
              <w:ind w:left="45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7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061C2C" w14:textId="17D7051F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60" w:type="dxa"/>
            <w:vAlign w:val="bottom"/>
          </w:tcPr>
          <w:p w14:paraId="477394C2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EA8F9" w14:textId="364EE638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59" w:type="dxa"/>
            <w:vAlign w:val="bottom"/>
          </w:tcPr>
          <w:p w14:paraId="0B4531C6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893402F" w14:textId="5B3B6BD1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159" w:type="dxa"/>
            <w:vAlign w:val="bottom"/>
          </w:tcPr>
          <w:p w14:paraId="44124150" w14:textId="77777777" w:rsidR="003867F2" w:rsidRPr="003867F2" w:rsidRDefault="003867F2" w:rsidP="003867F2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065D2" w14:textId="3FE1FC9E" w:rsidR="003867F2" w:rsidRPr="003867F2" w:rsidRDefault="00B47EFF" w:rsidP="003867F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3867F2" w:rsidRPr="003867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</w:tr>
    </w:tbl>
    <w:p w14:paraId="3D1FAF1E" w14:textId="4B5F65D5" w:rsidR="008C1447" w:rsidRPr="00FA001D" w:rsidRDefault="00495C5D" w:rsidP="00F30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</w:t>
      </w:r>
      <w:r w:rsidR="00C32C42" w:rsidRPr="00FA001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B47EFF" w:rsidRPr="00FA001D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C578E5" w:rsidRPr="00FA001D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47EFF" w:rsidRPr="00FA001D">
        <w:rPr>
          <w:rFonts w:asciiTheme="majorBidi" w:hAnsiTheme="majorBidi" w:cstheme="majorBidi"/>
          <w:spacing w:val="-4"/>
          <w:sz w:val="28"/>
          <w:szCs w:val="28"/>
        </w:rPr>
        <w:t>2568</w:t>
      </w:r>
      <w:r w:rsidRPr="00FA001D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B47EFF" w:rsidRPr="00FA001D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FA001D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บริษัทย่อยได้ทำข้อตกลงการจ่ายชำระหนี้แก่บริษัทโดยจำนวนเงินที่มีกำหนดการจ่ายชำระเกินกว่า </w:t>
      </w:r>
      <w:r w:rsidR="00B47EFF" w:rsidRPr="00FA001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มีจำนวน</w:t>
      </w:r>
      <w:r w:rsidRPr="00FA001D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B47EFF" w:rsidRPr="00FA001D">
        <w:rPr>
          <w:rFonts w:asciiTheme="majorBidi" w:hAnsiTheme="majorBidi"/>
          <w:spacing w:val="-4"/>
          <w:sz w:val="28"/>
          <w:szCs w:val="28"/>
        </w:rPr>
        <w:t>1</w:t>
      </w:r>
      <w:r w:rsidR="00473C7F" w:rsidRPr="00FA001D">
        <w:rPr>
          <w:rFonts w:asciiTheme="majorBidi" w:hAnsiTheme="majorBidi"/>
          <w:spacing w:val="-4"/>
          <w:sz w:val="28"/>
          <w:szCs w:val="28"/>
          <w:cs/>
        </w:rPr>
        <w:t>.</w:t>
      </w:r>
      <w:r w:rsidR="00B47EFF" w:rsidRPr="00FA001D">
        <w:rPr>
          <w:rFonts w:asciiTheme="majorBidi" w:hAnsiTheme="majorBidi"/>
          <w:spacing w:val="-4"/>
          <w:sz w:val="28"/>
          <w:szCs w:val="28"/>
        </w:rPr>
        <w:t>71</w:t>
      </w:r>
      <w:r w:rsidRPr="00FA001D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</w:t>
      </w:r>
      <w:r w:rsidR="00B47EFF" w:rsidRPr="00FA001D">
        <w:rPr>
          <w:rFonts w:asciiTheme="majorBidi" w:hAnsiTheme="majorBidi" w:cstheme="majorBidi"/>
          <w:spacing w:val="-4"/>
          <w:sz w:val="28"/>
          <w:szCs w:val="28"/>
        </w:rPr>
        <w:t>11</w:t>
      </w:r>
      <w:r w:rsidRPr="00FA001D">
        <w:rPr>
          <w:rFonts w:asciiTheme="majorBidi" w:hAnsiTheme="majorBidi"/>
          <w:spacing w:val="-4"/>
          <w:sz w:val="28"/>
          <w:szCs w:val="28"/>
          <w:cs/>
        </w:rPr>
        <w:t>.</w:t>
      </w:r>
      <w:r w:rsidR="00B47EFF" w:rsidRPr="00FA001D">
        <w:rPr>
          <w:rFonts w:asciiTheme="majorBidi" w:hAnsiTheme="majorBidi" w:cstheme="majorBidi"/>
          <w:spacing w:val="-4"/>
          <w:sz w:val="28"/>
          <w:szCs w:val="28"/>
        </w:rPr>
        <w:t>21</w:t>
      </w:r>
      <w:r w:rsidRPr="00FA001D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FA001D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 บริษัทจึงจัดประเภทเป็นสินทรัพย์ไม่หมุนเวียน</w:t>
      </w:r>
    </w:p>
    <w:p w14:paraId="11796A83" w14:textId="62BD4A65" w:rsidR="00495C5D" w:rsidRPr="0072541D" w:rsidRDefault="008C1447" w:rsidP="00F30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2541D">
        <w:rPr>
          <w:rFonts w:asciiTheme="majorBidi" w:hAnsiTheme="majorBidi" w:cstheme="majorBidi" w:hint="cs"/>
          <w:sz w:val="28"/>
          <w:szCs w:val="28"/>
          <w:cs/>
        </w:rPr>
        <w:t xml:space="preserve">ระยะเวลาการให้สินเชื่อแก่ลูกค้าโดยปกติมีระยะเวลา </w:t>
      </w:r>
      <w:r w:rsidR="00B47EFF" w:rsidRPr="00B47EFF">
        <w:rPr>
          <w:rFonts w:asciiTheme="majorBidi" w:hAnsiTheme="majorBidi" w:cstheme="majorBidi"/>
          <w:sz w:val="28"/>
          <w:szCs w:val="28"/>
        </w:rPr>
        <w:t>30</w:t>
      </w:r>
      <w:r w:rsidRPr="0072541D">
        <w:rPr>
          <w:rFonts w:asciiTheme="majorBidi" w:hAnsiTheme="majorBidi"/>
          <w:sz w:val="28"/>
          <w:szCs w:val="28"/>
          <w:cs/>
        </w:rPr>
        <w:t xml:space="preserve"> </w:t>
      </w:r>
      <w:r w:rsidRPr="0072541D">
        <w:rPr>
          <w:rFonts w:asciiTheme="majorBidi" w:hAnsiTheme="majorBidi" w:cstheme="majorBidi" w:hint="cs"/>
          <w:sz w:val="28"/>
          <w:szCs w:val="28"/>
          <w:cs/>
        </w:rPr>
        <w:t xml:space="preserve">วัน ถึง </w:t>
      </w:r>
      <w:r w:rsidR="00B47EFF" w:rsidRPr="00B47EFF">
        <w:rPr>
          <w:rFonts w:asciiTheme="majorBidi" w:hAnsiTheme="majorBidi" w:cstheme="majorBidi"/>
          <w:sz w:val="28"/>
          <w:szCs w:val="28"/>
        </w:rPr>
        <w:t>60</w:t>
      </w:r>
      <w:r w:rsidRPr="0072541D">
        <w:rPr>
          <w:rFonts w:asciiTheme="majorBidi" w:hAnsiTheme="majorBidi"/>
          <w:sz w:val="28"/>
          <w:szCs w:val="28"/>
          <w:cs/>
        </w:rPr>
        <w:t xml:space="preserve"> </w:t>
      </w:r>
      <w:r w:rsidRPr="0072541D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2BADF90D" w14:textId="777A1DD2" w:rsidR="00E77129" w:rsidRDefault="00E77129" w:rsidP="00F30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2541D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C0285F" w:rsidRPr="0072541D">
        <w:rPr>
          <w:rFonts w:asciiTheme="majorBidi" w:hAnsiTheme="majorBidi"/>
          <w:sz w:val="28"/>
          <w:szCs w:val="28"/>
          <w:cs/>
        </w:rPr>
        <w:t xml:space="preserve"> </w:t>
      </w:r>
      <w:r w:rsidRPr="0072541D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AB64BD" w:rsidRPr="00697FA1" w14:paraId="7DE8D798" w14:textId="77777777" w:rsidTr="00B460E9">
        <w:trPr>
          <w:tblHeader/>
        </w:trPr>
        <w:tc>
          <w:tcPr>
            <w:tcW w:w="4500" w:type="dxa"/>
          </w:tcPr>
          <w:p w14:paraId="7F5925FF" w14:textId="77777777" w:rsidR="00AB64BD" w:rsidRPr="00697FA1" w:rsidRDefault="00AB64BD" w:rsidP="00697FA1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A139961" w14:textId="77777777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7CEFEDE2" w14:textId="77777777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1B85FA87" w14:textId="77777777" w:rsidR="00AB64BD" w:rsidRPr="00697FA1" w:rsidRDefault="00AB64BD" w:rsidP="00697FA1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7FA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697F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697FA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697F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697FA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AB64BD" w:rsidRPr="00697FA1" w14:paraId="1C44BB77" w14:textId="77777777" w:rsidTr="00AB64BD">
        <w:trPr>
          <w:tblHeader/>
        </w:trPr>
        <w:tc>
          <w:tcPr>
            <w:tcW w:w="4500" w:type="dxa"/>
          </w:tcPr>
          <w:p w14:paraId="68A3D827" w14:textId="77777777" w:rsidR="00AB64BD" w:rsidRPr="00697FA1" w:rsidRDefault="00AB64BD" w:rsidP="00697FA1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70A84CC5" w14:textId="4BA52684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03962465" w14:textId="77777777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EEFDD" w14:textId="12D558E0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7F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</w:t>
            </w:r>
            <w:r w:rsidR="00D11BC7" w:rsidRPr="00697F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งบการเงิน</w:t>
            </w:r>
            <w:r w:rsidRPr="00697F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B64BD" w:rsidRPr="00697FA1" w14:paraId="0F3D7741" w14:textId="77777777" w:rsidTr="00AB64BD">
        <w:trPr>
          <w:tblHeader/>
        </w:trPr>
        <w:tc>
          <w:tcPr>
            <w:tcW w:w="4500" w:type="dxa"/>
          </w:tcPr>
          <w:p w14:paraId="13D89754" w14:textId="77777777" w:rsidR="00AB64BD" w:rsidRPr="00697FA1" w:rsidRDefault="00AB64BD" w:rsidP="00697FA1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3235D9" w14:textId="7B0060C4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C48B8D8" w14:textId="77777777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CE82FC6" w14:textId="19C378DC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27DC20E" w14:textId="77777777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A6821" w14:textId="4F8CDB9A" w:rsidR="00AB64BD" w:rsidRPr="00697FA1" w:rsidRDefault="00B47EFF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1C99A0C" w14:textId="77777777" w:rsidR="00AB64BD" w:rsidRPr="00697FA1" w:rsidRDefault="00AB64BD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792F4" w14:textId="46BC7853" w:rsidR="00AB64BD" w:rsidRPr="00697FA1" w:rsidRDefault="00B47EFF" w:rsidP="00697F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97FA1" w:rsidRPr="00697FA1" w14:paraId="27DDDD36" w14:textId="77777777" w:rsidTr="00B460E9">
        <w:tc>
          <w:tcPr>
            <w:tcW w:w="4500" w:type="dxa"/>
          </w:tcPr>
          <w:p w14:paraId="313DBFDF" w14:textId="1359C45F" w:rsidR="00697FA1" w:rsidRPr="00697FA1" w:rsidRDefault="00697FA1" w:rsidP="00697FA1">
            <w:pPr>
              <w:pStyle w:val="1-Number"/>
              <w:spacing w:line="320" w:lineRule="exact"/>
              <w:ind w:left="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97F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ยอดคงเหลือต้นปี </w:t>
            </w:r>
          </w:p>
        </w:tc>
        <w:tc>
          <w:tcPr>
            <w:tcW w:w="990" w:type="dxa"/>
            <w:vAlign w:val="bottom"/>
          </w:tcPr>
          <w:p w14:paraId="28F69F29" w14:textId="77777777" w:rsidR="00697FA1" w:rsidRPr="00697FA1" w:rsidRDefault="00697FA1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1844B6DF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F284DB9" w14:textId="588D3F08" w:rsidR="00697FA1" w:rsidRPr="00697FA1" w:rsidRDefault="00697FA1" w:rsidP="00697FA1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683A7B56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69A76DF" w14:textId="14382A44" w:rsidR="00697FA1" w:rsidRPr="00697FA1" w:rsidRDefault="00DD72AB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0ECF20AE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3B257A9E" w14:textId="03CAD63C" w:rsidR="00697FA1" w:rsidRPr="00697FA1" w:rsidRDefault="00697FA1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97FA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97F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697FA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97FA1" w:rsidRPr="00697FA1" w14:paraId="234DF4AA" w14:textId="77777777" w:rsidTr="00697FA1">
        <w:tc>
          <w:tcPr>
            <w:tcW w:w="4500" w:type="dxa"/>
          </w:tcPr>
          <w:p w14:paraId="057C23FB" w14:textId="5E1AFEFA" w:rsidR="00697FA1" w:rsidRPr="00697FA1" w:rsidRDefault="00697FA1" w:rsidP="00697FA1">
            <w:pPr>
              <w:pStyle w:val="1-Number"/>
              <w:spacing w:line="320" w:lineRule="exact"/>
              <w:ind w:left="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97FA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สำรองผลขาดทุนด้านเครดิตที่คาดว่าจะเกิดขึ้น</w:t>
            </w:r>
            <w:r w:rsidR="0072750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2750C">
              <w:rPr>
                <w:rFonts w:asciiTheme="majorBidi" w:hAnsiTheme="majorBidi"/>
                <w:sz w:val="24"/>
                <w:szCs w:val="24"/>
                <w:cs/>
              </w:rPr>
              <w:t xml:space="preserve">/ </w:t>
            </w:r>
            <w:r w:rsidR="0072750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90" w:type="dxa"/>
            <w:vAlign w:val="bottom"/>
          </w:tcPr>
          <w:p w14:paraId="067D12FA" w14:textId="77777777" w:rsidR="00697FA1" w:rsidRPr="00697FA1" w:rsidRDefault="00697FA1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074DBC8B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C46CB0E" w14:textId="77777777" w:rsidR="00697FA1" w:rsidRPr="00697FA1" w:rsidRDefault="00697FA1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52E8B885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4FB9764" w14:textId="6034B0BB" w:rsidR="00697FA1" w:rsidRPr="00697FA1" w:rsidRDefault="00B47EFF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72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59" w:type="dxa"/>
            <w:vAlign w:val="bottom"/>
          </w:tcPr>
          <w:p w14:paraId="02EB9F57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44C6F13" w14:textId="30449993" w:rsidR="00697FA1" w:rsidRPr="00697FA1" w:rsidRDefault="00697FA1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97FA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97F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697FA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97FA1" w:rsidRPr="00697FA1" w14:paraId="3E7AC3DB" w14:textId="77777777" w:rsidTr="00697FA1">
        <w:tc>
          <w:tcPr>
            <w:tcW w:w="4500" w:type="dxa"/>
          </w:tcPr>
          <w:p w14:paraId="00AFD030" w14:textId="310542C0" w:rsidR="00697FA1" w:rsidRPr="00697FA1" w:rsidRDefault="00697FA1" w:rsidP="00697FA1">
            <w:pPr>
              <w:pStyle w:val="1-Number"/>
              <w:spacing w:line="320" w:lineRule="exact"/>
              <w:ind w:left="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97F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ยอดคงเหลือปลายปี </w:t>
            </w:r>
          </w:p>
        </w:tc>
        <w:tc>
          <w:tcPr>
            <w:tcW w:w="990" w:type="dxa"/>
            <w:vAlign w:val="bottom"/>
          </w:tcPr>
          <w:p w14:paraId="73D27E47" w14:textId="77777777" w:rsidR="00697FA1" w:rsidRPr="00697FA1" w:rsidRDefault="00697FA1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  <w:vAlign w:val="bottom"/>
          </w:tcPr>
          <w:p w14:paraId="6D435683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B5ADA8C" w14:textId="3DB7EB40" w:rsidR="00697FA1" w:rsidRPr="00697FA1" w:rsidRDefault="00697FA1" w:rsidP="00697FA1">
            <w:pPr>
              <w:pStyle w:val="1-Number"/>
              <w:tabs>
                <w:tab w:val="clear" w:pos="3735"/>
                <w:tab w:val="decimal" w:pos="65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777F098B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F9E0DC8" w14:textId="526CA310" w:rsidR="00697FA1" w:rsidRPr="00697FA1" w:rsidRDefault="00DD72AB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4D83AE43" w14:textId="77777777" w:rsidR="00697FA1" w:rsidRPr="00697FA1" w:rsidRDefault="00697FA1" w:rsidP="00697FA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11CCD" w14:textId="6CDF0480" w:rsidR="00697FA1" w:rsidRPr="00697FA1" w:rsidRDefault="00697FA1" w:rsidP="00697FA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97FA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97F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697FA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</w:tbl>
    <w:p w14:paraId="433680D3" w14:textId="77777777" w:rsidR="00697FA1" w:rsidRDefault="0069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6FB3660C" w14:textId="0B7EC36B" w:rsidR="00E050D5" w:rsidRPr="00595D3A" w:rsidRDefault="00956AD2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lastRenderedPageBreak/>
        <w:t>สินค้าคงเหลือ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22211C" w:rsidRPr="003B3136" w14:paraId="594E1BED" w14:textId="77777777" w:rsidTr="00B460E9">
        <w:trPr>
          <w:tblHeader/>
        </w:trPr>
        <w:tc>
          <w:tcPr>
            <w:tcW w:w="4500" w:type="dxa"/>
          </w:tcPr>
          <w:p w14:paraId="34F8688D" w14:textId="77777777" w:rsidR="0022211C" w:rsidRPr="003B3136" w:rsidRDefault="0022211C" w:rsidP="003B3136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38CFC370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15896DD7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544795E4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22211C" w:rsidRPr="003B3136" w14:paraId="2FAA6E7A" w14:textId="77777777" w:rsidTr="00B460E9">
        <w:trPr>
          <w:tblHeader/>
        </w:trPr>
        <w:tc>
          <w:tcPr>
            <w:tcW w:w="4500" w:type="dxa"/>
          </w:tcPr>
          <w:p w14:paraId="2492339B" w14:textId="77777777" w:rsidR="0022211C" w:rsidRPr="003B3136" w:rsidRDefault="0022211C" w:rsidP="003B3136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2995A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0551D596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B7E56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211C" w:rsidRPr="003B3136" w14:paraId="4F113723" w14:textId="77777777" w:rsidTr="00B460E9">
        <w:trPr>
          <w:tblHeader/>
        </w:trPr>
        <w:tc>
          <w:tcPr>
            <w:tcW w:w="4500" w:type="dxa"/>
          </w:tcPr>
          <w:p w14:paraId="385D11DE" w14:textId="77777777" w:rsidR="0022211C" w:rsidRPr="003B3136" w:rsidRDefault="0022211C" w:rsidP="003B3136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3396E" w14:textId="3B4AFABD" w:rsidR="0022211C" w:rsidRPr="003B3136" w:rsidRDefault="00B47EFF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763F0B3F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F6B5E" w14:textId="4626787A" w:rsidR="0022211C" w:rsidRPr="003B3136" w:rsidRDefault="00B47EFF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5DE6DC2C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97AE4" w14:textId="01FC5DF9" w:rsidR="0022211C" w:rsidRPr="003B3136" w:rsidRDefault="00B47EFF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70C8726" w14:textId="77777777" w:rsidR="0022211C" w:rsidRPr="003B3136" w:rsidRDefault="0022211C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97C45" w14:textId="1485DEBD" w:rsidR="0022211C" w:rsidRPr="003B3136" w:rsidRDefault="00B47EFF" w:rsidP="003B313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B3136" w:rsidRPr="003B3136" w14:paraId="02E1BBD5" w14:textId="77777777" w:rsidTr="00B460E9">
        <w:tc>
          <w:tcPr>
            <w:tcW w:w="4500" w:type="dxa"/>
            <w:vAlign w:val="bottom"/>
          </w:tcPr>
          <w:p w14:paraId="627D0BE9" w14:textId="2B7576B1" w:rsidR="003B3136" w:rsidRPr="003B3136" w:rsidRDefault="003B3136" w:rsidP="003B3136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- ราคาทุน</w:t>
            </w:r>
          </w:p>
        </w:tc>
        <w:tc>
          <w:tcPr>
            <w:tcW w:w="990" w:type="dxa"/>
          </w:tcPr>
          <w:p w14:paraId="723ECD72" w14:textId="4D0946F5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89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160" w:type="dxa"/>
          </w:tcPr>
          <w:p w14:paraId="6E5C8C84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F8798C4" w14:textId="278D61F8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3B3136"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159" w:type="dxa"/>
          </w:tcPr>
          <w:p w14:paraId="3FFC77F0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391F8D8" w14:textId="68CEDBC2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89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59" w:type="dxa"/>
          </w:tcPr>
          <w:p w14:paraId="22045B53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C30455D" w14:textId="35077289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="003B3136"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</w:tr>
      <w:tr w:rsidR="003B3136" w:rsidRPr="003B3136" w14:paraId="050B844B" w14:textId="77777777" w:rsidTr="00B460E9">
        <w:tc>
          <w:tcPr>
            <w:tcW w:w="4500" w:type="dxa"/>
            <w:vAlign w:val="bottom"/>
          </w:tcPr>
          <w:p w14:paraId="642B9F1A" w14:textId="54573286" w:rsidR="003B3136" w:rsidRPr="003B3136" w:rsidRDefault="003B3136" w:rsidP="003B3136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990" w:type="dxa"/>
          </w:tcPr>
          <w:p w14:paraId="7883A68C" w14:textId="19E79EED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89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60" w:type="dxa"/>
          </w:tcPr>
          <w:p w14:paraId="6D993D98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ADCF06C" w14:textId="6150A5C3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B3136"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159" w:type="dxa"/>
          </w:tcPr>
          <w:p w14:paraId="790030FA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763ED8B" w14:textId="604B744B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89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59" w:type="dxa"/>
          </w:tcPr>
          <w:p w14:paraId="6F9CB7BF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A421AD0" w14:textId="36007E94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B3136"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</w:tr>
      <w:tr w:rsidR="003B3136" w:rsidRPr="003B3136" w14:paraId="35163CD4" w14:textId="77777777" w:rsidTr="00B460E9">
        <w:tc>
          <w:tcPr>
            <w:tcW w:w="4500" w:type="dxa"/>
            <w:vAlign w:val="bottom"/>
          </w:tcPr>
          <w:p w14:paraId="28EF92F4" w14:textId="436ECE16" w:rsidR="003B3136" w:rsidRPr="003B3136" w:rsidRDefault="003B3136" w:rsidP="003B3136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313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313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E55371" w14:textId="61E30F40" w:rsidR="003B3136" w:rsidRPr="003B3136" w:rsidRDefault="00896D86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3DBED464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CE6DEF6" w14:textId="3D2570BB" w:rsidR="003B3136" w:rsidRPr="003B3136" w:rsidRDefault="003B3136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20046D05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4D710A3" w14:textId="76204EF9" w:rsidR="003B3136" w:rsidRPr="003B3136" w:rsidRDefault="00896D86" w:rsidP="00896D8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29A6236B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5A9906B" w14:textId="0F8CF305" w:rsidR="003B3136" w:rsidRPr="003B3136" w:rsidRDefault="003B3136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Pr="003B31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B3136" w:rsidRPr="003B3136" w14:paraId="35B23EA1" w14:textId="77777777" w:rsidTr="00B460E9">
        <w:tc>
          <w:tcPr>
            <w:tcW w:w="4500" w:type="dxa"/>
          </w:tcPr>
          <w:p w14:paraId="31285055" w14:textId="77777777" w:rsidR="003B3136" w:rsidRPr="003B3136" w:rsidRDefault="003B3136" w:rsidP="003B3136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9E9302" w14:textId="6B5CB280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89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160" w:type="dxa"/>
          </w:tcPr>
          <w:p w14:paraId="487AB487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C822D" w14:textId="0163724F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="003B3136"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159" w:type="dxa"/>
          </w:tcPr>
          <w:p w14:paraId="2BCAB7BD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AF79AC4" w14:textId="035AF290" w:rsidR="003B3136" w:rsidRPr="003B3136" w:rsidRDefault="00B47EFF" w:rsidP="00896D8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89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59" w:type="dxa"/>
          </w:tcPr>
          <w:p w14:paraId="27F90129" w14:textId="77777777" w:rsidR="003B3136" w:rsidRPr="003B3136" w:rsidRDefault="003B3136" w:rsidP="003B3136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E3EF7" w14:textId="4289B156" w:rsidR="003B3136" w:rsidRPr="003B3136" w:rsidRDefault="00B47EFF" w:rsidP="003B31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3B3136" w:rsidRPr="003B3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</w:tr>
    </w:tbl>
    <w:p w14:paraId="125A7A45" w14:textId="39E4C472" w:rsidR="00FC77A9" w:rsidRPr="0070212F" w:rsidRDefault="00FC77A9" w:rsidP="00017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ในระหว่างปี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="00D4109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D4109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93090B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มี</w:t>
      </w:r>
      <w:r w:rsidR="00B01E2F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ผลขาดทุนจาก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การปรับลด</w:t>
      </w:r>
      <w:r w:rsidR="008258D3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ราคาทุนของ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สินค้าคงเหลือ</w:t>
      </w:r>
      <w:r w:rsidR="008258D3"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ให้เป็นมูลค่าสุทธิที่จะได้รับ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จำนวน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15</w:t>
      </w:r>
      <w:r w:rsidR="00924C12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92</w:t>
      </w:r>
      <w:r w:rsidR="00924C1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ล้านบาท</w:t>
      </w:r>
      <w:r w:rsidR="00035C17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A6189B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035C17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</w:t>
      </w:r>
      <w:r w:rsidR="00A6189B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28</w:t>
      </w:r>
      <w:r w:rsidR="00035C17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035C17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ล้านบาท</w:t>
      </w:r>
      <w:r w:rsidR="00A6189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ตามลำดับ</w:t>
      </w:r>
      <w:r w:rsidR="00035C17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="008258D3" w:rsidRPr="0070212F">
        <w:rPr>
          <w:rFonts w:asciiTheme="majorBidi" w:hAnsiTheme="majorBidi" w:cstheme="majorBidi"/>
          <w:color w:val="000000"/>
          <w:sz w:val="28"/>
          <w:szCs w:val="28"/>
          <w:cs/>
        </w:rPr>
        <w:t>แสดงเป็นส่วนหนึ่งของต้นทุนขาย</w:t>
      </w:r>
    </w:p>
    <w:p w14:paraId="3E90B374" w14:textId="4834497D" w:rsidR="00DA190F" w:rsidRPr="0070212F" w:rsidRDefault="00D64181" w:rsidP="00017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ในระหว่างปี</w:t>
      </w:r>
      <w:r w:rsidR="00035C17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="006B1A24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6B1A2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="00100E43"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BC5D58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</w:t>
      </w:r>
      <w:r w:rsidR="007B2065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</w:t>
      </w:r>
      <w:r w:rsidR="00AF675A">
        <w:rPr>
          <w:rFonts w:asciiTheme="majorBidi" w:hAnsiTheme="majorBidi" w:cstheme="majorBidi" w:hint="cs"/>
          <w:color w:val="000000"/>
          <w:sz w:val="28"/>
          <w:szCs w:val="28"/>
          <w:cs/>
        </w:rPr>
        <w:t>จาก</w:t>
      </w:r>
      <w:r w:rsidR="00BC5D58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การปรับลดราคาทุนของสินค้าคงเหลือให้เป็นมูลค่าสุทธิที่จะได้รับ</w:t>
      </w:r>
      <w:r w:rsidR="009C2C3A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จำนวน</w:t>
      </w:r>
      <w:r w:rsidR="001C3A4B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11</w:t>
      </w:r>
      <w:r w:rsidR="00924C12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28</w:t>
      </w:r>
      <w:r w:rsidR="00924C1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924C12">
        <w:rPr>
          <w:rFonts w:asciiTheme="majorBidi" w:hAnsiTheme="majorBidi" w:cstheme="majorBidi" w:hint="cs"/>
          <w:color w:val="000000"/>
          <w:sz w:val="28"/>
          <w:szCs w:val="28"/>
          <w:cs/>
        </w:rPr>
        <w:t>ล้</w:t>
      </w:r>
      <w:r w:rsidR="001C3A4B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านบาท</w:t>
      </w:r>
      <w:r w:rsidR="002216E3"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CE12BD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1C3A4B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0</w:t>
      </w:r>
      <w:r w:rsidR="0097245D" w:rsidRPr="0070212F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28</w:t>
      </w:r>
      <w:r w:rsidR="00835079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1C3A4B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ล้านบาท</w:t>
      </w:r>
      <w:r w:rsidR="00CE12B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ตามลำดับ</w:t>
      </w:r>
      <w:r w:rsidR="001C3A4B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9C2C3A" w:rsidRPr="0070212F">
        <w:rPr>
          <w:rFonts w:asciiTheme="majorBidi" w:hAnsiTheme="majorBidi" w:cstheme="majorBidi"/>
          <w:color w:val="000000"/>
          <w:sz w:val="28"/>
          <w:szCs w:val="28"/>
          <w:cs/>
        </w:rPr>
        <w:t>โดยแสดงเป็นส่วนหนึ่งของต้นทุนขาย</w:t>
      </w:r>
    </w:p>
    <w:p w14:paraId="08ECA127" w14:textId="1504F414" w:rsidR="00F76653" w:rsidRPr="00F4355F" w:rsidRDefault="00F76653" w:rsidP="00CC3420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7" w:hanging="547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  <w:r w:rsidR="00082391">
        <w:rPr>
          <w:rFonts w:asciiTheme="majorBidi" w:hAnsiTheme="majorBidi"/>
          <w:b/>
          <w:bCs/>
          <w:cs/>
          <w:lang w:val="en-US"/>
        </w:rPr>
        <w:t xml:space="preserve"> </w:t>
      </w:r>
      <w:r w:rsidR="00082391">
        <w:rPr>
          <w:rFonts w:asciiTheme="majorBidi" w:hAnsiTheme="majorBidi" w:cstheme="majorBidi" w:hint="cs"/>
          <w:b/>
          <w:bCs/>
          <w:cs/>
          <w:lang w:val="en-US"/>
        </w:rPr>
        <w:t>และสินทรัพย์ทางการเงินไม่หมุนเวียนอื่น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D61443" w:rsidRPr="00EC5EDE" w14:paraId="0FF3338B" w14:textId="77777777" w:rsidTr="00B460E9">
        <w:trPr>
          <w:tblHeader/>
        </w:trPr>
        <w:tc>
          <w:tcPr>
            <w:tcW w:w="4500" w:type="dxa"/>
          </w:tcPr>
          <w:p w14:paraId="28065C27" w14:textId="77777777" w:rsidR="00D61443" w:rsidRPr="00EC5EDE" w:rsidRDefault="00D61443" w:rsidP="0066124E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70A0702" w14:textId="77777777" w:rsidR="00D61443" w:rsidRPr="00EC5EDE" w:rsidRDefault="00D61443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76BB8C19" w14:textId="77777777" w:rsidR="00D61443" w:rsidRPr="00EC5EDE" w:rsidRDefault="00D61443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13FA9A03" w14:textId="77777777" w:rsidR="00D61443" w:rsidRPr="00EC5EDE" w:rsidRDefault="00D61443" w:rsidP="0066124E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5ED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C5E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EC5ED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EC5E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EC5ED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D61443" w:rsidRPr="00EC5EDE" w14:paraId="7CDC25F8" w14:textId="77777777" w:rsidTr="00B460E9">
        <w:trPr>
          <w:tblHeader/>
        </w:trPr>
        <w:tc>
          <w:tcPr>
            <w:tcW w:w="4500" w:type="dxa"/>
          </w:tcPr>
          <w:p w14:paraId="000D15CB" w14:textId="77777777" w:rsidR="00D61443" w:rsidRPr="00EC5EDE" w:rsidRDefault="00D61443" w:rsidP="0066124E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79075" w14:textId="77777777" w:rsidR="00BF2FAD" w:rsidRPr="00EC5EDE" w:rsidRDefault="00C761A6" w:rsidP="0066124E">
            <w:pP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5E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109CC5D" w14:textId="032D872E" w:rsidR="00D61443" w:rsidRPr="00EC5EDE" w:rsidRDefault="00C761A6" w:rsidP="0066124E">
            <w:pP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59" w:type="dxa"/>
          </w:tcPr>
          <w:p w14:paraId="3FF1C76E" w14:textId="77777777" w:rsidR="00D61443" w:rsidRPr="00EC5EDE" w:rsidRDefault="00D61443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C9E92" w14:textId="156F11C8" w:rsidR="00D61443" w:rsidRPr="00EC5EDE" w:rsidRDefault="00BF2FAD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</w:t>
            </w:r>
            <w:r w:rsidRPr="00EC5E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งบการเงินเฉพาะกิจการ</w:t>
            </w:r>
          </w:p>
        </w:tc>
      </w:tr>
      <w:tr w:rsidR="00D61443" w:rsidRPr="00EC5EDE" w14:paraId="210CA4B7" w14:textId="77777777" w:rsidTr="00B460E9">
        <w:trPr>
          <w:tblHeader/>
        </w:trPr>
        <w:tc>
          <w:tcPr>
            <w:tcW w:w="4500" w:type="dxa"/>
          </w:tcPr>
          <w:p w14:paraId="24A9A09E" w14:textId="77777777" w:rsidR="00D61443" w:rsidRPr="00EC5EDE" w:rsidRDefault="00D61443" w:rsidP="0066124E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39B40" w14:textId="5EC5E451" w:rsidR="00D61443" w:rsidRPr="00EC5EDE" w:rsidRDefault="00B47EFF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45E7B586" w14:textId="77777777" w:rsidR="00D61443" w:rsidRPr="00EC5EDE" w:rsidRDefault="00D61443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BB643" w14:textId="544FB403" w:rsidR="00D61443" w:rsidRPr="00EC5EDE" w:rsidRDefault="00B47EFF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58FC0759" w14:textId="77777777" w:rsidR="00D61443" w:rsidRPr="00EC5EDE" w:rsidRDefault="00D61443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2C775" w14:textId="488F4250" w:rsidR="00D61443" w:rsidRPr="00EC5EDE" w:rsidRDefault="00B47EFF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009AC373" w14:textId="77777777" w:rsidR="00D61443" w:rsidRPr="00EC5EDE" w:rsidRDefault="00D61443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8D47D" w14:textId="3DD11720" w:rsidR="00D61443" w:rsidRPr="00EC5EDE" w:rsidRDefault="00B47EFF" w:rsidP="006612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368DC" w:rsidRPr="00EC5EDE" w14:paraId="0AFA74E4" w14:textId="77777777" w:rsidTr="00B460E9">
        <w:tc>
          <w:tcPr>
            <w:tcW w:w="4500" w:type="dxa"/>
          </w:tcPr>
          <w:p w14:paraId="7D17D598" w14:textId="0AAAE021" w:rsidR="004368DC" w:rsidRPr="00355BF1" w:rsidRDefault="004368DC" w:rsidP="004368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55BF1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  <w:t>สินทรัพย์ทางการเงินที่วัดมูลค่าด้วย</w:t>
            </w:r>
            <w:r w:rsidR="00070540" w:rsidRPr="00355BF1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66A359C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03977239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405B24C" w14:textId="3F54736A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995F349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8A32405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5A987E4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3CF18E3" w14:textId="7A8D3F49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8DC" w:rsidRPr="00EC5EDE" w14:paraId="429724E6" w14:textId="77777777" w:rsidTr="00B460E9">
        <w:tc>
          <w:tcPr>
            <w:tcW w:w="4500" w:type="dxa"/>
          </w:tcPr>
          <w:p w14:paraId="62A96F94" w14:textId="3FF6B85C" w:rsidR="004368DC" w:rsidRPr="00EC5EDE" w:rsidRDefault="004368DC" w:rsidP="004368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990" w:type="dxa"/>
          </w:tcPr>
          <w:p w14:paraId="192A7A14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0D9A07AB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924D9A6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5BEADCA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F1DFB38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7C3B6F34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0F261242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8DC" w:rsidRPr="00EC5EDE" w14:paraId="5647953C" w14:textId="77777777" w:rsidTr="00B460E9">
        <w:tc>
          <w:tcPr>
            <w:tcW w:w="4500" w:type="dxa"/>
          </w:tcPr>
          <w:p w14:paraId="659E7DBE" w14:textId="5C1055E1" w:rsidR="004368DC" w:rsidRPr="00EC5EDE" w:rsidRDefault="004368DC" w:rsidP="00B929A7">
            <w:pPr>
              <w:pStyle w:val="1-Number"/>
              <w:spacing w:line="320" w:lineRule="exact"/>
              <w:ind w:left="272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กองทุนเปิด </w:t>
            </w:r>
          </w:p>
        </w:tc>
        <w:tc>
          <w:tcPr>
            <w:tcW w:w="990" w:type="dxa"/>
          </w:tcPr>
          <w:p w14:paraId="0C4AD677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2E12510C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FBC0D95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3C61C6E6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E18411F" w14:textId="1FDAFF04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6E55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159" w:type="dxa"/>
          </w:tcPr>
          <w:p w14:paraId="5386F463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B5A67A8" w14:textId="7501B17C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4368DC" w:rsidRPr="00EC5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</w:tr>
      <w:tr w:rsidR="004368DC" w:rsidRPr="00EC5EDE" w14:paraId="7F805ACA" w14:textId="77777777" w:rsidTr="00D1729F">
        <w:tc>
          <w:tcPr>
            <w:tcW w:w="4500" w:type="dxa"/>
          </w:tcPr>
          <w:p w14:paraId="33A71F01" w14:textId="3B933DBD" w:rsidR="004368DC" w:rsidRPr="00EC5EDE" w:rsidRDefault="004368DC" w:rsidP="00B929A7">
            <w:pPr>
              <w:pStyle w:val="1-Number"/>
              <w:spacing w:line="320" w:lineRule="exact"/>
              <w:ind w:left="272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หลักทรัพย์ในความต้องการของตลาด</w:t>
            </w:r>
          </w:p>
        </w:tc>
        <w:tc>
          <w:tcPr>
            <w:tcW w:w="990" w:type="dxa"/>
          </w:tcPr>
          <w:p w14:paraId="2D5D3CFC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6CF95E4B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A35FC7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579E2AEF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9E20443" w14:textId="316AB7A4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E55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59" w:type="dxa"/>
          </w:tcPr>
          <w:p w14:paraId="1ECA7EB2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96B2BE8" w14:textId="1DFA1669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4368DC" w:rsidRPr="00EC5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</w:tr>
      <w:tr w:rsidR="004368DC" w:rsidRPr="00EC5EDE" w14:paraId="23884731" w14:textId="77777777" w:rsidTr="00D1729F">
        <w:tc>
          <w:tcPr>
            <w:tcW w:w="4500" w:type="dxa"/>
          </w:tcPr>
          <w:p w14:paraId="3A414830" w14:textId="2D5D9A9C" w:rsidR="004368DC" w:rsidRPr="00EC5EDE" w:rsidRDefault="004368DC" w:rsidP="00B929A7">
            <w:pPr>
              <w:pStyle w:val="1-Number"/>
              <w:spacing w:line="320" w:lineRule="exact"/>
              <w:ind w:left="272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757B1DB2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0F2F21B7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E2D1A43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3553955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785462D" w14:textId="5D03524B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6E55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  <w:tc>
          <w:tcPr>
            <w:tcW w:w="159" w:type="dxa"/>
          </w:tcPr>
          <w:p w14:paraId="0EE1ED17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C513C70" w14:textId="2F90B878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4368DC" w:rsidRPr="00EC5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</w:tr>
      <w:tr w:rsidR="004368DC" w:rsidRPr="00EC5EDE" w14:paraId="2E644181" w14:textId="77777777" w:rsidTr="00D1729F">
        <w:tc>
          <w:tcPr>
            <w:tcW w:w="4500" w:type="dxa"/>
          </w:tcPr>
          <w:p w14:paraId="28A1B526" w14:textId="06C02E29" w:rsidR="004368DC" w:rsidRPr="00EC5EDE" w:rsidRDefault="004368DC" w:rsidP="004368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รวมเงินลงทุนในหลักทรัพย์</w:t>
            </w:r>
          </w:p>
        </w:tc>
        <w:tc>
          <w:tcPr>
            <w:tcW w:w="990" w:type="dxa"/>
          </w:tcPr>
          <w:p w14:paraId="5EAF37AA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02F74BD4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424BA09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7001EA0C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47CCC18" w14:textId="44A00682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6E55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59" w:type="dxa"/>
          </w:tcPr>
          <w:p w14:paraId="12AE6068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6B52549" w14:textId="694F558A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4368DC" w:rsidRPr="00EC5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4368DC" w:rsidRPr="00EC5EDE" w14:paraId="24CEDED4" w14:textId="77777777" w:rsidTr="00231C6F">
        <w:tc>
          <w:tcPr>
            <w:tcW w:w="4500" w:type="dxa"/>
          </w:tcPr>
          <w:p w14:paraId="632BB1BC" w14:textId="15B79C9C" w:rsidR="004368DC" w:rsidRPr="00EC5EDE" w:rsidRDefault="004368DC" w:rsidP="004368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 - 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1E4E75C1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43083BA3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DE4C3D8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3C39F0F6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5DDEFC0" w14:textId="1B4EEFC9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59" w:type="dxa"/>
          </w:tcPr>
          <w:p w14:paraId="7E435F2E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9A75E05" w14:textId="6625BE63" w:rsidR="004368DC" w:rsidRPr="00EC5EDE" w:rsidRDefault="004368DC" w:rsidP="00D4712D">
            <w:pPr>
              <w:pStyle w:val="1-Number"/>
              <w:tabs>
                <w:tab w:val="clear" w:pos="3735"/>
                <w:tab w:val="decimal" w:pos="55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C5ED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4368DC" w:rsidRPr="00EC5EDE" w14:paraId="16B3D0E4" w14:textId="77777777" w:rsidTr="00231C6F">
        <w:tc>
          <w:tcPr>
            <w:tcW w:w="4500" w:type="dxa"/>
          </w:tcPr>
          <w:p w14:paraId="789FCE27" w14:textId="3FFFCB9D" w:rsidR="004368DC" w:rsidRPr="00EC5EDE" w:rsidRDefault="004368DC" w:rsidP="00BF4EE0">
            <w:pPr>
              <w:pStyle w:val="1-Number"/>
              <w:spacing w:line="320" w:lineRule="exact"/>
              <w:ind w:left="2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25B4B2B8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2038FCC3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54575FE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14CC711C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21BFEDD" w14:textId="74EC8EE4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6E55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159" w:type="dxa"/>
          </w:tcPr>
          <w:p w14:paraId="070D26E6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A0B64" w14:textId="28AB8469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4368DC" w:rsidRPr="00EC5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4368DC" w:rsidRPr="00EC5EDE" w14:paraId="16762082" w14:textId="77777777" w:rsidTr="00587DE2">
        <w:tc>
          <w:tcPr>
            <w:tcW w:w="4500" w:type="dxa"/>
          </w:tcPr>
          <w:p w14:paraId="6B823212" w14:textId="53330FB0" w:rsidR="004368DC" w:rsidRPr="00EC5EDE" w:rsidRDefault="004368DC" w:rsidP="004368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7CC7C4E9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16DA1FE6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9067AC5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18A0A498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65D72A91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0A88E43B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40A85FF5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8DC" w:rsidRPr="00EC5EDE" w14:paraId="149FE39A" w14:textId="77777777" w:rsidTr="00587DE2">
        <w:tc>
          <w:tcPr>
            <w:tcW w:w="4500" w:type="dxa"/>
          </w:tcPr>
          <w:p w14:paraId="2B767FAA" w14:textId="116FF8B7" w:rsidR="004368DC" w:rsidRPr="00EC5EDE" w:rsidRDefault="004368DC" w:rsidP="004368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C0C53D4" w14:textId="5D5AE9E7" w:rsidR="004368DC" w:rsidRPr="00EC5EDE" w:rsidRDefault="00B47EFF" w:rsidP="00F30FF0">
            <w:pPr>
              <w:pStyle w:val="1-Number"/>
              <w:tabs>
                <w:tab w:val="clear" w:pos="3735"/>
                <w:tab w:val="decimal" w:pos="47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E55B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60" w:type="dxa"/>
          </w:tcPr>
          <w:p w14:paraId="7FF8D942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8B3B2E3" w14:textId="3BAF32CB" w:rsidR="004368DC" w:rsidRPr="00EC5EDE" w:rsidRDefault="00B47EFF" w:rsidP="00F30FF0">
            <w:pPr>
              <w:pStyle w:val="1-Number"/>
              <w:tabs>
                <w:tab w:val="clear" w:pos="3735"/>
                <w:tab w:val="decimal" w:pos="474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30FF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59" w:type="dxa"/>
          </w:tcPr>
          <w:p w14:paraId="70E27652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AE2090C" w14:textId="395A829A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9" w:type="dxa"/>
          </w:tcPr>
          <w:p w14:paraId="0C81E283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DDB6433" w14:textId="214B3FE8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368DC" w:rsidRPr="00EC5EDE" w14:paraId="53EF3448" w14:textId="77777777" w:rsidTr="00587DE2">
        <w:tc>
          <w:tcPr>
            <w:tcW w:w="4500" w:type="dxa"/>
          </w:tcPr>
          <w:p w14:paraId="19E93055" w14:textId="04379B5F" w:rsidR="004368DC" w:rsidRPr="00EC5EDE" w:rsidRDefault="004368DC" w:rsidP="00BF4EE0">
            <w:pPr>
              <w:pStyle w:val="1-Number"/>
              <w:spacing w:line="320" w:lineRule="exact"/>
              <w:ind w:left="2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21EFEE85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0C9E1C4B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8B010A9" w14:textId="1842F806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057BEBB4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E0E16BA" w14:textId="3A0B51C1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9" w:type="dxa"/>
          </w:tcPr>
          <w:p w14:paraId="7D8AE291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BE66" w14:textId="057A384A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368DC" w:rsidRPr="00EC5EDE" w14:paraId="5F45ACC1" w14:textId="77777777" w:rsidTr="00D61443">
        <w:tc>
          <w:tcPr>
            <w:tcW w:w="4500" w:type="dxa"/>
          </w:tcPr>
          <w:p w14:paraId="1AB59735" w14:textId="64502F2D" w:rsidR="004368DC" w:rsidRPr="00EC5EDE" w:rsidRDefault="004368DC" w:rsidP="004368DC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C5EDE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4376990E" w14:textId="77777777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37DA8EE5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6A8B4BE" w14:textId="5C31B8D9" w:rsidR="004368DC" w:rsidRPr="00EC5EDE" w:rsidRDefault="004368DC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212AB6CA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EB32E15" w14:textId="6163335F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6E55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159" w:type="dxa"/>
          </w:tcPr>
          <w:p w14:paraId="3AFBDF81" w14:textId="77777777" w:rsidR="004368DC" w:rsidRPr="00EC5EDE" w:rsidRDefault="004368DC" w:rsidP="004368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A25B6" w14:textId="0E5A1B15" w:rsidR="004368DC" w:rsidRPr="00EC5EDE" w:rsidRDefault="00B47EFF" w:rsidP="004368D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4368DC" w:rsidRPr="00EC5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</w:tr>
    </w:tbl>
    <w:p w14:paraId="0686D167" w14:textId="3C34DB0C" w:rsidR="008857E7" w:rsidRDefault="007C0EDB" w:rsidP="00627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="000642BB">
        <w:rPr>
          <w:rFonts w:asciiTheme="majorBidi" w:hAnsiTheme="majorBidi" w:cstheme="majorBidi" w:hint="cs"/>
          <w:color w:val="000000"/>
          <w:sz w:val="28"/>
          <w:szCs w:val="28"/>
          <w:cs/>
        </w:rPr>
        <w:t>ระหว่าง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="000642B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8857E7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="006E1265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ซื้อหลักทรัพย์จดทะเบียนจำนวนรวม</w:t>
      </w:r>
      <w:r w:rsidR="006E1265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7</w:t>
      </w:r>
      <w:r w:rsidR="006E1265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6E1265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ล้านบาท</w:t>
      </w:r>
      <w:r w:rsidR="006E126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B676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840B67">
        <w:rPr>
          <w:rFonts w:asciiTheme="majorBidi" w:hAnsiTheme="majorBidi" w:cstheme="majorBidi" w:hint="cs"/>
          <w:color w:val="000000"/>
          <w:sz w:val="28"/>
          <w:szCs w:val="28"/>
          <w:cs/>
        </w:rPr>
        <w:t>ซื้อเงินลงทุนใน</w:t>
      </w:r>
      <w:r w:rsidR="00F524C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หลักทรัพย์อื่นจำนวนรวม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152</w:t>
      </w:r>
      <w:r w:rsidR="00F524C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F524C2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</w:t>
      </w:r>
    </w:p>
    <w:p w14:paraId="59B633C5" w14:textId="3A9943ED" w:rsidR="00D92966" w:rsidRDefault="00873426" w:rsidP="00627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ในระหว่างปี </w:t>
      </w:r>
      <w:r w:rsidR="00B47EFF" w:rsidRPr="00B47EFF">
        <w:rPr>
          <w:rFonts w:asciiTheme="majorBidi" w:hAnsiTheme="majorBidi" w:cstheme="majorBidi"/>
          <w:color w:val="000000"/>
          <w:spacing w:val="-4"/>
          <w:sz w:val="28"/>
          <w:szCs w:val="28"/>
        </w:rPr>
        <w:t>2567</w:t>
      </w:r>
      <w:r w:rsidR="007C0EDB" w:rsidRPr="0079795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7601FF" w:rsidRPr="0079795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บริษัท</w:t>
      </w:r>
      <w:r w:rsidR="007C0EDB" w:rsidRPr="0079795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ซื้อหลักทรัพย์จดทะเบียนจำนวน</w:t>
      </w:r>
      <w:r w:rsidR="002C7C34" w:rsidRPr="0079795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รวม</w:t>
      </w:r>
      <w:r w:rsidR="007C0EDB" w:rsidRPr="00797959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pacing w:val="-4"/>
          <w:sz w:val="28"/>
          <w:szCs w:val="28"/>
        </w:rPr>
        <w:t>212</w:t>
      </w:r>
      <w:r w:rsidR="005A3468" w:rsidRPr="00797959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C351C1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ล้านบาท </w:t>
      </w:r>
      <w:r w:rsidR="007A1639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ซื้อเงินลงทุนในหลักทรัพย์อื่นจำนวนรวม </w:t>
      </w:r>
      <w:r w:rsidR="00B47EFF" w:rsidRPr="00B47EFF">
        <w:rPr>
          <w:rFonts w:asciiTheme="majorBidi" w:hAnsiTheme="majorBidi" w:cstheme="majorBidi"/>
          <w:color w:val="000000"/>
          <w:spacing w:val="-4"/>
          <w:sz w:val="28"/>
          <w:szCs w:val="28"/>
        </w:rPr>
        <w:t>206</w:t>
      </w:r>
      <w:r w:rsidR="007A1639" w:rsidRPr="00797959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7A1639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ล้านบาท</w:t>
      </w:r>
      <w:r w:rsidR="00CA70F2" w:rsidRPr="00797959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7C0EDB" w:rsidRPr="0079795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ขายหลักทรัพย์จดทะเบียนจำนวน</w:t>
      </w:r>
      <w:r w:rsidR="002C7C34" w:rsidRPr="0079795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รวม</w:t>
      </w:r>
      <w:r w:rsidR="007C0EDB" w:rsidRPr="00797959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pacing w:val="-4"/>
          <w:sz w:val="28"/>
          <w:szCs w:val="28"/>
        </w:rPr>
        <w:t>356</w:t>
      </w:r>
      <w:r w:rsidR="00E055CC" w:rsidRPr="00797959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E055CC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ล้านบา</w:t>
      </w:r>
      <w:r w:rsidR="000B1821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ท</w:t>
      </w:r>
      <w:r w:rsidR="00E055CC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="007A1639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และขายเงินลงทุนในหลักทรัพย์อื่นจำนวน </w:t>
      </w:r>
      <w:r w:rsidR="00B47EFF" w:rsidRPr="00B47EFF">
        <w:rPr>
          <w:rFonts w:asciiTheme="majorBidi" w:hAnsiTheme="majorBidi" w:cstheme="majorBidi"/>
          <w:color w:val="000000"/>
          <w:spacing w:val="-4"/>
          <w:sz w:val="28"/>
          <w:szCs w:val="28"/>
        </w:rPr>
        <w:t>101</w:t>
      </w:r>
      <w:r w:rsidR="00863A93" w:rsidRPr="00797959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7A1639" w:rsidRPr="007979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ล้านบาท</w:t>
      </w:r>
    </w:p>
    <w:p w14:paraId="3E0EBCE1" w14:textId="77777777" w:rsidR="00D92966" w:rsidRDefault="00D92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br w:type="page"/>
      </w:r>
    </w:p>
    <w:p w14:paraId="20DD5463" w14:textId="4A520C0F" w:rsidR="004578EF" w:rsidRDefault="004578EF" w:rsidP="00627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  <w:r w:rsidRPr="007C781F">
        <w:rPr>
          <w:rFonts w:asciiTheme="majorBidi" w:hAnsiTheme="majorBidi" w:cstheme="majorBidi"/>
          <w:color w:val="000000"/>
          <w:sz w:val="28"/>
          <w:szCs w:val="28"/>
          <w:u w:val="single"/>
          <w:cs/>
        </w:rPr>
        <w:lastRenderedPageBreak/>
        <w:t>สินทรัพย์ทางการเงิน</w:t>
      </w:r>
      <w:r w:rsidRPr="007C781F">
        <w:rPr>
          <w:rFonts w:asciiTheme="majorBidi" w:hAnsiTheme="majorBidi" w:cstheme="majorBidi" w:hint="cs"/>
          <w:color w:val="000000"/>
          <w:sz w:val="28"/>
          <w:szCs w:val="28"/>
          <w:u w:val="single"/>
          <w:cs/>
        </w:rPr>
        <w:t>ไม่</w:t>
      </w:r>
      <w:r w:rsidRPr="007C781F">
        <w:rPr>
          <w:rFonts w:asciiTheme="majorBidi" w:hAnsiTheme="majorBidi" w:cstheme="majorBidi"/>
          <w:color w:val="000000"/>
          <w:sz w:val="28"/>
          <w:szCs w:val="28"/>
          <w:u w:val="single"/>
          <w:cs/>
        </w:rPr>
        <w:t>หมุนเวียนอื่น</w:t>
      </w:r>
    </w:p>
    <w:p w14:paraId="56224B1D" w14:textId="1A8D6650" w:rsidR="00B52BF2" w:rsidRDefault="006277BE" w:rsidP="00430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277BE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บริษัทมีเงินลงทุนในตราสารทุนของบริษัทแห่งหนึ่งที่ไม่ใช่บริษัทจดทะเบียน</w:t>
      </w:r>
      <w:r w:rsidR="007A364C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6277B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มูลค่าราคาทุน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61</w:t>
      </w:r>
      <w:r w:rsidR="00447CAC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56</w:t>
      </w:r>
      <w:r w:rsidR="00447CAC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6277BE">
        <w:rPr>
          <w:rFonts w:asciiTheme="majorBidi" w:hAnsiTheme="majorBidi" w:cstheme="majorBidi"/>
          <w:color w:val="000000"/>
          <w:sz w:val="28"/>
          <w:szCs w:val="28"/>
          <w:cs/>
        </w:rPr>
        <w:t>บาท ซึ่งกำหนดให้วัดมูลค่ายุติธรรมผ่านกำไรขาดทุนเบ็ดเสร็จ เนื่องจากบริษัทพิจารณาว่าเป็นการลงทุนเชิงกลยุทธ์</w:t>
      </w:r>
      <w:r w:rsidR="007A364C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</w:p>
    <w:p w14:paraId="0257628A" w14:textId="49233AC3" w:rsidR="0092287F" w:rsidRDefault="007A364C" w:rsidP="00430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A364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7A364C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A364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7A364C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A364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7A364C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A364C">
        <w:rPr>
          <w:rFonts w:asciiTheme="majorBidi" w:hAnsiTheme="majorBidi" w:cstheme="majorBidi"/>
          <w:color w:val="000000"/>
          <w:sz w:val="28"/>
          <w:szCs w:val="28"/>
          <w:cs/>
        </w:rPr>
        <w:t>บริษัทปรั</w:t>
      </w:r>
      <w:r w:rsidR="00E2448E">
        <w:rPr>
          <w:rFonts w:asciiTheme="majorBidi" w:hAnsiTheme="majorBidi" w:cstheme="majorBidi" w:hint="cs"/>
          <w:color w:val="000000"/>
          <w:sz w:val="28"/>
          <w:szCs w:val="28"/>
          <w:cs/>
        </w:rPr>
        <w:t>บ</w:t>
      </w:r>
      <w:r w:rsidRPr="007A364C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มูลค่ายุติธรรมของเงินลงทุน</w:t>
      </w:r>
      <w:r w:rsidR="00EE6F09">
        <w:rPr>
          <w:rFonts w:asciiTheme="majorBidi" w:hAnsiTheme="majorBidi" w:cstheme="majorBidi" w:hint="cs"/>
          <w:color w:val="000000"/>
          <w:sz w:val="28"/>
          <w:szCs w:val="28"/>
          <w:cs/>
        </w:rPr>
        <w:t>ดังกล่าว</w:t>
      </w:r>
      <w:r w:rsidR="00E2448E">
        <w:rPr>
          <w:rFonts w:asciiTheme="majorBidi" w:hAnsiTheme="majorBidi" w:cstheme="majorBidi" w:hint="cs"/>
          <w:color w:val="000000"/>
          <w:sz w:val="28"/>
          <w:szCs w:val="28"/>
          <w:cs/>
        </w:rPr>
        <w:t>ลดลง</w:t>
      </w:r>
      <w:r w:rsidRPr="007A364C">
        <w:rPr>
          <w:rFonts w:asciiTheme="majorBidi" w:hAnsiTheme="majorBidi" w:cstheme="majorBidi"/>
          <w:color w:val="000000"/>
          <w:sz w:val="28"/>
          <w:szCs w:val="28"/>
          <w:cs/>
        </w:rPr>
        <w:t>เต็มจำนวนแล้ว</w:t>
      </w:r>
    </w:p>
    <w:p w14:paraId="50413DF5" w14:textId="5C5A0F07" w:rsidR="00DC30B0" w:rsidRPr="00E11088" w:rsidRDefault="00D64181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สินทรัพย์หมุนเวียนอื่น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1B09B7" w:rsidRPr="003C25E3" w14:paraId="370FC4B2" w14:textId="77777777" w:rsidTr="00B460E9">
        <w:trPr>
          <w:tblHeader/>
        </w:trPr>
        <w:tc>
          <w:tcPr>
            <w:tcW w:w="4500" w:type="dxa"/>
          </w:tcPr>
          <w:p w14:paraId="2CF290D0" w14:textId="77777777" w:rsidR="001B09B7" w:rsidRPr="003C25E3" w:rsidRDefault="001B09B7" w:rsidP="003C25E3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70AA57A6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51F15E36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33B80E77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25E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3C25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C25E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3C25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3C25E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1B09B7" w:rsidRPr="003C25E3" w14:paraId="05EE3016" w14:textId="77777777" w:rsidTr="00B460E9">
        <w:trPr>
          <w:tblHeader/>
        </w:trPr>
        <w:tc>
          <w:tcPr>
            <w:tcW w:w="4500" w:type="dxa"/>
          </w:tcPr>
          <w:p w14:paraId="72F9B5DB" w14:textId="77777777" w:rsidR="001B09B7" w:rsidRPr="003C25E3" w:rsidRDefault="001B09B7" w:rsidP="003C25E3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2808D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25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70CA93EF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A3BA0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25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09B7" w:rsidRPr="003C25E3" w14:paraId="57B7677A" w14:textId="77777777" w:rsidTr="00B460E9">
        <w:trPr>
          <w:tblHeader/>
        </w:trPr>
        <w:tc>
          <w:tcPr>
            <w:tcW w:w="4500" w:type="dxa"/>
          </w:tcPr>
          <w:p w14:paraId="1DB76FFF" w14:textId="77777777" w:rsidR="001B09B7" w:rsidRPr="003C25E3" w:rsidRDefault="001B09B7" w:rsidP="003C25E3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03F5D" w14:textId="6FA0F5D5" w:rsidR="001B09B7" w:rsidRPr="003C25E3" w:rsidRDefault="00B47EFF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1E9B8F54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65A5D" w14:textId="13F72305" w:rsidR="001B09B7" w:rsidRPr="003C25E3" w:rsidRDefault="00B47EFF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4A557B40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661B71" w14:textId="69E2C9F2" w:rsidR="001B09B7" w:rsidRPr="003C25E3" w:rsidRDefault="00B47EFF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0437AC0D" w14:textId="77777777" w:rsidR="001B09B7" w:rsidRPr="003C25E3" w:rsidRDefault="001B09B7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014B6" w14:textId="2C9534EE" w:rsidR="001B09B7" w:rsidRPr="003C25E3" w:rsidRDefault="00B47EFF" w:rsidP="003C25E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C25E3" w:rsidRPr="003C25E3" w14:paraId="4BA53126" w14:textId="77777777" w:rsidTr="00B460E9">
        <w:tc>
          <w:tcPr>
            <w:tcW w:w="4500" w:type="dxa"/>
          </w:tcPr>
          <w:p w14:paraId="32099999" w14:textId="39FB9BCF" w:rsidR="003C25E3" w:rsidRPr="003C25E3" w:rsidRDefault="003C25E3" w:rsidP="003C25E3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25E3">
              <w:rPr>
                <w:rFonts w:asciiTheme="majorBidi" w:hAnsiTheme="majorBidi" w:cstheme="majorBidi"/>
                <w:sz w:val="24"/>
                <w:szCs w:val="24"/>
                <w:cs/>
              </w:rPr>
              <w:t>ภาษีซื้อยังไม่ถึงกำหนด</w:t>
            </w:r>
          </w:p>
        </w:tc>
        <w:tc>
          <w:tcPr>
            <w:tcW w:w="990" w:type="dxa"/>
          </w:tcPr>
          <w:p w14:paraId="35565A19" w14:textId="531C85BC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1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160" w:type="dxa"/>
          </w:tcPr>
          <w:p w14:paraId="4CCB50EA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EEC0710" w14:textId="392CEBB0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59" w:type="dxa"/>
          </w:tcPr>
          <w:p w14:paraId="2FD7B36D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10B226F" w14:textId="4FE90279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1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159" w:type="dxa"/>
          </w:tcPr>
          <w:p w14:paraId="2334BAE4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8F28A02" w14:textId="2E789265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3C25E3" w:rsidRPr="003C25E3" w14:paraId="25305B62" w14:textId="77777777" w:rsidTr="00B460E9">
        <w:tc>
          <w:tcPr>
            <w:tcW w:w="4500" w:type="dxa"/>
          </w:tcPr>
          <w:p w14:paraId="1B5B6CCD" w14:textId="04952FC4" w:rsidR="003C25E3" w:rsidRPr="003C25E3" w:rsidRDefault="003C25E3" w:rsidP="003C25E3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25E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3C25E3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3C25E3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</w:tcPr>
          <w:p w14:paraId="1D69C0D4" w14:textId="0A61DE7F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1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60" w:type="dxa"/>
          </w:tcPr>
          <w:p w14:paraId="7D173C02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F66255D" w14:textId="343EE050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159" w:type="dxa"/>
          </w:tcPr>
          <w:p w14:paraId="0CB45EBE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EA35F88" w14:textId="328C1B0A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1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59" w:type="dxa"/>
          </w:tcPr>
          <w:p w14:paraId="5C94F3AB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954CC59" w14:textId="566CF0C4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</w:tr>
      <w:tr w:rsidR="003C25E3" w:rsidRPr="003C25E3" w14:paraId="636B3322" w14:textId="77777777" w:rsidTr="00B460E9">
        <w:tc>
          <w:tcPr>
            <w:tcW w:w="4500" w:type="dxa"/>
          </w:tcPr>
          <w:p w14:paraId="399DA0DF" w14:textId="77777777" w:rsidR="003C25E3" w:rsidRPr="003C25E3" w:rsidRDefault="003C25E3" w:rsidP="003C25E3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3168E5" w14:textId="0141D3CE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D1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60" w:type="dxa"/>
          </w:tcPr>
          <w:p w14:paraId="559209E2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5E920422" w14:textId="165FDF00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C25E3" w:rsidRPr="003C25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159" w:type="dxa"/>
          </w:tcPr>
          <w:p w14:paraId="22B56ECF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568C89A" w14:textId="74AC9C9F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D17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59" w:type="dxa"/>
          </w:tcPr>
          <w:p w14:paraId="3FE487C6" w14:textId="77777777" w:rsidR="003C25E3" w:rsidRPr="003C25E3" w:rsidRDefault="003C25E3" w:rsidP="003C25E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3D3989E0" w14:textId="0AC43D2B" w:rsidR="003C25E3" w:rsidRPr="003C25E3" w:rsidRDefault="00B47EFF" w:rsidP="003C25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C25E3" w:rsidRPr="003C25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</w:tbl>
    <w:p w14:paraId="37C1F231" w14:textId="6BF60DD0" w:rsidR="00956AD2" w:rsidRPr="002D735E" w:rsidRDefault="00956AD2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2D735E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26752109" w14:textId="13B78F22" w:rsidR="00E179F8" w:rsidRPr="002D735E" w:rsidRDefault="00E179F8" w:rsidP="002D7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D735E">
        <w:rPr>
          <w:rFonts w:asciiTheme="majorBidi" w:hAnsiTheme="majorBidi" w:cstheme="majorBidi"/>
          <w:color w:val="000000"/>
          <w:sz w:val="28"/>
          <w:szCs w:val="28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87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990"/>
        <w:gridCol w:w="990"/>
        <w:gridCol w:w="90"/>
        <w:gridCol w:w="620"/>
        <w:gridCol w:w="632"/>
        <w:gridCol w:w="98"/>
        <w:gridCol w:w="555"/>
        <w:gridCol w:w="90"/>
        <w:gridCol w:w="543"/>
        <w:gridCol w:w="6"/>
        <w:gridCol w:w="81"/>
        <w:gridCol w:w="540"/>
        <w:gridCol w:w="151"/>
        <w:gridCol w:w="569"/>
        <w:gridCol w:w="151"/>
        <w:gridCol w:w="569"/>
        <w:gridCol w:w="141"/>
        <w:gridCol w:w="579"/>
      </w:tblGrid>
      <w:tr w:rsidR="00535827" w:rsidRPr="006110FB" w14:paraId="3025E2C6" w14:textId="77777777" w:rsidTr="00535827">
        <w:trPr>
          <w:tblHeader/>
        </w:trPr>
        <w:tc>
          <w:tcPr>
            <w:tcW w:w="1350" w:type="dxa"/>
            <w:vAlign w:val="bottom"/>
          </w:tcPr>
          <w:p w14:paraId="35905184" w14:textId="77777777" w:rsidR="00535827" w:rsidRPr="006110FB" w:rsidRDefault="00535827" w:rsidP="002D5493">
            <w:pPr>
              <w:spacing w:line="260" w:lineRule="exact"/>
              <w:ind w:left="90" w:right="-14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C93FF47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E673F95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2" w:type="dxa"/>
            <w:gridSpan w:val="2"/>
          </w:tcPr>
          <w:p w14:paraId="54B54E30" w14:textId="769933DB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6EF334A3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94" w:type="dxa"/>
            <w:gridSpan w:val="4"/>
          </w:tcPr>
          <w:p w14:paraId="4A8569F8" w14:textId="0A941B9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7B3F2376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04053F0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1" w:type="dxa"/>
          </w:tcPr>
          <w:p w14:paraId="7EE0F194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gridSpan w:val="3"/>
          </w:tcPr>
          <w:p w14:paraId="16A0C157" w14:textId="7D71C91D" w:rsidR="00535827" w:rsidRPr="006110FB" w:rsidRDefault="00535827" w:rsidP="002D5493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0212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(หน่วย: พันบาท)</w:t>
            </w:r>
          </w:p>
        </w:tc>
      </w:tr>
      <w:tr w:rsidR="00535827" w:rsidRPr="006110FB" w14:paraId="1D0081CD" w14:textId="77777777" w:rsidTr="00535827">
        <w:trPr>
          <w:tblHeader/>
        </w:trPr>
        <w:tc>
          <w:tcPr>
            <w:tcW w:w="1350" w:type="dxa"/>
            <w:vAlign w:val="bottom"/>
          </w:tcPr>
          <w:p w14:paraId="10A37628" w14:textId="76938287" w:rsidR="00535827" w:rsidRPr="006110FB" w:rsidRDefault="00535827" w:rsidP="002D5493">
            <w:pPr>
              <w:spacing w:line="260" w:lineRule="exact"/>
              <w:ind w:left="90" w:right="-14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099A451" w14:textId="1FF8A876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7C24902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gridSpan w:val="2"/>
          </w:tcPr>
          <w:p w14:paraId="63700B74" w14:textId="2263550B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7E94314C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76785DBE" w14:textId="097592FA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7675A05E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2F097B7" w14:textId="29DD260B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1" w:type="dxa"/>
          </w:tcPr>
          <w:p w14:paraId="14EA4936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gridSpan w:val="3"/>
          </w:tcPr>
          <w:p w14:paraId="6D742D73" w14:textId="295B881E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5827" w:rsidRPr="006110FB" w14:paraId="7B8F5181" w14:textId="77777777" w:rsidTr="00535827">
        <w:trPr>
          <w:tblHeader/>
        </w:trPr>
        <w:tc>
          <w:tcPr>
            <w:tcW w:w="1350" w:type="dxa"/>
            <w:vAlign w:val="bottom"/>
          </w:tcPr>
          <w:p w14:paraId="55155D46" w14:textId="14036DAE" w:rsidR="00535827" w:rsidRPr="006110FB" w:rsidRDefault="00A149B9" w:rsidP="002D5493">
            <w:pPr>
              <w:spacing w:line="260" w:lineRule="exact"/>
              <w:ind w:left="90" w:right="-14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2FA837F3" w14:textId="21638BEA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54EFF011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63771FDF" w14:textId="2836AF4D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98" w:type="dxa"/>
          </w:tcPr>
          <w:p w14:paraId="3B48C1C4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94" w:type="dxa"/>
            <w:gridSpan w:val="4"/>
            <w:tcBorders>
              <w:bottom w:val="single" w:sz="4" w:space="0" w:color="auto"/>
            </w:tcBorders>
          </w:tcPr>
          <w:p w14:paraId="6C0E897F" w14:textId="222D4A70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" w:type="dxa"/>
          </w:tcPr>
          <w:p w14:paraId="04BDC507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7F3C42A1" w14:textId="24094658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1" w:type="dxa"/>
          </w:tcPr>
          <w:p w14:paraId="45D51752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gridSpan w:val="3"/>
            <w:tcBorders>
              <w:bottom w:val="single" w:sz="4" w:space="0" w:color="auto"/>
            </w:tcBorders>
          </w:tcPr>
          <w:p w14:paraId="1AEC6FF2" w14:textId="3781A191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มูลค่าเงินลงทุน </w:t>
            </w:r>
            <w:r w:rsidRPr="006110FB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  <w:r w:rsidRPr="006110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</w:tr>
      <w:tr w:rsidR="00535827" w:rsidRPr="006110FB" w14:paraId="605D0EA7" w14:textId="77777777" w:rsidTr="00535827">
        <w:trPr>
          <w:tblHeader/>
        </w:trPr>
        <w:tc>
          <w:tcPr>
            <w:tcW w:w="1350" w:type="dxa"/>
          </w:tcPr>
          <w:p w14:paraId="63C33FBB" w14:textId="77777777" w:rsidR="00535827" w:rsidRPr="006110FB" w:rsidRDefault="00535827" w:rsidP="002D5493">
            <w:pPr>
              <w:spacing w:line="260" w:lineRule="exact"/>
              <w:ind w:left="90" w:right="-14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70D488" w14:textId="5A04E19A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9638F4" w14:textId="0363E55B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71FEC74C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</w:tcPr>
          <w:p w14:paraId="2913B06C" w14:textId="753D7CD5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7363F985" w14:textId="236BE81F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8" w:type="dxa"/>
          </w:tcPr>
          <w:p w14:paraId="1F74407E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5" w:type="dxa"/>
          </w:tcPr>
          <w:p w14:paraId="5D685ECC" w14:textId="1A348BF2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08099F24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</w:tcPr>
          <w:p w14:paraId="742AD22F" w14:textId="183085AF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7" w:type="dxa"/>
            <w:gridSpan w:val="2"/>
          </w:tcPr>
          <w:p w14:paraId="29CE586D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6C23111B" w14:textId="5635AC0E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18542BE7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7024F064" w14:textId="4DB82738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51" w:type="dxa"/>
          </w:tcPr>
          <w:p w14:paraId="5427245D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7CAADD52" w14:textId="4E4AED82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1F99550" w14:textId="77777777" w:rsidR="00535827" w:rsidRPr="006110FB" w:rsidRDefault="00535827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EE20817" w14:textId="2B0DD102" w:rsidR="00535827" w:rsidRPr="006110FB" w:rsidRDefault="00B47EFF" w:rsidP="002D549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35827" w:rsidRPr="006110FB" w14:paraId="40F3FA2B" w14:textId="77777777" w:rsidTr="00535827">
        <w:tc>
          <w:tcPr>
            <w:tcW w:w="1350" w:type="dxa"/>
          </w:tcPr>
          <w:p w14:paraId="3780540A" w14:textId="77777777" w:rsidR="00535827" w:rsidRPr="006110FB" w:rsidRDefault="00535827" w:rsidP="002D5493">
            <w:pPr>
              <w:tabs>
                <w:tab w:val="clear" w:pos="3742"/>
                <w:tab w:val="left" w:pos="3735"/>
              </w:tabs>
              <w:spacing w:line="260" w:lineRule="exact"/>
              <w:ind w:left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124D0CF" w14:textId="77777777" w:rsidR="00535827" w:rsidRPr="006110FB" w:rsidRDefault="00535827" w:rsidP="002D5493">
            <w:pPr>
              <w:pStyle w:val="Header"/>
              <w:tabs>
                <w:tab w:val="clear" w:pos="907"/>
                <w:tab w:val="decimal" w:pos="88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C6B727D" w14:textId="77777777" w:rsidR="00535827" w:rsidRPr="006110FB" w:rsidRDefault="00535827" w:rsidP="002D5493">
            <w:pPr>
              <w:pStyle w:val="Header"/>
              <w:tabs>
                <w:tab w:val="clear" w:pos="907"/>
                <w:tab w:val="decimal" w:pos="88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06E6D87" w14:textId="77777777" w:rsidR="00535827" w:rsidRPr="006110FB" w:rsidRDefault="00535827" w:rsidP="002D5493">
            <w:pPr>
              <w:pStyle w:val="Header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dxa"/>
          </w:tcPr>
          <w:p w14:paraId="1113DE5C" w14:textId="21901B27" w:rsidR="00535827" w:rsidRPr="006110FB" w:rsidRDefault="00535827" w:rsidP="002D5493">
            <w:pPr>
              <w:pStyle w:val="Header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10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2" w:type="dxa"/>
          </w:tcPr>
          <w:p w14:paraId="424624B2" w14:textId="77777777" w:rsidR="00535827" w:rsidRPr="006110FB" w:rsidRDefault="00535827" w:rsidP="002D5493">
            <w:pPr>
              <w:pStyle w:val="Header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10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8" w:type="dxa"/>
          </w:tcPr>
          <w:p w14:paraId="52355A9B" w14:textId="77777777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dxa"/>
          </w:tcPr>
          <w:p w14:paraId="17FAA020" w14:textId="2CE46CF9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65A8534" w14:textId="77777777" w:rsidR="00535827" w:rsidRPr="006110FB" w:rsidRDefault="00535827" w:rsidP="002D5493">
            <w:pPr>
              <w:pStyle w:val="Header"/>
              <w:tabs>
                <w:tab w:val="decimal" w:pos="567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</w:tcPr>
          <w:p w14:paraId="04DDAED7" w14:textId="4BC4576B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  <w:gridSpan w:val="2"/>
          </w:tcPr>
          <w:p w14:paraId="2375A8D6" w14:textId="77777777" w:rsidR="00535827" w:rsidRPr="006110FB" w:rsidRDefault="00535827" w:rsidP="002D5493">
            <w:pPr>
              <w:pStyle w:val="Header"/>
              <w:tabs>
                <w:tab w:val="decimal" w:pos="567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14:paraId="47891EF5" w14:textId="5D83C6FC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" w:type="dxa"/>
          </w:tcPr>
          <w:p w14:paraId="350334CC" w14:textId="77777777" w:rsidR="00535827" w:rsidRPr="006110FB" w:rsidRDefault="00535827" w:rsidP="002D5493">
            <w:pPr>
              <w:pStyle w:val="Header"/>
              <w:tabs>
                <w:tab w:val="decimal" w:pos="567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14:paraId="72758753" w14:textId="6419BD62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" w:type="dxa"/>
          </w:tcPr>
          <w:p w14:paraId="2EC59D5C" w14:textId="77777777" w:rsidR="00535827" w:rsidRPr="006110FB" w:rsidRDefault="00535827" w:rsidP="002D5493">
            <w:pPr>
              <w:pStyle w:val="Header"/>
              <w:tabs>
                <w:tab w:val="decimal" w:pos="567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14:paraId="21D571B1" w14:textId="12890D08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14:paraId="10493D4B" w14:textId="77777777" w:rsidR="00535827" w:rsidRPr="006110FB" w:rsidRDefault="00535827" w:rsidP="002D5493">
            <w:pPr>
              <w:pStyle w:val="Header"/>
              <w:tabs>
                <w:tab w:val="decimal" w:pos="567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14:paraId="14775491" w14:textId="501D54C1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5827" w:rsidRPr="006110FB" w14:paraId="0280B8D4" w14:textId="77777777" w:rsidTr="00535827">
        <w:tc>
          <w:tcPr>
            <w:tcW w:w="1350" w:type="dxa"/>
          </w:tcPr>
          <w:p w14:paraId="33A913AF" w14:textId="181E12F6" w:rsidR="00535827" w:rsidRPr="00476107" w:rsidRDefault="00476107" w:rsidP="002D5493">
            <w:pPr>
              <w:pStyle w:val="1-Number"/>
              <w:spacing w:line="260" w:lineRule="exact"/>
              <w:ind w:left="182" w:right="0" w:hanging="9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476107">
              <w:rPr>
                <w:rFonts w:asciiTheme="majorBidi" w:hAnsiTheme="majorBidi" w:cstheme="majorBidi"/>
                <w:sz w:val="20"/>
                <w:szCs w:val="20"/>
              </w:rPr>
              <w:t xml:space="preserve">Rich Avenue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535827" w:rsidRPr="00476107">
              <w:rPr>
                <w:rFonts w:asciiTheme="majorBidi" w:hAnsiTheme="majorBidi" w:cstheme="majorBidi"/>
                <w:sz w:val="20"/>
                <w:szCs w:val="20"/>
              </w:rPr>
              <w:t>Company Limited</w:t>
            </w:r>
          </w:p>
        </w:tc>
        <w:tc>
          <w:tcPr>
            <w:tcW w:w="990" w:type="dxa"/>
          </w:tcPr>
          <w:p w14:paraId="7864E505" w14:textId="572C028E" w:rsidR="00535827" w:rsidRPr="006110FB" w:rsidRDefault="00B47EFF" w:rsidP="002D5493">
            <w:pPr>
              <w:tabs>
                <w:tab w:val="clear" w:pos="227"/>
                <w:tab w:val="clear" w:pos="454"/>
                <w:tab w:val="decimal" w:pos="984"/>
              </w:tabs>
              <w:spacing w:line="260" w:lineRule="exact"/>
              <w:ind w:right="-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2709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47EFF">
              <w:rPr>
                <w:rFonts w:asciiTheme="majorBidi" w:hAnsiTheme="majorBidi" w:cstheme="majorBidi"/>
                <w:sz w:val="20"/>
                <w:szCs w:val="20"/>
              </w:rPr>
              <w:t>776</w:t>
            </w:r>
            <w:r w:rsidR="00970CF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535827" w:rsidRPr="006110FB">
              <w:rPr>
                <w:rFonts w:asciiTheme="majorBidi" w:hAnsiTheme="majorBidi" w:cstheme="majorBidi"/>
                <w:sz w:val="20"/>
                <w:szCs w:val="20"/>
                <w:cs/>
              </w:rPr>
              <w:t>ล้านเรียลกัมพูชา</w:t>
            </w:r>
          </w:p>
        </w:tc>
        <w:tc>
          <w:tcPr>
            <w:tcW w:w="990" w:type="dxa"/>
          </w:tcPr>
          <w:p w14:paraId="51B2DB1A" w14:textId="2249539E" w:rsidR="00535827" w:rsidRPr="006110FB" w:rsidRDefault="00B47EFF" w:rsidP="002D5493">
            <w:pPr>
              <w:tabs>
                <w:tab w:val="clear" w:pos="227"/>
                <w:tab w:val="clear" w:pos="454"/>
                <w:tab w:val="decimal" w:pos="984"/>
              </w:tabs>
              <w:spacing w:line="260" w:lineRule="exact"/>
              <w:ind w:right="-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70CFA" w:rsidRPr="006110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47EFF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970CF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535827" w:rsidRPr="006110FB">
              <w:rPr>
                <w:rFonts w:asciiTheme="majorBidi" w:hAnsiTheme="majorBidi" w:cstheme="majorBidi"/>
                <w:sz w:val="20"/>
                <w:szCs w:val="20"/>
                <w:cs/>
              </w:rPr>
              <w:t>ล้านเรียลกัมพูชา</w:t>
            </w:r>
          </w:p>
        </w:tc>
        <w:tc>
          <w:tcPr>
            <w:tcW w:w="90" w:type="dxa"/>
          </w:tcPr>
          <w:p w14:paraId="79BC333E" w14:textId="77777777" w:rsidR="00535827" w:rsidRPr="006110FB" w:rsidRDefault="00535827" w:rsidP="002D5493">
            <w:pPr>
              <w:pStyle w:val="Header"/>
              <w:tabs>
                <w:tab w:val="decimal" w:pos="522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14:paraId="558C546D" w14:textId="36794EDD" w:rsidR="00535827" w:rsidRPr="006110FB" w:rsidRDefault="00B47EFF" w:rsidP="002D5493">
            <w:pPr>
              <w:pStyle w:val="Header"/>
              <w:tabs>
                <w:tab w:val="decimal" w:pos="522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7EF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632" w:type="dxa"/>
            <w:vAlign w:val="bottom"/>
          </w:tcPr>
          <w:p w14:paraId="038FCD97" w14:textId="54C4C3A6" w:rsidR="00535827" w:rsidRPr="006110FB" w:rsidRDefault="00B47EFF" w:rsidP="002D5493">
            <w:pPr>
              <w:pStyle w:val="Header"/>
              <w:tabs>
                <w:tab w:val="decimal" w:pos="522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7EF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98" w:type="dxa"/>
          </w:tcPr>
          <w:p w14:paraId="1BC031C3" w14:textId="77777777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dxa"/>
            <w:tcBorders>
              <w:bottom w:val="double" w:sz="4" w:space="0" w:color="auto"/>
            </w:tcBorders>
            <w:vAlign w:val="bottom"/>
          </w:tcPr>
          <w:p w14:paraId="3ECED43A" w14:textId="5902A819" w:rsidR="00535827" w:rsidRPr="006110FB" w:rsidRDefault="00B47EFF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2D17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47EFF">
              <w:rPr>
                <w:rFonts w:asciiTheme="majorBidi" w:hAnsiTheme="majorBidi" w:cstheme="majorBidi"/>
                <w:sz w:val="20"/>
                <w:szCs w:val="20"/>
              </w:rPr>
              <w:t>791</w:t>
            </w:r>
          </w:p>
        </w:tc>
        <w:tc>
          <w:tcPr>
            <w:tcW w:w="90" w:type="dxa"/>
          </w:tcPr>
          <w:p w14:paraId="1FB07BA8" w14:textId="77777777" w:rsidR="00535827" w:rsidRPr="006110FB" w:rsidRDefault="00535827" w:rsidP="002D5493">
            <w:pPr>
              <w:tabs>
                <w:tab w:val="decimal" w:pos="984"/>
              </w:tabs>
              <w:spacing w:line="260" w:lineRule="exact"/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tcBorders>
              <w:bottom w:val="double" w:sz="4" w:space="0" w:color="auto"/>
            </w:tcBorders>
            <w:vAlign w:val="bottom"/>
          </w:tcPr>
          <w:p w14:paraId="5084938D" w14:textId="3F25DA86" w:rsidR="00535827" w:rsidRPr="006110FB" w:rsidRDefault="00B47EFF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535827" w:rsidRPr="006110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47EFF">
              <w:rPr>
                <w:rFonts w:asciiTheme="majorBidi" w:hAnsiTheme="majorBidi" w:cstheme="majorBidi"/>
                <w:sz w:val="20"/>
                <w:szCs w:val="20"/>
              </w:rPr>
              <w:t>082</w:t>
            </w:r>
          </w:p>
        </w:tc>
        <w:tc>
          <w:tcPr>
            <w:tcW w:w="87" w:type="dxa"/>
            <w:gridSpan w:val="2"/>
          </w:tcPr>
          <w:p w14:paraId="091D78EB" w14:textId="77777777" w:rsidR="00535827" w:rsidRPr="006110FB" w:rsidRDefault="00535827" w:rsidP="002D5493">
            <w:pPr>
              <w:tabs>
                <w:tab w:val="decimal" w:pos="984"/>
              </w:tabs>
              <w:spacing w:line="260" w:lineRule="exact"/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bottom"/>
          </w:tcPr>
          <w:p w14:paraId="4AB48A0A" w14:textId="182A4C4E" w:rsidR="00535827" w:rsidRPr="006110FB" w:rsidRDefault="002D175F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0"/>
                <w:szCs w:val="20"/>
              </w:rPr>
              <w:t>791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51" w:type="dxa"/>
          </w:tcPr>
          <w:p w14:paraId="0B208418" w14:textId="77777777" w:rsidR="00535827" w:rsidRPr="006110FB" w:rsidRDefault="00535827" w:rsidP="002D5493">
            <w:pPr>
              <w:tabs>
                <w:tab w:val="decimal" w:pos="984"/>
              </w:tabs>
              <w:spacing w:line="260" w:lineRule="exact"/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double" w:sz="4" w:space="0" w:color="auto"/>
            </w:tcBorders>
            <w:vAlign w:val="bottom"/>
          </w:tcPr>
          <w:p w14:paraId="797833C1" w14:textId="7B674513" w:rsidR="00535827" w:rsidRPr="006110FB" w:rsidRDefault="00535827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6110F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6110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0"/>
                <w:szCs w:val="20"/>
              </w:rPr>
              <w:t>626</w:t>
            </w:r>
            <w:r w:rsidRPr="006110F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51" w:type="dxa"/>
          </w:tcPr>
          <w:p w14:paraId="1366654F" w14:textId="77777777" w:rsidR="00535827" w:rsidRPr="006110FB" w:rsidRDefault="00535827" w:rsidP="002D5493">
            <w:pPr>
              <w:tabs>
                <w:tab w:val="decimal" w:pos="984"/>
              </w:tabs>
              <w:spacing w:line="260" w:lineRule="exact"/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double" w:sz="4" w:space="0" w:color="auto"/>
            </w:tcBorders>
            <w:vAlign w:val="bottom"/>
          </w:tcPr>
          <w:p w14:paraId="5A493448" w14:textId="2EE6344F" w:rsidR="00535827" w:rsidRPr="006110FB" w:rsidRDefault="003B147B" w:rsidP="003B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5678AEB" w14:textId="77777777" w:rsidR="00535827" w:rsidRPr="006110FB" w:rsidRDefault="00535827" w:rsidP="002D5493">
            <w:pPr>
              <w:tabs>
                <w:tab w:val="decimal" w:pos="984"/>
              </w:tabs>
              <w:spacing w:line="260" w:lineRule="exact"/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" w:type="dxa"/>
            <w:tcBorders>
              <w:bottom w:val="double" w:sz="4" w:space="0" w:color="auto"/>
            </w:tcBorders>
            <w:vAlign w:val="bottom"/>
          </w:tcPr>
          <w:p w14:paraId="30492E44" w14:textId="03D679DB" w:rsidR="00535827" w:rsidRPr="006110FB" w:rsidRDefault="00B47EFF" w:rsidP="002D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9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B47EFF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535827" w:rsidRPr="006110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47EFF">
              <w:rPr>
                <w:rFonts w:asciiTheme="majorBidi" w:hAnsiTheme="majorBidi" w:cstheme="majorBidi"/>
                <w:sz w:val="20"/>
                <w:szCs w:val="20"/>
              </w:rPr>
              <w:t>456</w:t>
            </w:r>
          </w:p>
        </w:tc>
      </w:tr>
    </w:tbl>
    <w:p w14:paraId="3A19B305" w14:textId="60C71DA5" w:rsidR="007F1A17" w:rsidRPr="0070212F" w:rsidRDefault="00A34939" w:rsidP="00827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="00095C18">
        <w:rPr>
          <w:rFonts w:asciiTheme="majorBidi" w:hAnsiTheme="majorBidi" w:cstheme="majorBidi" w:hint="cs"/>
          <w:color w:val="000000"/>
          <w:sz w:val="28"/>
          <w:szCs w:val="28"/>
          <w:cs/>
        </w:rPr>
        <w:t>ระหว่าง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324382"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="00324382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324382"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="00324382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324382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บริษัทย่อยไม่ได้ประ</w:t>
      </w:r>
      <w:r w:rsidR="002A5392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กาศ</w:t>
      </w:r>
      <w:r w:rsidR="00324382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จ่ายเงินปันผล</w:t>
      </w:r>
    </w:p>
    <w:p w14:paraId="17755D4D" w14:textId="193DCAB3" w:rsidR="00D623A4" w:rsidRPr="0070212F" w:rsidRDefault="00095C18" w:rsidP="00827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95C1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7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เมษายน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 w:hint="cs"/>
          <w:color w:val="000000"/>
          <w:sz w:val="28"/>
          <w:szCs w:val="28"/>
          <w:cs/>
        </w:rPr>
        <w:t>สิงหาคม</w:t>
      </w:r>
      <w:r w:rsidRPr="00095C1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095C1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บริษัทย่อยได้เรียกชำระค่าหุ้นเพิ่ม และบริษัทได้ชำระค่าหุ้นโดยใช้เงินให้กู้ยืมระยะสั้นจำนวน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/>
          <w:color w:val="000000"/>
          <w:sz w:val="28"/>
          <w:szCs w:val="28"/>
          <w:cs/>
        </w:rPr>
        <w:t>ล้านบาท</w:t>
      </w:r>
      <w:r w:rsidRPr="00095C1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71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ล้านบาท ตามลำดับ </w:t>
      </w:r>
      <w:r w:rsidRPr="00095C1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แก่บริษัทย่อยดังกล่าว ซึ่งบริษัทยังคงถือครองสัดส่วนการลงทุนในอัตราร้อยละ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51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/>
          <w:color w:val="000000"/>
          <w:sz w:val="28"/>
          <w:szCs w:val="28"/>
          <w:cs/>
        </w:rPr>
        <w:t>เช่นเดิม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095C1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(ดูหมายเหตุข้อ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095C18">
        <w:rPr>
          <w:rFonts w:asciiTheme="majorBidi" w:hAnsiTheme="majorBidi"/>
          <w:color w:val="000000"/>
          <w:sz w:val="28"/>
          <w:szCs w:val="28"/>
          <w:cs/>
        </w:rPr>
        <w:t>)</w:t>
      </w:r>
    </w:p>
    <w:p w14:paraId="1D5D182E" w14:textId="7C056E88" w:rsidR="00D623A4" w:rsidRPr="0070212F" w:rsidRDefault="00D623A4" w:rsidP="00827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6311A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7601FF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6D6C63"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ผูกพันที่จะต้องจ่ายค่าหุ้นที่บริษัทย่อยยังไม่เรียกชำระจำนวน 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624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ล้านเรียลกัมพูชา</w:t>
      </w:r>
      <w:r w:rsidR="006311AB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="00CC4B91">
        <w:rPr>
          <w:rFonts w:asciiTheme="majorBidi" w:hAnsiTheme="majorBidi"/>
          <w:color w:val="000000"/>
          <w:sz w:val="28"/>
          <w:szCs w:val="28"/>
        </w:rPr>
        <w:br/>
      </w:r>
      <w:r w:rsidR="006311AB">
        <w:rPr>
          <w:rFonts w:asciiTheme="majorBidi" w:hAnsiTheme="majorBidi"/>
          <w:color w:val="000000"/>
          <w:sz w:val="28"/>
          <w:szCs w:val="28"/>
          <w:cs/>
        </w:rPr>
        <w:t>(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5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ล้านบาท)</w:t>
      </w:r>
    </w:p>
    <w:p w14:paraId="13467AEB" w14:textId="63C78551" w:rsidR="00071580" w:rsidRPr="0070212F" w:rsidRDefault="00DD3EE0" w:rsidP="00827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สำหรับ</w:t>
      </w:r>
      <w:r w:rsidR="00153239"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="00153239" w:rsidRPr="001532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สิ้นสุดวันที่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31</w:t>
      </w:r>
      <w:r w:rsidR="00153239"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153239"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="00153239"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153239"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="00153239"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153239" w:rsidRPr="00153239">
        <w:rPr>
          <w:rFonts w:asciiTheme="majorBidi" w:hAnsiTheme="majorBidi" w:cstheme="majorBidi"/>
          <w:color w:val="000000"/>
          <w:sz w:val="28"/>
          <w:szCs w:val="28"/>
          <w:cs/>
        </w:rPr>
        <w:t>บริษัทบันทึกผลขาดทุนจากการด้อยค่าเงินลงทุนในบริษัทย่อย จำนวน</w:t>
      </w:r>
      <w:r w:rsidR="00153239"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15</w:t>
      </w:r>
      <w:r w:rsidR="006311AB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17</w:t>
      </w:r>
      <w:r w:rsidR="00153239"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153239" w:rsidRPr="001532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="00C35D2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16</w:t>
      </w:r>
      <w:r w:rsidR="00C35D2E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92</w:t>
      </w:r>
      <w:r w:rsidR="00C35D2E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C35D2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ล้านบาท </w:t>
      </w:r>
      <w:r w:rsidR="00440E2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ตามลำดับ </w:t>
      </w:r>
      <w:r w:rsidR="00153239" w:rsidRPr="00153239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ผลขาดทุนจากการด้อยค่ารับรู้เป็นค่าใช้จ่าย</w:t>
      </w:r>
      <w:r w:rsidR="00153239"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="00153239" w:rsidRPr="00153239">
        <w:rPr>
          <w:rFonts w:asciiTheme="majorBidi" w:hAnsiTheme="majorBidi" w:cstheme="majorBidi"/>
          <w:color w:val="000000"/>
          <w:sz w:val="28"/>
          <w:szCs w:val="28"/>
          <w:cs/>
        </w:rPr>
        <w:t>ในงบกำไรขาดทุน</w:t>
      </w:r>
      <w:r w:rsidR="001F16B4">
        <w:rPr>
          <w:rFonts w:asciiTheme="majorBidi" w:hAnsiTheme="majorBidi" w:cstheme="majorBidi" w:hint="cs"/>
          <w:color w:val="000000"/>
          <w:sz w:val="28"/>
          <w:szCs w:val="28"/>
          <w:cs/>
        </w:rPr>
        <w:t>เฉพาะกิจการ</w:t>
      </w:r>
      <w:r w:rsidR="00153239"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53239" w:rsidRPr="009D31C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(ดูหมายเหตุข้อ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21</w:t>
      </w:r>
      <w:r w:rsidR="00153239" w:rsidRPr="009D31C5">
        <w:rPr>
          <w:rFonts w:asciiTheme="majorBidi" w:hAnsiTheme="majorBidi"/>
          <w:color w:val="000000"/>
          <w:sz w:val="28"/>
          <w:szCs w:val="28"/>
          <w:cs/>
        </w:rPr>
        <w:t>)</w:t>
      </w:r>
    </w:p>
    <w:p w14:paraId="20FBC8D8" w14:textId="77777777" w:rsidR="00835079" w:rsidRPr="0070212F" w:rsidRDefault="00835079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0212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406887B6" w14:textId="2C80715B" w:rsidR="00C872B6" w:rsidRPr="0070212F" w:rsidRDefault="00C872B6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เงินลงทุนในบริษัทร่วม</w:t>
      </w:r>
    </w:p>
    <w:p w14:paraId="052B29E9" w14:textId="7B6B8935" w:rsidR="00C872B6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47EF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="00C872B6" w:rsidRPr="0070212F">
        <w:rPr>
          <w:rFonts w:asciiTheme="majorBidi" w:hAnsiTheme="majorBidi"/>
          <w:color w:val="000000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C872B6" w:rsidRPr="0070212F">
        <w:rPr>
          <w:rFonts w:asciiTheme="majorBidi" w:hAnsiTheme="majorBidi" w:cstheme="majorBidi"/>
          <w:color w:val="000000"/>
          <w:sz w:val="28"/>
          <w:szCs w:val="28"/>
        </w:rPr>
        <w:tab/>
      </w:r>
      <w:r w:rsidR="00C872B6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รายละเอียดขอ</w:t>
      </w:r>
      <w:r w:rsidR="00607A7B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="00C872B6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บริษัทร่วม</w:t>
      </w:r>
    </w:p>
    <w:tbl>
      <w:tblPr>
        <w:tblW w:w="783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90"/>
        <w:gridCol w:w="160"/>
        <w:gridCol w:w="920"/>
        <w:gridCol w:w="159"/>
        <w:gridCol w:w="921"/>
        <w:gridCol w:w="159"/>
        <w:gridCol w:w="921"/>
      </w:tblGrid>
      <w:tr w:rsidR="00DF0D8F" w:rsidRPr="00825D55" w14:paraId="24A7BEF2" w14:textId="77777777" w:rsidTr="00125C56">
        <w:trPr>
          <w:tblHeader/>
        </w:trPr>
        <w:tc>
          <w:tcPr>
            <w:tcW w:w="2340" w:type="dxa"/>
          </w:tcPr>
          <w:p w14:paraId="50E47809" w14:textId="77777777" w:rsidR="00DF0D8F" w:rsidRPr="00825D55" w:rsidRDefault="00DF0D8F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552F744" w14:textId="77777777" w:rsidR="00DF0D8F" w:rsidRPr="00825D55" w:rsidRDefault="00DF0D8F" w:rsidP="00647CEC">
            <w:pPr>
              <w:pStyle w:val="BodyText"/>
              <w:spacing w:after="0" w:line="320" w:lineRule="exact"/>
              <w:ind w:left="84" w:right="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67DDDB4A" w14:textId="19290289" w:rsidR="00DF0D8F" w:rsidRPr="00825D55" w:rsidRDefault="00DF0D8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4532A6E9" w14:textId="77777777" w:rsidR="00DF0D8F" w:rsidRPr="00825D55" w:rsidRDefault="00DF0D8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433A0A3E" w14:textId="77777777" w:rsidR="00DF0D8F" w:rsidRPr="00825D55" w:rsidRDefault="00DF0D8F" w:rsidP="00B460E9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825D5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825D5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825D55" w:rsidRPr="00825D55" w14:paraId="585011FF" w14:textId="77777777" w:rsidTr="00125C56">
        <w:trPr>
          <w:tblHeader/>
        </w:trPr>
        <w:tc>
          <w:tcPr>
            <w:tcW w:w="2340" w:type="dxa"/>
          </w:tcPr>
          <w:p w14:paraId="7C64CA68" w14:textId="6CE012E7" w:rsidR="00825D55" w:rsidRPr="00825D55" w:rsidRDefault="00825D55" w:rsidP="00825D55">
            <w:pPr>
              <w:pStyle w:val="BodyText"/>
              <w:spacing w:after="0" w:line="320" w:lineRule="exact"/>
              <w:ind w:left="84" w:right="2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1B5FB81" w14:textId="702EED64" w:rsidR="00825D55" w:rsidRPr="00825D55" w:rsidRDefault="00825D55" w:rsidP="00647CEC">
            <w:pPr>
              <w:pStyle w:val="BodyText"/>
              <w:spacing w:after="0" w:line="320" w:lineRule="exact"/>
              <w:ind w:left="84" w:right="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E6A49" w14:textId="1469FA03" w:rsidR="00825D55" w:rsidRPr="00825D55" w:rsidRDefault="00825D55" w:rsidP="00825D5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75C07E55" w14:textId="77777777" w:rsidR="00825D55" w:rsidRPr="00825D55" w:rsidRDefault="00825D55" w:rsidP="00825D5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80FB" w14:textId="1384E815" w:rsidR="00825D55" w:rsidRPr="00825D55" w:rsidRDefault="00825D55" w:rsidP="001E60B5">
            <w:pPr>
              <w:pStyle w:val="BodyText"/>
              <w:spacing w:after="0" w:line="320" w:lineRule="exact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5D55" w:rsidRPr="00825D55" w14:paraId="7305055D" w14:textId="77777777" w:rsidTr="00125C56">
        <w:trPr>
          <w:tblHeader/>
        </w:trPr>
        <w:tc>
          <w:tcPr>
            <w:tcW w:w="2340" w:type="dxa"/>
          </w:tcPr>
          <w:p w14:paraId="52551C42" w14:textId="77777777" w:rsidR="00825D55" w:rsidRPr="00825D55" w:rsidRDefault="00825D55" w:rsidP="00825D55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259AF2" w14:textId="53561AB3" w:rsidR="00825D55" w:rsidRPr="00825D55" w:rsidRDefault="00825D55" w:rsidP="00647CEC">
            <w:pPr>
              <w:pStyle w:val="BodyText"/>
              <w:spacing w:after="0" w:line="320" w:lineRule="exact"/>
              <w:ind w:left="84" w:right="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62A01B8" w14:textId="27D1D1EB" w:rsidR="00825D55" w:rsidRPr="00825D55" w:rsidRDefault="00825D55" w:rsidP="00825D5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59" w:type="dxa"/>
          </w:tcPr>
          <w:p w14:paraId="3490BF58" w14:textId="77777777" w:rsidR="00825D55" w:rsidRPr="00825D55" w:rsidRDefault="00825D55" w:rsidP="00825D5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0096218" w14:textId="5FBEAAEF" w:rsidR="00825D55" w:rsidRPr="00825D55" w:rsidRDefault="00825D55" w:rsidP="00825D5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มูลค่าตามวิธีราคาทุน</w:t>
            </w:r>
          </w:p>
        </w:tc>
      </w:tr>
      <w:tr w:rsidR="00DF0D8F" w:rsidRPr="00825D55" w14:paraId="47220AC8" w14:textId="77777777" w:rsidTr="006A1623">
        <w:trPr>
          <w:tblHeader/>
        </w:trPr>
        <w:tc>
          <w:tcPr>
            <w:tcW w:w="2340" w:type="dxa"/>
          </w:tcPr>
          <w:p w14:paraId="22ABA80A" w14:textId="77777777" w:rsidR="00DF0D8F" w:rsidRPr="00825D55" w:rsidRDefault="00DF0D8F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B11B77D" w14:textId="77777777" w:rsidR="00DF0D8F" w:rsidRPr="00825D55" w:rsidRDefault="00DF0D8F" w:rsidP="00647CEC">
            <w:pPr>
              <w:pStyle w:val="BodyText"/>
              <w:spacing w:after="0" w:line="320" w:lineRule="exact"/>
              <w:ind w:left="84" w:right="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5A46CC" w14:textId="4672DA99" w:rsidR="00DF0D8F" w:rsidRPr="00825D55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vAlign w:val="bottom"/>
          </w:tcPr>
          <w:p w14:paraId="585ADEAB" w14:textId="77777777" w:rsidR="00DF0D8F" w:rsidRPr="00825D55" w:rsidRDefault="00DF0D8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11D28CE" w14:textId="63FC19EB" w:rsidR="00DF0D8F" w:rsidRPr="00825D55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46B322C7" w14:textId="77777777" w:rsidR="00DF0D8F" w:rsidRPr="00825D55" w:rsidRDefault="00DF0D8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614A121E" w14:textId="0735BC60" w:rsidR="00DF0D8F" w:rsidRPr="00825D55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vAlign w:val="bottom"/>
          </w:tcPr>
          <w:p w14:paraId="71A60354" w14:textId="77777777" w:rsidR="00DF0D8F" w:rsidRPr="00825D55" w:rsidRDefault="00DF0D8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08DAA614" w14:textId="655BACF1" w:rsidR="00DF0D8F" w:rsidRPr="00825D55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A20DA" w:rsidRPr="00825D55" w14:paraId="2BAAF7AE" w14:textId="77777777" w:rsidTr="006A1623">
        <w:trPr>
          <w:tblHeader/>
        </w:trPr>
        <w:tc>
          <w:tcPr>
            <w:tcW w:w="2340" w:type="dxa"/>
          </w:tcPr>
          <w:p w14:paraId="53DB6B91" w14:textId="074E9AE2" w:rsidR="006A20DA" w:rsidRPr="006A20DA" w:rsidRDefault="006A20DA" w:rsidP="006A20DA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sz w:val="24"/>
                <w:szCs w:val="24"/>
              </w:rPr>
              <w:t>Rich Avenue Finance Plc</w:t>
            </w:r>
            <w:r w:rsidR="00330E0C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1260" w:type="dxa"/>
          </w:tcPr>
          <w:p w14:paraId="23BA8DBE" w14:textId="5313BAE3" w:rsidR="006A20DA" w:rsidRPr="00825D55" w:rsidRDefault="006A20DA" w:rsidP="00647CEC">
            <w:pPr>
              <w:pStyle w:val="BodyText"/>
              <w:spacing w:after="0" w:line="320" w:lineRule="exact"/>
              <w:ind w:left="84" w:right="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5D55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DC735C" w14:textId="77777777" w:rsidR="006A20DA" w:rsidRPr="00B47EFF" w:rsidRDefault="006A20DA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2427940" w14:textId="77777777" w:rsidR="006A20DA" w:rsidRPr="00825D55" w:rsidRDefault="006A20DA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B324426" w14:textId="77777777" w:rsidR="006A20DA" w:rsidRPr="00B47EFF" w:rsidRDefault="006A20DA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726D2C9C" w14:textId="77777777" w:rsidR="006A20DA" w:rsidRPr="00825D55" w:rsidRDefault="006A20DA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61554F76" w14:textId="77777777" w:rsidR="006A20DA" w:rsidRPr="00B47EFF" w:rsidRDefault="006A20DA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vAlign w:val="bottom"/>
          </w:tcPr>
          <w:p w14:paraId="20D64633" w14:textId="77777777" w:rsidR="006A20DA" w:rsidRPr="00825D55" w:rsidRDefault="006A20DA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74FCE52" w14:textId="77777777" w:rsidR="006A20DA" w:rsidRPr="00B47EFF" w:rsidRDefault="006A20DA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371" w:rsidRPr="00825D55" w14:paraId="15C6E2D9" w14:textId="77777777" w:rsidTr="006A1623">
        <w:tc>
          <w:tcPr>
            <w:tcW w:w="2340" w:type="dxa"/>
          </w:tcPr>
          <w:p w14:paraId="0004795F" w14:textId="1BCBF2E8" w:rsidR="00B92371" w:rsidRPr="00825D55" w:rsidRDefault="005A7A87" w:rsidP="00B92371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</w:tcPr>
          <w:p w14:paraId="471F0A90" w14:textId="53E7B162" w:rsidR="00B92371" w:rsidRPr="00825D55" w:rsidRDefault="00B92371" w:rsidP="00B92371">
            <w:pPr>
              <w:pStyle w:val="1-Number"/>
              <w:spacing w:line="320" w:lineRule="exact"/>
              <w:ind w:left="84"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B0D567" w14:textId="4223738F" w:rsidR="00B92371" w:rsidRPr="00825D55" w:rsidRDefault="00B92371" w:rsidP="00B9237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08F7AA7D" w14:textId="77777777" w:rsidR="00B92371" w:rsidRPr="00825D55" w:rsidRDefault="00B92371" w:rsidP="00B9237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0542520" w14:textId="0AB44E10" w:rsidR="00B92371" w:rsidRPr="00825D55" w:rsidRDefault="00B92371" w:rsidP="00B9237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5720FA71" w14:textId="77777777" w:rsidR="00B92371" w:rsidRPr="00825D55" w:rsidRDefault="00B92371" w:rsidP="00B9237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7349546" w14:textId="0BA7D4D0" w:rsidR="00B92371" w:rsidRPr="00825D55" w:rsidRDefault="00B47EFF" w:rsidP="00B9237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92371" w:rsidRPr="00825D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159" w:type="dxa"/>
          </w:tcPr>
          <w:p w14:paraId="274F5834" w14:textId="77777777" w:rsidR="00B92371" w:rsidRPr="00825D55" w:rsidRDefault="00B92371" w:rsidP="00B92371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9F77817" w14:textId="39F6EA8F" w:rsidR="00B92371" w:rsidRPr="00825D55" w:rsidRDefault="00B47EFF" w:rsidP="00B92371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92371" w:rsidRPr="00825D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tr w:rsidR="00335DE7" w:rsidRPr="00825D55" w14:paraId="05788B04" w14:textId="77777777" w:rsidTr="006A1623">
        <w:tc>
          <w:tcPr>
            <w:tcW w:w="2340" w:type="dxa"/>
          </w:tcPr>
          <w:p w14:paraId="649657AB" w14:textId="45FB988D" w:rsidR="00335DE7" w:rsidRPr="00825D55" w:rsidRDefault="00BA5639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639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60" w:type="dxa"/>
          </w:tcPr>
          <w:p w14:paraId="76AE23F1" w14:textId="77777777" w:rsidR="00335DE7" w:rsidRPr="00825D55" w:rsidRDefault="00335DE7" w:rsidP="00647CEC">
            <w:pPr>
              <w:pStyle w:val="1-Number"/>
              <w:spacing w:line="320" w:lineRule="exact"/>
              <w:ind w:left="0" w:right="8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A5D92D" w14:textId="77777777" w:rsidR="00335DE7" w:rsidRPr="00825D55" w:rsidRDefault="00335DE7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22895A4F" w14:textId="77777777" w:rsidR="00335DE7" w:rsidRPr="00825D55" w:rsidRDefault="00335DE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A5A3CB4" w14:textId="77777777" w:rsidR="00335DE7" w:rsidRPr="00825D55" w:rsidRDefault="00335DE7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2D77B1D" w14:textId="77777777" w:rsidR="00335DE7" w:rsidRPr="00825D55" w:rsidRDefault="00335DE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F9AEA70" w14:textId="7785311B" w:rsidR="00335DE7" w:rsidRPr="00825D55" w:rsidRDefault="00DA56C2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5520C1E6" w14:textId="77777777" w:rsidR="00335DE7" w:rsidRPr="00825D55" w:rsidRDefault="00335DE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4BB6E04" w14:textId="52DBF7E1" w:rsidR="00335DE7" w:rsidRPr="00825D55" w:rsidRDefault="00DA56C2" w:rsidP="00DA56C2">
            <w:pPr>
              <w:pStyle w:val="1-Number"/>
              <w:tabs>
                <w:tab w:val="clear" w:pos="3735"/>
                <w:tab w:val="decimal" w:pos="56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A1623" w:rsidRPr="00825D55" w14:paraId="16410B5E" w14:textId="77777777" w:rsidTr="006A1623">
        <w:tc>
          <w:tcPr>
            <w:tcW w:w="2340" w:type="dxa"/>
          </w:tcPr>
          <w:p w14:paraId="0FE6173D" w14:textId="6D987F61" w:rsidR="006A1623" w:rsidRPr="00825D55" w:rsidRDefault="006A1623" w:rsidP="006A1623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E77485" w14:textId="66E750CD" w:rsidR="006A1623" w:rsidRPr="00825D55" w:rsidRDefault="006A1623" w:rsidP="006A1623">
            <w:pPr>
              <w:pStyle w:val="1-Number"/>
              <w:spacing w:line="320" w:lineRule="exact"/>
              <w:ind w:left="84"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9162CF2" w14:textId="7266896E" w:rsidR="006A1623" w:rsidRPr="00825D55" w:rsidRDefault="00B47EFF" w:rsidP="006A162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A1623" w:rsidRPr="00E64C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60" w:type="dxa"/>
          </w:tcPr>
          <w:p w14:paraId="32C6F2B7" w14:textId="77777777" w:rsidR="006A1623" w:rsidRPr="00825D55" w:rsidRDefault="006A1623" w:rsidP="006A162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</w:tcPr>
          <w:p w14:paraId="155A362B" w14:textId="35232EC5" w:rsidR="006A1623" w:rsidRPr="00825D55" w:rsidRDefault="00B47EFF" w:rsidP="006A162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A1623" w:rsidRPr="00825D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59" w:type="dxa"/>
          </w:tcPr>
          <w:p w14:paraId="40DCC160" w14:textId="77777777" w:rsidR="006A1623" w:rsidRPr="00825D55" w:rsidRDefault="006A1623" w:rsidP="006A162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FF34ABA" w14:textId="0F1499D2" w:rsidR="006A1623" w:rsidRPr="00825D55" w:rsidRDefault="00B47EFF" w:rsidP="006A162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A16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159" w:type="dxa"/>
          </w:tcPr>
          <w:p w14:paraId="6386AD04" w14:textId="77777777" w:rsidR="006A1623" w:rsidRPr="00825D55" w:rsidRDefault="006A1623" w:rsidP="006A1623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0A85E93" w14:textId="3F25A96E" w:rsidR="006A1623" w:rsidRPr="00825D55" w:rsidRDefault="00B47EFF" w:rsidP="006A162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6A1623" w:rsidRPr="00825D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</w:tbl>
    <w:p w14:paraId="4F669FE7" w14:textId="3BC1C9C6" w:rsidR="00C872B6" w:rsidRDefault="00C872B6" w:rsidP="00DD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27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มีนาคม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7601FF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ได้ลงทุนในหุ้นสามัญของ</w:t>
      </w:r>
      <w:r w:rsidRPr="0070212F">
        <w:rPr>
          <w:rFonts w:asciiTheme="majorBidi" w:hAnsiTheme="majorBidi" w:cstheme="majorBidi"/>
          <w:color w:val="000000"/>
          <w:sz w:val="28"/>
          <w:szCs w:val="28"/>
        </w:rPr>
        <w:t xml:space="preserve"> Rich Avenue Finance Plc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.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จำนวน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33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59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A5112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ล้านบาท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92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ล้านเหรียญสหรัฐ) 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>(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92</w:t>
      </w:r>
      <w:r w:rsidRPr="0070212F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000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หุ้น มูลค่าหุ้นละ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10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เหรียญสหรัฐ) โดยสัดส่วนการถือหุ้นคิดเป็นร้อยละ</w:t>
      </w:r>
      <w:r w:rsidR="00EC1DAA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46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ของทุนจดทะเบียนจำนวน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ล้านเหรียญสหรัฐ</w:t>
      </w:r>
      <w:r w:rsidR="00B02499" w:rsidRPr="0070212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บริษัทร่วมดังกล่าวจดทะเบียนเป็นบริษัทมหาชนจำกัดและดำเนินธุรกิจการให้สินเชื่อแก่ผู้กู้รายย่อย</w:t>
      </w:r>
    </w:p>
    <w:p w14:paraId="75A75841" w14:textId="18FFBF32" w:rsidR="00392130" w:rsidRPr="0070212F" w:rsidRDefault="00392130" w:rsidP="00DD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สำหรับ</w:t>
      </w:r>
      <w:r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Pr="001532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สิ้นสุดวันที่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153239">
        <w:rPr>
          <w:rFonts w:asciiTheme="majorBidi" w:hAnsiTheme="majorBidi" w:cstheme="majorBidi"/>
          <w:color w:val="000000"/>
          <w:sz w:val="28"/>
          <w:szCs w:val="28"/>
          <w:cs/>
        </w:rPr>
        <w:t>บริษัทบันทึกผลขาดทุนจากการด้อยค่าเงินลงทุนในบริษัท</w:t>
      </w:r>
      <w:r w:rsidR="007B00B3">
        <w:rPr>
          <w:rFonts w:asciiTheme="majorBidi" w:hAnsiTheme="majorBidi" w:cstheme="majorBidi" w:hint="cs"/>
          <w:color w:val="000000"/>
          <w:sz w:val="28"/>
          <w:szCs w:val="28"/>
          <w:cs/>
        </w:rPr>
        <w:t>ร่วม</w:t>
      </w:r>
      <w:r w:rsidRPr="001532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จำนวน</w:t>
      </w:r>
      <w:r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16</w:t>
      </w:r>
      <w:r>
        <w:rPr>
          <w:rFonts w:asciiTheme="majorBidi" w:hAnsiTheme="majorBidi"/>
          <w:color w:val="000000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color w:val="000000"/>
          <w:sz w:val="28"/>
          <w:szCs w:val="28"/>
        </w:rPr>
        <w:t>78</w:t>
      </w:r>
      <w:r w:rsidRPr="0015323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153239">
        <w:rPr>
          <w:rFonts w:asciiTheme="majorBidi" w:hAnsiTheme="majorBidi" w:cstheme="majorBidi"/>
          <w:color w:val="000000"/>
          <w:sz w:val="28"/>
          <w:szCs w:val="28"/>
          <w:cs/>
        </w:rPr>
        <w:t>ล้านบาท ผลขาดทุนจากการด้อยค่ารับรู้เป็นค่าใช้จ่าย</w:t>
      </w:r>
      <w:r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Pr="00153239">
        <w:rPr>
          <w:rFonts w:asciiTheme="majorBidi" w:hAnsiTheme="majorBidi" w:cstheme="majorBidi"/>
          <w:color w:val="000000"/>
          <w:sz w:val="28"/>
          <w:szCs w:val="28"/>
          <w:cs/>
        </w:rPr>
        <w:t>ในงบกำไรขาดทุน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เฉพาะกิจการ</w:t>
      </w:r>
      <w:r w:rsidRPr="0015323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850697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D31C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(ดูหมายเหตุข้อ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21</w:t>
      </w:r>
      <w:r w:rsidRPr="009D31C5">
        <w:rPr>
          <w:rFonts w:asciiTheme="majorBidi" w:hAnsiTheme="majorBidi"/>
          <w:color w:val="000000"/>
          <w:sz w:val="28"/>
          <w:szCs w:val="28"/>
          <w:cs/>
        </w:rPr>
        <w:t>)</w:t>
      </w:r>
    </w:p>
    <w:p w14:paraId="2F114C11" w14:textId="2D8B6277" w:rsidR="00C872B6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47EF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="00C872B6" w:rsidRPr="0070212F">
        <w:rPr>
          <w:rFonts w:asciiTheme="majorBidi" w:hAnsiTheme="majorBidi"/>
          <w:color w:val="000000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color w:val="000000"/>
          <w:sz w:val="28"/>
          <w:szCs w:val="28"/>
        </w:rPr>
        <w:t>2</w:t>
      </w:r>
      <w:r w:rsidR="00C872B6" w:rsidRPr="0070212F">
        <w:rPr>
          <w:rFonts w:asciiTheme="majorBidi" w:hAnsiTheme="majorBidi" w:cstheme="majorBidi"/>
          <w:color w:val="000000"/>
          <w:sz w:val="28"/>
          <w:szCs w:val="28"/>
        </w:rPr>
        <w:tab/>
      </w:r>
      <w:r w:rsidR="00C872B6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ส่วนแบ่งกำไรขาดทุนเบ็ดเสร็จรวมและเงินปันผลรับ</w:t>
      </w:r>
    </w:p>
    <w:p w14:paraId="459FF846" w14:textId="3E183CF0" w:rsidR="00C872B6" w:rsidRPr="0070212F" w:rsidRDefault="00C872B6" w:rsidP="0050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="006045C8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7601FF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รับรู้ส่วนแบ่ง</w:t>
      </w:r>
      <w:r w:rsidR="00A21FB0" w:rsidRPr="0070212F">
        <w:rPr>
          <w:rFonts w:asciiTheme="majorBidi" w:hAnsiTheme="majorBidi" w:cstheme="majorBidi"/>
          <w:color w:val="000000"/>
          <w:sz w:val="28"/>
          <w:szCs w:val="28"/>
          <w:cs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00"/>
        <w:gridCol w:w="127"/>
        <w:gridCol w:w="908"/>
        <w:gridCol w:w="126"/>
        <w:gridCol w:w="909"/>
        <w:gridCol w:w="126"/>
        <w:gridCol w:w="918"/>
        <w:gridCol w:w="127"/>
        <w:gridCol w:w="899"/>
        <w:gridCol w:w="126"/>
        <w:gridCol w:w="954"/>
      </w:tblGrid>
      <w:tr w:rsidR="00EA3C8E" w:rsidRPr="00EA3C8E" w14:paraId="57CD3885" w14:textId="77777777" w:rsidTr="00B865BF">
        <w:trPr>
          <w:trHeight w:val="144"/>
        </w:trPr>
        <w:tc>
          <w:tcPr>
            <w:tcW w:w="1890" w:type="dxa"/>
          </w:tcPr>
          <w:p w14:paraId="684FDC5D" w14:textId="77777777" w:rsidR="00EA3C8E" w:rsidRPr="00EA3C8E" w:rsidRDefault="00EA3C8E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14" w:type="dxa"/>
            <w:gridSpan w:val="7"/>
          </w:tcPr>
          <w:p w14:paraId="5AC5C1B0" w14:textId="77777777" w:rsidR="00EA3C8E" w:rsidRPr="00EA3C8E" w:rsidRDefault="00EA3C8E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" w:type="dxa"/>
          </w:tcPr>
          <w:p w14:paraId="6FA457F9" w14:textId="77777777" w:rsidR="00EA3C8E" w:rsidRPr="00EA3C8E" w:rsidRDefault="00EA3C8E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0ECFDFE6" w14:textId="40BBC758" w:rsidR="00EA3C8E" w:rsidRPr="00EA3C8E" w:rsidRDefault="00EA3C8E" w:rsidP="00EA3C8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44065C" w:rsidRPr="00EA3C8E" w14:paraId="4FEDC855" w14:textId="77777777" w:rsidTr="00B865BF">
        <w:trPr>
          <w:trHeight w:val="144"/>
        </w:trPr>
        <w:tc>
          <w:tcPr>
            <w:tcW w:w="1890" w:type="dxa"/>
          </w:tcPr>
          <w:p w14:paraId="3A171E37" w14:textId="64FD1110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014" w:type="dxa"/>
            <w:gridSpan w:val="7"/>
            <w:tcBorders>
              <w:bottom w:val="single" w:sz="4" w:space="0" w:color="auto"/>
            </w:tcBorders>
          </w:tcPr>
          <w:p w14:paraId="2E9F8726" w14:textId="7388B93F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7" w:type="dxa"/>
          </w:tcPr>
          <w:p w14:paraId="39109765" w14:textId="77777777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14:paraId="4C8CC852" w14:textId="2CE40849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065C" w:rsidRPr="00EA3C8E" w14:paraId="3B541840" w14:textId="77777777" w:rsidTr="001075CD">
        <w:trPr>
          <w:trHeight w:val="144"/>
        </w:trPr>
        <w:tc>
          <w:tcPr>
            <w:tcW w:w="1890" w:type="dxa"/>
          </w:tcPr>
          <w:p w14:paraId="5DA6622A" w14:textId="77777777" w:rsidR="0044065C" w:rsidRPr="00EA3C8E" w:rsidRDefault="0044065C" w:rsidP="00EA3C8E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</w:tcBorders>
            <w:vAlign w:val="bottom"/>
          </w:tcPr>
          <w:p w14:paraId="5310C0BF" w14:textId="7AC8E846" w:rsidR="0044065C" w:rsidRPr="00EA3C8E" w:rsidRDefault="0044065C" w:rsidP="001075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ส่วนแบ่งขาดทุน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4BF3E8C" w14:textId="77777777" w:rsidR="0044065C" w:rsidRPr="00EA3C8E" w:rsidRDefault="0044065C" w:rsidP="001075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</w:tcBorders>
            <w:vAlign w:val="bottom"/>
          </w:tcPr>
          <w:p w14:paraId="77CF4E8F" w14:textId="0883C902" w:rsidR="0044065C" w:rsidRPr="00EA3C8E" w:rsidRDefault="0044065C" w:rsidP="001075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ส่วนแบ่งกำไรขาดทุน</w:t>
            </w:r>
            <w:r w:rsidR="000205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" w:type="dxa"/>
            <w:vAlign w:val="bottom"/>
          </w:tcPr>
          <w:p w14:paraId="6705ABA6" w14:textId="77777777" w:rsidR="0044065C" w:rsidRPr="00EA3C8E" w:rsidRDefault="0044065C" w:rsidP="001075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vAlign w:val="bottom"/>
          </w:tcPr>
          <w:p w14:paraId="5F96E821" w14:textId="511E9A4D" w:rsidR="0044065C" w:rsidRPr="00EA3C8E" w:rsidRDefault="0044065C" w:rsidP="001075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3C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44065C" w:rsidRPr="00EA3C8E" w14:paraId="6ABF77B2" w14:textId="77777777" w:rsidTr="00020530">
        <w:trPr>
          <w:trHeight w:val="144"/>
        </w:trPr>
        <w:tc>
          <w:tcPr>
            <w:tcW w:w="1890" w:type="dxa"/>
          </w:tcPr>
          <w:p w14:paraId="474B1854" w14:textId="77777777" w:rsidR="0044065C" w:rsidRPr="00EA3C8E" w:rsidRDefault="0044065C" w:rsidP="00EA3C8E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26F12D27" w14:textId="654BA9D2" w:rsidR="0044065C" w:rsidRPr="00EA3C8E" w:rsidRDefault="00B47EFF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" w:type="dxa"/>
          </w:tcPr>
          <w:p w14:paraId="0D5DF475" w14:textId="77777777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6877E453" w14:textId="01243C0F" w:rsidR="0044065C" w:rsidRPr="00EA3C8E" w:rsidRDefault="00B47EFF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" w:type="dxa"/>
          </w:tcPr>
          <w:p w14:paraId="5A7F2A5A" w14:textId="77777777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5B88B59B" w14:textId="0E9A6414" w:rsidR="0044065C" w:rsidRPr="00EA3C8E" w:rsidRDefault="00B47EFF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26ABDF44" w14:textId="77777777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AA0F305" w14:textId="12C201D4" w:rsidR="0044065C" w:rsidRPr="00EA3C8E" w:rsidRDefault="00B47EFF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" w:type="dxa"/>
          </w:tcPr>
          <w:p w14:paraId="7B97CCF2" w14:textId="77777777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99E60B8" w14:textId="55358319" w:rsidR="0044065C" w:rsidRPr="00EA3C8E" w:rsidRDefault="00B47EFF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1BF12F9D" w14:textId="77777777" w:rsidR="0044065C" w:rsidRPr="00EA3C8E" w:rsidRDefault="0044065C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0EBC596E" w14:textId="4932686B" w:rsidR="0044065C" w:rsidRPr="00EA3C8E" w:rsidRDefault="00B47EFF" w:rsidP="00EA3C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4065C" w:rsidRPr="00EA3C8E" w14:paraId="3AB24150" w14:textId="77777777" w:rsidTr="00020530">
        <w:trPr>
          <w:trHeight w:val="144"/>
        </w:trPr>
        <w:tc>
          <w:tcPr>
            <w:tcW w:w="1890" w:type="dxa"/>
          </w:tcPr>
          <w:p w14:paraId="1C505903" w14:textId="01733EA9" w:rsidR="0044065C" w:rsidRPr="00EA3C8E" w:rsidRDefault="0044065C" w:rsidP="00EA3C8E">
            <w:pPr>
              <w:spacing w:line="320" w:lineRule="exact"/>
              <w:ind w:left="70"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3C8E">
              <w:rPr>
                <w:rFonts w:asciiTheme="majorBidi" w:hAnsiTheme="majorBidi" w:cstheme="majorBidi"/>
                <w:sz w:val="24"/>
                <w:szCs w:val="24"/>
              </w:rPr>
              <w:t>Rich Avenue Finance Plc</w:t>
            </w:r>
            <w:r w:rsidRPr="00EA3C8E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739245" w14:textId="058AF9EC" w:rsidR="0044065C" w:rsidRPr="00EA3C8E" w:rsidRDefault="00A52397" w:rsidP="0002053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" w:type="dxa"/>
          </w:tcPr>
          <w:p w14:paraId="59BF3429" w14:textId="77777777" w:rsidR="0044065C" w:rsidRPr="00EA3C8E" w:rsidRDefault="0044065C" w:rsidP="00EA3C8E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1740F398" w14:textId="0CCA1F2D" w:rsidR="0044065C" w:rsidRPr="00EA3C8E" w:rsidRDefault="008E5179" w:rsidP="0002053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065C" w:rsidRPr="00EA3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</w:tcPr>
          <w:p w14:paraId="31CDDADF" w14:textId="77777777" w:rsidR="0044065C" w:rsidRPr="00EA3C8E" w:rsidRDefault="0044065C" w:rsidP="00EA3C8E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1526FE2" w14:textId="4ACB82BB" w:rsidR="0044065C" w:rsidRPr="00EA3C8E" w:rsidRDefault="00A52397" w:rsidP="0002053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</w:tcPr>
          <w:p w14:paraId="129B06E6" w14:textId="77777777" w:rsidR="0044065C" w:rsidRPr="00EA3C8E" w:rsidRDefault="0044065C" w:rsidP="00EA3C8E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0645834" w14:textId="68D80F2D" w:rsidR="0044065C" w:rsidRPr="00EA3C8E" w:rsidRDefault="0044065C" w:rsidP="00710AC7">
            <w:pPr>
              <w:pStyle w:val="1-Number"/>
              <w:tabs>
                <w:tab w:val="clear" w:pos="3735"/>
                <w:tab w:val="decimal" w:pos="59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A3C8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7" w:type="dxa"/>
          </w:tcPr>
          <w:p w14:paraId="0498BB01" w14:textId="77777777" w:rsidR="0044065C" w:rsidRPr="00EA3C8E" w:rsidRDefault="0044065C" w:rsidP="00EA3C8E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24ACF5B" w14:textId="0633D695" w:rsidR="0044065C" w:rsidRPr="00EA3C8E" w:rsidRDefault="00A52397" w:rsidP="0002053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6" w:type="dxa"/>
          </w:tcPr>
          <w:p w14:paraId="3B01C687" w14:textId="77777777" w:rsidR="0044065C" w:rsidRPr="00EA3C8E" w:rsidRDefault="0044065C" w:rsidP="00EA3C8E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4E29F53F" w14:textId="43CB2CFB" w:rsidR="0044065C" w:rsidRPr="00EA3C8E" w:rsidRDefault="0044065C" w:rsidP="00710AC7">
            <w:pPr>
              <w:pStyle w:val="1-Number"/>
              <w:tabs>
                <w:tab w:val="clear" w:pos="3735"/>
                <w:tab w:val="decimal" w:pos="59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A3C8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</w:tbl>
    <w:p w14:paraId="12ADAADD" w14:textId="77777777" w:rsidR="008748C6" w:rsidRPr="0070212F" w:rsidRDefault="008748C6" w:rsidP="00855400">
      <w:pPr>
        <w:pStyle w:val="1-Number"/>
        <w:spacing w:line="240" w:lineRule="auto"/>
        <w:jc w:val="left"/>
        <w:rPr>
          <w:rFonts w:asciiTheme="majorBidi" w:hAnsiTheme="majorBidi" w:cstheme="majorBidi"/>
        </w:rPr>
      </w:pPr>
      <w:r w:rsidRPr="0070212F">
        <w:rPr>
          <w:rFonts w:asciiTheme="majorBidi" w:hAnsiTheme="majorBidi"/>
          <w:cs/>
        </w:rPr>
        <w:br w:type="page"/>
      </w:r>
    </w:p>
    <w:p w14:paraId="0F991858" w14:textId="7502FB27" w:rsidR="00E10047" w:rsidRPr="00F30CE8" w:rsidRDefault="00E10047" w:rsidP="00972E38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7" w:hanging="547"/>
        <w:jc w:val="both"/>
        <w:rPr>
          <w:rFonts w:asciiTheme="majorBidi" w:hAnsiTheme="majorBidi"/>
          <w:b/>
          <w:bCs/>
          <w:cs/>
        </w:rPr>
      </w:pPr>
      <w:r w:rsidRPr="00F30CE8">
        <w:rPr>
          <w:rFonts w:asciiTheme="majorBidi" w:hAnsiTheme="majorBidi" w:cstheme="majorBidi"/>
          <w:b/>
          <w:bCs/>
          <w:cs/>
        </w:rPr>
        <w:lastRenderedPageBreak/>
        <w:t>ที่ดิน อาคารและอุปกรณ์</w:t>
      </w:r>
    </w:p>
    <w:tbl>
      <w:tblPr>
        <w:tblW w:w="8734" w:type="dxa"/>
        <w:tblInd w:w="5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990"/>
        <w:gridCol w:w="90"/>
        <w:gridCol w:w="990"/>
        <w:gridCol w:w="90"/>
        <w:gridCol w:w="990"/>
        <w:gridCol w:w="99"/>
        <w:gridCol w:w="981"/>
        <w:gridCol w:w="108"/>
        <w:gridCol w:w="972"/>
        <w:gridCol w:w="106"/>
        <w:gridCol w:w="981"/>
      </w:tblGrid>
      <w:tr w:rsidR="00371FB2" w:rsidRPr="00024FDF" w14:paraId="3C6A6C28" w14:textId="77777777" w:rsidTr="00371FB2">
        <w:trPr>
          <w:trHeight w:val="215"/>
        </w:trPr>
        <w:tc>
          <w:tcPr>
            <w:tcW w:w="2337" w:type="dxa"/>
          </w:tcPr>
          <w:p w14:paraId="3299BB60" w14:textId="77777777" w:rsidR="00024FDF" w:rsidRPr="00024FDF" w:rsidRDefault="00024FDF" w:rsidP="0002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7" w:type="dxa"/>
            <w:gridSpan w:val="11"/>
          </w:tcPr>
          <w:p w14:paraId="4EB62306" w14:textId="77777777" w:rsidR="00024FDF" w:rsidRPr="00024FDF" w:rsidRDefault="00024FDF" w:rsidP="0002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Theme="majorBidi" w:eastAsia="Verdana" w:hAnsiTheme="majorBidi"/>
                <w:b/>
                <w:bCs/>
                <w:sz w:val="24"/>
                <w:szCs w:val="24"/>
                <w:cs/>
              </w:rPr>
              <w:t>(</w:t>
            </w: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หน่วย: พันบาท)</w:t>
            </w:r>
          </w:p>
        </w:tc>
      </w:tr>
      <w:tr w:rsidR="00371FB2" w:rsidRPr="00024FDF" w14:paraId="2823094C" w14:textId="77777777" w:rsidTr="00371FB2">
        <w:trPr>
          <w:trHeight w:val="215"/>
        </w:trPr>
        <w:tc>
          <w:tcPr>
            <w:tcW w:w="2337" w:type="dxa"/>
          </w:tcPr>
          <w:p w14:paraId="59C3FF3D" w14:textId="77777777" w:rsidR="00024FDF" w:rsidRPr="00024FDF" w:rsidRDefault="00024FDF" w:rsidP="0002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7" w:type="dxa"/>
            <w:gridSpan w:val="11"/>
            <w:tcBorders>
              <w:bottom w:val="single" w:sz="4" w:space="0" w:color="auto"/>
            </w:tcBorders>
          </w:tcPr>
          <w:p w14:paraId="4F23B6A7" w14:textId="77777777" w:rsidR="00024FDF" w:rsidRPr="00024FDF" w:rsidRDefault="00024FDF" w:rsidP="0002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03A28" w:rsidRPr="00024FDF" w14:paraId="7C3B915A" w14:textId="77777777" w:rsidTr="00371FB2">
        <w:trPr>
          <w:trHeight w:val="215"/>
        </w:trPr>
        <w:tc>
          <w:tcPr>
            <w:tcW w:w="2337" w:type="dxa"/>
          </w:tcPr>
          <w:p w14:paraId="35C2F40C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95238" w14:textId="7DAC388E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90" w:type="dxa"/>
            <w:vAlign w:val="bottom"/>
          </w:tcPr>
          <w:p w14:paraId="3061313C" w14:textId="77777777" w:rsidR="00B03A28" w:rsidRPr="00B03A28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BE407" w14:textId="56A85DED" w:rsidR="00B03A28" w:rsidRPr="00B03A28" w:rsidRDefault="007720BC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อาคาร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90" w:type="dxa"/>
            <w:vAlign w:val="bottom"/>
          </w:tcPr>
          <w:p w14:paraId="4D73EA5C" w14:textId="0613C6BD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2B837" w14:textId="0E060456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" w:type="dxa"/>
            <w:vAlign w:val="bottom"/>
          </w:tcPr>
          <w:p w14:paraId="64920C4A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E6BE4" w14:textId="2147119D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" w:type="dxa"/>
            <w:vAlign w:val="bottom"/>
          </w:tcPr>
          <w:p w14:paraId="42ADF114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671A5" w14:textId="2C0B8C4C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" w:type="dxa"/>
            <w:vAlign w:val="bottom"/>
          </w:tcPr>
          <w:p w14:paraId="60429790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D5A3B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03A28" w:rsidRPr="00024FDF" w14:paraId="751A0EE2" w14:textId="77777777" w:rsidTr="00371FB2">
        <w:trPr>
          <w:trHeight w:val="215"/>
        </w:trPr>
        <w:tc>
          <w:tcPr>
            <w:tcW w:w="2337" w:type="dxa"/>
          </w:tcPr>
          <w:p w14:paraId="49609B61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1A35AC29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5A7CBB3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62D7FA" w14:textId="77777777" w:rsidR="00B03A28" w:rsidRPr="00067A91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1A6528" w14:textId="3707C6D0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A77537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7E4895F8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1AE46E0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5E1DBE9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4BE5FFF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6759820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859B8FA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0562B5" w:rsidRPr="00024FDF" w14:paraId="543B0296" w14:textId="77777777" w:rsidTr="00371FB2">
        <w:trPr>
          <w:trHeight w:val="215"/>
        </w:trPr>
        <w:tc>
          <w:tcPr>
            <w:tcW w:w="2337" w:type="dxa"/>
          </w:tcPr>
          <w:p w14:paraId="03B9D98F" w14:textId="599070F3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0BDBF455" w14:textId="2A9CC20D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76DCCB52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778DBC" w14:textId="3A556BC8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103908E5" w14:textId="210ECA6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16EC84" w14:textId="0CDA27C0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251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99" w:type="dxa"/>
          </w:tcPr>
          <w:p w14:paraId="457C6E0D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196CA5A" w14:textId="4B4EFDF5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08" w:type="dxa"/>
          </w:tcPr>
          <w:p w14:paraId="20DDD289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8E2A490" w14:textId="5FA8FCD2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106" w:type="dxa"/>
          </w:tcPr>
          <w:p w14:paraId="29D01D81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00894A3" w14:textId="0A5C7C2A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378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351</w:t>
            </w:r>
          </w:p>
        </w:tc>
      </w:tr>
      <w:tr w:rsidR="000562B5" w:rsidRPr="00024FDF" w14:paraId="56851EFB" w14:textId="77777777" w:rsidTr="00371FB2">
        <w:trPr>
          <w:trHeight w:val="215"/>
        </w:trPr>
        <w:tc>
          <w:tcPr>
            <w:tcW w:w="2337" w:type="dxa"/>
          </w:tcPr>
          <w:p w14:paraId="76DF185E" w14:textId="77777777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7B6D338" w14:textId="6649936A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BE128A7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A33659" w14:textId="40F6AE5B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BD1FBF5" w14:textId="0D41B401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BBE66E" w14:textId="70480733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27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99" w:type="dxa"/>
          </w:tcPr>
          <w:p w14:paraId="5083F0B0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B56AF9" w14:textId="2E450252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7AD5C6E4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63C2384" w14:textId="268C86E0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24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106" w:type="dxa"/>
          </w:tcPr>
          <w:p w14:paraId="7C2B878B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FBE4CC" w14:textId="568564CC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52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986</w:t>
            </w:r>
          </w:p>
        </w:tc>
      </w:tr>
      <w:tr w:rsidR="000562B5" w:rsidRPr="00024FDF" w14:paraId="2AE790C4" w14:textId="77777777" w:rsidTr="00371FB2">
        <w:trPr>
          <w:trHeight w:val="215"/>
        </w:trPr>
        <w:tc>
          <w:tcPr>
            <w:tcW w:w="2337" w:type="dxa"/>
          </w:tcPr>
          <w:p w14:paraId="4C0257DA" w14:textId="77777777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10F129C7" w14:textId="2FA93615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C89542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72B53" w14:textId="528BC1CF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EDC7A22" w14:textId="0013148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461EBA" w14:textId="72FB0CD7" w:rsidR="000562B5" w:rsidRPr="002B2E5F" w:rsidRDefault="000562B5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17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698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0C159E24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4607304" w14:textId="3E2F17D8" w:rsidR="000562B5" w:rsidRPr="002B2E5F" w:rsidRDefault="000562B5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7329332C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0E9D0D35" w14:textId="5CA00FC1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3A106539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0813AD" w14:textId="0B80B9B7" w:rsidR="000562B5" w:rsidRPr="002B2E5F" w:rsidRDefault="000562B5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17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712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62B5" w:rsidRPr="00024FDF" w14:paraId="30602A98" w14:textId="77777777" w:rsidTr="00371FB2">
        <w:trPr>
          <w:trHeight w:val="215"/>
        </w:trPr>
        <w:tc>
          <w:tcPr>
            <w:tcW w:w="2337" w:type="dxa"/>
          </w:tcPr>
          <w:p w14:paraId="10A97C88" w14:textId="77777777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โอนเข้า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/(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โอนออก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11B3244" w14:textId="098C8D10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D5D1A58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F368BE" w14:textId="5696F97D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B6431C6" w14:textId="6DDAF4EF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D62EF3" w14:textId="3121DB21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36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99" w:type="dxa"/>
          </w:tcPr>
          <w:p w14:paraId="4CD41F0E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B842D1" w14:textId="7297415D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37E80087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5A690226" w14:textId="1470DEB8" w:rsidR="000562B5" w:rsidRPr="002B2E5F" w:rsidRDefault="000562B5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36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624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09845F93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6532FDE" w14:textId="27AC869E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562B5" w:rsidRPr="00024FDF" w14:paraId="6950EF71" w14:textId="77777777" w:rsidTr="00371FB2">
        <w:trPr>
          <w:trHeight w:val="215"/>
        </w:trPr>
        <w:tc>
          <w:tcPr>
            <w:tcW w:w="2337" w:type="dxa"/>
          </w:tcPr>
          <w:p w14:paraId="6D61F1DD" w14:textId="2016A30A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0212F"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88A9D6" w14:textId="700C5296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E86F00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F7414C" w14:textId="78EE21B3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D90C278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8168D6" w14:textId="6A542E85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09F9B28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61016F6" w14:textId="2FB39289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524DB581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A390369" w14:textId="0469D3AA" w:rsidR="000562B5" w:rsidRPr="002B2E5F" w:rsidRDefault="000562B5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48449C0D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B236E73" w14:textId="26496170" w:rsidR="000562B5" w:rsidRPr="002B2E5F" w:rsidRDefault="000562B5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62B5" w:rsidRPr="00024FDF" w14:paraId="0D9D1E08" w14:textId="77777777" w:rsidTr="00371FB2">
        <w:trPr>
          <w:trHeight w:val="215"/>
        </w:trPr>
        <w:tc>
          <w:tcPr>
            <w:tcW w:w="2337" w:type="dxa"/>
          </w:tcPr>
          <w:p w14:paraId="744EE5FA" w14:textId="73D52A9D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D9A315" w14:textId="0105E90B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2F945428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CF022C" w14:textId="09C34DFF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65520876" w14:textId="37840560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1B7AAD" w14:textId="13AFA890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298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99" w:type="dxa"/>
          </w:tcPr>
          <w:p w14:paraId="143DF03A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35AF72" w14:textId="3FCE3EDD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108" w:type="dxa"/>
          </w:tcPr>
          <w:p w14:paraId="5198821A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2C4098B" w14:textId="619391F5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6" w:type="dxa"/>
          </w:tcPr>
          <w:p w14:paraId="15AEFB21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4E4EE76" w14:textId="3910DC1C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413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508</w:t>
            </w:r>
          </w:p>
        </w:tc>
      </w:tr>
      <w:tr w:rsidR="002B2E5F" w:rsidRPr="00024FDF" w14:paraId="4525E272" w14:textId="77777777" w:rsidTr="00371FB2">
        <w:trPr>
          <w:trHeight w:val="215"/>
        </w:trPr>
        <w:tc>
          <w:tcPr>
            <w:tcW w:w="2337" w:type="dxa"/>
          </w:tcPr>
          <w:p w14:paraId="5F95C171" w14:textId="77777777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F2AF029" w14:textId="649D14A9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86B2D2A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19347" w14:textId="27787F58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D4BFBC7" w14:textId="58DC38F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070BE9" w14:textId="09B9E2F2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99" w:type="dxa"/>
          </w:tcPr>
          <w:p w14:paraId="1460C4FC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F71BB21" w14:textId="7FC192F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2924DB0C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F43115" w14:textId="6BA5A1AB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106" w:type="dxa"/>
          </w:tcPr>
          <w:p w14:paraId="040B9E51" w14:textId="2315DE2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CC538EE" w14:textId="1F11D32E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2B2E5F" w:rsidRPr="00024FDF" w14:paraId="5FF9A9F9" w14:textId="77777777" w:rsidTr="00371FB2">
        <w:trPr>
          <w:trHeight w:val="215"/>
        </w:trPr>
        <w:tc>
          <w:tcPr>
            <w:tcW w:w="2337" w:type="dxa"/>
          </w:tcPr>
          <w:p w14:paraId="596CFD0A" w14:textId="77777777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534495E" w14:textId="444C17F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F428F7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946F86" w14:textId="42F49528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1EF61BC" w14:textId="0939C05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8520D1" w14:textId="3DD1D5B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2948E29F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C2ABF6E" w14:textId="38BC8ADE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3EFEDEB7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2B2E0C8" w14:textId="19D79A8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33662B61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9AF018" w14:textId="11522C34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B2E5F" w:rsidRPr="00024FDF" w14:paraId="768D9D88" w14:textId="77777777" w:rsidTr="00371FB2">
        <w:trPr>
          <w:trHeight w:val="215"/>
        </w:trPr>
        <w:tc>
          <w:tcPr>
            <w:tcW w:w="2337" w:type="dxa"/>
          </w:tcPr>
          <w:p w14:paraId="07FAACF9" w14:textId="77777777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โอนเข้า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/(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โอนออก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6CA7512" w14:textId="146FD20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4828E3D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99A0F" w14:textId="6FD71E5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F9F840" w14:textId="3D26604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B57862" w14:textId="2D21CB71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99" w:type="dxa"/>
          </w:tcPr>
          <w:p w14:paraId="63D805DD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65ED50" w14:textId="5A765156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6E4E03D4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1F5E044" w14:textId="377CCE7C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10A95B1C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C1902CF" w14:textId="17D9E57E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2B2E5F" w:rsidRPr="00024FDF" w14:paraId="163646B1" w14:textId="77777777" w:rsidTr="00371FB2">
        <w:trPr>
          <w:trHeight w:val="215"/>
        </w:trPr>
        <w:tc>
          <w:tcPr>
            <w:tcW w:w="2337" w:type="dxa"/>
          </w:tcPr>
          <w:p w14:paraId="0A5BD8CE" w14:textId="3F6DA117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0098FA95" w14:textId="6707545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7D1CBE6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7D8A7" w14:textId="555E6546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48F3015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347AAC" w14:textId="58E6A858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5C52DD0B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F6D08D" w14:textId="412FD754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24AB9E18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6DCD5B5" w14:textId="6DE3711B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40FF7C89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459704F" w14:textId="20C7B050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854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B2E5F" w:rsidRPr="00024FDF" w14:paraId="3B56B7C9" w14:textId="77777777" w:rsidTr="00371FB2">
        <w:trPr>
          <w:trHeight w:val="215"/>
        </w:trPr>
        <w:tc>
          <w:tcPr>
            <w:tcW w:w="2337" w:type="dxa"/>
          </w:tcPr>
          <w:p w14:paraId="31E15E8C" w14:textId="1B22CF92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F4E951" w14:textId="2B89C8D0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2B2E5F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044D8B46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95AD39" w14:textId="0A5A09EE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</w:t>
            </w:r>
            <w:r w:rsidR="002B2E5F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27A794B4" w14:textId="2122A80D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0093C8" w14:textId="21A885DC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99" w:type="dxa"/>
          </w:tcPr>
          <w:p w14:paraId="28324A0E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C4FD23B" w14:textId="784F7C2B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08" w:type="dxa"/>
          </w:tcPr>
          <w:p w14:paraId="0D40DE6E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CA1CFE5" w14:textId="7C2868DD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106" w:type="dxa"/>
          </w:tcPr>
          <w:p w14:paraId="36B144EE" w14:textId="54824C5C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9AE35E7" w14:textId="385DE332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B03A28" w:rsidRPr="00024FDF" w14:paraId="6DACECAC" w14:textId="77777777" w:rsidTr="00371FB2">
        <w:trPr>
          <w:trHeight w:val="215"/>
        </w:trPr>
        <w:tc>
          <w:tcPr>
            <w:tcW w:w="2337" w:type="dxa"/>
          </w:tcPr>
          <w:p w14:paraId="28E63F7C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 w:right="-25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241E3CFC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72EB6D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CC8680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164738" w14:textId="0BF9BCCC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7079B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44ABC476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C9CC627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56A6D21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EE97637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D68CCC3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88411D5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0562B5" w:rsidRPr="00024FDF" w14:paraId="43347BF7" w14:textId="77777777" w:rsidTr="00371FB2">
        <w:trPr>
          <w:trHeight w:val="215"/>
        </w:trPr>
        <w:tc>
          <w:tcPr>
            <w:tcW w:w="2337" w:type="dxa"/>
          </w:tcPr>
          <w:p w14:paraId="1E006997" w14:textId="71C77374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10DF76F0" w14:textId="4A83FEB2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5371EBB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B0E16C" w14:textId="647B76D7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26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332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7E287B0" w14:textId="686CE598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7C551C" w14:textId="58FA9429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145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967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54D9FBC5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9CA449" w14:textId="6331692B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471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195757B1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6CBEC9B" w14:textId="3DE81D07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1840BED8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6E6115B" w14:textId="01AD0F61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180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770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62B5" w:rsidRPr="00024FDF" w14:paraId="3B741C1C" w14:textId="77777777" w:rsidTr="00371FB2">
        <w:trPr>
          <w:trHeight w:val="215"/>
        </w:trPr>
        <w:tc>
          <w:tcPr>
            <w:tcW w:w="2337" w:type="dxa"/>
          </w:tcPr>
          <w:p w14:paraId="4F849D81" w14:textId="77777777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D9B317C" w14:textId="44CEBD4B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0D91499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9C7F05" w14:textId="1C698157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631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5C630CC" w14:textId="3105B278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4AD848" w14:textId="450B4F9A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38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620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4557F149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D06106" w14:textId="4E51DCE7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184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2A27056A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6076C01" w14:textId="0CAE6472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55C73A8E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1E2B68" w14:textId="3F7639B6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41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435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562B5" w:rsidRPr="00024FDF" w14:paraId="5C24C01B" w14:textId="77777777" w:rsidTr="00371FB2">
        <w:trPr>
          <w:trHeight w:val="215"/>
        </w:trPr>
        <w:tc>
          <w:tcPr>
            <w:tcW w:w="2337" w:type="dxa"/>
          </w:tcPr>
          <w:p w14:paraId="70672427" w14:textId="77777777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E2DF09" w14:textId="4A40BCCA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5524E30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6C95BD" w14:textId="1D531C98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D932146" w14:textId="51252796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7085CD" w14:textId="0AB158E1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99" w:type="dxa"/>
          </w:tcPr>
          <w:p w14:paraId="47C9B741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08811C8" w14:textId="35469066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8" w:type="dxa"/>
          </w:tcPr>
          <w:p w14:paraId="1F1EDEFB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E5CF4EF" w14:textId="19502728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4F2D660A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BB07928" w14:textId="588BB7DA" w:rsidR="000562B5" w:rsidRPr="002B2E5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798</w:t>
            </w:r>
          </w:p>
        </w:tc>
      </w:tr>
      <w:tr w:rsidR="000562B5" w:rsidRPr="00024FDF" w14:paraId="301405CC" w14:textId="77777777" w:rsidTr="00371FB2">
        <w:trPr>
          <w:trHeight w:val="215"/>
        </w:trPr>
        <w:tc>
          <w:tcPr>
            <w:tcW w:w="2337" w:type="dxa"/>
          </w:tcPr>
          <w:p w14:paraId="08EABE14" w14:textId="06C2CEB9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AB8D1" w14:textId="3097635B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6C5BA48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1F016C" w14:textId="72B878B4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27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963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4E10291" w14:textId="61F6CCE3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2C49F1" w14:textId="73AFD977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169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796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591D9783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4A6B2F" w14:textId="18A5511B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648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44FEC7CF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D4432F4" w14:textId="32FAF6C9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3C63A3EA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59429CA" w14:textId="7D5667A6" w:rsidR="000562B5" w:rsidRPr="002B2E5F" w:rsidRDefault="003B195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207</w:t>
            </w:r>
            <w:r w:rsidR="000562B5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407</w:t>
            </w: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B2E5F" w:rsidRPr="00024FDF" w14:paraId="3AA14929" w14:textId="77777777" w:rsidTr="00A317FE">
        <w:trPr>
          <w:trHeight w:val="215"/>
        </w:trPr>
        <w:tc>
          <w:tcPr>
            <w:tcW w:w="2337" w:type="dxa"/>
          </w:tcPr>
          <w:p w14:paraId="0B2F2DAB" w14:textId="77777777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BF7A255" w14:textId="6FEB4661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CBF4D3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C3F681" w14:textId="23AB4479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61B6CF8" w14:textId="5DF0D26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305AFB" w14:textId="48E2F306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5B1F36CF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868521" w14:textId="0379BD1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5EAE2C56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AE7C7EA" w14:textId="4F3E9C55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08ED52B3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38A45B7" w14:textId="09E6BE2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B2E5F" w:rsidRPr="00024FDF" w14:paraId="30421F3D" w14:textId="77777777" w:rsidTr="00A317FE">
        <w:trPr>
          <w:trHeight w:val="215"/>
        </w:trPr>
        <w:tc>
          <w:tcPr>
            <w:tcW w:w="2337" w:type="dxa"/>
          </w:tcPr>
          <w:p w14:paraId="58806EE7" w14:textId="77777777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22B78EC" w14:textId="07320DD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67EC132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CF16C" w14:textId="035A358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8CAC9E0" w14:textId="52DC0371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AF95E7" w14:textId="430F5375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99" w:type="dxa"/>
          </w:tcPr>
          <w:p w14:paraId="59169E9A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3CF520F" w14:textId="565BFEA4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08" w:type="dxa"/>
          </w:tcPr>
          <w:p w14:paraId="538BFAAA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C1C3735" w14:textId="4309564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217EB1DD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47A3B50" w14:textId="43CE7D13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</w:tr>
      <w:tr w:rsidR="002B2E5F" w:rsidRPr="00024FDF" w14:paraId="494CEC21" w14:textId="77777777" w:rsidTr="00A317FE">
        <w:trPr>
          <w:trHeight w:val="215"/>
        </w:trPr>
        <w:tc>
          <w:tcPr>
            <w:tcW w:w="2337" w:type="dxa"/>
          </w:tcPr>
          <w:p w14:paraId="6C6FF03A" w14:textId="7F94CB20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5FD1C4" w14:textId="77EAC0B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FFF06DE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B77B77" w14:textId="390B9F2F" w:rsidR="002B2E5F" w:rsidRPr="002B2E5F" w:rsidRDefault="002B2E5F" w:rsidP="00F9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B087826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F5FD48" w14:textId="3CC62B14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99" w:type="dxa"/>
          </w:tcPr>
          <w:p w14:paraId="2E0284D4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AE9268" w14:textId="3D04BAA9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08" w:type="dxa"/>
          </w:tcPr>
          <w:p w14:paraId="11336E02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D100E7A" w14:textId="0554668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6C0850A9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0B446E" w14:textId="34F1ADDF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</w:tr>
      <w:tr w:rsidR="002B2E5F" w:rsidRPr="00024FDF" w14:paraId="4E42A0D3" w14:textId="77777777" w:rsidTr="00371FB2">
        <w:trPr>
          <w:trHeight w:val="215"/>
        </w:trPr>
        <w:tc>
          <w:tcPr>
            <w:tcW w:w="2337" w:type="dxa"/>
          </w:tcPr>
          <w:p w14:paraId="73B54352" w14:textId="773C436D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E48AAB" w14:textId="7AB54BAA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99472A6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E0B030" w14:textId="5C6921DB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537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9A8688F" w14:textId="75350A7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C016C2" w14:textId="0398D5FA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6035DE07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D938C4F" w14:textId="0D1141D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707A7D66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629B5EE" w14:textId="0CC33A38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29353950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9E48155" w14:textId="037CE0E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B03A28" w:rsidRPr="00024FDF" w14:paraId="539D61FF" w14:textId="77777777" w:rsidTr="00371FB2">
        <w:trPr>
          <w:trHeight w:val="215"/>
        </w:trPr>
        <w:tc>
          <w:tcPr>
            <w:tcW w:w="2337" w:type="dxa"/>
          </w:tcPr>
          <w:p w14:paraId="5BAC7DF9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03699ED7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84B71D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ABFE4B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5FF485E" w14:textId="5B4A6FB3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8802B6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55DCBB4F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00AB293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57161F6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9C7C274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F7BBCCD" w14:textId="77777777" w:rsidR="00B03A28" w:rsidRPr="002B2E5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06C416" w14:textId="77777777" w:rsidR="00B03A28" w:rsidRPr="002B2E5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0562B5" w:rsidRPr="00024FDF" w14:paraId="4F037DEC" w14:textId="77777777" w:rsidTr="00371FB2">
        <w:trPr>
          <w:trHeight w:val="215"/>
        </w:trPr>
        <w:tc>
          <w:tcPr>
            <w:tcW w:w="2337" w:type="dxa"/>
          </w:tcPr>
          <w:p w14:paraId="57C563F4" w14:textId="5EF27B3D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4A986C32" w14:textId="29ABBB35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290FB89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40DA31" w14:textId="5BC7E587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47B8ADC" w14:textId="552616AD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B0BD1" w14:textId="67C6023F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B5107FF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ACAEE1" w14:textId="3C6995D1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41BDE77F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D66D36C" w14:textId="5A65AAF7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5CC9995E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D0DA1C3" w14:textId="2E660DD2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562B5" w:rsidRPr="00024FDF" w14:paraId="580D6018" w14:textId="77777777" w:rsidTr="00371FB2">
        <w:trPr>
          <w:trHeight w:val="215"/>
        </w:trPr>
        <w:tc>
          <w:tcPr>
            <w:tcW w:w="2337" w:type="dxa"/>
          </w:tcPr>
          <w:p w14:paraId="54029688" w14:textId="77777777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255CA68" w14:textId="3C39B047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2A352A1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9254A" w14:textId="1EBD53F9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42B9F2" w14:textId="75B87D3B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E43B4E" w14:textId="32512B17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70C3E744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68C03EE" w14:textId="39A548A5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647F8E69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C8740E4" w14:textId="095CA92A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3BD13023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330893A" w14:textId="1C2D0F07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562B5" w:rsidRPr="00024FDF" w14:paraId="6F4D72D9" w14:textId="77777777" w:rsidTr="00371FB2">
        <w:trPr>
          <w:trHeight w:val="215"/>
        </w:trPr>
        <w:tc>
          <w:tcPr>
            <w:tcW w:w="2337" w:type="dxa"/>
          </w:tcPr>
          <w:p w14:paraId="4DCDAD82" w14:textId="105677FB" w:rsidR="000562B5" w:rsidRPr="00024FD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8635C8" w14:textId="0C2C6D56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7CA6E20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5CA894" w14:textId="604B2875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5CA2687" w14:textId="5514BB2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4DFF5" w14:textId="6EEEE306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280AED1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DBF68A8" w14:textId="14E0B3FE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131EE1FB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2D011B5" w14:textId="42D26528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23441716" w14:textId="77777777" w:rsidR="000562B5" w:rsidRPr="002B2E5F" w:rsidRDefault="000562B5" w:rsidP="0005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63661AA" w14:textId="07A63BF0" w:rsidR="000562B5" w:rsidRPr="002B2E5F" w:rsidRDefault="000562B5" w:rsidP="0088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B2E5F" w:rsidRPr="00024FDF" w14:paraId="2D41CD58" w14:textId="77777777" w:rsidTr="00C65884">
        <w:trPr>
          <w:trHeight w:val="215"/>
        </w:trPr>
        <w:tc>
          <w:tcPr>
            <w:tcW w:w="2337" w:type="dxa"/>
          </w:tcPr>
          <w:p w14:paraId="6B5A469B" w14:textId="26EB2270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1538E5D" w14:textId="137F95A9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D89488B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B0F6A2" w14:textId="49F729F9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F266B7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B475B" w14:textId="0E3C6704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03CD55D7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762BC3E" w14:textId="4885C01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21DC9DFF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7A602B3" w14:textId="2CFF85EA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26C2564F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875E0E8" w14:textId="06B697C9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B2E5F" w:rsidRPr="00024FDF" w14:paraId="2C740483" w14:textId="77777777" w:rsidTr="00C65884">
        <w:trPr>
          <w:trHeight w:val="215"/>
        </w:trPr>
        <w:tc>
          <w:tcPr>
            <w:tcW w:w="2337" w:type="dxa"/>
          </w:tcPr>
          <w:p w14:paraId="231854DD" w14:textId="67BD95FA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777C603F" w14:textId="209D3BCE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855967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C3C2D3" w14:textId="2A121A16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015DC9C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D4336" w14:textId="0DF7323D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  <w:tc>
          <w:tcPr>
            <w:tcW w:w="99" w:type="dxa"/>
          </w:tcPr>
          <w:p w14:paraId="24C82FE2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E1AC99" w14:textId="4E2643B0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22A7259A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5A4B62" w14:textId="61C126B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000A9831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7D3C03" w14:textId="7585B5CE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B2E5F"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</w:tr>
      <w:tr w:rsidR="002B2E5F" w:rsidRPr="00024FDF" w14:paraId="1F05F610" w14:textId="77777777" w:rsidTr="00C65884">
        <w:trPr>
          <w:trHeight w:val="215"/>
        </w:trPr>
        <w:tc>
          <w:tcPr>
            <w:tcW w:w="2337" w:type="dxa"/>
          </w:tcPr>
          <w:p w14:paraId="093BE29A" w14:textId="0CD7FCB3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5970D37C" w14:textId="0507755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5CFEB22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708799" w14:textId="67A1FB3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6E15F6" w14:textId="4287951E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4D5703" w14:textId="20410751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99" w:type="dxa"/>
          </w:tcPr>
          <w:p w14:paraId="3C0FBCFF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D2513D" w14:textId="56B03F2D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19835965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F092F10" w14:textId="10A2E14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7E5F5B91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48B2F4" w14:textId="313B4C34" w:rsidR="002B2E5F" w:rsidRPr="002B2E5F" w:rsidRDefault="00B47EF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</w:tr>
      <w:tr w:rsidR="002B2E5F" w:rsidRPr="00024FDF" w14:paraId="11D9576B" w14:textId="77777777" w:rsidTr="00371FB2">
        <w:trPr>
          <w:trHeight w:val="215"/>
        </w:trPr>
        <w:tc>
          <w:tcPr>
            <w:tcW w:w="2337" w:type="dxa"/>
          </w:tcPr>
          <w:p w14:paraId="762A7A15" w14:textId="7807527F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9A749C" w14:textId="4FB1762B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4E3F390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55DCE4" w14:textId="4E46C06E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E785D9C" w14:textId="588F73A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C1AD0" w14:textId="045B5551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678D8230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AC86978" w14:textId="4C85617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3582E800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A0B25CF" w14:textId="30F6BBE3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18B65FED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78AC5F7" w14:textId="69447582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B03A28" w:rsidRPr="00024FDF" w14:paraId="07C353FB" w14:textId="77777777" w:rsidTr="00371FB2">
        <w:trPr>
          <w:trHeight w:val="215"/>
        </w:trPr>
        <w:tc>
          <w:tcPr>
            <w:tcW w:w="2337" w:type="dxa"/>
          </w:tcPr>
          <w:p w14:paraId="3FA16BCF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B1B725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9A31FC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954A7B" w14:textId="77777777" w:rsidR="00B03A28" w:rsidRPr="00067A91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2CBE333" w14:textId="29F1068E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D816CA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6EEEF38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75BF4CA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CA9AC3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09FF938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4288CAC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2A96639" w14:textId="77777777" w:rsidR="00B03A28" w:rsidRPr="00024FDF" w:rsidRDefault="00B03A28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B03A28" w:rsidRPr="00024FDF" w14:paraId="6DAA31CE" w14:textId="77777777" w:rsidTr="00371FB2">
        <w:trPr>
          <w:trHeight w:val="215"/>
        </w:trPr>
        <w:tc>
          <w:tcPr>
            <w:tcW w:w="2337" w:type="dxa"/>
          </w:tcPr>
          <w:p w14:paraId="6B796B4B" w14:textId="66596C15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C161568" w14:textId="3BFFC03E" w:rsidR="00B03A28" w:rsidRPr="00024FD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884143" w:rsidRPr="00E33E82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0DE78E6A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1D77B55" w14:textId="684512DE" w:rsidR="00B03A28" w:rsidRPr="00024FD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</w:t>
            </w:r>
            <w:r w:rsidR="00884143" w:rsidRPr="00E33E82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90" w:type="dxa"/>
          </w:tcPr>
          <w:p w14:paraId="664005AE" w14:textId="4E4F4359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126C851" w14:textId="22AD9D79" w:rsidR="00B03A28" w:rsidRPr="00024FD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128</w:t>
            </w:r>
            <w:r w:rsidR="00884143" w:rsidRPr="00E33E82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99" w:type="dxa"/>
          </w:tcPr>
          <w:p w14:paraId="07DF98AE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7F1091A" w14:textId="5D682843" w:rsidR="00B03A28" w:rsidRPr="00024FD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</w:t>
            </w:r>
            <w:r w:rsidR="00884143" w:rsidRPr="00E33E82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08" w:type="dxa"/>
          </w:tcPr>
          <w:p w14:paraId="64F705A2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739FF3DC" w14:textId="63D3546C" w:rsidR="00B03A28" w:rsidRPr="00024FD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6" w:type="dxa"/>
          </w:tcPr>
          <w:p w14:paraId="5A5B4139" w14:textId="77777777" w:rsidR="00B03A28" w:rsidRPr="00024FDF" w:rsidRDefault="00B03A28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9E1FCBF" w14:textId="32208046" w:rsidR="00B03A28" w:rsidRPr="00024FDF" w:rsidRDefault="00B47EFF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206</w:t>
            </w:r>
            <w:r w:rsidR="00884143" w:rsidRPr="00E33E82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101</w:t>
            </w:r>
          </w:p>
        </w:tc>
      </w:tr>
      <w:tr w:rsidR="002B2E5F" w:rsidRPr="00024FDF" w14:paraId="4CF2EAE3" w14:textId="77777777" w:rsidTr="00371FB2">
        <w:trPr>
          <w:trHeight w:val="215"/>
        </w:trPr>
        <w:tc>
          <w:tcPr>
            <w:tcW w:w="2337" w:type="dxa"/>
          </w:tcPr>
          <w:p w14:paraId="3545A6F2" w14:textId="42471F77" w:rsidR="002B2E5F" w:rsidRPr="00024FD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C22562C" w14:textId="2844CBF4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56B80EFD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CE77152" w14:textId="2A9514B1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5C50C208" w14:textId="4127BF6C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13083E6" w14:textId="375C081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537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" w:type="dxa"/>
          </w:tcPr>
          <w:p w14:paraId="5D40E3F9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D76A3FF" w14:textId="1918FDE1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" w:type="dxa"/>
          </w:tcPr>
          <w:p w14:paraId="6B7E2DA0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14:paraId="62A9319C" w14:textId="4DDBDE5F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6" w:type="dxa"/>
          </w:tcPr>
          <w:p w14:paraId="0FE10976" w14:textId="77777777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734BAE6" w14:textId="4C742B09" w:rsidR="002B2E5F" w:rsidRPr="002B2E5F" w:rsidRDefault="002B2E5F" w:rsidP="002B2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2B2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2B2E5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</w:tr>
      <w:tr w:rsidR="00534D0E" w:rsidRPr="00024FDF" w14:paraId="64EE0B0F" w14:textId="77777777" w:rsidTr="00534D0E">
        <w:trPr>
          <w:trHeight w:val="215"/>
        </w:trPr>
        <w:tc>
          <w:tcPr>
            <w:tcW w:w="2337" w:type="dxa"/>
          </w:tcPr>
          <w:p w14:paraId="43EADBBD" w14:textId="7001A3CC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02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3FCB7C1" w14:textId="77777777" w:rsidR="00534D0E" w:rsidRPr="00024FDF" w:rsidRDefault="00534D0E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2235A4" w14:textId="77777777" w:rsidR="00534D0E" w:rsidRPr="00024FDF" w:rsidRDefault="00534D0E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87095D8" w14:textId="77777777" w:rsidR="00534D0E" w:rsidRPr="00024FDF" w:rsidRDefault="00534D0E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313AF6" w14:textId="77777777" w:rsidR="00534D0E" w:rsidRPr="00024FDF" w:rsidRDefault="00534D0E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5AFD1C0" w14:textId="77777777" w:rsidR="00534D0E" w:rsidRPr="00024FDF" w:rsidRDefault="00534D0E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150E792F" w14:textId="77777777" w:rsidR="00534D0E" w:rsidRPr="00024FDF" w:rsidRDefault="00534D0E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674BD005" w14:textId="77777777" w:rsidR="00534D0E" w:rsidRPr="00024FDF" w:rsidRDefault="00534D0E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27848C0" w14:textId="77777777" w:rsidR="00534D0E" w:rsidRPr="00024FDF" w:rsidRDefault="00534D0E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B8BCE09" w14:textId="77777777" w:rsidR="00534D0E" w:rsidRPr="00024FDF" w:rsidRDefault="00534D0E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6BF267" w14:textId="77777777" w:rsidR="00534D0E" w:rsidRPr="00024FDF" w:rsidRDefault="00534D0E" w:rsidP="00B0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313F5008" w14:textId="77777777" w:rsidR="00534D0E" w:rsidRPr="00024FDF" w:rsidRDefault="00534D0E" w:rsidP="0037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</w:tr>
      <w:tr w:rsidR="00534D0E" w:rsidRPr="00024FDF" w14:paraId="636AA09C" w14:textId="77777777" w:rsidTr="00B460E9">
        <w:trPr>
          <w:trHeight w:val="215"/>
        </w:trPr>
        <w:tc>
          <w:tcPr>
            <w:tcW w:w="4407" w:type="dxa"/>
            <w:gridSpan w:val="4"/>
          </w:tcPr>
          <w:p w14:paraId="513050D9" w14:textId="6B83C50C" w:rsidR="00534D0E" w:rsidRPr="00024FDF" w:rsidRDefault="00B47EFF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59A6741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F77FAF5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48E37ABF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9E8C0E2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13C9397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BF6DA81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82947C0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</w:tcPr>
          <w:p w14:paraId="12B27622" w14:textId="6931EBDA" w:rsidR="00534D0E" w:rsidRPr="00024FDF" w:rsidRDefault="00B47EFF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41</w:t>
            </w:r>
            <w:r w:rsidR="00534D0E" w:rsidRPr="00371FB2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435</w:t>
            </w:r>
          </w:p>
        </w:tc>
      </w:tr>
      <w:tr w:rsidR="00534D0E" w:rsidRPr="00024FDF" w14:paraId="0F87D375" w14:textId="77777777" w:rsidTr="00B460E9">
        <w:trPr>
          <w:trHeight w:val="215"/>
        </w:trPr>
        <w:tc>
          <w:tcPr>
            <w:tcW w:w="4407" w:type="dxa"/>
            <w:gridSpan w:val="4"/>
          </w:tcPr>
          <w:p w14:paraId="579079B7" w14:textId="0E35ABF5" w:rsidR="00534D0E" w:rsidRPr="00024FDF" w:rsidRDefault="00B47EFF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C9A3852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36F8FA3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9E61EA2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C31EC17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23B13E3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F76A3AA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716D13" w14:textId="77777777" w:rsidR="00534D0E" w:rsidRPr="00024FDF" w:rsidRDefault="00534D0E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726B37" w14:textId="31A09DC8" w:rsidR="00534D0E" w:rsidRPr="00024FDF" w:rsidRDefault="00B47EFF" w:rsidP="0053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38</w:t>
            </w:r>
            <w:r w:rsidR="002B2E5F" w:rsidRPr="002B2E5F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441</w:t>
            </w:r>
          </w:p>
        </w:tc>
      </w:tr>
    </w:tbl>
    <w:p w14:paraId="3B8FCA87" w14:textId="29DE564D" w:rsidR="00A9246A" w:rsidRDefault="00A9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8"/>
          <w:szCs w:val="28"/>
          <w:highlight w:val="yellow"/>
          <w:cs/>
          <w:lang w:val="th-TH"/>
        </w:rPr>
      </w:pPr>
      <w:r>
        <w:rPr>
          <w:rFonts w:asciiTheme="majorBidi" w:hAnsiTheme="majorBidi" w:cstheme="majorBidi"/>
          <w:b/>
          <w:bCs/>
          <w:highlight w:val="yellow"/>
          <w:cs/>
        </w:rPr>
        <w:br w:type="page"/>
      </w:r>
    </w:p>
    <w:tbl>
      <w:tblPr>
        <w:tblW w:w="8734" w:type="dxa"/>
        <w:tblInd w:w="5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990"/>
        <w:gridCol w:w="90"/>
        <w:gridCol w:w="990"/>
        <w:gridCol w:w="90"/>
        <w:gridCol w:w="990"/>
        <w:gridCol w:w="99"/>
        <w:gridCol w:w="981"/>
        <w:gridCol w:w="108"/>
        <w:gridCol w:w="972"/>
        <w:gridCol w:w="106"/>
        <w:gridCol w:w="981"/>
      </w:tblGrid>
      <w:tr w:rsidR="00BF1E5A" w:rsidRPr="00024FDF" w14:paraId="430E104C" w14:textId="77777777" w:rsidTr="00B460E9">
        <w:trPr>
          <w:trHeight w:val="215"/>
        </w:trPr>
        <w:tc>
          <w:tcPr>
            <w:tcW w:w="2337" w:type="dxa"/>
          </w:tcPr>
          <w:p w14:paraId="077844B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7" w:type="dxa"/>
            <w:gridSpan w:val="11"/>
          </w:tcPr>
          <w:p w14:paraId="2BF076E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Theme="majorBidi" w:eastAsia="Verdana" w:hAnsiTheme="majorBidi"/>
                <w:b/>
                <w:bCs/>
                <w:sz w:val="24"/>
                <w:szCs w:val="24"/>
                <w:cs/>
              </w:rPr>
              <w:t>(</w:t>
            </w: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หน่วย: พันบาท)</w:t>
            </w:r>
          </w:p>
        </w:tc>
      </w:tr>
      <w:tr w:rsidR="00BF1E5A" w:rsidRPr="00024FDF" w14:paraId="2E040C6D" w14:textId="77777777" w:rsidTr="00B460E9">
        <w:trPr>
          <w:trHeight w:val="215"/>
        </w:trPr>
        <w:tc>
          <w:tcPr>
            <w:tcW w:w="2337" w:type="dxa"/>
          </w:tcPr>
          <w:p w14:paraId="0D941D0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7" w:type="dxa"/>
            <w:gridSpan w:val="11"/>
            <w:tcBorders>
              <w:bottom w:val="single" w:sz="4" w:space="0" w:color="auto"/>
            </w:tcBorders>
          </w:tcPr>
          <w:p w14:paraId="062AAB8E" w14:textId="5371EAE1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F1E5A" w:rsidRPr="00024FDF" w14:paraId="0C1AA321" w14:textId="77777777" w:rsidTr="00B460E9">
        <w:trPr>
          <w:trHeight w:val="215"/>
        </w:trPr>
        <w:tc>
          <w:tcPr>
            <w:tcW w:w="2337" w:type="dxa"/>
          </w:tcPr>
          <w:p w14:paraId="6C5D810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B8B5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90" w:type="dxa"/>
            <w:vAlign w:val="bottom"/>
          </w:tcPr>
          <w:p w14:paraId="538D3915" w14:textId="77777777" w:rsidR="00BF1E5A" w:rsidRPr="00B03A28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3C879" w14:textId="2F1679A0" w:rsidR="00BF1E5A" w:rsidRPr="00B03A28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อาคาร</w:t>
            </w:r>
            <w:r w:rsidR="004267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90" w:type="dxa"/>
            <w:vAlign w:val="bottom"/>
          </w:tcPr>
          <w:p w14:paraId="36BEAEB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247F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" w:type="dxa"/>
            <w:vAlign w:val="bottom"/>
          </w:tcPr>
          <w:p w14:paraId="25D007F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DF614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" w:type="dxa"/>
            <w:vAlign w:val="bottom"/>
          </w:tcPr>
          <w:p w14:paraId="5066405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E689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03A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" w:type="dxa"/>
            <w:vAlign w:val="bottom"/>
          </w:tcPr>
          <w:p w14:paraId="0CBEA0A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4F01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1E5A" w:rsidRPr="00024FDF" w14:paraId="679A7569" w14:textId="77777777" w:rsidTr="00B460E9">
        <w:trPr>
          <w:trHeight w:val="215"/>
        </w:trPr>
        <w:tc>
          <w:tcPr>
            <w:tcW w:w="2337" w:type="dxa"/>
          </w:tcPr>
          <w:p w14:paraId="74F0F27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A93ACE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5C1D2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D79D89" w14:textId="77777777" w:rsidR="00BF1E5A" w:rsidRPr="00067A91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0C3837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98096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5EADC10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AD433F7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9DA6A90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36FC5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77C64C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3252A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E21FAC" w:rsidRPr="00024FDF" w14:paraId="34CC4983" w14:textId="77777777" w:rsidTr="00B460E9">
        <w:trPr>
          <w:trHeight w:val="215"/>
        </w:trPr>
        <w:tc>
          <w:tcPr>
            <w:tcW w:w="2337" w:type="dxa"/>
          </w:tcPr>
          <w:p w14:paraId="2B9730AF" w14:textId="4DDF8402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623386DC" w14:textId="39ABE39B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 w:hint="cs"/>
                <w:sz w:val="24"/>
                <w:szCs w:val="24"/>
              </w:rPr>
              <w:t>59</w:t>
            </w:r>
            <w:r w:rsidR="00E21FAC" w:rsidRPr="00E21FAC">
              <w:rPr>
                <w:rFonts w:asciiTheme="majorBidi" w:eastAsia="Verdana" w:hAnsiTheme="majorBidi" w:cstheme="majorBidi" w:hint="cs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 w:hint="cs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6DC9853A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090412" w14:textId="038AE10E" w:rsidR="00E21FAC" w:rsidRPr="00067A91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 w:hint="cs"/>
                <w:sz w:val="24"/>
                <w:szCs w:val="24"/>
              </w:rPr>
              <w:t>37</w:t>
            </w:r>
            <w:r w:rsidR="00E21FAC" w:rsidRPr="00E21FAC">
              <w:rPr>
                <w:rFonts w:asciiTheme="majorBidi" w:eastAsia="Verdana" w:hAnsiTheme="majorBidi" w:cstheme="majorBidi" w:hint="cs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 w:hint="cs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5FEE0612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6BD115" w14:textId="0101D3D9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215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99" w:type="dxa"/>
          </w:tcPr>
          <w:p w14:paraId="4840E5B9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CB9D4E7" w14:textId="5EF15D1A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08" w:type="dxa"/>
          </w:tcPr>
          <w:p w14:paraId="002994F0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64367C5" w14:textId="3F879CD5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10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106" w:type="dxa"/>
          </w:tcPr>
          <w:p w14:paraId="72F0CD54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B01F2CC" w14:textId="5EDCF506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340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391</w:t>
            </w:r>
          </w:p>
        </w:tc>
      </w:tr>
      <w:tr w:rsidR="00E21FAC" w:rsidRPr="00024FDF" w14:paraId="158CC15D" w14:textId="77777777" w:rsidTr="00B460E9">
        <w:trPr>
          <w:trHeight w:val="215"/>
        </w:trPr>
        <w:tc>
          <w:tcPr>
            <w:tcW w:w="2337" w:type="dxa"/>
          </w:tcPr>
          <w:p w14:paraId="1C2CF26B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35CC5D2" w14:textId="779EC20E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91DBFB1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4F97D5" w14:textId="0EE9FDE4" w:rsidR="00E21FAC" w:rsidRPr="00067A91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80987F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674356" w14:textId="6D6E8BD0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23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99" w:type="dxa"/>
          </w:tcPr>
          <w:p w14:paraId="758F162D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52B7AF" w14:textId="3F21AC60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395D6774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F568D6E" w14:textId="7726DD73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24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106" w:type="dxa"/>
          </w:tcPr>
          <w:p w14:paraId="467C88F5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9EEA3C" w14:textId="2FB7D360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48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308</w:t>
            </w:r>
          </w:p>
        </w:tc>
      </w:tr>
      <w:tr w:rsidR="00E21FAC" w:rsidRPr="00024FDF" w14:paraId="7240315C" w14:textId="77777777" w:rsidTr="00B460E9">
        <w:trPr>
          <w:trHeight w:val="215"/>
        </w:trPr>
        <w:tc>
          <w:tcPr>
            <w:tcW w:w="2337" w:type="dxa"/>
          </w:tcPr>
          <w:p w14:paraId="53E2BDCA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3C97C048" w14:textId="20879CBB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4B85217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31FE38" w14:textId="41BDC13C" w:rsidR="00E21FAC" w:rsidRPr="00067A91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EF27738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D4871E" w14:textId="151D919B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17</w:t>
            </w:r>
            <w:r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698</w:t>
            </w: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025079C5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5C354F" w14:textId="47AC902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10</w:t>
            </w: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40760120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0A1608E9" w14:textId="57F299D9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0A6095C9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65EE9E8" w14:textId="09247658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17</w:t>
            </w:r>
            <w:r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708</w:t>
            </w: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E21FAC" w:rsidRPr="00024FDF" w14:paraId="795FA0F6" w14:textId="77777777" w:rsidTr="00B460E9">
        <w:trPr>
          <w:trHeight w:val="215"/>
        </w:trPr>
        <w:tc>
          <w:tcPr>
            <w:tcW w:w="2337" w:type="dxa"/>
          </w:tcPr>
          <w:p w14:paraId="23B28C96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โอนเข้า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/(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โอนออก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3C81B34" w14:textId="0D947F5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EC86304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8B9B71" w14:textId="27AAF77C" w:rsidR="00E21FAC" w:rsidRPr="00067A91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ED73C28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2B98E8" w14:textId="625F5190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35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99" w:type="dxa"/>
          </w:tcPr>
          <w:p w14:paraId="4D95D5F8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83E7532" w14:textId="41248D5C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5F22BA6E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525701CD" w14:textId="1F834236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35</w:t>
            </w:r>
            <w:r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589</w:t>
            </w: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6EECE844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976DE5" w14:textId="29AE42C5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</w:tr>
      <w:tr w:rsidR="00E21FAC" w:rsidRPr="00024FDF" w14:paraId="62053504" w14:textId="77777777" w:rsidTr="00B460E9">
        <w:trPr>
          <w:trHeight w:val="215"/>
        </w:trPr>
        <w:tc>
          <w:tcPr>
            <w:tcW w:w="2337" w:type="dxa"/>
          </w:tcPr>
          <w:p w14:paraId="64AEF51A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0212F"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FDCA7A" w14:textId="14E5D213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14D709A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E5AC52" w14:textId="64E51DF8" w:rsidR="00E21FAC" w:rsidRPr="00067A91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010A0AE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0F35A" w14:textId="0BCBFA0A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EB489C1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F15923E" w14:textId="324FD020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19980FCB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9A2AC38" w14:textId="5F4BD96C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70B5D980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B65F8C4" w14:textId="00632629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E21FAC" w:rsidRPr="00024FDF" w14:paraId="4CC0D32A" w14:textId="77777777" w:rsidTr="00B460E9">
        <w:trPr>
          <w:trHeight w:val="215"/>
        </w:trPr>
        <w:tc>
          <w:tcPr>
            <w:tcW w:w="2337" w:type="dxa"/>
          </w:tcPr>
          <w:p w14:paraId="7CCFD508" w14:textId="1685EC39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C9A67" w14:textId="272ECA36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662C3D0E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2F218B" w14:textId="0B237331" w:rsidR="00E21FAC" w:rsidRPr="00067A91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0D26BB13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E378C2" w14:textId="50701EB5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99" w:type="dxa"/>
          </w:tcPr>
          <w:p w14:paraId="2E9C6E70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458EDC" w14:textId="3B841116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108" w:type="dxa"/>
          </w:tcPr>
          <w:p w14:paraId="01867567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E529DFA" w14:textId="0FB88AA1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62834414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0D7AAD0" w14:textId="24D74748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370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874</w:t>
            </w:r>
          </w:p>
        </w:tc>
      </w:tr>
      <w:tr w:rsidR="00BF1E5A" w:rsidRPr="00024FDF" w14:paraId="67CE4C0A" w14:textId="77777777" w:rsidTr="00B460E9">
        <w:trPr>
          <w:trHeight w:val="215"/>
        </w:trPr>
        <w:tc>
          <w:tcPr>
            <w:tcW w:w="2337" w:type="dxa"/>
          </w:tcPr>
          <w:p w14:paraId="1C71D7CA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6701894" w14:textId="47D3E4B8" w:rsidR="00BF1E5A" w:rsidRPr="00024FDF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56BC87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F59FB9" w14:textId="7837DA36" w:rsidR="00BF1E5A" w:rsidRPr="00067A91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3FD3BA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E7098D" w14:textId="49DA64E7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AA2347" w:rsidRPr="00AA234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99" w:type="dxa"/>
          </w:tcPr>
          <w:p w14:paraId="5E665EC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84F028A" w14:textId="498290CA" w:rsidR="00BF1E5A" w:rsidRPr="00024FDF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2A21207B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3E7D8F0" w14:textId="3C84EC8E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21</w:t>
            </w:r>
            <w:r w:rsidR="00C40DF5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106" w:type="dxa"/>
          </w:tcPr>
          <w:p w14:paraId="007A494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E5902D3" w14:textId="42D166F5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29</w:t>
            </w:r>
            <w:r w:rsidR="00AA2347" w:rsidRPr="00AA234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860</w:t>
            </w:r>
          </w:p>
        </w:tc>
      </w:tr>
      <w:tr w:rsidR="00BF1E5A" w:rsidRPr="00024FDF" w14:paraId="6BD08105" w14:textId="77777777" w:rsidTr="00B460E9">
        <w:trPr>
          <w:trHeight w:val="215"/>
        </w:trPr>
        <w:tc>
          <w:tcPr>
            <w:tcW w:w="2337" w:type="dxa"/>
          </w:tcPr>
          <w:p w14:paraId="70481CE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1988F09B" w14:textId="6F02EB39" w:rsidR="00BF1E5A" w:rsidRPr="00024FDF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583305E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E3599F" w14:textId="28947755" w:rsidR="00BF1E5A" w:rsidRPr="00067A91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F1E994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9A8ACF" w14:textId="01A2F70F" w:rsidR="00BF1E5A" w:rsidRPr="00024FDF" w:rsidRDefault="00C40DF5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060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72CC224E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C4CF4F6" w14:textId="01BB4555" w:rsidR="00BF1E5A" w:rsidRPr="00024FDF" w:rsidRDefault="00C40DF5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219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4F5E4720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EDB7495" w14:textId="18B58D9B" w:rsidR="00BF1E5A" w:rsidRPr="00024FDF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74146FC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F11755E" w14:textId="2A20B919" w:rsidR="00BF1E5A" w:rsidRPr="00024FDF" w:rsidRDefault="00C40DF5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279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BF1E5A" w:rsidRPr="00024FDF" w14:paraId="559A93B9" w14:textId="77777777" w:rsidTr="00B460E9">
        <w:trPr>
          <w:trHeight w:val="215"/>
        </w:trPr>
        <w:tc>
          <w:tcPr>
            <w:tcW w:w="2337" w:type="dxa"/>
          </w:tcPr>
          <w:p w14:paraId="38F28FE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โอนเข้า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/(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โอนออก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C87911F" w14:textId="1DD2215A" w:rsidR="00BF1E5A" w:rsidRPr="00024FDF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7D723F0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8A6136" w14:textId="5B18D146" w:rsidR="00BF1E5A" w:rsidRPr="00067A91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EC04934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54202" w14:textId="2C2E2F16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C40DF5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99" w:type="dxa"/>
          </w:tcPr>
          <w:p w14:paraId="478212B4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146445" w14:textId="479B9DCB" w:rsidR="00BF1E5A" w:rsidRPr="00024FDF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7D57A5F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68630EC" w14:textId="2EF9DB00" w:rsidR="00BF1E5A" w:rsidRPr="00024FDF" w:rsidRDefault="00C40DF5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320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050F98E4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691D6C" w14:textId="647E97C5" w:rsidR="00BF1E5A" w:rsidRPr="00024FDF" w:rsidRDefault="00C40DF5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</w:tr>
      <w:tr w:rsidR="00BF1E5A" w:rsidRPr="00024FDF" w14:paraId="50CB3A28" w14:textId="77777777" w:rsidTr="00B460E9">
        <w:trPr>
          <w:trHeight w:val="215"/>
        </w:trPr>
        <w:tc>
          <w:tcPr>
            <w:tcW w:w="2337" w:type="dxa"/>
          </w:tcPr>
          <w:p w14:paraId="2621F1BB" w14:textId="078EC928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435E62" w14:textId="046D4C88" w:rsidR="00BF1E5A" w:rsidRPr="00024FDF" w:rsidRDefault="00B47EFF" w:rsidP="002B6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5688D26E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FDB77A" w14:textId="08ECAC15" w:rsidR="00BF1E5A" w:rsidRPr="00067A91" w:rsidRDefault="00B47EFF" w:rsidP="002B6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7574A44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CF1349" w14:textId="0E06B289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261</w:t>
            </w:r>
            <w:r w:rsidR="00AA2347" w:rsidRPr="00AA234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99" w:type="dxa"/>
          </w:tcPr>
          <w:p w14:paraId="212382C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A5BF888" w14:textId="5A67A386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</w:t>
            </w:r>
            <w:r w:rsidR="00C40DF5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108" w:type="dxa"/>
          </w:tcPr>
          <w:p w14:paraId="655A721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59D8B446" w14:textId="3E87BABB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</w:t>
            </w:r>
            <w:r w:rsidR="00C40DF5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06" w:type="dxa"/>
          </w:tcPr>
          <w:p w14:paraId="6988D74A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1B8275F" w14:textId="6D8946B9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371</w:t>
            </w:r>
            <w:r w:rsidR="00AA2347" w:rsidRPr="00AA234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455</w:t>
            </w:r>
          </w:p>
        </w:tc>
      </w:tr>
      <w:tr w:rsidR="00BF1E5A" w:rsidRPr="00024FDF" w14:paraId="57D72E90" w14:textId="77777777" w:rsidTr="00B460E9">
        <w:trPr>
          <w:trHeight w:val="215"/>
        </w:trPr>
        <w:tc>
          <w:tcPr>
            <w:tcW w:w="2337" w:type="dxa"/>
          </w:tcPr>
          <w:p w14:paraId="1F82F7C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 w:right="-25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7E68990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C3BEE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F1BC1" w14:textId="77777777" w:rsidR="00BF1E5A" w:rsidRPr="00067A91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C58764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F7B3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24E6772C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876A16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A1BFFFB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F38262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81CD4E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5206BD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E21FAC" w:rsidRPr="00024FDF" w14:paraId="625FB11F" w14:textId="77777777" w:rsidTr="00B460E9">
        <w:trPr>
          <w:trHeight w:val="215"/>
        </w:trPr>
        <w:tc>
          <w:tcPr>
            <w:tcW w:w="2337" w:type="dxa"/>
          </w:tcPr>
          <w:p w14:paraId="7522415F" w14:textId="140544A9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3E32CB67" w14:textId="5A74A7DB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DB20BDB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7D9770" w14:textId="09CCC564" w:rsidR="00E21FAC" w:rsidRPr="00067A91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26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333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7279D72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FFEB3" w14:textId="768BD3E9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133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575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376ADC2A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98D0782" w14:textId="7629A516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340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5265CE4F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6A87C80" w14:textId="6B461024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28BCFF23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594A3E0" w14:textId="37FDD26B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168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248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E21FAC" w:rsidRPr="00024FDF" w14:paraId="085B96B3" w14:textId="77777777" w:rsidTr="00B460E9">
        <w:trPr>
          <w:trHeight w:val="215"/>
        </w:trPr>
        <w:tc>
          <w:tcPr>
            <w:tcW w:w="2337" w:type="dxa"/>
          </w:tcPr>
          <w:p w14:paraId="0C1AF012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0078950C" w14:textId="48586010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CFA8ACF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ABE970" w14:textId="3C9F8194" w:rsidR="00E21FAC" w:rsidRPr="00067A91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630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827428B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30B050" w14:textId="45B6F097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30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651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47E8DF1A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BC3D3D1" w14:textId="5273F3ED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017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32A1DDEE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6CBC79C" w14:textId="79E6174E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52B55E79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2F627A5" w14:textId="1BDB57CC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33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298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E21FAC" w:rsidRPr="00024FDF" w14:paraId="6744C517" w14:textId="77777777" w:rsidTr="00B460E9">
        <w:trPr>
          <w:trHeight w:val="215"/>
        </w:trPr>
        <w:tc>
          <w:tcPr>
            <w:tcW w:w="2337" w:type="dxa"/>
          </w:tcPr>
          <w:p w14:paraId="3CB0F585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C7B466" w14:textId="016A280C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7609906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DB71A3" w14:textId="3EFAF4D1" w:rsidR="00E21FAC" w:rsidRPr="00067A91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21FA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A38117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9C0109" w14:textId="709100BB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99" w:type="dxa"/>
          </w:tcPr>
          <w:p w14:paraId="6AE07A27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0BB19BD" w14:textId="51A4B2F5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8" w:type="dxa"/>
          </w:tcPr>
          <w:p w14:paraId="64D72CF8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DE5009C" w14:textId="0B1910A3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45552455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E5FAB8A" w14:textId="7CFA5322" w:rsidR="00E21FAC" w:rsidRPr="00024FDF" w:rsidRDefault="00B47EFF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430</w:t>
            </w:r>
          </w:p>
        </w:tc>
      </w:tr>
      <w:tr w:rsidR="00E21FAC" w:rsidRPr="00024FDF" w14:paraId="58E3FD7B" w14:textId="77777777" w:rsidTr="00B460E9">
        <w:trPr>
          <w:trHeight w:val="215"/>
        </w:trPr>
        <w:tc>
          <w:tcPr>
            <w:tcW w:w="2337" w:type="dxa"/>
          </w:tcPr>
          <w:p w14:paraId="5449FC37" w14:textId="585675FC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5DA34C" w14:textId="608F0CDB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44E61DD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0D5186" w14:textId="1D3B2FCA" w:rsidR="00E21FAC" w:rsidRPr="00067A91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27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963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FFD4D48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8AA78F" w14:textId="10BF08DB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149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803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394B0213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D9B66AD" w14:textId="6465CD7E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350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1DBEB12C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79FB2E9" w14:textId="5B9FF616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049F6AE4" w14:textId="77777777" w:rsidR="00E21FAC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2D462EC" w14:textId="3F64ED8F" w:rsidR="00E21FAC" w:rsidRPr="00024FDF" w:rsidRDefault="003C3E9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187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116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BF1E5A" w:rsidRPr="00024FDF" w14:paraId="0F6865DE" w14:textId="77777777" w:rsidTr="00B460E9">
        <w:trPr>
          <w:trHeight w:val="215"/>
        </w:trPr>
        <w:tc>
          <w:tcPr>
            <w:tcW w:w="2337" w:type="dxa"/>
          </w:tcPr>
          <w:p w14:paraId="3D803A5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B4BE416" w14:textId="469A3725" w:rsidR="00BF1E5A" w:rsidRPr="00024FDF" w:rsidRDefault="00772AA9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97A2C2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FDDB38" w14:textId="138271A9" w:rsidR="00BF1E5A" w:rsidRPr="00067A91" w:rsidRDefault="00772AA9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574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BCFCC8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76E8" w14:textId="69A8F134" w:rsidR="00BF1E5A" w:rsidRPr="00024FDF" w:rsidRDefault="00772AA9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170FA0D7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D9A03A3" w14:textId="02D74A7C" w:rsidR="00BF1E5A" w:rsidRPr="00024FDF" w:rsidRDefault="002B66BD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238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288A728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257CD73" w14:textId="4FBB1522" w:rsidR="00BF1E5A" w:rsidRPr="00024FDF" w:rsidRDefault="002B66BD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5D71A804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C47893A" w14:textId="29E12AA1" w:rsidR="00BF1E5A" w:rsidRPr="00024FDF" w:rsidRDefault="002B66BD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BF1E5A" w:rsidRPr="00024FDF" w14:paraId="747D39AE" w14:textId="77777777" w:rsidTr="00B460E9">
        <w:trPr>
          <w:trHeight w:val="215"/>
        </w:trPr>
        <w:tc>
          <w:tcPr>
            <w:tcW w:w="2337" w:type="dxa"/>
          </w:tcPr>
          <w:p w14:paraId="3318A96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2881C7" w14:textId="577C4BC3" w:rsidR="00BF1E5A" w:rsidRPr="00024FDF" w:rsidRDefault="00772AA9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1079E90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5ACA0A" w14:textId="0E1F58F2" w:rsidR="00BF1E5A" w:rsidRPr="00067A91" w:rsidRDefault="00772AA9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2059F4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BD1341" w14:textId="7E829536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772AA9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99" w:type="dxa"/>
          </w:tcPr>
          <w:p w14:paraId="7C988CFC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365A0CD" w14:textId="307AABF7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08" w:type="dxa"/>
          </w:tcPr>
          <w:p w14:paraId="6CD698A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FAC64F6" w14:textId="7A858E6F" w:rsidR="00BF1E5A" w:rsidRPr="00024FDF" w:rsidRDefault="002B66BD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13AA271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1AA11E5" w14:textId="1E09F64D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21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390</w:t>
            </w:r>
          </w:p>
        </w:tc>
      </w:tr>
      <w:tr w:rsidR="00BF1E5A" w:rsidRPr="00024FDF" w14:paraId="08E2577A" w14:textId="77777777" w:rsidTr="00B460E9">
        <w:trPr>
          <w:trHeight w:val="215"/>
        </w:trPr>
        <w:tc>
          <w:tcPr>
            <w:tcW w:w="2337" w:type="dxa"/>
          </w:tcPr>
          <w:p w14:paraId="031AD0F6" w14:textId="78FE9685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CF190D" w14:textId="4AC1FFB3" w:rsidR="00BF1E5A" w:rsidRPr="00024FDF" w:rsidRDefault="00772AA9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200DD9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41E0D8" w14:textId="06E5F6E4" w:rsidR="00BF1E5A" w:rsidRPr="00067A91" w:rsidRDefault="00772AA9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537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85B830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BE851A" w14:textId="37A2299D" w:rsidR="00BF1E5A" w:rsidRPr="00024FDF" w:rsidRDefault="002B66BD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6D04FCF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368F38E" w14:textId="2D617570" w:rsidR="00BF1E5A" w:rsidRPr="00024FDF" w:rsidRDefault="002B66BD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984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1C548367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141C0C9" w14:textId="2EF58A82" w:rsidR="00BF1E5A" w:rsidRPr="00024FDF" w:rsidRDefault="002B66BD" w:rsidP="00EB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EB0AB3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028DCBF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4D6A0C5" w14:textId="683FB970" w:rsidR="00BF1E5A" w:rsidRPr="00024FDF" w:rsidRDefault="002B66BD" w:rsidP="002B6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199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226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BF1E5A" w:rsidRPr="00024FDF" w14:paraId="2134A4BE" w14:textId="77777777" w:rsidTr="00B460E9">
        <w:trPr>
          <w:trHeight w:val="215"/>
        </w:trPr>
        <w:tc>
          <w:tcPr>
            <w:tcW w:w="2337" w:type="dxa"/>
          </w:tcPr>
          <w:p w14:paraId="70EA86B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3ED43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6176E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1AC1FF" w14:textId="77777777" w:rsidR="00BF1E5A" w:rsidRPr="00067A91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891442E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F16BF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63C7684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3F8303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5E0E8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A5F865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DB18DC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F98BA6B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BF1E5A" w:rsidRPr="00024FDF" w14:paraId="4236713F" w14:textId="77777777" w:rsidTr="00B460E9">
        <w:trPr>
          <w:trHeight w:val="215"/>
        </w:trPr>
        <w:tc>
          <w:tcPr>
            <w:tcW w:w="2337" w:type="dxa"/>
          </w:tcPr>
          <w:p w14:paraId="7BA0C8E3" w14:textId="5B1435DB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247B1B0" w14:textId="03717426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7378854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9DD48C" w14:textId="2FA193A3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90" w:type="dxa"/>
          </w:tcPr>
          <w:p w14:paraId="4EF0047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7D13F" w14:textId="3DE83623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107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99" w:type="dxa"/>
          </w:tcPr>
          <w:p w14:paraId="20534870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60EAF67" w14:textId="74FC7CB0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08" w:type="dxa"/>
          </w:tcPr>
          <w:p w14:paraId="6C6BDD87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011E7F74" w14:textId="0C05265D" w:rsidR="00BF1E5A" w:rsidRPr="00024FDF" w:rsidRDefault="00E21FAC" w:rsidP="00E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0A0C3EEA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2D64C36" w14:textId="62B71092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183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758</w:t>
            </w:r>
          </w:p>
        </w:tc>
      </w:tr>
      <w:tr w:rsidR="00BF1E5A" w:rsidRPr="00024FDF" w14:paraId="5BBD7750" w14:textId="77777777" w:rsidTr="00B460E9">
        <w:trPr>
          <w:trHeight w:val="215"/>
        </w:trPr>
        <w:tc>
          <w:tcPr>
            <w:tcW w:w="2337" w:type="dxa"/>
          </w:tcPr>
          <w:p w14:paraId="3DA353DE" w14:textId="3AA840BC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DD542DE" w14:textId="6E8C9552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3973029C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C37EAD9" w14:textId="75276931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90" w:type="dxa"/>
          </w:tcPr>
          <w:p w14:paraId="583947F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889E2D6" w14:textId="4FBDC10C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94</w:t>
            </w:r>
            <w:r w:rsidR="00AA2347" w:rsidRPr="00AA234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99" w:type="dxa"/>
          </w:tcPr>
          <w:p w14:paraId="4CCFF000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371C0C" w14:textId="21CAE97D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08" w:type="dxa"/>
          </w:tcPr>
          <w:p w14:paraId="3D3BCF5A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14:paraId="3A8E851D" w14:textId="4CDDC036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06" w:type="dxa"/>
          </w:tcPr>
          <w:p w14:paraId="0895861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B4546E4" w14:textId="5D16D5CA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172</w:t>
            </w:r>
            <w:r w:rsidR="00AA2347" w:rsidRPr="00AA234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229</w:t>
            </w:r>
          </w:p>
        </w:tc>
      </w:tr>
      <w:tr w:rsidR="00BF1E5A" w:rsidRPr="00024FDF" w14:paraId="57BE53FF" w14:textId="77777777" w:rsidTr="00B460E9">
        <w:trPr>
          <w:trHeight w:val="215"/>
        </w:trPr>
        <w:tc>
          <w:tcPr>
            <w:tcW w:w="2337" w:type="dxa"/>
          </w:tcPr>
          <w:p w14:paraId="0E9713DA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02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4E1593A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28E76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42326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693BCE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CC1F76D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383DFBD2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3CF27E6E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E9255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44968B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F4341F1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5245B85B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</w:tr>
      <w:tr w:rsidR="00BF1E5A" w:rsidRPr="00024FDF" w14:paraId="022B7F4A" w14:textId="77777777" w:rsidTr="00B460E9">
        <w:trPr>
          <w:trHeight w:val="215"/>
        </w:trPr>
        <w:tc>
          <w:tcPr>
            <w:tcW w:w="4407" w:type="dxa"/>
            <w:gridSpan w:val="4"/>
          </w:tcPr>
          <w:p w14:paraId="3BA94EC7" w14:textId="07472B40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9400CC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936D1A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2716100C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472530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0E930DB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D040333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DFB737F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</w:tcPr>
          <w:p w14:paraId="628ACEC6" w14:textId="3E4593D8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33</w:t>
            </w:r>
            <w:r w:rsidR="00E21FAC" w:rsidRPr="00E21FA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298</w:t>
            </w:r>
          </w:p>
        </w:tc>
      </w:tr>
      <w:tr w:rsidR="00BF1E5A" w:rsidRPr="00024FDF" w14:paraId="57FFF14F" w14:textId="77777777" w:rsidTr="00B460E9">
        <w:trPr>
          <w:trHeight w:val="215"/>
        </w:trPr>
        <w:tc>
          <w:tcPr>
            <w:tcW w:w="4407" w:type="dxa"/>
            <w:gridSpan w:val="4"/>
          </w:tcPr>
          <w:p w14:paraId="59BEE8F0" w14:textId="2AADE709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BFB1BBB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B638590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7407BABA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67937478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EE80606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63BD345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024D5A9" w14:textId="77777777" w:rsidR="00BF1E5A" w:rsidRPr="00024FDF" w:rsidRDefault="00BF1E5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2574D6" w14:textId="2444C8D6" w:rsidR="00BF1E5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33</w:t>
            </w:r>
            <w:r w:rsidR="002B6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500</w:t>
            </w:r>
          </w:p>
        </w:tc>
      </w:tr>
    </w:tbl>
    <w:p w14:paraId="6113886F" w14:textId="4668B1CE" w:rsidR="00E621AD" w:rsidRDefault="00E621AD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39D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9139DD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9139D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9139DD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2567</w:t>
      </w:r>
      <w:r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9139DD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Pr="009139DD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9139DD">
        <w:rPr>
          <w:rFonts w:asciiTheme="majorBidi" w:hAnsiTheme="majorBidi" w:cstheme="majorBidi"/>
          <w:color w:val="000000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</w:t>
      </w:r>
      <w:r w:rsidRPr="003B5C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ประมาณ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112</w:t>
      </w:r>
      <w:r w:rsidRPr="003B5C0A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3B5C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3B5C0A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101</w:t>
      </w:r>
      <w:r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 ตามลำดับ</w:t>
      </w:r>
    </w:p>
    <w:p w14:paraId="3C936BEC" w14:textId="77777777" w:rsidR="00464F47" w:rsidRPr="0070212F" w:rsidRDefault="00464F47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0212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D708540" w14:textId="3433E2C1" w:rsidR="00955A72" w:rsidRPr="0070212F" w:rsidRDefault="00955A72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 xml:space="preserve">สัญญาเช่า </w:t>
      </w:r>
    </w:p>
    <w:p w14:paraId="3DBBCAA5" w14:textId="77777777" w:rsidR="00ED6C9C" w:rsidRPr="00ED6C9C" w:rsidRDefault="00955A72" w:rsidP="00ED6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  <w:r w:rsidRPr="00ED6C9C">
        <w:rPr>
          <w:rFonts w:asciiTheme="majorBidi" w:hAnsiTheme="majorBidi" w:cstheme="majorBidi"/>
          <w:color w:val="000000"/>
          <w:sz w:val="28"/>
          <w:szCs w:val="28"/>
          <w:u w:val="single"/>
          <w:cs/>
        </w:rPr>
        <w:t>กลุ่มบริษัทในฐานะผู้เช่า</w:t>
      </w:r>
    </w:p>
    <w:p w14:paraId="57987EE1" w14:textId="69CED933" w:rsidR="00D5498E" w:rsidRPr="009E00B9" w:rsidRDefault="00955A72" w:rsidP="00A5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u w:val="single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กลุ่มบริษัททำสัญญาเช่า</w:t>
      </w:r>
      <w:r w:rsidR="00DA68E9">
        <w:rPr>
          <w:rFonts w:asciiTheme="majorBidi" w:hAnsiTheme="majorBidi" w:cstheme="majorBidi" w:hint="cs"/>
          <w:color w:val="000000"/>
          <w:sz w:val="28"/>
          <w:szCs w:val="28"/>
          <w:cs/>
        </w:rPr>
        <w:t>พื้นที่ใน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อาคาร </w:t>
      </w:r>
      <w:r w:rsidR="0040724B" w:rsidRPr="0070212F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ยานพาหนะ เพื่อใช้ในการดำเนินงาน</w:t>
      </w:r>
      <w:r w:rsidR="00B87C4E"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</w:t>
      </w:r>
      <w:r w:rsidR="00C939AD">
        <w:rPr>
          <w:rFonts w:asciiTheme="majorBidi" w:hAnsiTheme="majorBidi" w:cstheme="majorBidi" w:hint="cs"/>
          <w:color w:val="000000"/>
          <w:sz w:val="28"/>
          <w:szCs w:val="28"/>
          <w:cs/>
        </w:rPr>
        <w:t>พื้นที่ใน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อาคารมีอายุสัญญาเช่าอยู่ระหว่าง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40724B" w:rsidRPr="0070212F">
        <w:rPr>
          <w:rFonts w:asciiTheme="majorBidi" w:hAnsiTheme="majorBidi"/>
          <w:color w:val="000000"/>
          <w:sz w:val="28"/>
          <w:szCs w:val="28"/>
          <w:cs/>
        </w:rPr>
        <w:t xml:space="preserve"> -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40724B"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953696" w:rsidRPr="0070212F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สัญญาเช่ายานพาหนะมีอายุสัญญาเช่า</w:t>
      </w:r>
      <w:r w:rsidR="007C6CC0"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ปี</w:t>
      </w:r>
    </w:p>
    <w:p w14:paraId="196DAF53" w14:textId="54198B6E" w:rsidR="00955A72" w:rsidRPr="00782CB2" w:rsidRDefault="00955A72" w:rsidP="00782CB2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82CB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สินทรัพย์สิทธิการใช้</w:t>
      </w:r>
    </w:p>
    <w:tbl>
      <w:tblPr>
        <w:tblW w:w="8287" w:type="dxa"/>
        <w:tblInd w:w="10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3"/>
        <w:gridCol w:w="982"/>
        <w:gridCol w:w="96"/>
        <w:gridCol w:w="899"/>
        <w:gridCol w:w="91"/>
        <w:gridCol w:w="963"/>
        <w:gridCol w:w="121"/>
        <w:gridCol w:w="990"/>
        <w:gridCol w:w="90"/>
        <w:gridCol w:w="900"/>
        <w:gridCol w:w="90"/>
        <w:gridCol w:w="992"/>
      </w:tblGrid>
      <w:tr w:rsidR="00D474AA" w:rsidRPr="00AE611E" w14:paraId="25D0859C" w14:textId="77777777" w:rsidTr="0017619D">
        <w:trPr>
          <w:trHeight w:val="144"/>
        </w:trPr>
        <w:tc>
          <w:tcPr>
            <w:tcW w:w="5225" w:type="dxa"/>
            <w:gridSpan w:val="7"/>
          </w:tcPr>
          <w:p w14:paraId="3C2AE441" w14:textId="77777777" w:rsidR="00D474AA" w:rsidRPr="00782CB2" w:rsidRDefault="00D474AA" w:rsidP="009E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5"/>
          </w:tcPr>
          <w:p w14:paraId="22515903" w14:textId="77777777" w:rsidR="00D474AA" w:rsidRPr="00782CB2" w:rsidRDefault="00D474AA" w:rsidP="009E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4"/>
              <w:jc w:val="right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</w:rPr>
            </w:pPr>
            <w:r w:rsidRPr="00782CB2">
              <w:rPr>
                <w:rFonts w:asciiTheme="majorBidi" w:eastAsia="Verdana" w:hAnsiTheme="majorBidi"/>
                <w:b/>
                <w:bCs/>
                <w:sz w:val="24"/>
                <w:szCs w:val="24"/>
                <w:cs/>
              </w:rPr>
              <w:t>(</w:t>
            </w:r>
            <w:r w:rsidRPr="00782CB2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หน่วย: พันบาท)</w:t>
            </w:r>
          </w:p>
        </w:tc>
      </w:tr>
      <w:tr w:rsidR="00D40D19" w:rsidRPr="00782CB2" w14:paraId="325F5EA1" w14:textId="76C9CB21" w:rsidTr="0017619D">
        <w:trPr>
          <w:trHeight w:val="144"/>
        </w:trPr>
        <w:tc>
          <w:tcPr>
            <w:tcW w:w="2073" w:type="dxa"/>
          </w:tcPr>
          <w:p w14:paraId="0A957008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21F796C2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782CB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1" w:type="dxa"/>
          </w:tcPr>
          <w:p w14:paraId="336E9160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36829B9D" w14:textId="62FC7C4E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82CB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40D19" w:rsidRPr="00AE611E" w14:paraId="5185850C" w14:textId="22490BBA" w:rsidTr="0017619D">
        <w:trPr>
          <w:trHeight w:val="144"/>
        </w:trPr>
        <w:tc>
          <w:tcPr>
            <w:tcW w:w="2073" w:type="dxa"/>
          </w:tcPr>
          <w:p w14:paraId="0FBE0B47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08C34C88" w14:textId="2D0E0122" w:rsidR="00D40D19" w:rsidRPr="00782CB2" w:rsidRDefault="00A60254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sz w:val="24"/>
                <w:szCs w:val="24"/>
                <w:cs/>
              </w:rPr>
              <w:t>พื้นที่ใน</w:t>
            </w:r>
            <w:r w:rsidR="00D40D19" w:rsidRPr="00782CB2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75BB78D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49D7444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782CB2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47821897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64F6220F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782CB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</w:tcPr>
          <w:p w14:paraId="1B9E801F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2299772" w14:textId="38C97DC2" w:rsidR="00D40D19" w:rsidRPr="00782CB2" w:rsidRDefault="00974C92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b/>
                <w:bCs/>
                <w:sz w:val="24"/>
                <w:szCs w:val="24"/>
                <w:cs/>
              </w:rPr>
              <w:t>พื้นที่ใน</w:t>
            </w:r>
            <w:r w:rsidRPr="00782CB2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0132CB" w14:textId="00B606A5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D97973" w14:textId="5EEA97AE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82CB2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199947" w14:textId="77777777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53B363" w14:textId="68C9E139" w:rsidR="00D40D19" w:rsidRPr="00782CB2" w:rsidRDefault="00D40D19" w:rsidP="00D4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782CB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841B9" w:rsidRPr="00AE611E" w14:paraId="3845EAF4" w14:textId="0A1C732D" w:rsidTr="0017619D">
        <w:trPr>
          <w:trHeight w:val="144"/>
        </w:trPr>
        <w:tc>
          <w:tcPr>
            <w:tcW w:w="2073" w:type="dxa"/>
            <w:tcBorders>
              <w:top w:val="single" w:sz="4" w:space="0" w:color="auto"/>
            </w:tcBorders>
          </w:tcPr>
          <w:p w14:paraId="0A4DF0E8" w14:textId="589A3148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  <w:t>1</w:t>
            </w:r>
            <w:r w:rsidRPr="00782CB2">
              <w:rPr>
                <w:rFonts w:asciiTheme="majorBidi" w:eastAsia="Verdana" w:hAnsiTheme="majorBidi"/>
                <w:spacing w:val="-2"/>
                <w:sz w:val="24"/>
                <w:szCs w:val="24"/>
                <w:cs/>
              </w:rPr>
              <w:t xml:space="preserve"> </w:t>
            </w: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  <w:t>2567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6B1FBC0F" w14:textId="1F67F219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394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3B7E8C1A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D196A5" w14:textId="56BADE01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038CD937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D75B8F8" w14:textId="11263FA1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398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54104FF4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7FD0A4" w14:textId="254C1DF0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394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C13C29" w14:textId="32850E3C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888844" w14:textId="4040DDE2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6A38E9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7B3202" w14:textId="23D72A4F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398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803</w:t>
            </w:r>
          </w:p>
        </w:tc>
      </w:tr>
      <w:tr w:rsidR="000841B9" w:rsidRPr="00AE611E" w14:paraId="65D81812" w14:textId="092C1D13" w:rsidTr="0017619D">
        <w:trPr>
          <w:trHeight w:val="144"/>
        </w:trPr>
        <w:tc>
          <w:tcPr>
            <w:tcW w:w="2073" w:type="dxa"/>
          </w:tcPr>
          <w:p w14:paraId="6D535998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2" w:type="dxa"/>
          </w:tcPr>
          <w:p w14:paraId="31A11CF2" w14:textId="588F45E4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177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6" w:type="dxa"/>
          </w:tcPr>
          <w:p w14:paraId="0CE04C27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D63EA6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1D2E2EEA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0FCA7ADD" w14:textId="236BF979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177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121" w:type="dxa"/>
          </w:tcPr>
          <w:p w14:paraId="099F6575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1C51F9" w14:textId="2C3BD769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177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3873C77C" w14:textId="584FF950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03DAE5" w14:textId="2338D6C8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B6048D9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640EC8" w14:textId="1680D7C0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177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546</w:t>
            </w:r>
          </w:p>
        </w:tc>
      </w:tr>
      <w:tr w:rsidR="000841B9" w:rsidRPr="00AE611E" w14:paraId="46A6E966" w14:textId="5BF13BB4" w:rsidTr="0017619D">
        <w:trPr>
          <w:trHeight w:val="144"/>
        </w:trPr>
        <w:tc>
          <w:tcPr>
            <w:tcW w:w="2073" w:type="dxa"/>
          </w:tcPr>
          <w:p w14:paraId="2E2055B0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>ลดลง</w:t>
            </w:r>
          </w:p>
        </w:tc>
        <w:tc>
          <w:tcPr>
            <w:tcW w:w="982" w:type="dxa"/>
          </w:tcPr>
          <w:p w14:paraId="2984110A" w14:textId="61FBA694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815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4A8E66C7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09B855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13F17F21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2A6DE32" w14:textId="3C6CA895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815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</w:tcPr>
          <w:p w14:paraId="2C1F99D0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C5C2E" w14:textId="32EDA686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815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6CE4FBF" w14:textId="2B918F8A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A20588" w14:textId="791B885D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8D973E4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C4A9F" w14:textId="20C1EC52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815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0841B9" w:rsidRPr="00AE611E" w14:paraId="35AE90A3" w14:textId="585A5A2B" w:rsidTr="0017619D">
        <w:trPr>
          <w:trHeight w:val="144"/>
        </w:trPr>
        <w:tc>
          <w:tcPr>
            <w:tcW w:w="2073" w:type="dxa"/>
          </w:tcPr>
          <w:p w14:paraId="0C54C19A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2" w:type="dxa"/>
          </w:tcPr>
          <w:p w14:paraId="2A93F8BA" w14:textId="70A17002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92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163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09B9D1DD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8B4BA0B" w14:textId="68508C80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411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14:paraId="0851F8AA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4BBD3BDE" w14:textId="1792BEA4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92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574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</w:tcPr>
          <w:p w14:paraId="33285CD9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951E53" w14:textId="1BE89504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92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163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9868D1A" w14:textId="05246721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976987" w14:textId="060C4131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411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DC8AD93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215BD" w14:textId="372F63FD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92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574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0841B9" w:rsidRPr="00AE611E" w14:paraId="399C1A94" w14:textId="5DA22B52" w:rsidTr="0017619D">
        <w:trPr>
          <w:trHeight w:val="144"/>
        </w:trPr>
        <w:tc>
          <w:tcPr>
            <w:tcW w:w="2073" w:type="dxa"/>
          </w:tcPr>
          <w:p w14:paraId="04EF80A7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77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spacing w:val="-2"/>
                <w:sz w:val="24"/>
                <w:szCs w:val="24"/>
                <w:cs/>
              </w:rPr>
              <w:t>ส่วนลดค่าเช่า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73274C6C" w14:textId="33CF5E4D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964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45ABCF8F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467265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089F778B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8B9C3DE" w14:textId="7880D2C9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964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</w:tcPr>
          <w:p w14:paraId="61D1F542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42441E" w14:textId="450752C9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964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B50BFD8" w14:textId="362E7B70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A4981A" w14:textId="315EEAF4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15A6B1C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64DE34" w14:textId="20624BE6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964</w:t>
            </w:r>
            <w:r w:rsidRPr="0011339B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0841B9" w:rsidRPr="00AE611E" w14:paraId="1B4C4099" w14:textId="7F4C6750" w:rsidTr="0017619D">
        <w:trPr>
          <w:trHeight w:val="144"/>
        </w:trPr>
        <w:tc>
          <w:tcPr>
            <w:tcW w:w="2073" w:type="dxa"/>
          </w:tcPr>
          <w:p w14:paraId="34B46E11" w14:textId="154BB74C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  <w:t>31</w:t>
            </w:r>
            <w:r w:rsidRPr="00782CB2">
              <w:rPr>
                <w:rFonts w:asciiTheme="majorBidi" w:eastAsia="Verdana" w:hAnsiTheme="majorBidi"/>
                <w:spacing w:val="-2"/>
                <w:sz w:val="24"/>
                <w:szCs w:val="24"/>
                <w:cs/>
              </w:rPr>
              <w:t xml:space="preserve"> </w:t>
            </w: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  <w:t>2567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08EF54E6" w14:textId="2510FF82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453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96" w:type="dxa"/>
          </w:tcPr>
          <w:p w14:paraId="6098C369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F8D7466" w14:textId="40F5508A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91" w:type="dxa"/>
          </w:tcPr>
          <w:p w14:paraId="50B7646A" w14:textId="77777777" w:rsidR="000841B9" w:rsidRPr="00782CB2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26941DE9" w14:textId="43D719D0" w:rsidR="000841B9" w:rsidRPr="00782CB2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457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121" w:type="dxa"/>
          </w:tcPr>
          <w:p w14:paraId="754D0ED3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35579B" w14:textId="3EAE2AC4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453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90" w:type="dxa"/>
          </w:tcPr>
          <w:p w14:paraId="2D732A65" w14:textId="4F13371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618981" w14:textId="212D9F3E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90" w:type="dxa"/>
          </w:tcPr>
          <w:p w14:paraId="61DE5719" w14:textId="77777777" w:rsidR="000841B9" w:rsidRPr="0011339B" w:rsidRDefault="000841B9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245948" w14:textId="28EF0089" w:rsidR="000841B9" w:rsidRPr="0011339B" w:rsidRDefault="00B47EFF" w:rsidP="0008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457</w:t>
            </w:r>
            <w:r w:rsidR="000841B9" w:rsidRPr="001133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996</w:t>
            </w:r>
          </w:p>
        </w:tc>
      </w:tr>
      <w:tr w:rsidR="002A3D96" w:rsidRPr="00AE611E" w14:paraId="3CDA07B2" w14:textId="7AEF5E84" w:rsidTr="0017619D">
        <w:trPr>
          <w:trHeight w:val="252"/>
        </w:trPr>
        <w:tc>
          <w:tcPr>
            <w:tcW w:w="2073" w:type="dxa"/>
          </w:tcPr>
          <w:p w14:paraId="5756F5F6" w14:textId="77777777" w:rsidR="002A3D96" w:rsidRPr="00782CB2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2" w:type="dxa"/>
          </w:tcPr>
          <w:p w14:paraId="3E26CA0A" w14:textId="0D06B0A6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96" w:type="dxa"/>
          </w:tcPr>
          <w:p w14:paraId="7121BC25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3BC177" w14:textId="2F18D288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91" w:type="dxa"/>
          </w:tcPr>
          <w:p w14:paraId="2D79CCF8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4B91EA9" w14:textId="75FA6141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21" w:type="dxa"/>
          </w:tcPr>
          <w:p w14:paraId="29A37618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50CA53" w14:textId="129F66EA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90" w:type="dxa"/>
          </w:tcPr>
          <w:p w14:paraId="5142AB47" w14:textId="3A554BFC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8BCEA2" w14:textId="5E9748E5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519FB868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09DC8C" w14:textId="7EFB8A3D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</w:tr>
      <w:tr w:rsidR="002A3D96" w:rsidRPr="00AE611E" w14:paraId="36553F2C" w14:textId="3BDB51C2" w:rsidTr="0017619D">
        <w:trPr>
          <w:trHeight w:val="144"/>
        </w:trPr>
        <w:tc>
          <w:tcPr>
            <w:tcW w:w="2073" w:type="dxa"/>
          </w:tcPr>
          <w:p w14:paraId="13660A63" w14:textId="77777777" w:rsidR="002A3D96" w:rsidRPr="00782CB2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>ลดลง</w:t>
            </w:r>
          </w:p>
        </w:tc>
        <w:tc>
          <w:tcPr>
            <w:tcW w:w="982" w:type="dxa"/>
          </w:tcPr>
          <w:p w14:paraId="4CA93FD2" w14:textId="10DFF536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4023C8D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D997DC" w14:textId="7C8172C2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1AA393F6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0701152" w14:textId="6DFF1DC8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</w:tcPr>
          <w:p w14:paraId="5C037F50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BFBA7D" w14:textId="2F0C57D0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8D2772C" w14:textId="7BB34089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EBED63" w14:textId="4A5F52D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1D7FCF4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DC5917" w14:textId="78B7E19B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A3D96" w:rsidRPr="00AE611E" w14:paraId="6B0D1687" w14:textId="2230C97C" w:rsidTr="0017619D">
        <w:trPr>
          <w:trHeight w:val="144"/>
        </w:trPr>
        <w:tc>
          <w:tcPr>
            <w:tcW w:w="2073" w:type="dxa"/>
          </w:tcPr>
          <w:p w14:paraId="7F65404A" w14:textId="77777777" w:rsidR="002A3D96" w:rsidRPr="00782CB2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2" w:type="dxa"/>
          </w:tcPr>
          <w:p w14:paraId="6A6057C2" w14:textId="3D0994E0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534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0D139781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3A7E42A" w14:textId="1BCD994A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14:paraId="1AE8F0DB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756CD3FA" w14:textId="4F257365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</w:tcPr>
          <w:p w14:paraId="484F1EE2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30A1C5" w14:textId="521EB7C6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A43D2BA" w14:textId="06FFB0DC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824C74" w14:textId="4419902F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E6F1E45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AE6E57" w14:textId="7644428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A3D96" w:rsidRPr="00AE611E" w14:paraId="5DB4C873" w14:textId="729B9715" w:rsidTr="0017619D">
        <w:trPr>
          <w:trHeight w:val="144"/>
        </w:trPr>
        <w:tc>
          <w:tcPr>
            <w:tcW w:w="2073" w:type="dxa"/>
          </w:tcPr>
          <w:p w14:paraId="70262ADB" w14:textId="76C2ED60" w:rsidR="002A3D96" w:rsidRPr="00C57FBB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3"/>
                <w:szCs w:val="23"/>
                <w:cs/>
              </w:rPr>
            </w:pPr>
            <w:r w:rsidRPr="00C57FBB">
              <w:rPr>
                <w:rFonts w:asciiTheme="majorBidi" w:eastAsia="Verdana" w:hAnsiTheme="majorBidi" w:cstheme="majorBidi" w:hint="cs"/>
                <w:sz w:val="23"/>
                <w:szCs w:val="23"/>
                <w:cs/>
              </w:rPr>
              <w:t>ผลต่างจากการแปลงค่างบการเงิ</w:t>
            </w:r>
            <w:r>
              <w:rPr>
                <w:rFonts w:asciiTheme="majorBidi" w:eastAsia="Verdana" w:hAnsiTheme="majorBidi" w:cstheme="majorBidi" w:hint="cs"/>
                <w:sz w:val="23"/>
                <w:szCs w:val="23"/>
                <w:cs/>
              </w:rPr>
              <w:t>น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03471078" w14:textId="356C9AA1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584F7747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B9FB4A9" w14:textId="601126CA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38E2AE62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B48AA29" w14:textId="764E35B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</w:tcPr>
          <w:p w14:paraId="0EC31C98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B0B955" w14:textId="52632F84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591F028" w14:textId="47F095D4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A6CC51" w14:textId="1F42419D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39839BE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00040D" w14:textId="5D3D30E6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3D9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2A3D96" w:rsidRPr="00AE611E" w14:paraId="01F7C2F5" w14:textId="018065C1" w:rsidTr="0017619D">
        <w:trPr>
          <w:trHeight w:val="144"/>
        </w:trPr>
        <w:tc>
          <w:tcPr>
            <w:tcW w:w="2073" w:type="dxa"/>
          </w:tcPr>
          <w:p w14:paraId="7B7AD0CB" w14:textId="7D2B8C81" w:rsidR="002A3D96" w:rsidRPr="00782CB2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</w:pP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  <w:t>31</w:t>
            </w:r>
            <w:r w:rsidRPr="00782CB2">
              <w:rPr>
                <w:rFonts w:asciiTheme="majorBidi" w:eastAsia="Verdana" w:hAnsiTheme="majorBidi"/>
                <w:spacing w:val="-2"/>
                <w:sz w:val="24"/>
                <w:szCs w:val="24"/>
                <w:cs/>
              </w:rPr>
              <w:t xml:space="preserve"> </w:t>
            </w:r>
            <w:r w:rsidRPr="00782CB2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pacing w:val="-2"/>
                <w:sz w:val="24"/>
                <w:szCs w:val="24"/>
              </w:rPr>
              <w:t>2568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1A906F7" w14:textId="36DFFBB5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96" w:type="dxa"/>
          </w:tcPr>
          <w:p w14:paraId="3C7CF817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1465356" w14:textId="4E5152BF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91" w:type="dxa"/>
          </w:tcPr>
          <w:p w14:paraId="21F7E0F0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D7D10BC" w14:textId="5BC2801F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21" w:type="dxa"/>
          </w:tcPr>
          <w:p w14:paraId="1E0C4D56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4F4647" w14:textId="2374F0E0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90" w:type="dxa"/>
          </w:tcPr>
          <w:p w14:paraId="23D045F0" w14:textId="7518B11B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BE0DC4" w14:textId="78B60DFB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90" w:type="dxa"/>
          </w:tcPr>
          <w:p w14:paraId="5A3DB9F5" w14:textId="77777777" w:rsidR="002A3D96" w:rsidRPr="002A3D96" w:rsidRDefault="002A3D96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5CC5F93" w14:textId="1FC71583" w:rsidR="002A3D96" w:rsidRPr="002A3D96" w:rsidRDefault="00B47EFF" w:rsidP="002A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2A3D96" w:rsidRPr="002A3D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</w:tr>
    </w:tbl>
    <w:p w14:paraId="3D59C359" w14:textId="4C14FA84" w:rsidR="00955A72" w:rsidRDefault="00955A72" w:rsidP="001709E3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หนี้สินตามสัญญาเช่า</w:t>
      </w:r>
    </w:p>
    <w:tbl>
      <w:tblPr>
        <w:tblW w:w="8157" w:type="dxa"/>
        <w:tblInd w:w="10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1008"/>
        <w:gridCol w:w="144"/>
        <w:gridCol w:w="1008"/>
        <w:gridCol w:w="144"/>
        <w:gridCol w:w="1008"/>
        <w:gridCol w:w="144"/>
        <w:gridCol w:w="1008"/>
      </w:tblGrid>
      <w:tr w:rsidR="001C1146" w:rsidRPr="001C1146" w14:paraId="61083603" w14:textId="77777777" w:rsidTr="00881341">
        <w:tc>
          <w:tcPr>
            <w:tcW w:w="3693" w:type="dxa"/>
          </w:tcPr>
          <w:p w14:paraId="5F0F0160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B49870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448F559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F9506B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08EE0BA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45020D5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C114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1C1146" w:rsidRPr="001C1146" w14:paraId="34E3E288" w14:textId="77777777" w:rsidTr="00881341">
        <w:tc>
          <w:tcPr>
            <w:tcW w:w="3693" w:type="dxa"/>
          </w:tcPr>
          <w:p w14:paraId="130CF87E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3A5C6B9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1C114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9C595F4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C167719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1C114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1146" w:rsidRPr="001C1146" w14:paraId="607E5B14" w14:textId="77777777" w:rsidTr="00881341">
        <w:tc>
          <w:tcPr>
            <w:tcW w:w="3693" w:type="dxa"/>
          </w:tcPr>
          <w:p w14:paraId="25765D57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E79597" w14:textId="15B87980" w:rsidR="001C1146" w:rsidRPr="001C1146" w:rsidRDefault="00B47EFF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62AA87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34F3BB" w14:textId="5E505869" w:rsidR="001C1146" w:rsidRPr="001C1146" w:rsidRDefault="00B47EFF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4D771BFC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795E39" w14:textId="3692AF6B" w:rsidR="001C1146" w:rsidRPr="001C1146" w:rsidRDefault="00B47EFF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4209C14" w14:textId="77777777" w:rsidR="001C1146" w:rsidRPr="001C1146" w:rsidRDefault="001C1146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109058" w14:textId="3BF0297E" w:rsidR="001C1146" w:rsidRPr="001C1146" w:rsidRDefault="00B47EFF" w:rsidP="001C1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FF0F37" w:rsidRPr="001C1146" w14:paraId="00E0AAD6" w14:textId="77777777" w:rsidTr="005A36A4">
        <w:tc>
          <w:tcPr>
            <w:tcW w:w="3693" w:type="dxa"/>
          </w:tcPr>
          <w:p w14:paraId="6A7909AC" w14:textId="77777777" w:rsidR="00FF0F37" w:rsidRPr="001C1146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C11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จํานวนเงินที่ต้องจ่ายตามสัญญาเช่า</w:t>
            </w:r>
          </w:p>
        </w:tc>
        <w:tc>
          <w:tcPr>
            <w:tcW w:w="1008" w:type="dxa"/>
          </w:tcPr>
          <w:p w14:paraId="4074EB8B" w14:textId="50838A0E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144" w:type="dxa"/>
          </w:tcPr>
          <w:p w14:paraId="607D0817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7AC36F8" w14:textId="74A24EAE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44" w:type="dxa"/>
          </w:tcPr>
          <w:p w14:paraId="64C58F0D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08" w:type="dxa"/>
          </w:tcPr>
          <w:p w14:paraId="0A0DC017" w14:textId="690AB0BA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44" w:type="dxa"/>
          </w:tcPr>
          <w:p w14:paraId="4C8EE814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6A2A2C" w14:textId="3EEA53A2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</w:tr>
      <w:tr w:rsidR="00FF0F37" w:rsidRPr="001C1146" w14:paraId="36D83D11" w14:textId="77777777" w:rsidTr="00AD650A">
        <w:tc>
          <w:tcPr>
            <w:tcW w:w="3693" w:type="dxa"/>
          </w:tcPr>
          <w:p w14:paraId="460686D8" w14:textId="77777777" w:rsidR="00FF0F37" w:rsidRPr="001C1146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3" w:hanging="360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C114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C11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:</w:t>
            </w:r>
            <w:r w:rsidRPr="001C11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ab/>
              <w:t>ดอกเบี้ยจ่ายรอการตัดจําหน่าย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6FE1AB" w14:textId="49EE8245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763109DA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53DAE4" w14:textId="2BCC3061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76014FD7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60E457" w14:textId="03E318FE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3F24B38C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08E8CF" w14:textId="77B894F6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F0F37" w:rsidRPr="001C1146" w14:paraId="0AF5510A" w14:textId="77777777" w:rsidTr="00AD650A">
        <w:tc>
          <w:tcPr>
            <w:tcW w:w="3693" w:type="dxa"/>
          </w:tcPr>
          <w:p w14:paraId="20AB965C" w14:textId="77777777" w:rsidR="00FF0F37" w:rsidRPr="001C1146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C11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B41173" w14:textId="11782FA8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144" w:type="dxa"/>
          </w:tcPr>
          <w:p w14:paraId="240E544D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4C4DAA0" w14:textId="22B21083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4" w:type="dxa"/>
          </w:tcPr>
          <w:p w14:paraId="1F03FEFF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5A526D" w14:textId="68273688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44" w:type="dxa"/>
          </w:tcPr>
          <w:p w14:paraId="5F191EF9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1C62E91" w14:textId="6D21230D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  <w:tr w:rsidR="00FF0F37" w:rsidRPr="001C1146" w14:paraId="14C85C7E" w14:textId="77777777" w:rsidTr="00AD650A">
        <w:tc>
          <w:tcPr>
            <w:tcW w:w="3693" w:type="dxa"/>
          </w:tcPr>
          <w:p w14:paraId="00329061" w14:textId="77777777" w:rsidR="00FF0F37" w:rsidRPr="001C1146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3" w:hanging="36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1C114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C11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:</w:t>
            </w:r>
            <w:r w:rsidRPr="001C11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ab/>
              <w:t>ส่วนที่ถึงกําหนดชําระภายในหนึ่งปี</w:t>
            </w:r>
          </w:p>
        </w:tc>
        <w:tc>
          <w:tcPr>
            <w:tcW w:w="1008" w:type="dxa"/>
          </w:tcPr>
          <w:p w14:paraId="2ED97F01" w14:textId="0A61837C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68EA11D1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6BA7FF3" w14:textId="7C9CDE3B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6BCB853C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C347A7" w14:textId="26FA4C8A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53A0D16B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B8EEA88" w14:textId="4C9126D9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FF0F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F0F37" w:rsidRPr="001C1146" w14:paraId="393EB6AF" w14:textId="77777777" w:rsidTr="00881341">
        <w:tc>
          <w:tcPr>
            <w:tcW w:w="3693" w:type="dxa"/>
          </w:tcPr>
          <w:p w14:paraId="659115A1" w14:textId="77777777" w:rsidR="00FF0F37" w:rsidRPr="001C1146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C11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ส่วนที่ถึงกําหนดชําระเกินกว่าหนึ่งปี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9F7A2C0" w14:textId="045C6369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44" w:type="dxa"/>
          </w:tcPr>
          <w:p w14:paraId="7C2B4A61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D17901" w14:textId="2D86904C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4" w:type="dxa"/>
          </w:tcPr>
          <w:p w14:paraId="361BE851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7AC33CE" w14:textId="7892F17F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144" w:type="dxa"/>
          </w:tcPr>
          <w:p w14:paraId="544C5182" w14:textId="77777777" w:rsidR="00FF0F37" w:rsidRPr="00FF0F37" w:rsidRDefault="00FF0F37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DFC2BE" w14:textId="13A93E2D" w:rsidR="00FF0F37" w:rsidRPr="00FF0F37" w:rsidRDefault="00B47EFF" w:rsidP="00FF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FF0F37" w:rsidRPr="00FF0F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</w:tbl>
    <w:p w14:paraId="78BAC859" w14:textId="2AE8D6FF" w:rsidR="00955A72" w:rsidRPr="003801A9" w:rsidRDefault="00BA372C" w:rsidP="0036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01A9">
        <w:rPr>
          <w:rFonts w:asciiTheme="majorBidi" w:hAnsiTheme="majorBidi" w:cstheme="majorBidi"/>
          <w:sz w:val="28"/>
          <w:szCs w:val="28"/>
          <w:cs/>
        </w:rPr>
        <w:t>การวิเคราะห์การครบกําหนดของจํานวนเงินที่ต้องจ่ายตามสัญญาเช่าได้เปิดเผยข้อมูลไว้ในหมายเหตุประกอบ</w:t>
      </w:r>
      <w:r w:rsidRPr="00BB2CC2">
        <w:rPr>
          <w:rFonts w:asciiTheme="majorBidi" w:hAnsiTheme="majorBidi" w:cstheme="majorBidi"/>
          <w:sz w:val="28"/>
          <w:szCs w:val="28"/>
          <w:cs/>
        </w:rPr>
        <w:t xml:space="preserve">งบการเงินข้อ </w:t>
      </w:r>
      <w:r w:rsidR="00B47EFF" w:rsidRPr="00B47EFF">
        <w:rPr>
          <w:rFonts w:asciiTheme="majorBidi" w:hAnsiTheme="majorBidi" w:cstheme="majorBidi"/>
          <w:sz w:val="28"/>
          <w:szCs w:val="28"/>
        </w:rPr>
        <w:t>29</w:t>
      </w:r>
      <w:r w:rsidRPr="00BB2CC2">
        <w:rPr>
          <w:rFonts w:asciiTheme="majorBidi" w:hAnsiTheme="majorBidi" w:cs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2</w:t>
      </w:r>
      <w:r w:rsidRPr="00BB2CC2">
        <w:rPr>
          <w:rFonts w:asciiTheme="majorBidi" w:hAnsiTheme="majorBidi" w:cstheme="majorBidi"/>
          <w:sz w:val="28"/>
          <w:szCs w:val="28"/>
          <w:cs/>
        </w:rPr>
        <w:t xml:space="preserve"> ภายใต้หัวข้อความเสี่ยงด้านสภาพคล่อง</w:t>
      </w:r>
    </w:p>
    <w:p w14:paraId="30A4E61C" w14:textId="5C68433F" w:rsidR="00955A72" w:rsidRDefault="00955A72" w:rsidP="00002CD3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164" w:type="dxa"/>
        <w:tblInd w:w="10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1003"/>
        <w:gridCol w:w="150"/>
        <w:gridCol w:w="1014"/>
        <w:gridCol w:w="138"/>
        <w:gridCol w:w="1014"/>
        <w:gridCol w:w="138"/>
        <w:gridCol w:w="1014"/>
      </w:tblGrid>
      <w:tr w:rsidR="00002CD3" w:rsidRPr="00002CD3" w14:paraId="11CF5FD5" w14:textId="77777777" w:rsidTr="000C08A9">
        <w:tc>
          <w:tcPr>
            <w:tcW w:w="3693" w:type="dxa"/>
          </w:tcPr>
          <w:p w14:paraId="6D3D162A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5B883BAC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" w:type="dxa"/>
          </w:tcPr>
          <w:p w14:paraId="14661D6A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14:paraId="2C831C83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3CE99F7D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6" w:type="dxa"/>
            <w:gridSpan w:val="3"/>
          </w:tcPr>
          <w:p w14:paraId="69984657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002CD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002CD3" w:rsidRPr="00002CD3" w14:paraId="34484195" w14:textId="77777777" w:rsidTr="000C08A9">
        <w:tc>
          <w:tcPr>
            <w:tcW w:w="3693" w:type="dxa"/>
          </w:tcPr>
          <w:p w14:paraId="5B9C3B41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</w:tcPr>
          <w:p w14:paraId="139A1464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002CD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190D09C3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243C319E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002CD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3" w:rsidRPr="00002CD3" w14:paraId="354A7AD3" w14:textId="77777777" w:rsidTr="000C08A9">
        <w:tc>
          <w:tcPr>
            <w:tcW w:w="3693" w:type="dxa"/>
          </w:tcPr>
          <w:p w14:paraId="5308BA09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10D5BAFF" w14:textId="558C8BD2" w:rsidR="00002CD3" w:rsidRPr="00002CD3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7273864D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54F4249E" w14:textId="208A82E1" w:rsidR="00002CD3" w:rsidRPr="00002CD3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38" w:type="dxa"/>
          </w:tcPr>
          <w:p w14:paraId="352DA9ED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33DCAB7C" w14:textId="350A05BA" w:rsidR="00002CD3" w:rsidRPr="00002CD3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33AB8B57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570D5388" w14:textId="2E28E2A6" w:rsidR="00002CD3" w:rsidRPr="00002CD3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1068E9" w:rsidRPr="00002CD3" w14:paraId="3E58B15F" w14:textId="77777777" w:rsidTr="000C08A9">
        <w:tc>
          <w:tcPr>
            <w:tcW w:w="3693" w:type="dxa"/>
          </w:tcPr>
          <w:p w14:paraId="0556B225" w14:textId="77777777" w:rsidR="001068E9" w:rsidRPr="00002CD3" w:rsidRDefault="001068E9" w:rsidP="00BD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2CD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03" w:type="dxa"/>
          </w:tcPr>
          <w:p w14:paraId="69FCDF79" w14:textId="58E54F5D" w:rsidR="001068E9" w:rsidRPr="00002CD3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107</w:t>
            </w:r>
            <w:r w:rsidR="00B617DA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476</w:t>
            </w:r>
          </w:p>
        </w:tc>
        <w:tc>
          <w:tcPr>
            <w:tcW w:w="150" w:type="dxa"/>
            <w:vAlign w:val="bottom"/>
          </w:tcPr>
          <w:p w14:paraId="25162157" w14:textId="77777777" w:rsidR="001068E9" w:rsidRPr="00002CD3" w:rsidRDefault="001068E9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14:paraId="5D09CE29" w14:textId="4DD1FE6B" w:rsidR="001068E9" w:rsidRPr="00B617DA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1068E9" w:rsidRPr="00B617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38" w:type="dxa"/>
            <w:vAlign w:val="bottom"/>
          </w:tcPr>
          <w:p w14:paraId="5C36E6A4" w14:textId="77777777" w:rsidR="001068E9" w:rsidRPr="00002CD3" w:rsidRDefault="001068E9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14:paraId="413B030F" w14:textId="6966FB8F" w:rsidR="001068E9" w:rsidRPr="00002CD3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102</w:t>
            </w:r>
            <w:r w:rsidR="00B617DA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364</w:t>
            </w:r>
          </w:p>
        </w:tc>
        <w:tc>
          <w:tcPr>
            <w:tcW w:w="138" w:type="dxa"/>
            <w:vAlign w:val="bottom"/>
          </w:tcPr>
          <w:p w14:paraId="0FF13C5B" w14:textId="77777777" w:rsidR="001068E9" w:rsidRPr="00002CD3" w:rsidRDefault="001068E9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14:paraId="34A523BC" w14:textId="65C61B30" w:rsidR="001068E9" w:rsidRPr="00B617DA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1068E9" w:rsidRPr="00B617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</w:tr>
      <w:tr w:rsidR="001068E9" w:rsidRPr="00002CD3" w14:paraId="601A5308" w14:textId="77777777" w:rsidTr="000C08A9">
        <w:tc>
          <w:tcPr>
            <w:tcW w:w="3693" w:type="dxa"/>
          </w:tcPr>
          <w:p w14:paraId="6B996DB0" w14:textId="77777777" w:rsidR="001068E9" w:rsidRPr="00002CD3" w:rsidRDefault="001068E9" w:rsidP="00BD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2CD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03" w:type="dxa"/>
          </w:tcPr>
          <w:p w14:paraId="7811F384" w14:textId="323C23E4" w:rsidR="001068E9" w:rsidRPr="00002CD3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29</w:t>
            </w:r>
            <w:r w:rsidR="00B617DA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194</w:t>
            </w:r>
          </w:p>
        </w:tc>
        <w:tc>
          <w:tcPr>
            <w:tcW w:w="150" w:type="dxa"/>
            <w:vAlign w:val="bottom"/>
          </w:tcPr>
          <w:p w14:paraId="63B81573" w14:textId="77777777" w:rsidR="001068E9" w:rsidRPr="00002CD3" w:rsidRDefault="001068E9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14:paraId="281BB86B" w14:textId="460A1C90" w:rsidR="001068E9" w:rsidRPr="00B617DA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068E9" w:rsidRPr="00B617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138" w:type="dxa"/>
            <w:vAlign w:val="bottom"/>
          </w:tcPr>
          <w:p w14:paraId="4A7E99F7" w14:textId="77777777" w:rsidR="001068E9" w:rsidRPr="00002CD3" w:rsidRDefault="001068E9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14:paraId="75E5824D" w14:textId="6C6A917E" w:rsidR="001068E9" w:rsidRPr="00002CD3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28</w:t>
            </w:r>
            <w:r w:rsidR="00B617DA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076</w:t>
            </w:r>
          </w:p>
        </w:tc>
        <w:tc>
          <w:tcPr>
            <w:tcW w:w="138" w:type="dxa"/>
            <w:vAlign w:val="bottom"/>
          </w:tcPr>
          <w:p w14:paraId="00C4C18F" w14:textId="77777777" w:rsidR="001068E9" w:rsidRPr="00002CD3" w:rsidRDefault="001068E9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14:paraId="1742288C" w14:textId="296AC6A9" w:rsidR="001068E9" w:rsidRPr="00B617DA" w:rsidRDefault="00B47EFF" w:rsidP="0010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068E9" w:rsidRPr="00B617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</w:tr>
      <w:tr w:rsidR="00002CD3" w:rsidRPr="00002CD3" w14:paraId="510EFA67" w14:textId="77777777" w:rsidTr="000C08A9">
        <w:tc>
          <w:tcPr>
            <w:tcW w:w="3693" w:type="dxa"/>
          </w:tcPr>
          <w:p w14:paraId="5852F8CD" w14:textId="237A1B91" w:rsidR="00002CD3" w:rsidRPr="00002CD3" w:rsidRDefault="00002CD3" w:rsidP="00AC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6" w:hanging="18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2A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ค่าใช้จ่ายที่เกี่ยวกับ</w:t>
            </w:r>
            <w:r w:rsidR="00AC106E" w:rsidRPr="006A2A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ค่าเช่าผันแปร</w:t>
            </w:r>
            <w:r w:rsidR="00AC106E" w:rsidRPr="006A2AC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และ</w:t>
            </w:r>
            <w:r w:rsidR="00AC106E" w:rsidRPr="006A2A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br/>
            </w:r>
            <w:r w:rsidRPr="006A2A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สัญญาเช่าสินทรัพย์อ้างอิงที่มีมูลค่าตํ่า</w:t>
            </w:r>
          </w:p>
        </w:tc>
        <w:tc>
          <w:tcPr>
            <w:tcW w:w="1003" w:type="dxa"/>
            <w:vAlign w:val="bottom"/>
          </w:tcPr>
          <w:p w14:paraId="021FA931" w14:textId="329AA184" w:rsidR="00002CD3" w:rsidRPr="00002CD3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10</w:t>
            </w:r>
            <w:r w:rsidR="0084197B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806</w:t>
            </w:r>
          </w:p>
        </w:tc>
        <w:tc>
          <w:tcPr>
            <w:tcW w:w="150" w:type="dxa"/>
            <w:vAlign w:val="bottom"/>
          </w:tcPr>
          <w:p w14:paraId="13AA72AD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0CFE2155" w14:textId="694627C6" w:rsidR="00002CD3" w:rsidRPr="00B617DA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19</w:t>
            </w:r>
            <w:r w:rsidR="0084197B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735</w:t>
            </w:r>
          </w:p>
        </w:tc>
        <w:tc>
          <w:tcPr>
            <w:tcW w:w="138" w:type="dxa"/>
            <w:vAlign w:val="bottom"/>
          </w:tcPr>
          <w:p w14:paraId="0C517321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BBA63C6" w14:textId="59C392FD" w:rsidR="00002CD3" w:rsidRPr="00002CD3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4</w:t>
            </w:r>
            <w:r w:rsidR="0084197B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198</w:t>
            </w:r>
          </w:p>
        </w:tc>
        <w:tc>
          <w:tcPr>
            <w:tcW w:w="138" w:type="dxa"/>
            <w:vAlign w:val="bottom"/>
          </w:tcPr>
          <w:p w14:paraId="289271E8" w14:textId="77777777" w:rsidR="00002CD3" w:rsidRPr="00002CD3" w:rsidRDefault="00002CD3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52895FE" w14:textId="5448295D" w:rsidR="00002CD3" w:rsidRPr="00B617DA" w:rsidRDefault="00B47EFF" w:rsidP="0098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3</w:t>
            </w:r>
            <w:r w:rsidR="0084197B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819</w:t>
            </w:r>
          </w:p>
        </w:tc>
      </w:tr>
    </w:tbl>
    <w:p w14:paraId="384944B4" w14:textId="77777777" w:rsidR="000C2154" w:rsidRDefault="000C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5661ED4E" w14:textId="7B02DF9B" w:rsidR="00955A72" w:rsidRPr="0070212F" w:rsidRDefault="00955A72" w:rsidP="00367EA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อื่น ๆ </w:t>
      </w:r>
    </w:p>
    <w:p w14:paraId="1E259676" w14:textId="77EC9811" w:rsidR="00F3196B" w:rsidRDefault="002B06DA" w:rsidP="0036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กลุ่มบริษัทมีกระแสเงินสดจ่ายทั้งหมดของสัญญาเช่าสำหรับปี</w:t>
      </w:r>
      <w:r w:rsidR="00226653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="0022665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C909D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="00C909D2">
        <w:rPr>
          <w:rFonts w:asciiTheme="majorBidi" w:hAnsiTheme="majorBidi"/>
          <w:sz w:val="28"/>
          <w:szCs w:val="28"/>
          <w:cs/>
        </w:rPr>
        <w:t xml:space="preserve"> </w:t>
      </w:r>
      <w:r w:rsidR="00F3196B">
        <w:rPr>
          <w:rFonts w:asciiTheme="majorBidi" w:hAnsiTheme="majorBidi" w:cstheme="majorBidi" w:hint="cs"/>
          <w:sz w:val="28"/>
          <w:szCs w:val="28"/>
          <w:cs/>
        </w:rPr>
        <w:t>ในงบการเงินรวม</w:t>
      </w:r>
      <w:r w:rsidRPr="0070212F">
        <w:rPr>
          <w:rFonts w:asciiTheme="majorBidi" w:hAnsiTheme="majorBidi" w:cstheme="majorBidi"/>
          <w:sz w:val="28"/>
          <w:szCs w:val="28"/>
          <w:cs/>
        </w:rPr>
        <w:t>จำนวน</w:t>
      </w:r>
      <w:r w:rsidR="0014169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982779">
        <w:rPr>
          <w:rFonts w:asciiTheme="majorBidi" w:hAnsiTheme="majorBidi"/>
          <w:sz w:val="28"/>
          <w:szCs w:val="28"/>
        </w:rPr>
        <w:t>96</w:t>
      </w:r>
      <w:r w:rsidR="00982779">
        <w:rPr>
          <w:rFonts w:asciiTheme="majorBidi" w:hAnsiTheme="majorBidi"/>
          <w:sz w:val="28"/>
          <w:szCs w:val="28"/>
          <w:cs/>
        </w:rPr>
        <w:t>.</w:t>
      </w:r>
      <w:r w:rsidR="00982779">
        <w:rPr>
          <w:rFonts w:asciiTheme="majorBidi" w:hAnsiTheme="majorBidi"/>
          <w:sz w:val="28"/>
          <w:szCs w:val="28"/>
        </w:rPr>
        <w:t>71</w:t>
      </w:r>
      <w:r w:rsidR="001F2991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632D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253D4">
        <w:rPr>
          <w:rFonts w:asciiTheme="majorBidi" w:hAnsiTheme="majorBidi"/>
          <w:sz w:val="28"/>
          <w:szCs w:val="28"/>
          <w:cs/>
        </w:rPr>
        <w:t xml:space="preserve"> </w:t>
      </w:r>
      <w:r w:rsidR="00946C2D">
        <w:rPr>
          <w:rFonts w:asciiTheme="majorBidi" w:hAnsiTheme="majorBidi" w:cstheme="majorBidi"/>
          <w:sz w:val="28"/>
          <w:szCs w:val="28"/>
        </w:rPr>
        <w:t>80</w:t>
      </w:r>
      <w:r w:rsidR="00946C2D">
        <w:rPr>
          <w:rFonts w:asciiTheme="majorBidi" w:hAnsiTheme="majorBidi"/>
          <w:sz w:val="28"/>
          <w:szCs w:val="28"/>
          <w:cs/>
        </w:rPr>
        <w:t>.</w:t>
      </w:r>
      <w:r w:rsidR="00946C2D">
        <w:rPr>
          <w:rFonts w:asciiTheme="majorBidi" w:hAnsiTheme="majorBidi" w:cstheme="majorBidi"/>
          <w:sz w:val="28"/>
          <w:szCs w:val="28"/>
        </w:rPr>
        <w:t>53</w:t>
      </w:r>
      <w:r w:rsidR="00B03251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0C2EE3" w:rsidRPr="0070212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632D3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="000C2EE3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5D9B250" w14:textId="488A72AB" w:rsidR="00140944" w:rsidRPr="0070212F" w:rsidRDefault="00A27C64" w:rsidP="0036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บริษัทมีกระแสเงินสดจ่ายทั้งหมดของสัญญาเช่าสำหรับปี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ในงบการเงิ</w:t>
      </w:r>
      <w:r w:rsidR="00503947">
        <w:rPr>
          <w:rFonts w:asciiTheme="majorBidi" w:hAnsiTheme="majorBidi" w:cstheme="majorBidi" w:hint="cs"/>
          <w:sz w:val="28"/>
          <w:szCs w:val="28"/>
          <w:cs/>
        </w:rPr>
        <w:t>นเฉพาะกิจการ</w:t>
      </w:r>
      <w:r w:rsidRPr="0070212F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35568C">
        <w:rPr>
          <w:rFonts w:asciiTheme="majorBidi" w:hAnsiTheme="majorBidi"/>
          <w:sz w:val="28"/>
          <w:szCs w:val="28"/>
        </w:rPr>
        <w:t>91</w:t>
      </w:r>
      <w:r w:rsidR="0035568C">
        <w:rPr>
          <w:rFonts w:asciiTheme="majorBidi" w:hAnsiTheme="majorBidi"/>
          <w:sz w:val="28"/>
          <w:szCs w:val="28"/>
          <w:cs/>
        </w:rPr>
        <w:t>.</w:t>
      </w:r>
      <w:r w:rsidR="0035568C">
        <w:rPr>
          <w:rFonts w:asciiTheme="majorBidi" w:hAnsiTheme="majorBidi"/>
          <w:sz w:val="28"/>
          <w:szCs w:val="28"/>
        </w:rPr>
        <w:t>97</w:t>
      </w:r>
      <w:r w:rsidR="004A213D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B220C">
        <w:rPr>
          <w:rFonts w:asciiTheme="majorBidi" w:hAnsiTheme="majorBidi"/>
          <w:sz w:val="28"/>
          <w:szCs w:val="28"/>
          <w:cs/>
        </w:rPr>
        <w:t xml:space="preserve"> </w:t>
      </w:r>
      <w:r w:rsidR="007A3828">
        <w:rPr>
          <w:rFonts w:asciiTheme="majorBidi" w:hAnsiTheme="majorBidi" w:cstheme="majorBidi"/>
          <w:sz w:val="28"/>
          <w:szCs w:val="28"/>
        </w:rPr>
        <w:t>80</w:t>
      </w:r>
      <w:r w:rsidR="007A3828">
        <w:rPr>
          <w:rFonts w:asciiTheme="majorBidi" w:hAnsiTheme="majorBidi"/>
          <w:sz w:val="28"/>
          <w:szCs w:val="28"/>
          <w:cs/>
        </w:rPr>
        <w:t>.</w:t>
      </w:r>
      <w:r w:rsidR="007A3828">
        <w:rPr>
          <w:rFonts w:asciiTheme="majorBidi" w:hAnsiTheme="majorBidi" w:cstheme="majorBidi"/>
          <w:sz w:val="28"/>
          <w:szCs w:val="28"/>
        </w:rPr>
        <w:t>53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</w:p>
    <w:p w14:paraId="71528859" w14:textId="3B6E8E56" w:rsidR="00FB6DF4" w:rsidRPr="0023025C" w:rsidRDefault="00FB6DF4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23025C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tbl>
      <w:tblPr>
        <w:tblW w:w="8734" w:type="dxa"/>
        <w:tblInd w:w="5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990"/>
        <w:gridCol w:w="90"/>
        <w:gridCol w:w="990"/>
        <w:gridCol w:w="90"/>
        <w:gridCol w:w="990"/>
        <w:gridCol w:w="99"/>
        <w:gridCol w:w="981"/>
        <w:gridCol w:w="108"/>
        <w:gridCol w:w="972"/>
        <w:gridCol w:w="106"/>
        <w:gridCol w:w="981"/>
      </w:tblGrid>
      <w:tr w:rsidR="007A0A6A" w:rsidRPr="00024FDF" w14:paraId="47576720" w14:textId="77777777" w:rsidTr="00364850">
        <w:trPr>
          <w:trHeight w:val="215"/>
        </w:trPr>
        <w:tc>
          <w:tcPr>
            <w:tcW w:w="2337" w:type="dxa"/>
          </w:tcPr>
          <w:p w14:paraId="26EF7EF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7" w:type="dxa"/>
            <w:gridSpan w:val="11"/>
          </w:tcPr>
          <w:p w14:paraId="4CE6A51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Theme="majorBidi" w:eastAsia="Verdana" w:hAnsiTheme="majorBidi"/>
                <w:b/>
                <w:bCs/>
                <w:sz w:val="24"/>
                <w:szCs w:val="24"/>
                <w:cs/>
              </w:rPr>
              <w:t>(</w:t>
            </w: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หน่วย: พันบาท)</w:t>
            </w:r>
          </w:p>
        </w:tc>
      </w:tr>
      <w:tr w:rsidR="007A0A6A" w:rsidRPr="00024FDF" w14:paraId="43B1AAED" w14:textId="77777777" w:rsidTr="009F224E">
        <w:trPr>
          <w:trHeight w:val="215"/>
        </w:trPr>
        <w:tc>
          <w:tcPr>
            <w:tcW w:w="2337" w:type="dxa"/>
          </w:tcPr>
          <w:p w14:paraId="27C943D0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vAlign w:val="bottom"/>
          </w:tcPr>
          <w:p w14:paraId="062802A2" w14:textId="300AF581" w:rsidR="007A0A6A" w:rsidRPr="00B03A28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9" w:type="dxa"/>
            <w:vAlign w:val="bottom"/>
          </w:tcPr>
          <w:p w14:paraId="47F9AC4F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8" w:type="dxa"/>
            <w:gridSpan w:val="5"/>
            <w:tcBorders>
              <w:bottom w:val="single" w:sz="4" w:space="0" w:color="auto"/>
            </w:tcBorders>
            <w:vAlign w:val="bottom"/>
          </w:tcPr>
          <w:p w14:paraId="024F9FCA" w14:textId="40F1E690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0E1E" w:rsidRPr="00024FDF" w14:paraId="100657C1" w14:textId="77777777" w:rsidTr="00F91433">
        <w:trPr>
          <w:trHeight w:val="215"/>
        </w:trPr>
        <w:tc>
          <w:tcPr>
            <w:tcW w:w="2337" w:type="dxa"/>
          </w:tcPr>
          <w:p w14:paraId="5639D55F" w14:textId="77777777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B8478" w14:textId="436BAE44" w:rsidR="00820E1E" w:rsidRPr="00820E1E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20E1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D592BC" w14:textId="77777777" w:rsidR="00820E1E" w:rsidRPr="00B03A28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1767" w14:textId="338812D7" w:rsidR="00820E1E" w:rsidRPr="00B03A28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20E1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6DB3D8" w14:textId="77777777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2EC0" w14:textId="35C7FC5D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" w:type="dxa"/>
            <w:vAlign w:val="bottom"/>
          </w:tcPr>
          <w:p w14:paraId="74A347F3" w14:textId="77777777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C2B11" w14:textId="7D21AF14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20E1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68DCF354" w14:textId="77777777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FDAA4" w14:textId="10469FF5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20E1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123D2D2" w14:textId="77777777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B84E6" w14:textId="77777777" w:rsidR="00820E1E" w:rsidRPr="00024FDF" w:rsidRDefault="00820E1E" w:rsidP="0082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" w:right="-4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0A6A" w:rsidRPr="00024FDF" w14:paraId="2E85EA01" w14:textId="77777777" w:rsidTr="00B460E9">
        <w:trPr>
          <w:trHeight w:val="215"/>
        </w:trPr>
        <w:tc>
          <w:tcPr>
            <w:tcW w:w="2337" w:type="dxa"/>
          </w:tcPr>
          <w:p w14:paraId="5E615124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672BD99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E08987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8A595" w14:textId="77777777" w:rsidR="007A0A6A" w:rsidRPr="00067A91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C51F0B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44C1A2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5EC55F7B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ECE6CC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F5EF647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91AD74A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5C1EF06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BFB9B69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C65DD7" w:rsidRPr="00024FDF" w14:paraId="6FCB683B" w14:textId="77777777" w:rsidTr="00B460E9">
        <w:trPr>
          <w:trHeight w:val="215"/>
        </w:trPr>
        <w:tc>
          <w:tcPr>
            <w:tcW w:w="2337" w:type="dxa"/>
          </w:tcPr>
          <w:p w14:paraId="626F00B4" w14:textId="51A7D962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577AD926" w14:textId="0CFE1D52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12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90" w:type="dxa"/>
          </w:tcPr>
          <w:p w14:paraId="1EE965E4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F6A28F" w14:textId="37C72FE5" w:rsidR="00C65DD7" w:rsidRPr="00067A91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90" w:type="dxa"/>
          </w:tcPr>
          <w:p w14:paraId="62C733C5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19F518" w14:textId="0C942821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60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9" w:type="dxa"/>
          </w:tcPr>
          <w:p w14:paraId="71DC5C1A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DC64F1A" w14:textId="659B2B39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12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108" w:type="dxa"/>
          </w:tcPr>
          <w:p w14:paraId="2BD56373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45505CD" w14:textId="40014415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06" w:type="dxa"/>
          </w:tcPr>
          <w:p w14:paraId="3CCC46D7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3C676E2" w14:textId="0E09E8C8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60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406</w:t>
            </w:r>
          </w:p>
        </w:tc>
      </w:tr>
      <w:tr w:rsidR="00C65DD7" w:rsidRPr="00024FDF" w14:paraId="066C63B4" w14:textId="77777777" w:rsidTr="00B460E9">
        <w:trPr>
          <w:trHeight w:val="215"/>
        </w:trPr>
        <w:tc>
          <w:tcPr>
            <w:tcW w:w="2337" w:type="dxa"/>
          </w:tcPr>
          <w:p w14:paraId="696A9F1C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A66E2CB" w14:textId="1A0E573B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15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90" w:type="dxa"/>
          </w:tcPr>
          <w:p w14:paraId="1817559F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3C805D" w14:textId="60742DFF" w:rsidR="00C65DD7" w:rsidRPr="00067A91" w:rsidRDefault="00C65DD7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155430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4B9E90" w14:textId="1CE7602F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15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99" w:type="dxa"/>
          </w:tcPr>
          <w:p w14:paraId="0F0ECE29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607B830" w14:textId="05E957EC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15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08" w:type="dxa"/>
          </w:tcPr>
          <w:p w14:paraId="3131D33E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F81C824" w14:textId="0236AEC3" w:rsidR="00C65DD7" w:rsidRPr="003B7837" w:rsidRDefault="00C65DD7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10E7E605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701899" w14:textId="6E313FED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15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097</w:t>
            </w:r>
          </w:p>
        </w:tc>
      </w:tr>
      <w:tr w:rsidR="00C65DD7" w:rsidRPr="00024FDF" w14:paraId="3EA207CD" w14:textId="77777777" w:rsidTr="00B460E9">
        <w:trPr>
          <w:trHeight w:val="215"/>
        </w:trPr>
        <w:tc>
          <w:tcPr>
            <w:tcW w:w="2337" w:type="dxa"/>
          </w:tcPr>
          <w:p w14:paraId="073993C3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46E64920" w14:textId="54F418D2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727</w:t>
            </w: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B902DB1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358358" w14:textId="64157563" w:rsidR="00C65DD7" w:rsidRPr="00067A91" w:rsidRDefault="00C65DD7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0FC889B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1180A4" w14:textId="0714A1FE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727</w:t>
            </w: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618107B7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E11E627" w14:textId="2CE501BB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727</w:t>
            </w: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7FB72481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0006DDD" w14:textId="4309A26D" w:rsidR="00C65DD7" w:rsidRPr="003B7837" w:rsidRDefault="00C65DD7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1B837AA6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04F119" w14:textId="3ED911A9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727</w:t>
            </w: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C65DD7" w:rsidRPr="00024FDF" w14:paraId="32BC7574" w14:textId="77777777" w:rsidTr="00B460E9">
        <w:trPr>
          <w:trHeight w:val="215"/>
        </w:trPr>
        <w:tc>
          <w:tcPr>
            <w:tcW w:w="2337" w:type="dxa"/>
          </w:tcPr>
          <w:p w14:paraId="7151BFD8" w14:textId="63C0BF14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0212F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70212F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39C87D" w14:textId="6BE27E5D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90" w:type="dxa"/>
          </w:tcPr>
          <w:p w14:paraId="0BCD498A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8AFCB6" w14:textId="26454A6E" w:rsidR="00C65DD7" w:rsidRPr="00067A91" w:rsidRDefault="00C65DD7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80DBA32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ACCF1C" w14:textId="5DEC63B6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99" w:type="dxa"/>
          </w:tcPr>
          <w:p w14:paraId="5D920876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5B85EA" w14:textId="11961E12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08" w:type="dxa"/>
          </w:tcPr>
          <w:p w14:paraId="402D33D4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12A3358" w14:textId="3EE2EF8E" w:rsidR="00C65DD7" w:rsidRPr="003B7837" w:rsidRDefault="00C65DD7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C65DD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6B007CF3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C66925" w14:textId="3F48760E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117</w:t>
            </w:r>
          </w:p>
        </w:tc>
      </w:tr>
      <w:tr w:rsidR="00C65DD7" w:rsidRPr="00024FDF" w14:paraId="01645FDC" w14:textId="77777777" w:rsidTr="00B460E9">
        <w:trPr>
          <w:trHeight w:val="215"/>
        </w:trPr>
        <w:tc>
          <w:tcPr>
            <w:tcW w:w="2337" w:type="dxa"/>
          </w:tcPr>
          <w:p w14:paraId="02F2A1C9" w14:textId="5F733271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3549CD" w14:textId="6471992B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90" w:type="dxa"/>
          </w:tcPr>
          <w:p w14:paraId="645D16A3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3A61E6" w14:textId="4F1F0D21" w:rsidR="00C65DD7" w:rsidRPr="00067A91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90" w:type="dxa"/>
          </w:tcPr>
          <w:p w14:paraId="74CAA9F7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E75AC6" w14:textId="47AC7E08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69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99" w:type="dxa"/>
          </w:tcPr>
          <w:p w14:paraId="4F922316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458F5EF" w14:textId="266BA064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108" w:type="dxa"/>
          </w:tcPr>
          <w:p w14:paraId="53DF9DBA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4B2C27C" w14:textId="0D7B3E40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06" w:type="dxa"/>
          </w:tcPr>
          <w:p w14:paraId="18DBE7B1" w14:textId="77777777" w:rsidR="00C65DD7" w:rsidRPr="00024FDF" w:rsidRDefault="00C65DD7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542035" w14:textId="2586F42C" w:rsidR="00C65DD7" w:rsidRPr="00024FDF" w:rsidRDefault="00B47EFF" w:rsidP="00C6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69</w:t>
            </w:r>
            <w:r w:rsidR="00C65DD7" w:rsidRPr="00C65DD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893</w:t>
            </w:r>
          </w:p>
        </w:tc>
      </w:tr>
      <w:tr w:rsidR="007A0A6A" w:rsidRPr="00024FDF" w14:paraId="4A6F05DB" w14:textId="77777777" w:rsidTr="00B460E9">
        <w:trPr>
          <w:trHeight w:val="215"/>
        </w:trPr>
        <w:tc>
          <w:tcPr>
            <w:tcW w:w="2337" w:type="dxa"/>
          </w:tcPr>
          <w:p w14:paraId="6AE5B933" w14:textId="07438421" w:rsidR="007A0A6A" w:rsidRPr="00024FDF" w:rsidRDefault="0095317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9FEBF5C" w14:textId="755BFC84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 w:hint="cs"/>
                <w:sz w:val="24"/>
                <w:szCs w:val="24"/>
              </w:rPr>
              <w:t>594</w:t>
            </w:r>
          </w:p>
        </w:tc>
        <w:tc>
          <w:tcPr>
            <w:tcW w:w="90" w:type="dxa"/>
          </w:tcPr>
          <w:p w14:paraId="0CFFDA35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62D60E" w14:textId="5802C5E4" w:rsidR="007A0A6A" w:rsidRPr="003B7837" w:rsidRDefault="0046278A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3B783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0BAB6C5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027BAE" w14:textId="652CDD12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99" w:type="dxa"/>
          </w:tcPr>
          <w:p w14:paraId="384FB36E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A3480B" w14:textId="33A63C7C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08" w:type="dxa"/>
          </w:tcPr>
          <w:p w14:paraId="670FB9F7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15E2F1E" w14:textId="41A581F8" w:rsidR="007A0A6A" w:rsidRPr="003B7837" w:rsidRDefault="00D33919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3B783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75426B6F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02083DA" w14:textId="2B154FC5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594</w:t>
            </w:r>
          </w:p>
        </w:tc>
      </w:tr>
      <w:tr w:rsidR="008B7A01" w:rsidRPr="00024FDF" w14:paraId="63D80816" w14:textId="77777777" w:rsidTr="00B460E9">
        <w:trPr>
          <w:trHeight w:val="215"/>
        </w:trPr>
        <w:tc>
          <w:tcPr>
            <w:tcW w:w="2337" w:type="dxa"/>
          </w:tcPr>
          <w:p w14:paraId="03E210F9" w14:textId="50D17A67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12B1D0A4" w14:textId="5F5EA3FC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8B7A01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/>
                <w:sz w:val="24"/>
                <w:szCs w:val="24"/>
              </w:rPr>
              <w:t>4</w:t>
            </w:r>
            <w:r w:rsidRPr="008B7A01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A9DCF30" w14:textId="77777777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223357" w14:textId="65275563" w:rsidR="008B7A01" w:rsidRPr="003B7837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3B783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2184E58" w14:textId="77777777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827996" w14:textId="5E23B81B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8B7A01"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/>
                <w:sz w:val="24"/>
                <w:szCs w:val="24"/>
              </w:rPr>
              <w:t>4</w:t>
            </w:r>
            <w:r w:rsidRPr="008B7A01"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0D7F2D76" w14:textId="77777777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2FFC3A8" w14:textId="192021BA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0902024A" w14:textId="77777777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D1E86D5" w14:textId="0BA93928" w:rsidR="008B7A01" w:rsidRPr="003B7837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3B7837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07276AD4" w14:textId="77777777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3A0B81" w14:textId="6A1D51A9" w:rsidR="008B7A01" w:rsidRPr="00024FDF" w:rsidRDefault="008B7A01" w:rsidP="008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</w:tr>
      <w:tr w:rsidR="007A0A6A" w:rsidRPr="00024FDF" w14:paraId="14897BD8" w14:textId="77777777" w:rsidTr="00B460E9">
        <w:trPr>
          <w:trHeight w:val="215"/>
        </w:trPr>
        <w:tc>
          <w:tcPr>
            <w:tcW w:w="2337" w:type="dxa"/>
          </w:tcPr>
          <w:p w14:paraId="20407D39" w14:textId="544DE4F2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10C54D" w14:textId="180165CD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0" w:type="dxa"/>
          </w:tcPr>
          <w:p w14:paraId="4F6E13C2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F8CBD3" w14:textId="30F63FEC" w:rsidR="007A0A6A" w:rsidRPr="00067A91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46278A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90" w:type="dxa"/>
          </w:tcPr>
          <w:p w14:paraId="7FB02907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22E768" w14:textId="3E32898D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70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99" w:type="dxa"/>
          </w:tcPr>
          <w:p w14:paraId="6A144FFA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84D29CD" w14:textId="289BA18D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</w:t>
            </w:r>
            <w:r w:rsidR="00D33919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108" w:type="dxa"/>
          </w:tcPr>
          <w:p w14:paraId="33495A3E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017BBEA" w14:textId="22C227A0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D33919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06" w:type="dxa"/>
          </w:tcPr>
          <w:p w14:paraId="4990CD1C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319817D" w14:textId="25EA0064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70</w:t>
            </w:r>
            <w:r w:rsidR="00D33919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487</w:t>
            </w:r>
          </w:p>
        </w:tc>
      </w:tr>
      <w:tr w:rsidR="007A0A6A" w:rsidRPr="00024FDF" w14:paraId="625DB5A1" w14:textId="77777777" w:rsidTr="00B460E9">
        <w:trPr>
          <w:trHeight w:val="215"/>
        </w:trPr>
        <w:tc>
          <w:tcPr>
            <w:tcW w:w="2337" w:type="dxa"/>
          </w:tcPr>
          <w:p w14:paraId="7960C25D" w14:textId="5B2B6A8E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 w:right="-25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ค่า</w:t>
            </w:r>
            <w:r w:rsidR="00E71DEE">
              <w:rPr>
                <w:rFonts w:asciiTheme="majorBidi" w:eastAsia="Verdana" w:hAnsiTheme="majorBidi" w:cstheme="majorBidi" w:hint="cs"/>
                <w:b/>
                <w:bCs/>
                <w:sz w:val="24"/>
                <w:szCs w:val="24"/>
                <w:cs/>
              </w:rPr>
              <w:t>ตัดจำหน่าย</w:t>
            </w: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ราคาสะสม</w:t>
            </w:r>
          </w:p>
        </w:tc>
        <w:tc>
          <w:tcPr>
            <w:tcW w:w="990" w:type="dxa"/>
          </w:tcPr>
          <w:p w14:paraId="100D7322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0690E0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F0E40C" w14:textId="77777777" w:rsidR="007A0A6A" w:rsidRPr="00067A91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969982B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FF947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61EF9A2E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FFAC7B4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2CC1AF0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B3214CC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54A503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4B21D5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23025C" w:rsidRPr="00024FDF" w14:paraId="539CAB01" w14:textId="77777777" w:rsidTr="00B460E9">
        <w:trPr>
          <w:trHeight w:val="215"/>
        </w:trPr>
        <w:tc>
          <w:tcPr>
            <w:tcW w:w="2337" w:type="dxa"/>
          </w:tcPr>
          <w:p w14:paraId="400DC5BE" w14:textId="7194695F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6B67E535" w14:textId="7D3499F1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595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BD124A2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77106C" w14:textId="77A9FC8A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FBDFA90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4265EB" w14:textId="0229186D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595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2C4CA8BC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3F20F43" w14:textId="7B751210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557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48404472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48EB1B6" w14:textId="1A419C56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51448D53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DEE8CCE" w14:textId="281AEEF3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557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23025C" w:rsidRPr="00024FDF" w14:paraId="04CC9199" w14:textId="77777777" w:rsidTr="00B460E9">
        <w:trPr>
          <w:trHeight w:val="215"/>
        </w:trPr>
        <w:tc>
          <w:tcPr>
            <w:tcW w:w="2337" w:type="dxa"/>
          </w:tcPr>
          <w:p w14:paraId="3C591BFB" w14:textId="0126D15B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ค่า</w:t>
            </w:r>
            <w:r w:rsidR="00B928EA">
              <w:rPr>
                <w:rFonts w:asciiTheme="majorBidi" w:eastAsia="Verdana" w:hAnsiTheme="majorBidi" w:cstheme="majorBidi" w:hint="cs"/>
                <w:sz w:val="24"/>
                <w:szCs w:val="24"/>
                <w:cs/>
              </w:rPr>
              <w:t>ตัดจำหน่าย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90" w:type="dxa"/>
          </w:tcPr>
          <w:p w14:paraId="41934520" w14:textId="0E37A2F8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223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9CFA767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55FEE6" w14:textId="55EE3267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420874A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F2CB2A" w14:textId="34D3E8BE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223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73690DAE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03EBD21" w14:textId="051E0E45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213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21EA6AA4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909CC47" w14:textId="67C487F7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47EE8A32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538882B" w14:textId="3CD5C37A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213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23025C" w:rsidRPr="00024FDF" w14:paraId="6300E9D5" w14:textId="77777777" w:rsidTr="00B460E9">
        <w:trPr>
          <w:trHeight w:val="215"/>
        </w:trPr>
        <w:tc>
          <w:tcPr>
            <w:tcW w:w="2337" w:type="dxa"/>
          </w:tcPr>
          <w:p w14:paraId="36FA41FF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จำหน่าย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>/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C29BF1" w14:textId="3C124952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79E55140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B093F" w14:textId="0EC5D7CF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E4E9F9C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4E08E6" w14:textId="4B17A013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9" w:type="dxa"/>
          </w:tcPr>
          <w:p w14:paraId="71B8489A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5C62F1C" w14:textId="0AECF516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08" w:type="dxa"/>
          </w:tcPr>
          <w:p w14:paraId="5F0A260D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362BB9B" w14:textId="7E53BB0F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1DC3FEF4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318A1B9" w14:textId="217ED8B4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5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611</w:t>
            </w:r>
          </w:p>
        </w:tc>
      </w:tr>
      <w:tr w:rsidR="0023025C" w:rsidRPr="00024FDF" w14:paraId="62AB4902" w14:textId="77777777" w:rsidTr="00B460E9">
        <w:trPr>
          <w:trHeight w:val="215"/>
        </w:trPr>
        <w:tc>
          <w:tcPr>
            <w:tcW w:w="2337" w:type="dxa"/>
          </w:tcPr>
          <w:p w14:paraId="35176FFE" w14:textId="408035C0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30250F" w14:textId="0532997E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207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50A9CB8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2B2ABE" w14:textId="00EC4FB0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A138413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BED0ED" w14:textId="1D767F72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207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0861F00A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0425E3D" w14:textId="0760C9D9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159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7D26233F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B2326F7" w14:textId="03AEA025" w:rsidR="0023025C" w:rsidRPr="003B7837" w:rsidRDefault="0023025C" w:rsidP="0077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 w:rsidRPr="0023025C"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4E9AADF7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10CD93" w14:textId="24BD1CC5" w:rsidR="0023025C" w:rsidRPr="00024FDF" w:rsidRDefault="00F962F6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159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7A0A6A" w:rsidRPr="00024FDF" w14:paraId="243573FB" w14:textId="77777777" w:rsidTr="00A42B67">
        <w:trPr>
          <w:trHeight w:val="215"/>
        </w:trPr>
        <w:tc>
          <w:tcPr>
            <w:tcW w:w="2337" w:type="dxa"/>
          </w:tcPr>
          <w:p w14:paraId="601CABF0" w14:textId="5A48F9BF" w:rsidR="007A0A6A" w:rsidRPr="00024FDF" w:rsidRDefault="00B928E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ค่า</w:t>
            </w:r>
            <w:r>
              <w:rPr>
                <w:rFonts w:asciiTheme="majorBidi" w:eastAsia="Verdana" w:hAnsiTheme="majorBidi" w:cstheme="majorBidi" w:hint="cs"/>
                <w:sz w:val="24"/>
                <w:szCs w:val="24"/>
                <w:cs/>
              </w:rPr>
              <w:t>ตัดจำหน่าย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90" w:type="dxa"/>
          </w:tcPr>
          <w:p w14:paraId="46FD0AB3" w14:textId="3D31615A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</w:t>
            </w:r>
            <w:r w:rsidR="00545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022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490602C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C66E72" w14:textId="69B64FF4" w:rsidR="007A0A6A" w:rsidRPr="003B7837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87EC00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7574A5" w14:textId="42407BB0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</w:t>
            </w:r>
            <w:r w:rsidR="00545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022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5E08C41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156B01F" w14:textId="69E4F297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016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45AF56F9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2A873C2" w14:textId="27DBF3D8" w:rsidR="007A0A6A" w:rsidRPr="003B7837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436DC97F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5D7D5E4" w14:textId="199A564E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016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A42B67" w:rsidRPr="00024FDF" w14:paraId="53DD8ADA" w14:textId="77777777" w:rsidTr="00A42B67">
        <w:trPr>
          <w:trHeight w:val="215"/>
        </w:trPr>
        <w:tc>
          <w:tcPr>
            <w:tcW w:w="2337" w:type="dxa"/>
          </w:tcPr>
          <w:p w14:paraId="0DA87855" w14:textId="75249DE4" w:rsidR="00A42B67" w:rsidRPr="00024FDF" w:rsidRDefault="00A42B67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1D19BE" w14:textId="68642004" w:rsidR="00A42B67" w:rsidRPr="00024FDF" w:rsidRDefault="00B47EFF" w:rsidP="0054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5E713EBA" w14:textId="77777777" w:rsidR="00A42B67" w:rsidRPr="00024FDF" w:rsidRDefault="00A42B67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8041F5" w14:textId="381159E3" w:rsidR="00A42B67" w:rsidRPr="003B7837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86F2C6C" w14:textId="77777777" w:rsidR="00A42B67" w:rsidRPr="00024FDF" w:rsidRDefault="00A42B67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7EB99" w14:textId="31E2238E" w:rsidR="00A42B67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/>
                <w:sz w:val="24"/>
                <w:szCs w:val="24"/>
              </w:rPr>
              <w:t>3</w:t>
            </w:r>
          </w:p>
        </w:tc>
        <w:tc>
          <w:tcPr>
            <w:tcW w:w="99" w:type="dxa"/>
          </w:tcPr>
          <w:p w14:paraId="46E6278B" w14:textId="77777777" w:rsidR="00A42B67" w:rsidRPr="00024FDF" w:rsidRDefault="00A42B67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687ECF8" w14:textId="0F1B5310" w:rsidR="00A42B67" w:rsidRPr="00024FDF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</w:tcPr>
          <w:p w14:paraId="279AA808" w14:textId="77777777" w:rsidR="00A42B67" w:rsidRPr="00024FDF" w:rsidRDefault="00A42B67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32D0EC0" w14:textId="693FECA3" w:rsidR="00A42B67" w:rsidRPr="003B7837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229BBF68" w14:textId="77777777" w:rsidR="00A42B67" w:rsidRPr="00024FDF" w:rsidRDefault="00A42B67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C0AC2BC" w14:textId="0861338C" w:rsidR="00A42B67" w:rsidRPr="00024FDF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</w:tr>
      <w:tr w:rsidR="007A0A6A" w:rsidRPr="00024FDF" w14:paraId="199A5D54" w14:textId="77777777" w:rsidTr="00B460E9">
        <w:trPr>
          <w:trHeight w:val="215"/>
        </w:trPr>
        <w:tc>
          <w:tcPr>
            <w:tcW w:w="2337" w:type="dxa"/>
          </w:tcPr>
          <w:p w14:paraId="26AE5A5F" w14:textId="4F78D9B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CDC176" w14:textId="4D99B29A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226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5838244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293F9A" w14:textId="5288DDCD" w:rsidR="007A0A6A" w:rsidRPr="003B7837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79A2B3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63B03A" w14:textId="2CCC08EF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226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126C7D03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7048AB1" w14:textId="76FFB666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175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3449A7C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8B56FD5" w14:textId="0DC5D42B" w:rsidR="007A0A6A" w:rsidRPr="003B7837" w:rsidRDefault="005456BD" w:rsidP="003B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20" w:lineRule="exact"/>
              <w:rPr>
                <w:rFonts w:asciiTheme="majorBidi" w:eastAsia="Verdana" w:hAnsi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6" w:type="dxa"/>
          </w:tcPr>
          <w:p w14:paraId="338FF44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49A2C18" w14:textId="07C1B0E8" w:rsidR="007A0A6A" w:rsidRPr="00024FDF" w:rsidRDefault="00F962F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8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175</w:t>
            </w:r>
            <w:r>
              <w:rPr>
                <w:rFonts w:asciiTheme="majorBidi" w:eastAsia="Verdana" w:hAnsiTheme="majorBidi"/>
                <w:sz w:val="24"/>
                <w:szCs w:val="24"/>
                <w:cs/>
              </w:rPr>
              <w:t>)</w:t>
            </w:r>
          </w:p>
        </w:tc>
      </w:tr>
      <w:tr w:rsidR="007A0A6A" w:rsidRPr="00024FDF" w14:paraId="7207A35D" w14:textId="77777777" w:rsidTr="00B460E9">
        <w:trPr>
          <w:trHeight w:val="215"/>
        </w:trPr>
        <w:tc>
          <w:tcPr>
            <w:tcW w:w="2337" w:type="dxa"/>
          </w:tcPr>
          <w:p w14:paraId="211387D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024FD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54E10EE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EC3030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15DFA" w14:textId="77777777" w:rsidR="007A0A6A" w:rsidRPr="00067A91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7F370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6F075E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627A9CB4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4DA9377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057E93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799AFAD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DF5668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A6A107F" w14:textId="2941487F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23025C" w:rsidRPr="00024FDF" w14:paraId="34F13A68" w14:textId="77777777" w:rsidTr="00B460E9">
        <w:trPr>
          <w:trHeight w:val="215"/>
        </w:trPr>
        <w:tc>
          <w:tcPr>
            <w:tcW w:w="2337" w:type="dxa"/>
          </w:tcPr>
          <w:p w14:paraId="2A130EB6" w14:textId="74DB22C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828338F" w14:textId="2B4E4048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90" w:type="dxa"/>
          </w:tcPr>
          <w:p w14:paraId="794ECDD0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F3A8EBC" w14:textId="7DE2DE24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90" w:type="dxa"/>
          </w:tcPr>
          <w:p w14:paraId="6482AAF8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3E5E2C9" w14:textId="1DC12BA2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63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99" w:type="dxa"/>
          </w:tcPr>
          <w:p w14:paraId="2539E1B5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894A86F" w14:textId="6535B0B7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16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08" w:type="dxa"/>
          </w:tcPr>
          <w:p w14:paraId="3A0E6F55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6D1F4E2" w14:textId="3F073CAE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06" w:type="dxa"/>
          </w:tcPr>
          <w:p w14:paraId="4FAC563F" w14:textId="77777777" w:rsidR="0023025C" w:rsidRPr="00024FDF" w:rsidRDefault="0023025C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175880E" w14:textId="5B23D156" w:rsidR="0023025C" w:rsidRPr="00024FDF" w:rsidRDefault="00B47EFF" w:rsidP="0023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63</w:t>
            </w:r>
            <w:r w:rsidR="0023025C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734</w:t>
            </w:r>
          </w:p>
        </w:tc>
      </w:tr>
      <w:tr w:rsidR="007A0A6A" w:rsidRPr="00024FDF" w14:paraId="63B64D7E" w14:textId="77777777" w:rsidTr="00B460E9">
        <w:trPr>
          <w:trHeight w:val="215"/>
        </w:trPr>
        <w:tc>
          <w:tcPr>
            <w:tcW w:w="2337" w:type="dxa"/>
          </w:tcPr>
          <w:p w14:paraId="255A7FE6" w14:textId="58778C9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</w:t>
            </w:r>
            <w:r w:rsidRPr="00024FDF">
              <w:rPr>
                <w:rFonts w:asciiTheme="majorBidi" w:eastAsia="Verdana" w:hAnsiTheme="majorBidi"/>
                <w:sz w:val="24"/>
                <w:szCs w:val="24"/>
                <w:cs/>
              </w:rPr>
              <w:t xml:space="preserve"> </w:t>
            </w:r>
            <w:r w:rsidRPr="00024FDF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E96569" w14:textId="6C1646E9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545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90" w:type="dxa"/>
          </w:tcPr>
          <w:p w14:paraId="63E4323A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467C70B" w14:textId="365491A6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545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90" w:type="dxa"/>
          </w:tcPr>
          <w:p w14:paraId="5C4BC105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38B65B" w14:textId="57518E10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62</w:t>
            </w:r>
            <w:r w:rsidR="00545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9" w:type="dxa"/>
          </w:tcPr>
          <w:p w14:paraId="57B89D3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745737" w14:textId="6A9592F6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14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108" w:type="dxa"/>
          </w:tcPr>
          <w:p w14:paraId="6A42CC1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14:paraId="1F9BA861" w14:textId="74DA584D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47</w:t>
            </w:r>
            <w:r w:rsidR="00545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06" w:type="dxa"/>
          </w:tcPr>
          <w:p w14:paraId="319762E9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7BA5E09" w14:textId="18C99735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62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312</w:t>
            </w:r>
          </w:p>
        </w:tc>
      </w:tr>
      <w:tr w:rsidR="007A0A6A" w:rsidRPr="00024FDF" w14:paraId="0024DF2E" w14:textId="77777777" w:rsidTr="00463EC0">
        <w:trPr>
          <w:trHeight w:val="215"/>
        </w:trPr>
        <w:tc>
          <w:tcPr>
            <w:tcW w:w="2337" w:type="dxa"/>
          </w:tcPr>
          <w:p w14:paraId="63C7CCE3" w14:textId="6097F223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25" w:hanging="360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02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</w:t>
            </w:r>
            <w:r w:rsidR="001330E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ตัดจำหน่าย</w:t>
            </w:r>
            <w:r w:rsidRPr="00702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30C12CF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3A49B9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42AEC5E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BA986C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A7662D5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1ABA3D5A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75D0737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8EAB143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E9F3C1E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D2307F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039B840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</w:tr>
      <w:tr w:rsidR="007A0A6A" w:rsidRPr="00024FDF" w14:paraId="37D3D4A9" w14:textId="77777777" w:rsidTr="00463EC0">
        <w:trPr>
          <w:trHeight w:val="215"/>
        </w:trPr>
        <w:tc>
          <w:tcPr>
            <w:tcW w:w="4407" w:type="dxa"/>
            <w:gridSpan w:val="4"/>
          </w:tcPr>
          <w:p w14:paraId="2192AB00" w14:textId="1ECA0DB0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2B6D6D3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B5C2AE2" w14:textId="370EE618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</w:t>
            </w:r>
            <w:r w:rsidR="00463EC0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99" w:type="dxa"/>
          </w:tcPr>
          <w:p w14:paraId="69E5C57D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ED63EC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C322CA1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E7175F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B786D2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</w:tcPr>
          <w:p w14:paraId="6600629B" w14:textId="060F16C4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3</w:t>
            </w:r>
            <w:r w:rsidR="006E2A4A" w:rsidRPr="0023025C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213</w:t>
            </w:r>
          </w:p>
        </w:tc>
      </w:tr>
      <w:tr w:rsidR="007A0A6A" w:rsidRPr="00024FDF" w14:paraId="52F9535C" w14:textId="77777777" w:rsidTr="00463EC0">
        <w:trPr>
          <w:trHeight w:val="215"/>
        </w:trPr>
        <w:tc>
          <w:tcPr>
            <w:tcW w:w="4407" w:type="dxa"/>
            <w:gridSpan w:val="4"/>
          </w:tcPr>
          <w:p w14:paraId="54923701" w14:textId="42454CBA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854F284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DE85A91" w14:textId="2EECCD87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</w:t>
            </w:r>
            <w:r w:rsidR="005456BD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99" w:type="dxa"/>
          </w:tcPr>
          <w:p w14:paraId="15E73163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615E6C1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E65B958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F846300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4D6BE8F" w14:textId="77777777" w:rsidR="007A0A6A" w:rsidRPr="00024FDF" w:rsidRDefault="007A0A6A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593956" w14:textId="4486E13A" w:rsidR="007A0A6A" w:rsidRPr="00024FDF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2</w:t>
            </w:r>
            <w:r w:rsidR="008B7A01" w:rsidRPr="008B7A01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eastAsia="Verdana" w:hAnsiTheme="majorBidi" w:cstheme="majorBidi"/>
                <w:sz w:val="24"/>
                <w:szCs w:val="24"/>
              </w:rPr>
              <w:t>016</w:t>
            </w:r>
          </w:p>
        </w:tc>
      </w:tr>
    </w:tbl>
    <w:p w14:paraId="4A58149D" w14:textId="753333D7" w:rsidR="00886AFB" w:rsidRPr="0070212F" w:rsidRDefault="007601FF" w:rsidP="00EF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B6DF4" w:rsidRPr="0070212F">
        <w:rPr>
          <w:rFonts w:asciiTheme="majorBidi" w:hAnsiTheme="majorBidi" w:cstheme="majorBidi"/>
          <w:sz w:val="28"/>
          <w:szCs w:val="28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เครื่องหมายการค้า โดยประมาณการกระแสเงินสดในอนาคตที่กิจการคาดว่าจะได้รับอ้างอิงจากประมาณ 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  <w:r w:rsidR="00FB6DF4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FB6DF4" w:rsidRPr="0070212F">
        <w:rPr>
          <w:rFonts w:asciiTheme="majorBidi" w:hAnsiTheme="majorBidi" w:cstheme="majorBidi"/>
          <w:sz w:val="28"/>
          <w:szCs w:val="28"/>
          <w:cs/>
        </w:rPr>
        <w:t>ฝ่ายบริหารพิจารณาแล้วเชื่อว่าเครื่องหมายการค้าที่มีอายุการให้ประโยชน์ไม่ทราบแน่นอนไม่เกิด</w:t>
      </w:r>
      <w:r w:rsidR="006A7A64" w:rsidRPr="0070212F">
        <w:rPr>
          <w:rFonts w:asciiTheme="majorBidi" w:hAnsiTheme="majorBidi" w:cstheme="majorBidi"/>
          <w:sz w:val="28"/>
          <w:szCs w:val="28"/>
          <w:cs/>
        </w:rPr>
        <w:t>การ</w:t>
      </w:r>
      <w:r w:rsidR="00FB6DF4" w:rsidRPr="0070212F">
        <w:rPr>
          <w:rFonts w:asciiTheme="majorBidi" w:hAnsiTheme="majorBidi" w:cstheme="majorBidi"/>
          <w:sz w:val="28"/>
          <w:szCs w:val="28"/>
          <w:cs/>
        </w:rPr>
        <w:t>ด้อยค่า</w:t>
      </w:r>
      <w:r w:rsidR="00886AFB" w:rsidRPr="0070212F"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0B9A6CE6" w14:textId="56D6CAAD" w:rsidR="00F8390D" w:rsidRPr="00B95C95" w:rsidRDefault="00F8390D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A20492">
        <w:rPr>
          <w:rFonts w:asciiTheme="majorBidi" w:hAnsiTheme="majorBidi" w:cstheme="majorBidi" w:hint="cs"/>
          <w:b/>
          <w:bCs/>
          <w:cs/>
        </w:rPr>
        <w:t>หมุนเวียน</w:t>
      </w:r>
      <w:r w:rsidRPr="0070212F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EA7183" w:rsidRPr="003B3136" w14:paraId="5DBBCB4F" w14:textId="77777777" w:rsidTr="00B460E9">
        <w:trPr>
          <w:tblHeader/>
        </w:trPr>
        <w:tc>
          <w:tcPr>
            <w:tcW w:w="4500" w:type="dxa"/>
          </w:tcPr>
          <w:p w14:paraId="4C920213" w14:textId="77777777" w:rsidR="00EA7183" w:rsidRPr="003B3136" w:rsidRDefault="00EA7183" w:rsidP="00A610AD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8666CBE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2C6686B2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744A340D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EA7183" w:rsidRPr="003B3136" w14:paraId="024377EC" w14:textId="77777777" w:rsidTr="00B460E9">
        <w:trPr>
          <w:tblHeader/>
        </w:trPr>
        <w:tc>
          <w:tcPr>
            <w:tcW w:w="4500" w:type="dxa"/>
          </w:tcPr>
          <w:p w14:paraId="087387D2" w14:textId="77777777" w:rsidR="00EA7183" w:rsidRPr="003B3136" w:rsidRDefault="00EA7183" w:rsidP="00A610AD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28E7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CE406CD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5BAFE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7183" w:rsidRPr="003B3136" w14:paraId="4B8EBEF1" w14:textId="77777777" w:rsidTr="00B460E9">
        <w:trPr>
          <w:tblHeader/>
        </w:trPr>
        <w:tc>
          <w:tcPr>
            <w:tcW w:w="4500" w:type="dxa"/>
          </w:tcPr>
          <w:p w14:paraId="715C3D72" w14:textId="77777777" w:rsidR="00EA7183" w:rsidRPr="003B3136" w:rsidRDefault="00EA7183" w:rsidP="00A610AD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E3EC4" w14:textId="6250BB72" w:rsidR="00EA7183" w:rsidRPr="003B3136" w:rsidRDefault="00B47EFF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09AADBD1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FA914" w14:textId="28EED699" w:rsidR="00EA7183" w:rsidRPr="003B3136" w:rsidRDefault="00B47EFF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25C66166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9346B8" w14:textId="3A298F86" w:rsidR="00EA7183" w:rsidRPr="003B3136" w:rsidRDefault="00B47EFF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1B0CD152" w14:textId="77777777" w:rsidR="00EA7183" w:rsidRPr="003B3136" w:rsidRDefault="00EA7183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6ED69" w14:textId="65479324" w:rsidR="00EA7183" w:rsidRPr="003B3136" w:rsidRDefault="00B47EFF" w:rsidP="00A610AD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54722" w:rsidRPr="003B3136" w14:paraId="7E6486FB" w14:textId="77777777" w:rsidTr="009A65A6">
        <w:tc>
          <w:tcPr>
            <w:tcW w:w="4500" w:type="dxa"/>
            <w:vAlign w:val="bottom"/>
          </w:tcPr>
          <w:p w14:paraId="3E400FAC" w14:textId="39BEFEC6" w:rsidR="00E54722" w:rsidRPr="003B3136" w:rsidRDefault="00E54722" w:rsidP="00A610AD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C6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7C658B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7C6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90" w:type="dxa"/>
          </w:tcPr>
          <w:p w14:paraId="3AA61772" w14:textId="764A71BE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sz w:val="24"/>
                <w:szCs w:val="24"/>
              </w:rPr>
              <w:t>12</w:t>
            </w:r>
            <w:r w:rsidR="009E502F" w:rsidRPr="00A27460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397</w:t>
            </w:r>
          </w:p>
        </w:tc>
        <w:tc>
          <w:tcPr>
            <w:tcW w:w="160" w:type="dxa"/>
          </w:tcPr>
          <w:p w14:paraId="10DE41B7" w14:textId="77777777" w:rsidR="00E54722" w:rsidRPr="003B3136" w:rsidRDefault="00E54722" w:rsidP="00A610AD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98BC007" w14:textId="454FB894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8</w:t>
            </w:r>
            <w:r w:rsidR="00E54722" w:rsidRPr="00A27460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910</w:t>
            </w:r>
          </w:p>
        </w:tc>
        <w:tc>
          <w:tcPr>
            <w:tcW w:w="159" w:type="dxa"/>
          </w:tcPr>
          <w:p w14:paraId="4152AF60" w14:textId="77777777" w:rsidR="00E54722" w:rsidRPr="003B3136" w:rsidRDefault="00E54722" w:rsidP="00A610AD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C1EBFC2" w14:textId="3620C875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12</w:t>
            </w:r>
            <w:r w:rsidR="009E502F" w:rsidRPr="00A27460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397</w:t>
            </w:r>
          </w:p>
        </w:tc>
        <w:tc>
          <w:tcPr>
            <w:tcW w:w="159" w:type="dxa"/>
          </w:tcPr>
          <w:p w14:paraId="62AF2CB2" w14:textId="77777777" w:rsidR="00E54722" w:rsidRPr="003B3136" w:rsidRDefault="00E54722" w:rsidP="00A610AD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552A3D8" w14:textId="63F1F9AE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8</w:t>
            </w:r>
            <w:r w:rsidR="00E54722" w:rsidRPr="00A27460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910</w:t>
            </w:r>
          </w:p>
        </w:tc>
      </w:tr>
      <w:tr w:rsidR="00E54722" w:rsidRPr="003B3136" w14:paraId="4C1C9256" w14:textId="77777777" w:rsidTr="009A65A6">
        <w:tc>
          <w:tcPr>
            <w:tcW w:w="4500" w:type="dxa"/>
          </w:tcPr>
          <w:p w14:paraId="719B5294" w14:textId="6C8428D0" w:rsidR="00E54722" w:rsidRPr="003B3136" w:rsidRDefault="00E54722" w:rsidP="00A610AD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58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90" w:type="dxa"/>
          </w:tcPr>
          <w:p w14:paraId="6EBBDA4B" w14:textId="36DDDCAD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sz w:val="24"/>
                <w:szCs w:val="24"/>
              </w:rPr>
              <w:t>715</w:t>
            </w:r>
          </w:p>
        </w:tc>
        <w:tc>
          <w:tcPr>
            <w:tcW w:w="160" w:type="dxa"/>
          </w:tcPr>
          <w:p w14:paraId="37B26A0E" w14:textId="77777777" w:rsidR="00E54722" w:rsidRPr="003B3136" w:rsidRDefault="00E54722" w:rsidP="00A610AD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29B69D6" w14:textId="3FBE3517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136</w:t>
            </w:r>
          </w:p>
        </w:tc>
        <w:tc>
          <w:tcPr>
            <w:tcW w:w="159" w:type="dxa"/>
          </w:tcPr>
          <w:p w14:paraId="2F380CE9" w14:textId="77777777" w:rsidR="00E54722" w:rsidRPr="003B3136" w:rsidRDefault="00E54722" w:rsidP="00A610AD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4541C24" w14:textId="3CBAA18F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715</w:t>
            </w:r>
          </w:p>
        </w:tc>
        <w:tc>
          <w:tcPr>
            <w:tcW w:w="159" w:type="dxa"/>
          </w:tcPr>
          <w:p w14:paraId="79C84E37" w14:textId="77777777" w:rsidR="00E54722" w:rsidRPr="003B3136" w:rsidRDefault="00E54722" w:rsidP="00A610AD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46D9C94" w14:textId="5FAF499C" w:rsidR="00E54722" w:rsidRPr="003B3136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136</w:t>
            </w:r>
          </w:p>
        </w:tc>
      </w:tr>
      <w:tr w:rsidR="009B289C" w:rsidRPr="003B3136" w14:paraId="4E2A5889" w14:textId="77777777" w:rsidTr="009A65A6">
        <w:tc>
          <w:tcPr>
            <w:tcW w:w="4500" w:type="dxa"/>
          </w:tcPr>
          <w:p w14:paraId="39BD3436" w14:textId="7CE60666" w:rsidR="009B289C" w:rsidRPr="007C658B" w:rsidRDefault="009B289C" w:rsidP="009B289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58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990" w:type="dxa"/>
          </w:tcPr>
          <w:p w14:paraId="2A88C653" w14:textId="040BA9E2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12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304</w:t>
            </w:r>
          </w:p>
        </w:tc>
        <w:tc>
          <w:tcPr>
            <w:tcW w:w="160" w:type="dxa"/>
          </w:tcPr>
          <w:p w14:paraId="5C2D154C" w14:textId="77777777" w:rsidR="009B289C" w:rsidRPr="009B289C" w:rsidRDefault="009B289C" w:rsidP="009B289C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0" w:type="dxa"/>
          </w:tcPr>
          <w:p w14:paraId="4896F8D3" w14:textId="2326CFB6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10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706</w:t>
            </w:r>
          </w:p>
        </w:tc>
        <w:tc>
          <w:tcPr>
            <w:tcW w:w="159" w:type="dxa"/>
          </w:tcPr>
          <w:p w14:paraId="62D485ED" w14:textId="77777777" w:rsidR="009B289C" w:rsidRPr="009B289C" w:rsidRDefault="009B289C" w:rsidP="009B289C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14:paraId="0E22B5AF" w14:textId="28514EEF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8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395</w:t>
            </w:r>
          </w:p>
        </w:tc>
        <w:tc>
          <w:tcPr>
            <w:tcW w:w="159" w:type="dxa"/>
          </w:tcPr>
          <w:p w14:paraId="64A0B338" w14:textId="77777777" w:rsidR="009B289C" w:rsidRPr="009B289C" w:rsidRDefault="009B289C" w:rsidP="009B289C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14:paraId="0408517A" w14:textId="7AA0D2DA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5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165</w:t>
            </w:r>
          </w:p>
        </w:tc>
      </w:tr>
      <w:tr w:rsidR="009B289C" w:rsidRPr="003B3136" w14:paraId="1B8D2C6F" w14:textId="77777777" w:rsidTr="009A65A6">
        <w:tc>
          <w:tcPr>
            <w:tcW w:w="4500" w:type="dxa"/>
          </w:tcPr>
          <w:p w14:paraId="7F26CC66" w14:textId="62450DC1" w:rsidR="009B289C" w:rsidRPr="003B3136" w:rsidRDefault="009B289C" w:rsidP="009B289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7C591F" w14:textId="1DD59C40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61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755</w:t>
            </w:r>
          </w:p>
        </w:tc>
        <w:tc>
          <w:tcPr>
            <w:tcW w:w="160" w:type="dxa"/>
          </w:tcPr>
          <w:p w14:paraId="5373BBAC" w14:textId="77777777" w:rsidR="009B289C" w:rsidRPr="009B289C" w:rsidRDefault="009B289C" w:rsidP="009B289C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9F3A548" w14:textId="7AEA56BE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77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561</w:t>
            </w:r>
          </w:p>
        </w:tc>
        <w:tc>
          <w:tcPr>
            <w:tcW w:w="159" w:type="dxa"/>
          </w:tcPr>
          <w:p w14:paraId="33186EEF" w14:textId="77777777" w:rsidR="009B289C" w:rsidRPr="009B289C" w:rsidRDefault="009B289C" w:rsidP="009B289C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B648E01" w14:textId="40FA14D3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61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531</w:t>
            </w:r>
          </w:p>
        </w:tc>
        <w:tc>
          <w:tcPr>
            <w:tcW w:w="159" w:type="dxa"/>
          </w:tcPr>
          <w:p w14:paraId="6BA8ABA1" w14:textId="77777777" w:rsidR="009B289C" w:rsidRPr="009B289C" w:rsidRDefault="009B289C" w:rsidP="009B289C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0CD3593" w14:textId="621B9D03" w:rsidR="009B289C" w:rsidRPr="009B289C" w:rsidRDefault="00B47EFF" w:rsidP="009B289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75</w:t>
            </w:r>
            <w:r w:rsidR="009B289C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762</w:t>
            </w:r>
          </w:p>
        </w:tc>
      </w:tr>
      <w:tr w:rsidR="00E54722" w:rsidRPr="003B3136" w14:paraId="261DE316" w14:textId="77777777" w:rsidTr="009A65A6">
        <w:tc>
          <w:tcPr>
            <w:tcW w:w="4500" w:type="dxa"/>
          </w:tcPr>
          <w:p w14:paraId="11EE649C" w14:textId="77777777" w:rsidR="00E54722" w:rsidRPr="003B3136" w:rsidRDefault="00E54722" w:rsidP="00A610AD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9676B0" w14:textId="4861E97F" w:rsidR="00E54722" w:rsidRPr="009B289C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  <w:cs/>
              </w:rPr>
            </w:pPr>
            <w:r w:rsidRPr="00B47EFF">
              <w:rPr>
                <w:sz w:val="24"/>
                <w:szCs w:val="24"/>
              </w:rPr>
              <w:t>87</w:t>
            </w:r>
            <w:r w:rsidR="009E502F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171</w:t>
            </w:r>
          </w:p>
        </w:tc>
        <w:tc>
          <w:tcPr>
            <w:tcW w:w="160" w:type="dxa"/>
          </w:tcPr>
          <w:p w14:paraId="0453F264" w14:textId="77777777" w:rsidR="00E54722" w:rsidRPr="009B289C" w:rsidRDefault="00E54722" w:rsidP="00A610AD">
            <w:pPr>
              <w:pStyle w:val="1-Number"/>
              <w:spacing w:line="320" w:lineRule="exact"/>
              <w:ind w:right="7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3869F80" w14:textId="12FB4846" w:rsidR="00E54722" w:rsidRPr="009B289C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97</w:t>
            </w:r>
            <w:r w:rsidR="00E54722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313</w:t>
            </w:r>
          </w:p>
        </w:tc>
        <w:tc>
          <w:tcPr>
            <w:tcW w:w="159" w:type="dxa"/>
          </w:tcPr>
          <w:p w14:paraId="7EA1C72C" w14:textId="77777777" w:rsidR="00E54722" w:rsidRPr="009B289C" w:rsidRDefault="00E54722" w:rsidP="00A610AD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F62E374" w14:textId="2EB61C16" w:rsidR="00E54722" w:rsidRPr="009B289C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83</w:t>
            </w:r>
            <w:r w:rsidR="009E502F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038</w:t>
            </w:r>
          </w:p>
        </w:tc>
        <w:tc>
          <w:tcPr>
            <w:tcW w:w="159" w:type="dxa"/>
          </w:tcPr>
          <w:p w14:paraId="2FBC89C5" w14:textId="77777777" w:rsidR="00E54722" w:rsidRPr="009B289C" w:rsidRDefault="00E54722" w:rsidP="00A610AD">
            <w:pPr>
              <w:pStyle w:val="1-Number"/>
              <w:spacing w:line="320" w:lineRule="exact"/>
              <w:ind w:right="76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EFE1FFB" w14:textId="64872240" w:rsidR="00E54722" w:rsidRPr="009B289C" w:rsidRDefault="00B47EFF" w:rsidP="00A610A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89</w:t>
            </w:r>
            <w:r w:rsidR="00E54722" w:rsidRPr="009B289C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973</w:t>
            </w:r>
          </w:p>
        </w:tc>
      </w:tr>
    </w:tbl>
    <w:p w14:paraId="40E97041" w14:textId="5750E721" w:rsidR="00F8390D" w:rsidRPr="0070212F" w:rsidRDefault="00501154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ประมาณการหนี้สินสำหรับผลประโยชน์พนักงาน</w:t>
      </w:r>
    </w:p>
    <w:p w14:paraId="2C21F764" w14:textId="4F8280D1" w:rsidR="00DB048E" w:rsidRPr="001C1AA7" w:rsidRDefault="00DB048E" w:rsidP="00DB048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B048E">
        <w:rPr>
          <w:rFonts w:ascii="Angsana New" w:hAnsi="Angsana New"/>
          <w:sz w:val="28"/>
          <w:szCs w:val="28"/>
          <w:cs/>
        </w:rPr>
        <w:t>การ</w:t>
      </w:r>
      <w:r w:rsidRPr="00DB048E">
        <w:rPr>
          <w:rFonts w:asciiTheme="majorBidi" w:hAnsiTheme="majorBidi" w:cstheme="majorBidi"/>
          <w:sz w:val="28"/>
          <w:szCs w:val="28"/>
          <w:cs/>
        </w:rPr>
        <w:t>กระทบ</w:t>
      </w:r>
      <w:r w:rsidRPr="00DB048E">
        <w:rPr>
          <w:rFonts w:ascii="Angsana New" w:hAnsi="Angsana New"/>
          <w:sz w:val="28"/>
          <w:szCs w:val="28"/>
          <w:cs/>
        </w:rPr>
        <w:t xml:space="preserve">ยอดคงเหลือของประมาณการหนี้สินสำหรับผลประโยชน์พนักงานซึ่งเป็นเงินชดเชยพนักงานเมื่อออกจากงานสําหรับปี </w:t>
      </w:r>
      <w:r w:rsidR="00B47EFF" w:rsidRPr="00B47EFF">
        <w:rPr>
          <w:rFonts w:ascii="Angsana New" w:hAnsi="Angsana New"/>
          <w:sz w:val="28"/>
          <w:szCs w:val="28"/>
        </w:rPr>
        <w:t>2568</w:t>
      </w:r>
      <w:r w:rsidRPr="00DB048E">
        <w:rPr>
          <w:rFonts w:ascii="Angsana New" w:hAnsi="Angsana New"/>
          <w:sz w:val="28"/>
          <w:szCs w:val="28"/>
          <w:cs/>
        </w:rPr>
        <w:t xml:space="preserve"> และ </w:t>
      </w:r>
      <w:r w:rsidR="00B47EFF" w:rsidRPr="00B47EFF">
        <w:rPr>
          <w:rFonts w:ascii="Angsana New" w:hAnsi="Angsana New"/>
          <w:sz w:val="28"/>
          <w:szCs w:val="28"/>
        </w:rPr>
        <w:t>2567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6"/>
        <w:gridCol w:w="900"/>
        <w:gridCol w:w="149"/>
        <w:gridCol w:w="931"/>
      </w:tblGrid>
      <w:tr w:rsidR="00084D19" w:rsidRPr="005B4B24" w14:paraId="1DE73A2B" w14:textId="77777777" w:rsidTr="00084D19">
        <w:tc>
          <w:tcPr>
            <w:tcW w:w="6156" w:type="dxa"/>
          </w:tcPr>
          <w:p w14:paraId="7C18F680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31301D77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5B4B24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084D19" w:rsidRPr="005B4B24" w14:paraId="7303671F" w14:textId="77777777" w:rsidTr="00084D19">
        <w:tc>
          <w:tcPr>
            <w:tcW w:w="6156" w:type="dxa"/>
          </w:tcPr>
          <w:p w14:paraId="4AAF5897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067FE1BB" w14:textId="1D97F69C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Cs/>
                <w:sz w:val="24"/>
                <w:szCs w:val="24"/>
                <w:cs/>
              </w:rPr>
              <w:t>งบการเงินรวมและ</w:t>
            </w:r>
            <w:r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br/>
            </w:r>
            <w:r w:rsidRPr="005B4B24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4D19" w:rsidRPr="005B4B24" w14:paraId="2E58E6CF" w14:textId="77777777" w:rsidTr="00084D19">
        <w:tc>
          <w:tcPr>
            <w:tcW w:w="6156" w:type="dxa"/>
          </w:tcPr>
          <w:p w14:paraId="64980632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A477BA" w14:textId="4D635D53" w:rsidR="00084D19" w:rsidRPr="005B4B24" w:rsidRDefault="00B47EFF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20920485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CC43604" w14:textId="7467D8C0" w:rsidR="00084D19" w:rsidRPr="005B4B24" w:rsidRDefault="00B47EFF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084D19" w:rsidRPr="005B4B24" w14:paraId="32D3BCF1" w14:textId="77777777" w:rsidTr="00084D19">
        <w:tc>
          <w:tcPr>
            <w:tcW w:w="6156" w:type="dxa"/>
          </w:tcPr>
          <w:p w14:paraId="239B653F" w14:textId="77777777" w:rsidR="00084D19" w:rsidRPr="005B4B24" w:rsidRDefault="00084D19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900" w:type="dxa"/>
          </w:tcPr>
          <w:p w14:paraId="35941112" w14:textId="36D12157" w:rsidR="00084D19" w:rsidRPr="005B4B24" w:rsidRDefault="00B47EFF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8362B" w:rsidRPr="007836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149" w:type="dxa"/>
          </w:tcPr>
          <w:p w14:paraId="0C5F9E08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4B3E5F1D" w14:textId="5ACFBB30" w:rsidR="00084D19" w:rsidRPr="005B4B24" w:rsidRDefault="00B47EFF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8362B" w:rsidRPr="007836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</w:tr>
      <w:tr w:rsidR="00084D19" w:rsidRPr="005B4B24" w14:paraId="5DECEA42" w14:textId="77777777" w:rsidTr="00084D19">
        <w:tc>
          <w:tcPr>
            <w:tcW w:w="6156" w:type="dxa"/>
          </w:tcPr>
          <w:p w14:paraId="0004487D" w14:textId="77777777" w:rsidR="00084D19" w:rsidRPr="005B4B24" w:rsidRDefault="00084D19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ส่วนที่รับรู้ในกําไรหรือขาดทุน:</w:t>
            </w:r>
          </w:p>
        </w:tc>
        <w:tc>
          <w:tcPr>
            <w:tcW w:w="900" w:type="dxa"/>
          </w:tcPr>
          <w:p w14:paraId="20D013FF" w14:textId="77777777" w:rsidR="00084D19" w:rsidRPr="005B4B24" w:rsidRDefault="00084D19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</w:tcPr>
          <w:p w14:paraId="699BDD06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1B7B22A6" w14:textId="77777777" w:rsidR="00084D19" w:rsidRPr="005B4B24" w:rsidRDefault="00084D19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D19" w:rsidRPr="005B4B24" w14:paraId="14C778C6" w14:textId="77777777" w:rsidTr="00084D19">
        <w:tc>
          <w:tcPr>
            <w:tcW w:w="6156" w:type="dxa"/>
          </w:tcPr>
          <w:p w14:paraId="64E3C968" w14:textId="77777777" w:rsidR="00084D19" w:rsidRPr="005B4B24" w:rsidRDefault="00084D19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211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</w:tcPr>
          <w:p w14:paraId="29417985" w14:textId="52B08D67" w:rsidR="00084D19" w:rsidRPr="005B4B24" w:rsidRDefault="00B47EFF" w:rsidP="00A03AC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03A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149" w:type="dxa"/>
          </w:tcPr>
          <w:p w14:paraId="4FDFA793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522C9E73" w14:textId="52F079AB" w:rsidR="00084D19" w:rsidRPr="005B4B24" w:rsidRDefault="00B47EFF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362B" w:rsidRPr="007836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78362B" w:rsidRPr="005B4B24" w14:paraId="5E0D7929" w14:textId="77777777" w:rsidTr="00084D19">
        <w:tc>
          <w:tcPr>
            <w:tcW w:w="6156" w:type="dxa"/>
          </w:tcPr>
          <w:p w14:paraId="350FF459" w14:textId="27117AFC" w:rsidR="0078362B" w:rsidRPr="005B4B24" w:rsidRDefault="0078362B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211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900" w:type="dxa"/>
          </w:tcPr>
          <w:p w14:paraId="401DD179" w14:textId="24542CBA" w:rsidR="0078362B" w:rsidRPr="005B4B24" w:rsidRDefault="00A03AC3" w:rsidP="00131A82">
            <w:pPr>
              <w:pStyle w:val="1-Number"/>
              <w:tabs>
                <w:tab w:val="clear" w:pos="3735"/>
                <w:tab w:val="decimal" w:pos="626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</w:tcPr>
          <w:p w14:paraId="52F9F250" w14:textId="77777777" w:rsidR="0078362B" w:rsidRPr="005B4B24" w:rsidRDefault="0078362B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59D1BB5B" w14:textId="6BE15DD3" w:rsidR="0078362B" w:rsidRPr="005B4B24" w:rsidRDefault="0078362B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8362B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Pr="0078362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084D19" w:rsidRPr="005B4B24" w14:paraId="14DB90A7" w14:textId="77777777" w:rsidTr="00084D19">
        <w:tc>
          <w:tcPr>
            <w:tcW w:w="6156" w:type="dxa"/>
          </w:tcPr>
          <w:p w14:paraId="4370F2FC" w14:textId="77777777" w:rsidR="00084D19" w:rsidRPr="005B4B24" w:rsidRDefault="00084D19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211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900" w:type="dxa"/>
          </w:tcPr>
          <w:p w14:paraId="23BFF4CF" w14:textId="1FA00781" w:rsidR="00084D19" w:rsidRPr="005B4B24" w:rsidRDefault="00B47EFF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149" w:type="dxa"/>
          </w:tcPr>
          <w:p w14:paraId="161F685E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4DF39658" w14:textId="11E534B8" w:rsidR="00084D19" w:rsidRPr="005B4B24" w:rsidRDefault="00B47EFF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</w:tr>
      <w:tr w:rsidR="00084D19" w:rsidRPr="005B4B24" w14:paraId="163452BD" w14:textId="77777777" w:rsidTr="00084D19">
        <w:tc>
          <w:tcPr>
            <w:tcW w:w="6156" w:type="dxa"/>
          </w:tcPr>
          <w:p w14:paraId="4649129C" w14:textId="77777777" w:rsidR="00084D19" w:rsidRPr="005B4B24" w:rsidRDefault="00084D19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ส่วนที่รับรู้ในกําไรขาดทุนเบ็ดเสร็จอื่น:</w:t>
            </w:r>
          </w:p>
        </w:tc>
        <w:tc>
          <w:tcPr>
            <w:tcW w:w="900" w:type="dxa"/>
          </w:tcPr>
          <w:p w14:paraId="2E43E178" w14:textId="77777777" w:rsidR="00084D19" w:rsidRPr="005B4B24" w:rsidRDefault="00084D19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</w:tcPr>
          <w:p w14:paraId="7D2D87B7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56BC707D" w14:textId="77777777" w:rsidR="00084D19" w:rsidRPr="005B4B24" w:rsidRDefault="00084D19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D19" w:rsidRPr="005B4B24" w14:paraId="510503B8" w14:textId="77777777" w:rsidTr="00084D19">
        <w:tc>
          <w:tcPr>
            <w:tcW w:w="6156" w:type="dxa"/>
          </w:tcPr>
          <w:p w14:paraId="7056E2A4" w14:textId="7D738842" w:rsidR="00084D19" w:rsidRPr="005B4B24" w:rsidRDefault="00084D19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211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ขาดทุนจากการประมาณการตามหลักคณิตศาสตร์ประกันภัย </w:t>
            </w:r>
            <w:r w:rsidRPr="005B4B24">
              <w:rPr>
                <w:rFonts w:asciiTheme="majorBidi" w:eastAsia="Cordia New" w:hAnsiTheme="majorBidi"/>
                <w:sz w:val="24"/>
                <w:szCs w:val="24"/>
                <w:cs/>
              </w:rPr>
              <w:t>(</w:t>
            </w: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ก่อนภาษี)</w:t>
            </w:r>
          </w:p>
        </w:tc>
        <w:tc>
          <w:tcPr>
            <w:tcW w:w="900" w:type="dxa"/>
          </w:tcPr>
          <w:p w14:paraId="575542F7" w14:textId="6767EC0B" w:rsidR="00084D19" w:rsidRPr="005B4B24" w:rsidRDefault="00A03AC3" w:rsidP="00DE1C36">
            <w:pPr>
              <w:pStyle w:val="1-Number"/>
              <w:tabs>
                <w:tab w:val="clear" w:pos="3735"/>
                <w:tab w:val="decimal" w:pos="626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</w:tcPr>
          <w:p w14:paraId="7CF6D578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</w:tcPr>
          <w:p w14:paraId="24685156" w14:textId="6FD381EF" w:rsidR="00084D19" w:rsidRPr="005B4B24" w:rsidRDefault="0078362B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084D19" w:rsidRPr="005B4B24" w14:paraId="67D9811D" w14:textId="77777777" w:rsidTr="00084D19">
        <w:tc>
          <w:tcPr>
            <w:tcW w:w="6156" w:type="dxa"/>
          </w:tcPr>
          <w:p w14:paraId="1779794F" w14:textId="77777777" w:rsidR="00084D19" w:rsidRPr="005B4B24" w:rsidRDefault="00084D19" w:rsidP="0027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B4B2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CCC4AA" w14:textId="1BF5542C" w:rsidR="00084D19" w:rsidRPr="005B4B24" w:rsidRDefault="00B47EFF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03A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149" w:type="dxa"/>
          </w:tcPr>
          <w:p w14:paraId="4DA1911D" w14:textId="77777777" w:rsidR="00084D19" w:rsidRPr="005B4B24" w:rsidRDefault="00084D19" w:rsidP="005B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4A48D9D4" w14:textId="6D9181F7" w:rsidR="00084D19" w:rsidRPr="005B4B24" w:rsidRDefault="00B47EFF" w:rsidP="00084D1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8362B" w:rsidRPr="007836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</w:tr>
    </w:tbl>
    <w:p w14:paraId="3CB73C21" w14:textId="154626B0" w:rsidR="00F8390D" w:rsidRPr="0070212F" w:rsidRDefault="009C5F2C" w:rsidP="00AF04A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C5F2C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9C5F2C">
        <w:rPr>
          <w:rFonts w:ascii="Angsana New" w:hAnsi="Angsana New"/>
          <w:sz w:val="28"/>
          <w:szCs w:val="28"/>
          <w:cs/>
        </w:rPr>
        <w:t xml:space="preserve">วันที่ </w:t>
      </w:r>
      <w:r w:rsidR="00B47EFF" w:rsidRPr="00B47EFF">
        <w:rPr>
          <w:rFonts w:ascii="Angsana New" w:hAnsi="Angsana New"/>
          <w:sz w:val="28"/>
          <w:szCs w:val="28"/>
        </w:rPr>
        <w:t>31</w:t>
      </w:r>
      <w:r w:rsidRPr="009C5F2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47EFF" w:rsidRPr="00B47EFF">
        <w:rPr>
          <w:rFonts w:ascii="Angsana New" w:hAnsi="Angsana New"/>
          <w:sz w:val="28"/>
          <w:szCs w:val="28"/>
        </w:rPr>
        <w:t>2568</w:t>
      </w:r>
      <w:r w:rsidRPr="009C5F2C">
        <w:rPr>
          <w:rFonts w:ascii="Angsana New" w:hAnsi="Angsana New" w:hint="cs"/>
          <w:sz w:val="28"/>
          <w:szCs w:val="28"/>
          <w:cs/>
        </w:rPr>
        <w:t xml:space="preserve"> </w:t>
      </w:r>
      <w:r w:rsidR="00922766" w:rsidRPr="0070212F">
        <w:rPr>
          <w:rFonts w:asciiTheme="majorBidi" w:hAnsiTheme="majorBidi" w:cstheme="majorBidi"/>
          <w:sz w:val="28"/>
          <w:szCs w:val="28"/>
          <w:cs/>
        </w:rPr>
        <w:t>กลุ่มบริษัทคาด</w:t>
      </w:r>
      <w:r w:rsidR="00922766" w:rsidRPr="002651E2">
        <w:rPr>
          <w:rFonts w:asciiTheme="majorBidi" w:hAnsiTheme="majorBidi" w:cstheme="majorBidi"/>
          <w:sz w:val="28"/>
          <w:szCs w:val="28"/>
          <w:cs/>
        </w:rPr>
        <w:t>ว่าจะจ่ายชำระ</w:t>
      </w:r>
      <w:r w:rsidR="005275D2" w:rsidRPr="00DB048E">
        <w:rPr>
          <w:rFonts w:ascii="Angsana New" w:hAnsi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="00922766" w:rsidRPr="0070212F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B47EFF" w:rsidRPr="00B47EFF">
        <w:rPr>
          <w:rFonts w:asciiTheme="majorBidi" w:hAnsiTheme="majorBidi" w:cstheme="majorBidi"/>
          <w:sz w:val="28"/>
          <w:szCs w:val="28"/>
        </w:rPr>
        <w:t>1</w:t>
      </w:r>
      <w:r w:rsidR="00922766" w:rsidRPr="0070212F">
        <w:rPr>
          <w:rFonts w:asciiTheme="majorBidi" w:hAnsiTheme="majorBidi" w:cstheme="majorBidi"/>
          <w:sz w:val="28"/>
          <w:szCs w:val="28"/>
          <w:cs/>
        </w:rPr>
        <w:t xml:space="preserve"> ปีข้างหน้า</w:t>
      </w:r>
      <w:r w:rsidRPr="009C5F2C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B47EFF" w:rsidRPr="00B47EFF">
        <w:rPr>
          <w:rFonts w:asciiTheme="majorBidi" w:hAnsiTheme="majorBidi" w:cstheme="majorBidi"/>
          <w:sz w:val="28"/>
          <w:szCs w:val="28"/>
        </w:rPr>
        <w:t>0</w:t>
      </w:r>
      <w:r w:rsidRPr="009C5F2C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80</w:t>
      </w:r>
      <w:r w:rsidRPr="009C5F2C">
        <w:rPr>
          <w:rFonts w:asciiTheme="majorBidi" w:hAnsiTheme="majorBidi"/>
          <w:sz w:val="28"/>
          <w:szCs w:val="28"/>
          <w:cs/>
        </w:rPr>
        <w:t xml:space="preserve"> </w:t>
      </w:r>
      <w:r w:rsidRPr="009C5F2C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1BFB268E" w14:textId="1D597026" w:rsidR="00507D59" w:rsidRPr="00507D59" w:rsidRDefault="00507D59" w:rsidP="00507D5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07D5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47EFF" w:rsidRPr="00B47EFF">
        <w:rPr>
          <w:rFonts w:ascii="Angsana New" w:hAnsi="Angsana New"/>
          <w:sz w:val="28"/>
          <w:szCs w:val="28"/>
        </w:rPr>
        <w:t>31</w:t>
      </w:r>
      <w:r w:rsidRPr="00507D5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47EFF" w:rsidRPr="00B47EFF">
        <w:rPr>
          <w:rFonts w:ascii="Angsana New" w:hAnsi="Angsana New"/>
          <w:sz w:val="28"/>
          <w:szCs w:val="28"/>
        </w:rPr>
        <w:t>2568</w:t>
      </w:r>
      <w:r w:rsidRPr="00507D59">
        <w:rPr>
          <w:rFonts w:ascii="Angsana New" w:hAnsi="Angsana New"/>
          <w:sz w:val="28"/>
          <w:szCs w:val="28"/>
          <w:cs/>
        </w:rPr>
        <w:t xml:space="preserve"> </w:t>
      </w:r>
      <w:r w:rsidRPr="00507D59">
        <w:rPr>
          <w:rFonts w:ascii="Angsana New" w:hAnsi="Angsana New" w:hint="cs"/>
          <w:sz w:val="28"/>
          <w:szCs w:val="28"/>
          <w:cs/>
        </w:rPr>
        <w:t xml:space="preserve">และ </w:t>
      </w:r>
      <w:r w:rsidR="00B47EFF" w:rsidRPr="00B47EFF">
        <w:rPr>
          <w:rFonts w:ascii="Angsana New" w:hAnsi="Angsana New"/>
          <w:sz w:val="28"/>
          <w:szCs w:val="28"/>
        </w:rPr>
        <w:t>2567</w:t>
      </w:r>
      <w:r w:rsidRPr="00507D59">
        <w:rPr>
          <w:rFonts w:ascii="Angsana New" w:hAnsi="Angsana New"/>
          <w:sz w:val="28"/>
          <w:szCs w:val="28"/>
          <w:cs/>
        </w:rPr>
        <w:t xml:space="preserve"> ระยะเวลาเฉลี่ยถ่วงนํ้าหนักในการจ่ายชําระประมาณการหนี้สินสำหรับผลประโยชน์พนักงานของกลุ่มบริษัท ประมาณ</w:t>
      </w:r>
      <w:r w:rsidR="00732F02">
        <w:rPr>
          <w:rFonts w:ascii="Angsana New" w:hAnsi="Angsana New" w:hint="cs"/>
          <w:sz w:val="28"/>
          <w:szCs w:val="28"/>
          <w:cs/>
        </w:rPr>
        <w:t xml:space="preserve"> </w:t>
      </w:r>
      <w:r w:rsidR="00B47EFF" w:rsidRPr="00B47EFF">
        <w:rPr>
          <w:rFonts w:ascii="Angsana New" w:hAnsi="Angsana New"/>
          <w:sz w:val="28"/>
          <w:szCs w:val="28"/>
        </w:rPr>
        <w:t>16</w:t>
      </w:r>
      <w:r w:rsidRPr="00507D59">
        <w:rPr>
          <w:rFonts w:ascii="Angsana New" w:hAnsi="Angsana New"/>
          <w:sz w:val="28"/>
          <w:szCs w:val="28"/>
          <w:cs/>
        </w:rPr>
        <w:t xml:space="preserve"> ปี</w:t>
      </w:r>
    </w:p>
    <w:p w14:paraId="4D092503" w14:textId="18EEF4F4" w:rsidR="00F8390D" w:rsidRPr="0070212F" w:rsidRDefault="00F8390D" w:rsidP="007C5AD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AB7C3E">
        <w:rPr>
          <w:rFonts w:ascii="Angsana New" w:hAnsi="Angsana New"/>
          <w:sz w:val="28"/>
          <w:szCs w:val="28"/>
          <w:cs/>
        </w:rPr>
        <w:t>สมมติฐาน</w:t>
      </w:r>
      <w:r w:rsidRPr="0070212F">
        <w:rPr>
          <w:rFonts w:asciiTheme="majorBidi" w:hAnsiTheme="majorBidi" w:cstheme="majorBidi"/>
          <w:sz w:val="28"/>
          <w:szCs w:val="28"/>
          <w:cs/>
        </w:rPr>
        <w:t>ที่สำคัญในการประมาณการตามหลักคณิตศาสตร์ประกันภัย สรุปได้ดังนี้</w:t>
      </w:r>
    </w:p>
    <w:tbl>
      <w:tblPr>
        <w:tblW w:w="8100" w:type="dxa"/>
        <w:tblInd w:w="1170" w:type="dxa"/>
        <w:tblLook w:val="01E0" w:firstRow="1" w:lastRow="1" w:firstColumn="1" w:lastColumn="1" w:noHBand="0" w:noVBand="0"/>
      </w:tblPr>
      <w:tblGrid>
        <w:gridCol w:w="3870"/>
        <w:gridCol w:w="2115"/>
        <w:gridCol w:w="2115"/>
      </w:tblGrid>
      <w:tr w:rsidR="00DC137D" w:rsidRPr="00721814" w14:paraId="0E6D90D9" w14:textId="77777777" w:rsidTr="00D45207">
        <w:tc>
          <w:tcPr>
            <w:tcW w:w="3870" w:type="dxa"/>
          </w:tcPr>
          <w:p w14:paraId="72DDCF9C" w14:textId="77777777" w:rsidR="00DC137D" w:rsidRPr="00721814" w:rsidRDefault="00DC137D" w:rsidP="00721814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</w:tcPr>
          <w:p w14:paraId="4272869D" w14:textId="07C18330" w:rsidR="00DC137D" w:rsidRPr="00721814" w:rsidRDefault="00DC137D" w:rsidP="0072181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8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3C6703" w:rsidRPr="007218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7218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137D" w:rsidRPr="00721814" w14:paraId="2BA33BEE" w14:textId="77777777" w:rsidTr="00D45207">
        <w:tc>
          <w:tcPr>
            <w:tcW w:w="3870" w:type="dxa"/>
          </w:tcPr>
          <w:p w14:paraId="1C5A7EDF" w14:textId="77777777" w:rsidR="00DC137D" w:rsidRPr="00721814" w:rsidRDefault="00DC137D" w:rsidP="00721814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14:paraId="56C1E0AA" w14:textId="4F6AF44B" w:rsidR="00DC137D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14:paraId="66D4C7AD" w14:textId="03325B16" w:rsidR="00DC137D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DC137D" w:rsidRPr="00721814" w14:paraId="225057B0" w14:textId="77777777" w:rsidTr="00D45207">
        <w:tc>
          <w:tcPr>
            <w:tcW w:w="3870" w:type="dxa"/>
          </w:tcPr>
          <w:p w14:paraId="303EF480" w14:textId="77777777" w:rsidR="00DC137D" w:rsidRPr="00721814" w:rsidRDefault="00DC137D" w:rsidP="00721814">
            <w:pPr>
              <w:spacing w:line="320" w:lineRule="exact"/>
              <w:ind w:left="162" w:right="-50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</w:tcPr>
          <w:p w14:paraId="7A36A092" w14:textId="77777777" w:rsidR="00DC137D" w:rsidRPr="00721814" w:rsidRDefault="00DC137D" w:rsidP="007218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2181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15" w:type="dxa"/>
          </w:tcPr>
          <w:p w14:paraId="1CBB0B95" w14:textId="77777777" w:rsidR="00DC137D" w:rsidRPr="00721814" w:rsidRDefault="00DC137D" w:rsidP="007218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2181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(ร้อยละ)</w:t>
            </w:r>
          </w:p>
        </w:tc>
      </w:tr>
      <w:tr w:rsidR="00902858" w:rsidRPr="00721814" w14:paraId="66C09972" w14:textId="77777777" w:rsidTr="00D45207">
        <w:tc>
          <w:tcPr>
            <w:tcW w:w="3870" w:type="dxa"/>
          </w:tcPr>
          <w:p w14:paraId="7F40AD70" w14:textId="77777777" w:rsidR="00902858" w:rsidRPr="00721814" w:rsidRDefault="00902858" w:rsidP="00721814">
            <w:pPr>
              <w:tabs>
                <w:tab w:val="clear" w:pos="227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72181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115" w:type="dxa"/>
          </w:tcPr>
          <w:p w14:paraId="6F4A8BDC" w14:textId="62C29363" w:rsidR="00902858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  <w:r w:rsidR="00D723B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115" w:type="dxa"/>
          </w:tcPr>
          <w:p w14:paraId="19E45F99" w14:textId="71CDC87C" w:rsidR="00902858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2858" w:rsidRPr="0072181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</w:p>
        </w:tc>
      </w:tr>
      <w:tr w:rsidR="00902858" w:rsidRPr="00721814" w14:paraId="2C8B97D2" w14:textId="77777777" w:rsidTr="00D45207">
        <w:tc>
          <w:tcPr>
            <w:tcW w:w="3870" w:type="dxa"/>
          </w:tcPr>
          <w:p w14:paraId="05CB962A" w14:textId="77777777" w:rsidR="00902858" w:rsidRPr="00721814" w:rsidRDefault="00902858" w:rsidP="00721814">
            <w:pPr>
              <w:tabs>
                <w:tab w:val="clear" w:pos="227"/>
              </w:tabs>
              <w:spacing w:line="320" w:lineRule="exact"/>
              <w:ind w:left="-108" w:right="-215"/>
              <w:rPr>
                <w:rFonts w:asciiTheme="majorBidi" w:hAnsiTheme="majorBidi" w:cstheme="majorBidi"/>
                <w:sz w:val="24"/>
                <w:szCs w:val="24"/>
              </w:rPr>
            </w:pPr>
            <w:r w:rsidRPr="0072181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อัตราการขึ้นเงินเดือน</w:t>
            </w:r>
            <w:r w:rsidRPr="00721814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15" w:type="dxa"/>
          </w:tcPr>
          <w:p w14:paraId="6E4C8460" w14:textId="661A753E" w:rsidR="00902858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  <w:r w:rsidR="00D723B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D723B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–</w:t>
            </w:r>
            <w:r w:rsidR="00D723B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15" w:type="dxa"/>
          </w:tcPr>
          <w:p w14:paraId="087F3CC8" w14:textId="3A962798" w:rsidR="00902858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2858" w:rsidRPr="0072181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902858" w:rsidRPr="00721814" w14:paraId="04EF5B03" w14:textId="77777777" w:rsidTr="00D45207">
        <w:tc>
          <w:tcPr>
            <w:tcW w:w="3870" w:type="dxa"/>
          </w:tcPr>
          <w:p w14:paraId="024C2783" w14:textId="77777777" w:rsidR="00902858" w:rsidRPr="00721814" w:rsidRDefault="00902858" w:rsidP="00721814">
            <w:pPr>
              <w:tabs>
                <w:tab w:val="clear" w:pos="227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181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115" w:type="dxa"/>
            <w:vAlign w:val="bottom"/>
          </w:tcPr>
          <w:p w14:paraId="3E94865C" w14:textId="2B31B0A8" w:rsidR="00902858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3</w:t>
            </w:r>
            <w:r w:rsidR="00D723B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15" w:type="dxa"/>
            <w:vAlign w:val="bottom"/>
          </w:tcPr>
          <w:p w14:paraId="62F352FC" w14:textId="1E877D34" w:rsidR="00902858" w:rsidRPr="00721814" w:rsidRDefault="00B47EFF" w:rsidP="0072181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902858" w:rsidRPr="0072181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</w:p>
        </w:tc>
      </w:tr>
    </w:tbl>
    <w:p w14:paraId="6FD1D04B" w14:textId="77777777" w:rsidR="00817D5D" w:rsidRDefault="0081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AE7AD29" w14:textId="217DB950" w:rsidR="00F8390D" w:rsidRPr="00673411" w:rsidRDefault="00673411" w:rsidP="0067341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73411">
        <w:rPr>
          <w:rFonts w:ascii="Angsana New" w:hAnsi="Angsana New"/>
          <w:sz w:val="28"/>
          <w:szCs w:val="28"/>
          <w:cs/>
        </w:rPr>
        <w:t xml:space="preserve">ผลกระทบของการเปลี่ยนแปลงสมมติฐานที่สําคัญต่อการเพิ่มขึ้น (ลดลง) ของมูลค่าปัจจุบันของประมาณการหนี้สินไม่หมุนเวียนสำหรับผลประโยชน์พนักงาน ณ วันที่ </w:t>
      </w:r>
      <w:r w:rsidR="00B47EFF" w:rsidRPr="00B47EFF">
        <w:rPr>
          <w:rFonts w:ascii="Angsana New" w:hAnsi="Angsana New"/>
          <w:sz w:val="28"/>
          <w:szCs w:val="28"/>
        </w:rPr>
        <w:t>31</w:t>
      </w:r>
      <w:r w:rsidRPr="0067341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47EFF" w:rsidRPr="00B47EFF">
        <w:rPr>
          <w:rFonts w:ascii="Angsana New" w:hAnsi="Angsana New"/>
          <w:sz w:val="28"/>
          <w:szCs w:val="28"/>
        </w:rPr>
        <w:t>2568</w:t>
      </w:r>
      <w:r w:rsidRPr="00673411">
        <w:rPr>
          <w:rFonts w:ascii="Angsana New" w:hAnsi="Angsana New"/>
          <w:sz w:val="28"/>
          <w:szCs w:val="28"/>
          <w:cs/>
        </w:rPr>
        <w:t xml:space="preserve"> และ </w:t>
      </w:r>
      <w:r w:rsidR="00B47EFF" w:rsidRPr="00B47EFF">
        <w:rPr>
          <w:rFonts w:ascii="Angsana New" w:hAnsi="Angsana New"/>
          <w:sz w:val="28"/>
          <w:szCs w:val="28"/>
        </w:rPr>
        <w:t>2567</w:t>
      </w:r>
    </w:p>
    <w:tbl>
      <w:tblPr>
        <w:tblW w:w="816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00"/>
        <w:gridCol w:w="160"/>
        <w:gridCol w:w="1199"/>
        <w:gridCol w:w="159"/>
        <w:gridCol w:w="1199"/>
        <w:gridCol w:w="159"/>
        <w:gridCol w:w="1205"/>
      </w:tblGrid>
      <w:tr w:rsidR="00D45207" w:rsidRPr="00D45207" w14:paraId="3778D9A0" w14:textId="77777777" w:rsidTr="00B7080E">
        <w:trPr>
          <w:tblHeader/>
        </w:trPr>
        <w:tc>
          <w:tcPr>
            <w:tcW w:w="2880" w:type="dxa"/>
          </w:tcPr>
          <w:p w14:paraId="54A1C52D" w14:textId="77777777" w:rsidR="00D45207" w:rsidRPr="00D45207" w:rsidRDefault="00D45207" w:rsidP="00D45207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1" w:type="dxa"/>
            <w:gridSpan w:val="7"/>
            <w:tcBorders>
              <w:top w:val="nil"/>
              <w:left w:val="nil"/>
              <w:right w:val="nil"/>
            </w:tcBorders>
          </w:tcPr>
          <w:p w14:paraId="5D163194" w14:textId="6A88614E" w:rsidR="00D45207" w:rsidRPr="00D45207" w:rsidRDefault="00D45207" w:rsidP="00D45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52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AA1BA7" w:rsidRPr="00D45207" w14:paraId="0ECC12D7" w14:textId="77777777" w:rsidTr="00B7080E">
        <w:trPr>
          <w:tblHeader/>
        </w:trPr>
        <w:tc>
          <w:tcPr>
            <w:tcW w:w="2880" w:type="dxa"/>
          </w:tcPr>
          <w:p w14:paraId="31DE2BC2" w14:textId="77777777" w:rsidR="00AA1BA7" w:rsidRPr="00D45207" w:rsidRDefault="00AA1BA7" w:rsidP="00D45207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30824" w14:textId="37FE573C" w:rsidR="00AA1BA7" w:rsidRPr="00D45207" w:rsidRDefault="00AA1BA7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52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41C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D452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938" w:rsidRPr="00D45207" w14:paraId="4427CE03" w14:textId="77777777" w:rsidTr="00B7080E">
        <w:trPr>
          <w:tblHeader/>
        </w:trPr>
        <w:tc>
          <w:tcPr>
            <w:tcW w:w="2880" w:type="dxa"/>
          </w:tcPr>
          <w:p w14:paraId="45FB79B4" w14:textId="77777777" w:rsidR="00DB4938" w:rsidRPr="00D45207" w:rsidRDefault="00DB4938" w:rsidP="00D45207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72AAA" w14:textId="464779F8" w:rsidR="00DB4938" w:rsidRPr="00D45207" w:rsidRDefault="00B47E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09C85A3" w14:textId="77777777" w:rsidR="00DB4938" w:rsidRPr="00D45207" w:rsidRDefault="00DB4938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7F465" w14:textId="21D2470F" w:rsidR="00DB4938" w:rsidRPr="00D45207" w:rsidRDefault="00B47E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B3E43" w:rsidRPr="00D45207" w14:paraId="1A827E67" w14:textId="77777777" w:rsidTr="00D45207">
        <w:trPr>
          <w:tblHeader/>
        </w:trPr>
        <w:tc>
          <w:tcPr>
            <w:tcW w:w="2880" w:type="dxa"/>
          </w:tcPr>
          <w:p w14:paraId="21CAF3A2" w14:textId="77777777" w:rsidR="001B3E43" w:rsidRPr="00D45207" w:rsidRDefault="001B3E43" w:rsidP="001B3E43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1F1471A" w14:textId="286FD7A2" w:rsidR="001B3E43" w:rsidRPr="00D45207" w:rsidRDefault="001B3E43" w:rsidP="001B3E4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เคลื่อนไหว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  <w:r w:rsidRPr="00D45207"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60" w:type="dxa"/>
            <w:vAlign w:val="bottom"/>
          </w:tcPr>
          <w:p w14:paraId="20415B3B" w14:textId="77777777" w:rsidR="001B3E43" w:rsidRPr="00D45207" w:rsidRDefault="001B3E43" w:rsidP="001B3E4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0655B56A" w14:textId="2F4E729D" w:rsidR="001B3E43" w:rsidRPr="00D45207" w:rsidRDefault="001B3E43" w:rsidP="001B3E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ต่อสำรอง</w:t>
            </w:r>
          </w:p>
        </w:tc>
        <w:tc>
          <w:tcPr>
            <w:tcW w:w="159" w:type="dxa"/>
            <w:vAlign w:val="bottom"/>
          </w:tcPr>
          <w:p w14:paraId="211D58DC" w14:textId="77777777" w:rsidR="001B3E43" w:rsidRPr="00D45207" w:rsidRDefault="001B3E43" w:rsidP="001B3E4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7DE6AFFB" w14:textId="03939B4A" w:rsidR="001B3E43" w:rsidRPr="00D45207" w:rsidRDefault="001B3E43" w:rsidP="001B3E4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เคลื่อนไหว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  <w:r w:rsidRPr="00D45207"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9" w:type="dxa"/>
            <w:vAlign w:val="bottom"/>
          </w:tcPr>
          <w:p w14:paraId="15FA3C01" w14:textId="77777777" w:rsidR="001B3E43" w:rsidRPr="00D45207" w:rsidRDefault="001B3E43" w:rsidP="001B3E4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3BDCA3BE" w14:textId="6A3F36DF" w:rsidR="001B3E43" w:rsidRPr="00D45207" w:rsidRDefault="001B3E43" w:rsidP="001B3E4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ต่อสำรอง</w:t>
            </w:r>
          </w:p>
        </w:tc>
      </w:tr>
      <w:tr w:rsidR="001B6CFF" w:rsidRPr="00D45207" w14:paraId="017C70F5" w14:textId="77777777" w:rsidTr="00D45207">
        <w:trPr>
          <w:tblHeader/>
        </w:trPr>
        <w:tc>
          <w:tcPr>
            <w:tcW w:w="2880" w:type="dxa"/>
          </w:tcPr>
          <w:p w14:paraId="54D414FF" w14:textId="77777777" w:rsidR="001B6CFF" w:rsidRPr="00D45207" w:rsidRDefault="001B6CFF" w:rsidP="00D45207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73665A2" w14:textId="1E70F7DA" w:rsidR="001B6CFF" w:rsidRPr="00D45207" w:rsidRDefault="001B6C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60" w:type="dxa"/>
            <w:vAlign w:val="bottom"/>
          </w:tcPr>
          <w:p w14:paraId="2CE5E061" w14:textId="77777777" w:rsidR="001B6CFF" w:rsidRPr="00D45207" w:rsidRDefault="001B6C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09DDABA1" w14:textId="049051AB" w:rsidR="001B6CFF" w:rsidRPr="00D45207" w:rsidRDefault="001B6C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9" w:type="dxa"/>
            <w:vAlign w:val="bottom"/>
          </w:tcPr>
          <w:p w14:paraId="180DF06B" w14:textId="77777777" w:rsidR="001B6CFF" w:rsidRPr="00D45207" w:rsidRDefault="001B6C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69CD03CC" w14:textId="377BB767" w:rsidR="001B6CFF" w:rsidRPr="00D45207" w:rsidRDefault="001B6C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9" w:type="dxa"/>
            <w:vAlign w:val="bottom"/>
          </w:tcPr>
          <w:p w14:paraId="79179B86" w14:textId="77777777" w:rsidR="001B6CFF" w:rsidRPr="00D45207" w:rsidRDefault="001B6C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19B64B88" w14:textId="2037ACA8" w:rsidR="001B6CFF" w:rsidRPr="00D45207" w:rsidRDefault="001B6CFF" w:rsidP="00D4520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85621D" w:rsidRPr="00D45207" w14:paraId="7DD3F4A0" w14:textId="77777777" w:rsidTr="00D45207">
        <w:tc>
          <w:tcPr>
            <w:tcW w:w="2880" w:type="dxa"/>
          </w:tcPr>
          <w:p w14:paraId="3F06DDA1" w14:textId="76830F77" w:rsidR="0085621D" w:rsidRPr="00D45207" w:rsidRDefault="0085621D" w:rsidP="00D45207">
            <w:pPr>
              <w:pStyle w:val="1-Number"/>
              <w:spacing w:line="32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00" w:type="dxa"/>
          </w:tcPr>
          <w:p w14:paraId="05714C2C" w14:textId="05249FD4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" w:type="dxa"/>
          </w:tcPr>
          <w:p w14:paraId="6683EFED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6E983CEC" w14:textId="55307F71" w:rsidR="0085621D" w:rsidRPr="00D45207" w:rsidRDefault="00470D00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) / 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9" w:type="dxa"/>
          </w:tcPr>
          <w:p w14:paraId="6166242A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8657F8" w14:textId="6025206F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" w:type="dxa"/>
          </w:tcPr>
          <w:p w14:paraId="0AE9907A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D584175" w14:textId="725BC1BA" w:rsidR="0085621D" w:rsidRPr="00D45207" w:rsidRDefault="0085621D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) / 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85621D" w:rsidRPr="00D45207" w14:paraId="57C12FE1" w14:textId="77777777" w:rsidTr="00D45207">
        <w:tc>
          <w:tcPr>
            <w:tcW w:w="2880" w:type="dxa"/>
          </w:tcPr>
          <w:p w14:paraId="475C9722" w14:textId="1CF52F7C" w:rsidR="0085621D" w:rsidRPr="00D45207" w:rsidRDefault="0085621D" w:rsidP="00D45207">
            <w:pPr>
              <w:pStyle w:val="1-Number"/>
              <w:spacing w:line="32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อัตราการขึ้นเงินเดือน</w:t>
            </w:r>
            <w:r w:rsidRPr="00D4520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461EDAAD" w14:textId="3939215D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" w:type="dxa"/>
          </w:tcPr>
          <w:p w14:paraId="28B80B32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379249AB" w14:textId="545346CF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470D0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470D0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/ (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470D0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470D0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0220EA0F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3BFF91F" w14:textId="24250562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" w:type="dxa"/>
          </w:tcPr>
          <w:p w14:paraId="36C4F288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C9914D6" w14:textId="101BCE8E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5621D"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5621D"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/ (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5621D"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5621D"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5621D" w:rsidRPr="00D45207" w14:paraId="33493A68" w14:textId="77777777" w:rsidTr="00D45207">
        <w:tc>
          <w:tcPr>
            <w:tcW w:w="2880" w:type="dxa"/>
          </w:tcPr>
          <w:p w14:paraId="2956B849" w14:textId="0284E5D8" w:rsidR="0085621D" w:rsidRPr="00D45207" w:rsidRDefault="0085621D" w:rsidP="00D45207">
            <w:pPr>
              <w:pStyle w:val="1-Number"/>
              <w:spacing w:line="32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20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</w:t>
            </w:r>
            <w:r w:rsidR="000A401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หมุนเวียนของ</w:t>
            </w:r>
            <w:r w:rsidRPr="00D45207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00" w:type="dxa"/>
          </w:tcPr>
          <w:p w14:paraId="7EE8916C" w14:textId="7E0B0939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dxa"/>
          </w:tcPr>
          <w:p w14:paraId="3B1FD252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9" w:type="dxa"/>
            <w:vAlign w:val="bottom"/>
          </w:tcPr>
          <w:p w14:paraId="4ED477D1" w14:textId="621B12E5" w:rsidR="0085621D" w:rsidRPr="00D45207" w:rsidRDefault="00470D00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) / 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" w:type="dxa"/>
          </w:tcPr>
          <w:p w14:paraId="48057992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1515BE6B" w14:textId="2D8D9D04" w:rsidR="0085621D" w:rsidRPr="00D45207" w:rsidRDefault="00B47EFF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" w:type="dxa"/>
          </w:tcPr>
          <w:p w14:paraId="7E36C351" w14:textId="77777777" w:rsidR="0085621D" w:rsidRPr="00D45207" w:rsidRDefault="0085621D" w:rsidP="00D4520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15F00053" w14:textId="6F4B6C7C" w:rsidR="0085621D" w:rsidRPr="00D45207" w:rsidRDefault="0085621D" w:rsidP="00D45207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) / 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D45207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</w:tbl>
    <w:p w14:paraId="66E55CBB" w14:textId="0243AE5B" w:rsidR="00506520" w:rsidRPr="0070212F" w:rsidRDefault="00E43D20" w:rsidP="00E43D20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7" w:hanging="547"/>
        <w:jc w:val="both"/>
        <w:rPr>
          <w:rFonts w:asciiTheme="majorBidi" w:hAnsiTheme="majorBidi" w:cstheme="majorBidi"/>
          <w:b/>
          <w:bCs/>
          <w:cs/>
        </w:rPr>
      </w:pPr>
      <w:r w:rsidRPr="00296009">
        <w:rPr>
          <w:rFonts w:ascii="Angsana New" w:hAnsi="Angsana New" w:hint="cs"/>
          <w:b/>
          <w:bCs/>
          <w:cs/>
        </w:rPr>
        <w:t>ทุน</w:t>
      </w:r>
      <w:r w:rsidRPr="00296009">
        <w:rPr>
          <w:rFonts w:ascii="Angsana New" w:hAnsi="Angsana New"/>
          <w:b/>
          <w:bCs/>
          <w:cs/>
        </w:rPr>
        <w:t>สํารองตามกฎหมาย</w:t>
      </w:r>
    </w:p>
    <w:p w14:paraId="58BC8CAD" w14:textId="4E0E5F5D" w:rsidR="00CD3E55" w:rsidRDefault="00370D61" w:rsidP="0014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3C3A">
        <w:rPr>
          <w:rFonts w:asciiTheme="majorBidi" w:hAnsiTheme="majorBidi" w:cstheme="majorBidi"/>
          <w:sz w:val="28"/>
          <w:szCs w:val="28"/>
          <w:cs/>
        </w:rPr>
        <w:t xml:space="preserve">ภายใต้บทบัญญัติของมาตรา </w:t>
      </w:r>
      <w:r w:rsidR="00B47EFF" w:rsidRPr="00B47EFF">
        <w:rPr>
          <w:rFonts w:asciiTheme="majorBidi" w:hAnsiTheme="majorBidi" w:cstheme="majorBidi"/>
          <w:sz w:val="28"/>
          <w:szCs w:val="28"/>
        </w:rPr>
        <w:t>116</w:t>
      </w:r>
      <w:r w:rsidRPr="00143C3A">
        <w:rPr>
          <w:rFonts w:asciiTheme="majorBidi" w:hAnsiTheme="majorBidi"/>
          <w:sz w:val="28"/>
          <w:szCs w:val="28"/>
          <w:cs/>
        </w:rPr>
        <w:t xml:space="preserve"> </w:t>
      </w:r>
      <w:r w:rsidRPr="00143C3A">
        <w:rPr>
          <w:rFonts w:asciiTheme="majorBidi" w:hAnsiTheme="majorBidi" w:cstheme="majorBidi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B47EFF" w:rsidRPr="00B47EFF">
        <w:rPr>
          <w:rFonts w:asciiTheme="majorBidi" w:hAnsiTheme="majorBidi" w:cstheme="majorBidi"/>
          <w:sz w:val="28"/>
          <w:szCs w:val="28"/>
        </w:rPr>
        <w:t>2535</w:t>
      </w:r>
      <w:r w:rsidRPr="00143C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01FF" w:rsidRPr="00143C3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43C3A">
        <w:rPr>
          <w:rFonts w:asciiTheme="majorBidi" w:hAnsiTheme="majorBidi" w:cstheme="majorBidi"/>
          <w:sz w:val="28"/>
          <w:szCs w:val="28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B47EFF" w:rsidRPr="00B47EFF">
        <w:rPr>
          <w:rFonts w:asciiTheme="majorBidi" w:hAnsiTheme="majorBidi" w:cstheme="majorBidi"/>
          <w:sz w:val="28"/>
          <w:szCs w:val="28"/>
        </w:rPr>
        <w:t>5</w:t>
      </w:r>
      <w:r w:rsidRPr="00143C3A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47EFF" w:rsidRPr="00B47EFF">
        <w:rPr>
          <w:rFonts w:asciiTheme="majorBidi" w:hAnsiTheme="majorBidi" w:cstheme="majorBidi"/>
          <w:sz w:val="28"/>
          <w:szCs w:val="28"/>
        </w:rPr>
        <w:t>10</w:t>
      </w:r>
      <w:r w:rsidRPr="00143C3A">
        <w:rPr>
          <w:rFonts w:asciiTheme="majorBidi" w:hAnsiTheme="majorBidi"/>
          <w:sz w:val="28"/>
          <w:szCs w:val="28"/>
          <w:cs/>
        </w:rPr>
        <w:t xml:space="preserve"> </w:t>
      </w:r>
      <w:r w:rsidRPr="00143C3A">
        <w:rPr>
          <w:rFonts w:asciiTheme="majorBidi" w:hAnsiTheme="majorBidi" w:cstheme="majorBidi"/>
          <w:sz w:val="28"/>
          <w:szCs w:val="28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="00AC7EF5" w:rsidRPr="00143C3A">
        <w:rPr>
          <w:rFonts w:asciiTheme="majorBidi" w:hAnsiTheme="majorBidi"/>
          <w:sz w:val="28"/>
          <w:szCs w:val="28"/>
          <w:cs/>
        </w:rPr>
        <w:t xml:space="preserve"> </w:t>
      </w:r>
      <w:r w:rsidR="00AC7EF5" w:rsidRPr="00143C3A">
        <w:rPr>
          <w:rFonts w:asciiTheme="majorBidi" w:hAnsiTheme="majorBidi" w:cstheme="majorBidi"/>
          <w:sz w:val="28"/>
          <w:szCs w:val="28"/>
          <w:cs/>
        </w:rPr>
        <w:t xml:space="preserve">ในปัจจุบัน </w:t>
      </w:r>
      <w:r w:rsidR="007601FF" w:rsidRPr="00143C3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C7EF5" w:rsidRPr="00143C3A">
        <w:rPr>
          <w:rFonts w:asciiTheme="majorBidi" w:hAnsiTheme="majorBidi" w:cstheme="majorBidi"/>
          <w:sz w:val="28"/>
          <w:szCs w:val="28"/>
          <w:cs/>
        </w:rPr>
        <w:t>ได้จัดสรรสำรองตามกฎหมายไว้ครบถ้วนแล้ว</w:t>
      </w:r>
    </w:p>
    <w:p w14:paraId="689F72AF" w14:textId="045F8416" w:rsidR="00660196" w:rsidRPr="00341A87" w:rsidRDefault="00660196" w:rsidP="00660196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รายได้จากสัญญาที่ทำกับลูกค้า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341A87" w:rsidRPr="003B3136" w14:paraId="09376B24" w14:textId="77777777" w:rsidTr="00B460E9">
        <w:trPr>
          <w:tblHeader/>
        </w:trPr>
        <w:tc>
          <w:tcPr>
            <w:tcW w:w="4500" w:type="dxa"/>
          </w:tcPr>
          <w:p w14:paraId="39971D74" w14:textId="77777777" w:rsidR="00341A87" w:rsidRPr="003B3136" w:rsidRDefault="00341A87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7551BE9C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5C0A4DD9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12595C52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41A87" w:rsidRPr="003B3136" w14:paraId="792AE19E" w14:textId="77777777" w:rsidTr="00B460E9">
        <w:trPr>
          <w:tblHeader/>
        </w:trPr>
        <w:tc>
          <w:tcPr>
            <w:tcW w:w="4500" w:type="dxa"/>
          </w:tcPr>
          <w:p w14:paraId="2E160425" w14:textId="77777777" w:rsidR="00341A87" w:rsidRPr="003B3136" w:rsidRDefault="00341A87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9BE89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13FF3F00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0A370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1A87" w:rsidRPr="003B3136" w14:paraId="082E10F1" w14:textId="77777777" w:rsidTr="00341A87">
        <w:trPr>
          <w:tblHeader/>
        </w:trPr>
        <w:tc>
          <w:tcPr>
            <w:tcW w:w="4500" w:type="dxa"/>
          </w:tcPr>
          <w:p w14:paraId="7D1E53BF" w14:textId="77777777" w:rsidR="00341A87" w:rsidRPr="00341A87" w:rsidRDefault="00341A87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FAF37" w14:textId="15373E80" w:rsidR="00341A87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307188F4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FC66B" w14:textId="0C88F903" w:rsidR="00341A87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228BBF2E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32060D" w14:textId="685D84EF" w:rsidR="00341A87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81EFF5C" w14:textId="77777777" w:rsidR="00341A87" w:rsidRPr="003B3136" w:rsidRDefault="00341A87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72FB5" w14:textId="23B99B26" w:rsidR="00341A87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41A87" w:rsidRPr="003B3136" w14:paraId="786ECE35" w14:textId="77777777" w:rsidTr="00341A87">
        <w:tc>
          <w:tcPr>
            <w:tcW w:w="4500" w:type="dxa"/>
            <w:vAlign w:val="bottom"/>
          </w:tcPr>
          <w:p w14:paraId="6A4CAD63" w14:textId="2CA0709E" w:rsidR="00341A87" w:rsidRPr="00341A87" w:rsidRDefault="00341A87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41A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1AA4A5E1" w14:textId="77777777" w:rsidR="00341A87" w:rsidRPr="003B3136" w:rsidRDefault="00341A87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397C6654" w14:textId="77777777" w:rsidR="00341A87" w:rsidRPr="003B3136" w:rsidRDefault="00341A8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46E8A31" w14:textId="4788FB70" w:rsidR="00341A87" w:rsidRPr="003B3136" w:rsidRDefault="00341A87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4FB8664C" w14:textId="77777777" w:rsidR="00341A87" w:rsidRPr="003B3136" w:rsidRDefault="00341A8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0394C0C" w14:textId="77777777" w:rsidR="00341A87" w:rsidRPr="003B3136" w:rsidRDefault="00341A87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1274B6A" w14:textId="77777777" w:rsidR="00341A87" w:rsidRPr="003B3136" w:rsidRDefault="00341A8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3B850071" w14:textId="21CCC407" w:rsidR="00341A87" w:rsidRPr="003B3136" w:rsidRDefault="00341A87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1A87" w:rsidRPr="003B3136" w14:paraId="4B7F4421" w14:textId="77777777" w:rsidTr="00341A87">
        <w:tc>
          <w:tcPr>
            <w:tcW w:w="4500" w:type="dxa"/>
          </w:tcPr>
          <w:p w14:paraId="0BEF712B" w14:textId="4E62ABAC" w:rsidR="00341A87" w:rsidRPr="00341A87" w:rsidRDefault="00341A87" w:rsidP="00341A87">
            <w:pPr>
              <w:pStyle w:val="1-Number"/>
              <w:spacing w:line="320" w:lineRule="exact"/>
              <w:ind w:left="2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41A87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D5364A" w14:textId="4B7BCC2B" w:rsidR="00341A87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4E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294E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160" w:type="dxa"/>
          </w:tcPr>
          <w:p w14:paraId="3D90B383" w14:textId="77777777" w:rsidR="00341A87" w:rsidRPr="003B3136" w:rsidRDefault="00341A8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  <w:vAlign w:val="bottom"/>
          </w:tcPr>
          <w:p w14:paraId="73438187" w14:textId="724D240F" w:rsidR="00341A87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9730B" w:rsidRPr="009973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="0099730B" w:rsidRPr="009973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59" w:type="dxa"/>
          </w:tcPr>
          <w:p w14:paraId="7FCD092E" w14:textId="77777777" w:rsidR="00341A87" w:rsidRPr="003B3136" w:rsidRDefault="00341A8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</w:tcPr>
          <w:p w14:paraId="77E634B3" w14:textId="7052E5C4" w:rsidR="00341A87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4E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="00294E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159" w:type="dxa"/>
          </w:tcPr>
          <w:p w14:paraId="5580B521" w14:textId="77777777" w:rsidR="00341A87" w:rsidRPr="003B3136" w:rsidRDefault="00341A87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45B1A7CD" w14:textId="2C1A8B27" w:rsidR="00341A87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9730B" w:rsidRPr="009973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99730B" w:rsidRPr="009973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</w:tr>
    </w:tbl>
    <w:p w14:paraId="373ECA93" w14:textId="3517688C" w:rsidR="00DC7837" w:rsidRPr="0070212F" w:rsidRDefault="00DC7837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 w:cstheme="majorBidi"/>
          <w:b/>
          <w:bCs/>
          <w:cs/>
        </w:rPr>
      </w:pPr>
      <w:r w:rsidRPr="0070212F">
        <w:rPr>
          <w:rFonts w:asciiTheme="majorBidi" w:hAnsiTheme="majorBidi" w:cstheme="majorBidi" w:hint="cs"/>
          <w:b/>
          <w:bCs/>
          <w:cs/>
        </w:rPr>
        <w:t>รายได้อื่น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1A18BD" w:rsidRPr="003B3136" w14:paraId="5CEAAA50" w14:textId="77777777" w:rsidTr="00B460E9">
        <w:trPr>
          <w:tblHeader/>
        </w:trPr>
        <w:tc>
          <w:tcPr>
            <w:tcW w:w="4500" w:type="dxa"/>
          </w:tcPr>
          <w:p w14:paraId="77625A99" w14:textId="77777777" w:rsidR="001A18BD" w:rsidRPr="003B3136" w:rsidRDefault="001A18BD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33A875C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47679DED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6D226E34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3B313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1A18BD" w:rsidRPr="003B3136" w14:paraId="2BFFBC09" w14:textId="77777777" w:rsidTr="00B460E9">
        <w:trPr>
          <w:tblHeader/>
        </w:trPr>
        <w:tc>
          <w:tcPr>
            <w:tcW w:w="4500" w:type="dxa"/>
          </w:tcPr>
          <w:p w14:paraId="3194AEC8" w14:textId="77777777" w:rsidR="001A18BD" w:rsidRPr="003B3136" w:rsidRDefault="001A18BD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201D4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580CED51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92B53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31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8BD" w:rsidRPr="003B3136" w14:paraId="64790AD9" w14:textId="77777777" w:rsidTr="00B460E9">
        <w:trPr>
          <w:tblHeader/>
        </w:trPr>
        <w:tc>
          <w:tcPr>
            <w:tcW w:w="4500" w:type="dxa"/>
          </w:tcPr>
          <w:p w14:paraId="0CDD778C" w14:textId="77777777" w:rsidR="001A18BD" w:rsidRPr="003B3136" w:rsidRDefault="001A18BD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FEAE9" w14:textId="0168C70D" w:rsidR="001A18BD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5A23B732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7EF1A" w14:textId="3CCDF1DA" w:rsidR="001A18BD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27DC8E8A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512A8" w14:textId="0B931F32" w:rsidR="001A18BD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01B99EA9" w14:textId="77777777" w:rsidR="001A18BD" w:rsidRPr="003B3136" w:rsidRDefault="001A18BD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874E3" w14:textId="545390AC" w:rsidR="001A18BD" w:rsidRPr="003B3136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A18BD" w:rsidRPr="003B3136" w14:paraId="401BA9CC" w14:textId="77777777" w:rsidTr="00B460E9">
        <w:tc>
          <w:tcPr>
            <w:tcW w:w="4500" w:type="dxa"/>
            <w:vAlign w:val="bottom"/>
          </w:tcPr>
          <w:p w14:paraId="12A20445" w14:textId="7AB5A9F9" w:rsidR="001A18BD" w:rsidRPr="00180A2C" w:rsidRDefault="00180A2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80A2C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6C8A91F2" w14:textId="7CBA83DE" w:rsidR="001A18BD" w:rsidRPr="003B3136" w:rsidRDefault="004406A2" w:rsidP="00FC7A14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1B0DEAAD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FF0A8C3" w14:textId="23E12DF8" w:rsidR="001A18BD" w:rsidRPr="003B3136" w:rsidRDefault="00B47EFF" w:rsidP="004406A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59" w:type="dxa"/>
          </w:tcPr>
          <w:p w14:paraId="4E8750B4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82FD9A4" w14:textId="26C76B01" w:rsidR="001A18BD" w:rsidRPr="003B3136" w:rsidRDefault="004406A2" w:rsidP="00FC7A14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1EBD30A9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B009331" w14:textId="7BE84EB7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1A18BD" w:rsidRPr="003B3136" w14:paraId="4C9553A9" w14:textId="77777777" w:rsidTr="00B460E9">
        <w:tc>
          <w:tcPr>
            <w:tcW w:w="4500" w:type="dxa"/>
          </w:tcPr>
          <w:p w14:paraId="004DDFA3" w14:textId="540052BA" w:rsidR="001A18BD" w:rsidRPr="00180A2C" w:rsidRDefault="00180A2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0A2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689329A" w14:textId="45E9BC08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60" w:type="dxa"/>
          </w:tcPr>
          <w:p w14:paraId="1867153E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5A69E7A" w14:textId="7688DD5B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159" w:type="dxa"/>
          </w:tcPr>
          <w:p w14:paraId="241A7594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61D7EA4" w14:textId="3C32E668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159" w:type="dxa"/>
          </w:tcPr>
          <w:p w14:paraId="5490252E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38EF3A1E" w14:textId="1ECE8D67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</w:tr>
      <w:tr w:rsidR="00180A2C" w:rsidRPr="003B3136" w14:paraId="0A551B97" w14:textId="77777777" w:rsidTr="00B460E9">
        <w:tc>
          <w:tcPr>
            <w:tcW w:w="4500" w:type="dxa"/>
          </w:tcPr>
          <w:p w14:paraId="7B7B9144" w14:textId="254F6DF8" w:rsidR="00180A2C" w:rsidRPr="00180A2C" w:rsidRDefault="00180A2C" w:rsidP="00180A2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0A2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E80CF72" w14:textId="0AB0510A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60" w:type="dxa"/>
          </w:tcPr>
          <w:p w14:paraId="3EA31810" w14:textId="77777777" w:rsidR="00180A2C" w:rsidRPr="003B3136" w:rsidRDefault="00180A2C" w:rsidP="00180A2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1DEFAE0" w14:textId="0376E955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59" w:type="dxa"/>
          </w:tcPr>
          <w:p w14:paraId="324B2DC8" w14:textId="77777777" w:rsidR="00180A2C" w:rsidRPr="003B3136" w:rsidRDefault="00180A2C" w:rsidP="00180A2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928134C" w14:textId="7298F6AC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59" w:type="dxa"/>
          </w:tcPr>
          <w:p w14:paraId="61790294" w14:textId="77777777" w:rsidR="00180A2C" w:rsidRPr="003B3136" w:rsidRDefault="00180A2C" w:rsidP="00180A2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A64DBE7" w14:textId="12C49C75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</w:tr>
      <w:tr w:rsidR="00180A2C" w:rsidRPr="003B3136" w14:paraId="420E53B0" w14:textId="77777777" w:rsidTr="00B460E9">
        <w:tc>
          <w:tcPr>
            <w:tcW w:w="4500" w:type="dxa"/>
          </w:tcPr>
          <w:p w14:paraId="17B74E2B" w14:textId="733A7EA9" w:rsidR="00180A2C" w:rsidRPr="003B3136" w:rsidRDefault="00180A2C" w:rsidP="00180A2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80A2C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180A2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80A2C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3E7DF1" w14:textId="6455DD89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160" w:type="dxa"/>
          </w:tcPr>
          <w:p w14:paraId="6E727AD6" w14:textId="77777777" w:rsidR="00180A2C" w:rsidRPr="003B3136" w:rsidRDefault="00180A2C" w:rsidP="00180A2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38DF6059" w14:textId="39B44177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59" w:type="dxa"/>
          </w:tcPr>
          <w:p w14:paraId="6C8012DE" w14:textId="77777777" w:rsidR="00180A2C" w:rsidRPr="003B3136" w:rsidRDefault="00180A2C" w:rsidP="00180A2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860B501" w14:textId="7B8859F5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383</w:t>
            </w:r>
          </w:p>
        </w:tc>
        <w:tc>
          <w:tcPr>
            <w:tcW w:w="159" w:type="dxa"/>
          </w:tcPr>
          <w:p w14:paraId="010C9FA3" w14:textId="77777777" w:rsidR="00180A2C" w:rsidRPr="003B3136" w:rsidRDefault="00180A2C" w:rsidP="00180A2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5C54F380" w14:textId="14AA0647" w:rsidR="00180A2C" w:rsidRPr="003B3136" w:rsidRDefault="00B47EFF" w:rsidP="00180A2C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</w:tr>
      <w:tr w:rsidR="001A18BD" w:rsidRPr="003B3136" w14:paraId="73C9F367" w14:textId="77777777" w:rsidTr="00B460E9">
        <w:tc>
          <w:tcPr>
            <w:tcW w:w="4500" w:type="dxa"/>
          </w:tcPr>
          <w:p w14:paraId="3AAD523E" w14:textId="77777777" w:rsidR="001A18BD" w:rsidRPr="003B3136" w:rsidRDefault="001A18BD" w:rsidP="00B460E9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38DD0E" w14:textId="723A0139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0" w:type="dxa"/>
          </w:tcPr>
          <w:p w14:paraId="6E853554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BD027" w14:textId="7350AE8B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EB61E4" w:rsidRPr="00EB61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59" w:type="dxa"/>
          </w:tcPr>
          <w:p w14:paraId="684D2CBA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3B9BD20" w14:textId="694DC00C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440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159" w:type="dxa"/>
          </w:tcPr>
          <w:p w14:paraId="3799617F" w14:textId="77777777" w:rsidR="001A18BD" w:rsidRPr="003B3136" w:rsidRDefault="001A18BD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E1C22" w14:textId="241D9198" w:rsidR="001A18BD" w:rsidRPr="003B3136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EB61E4" w:rsidRPr="00EB61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</w:tr>
    </w:tbl>
    <w:p w14:paraId="3814B070" w14:textId="77777777" w:rsidR="001D2EC9" w:rsidRDefault="001D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2007A080" w14:textId="6C8B2CE8" w:rsidR="00DC7837" w:rsidRPr="00D638B7" w:rsidRDefault="00DC7837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 w:hint="cs"/>
          <w:b/>
          <w:bCs/>
          <w:cs/>
        </w:rPr>
        <w:t>ค่าใช้จ่ายอื่น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D638B7" w:rsidRPr="0016061C" w14:paraId="3D29157B" w14:textId="77777777">
        <w:trPr>
          <w:tblHeader/>
        </w:trPr>
        <w:tc>
          <w:tcPr>
            <w:tcW w:w="4500" w:type="dxa"/>
          </w:tcPr>
          <w:p w14:paraId="6585010F" w14:textId="77777777" w:rsidR="00D638B7" w:rsidRPr="0016061C" w:rsidRDefault="00D638B7" w:rsidP="0016061C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3A8697B5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5876CCE0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609E8A36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D638B7" w:rsidRPr="0016061C" w14:paraId="37FBF2F2" w14:textId="77777777">
        <w:trPr>
          <w:tblHeader/>
        </w:trPr>
        <w:tc>
          <w:tcPr>
            <w:tcW w:w="4500" w:type="dxa"/>
          </w:tcPr>
          <w:p w14:paraId="6C29DDAE" w14:textId="77777777" w:rsidR="00D638B7" w:rsidRPr="0016061C" w:rsidRDefault="00D638B7" w:rsidP="0016061C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A5FCA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7DA97A5B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7FB2E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38B7" w:rsidRPr="0016061C" w14:paraId="72CD8CC0" w14:textId="77777777">
        <w:trPr>
          <w:tblHeader/>
        </w:trPr>
        <w:tc>
          <w:tcPr>
            <w:tcW w:w="4500" w:type="dxa"/>
          </w:tcPr>
          <w:p w14:paraId="57A40295" w14:textId="77777777" w:rsidR="00D638B7" w:rsidRPr="0016061C" w:rsidRDefault="00D638B7" w:rsidP="0016061C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03F1B5" w14:textId="1AAF7ABA" w:rsidR="00D638B7" w:rsidRPr="0016061C" w:rsidRDefault="00B47EFF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145C95F5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18C61" w14:textId="629C0BDC" w:rsidR="00D638B7" w:rsidRPr="0016061C" w:rsidRDefault="00B47EFF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53A33DCD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6D623" w14:textId="049978FE" w:rsidR="00D638B7" w:rsidRPr="0016061C" w:rsidRDefault="00B47EFF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7D1CF70" w14:textId="77777777" w:rsidR="00D638B7" w:rsidRPr="0016061C" w:rsidRDefault="00D638B7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FC38B" w14:textId="2021DBDD" w:rsidR="00D638B7" w:rsidRPr="0016061C" w:rsidRDefault="00B47EFF" w:rsidP="0016061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E0195" w:rsidRPr="0016061C" w14:paraId="4413D624" w14:textId="77777777" w:rsidTr="009F4D33">
        <w:tc>
          <w:tcPr>
            <w:tcW w:w="4500" w:type="dxa"/>
          </w:tcPr>
          <w:p w14:paraId="529D991C" w14:textId="5392BF5E" w:rsidR="00CE0195" w:rsidRPr="0016061C" w:rsidRDefault="00CE0195" w:rsidP="00CE0195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ขาดทุนจากการวัดมูลค่ายุติธรรมของสินทรัพย์ทางการเงิน</w:t>
            </w:r>
            <w:r w:rsidRPr="0016061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0307AEA7" w14:textId="7A7AF07C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B17D7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60" w:type="dxa"/>
            <w:vAlign w:val="bottom"/>
          </w:tcPr>
          <w:p w14:paraId="58C3EA39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EFD7754" w14:textId="0B780DAA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0CD7D492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F028CAD" w14:textId="20841B1B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59" w:type="dxa"/>
            <w:vAlign w:val="bottom"/>
          </w:tcPr>
          <w:p w14:paraId="2FDBA60F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87E65CB" w14:textId="77AB86E8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E0195" w:rsidRPr="0016061C" w14:paraId="1BB880AD" w14:textId="77777777" w:rsidTr="009F4D33">
        <w:tc>
          <w:tcPr>
            <w:tcW w:w="4500" w:type="dxa"/>
          </w:tcPr>
          <w:p w14:paraId="480B0229" w14:textId="540F1639" w:rsidR="00CE0195" w:rsidRPr="0016061C" w:rsidRDefault="00CE0195" w:rsidP="00CE0195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</w:t>
            </w:r>
            <w:r w:rsidR="00EC113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="00EC113C"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วัดมูลค่ายุติธรรมของ</w:t>
            </w: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  <w:r w:rsidR="00D10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990" w:type="dxa"/>
            <w:vAlign w:val="bottom"/>
          </w:tcPr>
          <w:p w14:paraId="695ECBFD" w14:textId="3B30E25B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160" w:type="dxa"/>
            <w:vAlign w:val="bottom"/>
          </w:tcPr>
          <w:p w14:paraId="74C494BB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48AB262" w14:textId="2331BBF9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7EA3B88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FFAB9C0" w14:textId="10D94293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159" w:type="dxa"/>
            <w:vAlign w:val="bottom"/>
          </w:tcPr>
          <w:p w14:paraId="50B509CA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C455AC8" w14:textId="48D41662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E0195" w:rsidRPr="0016061C" w14:paraId="6CA774E9" w14:textId="77777777" w:rsidTr="009F4D33">
        <w:tc>
          <w:tcPr>
            <w:tcW w:w="4500" w:type="dxa"/>
          </w:tcPr>
          <w:p w14:paraId="18BCB21A" w14:textId="02644A1C" w:rsidR="00CE0195" w:rsidRPr="0016061C" w:rsidRDefault="00CE0195" w:rsidP="00CE0195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990" w:type="dxa"/>
            <w:vAlign w:val="bottom"/>
          </w:tcPr>
          <w:p w14:paraId="1A095D73" w14:textId="68B84C12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7452BB9F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4F4C178" w14:textId="014B3DD0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CAED210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39BD95DE" w14:textId="7D692563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59" w:type="dxa"/>
            <w:vAlign w:val="bottom"/>
          </w:tcPr>
          <w:p w14:paraId="392B2843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7B4582C" w14:textId="6C7E5A15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  <w:tr w:rsidR="00CE0195" w:rsidRPr="0016061C" w14:paraId="3B50E96E" w14:textId="77777777" w:rsidTr="009F4D33">
        <w:tc>
          <w:tcPr>
            <w:tcW w:w="4500" w:type="dxa"/>
          </w:tcPr>
          <w:p w14:paraId="2EC796C5" w14:textId="5C7BBC42" w:rsidR="00CE0195" w:rsidRPr="0016061C" w:rsidRDefault="00CE0195" w:rsidP="00CE0195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ขาดทุนจากการด้อยค่าของเงินให้กู้ยืมระยะสั้น</w:t>
            </w:r>
            <w:r w:rsidRPr="0016061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9EFD5D7" w14:textId="176572F4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40EB5D84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06F6493" w14:textId="29F7B4A3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6C722A26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2C7F055" w14:textId="6A355E5B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159" w:type="dxa"/>
            <w:vAlign w:val="bottom"/>
          </w:tcPr>
          <w:p w14:paraId="7B5BE8E2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002179F" w14:textId="1D2864EB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E0195" w:rsidRPr="0016061C" w14:paraId="2D0EE6ED" w14:textId="77777777" w:rsidTr="009F4D33">
        <w:tc>
          <w:tcPr>
            <w:tcW w:w="4500" w:type="dxa"/>
          </w:tcPr>
          <w:p w14:paraId="74F0299B" w14:textId="1F5E8D34" w:rsidR="00CE0195" w:rsidRPr="0016061C" w:rsidRDefault="00CE0195" w:rsidP="00CE0195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ขาดทุนจากการด้อยค่าของเงินล</w:t>
            </w:r>
            <w:r w:rsidR="00AE2F1D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ทุนในบริษัทร่วม</w:t>
            </w:r>
          </w:p>
        </w:tc>
        <w:tc>
          <w:tcPr>
            <w:tcW w:w="990" w:type="dxa"/>
            <w:vAlign w:val="bottom"/>
          </w:tcPr>
          <w:p w14:paraId="3C792595" w14:textId="31B453D4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0EA38BCA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33682E0" w14:textId="6E00B84A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D479195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DA8E289" w14:textId="7921F538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159" w:type="dxa"/>
            <w:vAlign w:val="bottom"/>
          </w:tcPr>
          <w:p w14:paraId="630780B4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31E1588D" w14:textId="341EB6B0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D50BE" w:rsidRPr="0016061C" w14:paraId="46B4DB6C" w14:textId="77777777">
        <w:tc>
          <w:tcPr>
            <w:tcW w:w="4500" w:type="dxa"/>
          </w:tcPr>
          <w:p w14:paraId="3D623D45" w14:textId="77777777" w:rsidR="00DD50BE" w:rsidRPr="0016061C" w:rsidRDefault="00DD50BE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990" w:type="dxa"/>
            <w:vAlign w:val="bottom"/>
          </w:tcPr>
          <w:p w14:paraId="7CD55DB9" w14:textId="73B0323A" w:rsidR="00DD50BE" w:rsidRPr="0016061C" w:rsidRDefault="00B47EFF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D50BE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60" w:type="dxa"/>
            <w:vAlign w:val="bottom"/>
          </w:tcPr>
          <w:p w14:paraId="2079845C" w14:textId="77777777" w:rsidR="00DD50BE" w:rsidRPr="0016061C" w:rsidRDefault="00DD50BE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0D78487" w14:textId="77777777" w:rsidR="00DD50BE" w:rsidRPr="0016061C" w:rsidRDefault="00DD50BE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7041759" w14:textId="77777777" w:rsidR="00DD50BE" w:rsidRPr="0016061C" w:rsidRDefault="00DD50BE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3005ED1" w14:textId="77777777" w:rsidR="00DD50BE" w:rsidRPr="0016061C" w:rsidRDefault="00DD50BE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0423538" w14:textId="77777777" w:rsidR="00DD50BE" w:rsidRPr="0016061C" w:rsidRDefault="00DD50BE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7006F26" w14:textId="77777777" w:rsidR="00DD50BE" w:rsidRPr="0016061C" w:rsidRDefault="00DD50BE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E0195" w:rsidRPr="0016061C" w14:paraId="78CDB270" w14:textId="77777777" w:rsidTr="009F4D33">
        <w:tc>
          <w:tcPr>
            <w:tcW w:w="4500" w:type="dxa"/>
          </w:tcPr>
          <w:p w14:paraId="102D3468" w14:textId="55377E3F" w:rsidR="00CE0195" w:rsidRPr="0016061C" w:rsidRDefault="00CE0195" w:rsidP="00CE0195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</w:t>
            </w:r>
            <w:r w:rsidR="00A3253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/ตัดจำหน่ายสินทรัพย์ถาวร</w:t>
            </w:r>
          </w:p>
        </w:tc>
        <w:tc>
          <w:tcPr>
            <w:tcW w:w="990" w:type="dxa"/>
            <w:vAlign w:val="bottom"/>
          </w:tcPr>
          <w:p w14:paraId="31403F2B" w14:textId="1591B179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160" w:type="dxa"/>
            <w:vAlign w:val="bottom"/>
          </w:tcPr>
          <w:p w14:paraId="08C40FBE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49CAB90" w14:textId="2DFF1798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696E8E59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157E0C5" w14:textId="15C67C18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159" w:type="dxa"/>
            <w:vAlign w:val="bottom"/>
          </w:tcPr>
          <w:p w14:paraId="3356C9BF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2386789C" w14:textId="5A64460B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E0195" w:rsidRPr="0016061C" w14:paraId="1B226504" w14:textId="77777777" w:rsidTr="009F4D33">
        <w:tc>
          <w:tcPr>
            <w:tcW w:w="4500" w:type="dxa"/>
          </w:tcPr>
          <w:p w14:paraId="0643749E" w14:textId="3C86AB52" w:rsidR="00CE0195" w:rsidRPr="0016061C" w:rsidRDefault="00CE0195" w:rsidP="00CE0195">
            <w:pPr>
              <w:pStyle w:val="1-Number"/>
              <w:spacing w:line="320" w:lineRule="exact"/>
              <w:ind w:left="267" w:right="0" w:hanging="1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606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DD83AC" w14:textId="7E5B1FCD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60" w:type="dxa"/>
            <w:vAlign w:val="bottom"/>
          </w:tcPr>
          <w:p w14:paraId="2111591E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3194A280" w14:textId="530141E7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2E2AD0BB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B9673AB" w14:textId="102EC610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59" w:type="dxa"/>
            <w:vAlign w:val="bottom"/>
          </w:tcPr>
          <w:p w14:paraId="15E049E1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587EFFA6" w14:textId="1EDA4A59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E0195" w:rsidRPr="0016061C" w14:paraId="2A88E501" w14:textId="77777777" w:rsidTr="009F4D33">
        <w:tc>
          <w:tcPr>
            <w:tcW w:w="4500" w:type="dxa"/>
          </w:tcPr>
          <w:p w14:paraId="1189F88A" w14:textId="77777777" w:rsidR="00CE0195" w:rsidRPr="0016061C" w:rsidRDefault="00CE0195" w:rsidP="00CE0195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06E71" w14:textId="371BD0BA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  <w:tc>
          <w:tcPr>
            <w:tcW w:w="160" w:type="dxa"/>
            <w:vAlign w:val="bottom"/>
          </w:tcPr>
          <w:p w14:paraId="1269DA9E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492BA" w14:textId="6DAEBFCF" w:rsidR="00CE0195" w:rsidRPr="0016061C" w:rsidRDefault="00CE0195" w:rsidP="00816569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94C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EADAD4F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E6AF9" w14:textId="6362F408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74711E" w:rsidRPr="007471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159" w:type="dxa"/>
            <w:vAlign w:val="bottom"/>
          </w:tcPr>
          <w:p w14:paraId="7ABA9092" w14:textId="77777777" w:rsidR="00CE0195" w:rsidRPr="0016061C" w:rsidRDefault="00CE0195" w:rsidP="00CE0195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92121" w14:textId="2CDAC7C5" w:rsidR="00CE0195" w:rsidRPr="0016061C" w:rsidRDefault="00B47EFF" w:rsidP="00CE01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E0195" w:rsidRPr="00394C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</w:tbl>
    <w:p w14:paraId="4AB07DFA" w14:textId="3AC1A464" w:rsidR="00506520" w:rsidRPr="0070212F" w:rsidRDefault="001F40DE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 w:cs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ค่าใช้จ่ายตามธรรมชาติ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C57648" w:rsidRPr="007F59BE" w14:paraId="56C22880" w14:textId="77777777" w:rsidTr="00B460E9">
        <w:trPr>
          <w:tblHeader/>
        </w:trPr>
        <w:tc>
          <w:tcPr>
            <w:tcW w:w="4500" w:type="dxa"/>
          </w:tcPr>
          <w:p w14:paraId="0351ADA1" w14:textId="77777777" w:rsidR="00C57648" w:rsidRPr="007F59BE" w:rsidRDefault="00C57648" w:rsidP="007F59BE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6F7E9FA0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7BEA86C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18502C5A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59B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F59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7F59B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7F59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พันบาท</w:t>
            </w:r>
            <w:r w:rsidRPr="007F59B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C57648" w:rsidRPr="007F59BE" w14:paraId="1DE45B53" w14:textId="77777777" w:rsidTr="00B460E9">
        <w:trPr>
          <w:tblHeader/>
        </w:trPr>
        <w:tc>
          <w:tcPr>
            <w:tcW w:w="4500" w:type="dxa"/>
          </w:tcPr>
          <w:p w14:paraId="71988BFE" w14:textId="77777777" w:rsidR="00C57648" w:rsidRPr="007F59BE" w:rsidRDefault="00C57648" w:rsidP="007F59BE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F72C8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59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11231E87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6D98B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59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7648" w:rsidRPr="007F59BE" w14:paraId="61A969B0" w14:textId="77777777" w:rsidTr="00B460E9">
        <w:trPr>
          <w:tblHeader/>
        </w:trPr>
        <w:tc>
          <w:tcPr>
            <w:tcW w:w="4500" w:type="dxa"/>
          </w:tcPr>
          <w:p w14:paraId="5C9050F9" w14:textId="77777777" w:rsidR="00C57648" w:rsidRPr="007F59BE" w:rsidRDefault="00C57648" w:rsidP="007F59BE">
            <w:pPr>
              <w:pStyle w:val="1-Number"/>
              <w:spacing w:line="320" w:lineRule="exact"/>
              <w:ind w:left="272" w:right="0" w:hanging="18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F47C9" w14:textId="05AD79AC" w:rsidR="00C57648" w:rsidRPr="007F59BE" w:rsidRDefault="00B47EFF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58F1B000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F9E2DD" w14:textId="078A5974" w:rsidR="00C57648" w:rsidRPr="007F59BE" w:rsidRDefault="00B47EFF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6F812394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EE92A" w14:textId="7A99BCD5" w:rsidR="00C57648" w:rsidRPr="007F59BE" w:rsidRDefault="00B47EFF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083C899" w14:textId="77777777" w:rsidR="00C57648" w:rsidRPr="007F59BE" w:rsidRDefault="00C57648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37557" w14:textId="635F773D" w:rsidR="00C57648" w:rsidRPr="007F59BE" w:rsidRDefault="00B47EFF" w:rsidP="007F59B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024CE7" w:rsidRPr="007F59BE" w14:paraId="47F7F99E" w14:textId="77777777" w:rsidTr="00B460E9">
        <w:tc>
          <w:tcPr>
            <w:tcW w:w="4500" w:type="dxa"/>
            <w:vAlign w:val="bottom"/>
          </w:tcPr>
          <w:p w14:paraId="3B487209" w14:textId="10CE8DF0" w:rsidR="00024CE7" w:rsidRPr="007F59BE" w:rsidRDefault="00024CE7" w:rsidP="00024CE7">
            <w:pPr>
              <w:pStyle w:val="1-Number"/>
              <w:spacing w:line="320" w:lineRule="exact"/>
              <w:ind w:left="272" w:right="0" w:hanging="18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F59B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90" w:type="dxa"/>
          </w:tcPr>
          <w:p w14:paraId="654B88BA" w14:textId="75D9B127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957868" w:rsidRPr="009578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160" w:type="dxa"/>
          </w:tcPr>
          <w:p w14:paraId="1DC93006" w14:textId="77777777" w:rsidR="00024CE7" w:rsidRPr="007F59BE" w:rsidRDefault="00024CE7" w:rsidP="00024CE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A441199" w14:textId="65622A20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="00024CE7" w:rsidRPr="0002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59" w:type="dxa"/>
          </w:tcPr>
          <w:p w14:paraId="3063F5FF" w14:textId="77777777" w:rsidR="00024CE7" w:rsidRPr="007F59BE" w:rsidRDefault="00024CE7" w:rsidP="00024CE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5E10232" w14:textId="50F5EFEF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957868" w:rsidRPr="009578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59" w:type="dxa"/>
          </w:tcPr>
          <w:p w14:paraId="241DE160" w14:textId="77777777" w:rsidR="00024CE7" w:rsidRPr="007F59BE" w:rsidRDefault="00024CE7" w:rsidP="00024CE7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295BF5F8" w14:textId="34B0C8B3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024CE7" w:rsidRPr="0002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</w:tr>
      <w:tr w:rsidR="00977197" w:rsidRPr="007F59BE" w14:paraId="6B92DD5E" w14:textId="77777777" w:rsidTr="00B460E9">
        <w:tc>
          <w:tcPr>
            <w:tcW w:w="4500" w:type="dxa"/>
          </w:tcPr>
          <w:p w14:paraId="0F300A07" w14:textId="33005E5D" w:rsidR="00977197" w:rsidRPr="007F59BE" w:rsidRDefault="00977197" w:rsidP="00977197">
            <w:pPr>
              <w:pStyle w:val="1-Number"/>
              <w:spacing w:line="320" w:lineRule="exact"/>
              <w:ind w:left="272" w:right="0" w:hanging="18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59B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40FD6A09" w14:textId="724EAECA" w:rsidR="00977197" w:rsidRPr="006C6FFD" w:rsidRDefault="00B47EFF" w:rsidP="0097719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977197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160" w:type="dxa"/>
            <w:vAlign w:val="bottom"/>
          </w:tcPr>
          <w:p w14:paraId="54D9BDA6" w14:textId="77777777" w:rsidR="00977197" w:rsidRPr="006C6FFD" w:rsidRDefault="00977197" w:rsidP="00977197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04D761A" w14:textId="2BD50486" w:rsidR="00977197" w:rsidRPr="006C6FFD" w:rsidRDefault="00B47EFF" w:rsidP="0097719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977197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159" w:type="dxa"/>
            <w:vAlign w:val="bottom"/>
          </w:tcPr>
          <w:p w14:paraId="76B89364" w14:textId="77777777" w:rsidR="00977197" w:rsidRPr="006C6FFD" w:rsidRDefault="00977197" w:rsidP="00977197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21FB5C44" w14:textId="2E050F3B" w:rsidR="00977197" w:rsidRPr="006C6FFD" w:rsidRDefault="00B47EFF" w:rsidP="0097719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977197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159" w:type="dxa"/>
            <w:vAlign w:val="bottom"/>
          </w:tcPr>
          <w:p w14:paraId="430F56C6" w14:textId="77777777" w:rsidR="00977197" w:rsidRPr="006C6FFD" w:rsidRDefault="00977197" w:rsidP="00977197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3E80BB01" w14:textId="09CF8F49" w:rsidR="00977197" w:rsidRPr="006C6FFD" w:rsidRDefault="00B47EFF" w:rsidP="0097719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977197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084</w:t>
            </w:r>
          </w:p>
        </w:tc>
      </w:tr>
      <w:tr w:rsidR="006C6FFD" w:rsidRPr="007F59BE" w14:paraId="59DCA812" w14:textId="77777777" w:rsidTr="008C7C9B">
        <w:tc>
          <w:tcPr>
            <w:tcW w:w="4500" w:type="dxa"/>
          </w:tcPr>
          <w:p w14:paraId="7C434E57" w14:textId="66ED6815" w:rsidR="006C6FFD" w:rsidRPr="007F59BE" w:rsidRDefault="006C6FFD" w:rsidP="006C6FFD">
            <w:pPr>
              <w:pStyle w:val="1-Number"/>
              <w:spacing w:line="320" w:lineRule="exact"/>
              <w:ind w:left="272" w:right="0" w:hanging="18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6FFD">
              <w:rPr>
                <w:rFonts w:asciiTheme="majorBidi" w:hAnsiTheme="majorBidi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990" w:type="dxa"/>
          </w:tcPr>
          <w:p w14:paraId="3D214EBA" w14:textId="31901373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15</w:t>
            </w:r>
            <w:r w:rsidR="006C6FFD" w:rsidRPr="006C6FFD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919</w:t>
            </w:r>
            <w:r w:rsidR="006C6FFD" w:rsidRPr="006C6FFD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" w:type="dxa"/>
          </w:tcPr>
          <w:p w14:paraId="41D5F76F" w14:textId="77777777" w:rsidR="006C6FFD" w:rsidRPr="006C6FFD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8822A33" w14:textId="40C8A34F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2</w:t>
            </w:r>
            <w:r w:rsidR="006C6FFD" w:rsidRPr="006C6FFD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278</w:t>
            </w:r>
            <w:r w:rsidR="006C6FFD" w:rsidRPr="006C6FFD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" w:type="dxa"/>
          </w:tcPr>
          <w:p w14:paraId="4499CE4E" w14:textId="77777777" w:rsidR="006C6FFD" w:rsidRPr="006C6FFD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5B8C4FC4" w14:textId="36E7B884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11</w:t>
            </w:r>
            <w:r w:rsidR="006C6FFD" w:rsidRPr="006C6FFD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283</w:t>
            </w:r>
            <w:r w:rsidR="006C6FFD" w:rsidRPr="006C6FFD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" w:type="dxa"/>
          </w:tcPr>
          <w:p w14:paraId="30DCEC58" w14:textId="77777777" w:rsidR="006C6FFD" w:rsidRPr="006C6FFD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663B327" w14:textId="411B5BCD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282</w:t>
            </w:r>
            <w:r w:rsidR="006C6FFD" w:rsidRPr="006C6FFD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6C6FFD" w:rsidRPr="007F59BE" w14:paraId="42F72D1E" w14:textId="77777777" w:rsidTr="005F6C00">
        <w:tc>
          <w:tcPr>
            <w:tcW w:w="4500" w:type="dxa"/>
          </w:tcPr>
          <w:p w14:paraId="0128B0A1" w14:textId="7D977658" w:rsidR="006C6FFD" w:rsidRPr="007F59BE" w:rsidRDefault="006C6FFD" w:rsidP="006C6FFD">
            <w:pPr>
              <w:pStyle w:val="1-Number"/>
              <w:spacing w:line="320" w:lineRule="exact"/>
              <w:ind w:left="272" w:right="0" w:hanging="18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6FFD">
              <w:rPr>
                <w:rFonts w:asciiTheme="majorBidi" w:hAnsiTheme="majorBidi"/>
                <w:sz w:val="24"/>
                <w:szCs w:val="24"/>
                <w:cs/>
              </w:rPr>
              <w:t>วัสดุสิ้นเปลืองใช้ไป</w:t>
            </w:r>
          </w:p>
        </w:tc>
        <w:tc>
          <w:tcPr>
            <w:tcW w:w="990" w:type="dxa"/>
            <w:vAlign w:val="bottom"/>
          </w:tcPr>
          <w:p w14:paraId="110CCE28" w14:textId="619E08FD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C6FFD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160" w:type="dxa"/>
            <w:vAlign w:val="bottom"/>
          </w:tcPr>
          <w:p w14:paraId="334D9AD1" w14:textId="77777777" w:rsidR="006C6FFD" w:rsidRPr="006C6FFD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3391170" w14:textId="74C41488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6FFD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159" w:type="dxa"/>
            <w:vAlign w:val="bottom"/>
          </w:tcPr>
          <w:p w14:paraId="7F5EDF25" w14:textId="77777777" w:rsidR="006C6FFD" w:rsidRPr="006C6FFD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5A394B6" w14:textId="46FD9369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C6FFD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59" w:type="dxa"/>
            <w:vAlign w:val="bottom"/>
          </w:tcPr>
          <w:p w14:paraId="1F8CF724" w14:textId="77777777" w:rsidR="006C6FFD" w:rsidRPr="006C6FFD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DF1DEA4" w14:textId="27FEF23A" w:rsidR="006C6FFD" w:rsidRPr="006C6FFD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6FFD" w:rsidRPr="006C6F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</w:tr>
      <w:tr w:rsidR="006C6FFD" w:rsidRPr="007F59BE" w14:paraId="403068D5" w14:textId="77777777" w:rsidTr="00653806">
        <w:tc>
          <w:tcPr>
            <w:tcW w:w="4500" w:type="dxa"/>
          </w:tcPr>
          <w:p w14:paraId="04CFD7B7" w14:textId="3248A38D" w:rsidR="006C6FFD" w:rsidRPr="006C6FFD" w:rsidRDefault="006C6FFD" w:rsidP="006C6FFD">
            <w:pPr>
              <w:pStyle w:val="1-Number"/>
              <w:spacing w:line="320" w:lineRule="exact"/>
              <w:ind w:left="272" w:right="0" w:hanging="188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6C6FFD">
              <w:rPr>
                <w:rFonts w:asciiTheme="majorBidi" w:hAnsiTheme="majorBidi"/>
                <w:sz w:val="24"/>
                <w:szCs w:val="24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  <w:vAlign w:val="bottom"/>
          </w:tcPr>
          <w:p w14:paraId="349331BE" w14:textId="6E5ADBF9" w:rsidR="006C6FFD" w:rsidRPr="007F59BE" w:rsidRDefault="001C4409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440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99</w:t>
            </w:r>
            <w:r w:rsidRPr="001C4409">
              <w:rPr>
                <w:rFonts w:asciiTheme="majorBidi" w:hAnsi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846</w:t>
            </w:r>
            <w:r w:rsidRPr="001C440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0DE80A96" w14:textId="77777777" w:rsidR="006C6FFD" w:rsidRPr="007F59BE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9EAD7B0" w14:textId="50B713B6" w:rsidR="006C6FFD" w:rsidRPr="007F59BE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C6FFD" w:rsidRPr="0002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159" w:type="dxa"/>
            <w:vAlign w:val="bottom"/>
          </w:tcPr>
          <w:p w14:paraId="61614171" w14:textId="77777777" w:rsidR="006C6FFD" w:rsidRPr="007F59BE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6B188954" w14:textId="108BFC94" w:rsidR="006C6FFD" w:rsidRPr="007F59BE" w:rsidRDefault="001C4409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C440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84</w:t>
            </w:r>
            <w:r w:rsidRPr="001C4409">
              <w:rPr>
                <w:rFonts w:asciiTheme="majorBidi" w:hAnsi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394</w:t>
            </w:r>
            <w:r w:rsidRPr="001C440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27595055" w14:textId="77777777" w:rsidR="006C6FFD" w:rsidRPr="007F59BE" w:rsidRDefault="006C6FFD" w:rsidP="006C6FFD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286B8740" w14:textId="4E3A2E7A" w:rsidR="006C6FFD" w:rsidRPr="007F59BE" w:rsidRDefault="00B47EFF" w:rsidP="006C6FF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C6FFD" w:rsidRPr="0002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024CE7" w:rsidRPr="007F59BE" w14:paraId="095C1A96" w14:textId="77777777" w:rsidTr="009D6DE9">
        <w:tc>
          <w:tcPr>
            <w:tcW w:w="4500" w:type="dxa"/>
          </w:tcPr>
          <w:p w14:paraId="1F8AB556" w14:textId="711DCA03" w:rsidR="00024CE7" w:rsidRPr="007F59BE" w:rsidRDefault="00666FC8" w:rsidP="00024CE7">
            <w:pPr>
              <w:pStyle w:val="1-Number"/>
              <w:spacing w:line="320" w:lineRule="exact"/>
              <w:ind w:left="272" w:right="0" w:hanging="18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ค่าโฆษณาและส่งเสริมการขาย</w:t>
            </w:r>
          </w:p>
        </w:tc>
        <w:tc>
          <w:tcPr>
            <w:tcW w:w="990" w:type="dxa"/>
          </w:tcPr>
          <w:p w14:paraId="275B6B20" w14:textId="7FEE8BC0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sz w:val="24"/>
                <w:szCs w:val="24"/>
              </w:rPr>
              <w:t>97</w:t>
            </w:r>
            <w:r w:rsidR="00957868" w:rsidRPr="00957868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161</w:t>
            </w:r>
          </w:p>
        </w:tc>
        <w:tc>
          <w:tcPr>
            <w:tcW w:w="160" w:type="dxa"/>
            <w:vAlign w:val="bottom"/>
          </w:tcPr>
          <w:p w14:paraId="79297E04" w14:textId="77777777" w:rsidR="00024CE7" w:rsidRPr="007F59BE" w:rsidRDefault="00024CE7" w:rsidP="00024CE7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7D46606" w14:textId="715DACC3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119</w:t>
            </w:r>
            <w:r w:rsidR="00957868" w:rsidRPr="00957868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885</w:t>
            </w:r>
          </w:p>
        </w:tc>
        <w:tc>
          <w:tcPr>
            <w:tcW w:w="159" w:type="dxa"/>
            <w:vAlign w:val="bottom"/>
          </w:tcPr>
          <w:p w14:paraId="3A5AD6B6" w14:textId="77777777" w:rsidR="00024CE7" w:rsidRPr="007F59BE" w:rsidRDefault="00024CE7" w:rsidP="00024CE7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9EBD87C" w14:textId="3858674D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94</w:t>
            </w:r>
            <w:r w:rsidR="00957868" w:rsidRPr="00957868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215</w:t>
            </w:r>
          </w:p>
        </w:tc>
        <w:tc>
          <w:tcPr>
            <w:tcW w:w="159" w:type="dxa"/>
            <w:vAlign w:val="bottom"/>
          </w:tcPr>
          <w:p w14:paraId="77DCFB1D" w14:textId="77777777" w:rsidR="00024CE7" w:rsidRPr="007F59BE" w:rsidRDefault="00024CE7" w:rsidP="00024CE7">
            <w:pPr>
              <w:pStyle w:val="1-Number"/>
              <w:spacing w:line="320" w:lineRule="exact"/>
              <w:ind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39A8137" w14:textId="6B44FDB5" w:rsidR="00024CE7" w:rsidRPr="007F59BE" w:rsidRDefault="00B47EFF" w:rsidP="00024CE7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sz w:val="24"/>
                <w:szCs w:val="24"/>
              </w:rPr>
              <w:t>115</w:t>
            </w:r>
            <w:r w:rsidR="00957868" w:rsidRPr="00957868">
              <w:rPr>
                <w:sz w:val="24"/>
                <w:szCs w:val="24"/>
              </w:rPr>
              <w:t>,</w:t>
            </w:r>
            <w:r w:rsidRPr="00B47EFF">
              <w:rPr>
                <w:sz w:val="24"/>
                <w:szCs w:val="24"/>
              </w:rPr>
              <w:t>923</w:t>
            </w:r>
          </w:p>
        </w:tc>
      </w:tr>
    </w:tbl>
    <w:p w14:paraId="26559F72" w14:textId="3EEAC609" w:rsidR="001C3B69" w:rsidRPr="0070212F" w:rsidRDefault="00506520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7A0D0C3B" w14:textId="71A621D0" w:rsidR="00065B40" w:rsidRPr="007B191A" w:rsidRDefault="007B191A" w:rsidP="007D2AD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B191A">
        <w:rPr>
          <w:rFonts w:ascii="Angsana New" w:hAnsi="Angsana New"/>
          <w:szCs w:val="28"/>
          <w:cs/>
        </w:rPr>
        <w:t>จํานวนค่าใช้จ่ายภาษีเงินได้ที่เกี่ยวข้องกับส่วนประกอบแต่ละส่วนของกําไรหรือขาดทุน</w:t>
      </w:r>
    </w:p>
    <w:tbl>
      <w:tblPr>
        <w:tblW w:w="818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02"/>
        <w:gridCol w:w="150"/>
        <w:gridCol w:w="912"/>
        <w:gridCol w:w="140"/>
        <w:gridCol w:w="940"/>
        <w:gridCol w:w="149"/>
        <w:gridCol w:w="931"/>
      </w:tblGrid>
      <w:tr w:rsidR="00E93A12" w:rsidRPr="00E93A12" w14:paraId="6F9716EC" w14:textId="77777777" w:rsidTr="00DC1438">
        <w:tc>
          <w:tcPr>
            <w:tcW w:w="3960" w:type="dxa"/>
          </w:tcPr>
          <w:p w14:paraId="74ABF626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40EFC3B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" w:type="dxa"/>
          </w:tcPr>
          <w:p w14:paraId="4DEF109D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675D452D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0033D001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5EBF651E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E93A12" w:rsidRPr="00E93A12" w14:paraId="7854EBC3" w14:textId="77777777" w:rsidTr="00DC1438">
        <w:tc>
          <w:tcPr>
            <w:tcW w:w="3960" w:type="dxa"/>
          </w:tcPr>
          <w:p w14:paraId="125760F6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64" w:type="dxa"/>
            <w:gridSpan w:val="3"/>
          </w:tcPr>
          <w:p w14:paraId="3D2F6F58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FCF62BA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320B58A8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3A12" w:rsidRPr="00E93A12" w14:paraId="36FBEF69" w14:textId="77777777" w:rsidTr="00DC1438">
        <w:tc>
          <w:tcPr>
            <w:tcW w:w="3960" w:type="dxa"/>
          </w:tcPr>
          <w:p w14:paraId="6CE583A9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3BF8D2EC" w14:textId="60838B4D" w:rsidR="00E93A12" w:rsidRPr="00E93A12" w:rsidRDefault="00B47EFF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53C06A32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17B6DE6D" w14:textId="4653DAAE" w:rsidR="00E93A12" w:rsidRPr="00E93A12" w:rsidRDefault="00B47EFF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40" w:type="dxa"/>
          </w:tcPr>
          <w:p w14:paraId="5D7FC267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951DC36" w14:textId="2BEBD3E0" w:rsidR="00E93A12" w:rsidRPr="00E93A12" w:rsidRDefault="00B47EFF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2479C196" w14:textId="77777777" w:rsidR="00E93A12" w:rsidRPr="00E93A12" w:rsidRDefault="00E93A12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E045348" w14:textId="06511A14" w:rsidR="00E93A12" w:rsidRPr="00E93A12" w:rsidRDefault="00B47EFF" w:rsidP="00E9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E93A12" w:rsidRPr="00E93A12" w14:paraId="08CEB274" w14:textId="77777777" w:rsidTr="00DC1438">
        <w:tc>
          <w:tcPr>
            <w:tcW w:w="3960" w:type="dxa"/>
          </w:tcPr>
          <w:p w14:paraId="4B585FF6" w14:textId="6D274DA6" w:rsidR="00E93A12" w:rsidRPr="00E93A12" w:rsidRDefault="003306C9" w:rsidP="0033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</w:t>
            </w: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ของรอบระยะเวลา</w:t>
            </w:r>
            <w:r w:rsidRPr="00E93A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2" w:type="dxa"/>
            <w:vAlign w:val="bottom"/>
          </w:tcPr>
          <w:p w14:paraId="1866405A" w14:textId="5E234EEF" w:rsidR="00E93A12" w:rsidRPr="00E93A12" w:rsidRDefault="00B47EFF" w:rsidP="002614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50" w:type="dxa"/>
            <w:vAlign w:val="bottom"/>
          </w:tcPr>
          <w:p w14:paraId="25BF8A53" w14:textId="77777777" w:rsidR="00E93A12" w:rsidRPr="00E93A12" w:rsidRDefault="00E93A12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02A4C86" w14:textId="3BE871E0" w:rsidR="00E93A12" w:rsidRPr="00E93A12" w:rsidRDefault="00B47EFF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8F7D1C"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40" w:type="dxa"/>
            <w:vAlign w:val="bottom"/>
          </w:tcPr>
          <w:p w14:paraId="31C67743" w14:textId="77777777" w:rsidR="00E93A12" w:rsidRPr="00E93A12" w:rsidRDefault="00E93A12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5DA233A" w14:textId="64C90B59" w:rsidR="00E93A12" w:rsidRPr="00E93A12" w:rsidRDefault="00B47EFF" w:rsidP="002614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149" w:type="dxa"/>
            <w:vAlign w:val="bottom"/>
          </w:tcPr>
          <w:p w14:paraId="3C863266" w14:textId="77777777" w:rsidR="00E93A12" w:rsidRPr="00E93A12" w:rsidRDefault="00E93A12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3485417" w14:textId="72940025" w:rsidR="00E93A12" w:rsidRPr="00E93A12" w:rsidRDefault="00B47EFF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8F7D1C"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</w:tr>
      <w:tr w:rsidR="00A05E36" w:rsidRPr="00E93A12" w14:paraId="58B308A2" w14:textId="77777777" w:rsidTr="00DC1438">
        <w:tc>
          <w:tcPr>
            <w:tcW w:w="3960" w:type="dxa"/>
          </w:tcPr>
          <w:p w14:paraId="6BEC0FE1" w14:textId="1924C664" w:rsidR="00A05E36" w:rsidRPr="00E93A12" w:rsidRDefault="003840D6" w:rsidP="0038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5A2A2CBD" w14:textId="1C5609A6" w:rsidR="00A05E36" w:rsidRPr="00E93A12" w:rsidRDefault="0015523E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1F032E32" w14:textId="77777777" w:rsidR="00A05E36" w:rsidRPr="00E93A12" w:rsidRDefault="00A05E36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580FFE58" w14:textId="62C87B22" w:rsidR="00A05E36" w:rsidRPr="00E93A12" w:rsidRDefault="00A05E36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C6104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Pr="002C6104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89D4910" w14:textId="77777777" w:rsidR="00A05E36" w:rsidRPr="00E93A12" w:rsidRDefault="00A05E36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508D583" w14:textId="74578877" w:rsidR="00A05E36" w:rsidRPr="00E93A12" w:rsidRDefault="0015523E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7EF3CF3D" w14:textId="77777777" w:rsidR="00A05E36" w:rsidRPr="00E93A12" w:rsidRDefault="00A05E36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A625064" w14:textId="797258AC" w:rsidR="00A05E36" w:rsidRPr="00E93A12" w:rsidRDefault="00A05E36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C6104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Pr="002C6104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E93A12" w:rsidRPr="00E93A12" w14:paraId="13B990ED" w14:textId="77777777" w:rsidTr="00DC1438">
        <w:tc>
          <w:tcPr>
            <w:tcW w:w="3960" w:type="dxa"/>
          </w:tcPr>
          <w:p w14:paraId="005D1F70" w14:textId="0F4009BA" w:rsidR="00E93A12" w:rsidRPr="00E93A12" w:rsidRDefault="00756F12" w:rsidP="00DC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ค่าใช้จ่ายภาษีเงินได้ที่แสดงอยู่ในกําไรหรือขาดทุน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BB401" w14:textId="0272B1AD" w:rsidR="00E93A12" w:rsidRPr="00E93A12" w:rsidRDefault="00B47EFF" w:rsidP="002614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50" w:type="dxa"/>
            <w:vAlign w:val="bottom"/>
          </w:tcPr>
          <w:p w14:paraId="7D853332" w14:textId="77777777" w:rsidR="00E93A12" w:rsidRPr="00E93A12" w:rsidRDefault="00E93A12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A1382" w14:textId="255912F5" w:rsidR="00E93A12" w:rsidRPr="00E93A12" w:rsidRDefault="00B47EFF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8F7D1C"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078</w:t>
            </w:r>
          </w:p>
        </w:tc>
        <w:tc>
          <w:tcPr>
            <w:tcW w:w="140" w:type="dxa"/>
            <w:vAlign w:val="bottom"/>
          </w:tcPr>
          <w:p w14:paraId="6F9B4880" w14:textId="77777777" w:rsidR="00E93A12" w:rsidRPr="00E93A12" w:rsidRDefault="00E93A12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95475" w14:textId="4CE6F80C" w:rsidR="00E93A12" w:rsidRPr="00E93A12" w:rsidRDefault="00B47EFF" w:rsidP="002614E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49" w:type="dxa"/>
            <w:vAlign w:val="bottom"/>
          </w:tcPr>
          <w:p w14:paraId="3969CD05" w14:textId="77777777" w:rsidR="00E93A12" w:rsidRPr="00E93A12" w:rsidRDefault="00E93A12" w:rsidP="00A0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AFB5B" w14:textId="015FF807" w:rsidR="00E93A12" w:rsidRPr="00E93A12" w:rsidRDefault="00B47EFF" w:rsidP="00A05E3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8F7D1C"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</w:tbl>
    <w:p w14:paraId="186C794F" w14:textId="39759C4F" w:rsidR="00E0191E" w:rsidRDefault="00E0191E" w:rsidP="0006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A423C" w14:textId="77777777" w:rsidR="00E0191E" w:rsidRDefault="00E01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3EF72A36" w14:textId="2B1B4058" w:rsidR="00DD164D" w:rsidRPr="00DD164D" w:rsidRDefault="00DD164D" w:rsidP="00DD164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4075A2">
        <w:rPr>
          <w:rFonts w:ascii="Angsana New" w:hAnsi="Angsana New"/>
          <w:szCs w:val="28"/>
          <w:cs/>
        </w:rPr>
        <w:t>จํานวนภาษีเงินได้ที่เกี่ยวข้องกับส่วนประกอบแต่ละส่วนของกําไรขาดทุนเบ็ดเสร็จอื่น</w:t>
      </w:r>
    </w:p>
    <w:tbl>
      <w:tblPr>
        <w:tblW w:w="8244" w:type="dxa"/>
        <w:tblInd w:w="1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1003"/>
        <w:gridCol w:w="142"/>
        <w:gridCol w:w="925"/>
        <w:gridCol w:w="149"/>
        <w:gridCol w:w="931"/>
        <w:gridCol w:w="143"/>
        <w:gridCol w:w="937"/>
      </w:tblGrid>
      <w:tr w:rsidR="00F5639C" w:rsidRPr="00F5639C" w14:paraId="31EEB358" w14:textId="77777777" w:rsidTr="001E1CE0">
        <w:tc>
          <w:tcPr>
            <w:tcW w:w="4014" w:type="dxa"/>
          </w:tcPr>
          <w:p w14:paraId="4D263A57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4E98F0CC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C5AB01A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5" w:type="dxa"/>
          </w:tcPr>
          <w:p w14:paraId="1E22C82A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3765AA42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11" w:type="dxa"/>
            <w:gridSpan w:val="3"/>
          </w:tcPr>
          <w:p w14:paraId="524165E4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F5639C" w:rsidRPr="00F5639C" w14:paraId="059B9E38" w14:textId="77777777" w:rsidTr="001E1CE0">
        <w:tc>
          <w:tcPr>
            <w:tcW w:w="4014" w:type="dxa"/>
          </w:tcPr>
          <w:p w14:paraId="2D6316CE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D6E9C86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2777A9A8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11" w:type="dxa"/>
            <w:gridSpan w:val="3"/>
            <w:tcBorders>
              <w:bottom w:val="single" w:sz="4" w:space="0" w:color="auto"/>
            </w:tcBorders>
          </w:tcPr>
          <w:p w14:paraId="34B457DE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6104" w:rsidRPr="00F5639C" w14:paraId="4FE261A9" w14:textId="77777777" w:rsidTr="001E1CE0">
        <w:tc>
          <w:tcPr>
            <w:tcW w:w="4014" w:type="dxa"/>
          </w:tcPr>
          <w:p w14:paraId="3E117128" w14:textId="77777777" w:rsidR="002C6104" w:rsidRPr="00F5639C" w:rsidRDefault="002C6104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3E2EE8D1" w14:textId="56CB300D" w:rsidR="002C6104" w:rsidRPr="00F5639C" w:rsidRDefault="00B47EFF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8A6793C" w14:textId="77777777" w:rsidR="002C6104" w:rsidRPr="00F5639C" w:rsidRDefault="002C6104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1585CE70" w14:textId="142D5BFD" w:rsidR="002C6104" w:rsidRPr="00F5639C" w:rsidRDefault="00B47EFF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49" w:type="dxa"/>
          </w:tcPr>
          <w:p w14:paraId="494D57C8" w14:textId="77777777" w:rsidR="002C6104" w:rsidRPr="00F5639C" w:rsidRDefault="002C6104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72D7D3B" w14:textId="1A7849D7" w:rsidR="002C6104" w:rsidRPr="00F5639C" w:rsidRDefault="00B47EFF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672A17A6" w14:textId="77777777" w:rsidR="002C6104" w:rsidRPr="00F5639C" w:rsidRDefault="002C6104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4DA25A1" w14:textId="3AABEBB6" w:rsidR="002C6104" w:rsidRPr="00F5639C" w:rsidRDefault="00B47EFF" w:rsidP="002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F5639C" w:rsidRPr="00F5639C" w14:paraId="5D40935D" w14:textId="77777777" w:rsidTr="001E1CE0">
        <w:tc>
          <w:tcPr>
            <w:tcW w:w="4014" w:type="dxa"/>
          </w:tcPr>
          <w:p w14:paraId="3AC977DF" w14:textId="77777777" w:rsidR="00F5639C" w:rsidRPr="00F5639C" w:rsidRDefault="00F5639C" w:rsidP="00F5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19" w:firstLine="41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03" w:type="dxa"/>
            <w:vAlign w:val="bottom"/>
          </w:tcPr>
          <w:p w14:paraId="5E0879EE" w14:textId="77777777" w:rsidR="00F5639C" w:rsidRPr="001E1CE0" w:rsidRDefault="00F5639C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3A8A16" w14:textId="77777777" w:rsidR="00F5639C" w:rsidRPr="00F5639C" w:rsidRDefault="00F5639C" w:rsidP="00C7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0ED033AE" w14:textId="77777777" w:rsidR="00F5639C" w:rsidRPr="001E1CE0" w:rsidRDefault="00F5639C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645B4AD6" w14:textId="77777777" w:rsidR="00F5639C" w:rsidRPr="00F5639C" w:rsidRDefault="00F5639C" w:rsidP="00C7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1D52EF87" w14:textId="77777777" w:rsidR="00F5639C" w:rsidRPr="001E1CE0" w:rsidRDefault="00F5639C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1BBC438" w14:textId="77777777" w:rsidR="00F5639C" w:rsidRPr="00F5639C" w:rsidRDefault="00F5639C" w:rsidP="00C7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B635855" w14:textId="77777777" w:rsidR="00F5639C" w:rsidRPr="001E1CE0" w:rsidRDefault="00F5639C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DD1" w:rsidRPr="00F5639C" w14:paraId="09C7410F" w14:textId="77777777" w:rsidTr="001E1CE0">
        <w:tc>
          <w:tcPr>
            <w:tcW w:w="4014" w:type="dxa"/>
          </w:tcPr>
          <w:p w14:paraId="43177267" w14:textId="445B1DB1" w:rsidR="00D33DD1" w:rsidRPr="00F5639C" w:rsidRDefault="00D33DD1" w:rsidP="00D3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53" w:hanging="2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05E3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003" w:type="dxa"/>
            <w:vAlign w:val="bottom"/>
          </w:tcPr>
          <w:p w14:paraId="758CBBCC" w14:textId="45DB2EF7" w:rsidR="00D33DD1" w:rsidRPr="001E1CE0" w:rsidRDefault="001076EF" w:rsidP="001E1CE0">
            <w:pPr>
              <w:pStyle w:val="1-Number"/>
              <w:tabs>
                <w:tab w:val="clear" w:pos="3735"/>
                <w:tab w:val="decimal" w:pos="661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0D6DE8" w14:textId="77777777" w:rsidR="00D33DD1" w:rsidRPr="00F5639C" w:rsidRDefault="00D33DD1" w:rsidP="00D3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253E2D3B" w14:textId="674B7DA4" w:rsidR="00D33DD1" w:rsidRPr="001E1CE0" w:rsidRDefault="00D33DD1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5D5A0301" w14:textId="77777777" w:rsidR="00D33DD1" w:rsidRPr="00F5639C" w:rsidRDefault="00D33DD1" w:rsidP="00D3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1321DA5" w14:textId="058AC707" w:rsidR="00D33DD1" w:rsidRPr="001E1CE0" w:rsidRDefault="001076EF" w:rsidP="001E1CE0">
            <w:pPr>
              <w:pStyle w:val="1-Number"/>
              <w:tabs>
                <w:tab w:val="clear" w:pos="3735"/>
                <w:tab w:val="decimal" w:pos="661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A82C70" w14:textId="77777777" w:rsidR="00D33DD1" w:rsidRPr="00F5639C" w:rsidRDefault="00D33DD1" w:rsidP="00D3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0BDBB4E" w14:textId="2148D7D3" w:rsidR="00D33DD1" w:rsidRPr="001E1CE0" w:rsidRDefault="00D33DD1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33DD1" w:rsidRPr="00F5639C" w14:paraId="3F47F2C6" w14:textId="77777777" w:rsidTr="001E1CE0">
        <w:tc>
          <w:tcPr>
            <w:tcW w:w="4014" w:type="dxa"/>
          </w:tcPr>
          <w:p w14:paraId="11623293" w14:textId="4A920F9D" w:rsidR="00D33DD1" w:rsidRPr="00F5639C" w:rsidRDefault="00D33DD1" w:rsidP="00462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53" w:hanging="280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กําไรจากการประมาณการตามหลักคณิตศาสตร์ประกันภัย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7F3AF86E" w14:textId="07D81742" w:rsidR="00D33DD1" w:rsidRPr="001E1CE0" w:rsidRDefault="001076EF" w:rsidP="001E1CE0">
            <w:pPr>
              <w:pStyle w:val="1-Number"/>
              <w:tabs>
                <w:tab w:val="clear" w:pos="3735"/>
                <w:tab w:val="decimal" w:pos="661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599BA9" w14:textId="77777777" w:rsidR="00D33DD1" w:rsidRPr="00F5639C" w:rsidRDefault="00D33DD1" w:rsidP="00D3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4CB55412" w14:textId="463D4A64" w:rsidR="00D33DD1" w:rsidRPr="001E1CE0" w:rsidRDefault="00B47EFF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3DD1" w:rsidRPr="001E1C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149" w:type="dxa"/>
            <w:vAlign w:val="bottom"/>
          </w:tcPr>
          <w:p w14:paraId="636720C9" w14:textId="77777777" w:rsidR="00D33DD1" w:rsidRPr="00F5639C" w:rsidRDefault="00D33DD1" w:rsidP="00D3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661AE97" w14:textId="492278E6" w:rsidR="00D33DD1" w:rsidRPr="001E1CE0" w:rsidRDefault="001076EF" w:rsidP="001E1CE0">
            <w:pPr>
              <w:pStyle w:val="1-Number"/>
              <w:tabs>
                <w:tab w:val="clear" w:pos="3735"/>
                <w:tab w:val="decimal" w:pos="661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C739C16" w14:textId="77777777" w:rsidR="00D33DD1" w:rsidRPr="00F5639C" w:rsidRDefault="00D33DD1" w:rsidP="00D3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2A37F1E7" w14:textId="3372A740" w:rsidR="00D33DD1" w:rsidRPr="001E1CE0" w:rsidRDefault="00B47EFF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3DD1" w:rsidRPr="001E1C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</w:tr>
      <w:tr w:rsidR="00462E11" w:rsidRPr="00F5639C" w14:paraId="27DF2F12" w14:textId="77777777" w:rsidTr="001E1CE0">
        <w:tc>
          <w:tcPr>
            <w:tcW w:w="4014" w:type="dxa"/>
          </w:tcPr>
          <w:p w14:paraId="3D30A0BE" w14:textId="54FEA930" w:rsidR="00462E11" w:rsidRPr="00F5639C" w:rsidRDefault="00462E11" w:rsidP="0041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3" w:right="-219" w:hanging="192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E93A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ค่าใช้จ่ายภาษีเงินได้ที่แสดงอยู่ใน</w:t>
            </w:r>
            <w:r w:rsidRPr="00462E1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กําไรขาดทุนเบ็ดเสร็จอื่น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6D9F" w14:textId="0A6EE867" w:rsidR="00462E11" w:rsidRPr="001E1CE0" w:rsidRDefault="001076EF" w:rsidP="001E1CE0">
            <w:pPr>
              <w:pStyle w:val="1-Number"/>
              <w:tabs>
                <w:tab w:val="clear" w:pos="3735"/>
                <w:tab w:val="decimal" w:pos="661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E12302" w14:textId="77777777" w:rsidR="00462E11" w:rsidRPr="00F5639C" w:rsidRDefault="00462E11" w:rsidP="00462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8F10C" w14:textId="625F8373" w:rsidR="00462E11" w:rsidRPr="001E1CE0" w:rsidRDefault="00B47EFF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4A08" w:rsidRPr="001E1C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149" w:type="dxa"/>
            <w:vAlign w:val="bottom"/>
          </w:tcPr>
          <w:p w14:paraId="6D1433CC" w14:textId="77777777" w:rsidR="00462E11" w:rsidRPr="00F5639C" w:rsidRDefault="00462E11" w:rsidP="00462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3FC2A" w14:textId="1DFC172F" w:rsidR="00462E11" w:rsidRPr="001E1CE0" w:rsidRDefault="001076EF" w:rsidP="001E1CE0">
            <w:pPr>
              <w:pStyle w:val="1-Number"/>
              <w:tabs>
                <w:tab w:val="clear" w:pos="3735"/>
                <w:tab w:val="decimal" w:pos="661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1CE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8BDB632" w14:textId="77777777" w:rsidR="00462E11" w:rsidRPr="00F5639C" w:rsidRDefault="00462E11" w:rsidP="00462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354F5" w14:textId="6A077984" w:rsidR="00462E11" w:rsidRPr="001E1CE0" w:rsidRDefault="00B47EFF" w:rsidP="001E1CE0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556B" w:rsidRPr="001E1C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</w:tbl>
    <w:p w14:paraId="57129969" w14:textId="05416904" w:rsidR="007B191A" w:rsidRDefault="007B191A" w:rsidP="000F5B8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รายการ</w:t>
      </w:r>
      <w:r w:rsidRPr="000F5B81">
        <w:rPr>
          <w:rFonts w:ascii="Angsana New" w:hAnsi="Angsana New"/>
          <w:szCs w:val="28"/>
          <w:cs/>
        </w:rPr>
        <w:t>กระทบ</w:t>
      </w:r>
      <w:r w:rsidRPr="0070212F">
        <w:rPr>
          <w:rFonts w:asciiTheme="majorBidi" w:hAnsiTheme="majorBidi" w:cstheme="majorBidi"/>
          <w:sz w:val="28"/>
          <w:szCs w:val="28"/>
          <w:cs/>
        </w:rPr>
        <w:t>ยอดระหว่างกำไรทางบัญชีกับค่าใช้จ่ายภาษีเงินได้</w:t>
      </w:r>
      <w:r w:rsidR="004B550D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18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02"/>
        <w:gridCol w:w="150"/>
        <w:gridCol w:w="912"/>
        <w:gridCol w:w="140"/>
        <w:gridCol w:w="940"/>
        <w:gridCol w:w="149"/>
        <w:gridCol w:w="931"/>
      </w:tblGrid>
      <w:tr w:rsidR="003910BD" w:rsidRPr="00E93A12" w14:paraId="4A0EF9E3" w14:textId="77777777" w:rsidTr="00B460E9">
        <w:tc>
          <w:tcPr>
            <w:tcW w:w="3960" w:type="dxa"/>
          </w:tcPr>
          <w:p w14:paraId="1CDB56C3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59C3FF9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" w:type="dxa"/>
          </w:tcPr>
          <w:p w14:paraId="764EF1B8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4D9C1DDF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7932E1EE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30125336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3910BD" w:rsidRPr="00E93A12" w14:paraId="74D6E391" w14:textId="77777777" w:rsidTr="00B460E9">
        <w:tc>
          <w:tcPr>
            <w:tcW w:w="3960" w:type="dxa"/>
          </w:tcPr>
          <w:p w14:paraId="3B9546F1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64" w:type="dxa"/>
            <w:gridSpan w:val="3"/>
          </w:tcPr>
          <w:p w14:paraId="68CF5E58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76634B27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5A471AAA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10BD" w:rsidRPr="00E93A12" w14:paraId="0BD8FAA5" w14:textId="77777777" w:rsidTr="0009647B">
        <w:tc>
          <w:tcPr>
            <w:tcW w:w="3960" w:type="dxa"/>
          </w:tcPr>
          <w:p w14:paraId="72E51C85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A841B6B" w14:textId="33F1A730" w:rsidR="003910BD" w:rsidRPr="00E93A12" w:rsidRDefault="00B47EFF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91CB084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7CAC66DB" w14:textId="4082E70C" w:rsidR="003910BD" w:rsidRPr="00E93A12" w:rsidRDefault="00B47EFF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40" w:type="dxa"/>
          </w:tcPr>
          <w:p w14:paraId="7CF2D485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ACFE0FD" w14:textId="342B3D6D" w:rsidR="003910BD" w:rsidRPr="00E93A12" w:rsidRDefault="00B47EFF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63F70853" w14:textId="77777777" w:rsidR="003910BD" w:rsidRPr="00E93A12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7073DC2" w14:textId="3E5D7A38" w:rsidR="003910BD" w:rsidRPr="00E93A12" w:rsidRDefault="00B47EFF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3910BD" w:rsidRPr="00E93A12" w14:paraId="74F95359" w14:textId="77777777" w:rsidTr="0009647B">
        <w:tc>
          <w:tcPr>
            <w:tcW w:w="3960" w:type="dxa"/>
          </w:tcPr>
          <w:p w14:paraId="1E144424" w14:textId="57DA0899" w:rsidR="003910BD" w:rsidRPr="00E93A12" w:rsidRDefault="0009647B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94B9B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81335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C94B9B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0A86D566" w14:textId="21F1EEBF" w:rsidR="003910BD" w:rsidRPr="00893979" w:rsidRDefault="00893979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71B565FF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</w:tcPr>
          <w:p w14:paraId="5716CD77" w14:textId="7B83D156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4B038E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140" w:type="dxa"/>
          </w:tcPr>
          <w:p w14:paraId="20D52261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B94960B" w14:textId="3EFE98CF" w:rsidR="003910BD" w:rsidRPr="00893979" w:rsidRDefault="00893979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</w:tcPr>
          <w:p w14:paraId="7E4CDD50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65D3448A" w14:textId="64EC46FD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DC28E2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910BD" w:rsidRPr="00E93A12" w14:paraId="1780DACE" w14:textId="77777777" w:rsidTr="0009647B">
        <w:tc>
          <w:tcPr>
            <w:tcW w:w="3960" w:type="dxa"/>
          </w:tcPr>
          <w:p w14:paraId="1BFF68C8" w14:textId="1475AAAB" w:rsidR="003910BD" w:rsidRPr="00E93A12" w:rsidRDefault="00C80BD8" w:rsidP="00C8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02" w:type="dxa"/>
            <w:tcBorders>
              <w:top w:val="double" w:sz="4" w:space="0" w:color="auto"/>
            </w:tcBorders>
            <w:vAlign w:val="bottom"/>
          </w:tcPr>
          <w:p w14:paraId="3063866A" w14:textId="57C1101B" w:rsidR="003910BD" w:rsidRPr="00893979" w:rsidRDefault="00B47EFF" w:rsidP="004B038E">
            <w:pPr>
              <w:pStyle w:val="1-Number"/>
              <w:tabs>
                <w:tab w:val="clear" w:pos="3735"/>
                <w:tab w:val="decimal" w:pos="55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B038E"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  <w:tc>
          <w:tcPr>
            <w:tcW w:w="150" w:type="dxa"/>
            <w:vAlign w:val="bottom"/>
          </w:tcPr>
          <w:p w14:paraId="75286E77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vAlign w:val="bottom"/>
          </w:tcPr>
          <w:p w14:paraId="2B22C2E4" w14:textId="526FEA2E" w:rsidR="003910BD" w:rsidRPr="00893979" w:rsidRDefault="00B47EFF" w:rsidP="004B038E">
            <w:pPr>
              <w:pStyle w:val="1-Number"/>
              <w:tabs>
                <w:tab w:val="clear" w:pos="3735"/>
                <w:tab w:val="decimal" w:pos="55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B038E"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  <w:tc>
          <w:tcPr>
            <w:tcW w:w="140" w:type="dxa"/>
            <w:vAlign w:val="bottom"/>
          </w:tcPr>
          <w:p w14:paraId="6F9B81D0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3BCFF25D" w14:textId="5310C5A1" w:rsidR="003910BD" w:rsidRPr="00893979" w:rsidRDefault="00B47EFF" w:rsidP="004B038E">
            <w:pPr>
              <w:pStyle w:val="1-Number"/>
              <w:tabs>
                <w:tab w:val="clear" w:pos="3735"/>
                <w:tab w:val="decimal" w:pos="55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B038E"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  <w:tc>
          <w:tcPr>
            <w:tcW w:w="149" w:type="dxa"/>
            <w:vAlign w:val="bottom"/>
          </w:tcPr>
          <w:p w14:paraId="33919F8B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74A27574" w14:textId="0B7ECD53" w:rsidR="003910BD" w:rsidRPr="00893979" w:rsidRDefault="00B47EFF" w:rsidP="004B038E">
            <w:pPr>
              <w:pStyle w:val="1-Number"/>
              <w:tabs>
                <w:tab w:val="clear" w:pos="3735"/>
                <w:tab w:val="decimal" w:pos="552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B038E"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3910BD" w:rsidRPr="00E93A12" w14:paraId="181BF0C5" w14:textId="77777777" w:rsidTr="00B460E9">
        <w:tc>
          <w:tcPr>
            <w:tcW w:w="3960" w:type="dxa"/>
          </w:tcPr>
          <w:p w14:paraId="4556C775" w14:textId="18439D76" w:rsidR="003910BD" w:rsidRPr="00E93A12" w:rsidRDefault="00C80BD8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02" w:type="dxa"/>
            <w:vAlign w:val="bottom"/>
          </w:tcPr>
          <w:p w14:paraId="2D2EBD4E" w14:textId="7E75FE17" w:rsidR="003910BD" w:rsidRPr="00893979" w:rsidRDefault="00893979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75211F17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2B2B9AF" w14:textId="4715DB98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B038E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40" w:type="dxa"/>
            <w:vAlign w:val="bottom"/>
          </w:tcPr>
          <w:p w14:paraId="6D8A19A8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6072CE1" w14:textId="6A014FDF" w:rsidR="003910BD" w:rsidRPr="00893979" w:rsidRDefault="00893979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3C518E7A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1FD3B6E3" w14:textId="5307575A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DC28E2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C80BD8" w:rsidRPr="00E93A12" w14:paraId="6754BA37" w14:textId="77777777" w:rsidTr="00B460E9">
        <w:tc>
          <w:tcPr>
            <w:tcW w:w="3960" w:type="dxa"/>
          </w:tcPr>
          <w:p w14:paraId="607A0123" w14:textId="7878AFB5" w:rsidR="00C80BD8" w:rsidRPr="00C80BD8" w:rsidRDefault="00C80BD8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</w:t>
            </w:r>
            <w:r w:rsidRPr="00C80BD8">
              <w:rPr>
                <w:rFonts w:asciiTheme="majorBidi" w:hAnsiTheme="majorBidi"/>
                <w:sz w:val="24"/>
                <w:szCs w:val="24"/>
                <w:cs/>
              </w:rPr>
              <w:t>:</w:t>
            </w:r>
          </w:p>
        </w:tc>
        <w:tc>
          <w:tcPr>
            <w:tcW w:w="1002" w:type="dxa"/>
            <w:vAlign w:val="bottom"/>
          </w:tcPr>
          <w:p w14:paraId="438A92A0" w14:textId="77777777" w:rsidR="00C80BD8" w:rsidRPr="00893979" w:rsidRDefault="00C80BD8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3627E815" w14:textId="77777777" w:rsidR="00C80BD8" w:rsidRPr="00893979" w:rsidRDefault="00C80BD8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3FF2CF2" w14:textId="77777777" w:rsidR="00C80BD8" w:rsidRPr="00893979" w:rsidRDefault="00C80BD8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F6C060C" w14:textId="77777777" w:rsidR="00C80BD8" w:rsidRPr="00893979" w:rsidRDefault="00C80BD8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E30D4CC" w14:textId="77777777" w:rsidR="00C80BD8" w:rsidRPr="00893979" w:rsidRDefault="00C80BD8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4260792A" w14:textId="77777777" w:rsidR="00C80BD8" w:rsidRPr="00893979" w:rsidRDefault="00C80BD8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A151F0C" w14:textId="77777777" w:rsidR="00C80BD8" w:rsidRPr="00893979" w:rsidRDefault="00C80BD8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BD8" w:rsidRPr="00E93A12" w14:paraId="535EC136" w14:textId="77777777" w:rsidTr="00B460E9">
        <w:tc>
          <w:tcPr>
            <w:tcW w:w="3960" w:type="dxa"/>
            <w:vAlign w:val="bottom"/>
          </w:tcPr>
          <w:p w14:paraId="289C07F6" w14:textId="49704748" w:rsidR="00C80BD8" w:rsidRPr="00C80BD8" w:rsidRDefault="00C80BD8" w:rsidP="00C8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</w:t>
            </w:r>
            <w:r w:rsidR="00D428A1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ยที่ไม่สามารถหักเป็นรายจ่ายทางภาษี</w:t>
            </w:r>
          </w:p>
        </w:tc>
        <w:tc>
          <w:tcPr>
            <w:tcW w:w="1002" w:type="dxa"/>
            <w:vAlign w:val="bottom"/>
          </w:tcPr>
          <w:p w14:paraId="04EA3519" w14:textId="106A1F0C" w:rsidR="00C80BD8" w:rsidRPr="00893979" w:rsidRDefault="00B47EFF" w:rsidP="00C80BD8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893979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150" w:type="dxa"/>
            <w:vAlign w:val="bottom"/>
          </w:tcPr>
          <w:p w14:paraId="2803B38F" w14:textId="77777777" w:rsidR="00C80BD8" w:rsidRPr="00893979" w:rsidRDefault="00C80BD8" w:rsidP="00C8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10C469F" w14:textId="2AA3F81C" w:rsidR="00C80BD8" w:rsidRPr="00893979" w:rsidRDefault="00B47EFF" w:rsidP="00C80BD8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B038E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140" w:type="dxa"/>
            <w:vAlign w:val="bottom"/>
          </w:tcPr>
          <w:p w14:paraId="3EFE1B27" w14:textId="77777777" w:rsidR="00C80BD8" w:rsidRPr="00893979" w:rsidRDefault="00C80BD8" w:rsidP="00C8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35647565" w14:textId="451CE70F" w:rsidR="00C80BD8" w:rsidRPr="00893979" w:rsidRDefault="00B47EFF" w:rsidP="00BE2E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93979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149" w:type="dxa"/>
            <w:vAlign w:val="bottom"/>
          </w:tcPr>
          <w:p w14:paraId="69F86F71" w14:textId="77777777" w:rsidR="00C80BD8" w:rsidRPr="00893979" w:rsidRDefault="00C80BD8" w:rsidP="00C8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AD83463" w14:textId="76DBD6BE" w:rsidR="00C80BD8" w:rsidRPr="00893979" w:rsidRDefault="00B47EFF" w:rsidP="00C80BD8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00B3A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487764" w:rsidRPr="00E93A12" w14:paraId="001AB763" w14:textId="77777777" w:rsidTr="00B460E9">
        <w:tc>
          <w:tcPr>
            <w:tcW w:w="3960" w:type="dxa"/>
            <w:vAlign w:val="bottom"/>
          </w:tcPr>
          <w:p w14:paraId="0CDDA953" w14:textId="52F88277" w:rsidR="00487764" w:rsidRPr="00C80BD8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ค่าใช้จ่ายที่มีสิทธิหัก</w:t>
            </w:r>
            <w:r w:rsidR="005E0BB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</w:t>
            </w:r>
            <w:r w:rsidR="0075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รายจ่าย</w:t>
            </w:r>
            <w:r w:rsidR="005E0BB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ทางภาษี</w:t>
            </w: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ได้เพิ่มขึ้น</w:t>
            </w:r>
          </w:p>
        </w:tc>
        <w:tc>
          <w:tcPr>
            <w:tcW w:w="1002" w:type="dxa"/>
            <w:vAlign w:val="bottom"/>
          </w:tcPr>
          <w:p w14:paraId="2EB58209" w14:textId="203B9FEB" w:rsidR="00487764" w:rsidRPr="00893979" w:rsidRDefault="004C76B1" w:rsidP="00487764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044A658B" w14:textId="77777777" w:rsidR="00487764" w:rsidRPr="00893979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52649E8" w14:textId="11020747" w:rsidR="00487764" w:rsidRPr="00893979" w:rsidRDefault="00487764" w:rsidP="00487764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18EE1CE7" w14:textId="77777777" w:rsidR="00487764" w:rsidRPr="00893979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1D798AC" w14:textId="7E8CF829" w:rsidR="00487764" w:rsidRPr="00893979" w:rsidRDefault="00084983" w:rsidP="00487764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4708AE4A" w14:textId="77777777" w:rsidR="00487764" w:rsidRPr="00893979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3132261" w14:textId="3CE9F0BB" w:rsidR="00487764" w:rsidRPr="00893979" w:rsidRDefault="00487764" w:rsidP="00487764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87764" w:rsidRPr="00E93A12" w14:paraId="069CE504" w14:textId="77777777" w:rsidTr="00B460E9">
        <w:tc>
          <w:tcPr>
            <w:tcW w:w="3960" w:type="dxa"/>
            <w:vAlign w:val="bottom"/>
          </w:tcPr>
          <w:p w14:paraId="16C6D526" w14:textId="1C36858F" w:rsidR="00487764" w:rsidRPr="00C80BD8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รายได้ที่ได้รับยกเว้น</w:t>
            </w:r>
          </w:p>
        </w:tc>
        <w:tc>
          <w:tcPr>
            <w:tcW w:w="1002" w:type="dxa"/>
            <w:vAlign w:val="bottom"/>
          </w:tcPr>
          <w:p w14:paraId="64EBDEEE" w14:textId="27F8477D" w:rsidR="00487764" w:rsidRPr="00893979" w:rsidRDefault="004C76B1" w:rsidP="00487764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47D43F48" w14:textId="77777777" w:rsidR="00487764" w:rsidRPr="00893979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48C796F" w14:textId="2C865608" w:rsidR="00487764" w:rsidRPr="00893979" w:rsidRDefault="00487764" w:rsidP="00487764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0C1B6DB8" w14:textId="77777777" w:rsidR="00487764" w:rsidRPr="00893979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34CEFE2" w14:textId="4928958A" w:rsidR="00487764" w:rsidRPr="00893979" w:rsidRDefault="00084983" w:rsidP="00084983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4C89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099B61E2" w14:textId="77777777" w:rsidR="00487764" w:rsidRPr="00893979" w:rsidRDefault="00487764" w:rsidP="0048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906D818" w14:textId="502EC823" w:rsidR="00487764" w:rsidRPr="00893979" w:rsidRDefault="00487764" w:rsidP="00487764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89397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910BD" w:rsidRPr="00E93A12" w14:paraId="003CF552" w14:textId="77777777" w:rsidTr="00B460E9">
        <w:tc>
          <w:tcPr>
            <w:tcW w:w="3960" w:type="dxa"/>
          </w:tcPr>
          <w:p w14:paraId="6C8355B4" w14:textId="0E2C5194" w:rsidR="003910BD" w:rsidRPr="00E93A12" w:rsidRDefault="00C80BD8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</w:t>
            </w:r>
            <w:r w:rsidRPr="00C80BD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BD7E6" w14:textId="7F9AD7B2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C76B1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50" w:type="dxa"/>
            <w:vAlign w:val="bottom"/>
          </w:tcPr>
          <w:p w14:paraId="7B164F9E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96207" w14:textId="07B7A952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2762E5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078</w:t>
            </w:r>
          </w:p>
        </w:tc>
        <w:tc>
          <w:tcPr>
            <w:tcW w:w="140" w:type="dxa"/>
            <w:vAlign w:val="bottom"/>
          </w:tcPr>
          <w:p w14:paraId="7732634F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8B373" w14:textId="13C2039B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84983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49" w:type="dxa"/>
            <w:vAlign w:val="bottom"/>
          </w:tcPr>
          <w:p w14:paraId="45A93664" w14:textId="77777777" w:rsidR="003910BD" w:rsidRPr="00893979" w:rsidRDefault="003910BD" w:rsidP="00C9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87E96" w14:textId="471D8205" w:rsidR="003910BD" w:rsidRPr="00893979" w:rsidRDefault="00B47EFF" w:rsidP="00C94B9B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487764" w:rsidRPr="0089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</w:tbl>
    <w:p w14:paraId="3DD29E8C" w14:textId="01D2BCA3" w:rsidR="001C3B69" w:rsidRDefault="001C3B69" w:rsidP="00241E8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41E86">
        <w:rPr>
          <w:rFonts w:ascii="Angsana New" w:hAnsi="Angsana New"/>
          <w:szCs w:val="28"/>
          <w:cs/>
        </w:rPr>
        <w:t>ส่วนประกอบ</w:t>
      </w:r>
      <w:r w:rsidRPr="0070212F">
        <w:rPr>
          <w:rFonts w:asciiTheme="majorBidi" w:hAnsiTheme="majorBidi" w:cstheme="majorBidi"/>
          <w:sz w:val="28"/>
          <w:szCs w:val="28"/>
          <w:cs/>
        </w:rPr>
        <w:t>ของสินทรัพย์ภาษีเงินได้รอการตัดบัญชี</w:t>
      </w:r>
      <w:r w:rsidR="00DC137D" w:rsidRPr="0070212F">
        <w:rPr>
          <w:rFonts w:asciiTheme="majorBidi" w:hAnsiTheme="majorBidi" w:cstheme="majorBidi"/>
          <w:sz w:val="28"/>
          <w:szCs w:val="28"/>
          <w:cs/>
        </w:rPr>
        <w:t>และ</w:t>
      </w:r>
      <w:r w:rsidR="00241E86">
        <w:rPr>
          <w:rFonts w:asciiTheme="majorBidi" w:hAnsiTheme="majorBidi"/>
          <w:sz w:val="28"/>
          <w:szCs w:val="28"/>
          <w:cs/>
        </w:rPr>
        <w:t xml:space="preserve"> (</w:t>
      </w:r>
      <w:r w:rsidR="00DC137D" w:rsidRPr="0070212F">
        <w:rPr>
          <w:rFonts w:asciiTheme="majorBidi" w:hAnsiTheme="majorBidi" w:cstheme="majorBidi"/>
          <w:sz w:val="28"/>
          <w:szCs w:val="28"/>
          <w:cs/>
        </w:rPr>
        <w:t>หนี้สินภาษีเงินได้รอการตัดบัญชี</w:t>
      </w:r>
      <w:r w:rsidR="00241E86">
        <w:rPr>
          <w:rFonts w:asciiTheme="majorBidi" w:hAnsiTheme="majorBidi"/>
          <w:sz w:val="28"/>
          <w:szCs w:val="28"/>
          <w:cs/>
        </w:rPr>
        <w:t>)</w:t>
      </w:r>
      <w:r w:rsidR="00E96A07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ประกอบด้วยรายการดังต่อไปนี้</w:t>
      </w:r>
    </w:p>
    <w:tbl>
      <w:tblPr>
        <w:tblW w:w="818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02"/>
        <w:gridCol w:w="150"/>
        <w:gridCol w:w="912"/>
        <w:gridCol w:w="140"/>
        <w:gridCol w:w="940"/>
        <w:gridCol w:w="149"/>
        <w:gridCol w:w="931"/>
      </w:tblGrid>
      <w:tr w:rsidR="000E46E3" w:rsidRPr="00E93A12" w14:paraId="330918F6" w14:textId="77777777">
        <w:tc>
          <w:tcPr>
            <w:tcW w:w="3960" w:type="dxa"/>
          </w:tcPr>
          <w:p w14:paraId="7440D179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5B10AD0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" w:type="dxa"/>
          </w:tcPr>
          <w:p w14:paraId="23F8B125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16B09B5B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1044AD68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35BD1CDD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0E46E3" w:rsidRPr="00E93A12" w14:paraId="5D94F592" w14:textId="77777777">
        <w:tc>
          <w:tcPr>
            <w:tcW w:w="3960" w:type="dxa"/>
          </w:tcPr>
          <w:p w14:paraId="7F0F6490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64" w:type="dxa"/>
            <w:gridSpan w:val="3"/>
          </w:tcPr>
          <w:p w14:paraId="0C91E84B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4894203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30B652D8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6E3" w:rsidRPr="00E93A12" w14:paraId="6D2225E4" w14:textId="77777777">
        <w:tc>
          <w:tcPr>
            <w:tcW w:w="3960" w:type="dxa"/>
          </w:tcPr>
          <w:p w14:paraId="369DB85B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BB65E7D" w14:textId="66C2DB99" w:rsidR="000E46E3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7E53BCAB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6D79F576" w14:textId="776DD213" w:rsidR="000E46E3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40" w:type="dxa"/>
          </w:tcPr>
          <w:p w14:paraId="7ACAAE1E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C86B7A6" w14:textId="384D2825" w:rsidR="000E46E3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674033CB" w14:textId="77777777" w:rsidR="000E46E3" w:rsidRPr="00E93A12" w:rsidRDefault="000E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250FE071" w14:textId="529725C2" w:rsidR="000E46E3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D121E2" w:rsidRPr="00E93A12" w14:paraId="45C3F346" w14:textId="77777777">
        <w:tc>
          <w:tcPr>
            <w:tcW w:w="3960" w:type="dxa"/>
          </w:tcPr>
          <w:p w14:paraId="19B20CA6" w14:textId="14565FF3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F72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2" w:type="dxa"/>
            <w:vAlign w:val="bottom"/>
          </w:tcPr>
          <w:p w14:paraId="5E9BED62" w14:textId="6F164065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150" w:type="dxa"/>
            <w:vAlign w:val="bottom"/>
          </w:tcPr>
          <w:p w14:paraId="1EEEA178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3B53C67" w14:textId="3C55DE3A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40" w:type="dxa"/>
            <w:vAlign w:val="bottom"/>
          </w:tcPr>
          <w:p w14:paraId="1ADB2405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4019D2B" w14:textId="0326AB3E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149" w:type="dxa"/>
            <w:vAlign w:val="bottom"/>
          </w:tcPr>
          <w:p w14:paraId="2CF77428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C2FEDD6" w14:textId="0B5D05FC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D121E2" w:rsidRPr="00E93A12" w14:paraId="155E879D" w14:textId="77777777">
        <w:tc>
          <w:tcPr>
            <w:tcW w:w="3960" w:type="dxa"/>
          </w:tcPr>
          <w:p w14:paraId="095897AE" w14:textId="50ABA1CD" w:rsidR="00D121E2" w:rsidRPr="00C80BD8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F72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ค่าเผื่อการปรับมูลค่าสินค้าคงเหลือ</w:t>
            </w:r>
          </w:p>
        </w:tc>
        <w:tc>
          <w:tcPr>
            <w:tcW w:w="1002" w:type="dxa"/>
            <w:vAlign w:val="bottom"/>
          </w:tcPr>
          <w:p w14:paraId="26BF9A1F" w14:textId="2F596F66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150" w:type="dxa"/>
            <w:vAlign w:val="bottom"/>
          </w:tcPr>
          <w:p w14:paraId="1F885BAC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D31A91B" w14:textId="1BE76FBE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140" w:type="dxa"/>
            <w:vAlign w:val="bottom"/>
          </w:tcPr>
          <w:p w14:paraId="05313F90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D60271E" w14:textId="239C5D87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149" w:type="dxa"/>
            <w:vAlign w:val="bottom"/>
          </w:tcPr>
          <w:p w14:paraId="7CC97F63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92902D5" w14:textId="2E684A9A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D121E2" w:rsidRPr="00E93A12" w14:paraId="3AF9174A" w14:textId="77777777">
        <w:tc>
          <w:tcPr>
            <w:tcW w:w="3960" w:type="dxa"/>
          </w:tcPr>
          <w:p w14:paraId="66854A87" w14:textId="1B9F3F9D" w:rsidR="00D121E2" w:rsidRPr="00C80BD8" w:rsidRDefault="007B5394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7B5394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02" w:type="dxa"/>
            <w:vAlign w:val="bottom"/>
          </w:tcPr>
          <w:p w14:paraId="22891B99" w14:textId="25F5772B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50" w:type="dxa"/>
            <w:vAlign w:val="bottom"/>
          </w:tcPr>
          <w:p w14:paraId="00F48E68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107ECBF" w14:textId="4E345360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140" w:type="dxa"/>
            <w:vAlign w:val="bottom"/>
          </w:tcPr>
          <w:p w14:paraId="6812215E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A97117B" w14:textId="196E815E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9" w:type="dxa"/>
            <w:vAlign w:val="bottom"/>
          </w:tcPr>
          <w:p w14:paraId="3086589A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D01D946" w14:textId="74EC6E2A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</w:tr>
      <w:tr w:rsidR="00D121E2" w:rsidRPr="00E93A12" w14:paraId="707F41EF" w14:textId="77777777">
        <w:tc>
          <w:tcPr>
            <w:tcW w:w="3960" w:type="dxa"/>
          </w:tcPr>
          <w:p w14:paraId="00FF48F4" w14:textId="1F1D0BE1" w:rsidR="00D121E2" w:rsidRPr="00C80BD8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02" w:type="dxa"/>
            <w:vAlign w:val="bottom"/>
          </w:tcPr>
          <w:p w14:paraId="5C9E6EAA" w14:textId="3C2F1133" w:rsidR="00D121E2" w:rsidRPr="00E93A1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4508482D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9C5B22C" w14:textId="2AF03043" w:rsidR="00D121E2" w:rsidRPr="00E93A1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60513B4B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75C8902" w14:textId="314B0582" w:rsidR="00D121E2" w:rsidRPr="00E93A1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2400E69F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19C33E2" w14:textId="0F91DF10" w:rsidR="00D121E2" w:rsidRPr="00E93A1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121E2" w:rsidRPr="00E93A12" w14:paraId="18C63F82" w14:textId="77777777">
        <w:tc>
          <w:tcPr>
            <w:tcW w:w="3960" w:type="dxa"/>
          </w:tcPr>
          <w:p w14:paraId="772D3D82" w14:textId="385D8A36" w:rsidR="00D121E2" w:rsidRPr="00C80BD8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2" w:type="dxa"/>
            <w:vAlign w:val="bottom"/>
          </w:tcPr>
          <w:p w14:paraId="1D9D9E83" w14:textId="7C7D31A2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50" w:type="dxa"/>
            <w:vAlign w:val="bottom"/>
          </w:tcPr>
          <w:p w14:paraId="42D6CBDA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5572FE1" w14:textId="2AC47825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40" w:type="dxa"/>
            <w:vAlign w:val="bottom"/>
          </w:tcPr>
          <w:p w14:paraId="3CD4A1BB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44D585A" w14:textId="51098E15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49" w:type="dxa"/>
            <w:vAlign w:val="bottom"/>
          </w:tcPr>
          <w:p w14:paraId="6643513B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F902AC9" w14:textId="7DF9D173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D121E2" w:rsidRPr="00E93A12" w14:paraId="5E4447AF" w14:textId="77777777">
        <w:tc>
          <w:tcPr>
            <w:tcW w:w="3960" w:type="dxa"/>
          </w:tcPr>
          <w:p w14:paraId="6F76AC73" w14:textId="778BFA6D" w:rsidR="00D121E2" w:rsidRPr="00C80BD8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F72B1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ขาดทุนจากการเปลี่ยนแปลงมูลค่ายุติธรรมของเงินลงทุน</w:t>
            </w:r>
          </w:p>
        </w:tc>
        <w:tc>
          <w:tcPr>
            <w:tcW w:w="1002" w:type="dxa"/>
            <w:vAlign w:val="bottom"/>
          </w:tcPr>
          <w:p w14:paraId="36C2B0A3" w14:textId="1C957BF7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150" w:type="dxa"/>
            <w:vAlign w:val="bottom"/>
          </w:tcPr>
          <w:p w14:paraId="65FF369A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ADEA68A" w14:textId="7304482F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140" w:type="dxa"/>
            <w:vAlign w:val="bottom"/>
          </w:tcPr>
          <w:p w14:paraId="1AA7A186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BEC5DA9" w14:textId="1B635282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149" w:type="dxa"/>
            <w:vAlign w:val="bottom"/>
          </w:tcPr>
          <w:p w14:paraId="25D1D6EA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E2EA386" w14:textId="4350D39A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121E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</w:tr>
      <w:tr w:rsidR="00D121E2" w:rsidRPr="00E93A12" w14:paraId="6EDB27E6" w14:textId="77777777">
        <w:tc>
          <w:tcPr>
            <w:tcW w:w="3960" w:type="dxa"/>
          </w:tcPr>
          <w:p w14:paraId="26E546CE" w14:textId="45DECC32" w:rsidR="00D121E2" w:rsidRPr="00F72B19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สินทรัพย์ประมาณการรื้อถอน</w:t>
            </w:r>
          </w:p>
        </w:tc>
        <w:tc>
          <w:tcPr>
            <w:tcW w:w="1002" w:type="dxa"/>
            <w:vAlign w:val="bottom"/>
          </w:tcPr>
          <w:p w14:paraId="44DA173D" w14:textId="378D6BF0" w:rsidR="00D121E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7DBA6728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3146E3A" w14:textId="22E73490" w:rsidR="00D121E2" w:rsidRPr="00A01B1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771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1D59B48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AB30EDF" w14:textId="12F7EF53" w:rsidR="00D121E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324E4247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F515948" w14:textId="69919F65" w:rsidR="00D121E2" w:rsidRPr="00A01B12" w:rsidRDefault="00D121E2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/>
                <w:sz w:val="24"/>
                <w:szCs w:val="24"/>
              </w:rPr>
              <w:t>771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121E2" w:rsidRPr="00E93A12" w14:paraId="7B8BEC60" w14:textId="77777777">
        <w:tc>
          <w:tcPr>
            <w:tcW w:w="3960" w:type="dxa"/>
          </w:tcPr>
          <w:p w14:paraId="020EBB2F" w14:textId="0D5B0DDE" w:rsidR="00D121E2" w:rsidRPr="00F72B19" w:rsidRDefault="006E0B9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0B92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ประมาณการหนี้สินในการรื้อถอน</w:t>
            </w:r>
          </w:p>
        </w:tc>
        <w:tc>
          <w:tcPr>
            <w:tcW w:w="1002" w:type="dxa"/>
            <w:vAlign w:val="bottom"/>
          </w:tcPr>
          <w:p w14:paraId="0A2FB319" w14:textId="002F3DC0" w:rsidR="00D121E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150" w:type="dxa"/>
            <w:vAlign w:val="bottom"/>
          </w:tcPr>
          <w:p w14:paraId="62F68253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5F29C7C" w14:textId="0A52366D" w:rsidR="00D121E2" w:rsidRPr="00A01B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/>
                <w:sz w:val="24"/>
                <w:szCs w:val="24"/>
              </w:rPr>
              <w:t>4</w:t>
            </w:r>
            <w:r w:rsidR="00D121E2">
              <w:rPr>
                <w:rFonts w:asciiTheme="majorBidi" w:hAnsi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/>
                <w:sz w:val="24"/>
                <w:szCs w:val="24"/>
              </w:rPr>
              <w:t>020</w:t>
            </w:r>
          </w:p>
        </w:tc>
        <w:tc>
          <w:tcPr>
            <w:tcW w:w="140" w:type="dxa"/>
            <w:vAlign w:val="bottom"/>
          </w:tcPr>
          <w:p w14:paraId="676A12A4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B5A165C" w14:textId="28002AF9" w:rsidR="00D121E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121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149" w:type="dxa"/>
            <w:vAlign w:val="bottom"/>
          </w:tcPr>
          <w:p w14:paraId="7A18C021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28FA3CE" w14:textId="7474AC2D" w:rsidR="00D121E2" w:rsidRPr="00A01B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/>
                <w:sz w:val="24"/>
                <w:szCs w:val="24"/>
              </w:rPr>
              <w:t>4</w:t>
            </w:r>
            <w:r w:rsidR="00D121E2">
              <w:rPr>
                <w:rFonts w:asciiTheme="majorBidi" w:hAnsi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/>
                <w:sz w:val="24"/>
                <w:szCs w:val="24"/>
              </w:rPr>
              <w:t>020</w:t>
            </w:r>
          </w:p>
        </w:tc>
      </w:tr>
      <w:tr w:rsidR="00D121E2" w:rsidRPr="00E93A12" w14:paraId="2748C075" w14:textId="77777777">
        <w:tc>
          <w:tcPr>
            <w:tcW w:w="3960" w:type="dxa"/>
          </w:tcPr>
          <w:p w14:paraId="5D11700C" w14:textId="0A9A0D42" w:rsidR="00D121E2" w:rsidRPr="00C80BD8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F72B19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F72B19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72B19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02" w:type="dxa"/>
            <w:vAlign w:val="bottom"/>
          </w:tcPr>
          <w:p w14:paraId="010470E1" w14:textId="7264EFD3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150" w:type="dxa"/>
            <w:vAlign w:val="bottom"/>
          </w:tcPr>
          <w:p w14:paraId="226B0629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ED822FE" w14:textId="414D2783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40" w:type="dxa"/>
            <w:vAlign w:val="bottom"/>
          </w:tcPr>
          <w:p w14:paraId="44C35648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4D1EEE3" w14:textId="25202575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49" w:type="dxa"/>
            <w:vAlign w:val="bottom"/>
          </w:tcPr>
          <w:p w14:paraId="54C62F10" w14:textId="77777777" w:rsidR="00D121E2" w:rsidRPr="00E93A12" w:rsidRDefault="00D121E2" w:rsidP="00D1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2086648" w14:textId="1BC4448F" w:rsidR="00D121E2" w:rsidRPr="00E93A12" w:rsidRDefault="00B47EFF" w:rsidP="00D121E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</w:tr>
      <w:tr w:rsidR="005E0135" w:rsidRPr="00E93A12" w14:paraId="57C3A1DF" w14:textId="77777777">
        <w:tc>
          <w:tcPr>
            <w:tcW w:w="3960" w:type="dxa"/>
          </w:tcPr>
          <w:p w14:paraId="2D0C1C5A" w14:textId="52FB6129" w:rsidR="005E0135" w:rsidRPr="000E46E3" w:rsidRDefault="005E0135" w:rsidP="005E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DD58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D58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D58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DD58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D58F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865FD" w14:textId="104D848D" w:rsidR="005E0135" w:rsidRPr="00E93A12" w:rsidRDefault="00B47EFF" w:rsidP="005E01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E01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150" w:type="dxa"/>
            <w:vAlign w:val="bottom"/>
          </w:tcPr>
          <w:p w14:paraId="0B5D64B8" w14:textId="77777777" w:rsidR="005E0135" w:rsidRPr="00E93A12" w:rsidRDefault="005E0135" w:rsidP="005E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D971A" w14:textId="21F514D1" w:rsidR="005E0135" w:rsidRPr="00E93A12" w:rsidRDefault="00B47EFF" w:rsidP="005E01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E0135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0" w:type="dxa"/>
            <w:vAlign w:val="bottom"/>
          </w:tcPr>
          <w:p w14:paraId="6DCA7305" w14:textId="77777777" w:rsidR="005E0135" w:rsidRPr="00E93A12" w:rsidRDefault="005E0135" w:rsidP="005E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B77F6" w14:textId="0A560B95" w:rsidR="005E0135" w:rsidRPr="00E93A12" w:rsidRDefault="00B47EFF" w:rsidP="005E01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5E01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149" w:type="dxa"/>
            <w:vAlign w:val="bottom"/>
          </w:tcPr>
          <w:p w14:paraId="6F25D6A1" w14:textId="77777777" w:rsidR="005E0135" w:rsidRPr="00E93A12" w:rsidRDefault="005E0135" w:rsidP="005E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7DC85" w14:textId="7B29212E" w:rsidR="005E0135" w:rsidRPr="00E93A12" w:rsidRDefault="00B47EFF" w:rsidP="005E013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E0135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</w:tr>
    </w:tbl>
    <w:p w14:paraId="20E9D305" w14:textId="77777777" w:rsidR="00B8565C" w:rsidRDefault="00B85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bookmarkStart w:id="6" w:name="Note31_IncomeTax"/>
      <w:bookmarkEnd w:id="6"/>
      <w:r>
        <w:rPr>
          <w:rFonts w:ascii="Angsana New" w:hAnsi="Angsana New"/>
          <w:sz w:val="28"/>
          <w:szCs w:val="28"/>
          <w:cs/>
        </w:rPr>
        <w:br w:type="page"/>
      </w:r>
    </w:p>
    <w:p w14:paraId="16568F60" w14:textId="73B69A38" w:rsidR="00870EC1" w:rsidRPr="007E05BA" w:rsidRDefault="00E903E4" w:rsidP="00E903E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903E4">
        <w:rPr>
          <w:rFonts w:ascii="Angsana New" w:hAnsi="Angsana New"/>
          <w:sz w:val="28"/>
          <w:szCs w:val="28"/>
          <w:cs/>
        </w:rPr>
        <w:t>การ</w:t>
      </w:r>
      <w:r w:rsidRPr="00E903E4">
        <w:rPr>
          <w:rFonts w:ascii="Angsana New" w:hAnsi="Angsana New"/>
          <w:szCs w:val="28"/>
          <w:cs/>
        </w:rPr>
        <w:t>กระทบ</w:t>
      </w:r>
      <w:r w:rsidRPr="00E903E4">
        <w:rPr>
          <w:rFonts w:ascii="Angsana New" w:hAnsi="Angsana New"/>
          <w:sz w:val="28"/>
          <w:szCs w:val="28"/>
          <w:cs/>
        </w:rPr>
        <w:t>ยอดสินทรัพย์ภาษีเงินได้รอการตัดบัญชี</w:t>
      </w:r>
      <w:r w:rsidRPr="00E903E4">
        <w:rPr>
          <w:rFonts w:ascii="Angsana New" w:hAnsi="Angsana New" w:hint="cs"/>
          <w:sz w:val="28"/>
          <w:szCs w:val="28"/>
          <w:cs/>
        </w:rPr>
        <w:t>สำหรับ</w:t>
      </w:r>
      <w:r w:rsidRPr="00E903E4">
        <w:rPr>
          <w:rFonts w:ascii="Angsana New" w:hAnsi="Angsana New"/>
          <w:sz w:val="28"/>
          <w:szCs w:val="28"/>
          <w:cs/>
        </w:rPr>
        <w:t xml:space="preserve">ปี </w:t>
      </w:r>
      <w:r w:rsidR="00B47EFF" w:rsidRPr="00B47EFF">
        <w:rPr>
          <w:rFonts w:ascii="Angsana New" w:hAnsi="Angsana New"/>
          <w:sz w:val="28"/>
          <w:szCs w:val="28"/>
        </w:rPr>
        <w:t>2568</w:t>
      </w:r>
      <w:r w:rsidRPr="00E903E4">
        <w:rPr>
          <w:rFonts w:ascii="Angsana New" w:hAnsi="Angsana New"/>
          <w:sz w:val="28"/>
          <w:szCs w:val="28"/>
          <w:cs/>
        </w:rPr>
        <w:t xml:space="preserve"> และ </w:t>
      </w:r>
      <w:r w:rsidR="00B47EFF" w:rsidRPr="00B47EFF">
        <w:rPr>
          <w:rFonts w:ascii="Angsana New" w:hAnsi="Angsana New"/>
          <w:sz w:val="28"/>
          <w:szCs w:val="28"/>
        </w:rPr>
        <w:t>2567</w:t>
      </w:r>
    </w:p>
    <w:tbl>
      <w:tblPr>
        <w:tblW w:w="818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02"/>
        <w:gridCol w:w="150"/>
        <w:gridCol w:w="912"/>
        <w:gridCol w:w="140"/>
        <w:gridCol w:w="940"/>
        <w:gridCol w:w="149"/>
        <w:gridCol w:w="931"/>
      </w:tblGrid>
      <w:tr w:rsidR="007E05BA" w:rsidRPr="00E93A12" w14:paraId="21F1558D" w14:textId="77777777">
        <w:tc>
          <w:tcPr>
            <w:tcW w:w="3960" w:type="dxa"/>
          </w:tcPr>
          <w:p w14:paraId="6D44D4AB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49F975D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" w:type="dxa"/>
          </w:tcPr>
          <w:p w14:paraId="797E8C58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06DB09B4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1C0FEA14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2993B0C6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7E05BA" w:rsidRPr="00E93A12" w14:paraId="1184469E" w14:textId="77777777">
        <w:tc>
          <w:tcPr>
            <w:tcW w:w="3960" w:type="dxa"/>
          </w:tcPr>
          <w:p w14:paraId="426BCFD9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64" w:type="dxa"/>
            <w:gridSpan w:val="3"/>
          </w:tcPr>
          <w:p w14:paraId="3D119891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716B942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6DCDF6DC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E93A12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5BA" w:rsidRPr="00E93A12" w14:paraId="31A5C359" w14:textId="77777777">
        <w:tc>
          <w:tcPr>
            <w:tcW w:w="3960" w:type="dxa"/>
          </w:tcPr>
          <w:p w14:paraId="1A95D612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1422CA3" w14:textId="2B7A5118" w:rsidR="007E05BA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62B71040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23F75972" w14:textId="56D08970" w:rsidR="007E05BA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40" w:type="dxa"/>
          </w:tcPr>
          <w:p w14:paraId="632F2275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249DD9D" w14:textId="3C9713E5" w:rsidR="007E05BA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06C79439" w14:textId="77777777" w:rsidR="007E05BA" w:rsidRPr="00E93A12" w:rsidRDefault="007E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18E0D6C" w14:textId="32586621" w:rsidR="007E05BA" w:rsidRPr="00E93A12" w:rsidRDefault="00B4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5945B2" w:rsidRPr="00E93A12" w14:paraId="2F7C40F9" w14:textId="77777777">
        <w:tc>
          <w:tcPr>
            <w:tcW w:w="3960" w:type="dxa"/>
          </w:tcPr>
          <w:p w14:paraId="6BF982E9" w14:textId="57248353" w:rsidR="005945B2" w:rsidRPr="00C80BD8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91060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002" w:type="dxa"/>
            <w:vAlign w:val="bottom"/>
          </w:tcPr>
          <w:p w14:paraId="5E20176F" w14:textId="06E97C57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945B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50" w:type="dxa"/>
            <w:vAlign w:val="bottom"/>
          </w:tcPr>
          <w:p w14:paraId="102FE1A8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7F0A5D4" w14:textId="7903CDC1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945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40" w:type="dxa"/>
            <w:vAlign w:val="bottom"/>
          </w:tcPr>
          <w:p w14:paraId="0616678C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48F1BCF" w14:textId="6D1C819E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973E45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9" w:type="dxa"/>
            <w:vAlign w:val="bottom"/>
          </w:tcPr>
          <w:p w14:paraId="212AA5A6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C2195C9" w14:textId="777FC871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945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</w:tr>
      <w:tr w:rsidR="005945B2" w:rsidRPr="00E93A12" w14:paraId="61913882" w14:textId="77777777">
        <w:tc>
          <w:tcPr>
            <w:tcW w:w="3960" w:type="dxa"/>
          </w:tcPr>
          <w:p w14:paraId="4CD55B29" w14:textId="4681A971" w:rsidR="005945B2" w:rsidRPr="00C80BD8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9106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ภาษีเงินได้รอการตัดบัญชีที่รับรู้</w:t>
            </w:r>
            <w:r w:rsidR="00C77CA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1060A">
              <w:rPr>
                <w:rFonts w:asciiTheme="majorBidi" w:hAnsiTheme="majorBidi" w:cstheme="majorBidi"/>
                <w:sz w:val="24"/>
                <w:szCs w:val="24"/>
                <w:cs/>
              </w:rPr>
              <w:t>ในส่วนของกําไรหรือขาดทุน</w:t>
            </w:r>
          </w:p>
        </w:tc>
        <w:tc>
          <w:tcPr>
            <w:tcW w:w="1002" w:type="dxa"/>
            <w:vAlign w:val="bottom"/>
          </w:tcPr>
          <w:p w14:paraId="30171168" w14:textId="5B115250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82A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50" w:type="dxa"/>
            <w:vAlign w:val="bottom"/>
          </w:tcPr>
          <w:p w14:paraId="000390A3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3D06621" w14:textId="43BBF424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945B2"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383</w:t>
            </w:r>
          </w:p>
        </w:tc>
        <w:tc>
          <w:tcPr>
            <w:tcW w:w="140" w:type="dxa"/>
            <w:vAlign w:val="bottom"/>
          </w:tcPr>
          <w:p w14:paraId="0CEABA36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3F67017" w14:textId="21795D0A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90E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  <w:tc>
          <w:tcPr>
            <w:tcW w:w="149" w:type="dxa"/>
            <w:vAlign w:val="bottom"/>
          </w:tcPr>
          <w:p w14:paraId="4036E29B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14A03801" w14:textId="5314496F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945B2" w:rsidRPr="002C6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383</w:t>
            </w:r>
          </w:p>
        </w:tc>
      </w:tr>
      <w:tr w:rsidR="005945B2" w:rsidRPr="00E93A12" w14:paraId="400F3CC0" w14:textId="77777777">
        <w:tc>
          <w:tcPr>
            <w:tcW w:w="3960" w:type="dxa"/>
          </w:tcPr>
          <w:p w14:paraId="1B31AB45" w14:textId="6AC7F98E" w:rsidR="005945B2" w:rsidRPr="00C80BD8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9106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ภาษีเงินได้รอการตัดบัญชีที่รับรู้</w:t>
            </w:r>
            <w:r w:rsidR="003D261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1060A">
              <w:rPr>
                <w:rFonts w:asciiTheme="majorBidi" w:hAnsiTheme="majorBidi" w:cstheme="majorBidi"/>
                <w:sz w:val="24"/>
                <w:szCs w:val="24"/>
                <w:cs/>
              </w:rPr>
              <w:t>ในกําไรขาดทุนเบ็ดเสร็จอื่น</w:t>
            </w:r>
          </w:p>
        </w:tc>
        <w:tc>
          <w:tcPr>
            <w:tcW w:w="1002" w:type="dxa"/>
            <w:vAlign w:val="bottom"/>
          </w:tcPr>
          <w:p w14:paraId="5B8439F3" w14:textId="0FCDFB20" w:rsidR="005945B2" w:rsidRPr="00E93A12" w:rsidRDefault="00282A94" w:rsidP="004F0360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  <w:vAlign w:val="bottom"/>
          </w:tcPr>
          <w:p w14:paraId="7AB00ED8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F366011" w14:textId="086946F2" w:rsidR="005945B2" w:rsidRPr="00E93A12" w:rsidRDefault="005945B2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4103FB8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E6963FD" w14:textId="6FF1BF7F" w:rsidR="005945B2" w:rsidRPr="00E93A12" w:rsidRDefault="008D1771" w:rsidP="008D1771">
            <w:pPr>
              <w:pStyle w:val="1-Number"/>
              <w:tabs>
                <w:tab w:val="clear" w:pos="3735"/>
                <w:tab w:val="decimal" w:pos="630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  <w:vAlign w:val="bottom"/>
          </w:tcPr>
          <w:p w14:paraId="1C2DBB5A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1792864" w14:textId="50FEDB4E" w:rsidR="005945B2" w:rsidRPr="00E93A12" w:rsidRDefault="005945B2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5945B2" w:rsidRPr="00E93A12" w14:paraId="766D4906" w14:textId="77777777">
        <w:tc>
          <w:tcPr>
            <w:tcW w:w="3960" w:type="dxa"/>
          </w:tcPr>
          <w:p w14:paraId="239A62F9" w14:textId="35D28975" w:rsidR="005945B2" w:rsidRPr="000E46E3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hanging="174"/>
              <w:rPr>
                <w:rFonts w:asciiTheme="majorBidi" w:hAnsiTheme="majorBidi" w:cstheme="majorBidi"/>
                <w:sz w:val="24"/>
                <w:szCs w:val="24"/>
              </w:rPr>
            </w:pPr>
            <w:r w:rsidRPr="0091060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3C066" w14:textId="2D7D2203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945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150" w:type="dxa"/>
            <w:vAlign w:val="bottom"/>
          </w:tcPr>
          <w:p w14:paraId="7A88F001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C4661" w14:textId="6134604C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945B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0" w:type="dxa"/>
            <w:vAlign w:val="bottom"/>
          </w:tcPr>
          <w:p w14:paraId="3ED4E65B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6194A" w14:textId="28B4998E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8D17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149" w:type="dxa"/>
            <w:vAlign w:val="bottom"/>
          </w:tcPr>
          <w:p w14:paraId="0154D266" w14:textId="77777777" w:rsidR="005945B2" w:rsidRPr="00E93A12" w:rsidRDefault="005945B2" w:rsidP="0059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5478" w14:textId="599E66CA" w:rsidR="005945B2" w:rsidRPr="00E93A12" w:rsidRDefault="00B47EFF" w:rsidP="005945B2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945B2" w:rsidRPr="00A01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</w:tr>
    </w:tbl>
    <w:p w14:paraId="2DF6CB29" w14:textId="77777777" w:rsidR="003D425C" w:rsidRPr="0070212F" w:rsidRDefault="003D425C" w:rsidP="003D425C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 xml:space="preserve">กำไร </w:t>
      </w:r>
      <w:r w:rsidRPr="0070212F">
        <w:rPr>
          <w:rFonts w:asciiTheme="majorBidi" w:hAnsiTheme="majorBidi"/>
          <w:b/>
          <w:bCs/>
          <w:cs/>
        </w:rPr>
        <w:t>(</w:t>
      </w:r>
      <w:r w:rsidRPr="0070212F">
        <w:rPr>
          <w:rFonts w:asciiTheme="majorBidi" w:hAnsiTheme="majorBidi" w:cstheme="majorBidi"/>
          <w:b/>
          <w:bCs/>
          <w:cs/>
        </w:rPr>
        <w:t>ขาดทุน</w:t>
      </w:r>
      <w:r w:rsidRPr="0070212F">
        <w:rPr>
          <w:rFonts w:asciiTheme="majorBidi" w:hAnsiTheme="majorBidi"/>
          <w:b/>
          <w:bCs/>
          <w:cs/>
        </w:rPr>
        <w:t xml:space="preserve">) </w:t>
      </w:r>
      <w:r w:rsidRPr="0070212F">
        <w:rPr>
          <w:rFonts w:asciiTheme="majorBidi" w:hAnsiTheme="majorBidi" w:cstheme="majorBidi"/>
          <w:b/>
          <w:bCs/>
          <w:cs/>
        </w:rPr>
        <w:t>ต่อหุ้นขั้นพื้นฐาน</w:t>
      </w:r>
    </w:p>
    <w:p w14:paraId="6FDCB0D8" w14:textId="5B57AC20" w:rsidR="003D425C" w:rsidRPr="0083752A" w:rsidRDefault="0083752A" w:rsidP="008375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3752A">
        <w:rPr>
          <w:rFonts w:ascii="Angsana New" w:hAnsi="Angsana New" w:hint="cs"/>
          <w:sz w:val="28"/>
          <w:szCs w:val="28"/>
          <w:cs/>
        </w:rPr>
        <w:t>กำไร (</w:t>
      </w:r>
      <w:r w:rsidRPr="0083752A">
        <w:rPr>
          <w:rFonts w:ascii="Angsana New" w:hAnsi="Angsana New"/>
          <w:sz w:val="28"/>
          <w:szCs w:val="28"/>
          <w:cs/>
        </w:rPr>
        <w:t>ขาดทุน</w:t>
      </w:r>
      <w:r w:rsidRPr="0083752A">
        <w:rPr>
          <w:rFonts w:ascii="Angsana New" w:hAnsi="Angsana New" w:hint="cs"/>
          <w:sz w:val="28"/>
          <w:szCs w:val="28"/>
          <w:cs/>
        </w:rPr>
        <w:t xml:space="preserve">) </w:t>
      </w:r>
      <w:r w:rsidRPr="0083752A">
        <w:rPr>
          <w:rFonts w:ascii="Angsana New" w:hAnsi="Angsana New"/>
          <w:sz w:val="28"/>
          <w:szCs w:val="28"/>
          <w:cs/>
        </w:rPr>
        <w:t>ต่อหุ้นขั้นพื้นฐานคํานวณโดยหาร</w:t>
      </w:r>
      <w:r w:rsidRPr="0083752A">
        <w:rPr>
          <w:rFonts w:ascii="Angsana New" w:hAnsi="Angsana New" w:hint="cs"/>
          <w:sz w:val="28"/>
          <w:szCs w:val="28"/>
          <w:cs/>
        </w:rPr>
        <w:t>กำไร (</w:t>
      </w:r>
      <w:r w:rsidRPr="0083752A">
        <w:rPr>
          <w:rFonts w:ascii="Angsana New" w:hAnsi="Angsana New"/>
          <w:sz w:val="28"/>
          <w:szCs w:val="28"/>
          <w:cs/>
        </w:rPr>
        <w:t>ขาดทุน</w:t>
      </w:r>
      <w:r w:rsidRPr="0083752A">
        <w:rPr>
          <w:rFonts w:ascii="Angsana New" w:hAnsi="Angsana New" w:hint="cs"/>
          <w:sz w:val="28"/>
          <w:szCs w:val="28"/>
          <w:cs/>
        </w:rPr>
        <w:t xml:space="preserve">) </w:t>
      </w:r>
      <w:r w:rsidRPr="0083752A">
        <w:rPr>
          <w:rFonts w:ascii="Angsana New" w:hAnsi="Angsana New"/>
          <w:sz w:val="28"/>
          <w:szCs w:val="28"/>
          <w:cs/>
        </w:rPr>
        <w:t>สําหรับปี ที่เป็นของผู้ถือหุ้นของบริษัท (ไม่รวมกําไรขาดทุนเบ็ดเสร็จอื่น) ด้วยจํานวนถัวเฉลี่ยถ่วงนํ้าหนักของหุ้นสามัญที่ออกในระหว่างปี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44"/>
        <w:gridCol w:w="936"/>
        <w:gridCol w:w="90"/>
        <w:gridCol w:w="996"/>
      </w:tblGrid>
      <w:tr w:rsidR="003D425C" w:rsidRPr="00B111C4" w14:paraId="18A1ECCB" w14:textId="77777777" w:rsidTr="00C6376D">
        <w:tc>
          <w:tcPr>
            <w:tcW w:w="4410" w:type="dxa"/>
          </w:tcPr>
          <w:p w14:paraId="00793D38" w14:textId="77777777" w:rsidR="003D425C" w:rsidRPr="00B111C4" w:rsidRDefault="003D425C" w:rsidP="00B111C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462E2C70" w14:textId="77777777" w:rsidR="003D425C" w:rsidRPr="00B111C4" w:rsidRDefault="003D425C" w:rsidP="00B111C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1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46BAD23" w14:textId="77777777" w:rsidR="003D425C" w:rsidRPr="00B111C4" w:rsidRDefault="003D425C" w:rsidP="00B111C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14:paraId="1D7124EA" w14:textId="6DF72187" w:rsidR="003D425C" w:rsidRPr="00B111C4" w:rsidRDefault="003D425C" w:rsidP="00B111C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1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425C" w:rsidRPr="00B111C4" w14:paraId="16F1CCCD" w14:textId="77777777" w:rsidTr="00C6376D">
        <w:trPr>
          <w:trHeight w:val="216"/>
        </w:trPr>
        <w:tc>
          <w:tcPr>
            <w:tcW w:w="4410" w:type="dxa"/>
          </w:tcPr>
          <w:p w14:paraId="1705DBAD" w14:textId="77777777" w:rsidR="003D425C" w:rsidRPr="00B111C4" w:rsidRDefault="003D425C" w:rsidP="00B111C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C92A9A" w14:textId="017F145F" w:rsidR="003D425C" w:rsidRPr="00B111C4" w:rsidRDefault="00B47EFF" w:rsidP="00B111C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47EF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743CF8" w14:textId="77777777" w:rsidR="003D425C" w:rsidRPr="00B111C4" w:rsidRDefault="003D425C" w:rsidP="00B111C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53ECEE" w14:textId="4A224893" w:rsidR="003D425C" w:rsidRPr="00B111C4" w:rsidRDefault="00B47EFF" w:rsidP="00B111C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47EF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4AB54399" w14:textId="77777777" w:rsidR="003D425C" w:rsidRPr="00B111C4" w:rsidRDefault="003D425C" w:rsidP="00B111C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6EF15F5" w14:textId="601F8A24" w:rsidR="003D425C" w:rsidRPr="00B111C4" w:rsidRDefault="00B47EFF" w:rsidP="00B111C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47EF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2A1585" w14:textId="77777777" w:rsidR="003D425C" w:rsidRPr="00B111C4" w:rsidRDefault="003D425C" w:rsidP="00B111C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2886E07" w14:textId="6242A9C9" w:rsidR="003D425C" w:rsidRPr="00B111C4" w:rsidRDefault="00B47EFF" w:rsidP="00B111C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47EF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</w:tr>
      <w:tr w:rsidR="003D425C" w:rsidRPr="00B111C4" w14:paraId="038303B6" w14:textId="77777777" w:rsidTr="00C6376D">
        <w:trPr>
          <w:trHeight w:val="261"/>
        </w:trPr>
        <w:tc>
          <w:tcPr>
            <w:tcW w:w="4410" w:type="dxa"/>
          </w:tcPr>
          <w:p w14:paraId="6BF1DC0D" w14:textId="77777777" w:rsidR="003D425C" w:rsidRPr="00B111C4" w:rsidRDefault="003D425C" w:rsidP="00B111C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11C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B111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</w:t>
            </w:r>
            <w:r w:rsidRPr="00B111C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(ขาดทุน) ที่เป็นส่วนของผู้ถือหุ้นสามัญของบริษัท (พันบาท)</w:t>
            </w:r>
          </w:p>
        </w:tc>
        <w:tc>
          <w:tcPr>
            <w:tcW w:w="990" w:type="dxa"/>
            <w:vAlign w:val="bottom"/>
          </w:tcPr>
          <w:p w14:paraId="3893BDF5" w14:textId="5CDFA157" w:rsidR="003D425C" w:rsidRPr="00C6376D" w:rsidRDefault="00F915D9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2D9C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6EB34C0" w14:textId="77777777" w:rsidR="003D425C" w:rsidRPr="00B111C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536DEF" w14:textId="00BB2DFA" w:rsidR="003D425C" w:rsidRPr="00C6376D" w:rsidRDefault="00B47EFF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997A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44" w:type="dxa"/>
            <w:vAlign w:val="bottom"/>
          </w:tcPr>
          <w:p w14:paraId="13AD4EE8" w14:textId="77777777" w:rsidR="003D425C" w:rsidRPr="00B111C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AB8CF07" w14:textId="7C493D0C" w:rsidR="003D425C" w:rsidRPr="00C6376D" w:rsidRDefault="008A35B5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F915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96A7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15D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EEB3AF4" w14:textId="77777777" w:rsidR="003D425C" w:rsidRPr="00B111C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1415C69" w14:textId="0757C52A" w:rsidR="003D425C" w:rsidRPr="00C6376D" w:rsidRDefault="00B47EFF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4959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3D425C" w:rsidRPr="00B111C4" w14:paraId="2318FA66" w14:textId="77777777" w:rsidTr="00C6376D">
        <w:tc>
          <w:tcPr>
            <w:tcW w:w="4410" w:type="dxa"/>
          </w:tcPr>
          <w:p w14:paraId="54320F3E" w14:textId="77777777" w:rsidR="003D425C" w:rsidRPr="00B111C4" w:rsidRDefault="003D425C" w:rsidP="00B111C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11C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จำนวนหุ้นสามัญที่ถัวเฉลี่ยถ่วงน้ำหนักของหุ้นสามัญ </w:t>
            </w:r>
            <w:r w:rsidRPr="00B111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B111C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พันหุ้น</w:t>
            </w:r>
            <w:r w:rsidRPr="00B111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7FAB39" w14:textId="51D78E83" w:rsidR="003D425C" w:rsidRPr="00C6376D" w:rsidRDefault="00B47EFF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3D425C" w:rsidRPr="00C63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7FD85A2F" w14:textId="77777777" w:rsidR="003D425C" w:rsidRPr="00B111C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08AAEC" w14:textId="205A5979" w:rsidR="003D425C" w:rsidRPr="00C6376D" w:rsidRDefault="00B47EFF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3D425C" w:rsidRPr="00C63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2991DE4D" w14:textId="77777777" w:rsidR="003D425C" w:rsidRPr="00B111C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C09FD26" w14:textId="0AB35494" w:rsidR="003D425C" w:rsidRPr="00C6376D" w:rsidRDefault="00B47EFF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3D425C" w:rsidRPr="00C63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6417818" w14:textId="77777777" w:rsidR="003D425C" w:rsidRPr="00B111C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8A8E9AB" w14:textId="1ADC3A00" w:rsidR="003D425C" w:rsidRPr="00C6376D" w:rsidRDefault="00B47EFF" w:rsidP="00C6376D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3D425C" w:rsidRPr="00C637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D425C" w:rsidRPr="00B111C4" w14:paraId="33D8C642" w14:textId="77777777" w:rsidTr="00C6376D">
        <w:trPr>
          <w:trHeight w:val="249"/>
        </w:trPr>
        <w:tc>
          <w:tcPr>
            <w:tcW w:w="4410" w:type="dxa"/>
            <w:vAlign w:val="bottom"/>
          </w:tcPr>
          <w:p w14:paraId="104AD427" w14:textId="77777777" w:rsidR="003D425C" w:rsidRPr="003A2674" w:rsidRDefault="003D425C" w:rsidP="00B111C4">
            <w:pPr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A267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990" w:type="dxa"/>
            <w:vAlign w:val="bottom"/>
          </w:tcPr>
          <w:p w14:paraId="21B99F61" w14:textId="39FFE552" w:rsidR="003D425C" w:rsidRPr="00C6376D" w:rsidRDefault="00F915D9" w:rsidP="005B7585">
            <w:pPr>
              <w:pStyle w:val="1-Number"/>
              <w:tabs>
                <w:tab w:val="clear" w:pos="3735"/>
                <w:tab w:val="decimal" w:pos="447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 w:rsidR="0068665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9242374" w14:textId="77777777" w:rsidR="003D425C" w:rsidRPr="003A267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710377" w14:textId="1DE73B45" w:rsidR="003D425C" w:rsidRPr="00C6376D" w:rsidRDefault="00B47EFF" w:rsidP="005B7585">
            <w:pPr>
              <w:pStyle w:val="1-Number"/>
              <w:tabs>
                <w:tab w:val="clear" w:pos="3735"/>
                <w:tab w:val="decimal" w:pos="447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B7585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1799</w:t>
            </w:r>
          </w:p>
        </w:tc>
        <w:tc>
          <w:tcPr>
            <w:tcW w:w="144" w:type="dxa"/>
            <w:vAlign w:val="bottom"/>
          </w:tcPr>
          <w:p w14:paraId="4C9EBC67" w14:textId="77777777" w:rsidR="003D425C" w:rsidRPr="003A267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0AEA2E6" w14:textId="136C22EE" w:rsidR="003D425C" w:rsidRPr="00C6376D" w:rsidRDefault="00F915D9" w:rsidP="005B7585">
            <w:pPr>
              <w:pStyle w:val="1-Number"/>
              <w:tabs>
                <w:tab w:val="clear" w:pos="3735"/>
                <w:tab w:val="decimal" w:pos="447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0529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6ABFF1C" w14:textId="77777777" w:rsidR="003D425C" w:rsidRPr="003A2674" w:rsidRDefault="003D425C" w:rsidP="00B111C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F66BFCC" w14:textId="4E1DF0F8" w:rsidR="003D425C" w:rsidRPr="00C6376D" w:rsidRDefault="00B47EFF" w:rsidP="005B7585">
            <w:pPr>
              <w:pStyle w:val="1-Number"/>
              <w:tabs>
                <w:tab w:val="clear" w:pos="3735"/>
                <w:tab w:val="decimal" w:pos="447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803E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1782</w:t>
            </w:r>
          </w:p>
        </w:tc>
      </w:tr>
    </w:tbl>
    <w:p w14:paraId="79615586" w14:textId="00C53398" w:rsidR="00B84B1A" w:rsidRPr="0070212F" w:rsidRDefault="00B84B1A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 w:cs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261AEDCB" w14:textId="61F1655C" w:rsidR="00722ECA" w:rsidRPr="0070212F" w:rsidRDefault="00722ECA" w:rsidP="003807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807A2">
        <w:rPr>
          <w:rFonts w:ascii="Angsana New" w:hAnsi="Angsana New"/>
          <w:sz w:val="28"/>
          <w:szCs w:val="28"/>
          <w:cs/>
        </w:rPr>
        <w:t>ข้อมูล</w:t>
      </w:r>
      <w:r w:rsidRPr="0070212F">
        <w:rPr>
          <w:rFonts w:asciiTheme="majorBidi" w:hAnsiTheme="majorBidi" w:cstheme="majorBidi"/>
          <w:sz w:val="28"/>
          <w:szCs w:val="28"/>
          <w:cs/>
        </w:rPr>
        <w:t>ส่วนงานดำเนินงานที่นำเสนอนี้สอดคล้องกับรายงานภายในของ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782AF5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ผู้มีอำนาจตัดสินใจสูงสุดด้านการดำเนินงานของ</w:t>
      </w:r>
      <w:r w:rsidR="00BF67C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คือ กรรมการ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72213ED0" w14:textId="5219117F" w:rsidR="00235DC2" w:rsidRPr="0070212F" w:rsidRDefault="00766923" w:rsidP="003807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22ECA" w:rsidRPr="0070212F">
        <w:rPr>
          <w:rFonts w:asciiTheme="majorBidi" w:hAnsiTheme="majorBidi" w:cstheme="majorBidi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782AF5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2ECA" w:rsidRPr="0070212F">
        <w:rPr>
          <w:rFonts w:asciiTheme="majorBidi" w:hAnsiTheme="majorBidi" w:cstheme="majorBidi"/>
          <w:sz w:val="28"/>
          <w:szCs w:val="28"/>
          <w:cs/>
        </w:rPr>
        <w:t xml:space="preserve">จำหน่ายรองเท้า เสื้อผ้า หมวกและกระเป๋า </w:t>
      </w:r>
      <w:r w:rsidR="00E41CBF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22ECA" w:rsidRPr="0070212F">
        <w:rPr>
          <w:rFonts w:asciiTheme="majorBidi" w:hAnsiTheme="majorBidi" w:cstheme="majorBidi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073A901" w14:textId="530F5156" w:rsidR="00722ECA" w:rsidRPr="0070212F" w:rsidRDefault="00722ECA" w:rsidP="00276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212F">
        <w:rPr>
          <w:rFonts w:asciiTheme="majorBidi" w:hAnsiTheme="majorBidi" w:cstheme="majorBidi"/>
          <w:b/>
          <w:bCs/>
          <w:sz w:val="28"/>
          <w:szCs w:val="28"/>
          <w:cs/>
        </w:rPr>
        <w:t>ข้อมูลเกี่ยวกับเขตภูมิศาสตร์</w:t>
      </w:r>
    </w:p>
    <w:p w14:paraId="70272D27" w14:textId="4661CA02" w:rsidR="00722ECA" w:rsidRDefault="00722ECA" w:rsidP="007029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รายได้จากลูกค้าภายนอก</w:t>
      </w:r>
      <w:r w:rsidR="00425D58">
        <w:rPr>
          <w:rFonts w:asciiTheme="majorBidi" w:hAnsiTheme="majorBidi" w:cstheme="majorBidi" w:hint="cs"/>
          <w:sz w:val="28"/>
          <w:szCs w:val="28"/>
          <w:cs/>
        </w:rPr>
        <w:t>ในงบการเงินรวม</w:t>
      </w:r>
      <w:r w:rsidR="00425D58">
        <w:rPr>
          <w:rFonts w:asciiTheme="majorBidi" w:hAnsiTheme="majorBidi"/>
          <w:sz w:val="28"/>
          <w:szCs w:val="28"/>
          <w:cs/>
        </w:rPr>
        <w:t xml:space="preserve"> </w:t>
      </w:r>
      <w:r w:rsidR="002471B5">
        <w:rPr>
          <w:rFonts w:asciiTheme="majorBidi" w:hAnsiTheme="majorBidi" w:cstheme="majorBidi" w:hint="cs"/>
          <w:sz w:val="28"/>
          <w:szCs w:val="28"/>
          <w:cs/>
        </w:rPr>
        <w:t>แบ่ง</w:t>
      </w:r>
      <w:r w:rsidRPr="0070212F">
        <w:rPr>
          <w:rFonts w:asciiTheme="majorBidi" w:hAnsiTheme="majorBidi" w:cstheme="majorBidi"/>
          <w:sz w:val="28"/>
          <w:szCs w:val="28"/>
          <w:cs/>
        </w:rPr>
        <w:t>ตามสถานที่ตั้งของลูกค้า</w:t>
      </w:r>
      <w:r w:rsidR="00367A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921"/>
        <w:gridCol w:w="159"/>
        <w:gridCol w:w="923"/>
      </w:tblGrid>
      <w:tr w:rsidR="00C31FD0" w:rsidRPr="00C34E95" w14:paraId="384A9733" w14:textId="77777777" w:rsidTr="000E27BB">
        <w:trPr>
          <w:tblHeader/>
        </w:trPr>
        <w:tc>
          <w:tcPr>
            <w:tcW w:w="6750" w:type="dxa"/>
          </w:tcPr>
          <w:p w14:paraId="61A18B9F" w14:textId="77777777" w:rsidR="00C31FD0" w:rsidRPr="00C34E95" w:rsidRDefault="00C31FD0" w:rsidP="00C34E95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</w:tcPr>
          <w:p w14:paraId="2C39965F" w14:textId="78A48132" w:rsidR="00C31FD0" w:rsidRPr="00C34E95" w:rsidRDefault="00C31FD0" w:rsidP="00C34E95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4E9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C34E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C34E9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C34E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ล้านบาท</w:t>
            </w:r>
            <w:r w:rsidRPr="00C34E9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C31FD0" w:rsidRPr="00C34E95" w14:paraId="2F6C3CE2" w14:textId="77777777" w:rsidTr="000E27BB">
        <w:trPr>
          <w:tblHeader/>
        </w:trPr>
        <w:tc>
          <w:tcPr>
            <w:tcW w:w="6750" w:type="dxa"/>
          </w:tcPr>
          <w:p w14:paraId="537B2AE7" w14:textId="77777777" w:rsidR="00C31FD0" w:rsidRPr="00C34E95" w:rsidRDefault="00C31FD0" w:rsidP="00C34E95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6E47D" w14:textId="686DEA45" w:rsidR="00C31FD0" w:rsidRPr="00C34E95" w:rsidRDefault="00B47EFF" w:rsidP="00C34E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6528766F" w14:textId="77777777" w:rsidR="00C31FD0" w:rsidRPr="00C34E95" w:rsidRDefault="00C31FD0" w:rsidP="00C34E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547729" w14:textId="1AE6BE1B" w:rsidR="00C31FD0" w:rsidRPr="00C34E95" w:rsidRDefault="00B47EFF" w:rsidP="00C34E95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34E95" w:rsidRPr="00C34E95" w14:paraId="454FF548" w14:textId="77777777" w:rsidTr="00B460E9">
        <w:tc>
          <w:tcPr>
            <w:tcW w:w="6750" w:type="dxa"/>
          </w:tcPr>
          <w:p w14:paraId="27BC30D5" w14:textId="22B82F13" w:rsidR="00C34E95" w:rsidRPr="00C34E95" w:rsidRDefault="00C34E95" w:rsidP="00C34E95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4E95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21" w:type="dxa"/>
          </w:tcPr>
          <w:p w14:paraId="2BCF0356" w14:textId="4DB26547" w:rsidR="00C34E95" w:rsidRPr="00C34E95" w:rsidRDefault="00B47EFF" w:rsidP="007A3186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A3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59" w:type="dxa"/>
          </w:tcPr>
          <w:p w14:paraId="3FBFD0B6" w14:textId="77777777" w:rsidR="00C34E95" w:rsidRPr="00C34E95" w:rsidRDefault="00C34E95" w:rsidP="007A3186">
            <w:pPr>
              <w:pStyle w:val="1-Number"/>
              <w:spacing w:line="320" w:lineRule="exact"/>
              <w:ind w:left="0" w:right="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3CB6A11F" w14:textId="60D54D9F" w:rsidR="00C34E95" w:rsidRPr="00C34E95" w:rsidRDefault="00B47EFF" w:rsidP="00C34E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4E95" w:rsidRPr="00C34E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</w:tr>
      <w:tr w:rsidR="00C34E95" w:rsidRPr="00C34E95" w14:paraId="605ED483" w14:textId="77777777" w:rsidTr="00B460E9">
        <w:tc>
          <w:tcPr>
            <w:tcW w:w="6750" w:type="dxa"/>
          </w:tcPr>
          <w:p w14:paraId="2781AEE3" w14:textId="50826BC5" w:rsidR="00C34E95" w:rsidRPr="00C34E95" w:rsidRDefault="00C34E95" w:rsidP="00C34E95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4E95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E998FB9" w14:textId="6250FBBF" w:rsidR="00C34E95" w:rsidRPr="00C34E95" w:rsidRDefault="00B47EFF" w:rsidP="00C34E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59" w:type="dxa"/>
          </w:tcPr>
          <w:p w14:paraId="442B85E5" w14:textId="77777777" w:rsidR="00C34E95" w:rsidRPr="00C34E95" w:rsidRDefault="00C34E95" w:rsidP="00C34E95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54BC8C4A" w14:textId="7DEF64C4" w:rsidR="00C34E95" w:rsidRPr="00C34E95" w:rsidRDefault="00B47EFF" w:rsidP="00C34E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C34E95" w:rsidRPr="00C34E95" w14:paraId="258CD4EF" w14:textId="77777777" w:rsidTr="00B460E9">
        <w:tc>
          <w:tcPr>
            <w:tcW w:w="6750" w:type="dxa"/>
          </w:tcPr>
          <w:p w14:paraId="310B996E" w14:textId="77777777" w:rsidR="00C34E95" w:rsidRPr="00C34E95" w:rsidRDefault="00C34E95" w:rsidP="00C34E95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3F66686" w14:textId="2C5680E3" w:rsidR="00C34E95" w:rsidRPr="00C34E95" w:rsidRDefault="00B47EFF" w:rsidP="00C34E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A3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59" w:type="dxa"/>
          </w:tcPr>
          <w:p w14:paraId="7EC80F52" w14:textId="77777777" w:rsidR="00C34E95" w:rsidRPr="00C34E95" w:rsidRDefault="00C34E95" w:rsidP="00C34E95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C00CB87" w14:textId="03878EF8" w:rsidR="00C34E95" w:rsidRPr="00C34E95" w:rsidRDefault="00B47EFF" w:rsidP="00C34E95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4E95" w:rsidRPr="00C34E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</w:tr>
    </w:tbl>
    <w:p w14:paraId="26168AFA" w14:textId="77777777" w:rsidR="00C34E95" w:rsidRDefault="00C3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0C9643" w14:textId="6979CCCD" w:rsidR="0009044E" w:rsidRDefault="0009044E" w:rsidP="007029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สินทรัพย์ไม่หมุนเวียน</w:t>
      </w:r>
      <w:r w:rsidR="00472BA2">
        <w:rPr>
          <w:rFonts w:asciiTheme="majorBidi" w:hAnsiTheme="majorBidi" w:cstheme="majorBidi" w:hint="cs"/>
          <w:sz w:val="28"/>
          <w:szCs w:val="28"/>
          <w:cs/>
        </w:rPr>
        <w:t>ในงบการเงินรวม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ซึ่งไม่รวมเครื่องมือทางการเงินและสินทรัพย์ภาษีเงินได้รอการตัดบัญชี</w:t>
      </w:r>
      <w:r w:rsidR="00472BA2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แบ่งตามสถานที่ตั้งของสินทรัพย์ได้ดังนี้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921"/>
        <w:gridCol w:w="159"/>
        <w:gridCol w:w="923"/>
      </w:tblGrid>
      <w:tr w:rsidR="0009044E" w:rsidRPr="00C34E95" w14:paraId="363439FD" w14:textId="77777777" w:rsidTr="00B460E9">
        <w:trPr>
          <w:tblHeader/>
        </w:trPr>
        <w:tc>
          <w:tcPr>
            <w:tcW w:w="6750" w:type="dxa"/>
          </w:tcPr>
          <w:p w14:paraId="72ED8518" w14:textId="77777777" w:rsidR="0009044E" w:rsidRPr="00C34E95" w:rsidRDefault="0009044E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</w:tcPr>
          <w:p w14:paraId="1D17D432" w14:textId="77777777" w:rsidR="0009044E" w:rsidRPr="00C34E95" w:rsidRDefault="0009044E" w:rsidP="00B460E9">
            <w:pPr>
              <w:pStyle w:val="BodyText"/>
              <w:spacing w:after="0" w:line="320" w:lineRule="exact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4E9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C34E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C34E9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C34E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ล้านบาท</w:t>
            </w:r>
            <w:r w:rsidRPr="00C34E9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9044E" w:rsidRPr="00C34E95" w14:paraId="54909390" w14:textId="77777777" w:rsidTr="00B460E9">
        <w:trPr>
          <w:tblHeader/>
        </w:trPr>
        <w:tc>
          <w:tcPr>
            <w:tcW w:w="6750" w:type="dxa"/>
          </w:tcPr>
          <w:p w14:paraId="0CA15EC1" w14:textId="77777777" w:rsidR="0009044E" w:rsidRPr="00C34E95" w:rsidRDefault="0009044E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CBC4D" w14:textId="77777777" w:rsidR="0009044E" w:rsidRPr="00C34E95" w:rsidRDefault="0009044E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4E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9044E" w:rsidRPr="00C34E95" w14:paraId="1932F0D7" w14:textId="77777777" w:rsidTr="00B460E9">
        <w:trPr>
          <w:tblHeader/>
        </w:trPr>
        <w:tc>
          <w:tcPr>
            <w:tcW w:w="6750" w:type="dxa"/>
          </w:tcPr>
          <w:p w14:paraId="4979E0FD" w14:textId="77777777" w:rsidR="0009044E" w:rsidRPr="00C34E95" w:rsidRDefault="0009044E" w:rsidP="00B460E9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93668" w14:textId="216E160E" w:rsidR="0009044E" w:rsidRPr="00C34E95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3690E38" w14:textId="77777777" w:rsidR="0009044E" w:rsidRPr="00C34E95" w:rsidRDefault="0009044E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35D67" w14:textId="17E5FCE8" w:rsidR="0009044E" w:rsidRPr="00C34E95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09044E" w:rsidRPr="00C34E95" w14:paraId="2FBA7130" w14:textId="77777777" w:rsidTr="00B460E9">
        <w:tc>
          <w:tcPr>
            <w:tcW w:w="6750" w:type="dxa"/>
          </w:tcPr>
          <w:p w14:paraId="524E3954" w14:textId="77777777" w:rsidR="0009044E" w:rsidRPr="00C34E95" w:rsidRDefault="0009044E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4E95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21" w:type="dxa"/>
          </w:tcPr>
          <w:p w14:paraId="1DFA2FD4" w14:textId="1F0F6727" w:rsidR="0009044E" w:rsidRPr="00C34E95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159" w:type="dxa"/>
          </w:tcPr>
          <w:p w14:paraId="22099BAE" w14:textId="77777777" w:rsidR="0009044E" w:rsidRPr="00C34E95" w:rsidRDefault="0009044E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5A61682" w14:textId="4B19865A" w:rsidR="0009044E" w:rsidRPr="00C34E95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</w:tr>
      <w:tr w:rsidR="0009044E" w:rsidRPr="00C34E95" w14:paraId="58FE6822" w14:textId="77777777" w:rsidTr="00B460E9">
        <w:tc>
          <w:tcPr>
            <w:tcW w:w="6750" w:type="dxa"/>
          </w:tcPr>
          <w:p w14:paraId="1E9510DC" w14:textId="77777777" w:rsidR="0009044E" w:rsidRPr="00C34E95" w:rsidRDefault="0009044E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4E95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7B49A44" w14:textId="573E187D" w:rsidR="0009044E" w:rsidRPr="00C34E95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59" w:type="dxa"/>
          </w:tcPr>
          <w:p w14:paraId="468F1472" w14:textId="77777777" w:rsidR="0009044E" w:rsidRPr="00C34E95" w:rsidRDefault="0009044E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7A1028E9" w14:textId="4984B025" w:rsidR="0009044E" w:rsidRPr="00C34E95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09044E" w:rsidRPr="00C34E95" w14:paraId="54A24447" w14:textId="77777777" w:rsidTr="00B460E9">
        <w:tc>
          <w:tcPr>
            <w:tcW w:w="6750" w:type="dxa"/>
          </w:tcPr>
          <w:p w14:paraId="32EDB300" w14:textId="77777777" w:rsidR="0009044E" w:rsidRPr="00C34E95" w:rsidRDefault="0009044E" w:rsidP="00B460E9">
            <w:pPr>
              <w:pStyle w:val="1-Number"/>
              <w:spacing w:line="32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3F8C7E3" w14:textId="4D75E04D" w:rsidR="0009044E" w:rsidRPr="00C34E95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59" w:type="dxa"/>
          </w:tcPr>
          <w:p w14:paraId="5A1934D7" w14:textId="77777777" w:rsidR="0009044E" w:rsidRPr="00C34E95" w:rsidRDefault="0009044E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D1318" w14:textId="1285FBD5" w:rsidR="0009044E" w:rsidRPr="00C34E95" w:rsidRDefault="00B47EFF" w:rsidP="00B460E9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</w:tr>
    </w:tbl>
    <w:p w14:paraId="69804F8C" w14:textId="0E25BF49" w:rsidR="004F6E8A" w:rsidRDefault="00783CA6" w:rsidP="00783CA6">
      <w:pPr>
        <w:pStyle w:val="a1"/>
        <w:tabs>
          <w:tab w:val="clear" w:pos="360"/>
          <w:tab w:val="clear" w:pos="720"/>
          <w:tab w:val="clear" w:pos="1080"/>
        </w:tabs>
        <w:spacing w:before="240"/>
        <w:ind w:left="547"/>
        <w:jc w:val="both"/>
        <w:rPr>
          <w:rFonts w:asciiTheme="majorBidi" w:hAnsiTheme="majorBidi" w:cstheme="majorBidi"/>
          <w:b/>
          <w:bCs/>
          <w:lang w:val="en-US"/>
        </w:rPr>
      </w:pPr>
      <w:r w:rsidRPr="0070212F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7B0B30AB" w14:textId="53B72379" w:rsidR="00965513" w:rsidRPr="00315121" w:rsidRDefault="00965513" w:rsidP="00965513">
      <w:pPr>
        <w:pStyle w:val="a1"/>
        <w:tabs>
          <w:tab w:val="clear" w:pos="360"/>
          <w:tab w:val="clear" w:pos="720"/>
          <w:tab w:val="clear" w:pos="1080"/>
        </w:tabs>
        <w:ind w:left="547"/>
        <w:jc w:val="both"/>
        <w:rPr>
          <w:rFonts w:asciiTheme="majorBidi" w:hAnsiTheme="majorBidi"/>
          <w:b/>
          <w:bCs/>
          <w:lang w:val="en-US"/>
        </w:rPr>
      </w:pPr>
      <w:r w:rsidRPr="00315121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B47EFF" w:rsidRPr="00B47EFF">
        <w:rPr>
          <w:rFonts w:asciiTheme="majorBidi" w:hAnsiTheme="majorBidi" w:cstheme="majorBidi"/>
          <w:lang w:val="en-US"/>
        </w:rPr>
        <w:t>31</w:t>
      </w:r>
      <w:r w:rsidRPr="00315121">
        <w:rPr>
          <w:rFonts w:asciiTheme="majorBidi" w:hAnsiTheme="majorBidi"/>
          <w:cs/>
        </w:rPr>
        <w:t xml:space="preserve"> </w:t>
      </w:r>
      <w:r w:rsidRPr="00315121">
        <w:rPr>
          <w:rFonts w:asciiTheme="majorBidi" w:hAnsiTheme="majorBidi" w:cstheme="majorBidi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lang w:val="en-US"/>
        </w:rPr>
        <w:t>2568</w:t>
      </w:r>
      <w:r w:rsidRPr="00315121">
        <w:rPr>
          <w:rFonts w:asciiTheme="majorBidi" w:hAnsiTheme="majorBidi" w:cstheme="majorBidi" w:hint="cs"/>
          <w:cs/>
        </w:rPr>
        <w:t xml:space="preserve"> และ </w:t>
      </w:r>
      <w:r w:rsidR="00B47EFF" w:rsidRPr="00B47EFF">
        <w:rPr>
          <w:rFonts w:asciiTheme="majorBidi" w:hAnsiTheme="majorBidi" w:cstheme="majorBidi"/>
          <w:lang w:val="en-US"/>
        </w:rPr>
        <w:t>2567</w:t>
      </w:r>
      <w:r w:rsidR="003F177C" w:rsidRPr="00315121">
        <w:rPr>
          <w:rFonts w:asciiTheme="majorBidi" w:hAnsiTheme="majorBidi"/>
          <w:cs/>
          <w:lang w:val="en-US"/>
        </w:rPr>
        <w:t xml:space="preserve"> </w:t>
      </w:r>
      <w:r w:rsidR="003F177C" w:rsidRPr="00315121">
        <w:rPr>
          <w:rFonts w:ascii="Angsana New" w:hAnsi="Angsana New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B47EFF" w:rsidRPr="00B47EFF">
        <w:rPr>
          <w:rFonts w:ascii="Angsana New" w:hAnsi="Angsana New"/>
          <w:lang w:val="en-US"/>
        </w:rPr>
        <w:t>10</w:t>
      </w:r>
      <w:r w:rsidR="003F177C" w:rsidRPr="00315121">
        <w:rPr>
          <w:rFonts w:ascii="Angsana New" w:hAnsi="Angsana New"/>
          <w:cs/>
        </w:rPr>
        <w:t xml:space="preserve"> ของรายได้ของกลุ่มบริษัท</w:t>
      </w:r>
    </w:p>
    <w:p w14:paraId="35056ABA" w14:textId="7205F476" w:rsidR="00B84B1A" w:rsidRPr="0070212F" w:rsidRDefault="00B84B1A" w:rsidP="00702961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7" w:hanging="547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กองทุนสำรองเลี้ยงชีพ</w:t>
      </w:r>
    </w:p>
    <w:p w14:paraId="01BF9605" w14:textId="74337CA3" w:rsidR="00306318" w:rsidRDefault="007601FF" w:rsidP="003063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และพนักงาน</w:t>
      </w:r>
      <w:r w:rsidR="00D20461" w:rsidRPr="0070212F">
        <w:rPr>
          <w:rFonts w:asciiTheme="majorBidi" w:hAnsiTheme="majorBidi" w:cstheme="majorBidi"/>
          <w:sz w:val="28"/>
          <w:szCs w:val="28"/>
          <w:cs/>
        </w:rPr>
        <w:t>ของ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B47EFF" w:rsidRPr="00B47EFF">
        <w:rPr>
          <w:rFonts w:asciiTheme="majorBidi" w:hAnsiTheme="majorBidi" w:cstheme="majorBidi"/>
          <w:sz w:val="28"/>
          <w:szCs w:val="28"/>
        </w:rPr>
        <w:t>2530</w:t>
      </w:r>
      <w:r w:rsidR="00B84B1A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โดย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B47EFF" w:rsidRPr="00B47EFF">
        <w:rPr>
          <w:rFonts w:asciiTheme="majorBidi" w:hAnsiTheme="majorBidi" w:cstheme="majorBidi"/>
          <w:sz w:val="28"/>
          <w:szCs w:val="28"/>
        </w:rPr>
        <w:t>3</w:t>
      </w:r>
      <w:r w:rsidR="00B84B1A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ของเงินเดือน</w:t>
      </w:r>
      <w:r w:rsidR="007375B9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กองทุนสำรองเลี้ยงชีพนี้บริหารโดย</w:t>
      </w:r>
      <w:r w:rsidR="002C59ED" w:rsidRPr="0070212F">
        <w:rPr>
          <w:rFonts w:asciiTheme="majorBidi" w:hAnsiTheme="majorBidi" w:cstheme="majorBidi"/>
          <w:sz w:val="28"/>
          <w:szCs w:val="28"/>
          <w:cs/>
        </w:rPr>
        <w:t>บริษัทหลักทรัพย์จัดการกองทุน</w:t>
      </w:r>
      <w:r w:rsidR="00F371D9" w:rsidRPr="0070212F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="00B84B1A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C63A7" w:rsidRPr="0070212F">
        <w:rPr>
          <w:rFonts w:asciiTheme="majorBidi" w:hAnsiTheme="majorBidi"/>
          <w:sz w:val="28"/>
          <w:szCs w:val="28"/>
          <w:cs/>
        </w:rPr>
        <w:t xml:space="preserve"> </w:t>
      </w:r>
    </w:p>
    <w:p w14:paraId="361E9F17" w14:textId="1B55CD86" w:rsidR="007803D7" w:rsidRPr="0070212F" w:rsidRDefault="000C63A7" w:rsidP="003063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ในปี</w:t>
      </w:r>
      <w:r w:rsidR="00722ECA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="003625BC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631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="00306318">
        <w:rPr>
          <w:rFonts w:asciiTheme="majorBidi" w:hAnsiTheme="majorBidi"/>
          <w:sz w:val="28"/>
          <w:szCs w:val="28"/>
          <w:cs/>
        </w:rPr>
        <w:t xml:space="preserve"> 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จ่าย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เงินสมทบ</w:t>
      </w:r>
      <w:r w:rsidRPr="0070212F">
        <w:rPr>
          <w:rFonts w:asciiTheme="majorBidi" w:hAnsiTheme="majorBidi" w:cstheme="majorBidi"/>
          <w:sz w:val="28"/>
          <w:szCs w:val="28"/>
          <w:cs/>
        </w:rPr>
        <w:t>เข้ากองทุน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จำนวน</w:t>
      </w:r>
      <w:r w:rsidR="004706A0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sz w:val="28"/>
          <w:szCs w:val="28"/>
        </w:rPr>
        <w:t>2</w:t>
      </w:r>
      <w:r w:rsidR="00CE695B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sz w:val="28"/>
          <w:szCs w:val="28"/>
        </w:rPr>
        <w:t>14</w:t>
      </w:r>
      <w:r w:rsidR="008317D5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566449" w:rsidRPr="0070212F">
        <w:rPr>
          <w:rFonts w:asciiTheme="majorBidi" w:hAnsiTheme="majorBidi" w:cstheme="majorBidi"/>
          <w:sz w:val="28"/>
          <w:szCs w:val="28"/>
          <w:cs/>
        </w:rPr>
        <w:t>ล้าน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6B2AA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84B1A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sz w:val="28"/>
          <w:szCs w:val="28"/>
        </w:rPr>
        <w:t>2</w:t>
      </w:r>
      <w:r w:rsidR="00CE695B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03</w:t>
      </w:r>
      <w:r w:rsidR="008F69ED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566449" w:rsidRPr="0070212F">
        <w:rPr>
          <w:rFonts w:asciiTheme="majorBidi" w:hAnsiTheme="majorBidi" w:cstheme="majorBidi"/>
          <w:sz w:val="28"/>
          <w:szCs w:val="28"/>
          <w:cs/>
        </w:rPr>
        <w:t>ล้าน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บาท</w:t>
      </w:r>
      <w:r w:rsidR="006B2AA5">
        <w:rPr>
          <w:rFonts w:asciiTheme="majorBidi" w:hAnsiTheme="majorBidi"/>
          <w:sz w:val="28"/>
          <w:szCs w:val="28"/>
          <w:cs/>
        </w:rPr>
        <w:t xml:space="preserve"> </w:t>
      </w:r>
      <w:r w:rsidR="006B2AA5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38285C1D" w14:textId="2A8CAA40" w:rsidR="005B1521" w:rsidRDefault="00B84B1A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เงินปันผล</w:t>
      </w:r>
      <w:r w:rsidR="007A05B2" w:rsidRPr="0070212F">
        <w:rPr>
          <w:rFonts w:asciiTheme="majorBidi" w:hAnsiTheme="majorBidi" w:cstheme="majorBidi"/>
          <w:b/>
          <w:bCs/>
          <w:cs/>
        </w:rPr>
        <w:t>จ่าย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2880"/>
        <w:gridCol w:w="1800"/>
        <w:gridCol w:w="1710"/>
      </w:tblGrid>
      <w:tr w:rsidR="00D91E80" w:rsidRPr="00917D3D" w14:paraId="069F41C1" w14:textId="77777777" w:rsidTr="00E67BD4">
        <w:trPr>
          <w:trHeight w:val="66"/>
        </w:trPr>
        <w:tc>
          <w:tcPr>
            <w:tcW w:w="2340" w:type="dxa"/>
            <w:vAlign w:val="bottom"/>
          </w:tcPr>
          <w:p w14:paraId="08C9C3F4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7" w:name="_Hlk203976718"/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3F6F14AC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2378EAB2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เงินปันผลจ่าย </w:t>
            </w:r>
          </w:p>
        </w:tc>
        <w:tc>
          <w:tcPr>
            <w:tcW w:w="1710" w:type="dxa"/>
            <w:vAlign w:val="bottom"/>
          </w:tcPr>
          <w:p w14:paraId="70D06AD4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เงินปันผลจ่ายต่อหุ้น</w:t>
            </w:r>
          </w:p>
        </w:tc>
      </w:tr>
      <w:tr w:rsidR="00D91E80" w:rsidRPr="00917D3D" w14:paraId="7F469E6A" w14:textId="77777777" w:rsidTr="00E67BD4">
        <w:trPr>
          <w:trHeight w:val="66"/>
        </w:trPr>
        <w:tc>
          <w:tcPr>
            <w:tcW w:w="2340" w:type="dxa"/>
            <w:vAlign w:val="bottom"/>
          </w:tcPr>
          <w:p w14:paraId="26AA2A9C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9315D90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25DF54AD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D3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  <w:r w:rsidRPr="00917D3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14:paraId="03C031E4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17D3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917D3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D91E80" w:rsidRPr="00917D3D" w14:paraId="367D80B7" w14:textId="77777777" w:rsidTr="00E67BD4">
        <w:trPr>
          <w:trHeight w:val="66"/>
        </w:trPr>
        <w:tc>
          <w:tcPr>
            <w:tcW w:w="2340" w:type="dxa"/>
          </w:tcPr>
          <w:p w14:paraId="53383740" w14:textId="18B94D7F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880" w:type="dxa"/>
          </w:tcPr>
          <w:p w14:paraId="2EAC7E13" w14:textId="19D4B9FE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0" w:right="-11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ที่ประชุมสามัญผู้ถือหุ้นประจำปี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0" w:type="dxa"/>
          </w:tcPr>
          <w:p w14:paraId="2A6D60FE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12EABB1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1E80" w:rsidRPr="00917D3D" w14:paraId="77C4965D" w14:textId="77777777" w:rsidTr="00E67BD4">
        <w:trPr>
          <w:trHeight w:val="66"/>
        </w:trPr>
        <w:tc>
          <w:tcPr>
            <w:tcW w:w="2340" w:type="dxa"/>
          </w:tcPr>
          <w:p w14:paraId="07BFB70A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60DDA3D7" w14:textId="63BBD1AD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0" w:right="-11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D3D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เมื่อวันที่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917D3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เมษายน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0" w:type="dxa"/>
          </w:tcPr>
          <w:p w14:paraId="31E36B90" w14:textId="220325FD" w:rsidR="00D91E80" w:rsidRPr="00917D3D" w:rsidRDefault="00B47EFF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D91E80" w:rsidRPr="00917D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1710" w:type="dxa"/>
          </w:tcPr>
          <w:p w14:paraId="7CA241D5" w14:textId="24925B3D" w:rsidR="00D91E80" w:rsidRPr="00917D3D" w:rsidRDefault="00B47EFF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1E80" w:rsidRPr="00917D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D91E80" w:rsidRPr="00917D3D" w14:paraId="504F114D" w14:textId="77777777" w:rsidTr="00E67BD4">
        <w:trPr>
          <w:trHeight w:val="66"/>
        </w:trPr>
        <w:tc>
          <w:tcPr>
            <w:tcW w:w="2340" w:type="dxa"/>
          </w:tcPr>
          <w:p w14:paraId="4BC97614" w14:textId="6F50CC30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2" w:right="-10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80" w:type="dxa"/>
          </w:tcPr>
          <w:p w14:paraId="0AC3C6B1" w14:textId="5506053E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0" w:right="-11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ที่ประชุมสามัญผู้ถือหุ้นประจำปี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0" w:type="dxa"/>
          </w:tcPr>
          <w:p w14:paraId="13AA3D95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05094956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1E80" w:rsidRPr="00917D3D" w14:paraId="0E7D6A5B" w14:textId="77777777" w:rsidTr="00E67BD4">
        <w:trPr>
          <w:trHeight w:val="66"/>
        </w:trPr>
        <w:tc>
          <w:tcPr>
            <w:tcW w:w="2340" w:type="dxa"/>
          </w:tcPr>
          <w:p w14:paraId="0457A57F" w14:textId="77777777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2" w:right="-108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3174A98B" w14:textId="5B783178" w:rsidR="00D91E80" w:rsidRPr="00917D3D" w:rsidRDefault="00D91E80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0" w:right="-11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17D3D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เมื่อวันที่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917D3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7D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เมษายน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0" w:type="dxa"/>
          </w:tcPr>
          <w:p w14:paraId="6398FA02" w14:textId="0B1C836D" w:rsidR="00D91E80" w:rsidRPr="00917D3D" w:rsidRDefault="00B47EFF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D91E80" w:rsidRPr="00917D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1710" w:type="dxa"/>
          </w:tcPr>
          <w:p w14:paraId="7EBC079F" w14:textId="6F3E86C7" w:rsidR="00D91E80" w:rsidRPr="00917D3D" w:rsidRDefault="00B47EFF" w:rsidP="0091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7"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1E80" w:rsidRPr="00917D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</w:tbl>
    <w:bookmarkEnd w:id="7"/>
    <w:p w14:paraId="7DD58219" w14:textId="4A63F219" w:rsidR="00B84B1A" w:rsidRPr="0070212F" w:rsidRDefault="00B84B1A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ภาระผูกพัน</w:t>
      </w:r>
    </w:p>
    <w:p w14:paraId="3DC2E616" w14:textId="40E20B4B" w:rsidR="00234632" w:rsidRPr="0070212F" w:rsidRDefault="00B47EFF" w:rsidP="00ED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B47EFF">
        <w:rPr>
          <w:rFonts w:asciiTheme="majorBidi" w:hAnsiTheme="majorBidi" w:cstheme="majorBidi"/>
          <w:sz w:val="28"/>
          <w:szCs w:val="28"/>
        </w:rPr>
        <w:t>28</w:t>
      </w:r>
      <w:r w:rsidR="00234632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1</w:t>
      </w:r>
      <w:r w:rsidR="00234632" w:rsidRPr="0070212F">
        <w:rPr>
          <w:rFonts w:asciiTheme="majorBidi" w:hAnsiTheme="majorBidi" w:cstheme="majorBidi"/>
          <w:sz w:val="28"/>
          <w:szCs w:val="28"/>
        </w:rPr>
        <w:tab/>
      </w:r>
      <w:r w:rsidR="00234632" w:rsidRPr="0070212F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</w:t>
      </w:r>
    </w:p>
    <w:p w14:paraId="7901B986" w14:textId="271A90E1" w:rsidR="006F0073" w:rsidRDefault="00234632" w:rsidP="0005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B47EFF" w:rsidRPr="00B47EFF">
        <w:rPr>
          <w:rFonts w:ascii="Angsana New" w:hAnsi="Angsana New"/>
          <w:spacing w:val="-2"/>
          <w:sz w:val="28"/>
          <w:szCs w:val="28"/>
        </w:rPr>
        <w:t>31</w:t>
      </w: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B47EFF" w:rsidRPr="00B47EFF">
        <w:rPr>
          <w:rFonts w:ascii="Angsana New" w:hAnsi="Angsana New"/>
          <w:spacing w:val="-2"/>
          <w:sz w:val="28"/>
          <w:szCs w:val="28"/>
        </w:rPr>
        <w:t>2568</w:t>
      </w: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 มีภาระผูกพันเกี่ยวกับรายจ่ายฝ่ายทุนจํานวนเงิน</w:t>
      </w:r>
      <w:r w:rsidR="008604E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47EFF" w:rsidRPr="00B47EFF">
        <w:rPr>
          <w:rFonts w:ascii="Angsana New" w:hAnsi="Angsana New"/>
          <w:spacing w:val="-2"/>
          <w:sz w:val="28"/>
          <w:szCs w:val="28"/>
        </w:rPr>
        <w:t>2</w:t>
      </w:r>
      <w:r w:rsidR="008604E4">
        <w:rPr>
          <w:rFonts w:ascii="Angsana New" w:hAnsi="Angsana New"/>
          <w:spacing w:val="-2"/>
          <w:sz w:val="28"/>
          <w:szCs w:val="28"/>
          <w:cs/>
        </w:rPr>
        <w:t>.</w:t>
      </w:r>
      <w:r w:rsidR="00B47EFF" w:rsidRPr="00B47EFF">
        <w:rPr>
          <w:rFonts w:ascii="Angsana New" w:hAnsi="Angsana New"/>
          <w:spacing w:val="-2"/>
          <w:sz w:val="28"/>
          <w:szCs w:val="28"/>
        </w:rPr>
        <w:t>59</w:t>
      </w:r>
      <w:r w:rsidR="008604E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613D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5613D0">
        <w:rPr>
          <w:rFonts w:ascii="Angsana New" w:hAnsi="Angsana New"/>
          <w:spacing w:val="-2"/>
          <w:sz w:val="28"/>
          <w:szCs w:val="28"/>
          <w:cs/>
        </w:rPr>
        <w:t>ที่เกี่ยวข้องกับ</w:t>
      </w:r>
      <w:r w:rsidR="00020F42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25DFD">
        <w:rPr>
          <w:rFonts w:ascii="Angsana New" w:hAnsi="Angsana New" w:hint="cs"/>
          <w:spacing w:val="-2"/>
          <w:sz w:val="28"/>
          <w:szCs w:val="28"/>
          <w:cs/>
        </w:rPr>
        <w:t>สร้างและ</w:t>
      </w:r>
      <w:r w:rsidR="00020F42">
        <w:rPr>
          <w:rFonts w:ascii="Angsana New" w:hAnsi="Angsana New" w:hint="cs"/>
          <w:spacing w:val="-2"/>
          <w:sz w:val="28"/>
          <w:szCs w:val="28"/>
          <w:cs/>
        </w:rPr>
        <w:t>ตกแต่งร้าน</w:t>
      </w:r>
      <w:r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="00B47EFF" w:rsidRPr="00B47EFF">
        <w:rPr>
          <w:rFonts w:ascii="Angsana New" w:hAnsi="Angsana New"/>
          <w:spacing w:val="-2"/>
          <w:sz w:val="28"/>
          <w:szCs w:val="28"/>
        </w:rPr>
        <w:t>2567</w:t>
      </w:r>
      <w:r>
        <w:rPr>
          <w:rFonts w:ascii="Angsana New" w:hAnsi="Angsana New"/>
          <w:spacing w:val="-2"/>
          <w:sz w:val="28"/>
          <w:szCs w:val="28"/>
          <w:cs/>
        </w:rPr>
        <w:t xml:space="preserve">: </w:t>
      </w:r>
      <w:r>
        <w:rPr>
          <w:rFonts w:ascii="Angsana New" w:hAnsi="Angsana New" w:hint="cs"/>
          <w:spacing w:val="-2"/>
          <w:sz w:val="28"/>
          <w:szCs w:val="28"/>
          <w:cs/>
        </w:rPr>
        <w:t>ไม่มี)</w:t>
      </w:r>
    </w:p>
    <w:p w14:paraId="3ABCCB57" w14:textId="77777777" w:rsidR="006F0073" w:rsidRDefault="006F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02ECE881" w14:textId="5F88FF4D" w:rsidR="00722ECA" w:rsidRPr="0070212F" w:rsidRDefault="00B47EF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7EFF">
        <w:rPr>
          <w:rFonts w:asciiTheme="majorBidi" w:hAnsiTheme="majorBidi" w:cstheme="majorBidi"/>
          <w:sz w:val="28"/>
          <w:szCs w:val="28"/>
        </w:rPr>
        <w:t>28</w:t>
      </w:r>
      <w:r w:rsidR="00722ECA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2</w:t>
      </w:r>
      <w:r w:rsidR="00722ECA" w:rsidRPr="0070212F">
        <w:rPr>
          <w:rFonts w:asciiTheme="majorBidi" w:hAnsiTheme="majorBidi" w:cstheme="majorBidi"/>
          <w:sz w:val="28"/>
          <w:szCs w:val="28"/>
          <w:cs/>
        </w:rPr>
        <w:tab/>
        <w:t>ภาระผูกพันเกี่ยวกับสัญญาเช่า</w:t>
      </w:r>
      <w:r w:rsidR="00CC0749" w:rsidRPr="0070212F">
        <w:rPr>
          <w:rFonts w:asciiTheme="majorBidi" w:hAnsiTheme="majorBidi" w:cstheme="majorBidi" w:hint="cs"/>
          <w:sz w:val="28"/>
          <w:szCs w:val="28"/>
          <w:cs/>
        </w:rPr>
        <w:t>และสัญญาบริการ</w:t>
      </w:r>
    </w:p>
    <w:p w14:paraId="08998E7A" w14:textId="139D9BB8" w:rsidR="00CC0749" w:rsidRPr="0070212F" w:rsidRDefault="00CC0749" w:rsidP="002E0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/>
          <w:sz w:val="28"/>
          <w:szCs w:val="28"/>
          <w:cs/>
        </w:rPr>
        <w:t xml:space="preserve">กลุ่มบริษัทได้ทำสัญญาเช่าอุปกรณ์ที่มีมูลค่าต่ำ และสัญญาบริการ โดยมีอายุสัญญาเฉลี่ยประมาณ </w:t>
      </w:r>
      <w:r w:rsidR="00B47EFF" w:rsidRPr="00B47EFF">
        <w:rPr>
          <w:rFonts w:asciiTheme="majorBidi" w:hAnsiTheme="majorBidi"/>
          <w:sz w:val="28"/>
          <w:szCs w:val="28"/>
        </w:rPr>
        <w:t>1</w:t>
      </w:r>
      <w:r w:rsidRPr="0070212F">
        <w:rPr>
          <w:rFonts w:asciiTheme="majorBidi" w:hAnsiTheme="majorBidi"/>
          <w:sz w:val="28"/>
          <w:szCs w:val="28"/>
          <w:cs/>
        </w:rPr>
        <w:t xml:space="preserve"> - </w:t>
      </w:r>
      <w:r w:rsidR="00B47EFF" w:rsidRPr="00B47EFF">
        <w:rPr>
          <w:rFonts w:asciiTheme="majorBidi" w:hAnsiTheme="majorBidi"/>
          <w:sz w:val="28"/>
          <w:szCs w:val="28"/>
        </w:rPr>
        <w:t>5</w:t>
      </w:r>
      <w:r w:rsidRPr="0070212F">
        <w:rPr>
          <w:rFonts w:asciiTheme="majorBidi" w:hAnsiTheme="majorBidi"/>
          <w:sz w:val="28"/>
          <w:szCs w:val="28"/>
          <w:cs/>
        </w:rPr>
        <w:t xml:space="preserve"> ปี สัญญาดังกล่าวไม่สามารถบอกเลิกได้ เว้นแต่จะได้รับความยินยอมจากคู่สัญญาทั้งสองฝ่าย</w:t>
      </w:r>
    </w:p>
    <w:p w14:paraId="02CC648F" w14:textId="57C924D6" w:rsidR="00204FB1" w:rsidRPr="0070212F" w:rsidRDefault="00595016" w:rsidP="000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/>
          <w:sz w:val="28"/>
          <w:szCs w:val="28"/>
          <w:cs/>
        </w:rPr>
        <w:t xml:space="preserve">จำนวนเงินขั้นต่ำที่ต้องจ่ายในอนาคตทั้งสิ้น ณ วันที่ </w:t>
      </w:r>
      <w:r w:rsidR="00B47EFF" w:rsidRPr="00B47EFF">
        <w:rPr>
          <w:rFonts w:asciiTheme="majorBidi" w:hAnsiTheme="majorBidi"/>
          <w:sz w:val="28"/>
          <w:szCs w:val="28"/>
        </w:rPr>
        <w:t>31</w:t>
      </w:r>
      <w:r w:rsidR="00EE0CAB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70212F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7880" w:type="dxa"/>
        <w:tblInd w:w="12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5"/>
        <w:gridCol w:w="1200"/>
        <w:gridCol w:w="160"/>
        <w:gridCol w:w="1199"/>
        <w:gridCol w:w="159"/>
        <w:gridCol w:w="1199"/>
        <w:gridCol w:w="159"/>
        <w:gridCol w:w="1199"/>
      </w:tblGrid>
      <w:tr w:rsidR="00DC281B" w:rsidRPr="00917D3D" w14:paraId="4488A2B8" w14:textId="77777777" w:rsidTr="00FD29C3">
        <w:trPr>
          <w:tblHeader/>
        </w:trPr>
        <w:tc>
          <w:tcPr>
            <w:tcW w:w="2605" w:type="dxa"/>
          </w:tcPr>
          <w:p w14:paraId="5251B04D" w14:textId="77777777" w:rsidR="00DC281B" w:rsidRPr="00917D3D" w:rsidRDefault="00DC281B" w:rsidP="00FD29C3">
            <w:pPr>
              <w:pStyle w:val="BodyText"/>
              <w:tabs>
                <w:tab w:val="clear" w:pos="907"/>
              </w:tabs>
              <w:spacing w:after="0" w:line="320" w:lineRule="exact"/>
              <w:ind w:left="90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right w:val="nil"/>
            </w:tcBorders>
          </w:tcPr>
          <w:p w14:paraId="22E55550" w14:textId="77777777" w:rsidR="00DC281B" w:rsidRPr="00917D3D" w:rsidRDefault="00DC281B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5306A1A6" w14:textId="77777777" w:rsidR="00DC281B" w:rsidRPr="00917D3D" w:rsidRDefault="00DC281B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right w:val="nil"/>
            </w:tcBorders>
          </w:tcPr>
          <w:p w14:paraId="40743100" w14:textId="566007C3" w:rsidR="00DC281B" w:rsidRPr="00917D3D" w:rsidRDefault="00DC281B" w:rsidP="00FD29C3">
            <w:pPr>
              <w:pStyle w:val="BodyText"/>
              <w:tabs>
                <w:tab w:val="clear" w:pos="2580"/>
              </w:tabs>
              <w:spacing w:after="0" w:line="320" w:lineRule="exact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7D3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917D3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17D3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</w:t>
            </w:r>
            <w:r w:rsidRPr="00917D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917D3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647DC9" w:rsidRPr="00917D3D" w14:paraId="0D2278C2" w14:textId="77777777" w:rsidTr="00FD29C3">
        <w:trPr>
          <w:tblHeader/>
        </w:trPr>
        <w:tc>
          <w:tcPr>
            <w:tcW w:w="2605" w:type="dxa"/>
          </w:tcPr>
          <w:p w14:paraId="54D2650A" w14:textId="77777777" w:rsidR="00647DC9" w:rsidRPr="00917D3D" w:rsidRDefault="00647DC9" w:rsidP="00FD29C3">
            <w:pPr>
              <w:pStyle w:val="BodyText"/>
              <w:tabs>
                <w:tab w:val="clear" w:pos="907"/>
              </w:tabs>
              <w:spacing w:after="0" w:line="320" w:lineRule="exact"/>
              <w:ind w:left="90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B04DB" w14:textId="12B08A46" w:rsidR="00647DC9" w:rsidRPr="00917D3D" w:rsidRDefault="00335278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7D3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5875FF54" w14:textId="77777777" w:rsidR="00647DC9" w:rsidRPr="00917D3D" w:rsidRDefault="00647DC9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11514" w14:textId="12A274EB" w:rsidR="00647DC9" w:rsidRPr="00917D3D" w:rsidRDefault="004107DE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7D3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7DC9" w:rsidRPr="00917D3D" w14:paraId="24E39E5D" w14:textId="77777777" w:rsidTr="00FD29C3">
        <w:trPr>
          <w:tblHeader/>
        </w:trPr>
        <w:tc>
          <w:tcPr>
            <w:tcW w:w="2605" w:type="dxa"/>
          </w:tcPr>
          <w:p w14:paraId="7E7F71CE" w14:textId="77777777" w:rsidR="00647DC9" w:rsidRPr="00917D3D" w:rsidRDefault="00647DC9" w:rsidP="00FD29C3">
            <w:pPr>
              <w:pStyle w:val="BodyText"/>
              <w:tabs>
                <w:tab w:val="clear" w:pos="907"/>
              </w:tabs>
              <w:spacing w:after="0" w:line="320" w:lineRule="exact"/>
              <w:ind w:left="90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DE90A" w14:textId="7AF75AF0" w:rsidR="00647DC9" w:rsidRPr="00917D3D" w:rsidRDefault="00B47EFF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3422128E" w14:textId="77777777" w:rsidR="00647DC9" w:rsidRPr="00917D3D" w:rsidRDefault="00647DC9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E970C" w14:textId="32441986" w:rsidR="00647DC9" w:rsidRPr="00917D3D" w:rsidRDefault="00B47EFF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08656973" w14:textId="77777777" w:rsidR="00647DC9" w:rsidRPr="00917D3D" w:rsidRDefault="00647DC9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B1C32" w14:textId="0D12574A" w:rsidR="00647DC9" w:rsidRPr="00917D3D" w:rsidRDefault="00B47EFF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4C58594" w14:textId="77777777" w:rsidR="00647DC9" w:rsidRPr="00917D3D" w:rsidRDefault="00647DC9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24952" w14:textId="3AA1D1BB" w:rsidR="00647DC9" w:rsidRPr="00917D3D" w:rsidRDefault="00B47EFF" w:rsidP="00FD29C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854B55" w:rsidRPr="00917D3D" w14:paraId="42F919EB" w14:textId="77777777" w:rsidTr="00B460E9">
        <w:tc>
          <w:tcPr>
            <w:tcW w:w="2605" w:type="dxa"/>
          </w:tcPr>
          <w:p w14:paraId="5331A608" w14:textId="5971A80B" w:rsidR="00854B55" w:rsidRPr="00917D3D" w:rsidRDefault="00854B55" w:rsidP="00854B55">
            <w:pPr>
              <w:pStyle w:val="1-Number"/>
              <w:spacing w:line="32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54B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จ่ายชําระภายใน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54B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32BB5128" w14:textId="796C1A1E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491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0" w:type="dxa"/>
          </w:tcPr>
          <w:p w14:paraId="5725339C" w14:textId="77777777" w:rsidR="00854B55" w:rsidRPr="00917D3D" w:rsidRDefault="00854B55" w:rsidP="00854B55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4939DDD5" w14:textId="32CC3B8B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54B55" w:rsidRPr="00917D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9" w:type="dxa"/>
          </w:tcPr>
          <w:p w14:paraId="4C001F60" w14:textId="77777777" w:rsidR="00854B55" w:rsidRPr="00917D3D" w:rsidRDefault="00854B55" w:rsidP="00854B55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C08E67" w14:textId="234BED1F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DC23E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9" w:type="dxa"/>
          </w:tcPr>
          <w:p w14:paraId="6523C7CD" w14:textId="77777777" w:rsidR="00854B55" w:rsidRPr="00917D3D" w:rsidRDefault="00854B55" w:rsidP="00854B55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28B50121" w14:textId="20B2305A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54B55" w:rsidRPr="00917D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54B55" w:rsidRPr="00917D3D" w14:paraId="06453197" w14:textId="77777777" w:rsidTr="00B460E9">
        <w:tc>
          <w:tcPr>
            <w:tcW w:w="2605" w:type="dxa"/>
          </w:tcPr>
          <w:p w14:paraId="6964186C" w14:textId="3B4AD73D" w:rsidR="00854B55" w:rsidRPr="00917D3D" w:rsidRDefault="00854B55" w:rsidP="00854B55">
            <w:pPr>
              <w:pStyle w:val="1-Number"/>
              <w:spacing w:line="320" w:lineRule="exact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B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จ่ายชําระมากกว่า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54B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ปีแต่ไม่เกิน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54B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4009CF16" w14:textId="6E9B4001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C23E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60" w:type="dxa"/>
          </w:tcPr>
          <w:p w14:paraId="535A4F64" w14:textId="77777777" w:rsidR="00854B55" w:rsidRPr="00917D3D" w:rsidRDefault="00854B55" w:rsidP="00854B55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4AA48558" w14:textId="73D3D991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54B55" w:rsidRPr="00917D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9" w:type="dxa"/>
          </w:tcPr>
          <w:p w14:paraId="249C6EE4" w14:textId="77777777" w:rsidR="00854B55" w:rsidRPr="00917D3D" w:rsidRDefault="00854B55" w:rsidP="00854B55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56E637" w14:textId="1FF8D956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DC23E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9" w:type="dxa"/>
          </w:tcPr>
          <w:p w14:paraId="40CA8719" w14:textId="77777777" w:rsidR="00854B55" w:rsidRPr="00917D3D" w:rsidRDefault="00854B55" w:rsidP="00854B55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34ADAFFC" w14:textId="60164FBE" w:rsidR="00854B55" w:rsidRPr="00917D3D" w:rsidRDefault="00B47EFF" w:rsidP="00854B55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54B55" w:rsidRPr="00917D3D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7CD89E93" w14:textId="6521CF33" w:rsidR="002E4C83" w:rsidRPr="0070212F" w:rsidRDefault="00B47EFF" w:rsidP="00DC1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7EFF">
        <w:rPr>
          <w:rFonts w:asciiTheme="majorBidi" w:hAnsiTheme="majorBidi" w:cstheme="majorBidi"/>
          <w:sz w:val="28"/>
          <w:szCs w:val="28"/>
        </w:rPr>
        <w:t>28</w:t>
      </w:r>
      <w:r w:rsidR="002E4C83" w:rsidRPr="0070212F">
        <w:rPr>
          <w:rFonts w:asciiTheme="majorBidi" w:hAnsiTheme="majorBidi"/>
          <w:sz w:val="28"/>
          <w:szCs w:val="28"/>
          <w:cs/>
        </w:rPr>
        <w:t>.</w:t>
      </w:r>
      <w:r w:rsidRPr="00B47EFF">
        <w:rPr>
          <w:rFonts w:asciiTheme="majorBidi" w:hAnsiTheme="majorBidi" w:cstheme="majorBidi"/>
          <w:sz w:val="28"/>
          <w:szCs w:val="28"/>
        </w:rPr>
        <w:t>3</w:t>
      </w:r>
      <w:r w:rsidR="005F2AB8" w:rsidRPr="0070212F">
        <w:rPr>
          <w:rFonts w:asciiTheme="majorBidi" w:hAnsiTheme="majorBidi" w:cstheme="majorBidi"/>
          <w:sz w:val="28"/>
          <w:szCs w:val="28"/>
        </w:rPr>
        <w:tab/>
      </w:r>
      <w:r w:rsidR="002E4C83" w:rsidRPr="0070212F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ภาระผูกพันเกี่ยวกับสัญญาการให้สิทธิและสัญญารับบริการจัดหาสินค้า</w:t>
      </w:r>
    </w:p>
    <w:p w14:paraId="1D485AA6" w14:textId="3264F295" w:rsidR="00FE77DC" w:rsidRPr="008349B9" w:rsidRDefault="00FE77DC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349B9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สัญญาการให้สิทธิ</w:t>
      </w:r>
    </w:p>
    <w:p w14:paraId="7BCA65D9" w14:textId="773CB4EF" w:rsidR="00FE77DC" w:rsidRPr="0070212F" w:rsidRDefault="00732BFE" w:rsidP="00F95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/>
          <w:sz w:val="28"/>
          <w:szCs w:val="28"/>
          <w:cs/>
        </w:rPr>
        <w:t>บริษัทได้ทำสัญญาหลายฉบับในการรับสิทธิในการใช้ตราสินค้า ออกแบบ ผลิตและจัดจำหน่ายผลิตภัณฑ์ภายใต้ตราสินค้าของผู้ให้สิทธิ บริษัทผูกพันที่จะต้องจ่ายค่าตอบแทนให้แก่คู่สัญญาตามเงื่อนไขที่ระบุในสัญญา</w:t>
      </w:r>
    </w:p>
    <w:p w14:paraId="1EB223FB" w14:textId="5D522E35" w:rsidR="00FE77DC" w:rsidRPr="008349B9" w:rsidRDefault="00FE77DC" w:rsidP="00834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349B9">
        <w:rPr>
          <w:rFonts w:asciiTheme="majorBidi" w:hAnsiTheme="majorBidi" w:cstheme="majorBidi"/>
          <w:i/>
          <w:iCs/>
          <w:sz w:val="28"/>
          <w:szCs w:val="28"/>
          <w:cs/>
        </w:rPr>
        <w:t>สัญญารับบริการจัดหาสินค้า</w:t>
      </w:r>
    </w:p>
    <w:p w14:paraId="331B0843" w14:textId="16F0FE64" w:rsidR="00FE77DC" w:rsidRPr="0070212F" w:rsidRDefault="00732BFE" w:rsidP="000E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/>
          <w:sz w:val="28"/>
          <w:szCs w:val="28"/>
          <w:cs/>
        </w:rPr>
        <w:t>บริษัทได้ทำสัญญารับบริการจัดหาสินค้ากับผู้ให้บริการรายหนึ่ง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บริษัทผูกพันที่จะต้องจ่ายค่าบริการให้แก่คู่สัญญาตามเงื่อนไขที่ระบุในสัญญา</w:t>
      </w:r>
    </w:p>
    <w:p w14:paraId="6F485C5A" w14:textId="3BE15649" w:rsidR="00B84B1A" w:rsidRPr="0070212F" w:rsidRDefault="00B84B1A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460BD08C" w14:textId="453F3779" w:rsidR="00A03E5F" w:rsidRDefault="00A03E5F" w:rsidP="001C4FC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bookmarkStart w:id="8" w:name="_Hlk61340784"/>
      <w:r w:rsidRPr="0070212F">
        <w:rPr>
          <w:rFonts w:asciiTheme="majorBidi" w:hAnsiTheme="majorBidi" w:cstheme="majorBidi"/>
          <w:sz w:val="28"/>
          <w:szCs w:val="28"/>
          <w:cs/>
        </w:rPr>
        <w:t>ตราสารอนุพันธ์</w:t>
      </w:r>
      <w:bookmarkEnd w:id="8"/>
    </w:p>
    <w:tbl>
      <w:tblPr>
        <w:tblW w:w="8203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008"/>
        <w:gridCol w:w="144"/>
        <w:gridCol w:w="1008"/>
        <w:gridCol w:w="144"/>
        <w:gridCol w:w="1008"/>
        <w:gridCol w:w="144"/>
        <w:gridCol w:w="1003"/>
      </w:tblGrid>
      <w:tr w:rsidR="005212D6" w:rsidRPr="00F5639C" w14:paraId="3A5CBD36" w14:textId="77777777" w:rsidTr="001C4FCB">
        <w:tc>
          <w:tcPr>
            <w:tcW w:w="3744" w:type="dxa"/>
          </w:tcPr>
          <w:p w14:paraId="2CACC7E7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7DA801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1EA32C52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E8064D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446A0E0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55" w:type="dxa"/>
            <w:gridSpan w:val="3"/>
          </w:tcPr>
          <w:p w14:paraId="2496703E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5212D6" w:rsidRPr="00F5639C" w14:paraId="22081904" w14:textId="77777777" w:rsidTr="001C4FCB">
        <w:tc>
          <w:tcPr>
            <w:tcW w:w="3744" w:type="dxa"/>
          </w:tcPr>
          <w:p w14:paraId="12D38D6C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58E522AD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9703AC2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bottom w:val="single" w:sz="4" w:space="0" w:color="auto"/>
            </w:tcBorders>
          </w:tcPr>
          <w:p w14:paraId="118B249B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F5639C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12D6" w:rsidRPr="00F5639C" w14:paraId="24A32733" w14:textId="77777777" w:rsidTr="001C4FCB">
        <w:tc>
          <w:tcPr>
            <w:tcW w:w="3744" w:type="dxa"/>
          </w:tcPr>
          <w:p w14:paraId="2BB4659A" w14:textId="77777777" w:rsidR="005212D6" w:rsidRPr="00272D8F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AA92CC" w14:textId="4D2317DA" w:rsidR="005212D6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4CE6B63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DFA6F30" w14:textId="11056A7A" w:rsidR="005212D6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2B883D16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9C34C2" w14:textId="5D704FDB" w:rsidR="005212D6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7A0C00F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CF4C12A" w14:textId="00FFEEFC" w:rsidR="005212D6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5212D6" w:rsidRPr="00F5639C" w14:paraId="0F3887FF" w14:textId="77777777" w:rsidTr="00CE0B57">
        <w:tc>
          <w:tcPr>
            <w:tcW w:w="3744" w:type="dxa"/>
          </w:tcPr>
          <w:p w14:paraId="2223992F" w14:textId="4BB5CDB9" w:rsidR="005212D6" w:rsidRPr="00272D8F" w:rsidRDefault="00272D8F" w:rsidP="0027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5" w:right="-219" w:hanging="134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72D8F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สินทรัพย์ตราสารอนุพันธ์ที่ไม่ได้กำหนดให้</w:t>
            </w: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br/>
            </w:r>
            <w:r w:rsidRPr="00272D8F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008" w:type="dxa"/>
            <w:vAlign w:val="bottom"/>
          </w:tcPr>
          <w:p w14:paraId="4AB868C1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1F97954C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5474EA4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6BA0AEBC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E5C553E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73ED137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FECEC79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</w:tr>
      <w:tr w:rsidR="007E144C" w:rsidRPr="00F5639C" w14:paraId="1C1498F2" w14:textId="77777777" w:rsidTr="00CE0B57">
        <w:tc>
          <w:tcPr>
            <w:tcW w:w="3744" w:type="dxa"/>
          </w:tcPr>
          <w:p w14:paraId="2C7BB780" w14:textId="7DED367B" w:rsidR="007E144C" w:rsidRPr="00F5639C" w:rsidRDefault="00F8783E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19" w:firstLine="41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8783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13B7A6D" w14:textId="46A3BD23" w:rsidR="007E144C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274</w:t>
            </w:r>
          </w:p>
        </w:tc>
        <w:tc>
          <w:tcPr>
            <w:tcW w:w="144" w:type="dxa"/>
            <w:vAlign w:val="bottom"/>
          </w:tcPr>
          <w:p w14:paraId="01D461AC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BB3AE31" w14:textId="3B2A8651" w:rsidR="007E144C" w:rsidRPr="00F5639C" w:rsidRDefault="008360C9" w:rsidP="008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472E7C2C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D5E83D1" w14:textId="7F375568" w:rsidR="007E144C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274</w:t>
            </w:r>
          </w:p>
        </w:tc>
        <w:tc>
          <w:tcPr>
            <w:tcW w:w="144" w:type="dxa"/>
            <w:vAlign w:val="bottom"/>
          </w:tcPr>
          <w:p w14:paraId="0DF3CEFB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5D5835CB" w14:textId="0831104F" w:rsidR="007E144C" w:rsidRPr="00F5639C" w:rsidRDefault="008360C9" w:rsidP="008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7E144C" w:rsidRPr="00F5639C" w14:paraId="2C08458D" w14:textId="77777777" w:rsidTr="00CE0B57">
        <w:tc>
          <w:tcPr>
            <w:tcW w:w="3744" w:type="dxa"/>
          </w:tcPr>
          <w:p w14:paraId="5E6F1C3C" w14:textId="4544B272" w:rsidR="007E144C" w:rsidRPr="00F5639C" w:rsidRDefault="007E144C" w:rsidP="0031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5" w:right="-219" w:hanging="134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79B0AAD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41F589BB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3B1A095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506A18D8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147F076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FE0981E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363861AF" w14:textId="77777777" w:rsidR="007E144C" w:rsidRPr="00F5639C" w:rsidRDefault="007E144C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</w:tr>
      <w:tr w:rsidR="005212D6" w:rsidRPr="00F5639C" w14:paraId="27BA21CA" w14:textId="77777777" w:rsidTr="002A1A88">
        <w:tc>
          <w:tcPr>
            <w:tcW w:w="3744" w:type="dxa"/>
          </w:tcPr>
          <w:p w14:paraId="06C5F14C" w14:textId="668F1EEB" w:rsidR="005212D6" w:rsidRPr="00F5639C" w:rsidRDefault="00C065D7" w:rsidP="00C0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5" w:right="-219" w:hanging="134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130F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หนี้สินตราสารอนุพันธ์ที่ไม่ได้กำหนดให้</w:t>
            </w: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br/>
            </w:r>
            <w:r w:rsidRPr="003130F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008" w:type="dxa"/>
            <w:vAlign w:val="bottom"/>
          </w:tcPr>
          <w:p w14:paraId="72C691CD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46D45138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3CB2F9" w14:textId="7E5B66FB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65AAEE4B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984AC67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1D6E09C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B737772" w14:textId="71EF2495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</w:tr>
      <w:tr w:rsidR="005212D6" w:rsidRPr="00F5639C" w14:paraId="15D442C2" w14:textId="77777777" w:rsidTr="002A1A88">
        <w:tc>
          <w:tcPr>
            <w:tcW w:w="3744" w:type="dxa"/>
          </w:tcPr>
          <w:p w14:paraId="2ED48E9E" w14:textId="37FC7B8D" w:rsidR="005212D6" w:rsidRPr="00F5639C" w:rsidRDefault="00F86FAD" w:rsidP="00D5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19" w:firstLine="41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8783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B700D34" w14:textId="5B802AD5" w:rsidR="005212D6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5</w:t>
            </w:r>
            <w:r w:rsidR="00A137DD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023</w:t>
            </w:r>
          </w:p>
        </w:tc>
        <w:tc>
          <w:tcPr>
            <w:tcW w:w="144" w:type="dxa"/>
            <w:vAlign w:val="bottom"/>
          </w:tcPr>
          <w:p w14:paraId="04B75A83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918062C" w14:textId="6979352A" w:rsidR="005212D6" w:rsidRPr="00EC431D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643</w:t>
            </w:r>
          </w:p>
        </w:tc>
        <w:tc>
          <w:tcPr>
            <w:tcW w:w="144" w:type="dxa"/>
            <w:vAlign w:val="bottom"/>
          </w:tcPr>
          <w:p w14:paraId="79B16A65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64BAF89" w14:textId="6ED782E1" w:rsidR="005212D6" w:rsidRPr="00F563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5</w:t>
            </w:r>
            <w:r w:rsidR="00A137DD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,</w:t>
            </w: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023</w:t>
            </w:r>
          </w:p>
        </w:tc>
        <w:tc>
          <w:tcPr>
            <w:tcW w:w="144" w:type="dxa"/>
            <w:vAlign w:val="bottom"/>
          </w:tcPr>
          <w:p w14:paraId="4099E493" w14:textId="77777777" w:rsidR="005212D6" w:rsidRPr="00F5639C" w:rsidRDefault="005212D6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6AE2B204" w14:textId="20305A5C" w:rsidR="005212D6" w:rsidRPr="00EC431D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  <w:t>643</w:t>
            </w:r>
          </w:p>
        </w:tc>
      </w:tr>
    </w:tbl>
    <w:p w14:paraId="0176F026" w14:textId="77777777" w:rsidR="00A03E5F" w:rsidRPr="00426CE4" w:rsidRDefault="00A03E5F" w:rsidP="00A2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26CE4">
        <w:rPr>
          <w:rFonts w:asciiTheme="majorBidi" w:hAnsiTheme="majorBidi" w:cstheme="majorBidi"/>
          <w:i/>
          <w:iCs/>
          <w:sz w:val="28"/>
          <w:szCs w:val="28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4AE7998D" w14:textId="770191E1" w:rsidR="00A03E5F" w:rsidRPr="0070212F" w:rsidRDefault="00A03E5F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</w:t>
      </w:r>
      <w:r w:rsidR="007F4A38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ของรายการอ้างอิงซึ่งมีอายุสัญญาโดยทั่วไปตั้งแต่ </w:t>
      </w:r>
      <w:r w:rsidR="00B47EFF" w:rsidRPr="00B47EFF">
        <w:rPr>
          <w:rFonts w:asciiTheme="majorBidi" w:hAnsiTheme="majorBidi" w:cstheme="majorBidi"/>
          <w:sz w:val="28"/>
          <w:szCs w:val="28"/>
        </w:rPr>
        <w:t>1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เดือนถึง </w:t>
      </w:r>
      <w:r w:rsidR="00B47EFF" w:rsidRPr="00B47EFF">
        <w:rPr>
          <w:rFonts w:asciiTheme="majorBidi" w:hAnsiTheme="majorBidi" w:cstheme="majorBidi"/>
          <w:sz w:val="28"/>
          <w:szCs w:val="28"/>
        </w:rPr>
        <w:t>12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0107B98E" w14:textId="77777777" w:rsidR="00276EB7" w:rsidRPr="0070212F" w:rsidRDefault="00276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70212F">
        <w:rPr>
          <w:rFonts w:asciiTheme="majorBidi" w:hAnsiTheme="majorBidi"/>
          <w:sz w:val="32"/>
          <w:szCs w:val="32"/>
          <w:cs/>
        </w:rPr>
        <w:br w:type="page"/>
      </w:r>
    </w:p>
    <w:p w14:paraId="31FA9575" w14:textId="45D11F59" w:rsidR="002B06DA" w:rsidRPr="0070212F" w:rsidRDefault="002B06DA" w:rsidP="00C07A5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_Hlk57031532"/>
      <w:r w:rsidRPr="0070212F">
        <w:rPr>
          <w:rFonts w:asciiTheme="majorBidi" w:hAnsiTheme="majorBidi" w:cstheme="majorBidi"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  <w:bookmarkEnd w:id="9"/>
    </w:p>
    <w:p w14:paraId="754489A2" w14:textId="491D96E1" w:rsidR="002B06DA" w:rsidRPr="0070212F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E66497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เงินลงทุน </w:t>
      </w:r>
      <w:r w:rsidR="005D4FD6" w:rsidRPr="0070212F">
        <w:rPr>
          <w:rFonts w:asciiTheme="majorBidi" w:hAnsiTheme="majorBidi" w:cstheme="majorBidi"/>
          <w:sz w:val="28"/>
          <w:szCs w:val="28"/>
          <w:cs/>
        </w:rPr>
        <w:t>เงินมัดจำค่าเช่า</w:t>
      </w:r>
      <w:r w:rsidR="00C9539F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B147F4" w:rsidRPr="0070212F">
        <w:rPr>
          <w:rFonts w:asciiTheme="majorBidi" w:hAnsiTheme="majorBidi" w:cstheme="majorBidi"/>
          <w:sz w:val="28"/>
          <w:szCs w:val="28"/>
          <w:cs/>
        </w:rPr>
        <w:t>เจ้าหนี้และหนี้สินตามสัญญาเช่า</w:t>
      </w:r>
      <w:r w:rsidR="00FF5317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1610DC7" w14:textId="77777777" w:rsidR="002B06DA" w:rsidRPr="00E30D5A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E30D5A">
        <w:rPr>
          <w:rFonts w:asciiTheme="majorBidi" w:hAnsiTheme="majorBidi" w:cstheme="majorBidi"/>
          <w:sz w:val="28"/>
          <w:szCs w:val="28"/>
          <w:u w:val="single"/>
          <w:cs/>
        </w:rPr>
        <w:t>ความเสี่ยงด้านเครดิต</w:t>
      </w:r>
    </w:p>
    <w:p w14:paraId="635A63EE" w14:textId="1FD9076E" w:rsidR="002B06DA" w:rsidRPr="0070212F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2E1AB5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เงินฝากกับธนาคารและสถาบันการเงิน และเครื่องมือทางการเงินอื่น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ๆ</w:t>
      </w:r>
      <w:r w:rsidR="007F4A38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โดยจำนวนเงินสูงสุด</w:t>
      </w:r>
      <w:r w:rsidR="00D57BC4">
        <w:rPr>
          <w:rFonts w:asciiTheme="majorBidi" w:hAnsiTheme="majorBidi"/>
          <w:sz w:val="28"/>
          <w:szCs w:val="28"/>
          <w:cs/>
        </w:rPr>
        <w:t xml:space="preserve"> </w:t>
      </w:r>
      <w:r w:rsidR="00D57BC4" w:rsidRPr="0070212F">
        <w:rPr>
          <w:rFonts w:asciiTheme="majorBidi" w:hAnsiTheme="majorBidi" w:cstheme="majorBidi"/>
          <w:sz w:val="28"/>
          <w:szCs w:val="28"/>
          <w:cs/>
        </w:rPr>
        <w:t>ยกเว้นตราสารอนุพันธ์</w:t>
      </w:r>
      <w:r w:rsidR="00D57BC4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จำนวนเงินสูงสุดที่กลุ่มบริษัทอาจต้องสูญเสีย</w:t>
      </w:r>
      <w:r w:rsidR="00AA5239">
        <w:rPr>
          <w:rFonts w:asciiTheme="majorBidi" w:hAnsiTheme="majorBidi" w:cstheme="majorBidi" w:hint="cs"/>
          <w:sz w:val="28"/>
          <w:szCs w:val="28"/>
          <w:cs/>
        </w:rPr>
        <w:t>ได้เปิดเผย</w:t>
      </w:r>
      <w:r w:rsidRPr="0070212F">
        <w:rPr>
          <w:rFonts w:asciiTheme="majorBidi" w:hAnsiTheme="majorBidi" w:cstheme="majorBidi"/>
          <w:sz w:val="28"/>
          <w:szCs w:val="28"/>
          <w:cs/>
        </w:rPr>
        <w:t>ไว้ในหัวข้อความเสี่ยงด้านสภาพคล่อง</w:t>
      </w:r>
      <w:r w:rsidR="00766923" w:rsidRPr="0070212F">
        <w:rPr>
          <w:rFonts w:asciiTheme="majorBidi" w:hAnsiTheme="majorBidi" w:cstheme="majorBidi"/>
          <w:sz w:val="28"/>
          <w:szCs w:val="28"/>
          <w:cs/>
        </w:rPr>
        <w:t xml:space="preserve"> (ถ้ามี)</w:t>
      </w:r>
    </w:p>
    <w:p w14:paraId="1DB89D18" w14:textId="27CE3FCD" w:rsidR="002B06DA" w:rsidRPr="00D85C20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0" w:name="_Hlk61512590"/>
      <w:r w:rsidRPr="00D85C20">
        <w:rPr>
          <w:rFonts w:asciiTheme="majorBidi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4E6F7051" w14:textId="49105790" w:rsidR="002B06DA" w:rsidRPr="0070212F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</w:t>
      </w:r>
      <w:bookmarkStart w:id="11" w:name="_Hlk59433075"/>
    </w:p>
    <w:p w14:paraId="2434C206" w14:textId="5EDFE3CA" w:rsidR="002B06DA" w:rsidRPr="0070212F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bookmarkStart w:id="12" w:name="_Hlk61506846"/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1"/>
      <w:r w:rsidRPr="0070212F">
        <w:rPr>
          <w:rFonts w:asciiTheme="majorBidi" w:hAnsiTheme="majorBidi" w:cstheme="majorBidi"/>
          <w:sz w:val="28"/>
          <w:szCs w:val="28"/>
          <w:cs/>
        </w:rPr>
        <w:t xml:space="preserve"> โดยจัดกลุ่มลูกค้าตามประเภทของลูกค้า</w:t>
      </w:r>
      <w:r w:rsidR="00766923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และอันดับความน่าเชื่อถือของลูกค้า </w:t>
      </w:r>
      <w:bookmarkEnd w:id="12"/>
      <w:r w:rsidR="00F277AA" w:rsidRPr="0070212F">
        <w:rPr>
          <w:rFonts w:asciiTheme="majorBidi" w:hAnsiTheme="majorBidi" w:cstheme="majorBidi"/>
          <w:sz w:val="28"/>
          <w:szCs w:val="28"/>
          <w:cs/>
        </w:rPr>
        <w:t>และปัจจัยอื่นประกอบ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bookmarkEnd w:id="10"/>
    <w:p w14:paraId="1704178E" w14:textId="77777777" w:rsidR="002B06DA" w:rsidRPr="00D85C20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85C20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เครื่องมือทางการเงินและเงินฝากธนาคาร</w:t>
      </w:r>
      <w:r w:rsidRPr="00D85C2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bookmarkStart w:id="13" w:name="_Hlk60739061"/>
    </w:p>
    <w:bookmarkEnd w:id="13"/>
    <w:p w14:paraId="13085EFB" w14:textId="77777777" w:rsidR="002B06DA" w:rsidRPr="0070212F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กลุ่มบริษัทบริหารความเสี่ยงด้านเครดิตที่เกี่ยวข้องกับ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>ยอดเงินฝาก</w:t>
      </w:r>
      <w:r w:rsidRPr="0070212F">
        <w:rPr>
          <w:rFonts w:asciiTheme="majorBidi" w:hAnsiTheme="majorBidi" w:cstheme="majorBidi"/>
          <w:sz w:val="28"/>
          <w:szCs w:val="28"/>
          <w:cs/>
        </w:rPr>
        <w:t>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308618" w14:textId="77777777" w:rsidR="002B06DA" w:rsidRPr="0070212F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กลุ่มบริษัทมีความเสี่ยงด้านเครดิตของตราสารหนี้และตราสารอนุพันธ์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>ในระดับต่ำ</w:t>
      </w:r>
      <w:r w:rsidRPr="0070212F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เนื่องจากคู่สัญญาเป็นธนาคารที่มีอันดับความน่าเชื่อถือด้านเครดิตที่อยู่ในระดับสูง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795286D" w14:textId="78A85563" w:rsidR="002B06DA" w:rsidRPr="001D47DE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D47DE">
        <w:rPr>
          <w:rFonts w:asciiTheme="majorBidi" w:hAnsiTheme="majorBidi" w:cstheme="majorBidi"/>
          <w:sz w:val="28"/>
          <w:szCs w:val="28"/>
          <w:u w:val="single"/>
          <w:cs/>
        </w:rPr>
        <w:t>ความเสี่ยงด้านตลาด</w:t>
      </w:r>
    </w:p>
    <w:p w14:paraId="703CB20A" w14:textId="77777777" w:rsidR="002B06DA" w:rsidRPr="0070212F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>เกี่ยวกับ</w:t>
      </w:r>
      <w:r w:rsidR="00262991" w:rsidRPr="0070212F">
        <w:rPr>
          <w:rFonts w:asciiTheme="majorBidi" w:hAnsiTheme="majorBidi" w:cstheme="majorBidi"/>
          <w:sz w:val="28"/>
          <w:szCs w:val="28"/>
          <w:cs/>
        </w:rPr>
        <w:t>ราคา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>สินค้าสำเร็จรูป กลุ่มบริษัทได้ติดตามการเปลี่ยนแปลงของราคาอย่างใกล้ชิด</w:t>
      </w:r>
      <w:r w:rsidR="00262991" w:rsidRPr="0070212F">
        <w:rPr>
          <w:rFonts w:asciiTheme="majorBidi" w:hAnsiTheme="majorBidi" w:cstheme="majorBidi"/>
          <w:sz w:val="28"/>
          <w:szCs w:val="28"/>
          <w:cs/>
        </w:rPr>
        <w:t>เพื่อ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>ประกอบการวางแผนสั่งซื้อ</w:t>
      </w:r>
    </w:p>
    <w:p w14:paraId="63871EAB" w14:textId="77777777" w:rsidR="002B06DA" w:rsidRPr="007C1255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C1255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51B07BD5" w14:textId="6EBE0C32" w:rsidR="001A327A" w:rsidRDefault="00766923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45345" w:rsidRPr="0070212F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</w:t>
      </w:r>
      <w:r w:rsidR="00B45345" w:rsidRPr="0070212F">
        <w:rPr>
          <w:rFonts w:asciiTheme="majorBidi" w:hAnsiTheme="majorBidi" w:cstheme="majorBidi"/>
          <w:sz w:val="28"/>
          <w:szCs w:val="28"/>
          <w:cs/>
        </w:rPr>
        <w:t>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0BE6C923" w14:textId="77777777" w:rsidR="001A327A" w:rsidRDefault="001A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A8B81ED" w14:textId="7AFDBC11" w:rsidR="00B45345" w:rsidRPr="0070212F" w:rsidRDefault="00B45345" w:rsidP="00EE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="0022665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226653" w:rsidRPr="0070212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="0059365F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314" w:type="dxa"/>
        <w:tblInd w:w="12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1200"/>
        <w:gridCol w:w="160"/>
        <w:gridCol w:w="1199"/>
        <w:gridCol w:w="159"/>
        <w:gridCol w:w="1332"/>
        <w:gridCol w:w="159"/>
        <w:gridCol w:w="1320"/>
      </w:tblGrid>
      <w:tr w:rsidR="00CF51D3" w:rsidRPr="009678EA" w14:paraId="2DC4B268" w14:textId="77777777" w:rsidTr="00EA19AC">
        <w:trPr>
          <w:tblHeader/>
        </w:trPr>
        <w:tc>
          <w:tcPr>
            <w:tcW w:w="2785" w:type="dxa"/>
          </w:tcPr>
          <w:p w14:paraId="426F2EF1" w14:textId="756A2A4F" w:rsidR="00CF51D3" w:rsidRPr="009678EA" w:rsidRDefault="00CB0E64" w:rsidP="009678EA">
            <w:pPr>
              <w:pStyle w:val="BodyText"/>
              <w:tabs>
                <w:tab w:val="clear" w:pos="907"/>
                <w:tab w:val="clear" w:pos="1644"/>
                <w:tab w:val="clear" w:pos="2807"/>
                <w:tab w:val="left" w:pos="2695"/>
              </w:tabs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78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AED0" w14:textId="43AEF0F9" w:rsidR="00CF51D3" w:rsidRPr="009678EA" w:rsidRDefault="00CF51D3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78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9" w:type="dxa"/>
          </w:tcPr>
          <w:p w14:paraId="5107448B" w14:textId="77777777" w:rsidR="00CF51D3" w:rsidRPr="009678EA" w:rsidRDefault="00CF51D3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6050" w14:textId="4659007D" w:rsidR="00CF51D3" w:rsidRPr="009678EA" w:rsidRDefault="00CF51D3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78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CF51D3" w:rsidRPr="009678EA" w14:paraId="5F829F19" w14:textId="77777777" w:rsidTr="00EA19AC">
        <w:trPr>
          <w:tblHeader/>
        </w:trPr>
        <w:tc>
          <w:tcPr>
            <w:tcW w:w="2785" w:type="dxa"/>
          </w:tcPr>
          <w:p w14:paraId="6DFD1559" w14:textId="25457A1B" w:rsidR="00CF51D3" w:rsidRPr="009678EA" w:rsidRDefault="00CF51D3" w:rsidP="009678EA">
            <w:pPr>
              <w:pStyle w:val="BodyText"/>
              <w:spacing w:after="0" w:line="320" w:lineRule="exact"/>
              <w:ind w:left="84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8E1CF" w14:textId="68400AF7" w:rsidR="00CF51D3" w:rsidRPr="009678EA" w:rsidRDefault="00B47EFF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386B7A06" w14:textId="77777777" w:rsidR="00CF51D3" w:rsidRPr="009678EA" w:rsidRDefault="00CF51D3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4F806" w14:textId="59F33997" w:rsidR="00CF51D3" w:rsidRPr="009678EA" w:rsidRDefault="00B47EFF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211BA85E" w14:textId="77777777" w:rsidR="00CF51D3" w:rsidRPr="009678EA" w:rsidRDefault="00CF51D3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6DBBD" w14:textId="7DA8F3D3" w:rsidR="00CF51D3" w:rsidRPr="009678EA" w:rsidRDefault="00B47EFF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0F8C757" w14:textId="77777777" w:rsidR="00CF51D3" w:rsidRPr="009678EA" w:rsidRDefault="00CF51D3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41ABD" w14:textId="76A049E3" w:rsidR="00CF51D3" w:rsidRPr="009678EA" w:rsidRDefault="00B47EFF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40779" w:rsidRPr="009678EA" w14:paraId="374D448D" w14:textId="77777777" w:rsidTr="00EA19AC">
        <w:tc>
          <w:tcPr>
            <w:tcW w:w="2785" w:type="dxa"/>
            <w:vAlign w:val="bottom"/>
          </w:tcPr>
          <w:p w14:paraId="311E6523" w14:textId="4C338AA9" w:rsidR="00C40779" w:rsidRPr="009678EA" w:rsidRDefault="00C40779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1ACE7F" w14:textId="632426BB" w:rsidR="00C40779" w:rsidRPr="009678EA" w:rsidRDefault="007F18F9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78E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C40779" w:rsidRPr="009678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  <w:r w:rsidRPr="009678E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7D70D5B8" w14:textId="77777777" w:rsidR="00C40779" w:rsidRPr="009678EA" w:rsidRDefault="00C40779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6CC3F026" w14:textId="6E2DF856" w:rsidR="00C40779" w:rsidRPr="009678EA" w:rsidRDefault="007F18F9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78E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C40779" w:rsidRPr="009678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  <w:r w:rsidRPr="009678E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33E0C8D5" w14:textId="77777777" w:rsidR="00C40779" w:rsidRPr="009678EA" w:rsidRDefault="00C40779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gridSpan w:val="3"/>
          </w:tcPr>
          <w:p w14:paraId="03E65B68" w14:textId="636518D1" w:rsidR="00C40779" w:rsidRPr="009678EA" w:rsidRDefault="00391219" w:rsidP="009678EA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78E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C40779" w:rsidRPr="009678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บาทต่อ </w:t>
            </w:r>
            <w:r w:rsidR="00B47EFF"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40779" w:rsidRPr="009678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หน่วยเงินตราต่างประเทศ</w:t>
            </w:r>
            <w:r w:rsidRPr="009678E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CF51D3" w:rsidRPr="009678EA" w14:paraId="761CDC12" w14:textId="77777777" w:rsidTr="00EA19AC">
        <w:tc>
          <w:tcPr>
            <w:tcW w:w="2785" w:type="dxa"/>
            <w:vAlign w:val="bottom"/>
          </w:tcPr>
          <w:p w14:paraId="2A4BAFAA" w14:textId="2625FB5C" w:rsidR="00CF51D3" w:rsidRPr="009678EA" w:rsidRDefault="00C40779" w:rsidP="009678EA">
            <w:pPr>
              <w:pStyle w:val="1-Number"/>
              <w:spacing w:line="320" w:lineRule="exact"/>
              <w:ind w:left="-1" w:right="0"/>
              <w:jc w:val="left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9678E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00" w:type="dxa"/>
          </w:tcPr>
          <w:p w14:paraId="349EC973" w14:textId="283BCFE0" w:rsidR="00CF51D3" w:rsidRPr="009678EA" w:rsidRDefault="00B47EFF" w:rsidP="009678EA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C828A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60" w:type="dxa"/>
          </w:tcPr>
          <w:p w14:paraId="4AA31F90" w14:textId="77777777" w:rsidR="00CF51D3" w:rsidRPr="009678EA" w:rsidRDefault="00CF51D3" w:rsidP="009678EA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6EFEA888" w14:textId="0B2CDD3B" w:rsidR="00CF51D3" w:rsidRPr="009678EA" w:rsidRDefault="00B47EFF" w:rsidP="009678EA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6672" w:rsidRPr="009678E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9" w:type="dxa"/>
          </w:tcPr>
          <w:p w14:paraId="3A9465B7" w14:textId="77777777" w:rsidR="00CF51D3" w:rsidRPr="009678EA" w:rsidRDefault="00CF51D3" w:rsidP="009678EA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A0EDE24" w14:textId="4AFEDEA7" w:rsidR="00CF51D3" w:rsidRPr="009678EA" w:rsidRDefault="00B47EFF" w:rsidP="009678EA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="00C828A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</w:p>
        </w:tc>
        <w:tc>
          <w:tcPr>
            <w:tcW w:w="159" w:type="dxa"/>
          </w:tcPr>
          <w:p w14:paraId="576D01EA" w14:textId="77777777" w:rsidR="00CF51D3" w:rsidRPr="009678EA" w:rsidRDefault="00CF51D3" w:rsidP="009678EA">
            <w:pPr>
              <w:pStyle w:val="1-Number"/>
              <w:spacing w:line="320" w:lineRule="exact"/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BEF4AFF" w14:textId="2FFD3778" w:rsidR="00CF51D3" w:rsidRPr="009678EA" w:rsidRDefault="00B47EFF" w:rsidP="009678EA">
            <w:pPr>
              <w:pStyle w:val="1-Number"/>
              <w:tabs>
                <w:tab w:val="clear" w:pos="3735"/>
              </w:tabs>
              <w:spacing w:line="320" w:lineRule="exact"/>
              <w:ind w:right="0" w:hanging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C56672" w:rsidRPr="009678E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</w:tbl>
    <w:p w14:paraId="25399FEC" w14:textId="43C92A8C" w:rsidR="00B45345" w:rsidRPr="0070212F" w:rsidRDefault="00B45345" w:rsidP="00000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="0022665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226653" w:rsidRPr="0070212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="0022665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12F">
        <w:rPr>
          <w:rFonts w:asciiTheme="majorBidi" w:hAnsiTheme="majorBidi" w:cstheme="majorBidi"/>
          <w:sz w:val="28"/>
          <w:szCs w:val="28"/>
          <w:cs/>
        </w:rPr>
        <w:t>มีสัญญาซื้อเงินตราต่างประเทศล่วงหน้าคงเหลือดังนี้</w:t>
      </w:r>
    </w:p>
    <w:tbl>
      <w:tblPr>
        <w:tblW w:w="828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1620"/>
        <w:gridCol w:w="1188"/>
        <w:gridCol w:w="1170"/>
        <w:gridCol w:w="2052"/>
        <w:gridCol w:w="2250"/>
      </w:tblGrid>
      <w:tr w:rsidR="0060558B" w:rsidRPr="0060558B" w14:paraId="29A76438" w14:textId="77777777" w:rsidTr="00B460E9">
        <w:tc>
          <w:tcPr>
            <w:tcW w:w="8280" w:type="dxa"/>
            <w:gridSpan w:val="5"/>
          </w:tcPr>
          <w:p w14:paraId="65131F5F" w14:textId="0EC9839C" w:rsidR="0060558B" w:rsidRPr="0060558B" w:rsidRDefault="0060558B" w:rsidP="00B460E9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0558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0558B" w:rsidRPr="0060558B" w14:paraId="7E8D2252" w14:textId="77777777" w:rsidTr="00B460E9">
        <w:tc>
          <w:tcPr>
            <w:tcW w:w="1620" w:type="dxa"/>
            <w:vAlign w:val="bottom"/>
          </w:tcPr>
          <w:p w14:paraId="15BC709E" w14:textId="77777777" w:rsidR="0060558B" w:rsidRPr="0060558B" w:rsidRDefault="0060558B" w:rsidP="00B460E9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88" w:type="dxa"/>
            <w:vAlign w:val="bottom"/>
          </w:tcPr>
          <w:p w14:paraId="793920AE" w14:textId="77777777" w:rsidR="0060558B" w:rsidRPr="0060558B" w:rsidRDefault="0060558B" w:rsidP="00B460E9">
            <w:pPr>
              <w:tabs>
                <w:tab w:val="clear" w:pos="907"/>
                <w:tab w:val="left" w:pos="88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1FA7B7C3" w14:textId="77777777" w:rsidR="0060558B" w:rsidRPr="0060558B" w:rsidRDefault="0060558B" w:rsidP="00B460E9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052" w:type="dxa"/>
            <w:vAlign w:val="bottom"/>
          </w:tcPr>
          <w:p w14:paraId="004173C2" w14:textId="77777777" w:rsidR="0060558B" w:rsidRPr="0060558B" w:rsidRDefault="0060558B" w:rsidP="00B460E9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250" w:type="dxa"/>
            <w:vAlign w:val="bottom"/>
          </w:tcPr>
          <w:p w14:paraId="6A028AA1" w14:textId="77777777" w:rsidR="0060558B" w:rsidRPr="0060558B" w:rsidRDefault="0060558B" w:rsidP="00B460E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60558B" w:rsidRPr="0060558B" w14:paraId="26B2F595" w14:textId="77777777" w:rsidTr="00B460E9">
        <w:tc>
          <w:tcPr>
            <w:tcW w:w="1620" w:type="dxa"/>
            <w:vAlign w:val="bottom"/>
          </w:tcPr>
          <w:p w14:paraId="076A983B" w14:textId="77777777" w:rsidR="0060558B" w:rsidRPr="0060558B" w:rsidRDefault="0060558B" w:rsidP="00B460E9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1F5ECD67" w14:textId="55BD86D1" w:rsidR="0060558B" w:rsidRPr="0060558B" w:rsidRDefault="009678EA" w:rsidP="00B460E9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60558B"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2FAA437" w14:textId="3318A769" w:rsidR="0060558B" w:rsidRPr="0060558B" w:rsidRDefault="008C1AD7" w:rsidP="00B460E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60558B"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052" w:type="dxa"/>
            <w:vAlign w:val="bottom"/>
          </w:tcPr>
          <w:p w14:paraId="347A8382" w14:textId="77777777" w:rsidR="0060558B" w:rsidRPr="0060558B" w:rsidRDefault="0060558B" w:rsidP="00B460E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14:paraId="5B13EE89" w14:textId="77777777" w:rsidR="0060558B" w:rsidRPr="0060558B" w:rsidRDefault="0060558B" w:rsidP="00B460E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0558B" w:rsidRPr="0060558B" w14:paraId="66F3F422" w14:textId="77777777" w:rsidTr="00B460E9">
        <w:tc>
          <w:tcPr>
            <w:tcW w:w="1620" w:type="dxa"/>
          </w:tcPr>
          <w:p w14:paraId="3A84199D" w14:textId="01921592" w:rsidR="0060558B" w:rsidRPr="0060558B" w:rsidRDefault="00C828AB" w:rsidP="00B460E9">
            <w:pPr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88" w:type="dxa"/>
          </w:tcPr>
          <w:p w14:paraId="78D7769F" w14:textId="2D7A509D" w:rsidR="0060558B" w:rsidRPr="0060558B" w:rsidRDefault="00B47EFF" w:rsidP="00C828AB">
            <w:pPr>
              <w:tabs>
                <w:tab w:val="clear" w:pos="227"/>
                <w:tab w:val="decimal" w:pos="25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673DC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170" w:type="dxa"/>
          </w:tcPr>
          <w:p w14:paraId="7CEEA2C0" w14:textId="018D9994" w:rsidR="0060558B" w:rsidRPr="0060558B" w:rsidRDefault="00C828AB" w:rsidP="00C828AB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052" w:type="dxa"/>
          </w:tcPr>
          <w:p w14:paraId="773D6677" w14:textId="1005EFD1" w:rsidR="00C828AB" w:rsidRDefault="00B47EFF" w:rsidP="00C828AB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828A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C828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9B2364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="00C828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C828A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828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บาท </w:t>
            </w:r>
          </w:p>
          <w:p w14:paraId="69E69CA7" w14:textId="24722C73" w:rsidR="0060558B" w:rsidRPr="0060558B" w:rsidRDefault="00C828AB" w:rsidP="00C828AB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ต่อ 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2250" w:type="dxa"/>
          </w:tcPr>
          <w:p w14:paraId="702103C5" w14:textId="4BB1450B" w:rsidR="0060558B" w:rsidRDefault="00B47EFF" w:rsidP="00B460E9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828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="00C828A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9B2364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="00C828A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  <w:p w14:paraId="4F14AB14" w14:textId="615C7D0A" w:rsidR="00C828AB" w:rsidRPr="0060558B" w:rsidRDefault="00B47EFF" w:rsidP="00B460E9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828A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C828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</w:tbl>
    <w:p w14:paraId="5A2C0044" w14:textId="77777777" w:rsidR="0060558B" w:rsidRPr="0070212F" w:rsidRDefault="0060558B" w:rsidP="004F5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28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1620"/>
        <w:gridCol w:w="1188"/>
        <w:gridCol w:w="1170"/>
        <w:gridCol w:w="2052"/>
        <w:gridCol w:w="2250"/>
      </w:tblGrid>
      <w:tr w:rsidR="00C47A19" w:rsidRPr="0060558B" w14:paraId="06EDC80C" w14:textId="77777777" w:rsidTr="00FD5E9E">
        <w:tc>
          <w:tcPr>
            <w:tcW w:w="8280" w:type="dxa"/>
            <w:gridSpan w:val="5"/>
          </w:tcPr>
          <w:p w14:paraId="2EB8E9CA" w14:textId="61145811" w:rsidR="00C47A19" w:rsidRPr="0060558B" w:rsidRDefault="00C47A19" w:rsidP="0060558B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0558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47A19" w:rsidRPr="0060558B" w14:paraId="27B1CE01" w14:textId="77777777" w:rsidTr="00FD5E9E">
        <w:tc>
          <w:tcPr>
            <w:tcW w:w="1620" w:type="dxa"/>
            <w:vAlign w:val="bottom"/>
          </w:tcPr>
          <w:p w14:paraId="6B2029C8" w14:textId="77777777" w:rsidR="00C47A19" w:rsidRPr="0060558B" w:rsidRDefault="00C47A19" w:rsidP="0060558B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88" w:type="dxa"/>
            <w:vAlign w:val="bottom"/>
          </w:tcPr>
          <w:p w14:paraId="4BEFCB0D" w14:textId="77777777" w:rsidR="00C47A19" w:rsidRPr="0060558B" w:rsidRDefault="00C47A19" w:rsidP="0060558B">
            <w:pPr>
              <w:tabs>
                <w:tab w:val="clear" w:pos="907"/>
                <w:tab w:val="left" w:pos="88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10DC52CD" w14:textId="4C9E3A8C" w:rsidR="00C47A19" w:rsidRPr="0060558B" w:rsidRDefault="00C47A19" w:rsidP="0060558B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052" w:type="dxa"/>
            <w:vAlign w:val="bottom"/>
          </w:tcPr>
          <w:p w14:paraId="494D930E" w14:textId="11E4C814" w:rsidR="00C47A19" w:rsidRPr="0060558B" w:rsidRDefault="00C47A19" w:rsidP="0060558B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250" w:type="dxa"/>
            <w:vAlign w:val="bottom"/>
          </w:tcPr>
          <w:p w14:paraId="400F580D" w14:textId="77777777" w:rsidR="00C47A19" w:rsidRPr="0060558B" w:rsidRDefault="00C47A19" w:rsidP="0060558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8C1AD7" w:rsidRPr="0060558B" w14:paraId="63C6E64A" w14:textId="77777777" w:rsidTr="00FD5E9E">
        <w:tc>
          <w:tcPr>
            <w:tcW w:w="1620" w:type="dxa"/>
            <w:vAlign w:val="bottom"/>
          </w:tcPr>
          <w:p w14:paraId="6B38C9B0" w14:textId="77777777" w:rsidR="008C1AD7" w:rsidRPr="0060558B" w:rsidRDefault="008C1AD7" w:rsidP="008C1AD7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7C9E5028" w14:textId="69C1CCB8" w:rsidR="008C1AD7" w:rsidRPr="0060558B" w:rsidRDefault="008C1AD7" w:rsidP="008C1AD7">
            <w:pPr>
              <w:tabs>
                <w:tab w:val="clear" w:pos="907"/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27039A6" w14:textId="4F26D3BF" w:rsidR="008C1AD7" w:rsidRPr="0060558B" w:rsidRDefault="008C1AD7" w:rsidP="008C1A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605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052" w:type="dxa"/>
            <w:vAlign w:val="bottom"/>
          </w:tcPr>
          <w:p w14:paraId="60760C09" w14:textId="6F614A67" w:rsidR="008C1AD7" w:rsidRPr="0060558B" w:rsidRDefault="008C1AD7" w:rsidP="008C1A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14:paraId="2BB898B3" w14:textId="77777777" w:rsidR="008C1AD7" w:rsidRPr="0060558B" w:rsidRDefault="008C1AD7" w:rsidP="008C1A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82AF5" w:rsidRPr="0060558B" w14:paraId="091D7382" w14:textId="77777777" w:rsidTr="00FD5E9E">
        <w:tc>
          <w:tcPr>
            <w:tcW w:w="1620" w:type="dxa"/>
          </w:tcPr>
          <w:p w14:paraId="24997E39" w14:textId="1A28C91F" w:rsidR="00782AF5" w:rsidRPr="0060558B" w:rsidRDefault="00782AF5" w:rsidP="0060558B">
            <w:pPr>
              <w:spacing w:line="320" w:lineRule="exact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558B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88" w:type="dxa"/>
          </w:tcPr>
          <w:p w14:paraId="2F8C1412" w14:textId="40849860" w:rsidR="00782AF5" w:rsidRPr="0060558B" w:rsidRDefault="00B47EFF" w:rsidP="0060558B">
            <w:pPr>
              <w:tabs>
                <w:tab w:val="clear" w:pos="227"/>
                <w:tab w:val="decimal" w:pos="25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170" w:type="dxa"/>
          </w:tcPr>
          <w:p w14:paraId="77EF7CED" w14:textId="1C10AE47" w:rsidR="00782AF5" w:rsidRPr="0060558B" w:rsidRDefault="00782AF5" w:rsidP="0060558B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558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052" w:type="dxa"/>
          </w:tcPr>
          <w:p w14:paraId="2BEAB555" w14:textId="0FC572DD" w:rsidR="00782AF5" w:rsidRPr="0060558B" w:rsidRDefault="00B47EFF" w:rsidP="0060558B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782AF5" w:rsidRPr="00605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="00FD5E9E" w:rsidRPr="0060558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782AF5" w:rsidRPr="0060558B">
              <w:rPr>
                <w:rFonts w:asciiTheme="majorBidi" w:hAnsiTheme="majorBidi" w:cstheme="majorBidi"/>
                <w:sz w:val="24"/>
                <w:szCs w:val="24"/>
                <w:cs/>
              </w:rPr>
              <w:t>ต่อ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82AF5" w:rsidRPr="00605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2250" w:type="dxa"/>
          </w:tcPr>
          <w:p w14:paraId="663B3998" w14:textId="02C706F2" w:rsidR="00782AF5" w:rsidRPr="0060558B" w:rsidRDefault="00B47EFF" w:rsidP="0060558B">
            <w:pPr>
              <w:tabs>
                <w:tab w:val="clear" w:pos="907"/>
                <w:tab w:val="right" w:pos="792"/>
                <w:tab w:val="left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782AF5" w:rsidRPr="00605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 w:rsidR="00FD5E9E" w:rsidRPr="0060558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82AF5" w:rsidRPr="0060558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782AF5" w:rsidRPr="00605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</w:tbl>
    <w:p w14:paraId="333AAD56" w14:textId="4CC921DC" w:rsidR="002B06DA" w:rsidRPr="00075549" w:rsidRDefault="002B06DA" w:rsidP="0048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5549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ความเสี่ยงจากอัตราดอกเบี้ย</w:t>
      </w:r>
    </w:p>
    <w:p w14:paraId="6D1894A8" w14:textId="49FB3E60" w:rsidR="00150743" w:rsidRPr="0070212F" w:rsidRDefault="00150743" w:rsidP="0048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</w:t>
      </w:r>
      <w:r w:rsidR="00AA3AFE">
        <w:rPr>
          <w:rFonts w:asciiTheme="majorBidi" w:hAnsiTheme="majorBidi" w:cstheme="majorBidi" w:hint="cs"/>
          <w:sz w:val="28"/>
          <w:szCs w:val="28"/>
          <w:cs/>
        </w:rPr>
        <w:t>การเปลี่ยนแปลง</w:t>
      </w:r>
      <w:r w:rsidRPr="0070212F">
        <w:rPr>
          <w:rFonts w:asciiTheme="majorBidi" w:hAnsiTheme="majorBidi" w:cstheme="majorBidi"/>
          <w:sz w:val="28"/>
          <w:szCs w:val="28"/>
          <w:cs/>
        </w:rPr>
        <w:t>อัตราดอกเบี้ยอันเกี่ยวเนื่องกับเงินฝากสถาบันการเงิน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766923" w:rsidRPr="0070212F">
        <w:rPr>
          <w:rFonts w:asciiTheme="majorBidi" w:hAnsiTheme="majorBidi" w:cstheme="majorBidi"/>
          <w:sz w:val="28"/>
          <w:szCs w:val="28"/>
          <w:cs/>
        </w:rPr>
        <w:t>และเงินลงทุน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30BD7C2" w14:textId="04BAE2E0" w:rsidR="002B06DA" w:rsidRPr="004835A4" w:rsidRDefault="002B06DA" w:rsidP="0085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835A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</w:p>
    <w:p w14:paraId="58610883" w14:textId="77777777" w:rsidR="00BA09B1" w:rsidRPr="0070212F" w:rsidRDefault="002B06DA" w:rsidP="00DF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กลุ่มบริษัทมีความเสี่ยงจากการขาดสภาพคล่อง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>เกี่ยวกับการ</w:t>
      </w:r>
      <w:r w:rsidR="003F52BB" w:rsidRPr="0070212F">
        <w:rPr>
          <w:rFonts w:asciiTheme="majorBidi" w:hAnsiTheme="majorBidi" w:cstheme="majorBidi"/>
          <w:sz w:val="28"/>
          <w:szCs w:val="28"/>
          <w:cs/>
        </w:rPr>
        <w:t>จ่าย</w:t>
      </w:r>
      <w:r w:rsidR="00F277AA" w:rsidRPr="0070212F">
        <w:rPr>
          <w:rFonts w:asciiTheme="majorBidi" w:hAnsiTheme="majorBidi" w:cstheme="majorBidi"/>
          <w:sz w:val="28"/>
          <w:szCs w:val="28"/>
          <w:cs/>
        </w:rPr>
        <w:t>เงินแก่เจ้าหนี้ในระดับต่ำ เนื่องจากกลุ่มบริษัทมี</w:t>
      </w:r>
      <w:r w:rsidR="00C37BD3" w:rsidRPr="0070212F">
        <w:rPr>
          <w:rFonts w:asciiTheme="majorBidi" w:hAnsiTheme="majorBidi" w:cstheme="majorBidi"/>
          <w:sz w:val="28"/>
          <w:szCs w:val="28"/>
          <w:cs/>
        </w:rPr>
        <w:t>สภาพคล่องเพียงพอ</w:t>
      </w:r>
    </w:p>
    <w:p w14:paraId="1D907E08" w14:textId="1721292E" w:rsidR="00AC1EF1" w:rsidRDefault="00B46262" w:rsidP="00DF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BA5143">
        <w:rPr>
          <w:rFonts w:asciiTheme="majorBidi" w:hAnsiTheme="majorBidi" w:cstheme="majorBidi"/>
          <w:sz w:val="28"/>
          <w:szCs w:val="28"/>
          <w:cs/>
        </w:rPr>
        <w:t>รายละเอียดการครบกําหนดชําระของหนี้สินทางการเงินของกลุ่มบริษัท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229" w:type="dxa"/>
        <w:tblInd w:w="11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864"/>
        <w:gridCol w:w="156"/>
        <w:gridCol w:w="851"/>
        <w:gridCol w:w="156"/>
        <w:gridCol w:w="934"/>
        <w:gridCol w:w="156"/>
        <w:gridCol w:w="948"/>
        <w:gridCol w:w="156"/>
        <w:gridCol w:w="930"/>
      </w:tblGrid>
      <w:tr w:rsidR="00F6759C" w:rsidRPr="00F6759C" w14:paraId="01699231" w14:textId="77777777" w:rsidTr="00B460E9">
        <w:trPr>
          <w:trHeight w:val="144"/>
        </w:trPr>
        <w:tc>
          <w:tcPr>
            <w:tcW w:w="3078" w:type="dxa"/>
          </w:tcPr>
          <w:p w14:paraId="0AF20963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25EC095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080ECEA7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B1A8AD4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044CAD4B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CA0C8FA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0F4AD12D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  <w:gridSpan w:val="3"/>
          </w:tcPr>
          <w:p w14:paraId="44476139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/>
                <w:b/>
                <w:bCs/>
                <w:sz w:val="24"/>
                <w:szCs w:val="24"/>
                <w:cs/>
              </w:rPr>
              <w:t>(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หน่วย: ล้านบาท)</w:t>
            </w:r>
          </w:p>
        </w:tc>
      </w:tr>
      <w:tr w:rsidR="00F6759C" w:rsidRPr="00F6759C" w14:paraId="75BA953A" w14:textId="77777777" w:rsidTr="00B460E9">
        <w:trPr>
          <w:trHeight w:val="144"/>
        </w:trPr>
        <w:tc>
          <w:tcPr>
            <w:tcW w:w="3078" w:type="dxa"/>
          </w:tcPr>
          <w:p w14:paraId="4A1A040B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bottom w:val="single" w:sz="4" w:space="0" w:color="auto"/>
            </w:tcBorders>
          </w:tcPr>
          <w:p w14:paraId="6319F436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6759C" w:rsidRPr="00F6759C" w14:paraId="09227E27" w14:textId="77777777" w:rsidTr="00B460E9">
        <w:trPr>
          <w:trHeight w:val="144"/>
        </w:trPr>
        <w:tc>
          <w:tcPr>
            <w:tcW w:w="3078" w:type="dxa"/>
          </w:tcPr>
          <w:p w14:paraId="11FBDB91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top w:val="single" w:sz="4" w:space="0" w:color="auto"/>
            </w:tcBorders>
          </w:tcPr>
          <w:p w14:paraId="06230925" w14:textId="55CB035B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6759C" w:rsidRPr="00F6759C" w14:paraId="6E2B32CA" w14:textId="77777777" w:rsidTr="00B460E9">
        <w:trPr>
          <w:trHeight w:val="144"/>
        </w:trPr>
        <w:tc>
          <w:tcPr>
            <w:tcW w:w="3078" w:type="dxa"/>
          </w:tcPr>
          <w:p w14:paraId="0B4E4A01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579C5CE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3BA64794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514C723" w14:textId="79FB0D2F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392889C5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33A0E60" w14:textId="7F9765B2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="00F6759C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="00F6759C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4546617A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38164EAD" w14:textId="2CC805CA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4AD51605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BBA891E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6759C" w:rsidRPr="00F6759C" w14:paraId="7EFBC194" w14:textId="77777777" w:rsidTr="00B460E9">
        <w:trPr>
          <w:trHeight w:val="144"/>
        </w:trPr>
        <w:tc>
          <w:tcPr>
            <w:tcW w:w="3078" w:type="dxa"/>
          </w:tcPr>
          <w:p w14:paraId="0A4868FF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29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</w:tcPr>
          <w:p w14:paraId="16F0AA9F" w14:textId="7E305913" w:rsidR="00F6759C" w:rsidRPr="00F6759C" w:rsidRDefault="00BE5789" w:rsidP="008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  <w:vAlign w:val="center"/>
          </w:tcPr>
          <w:p w14:paraId="29CE6124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</w:tcPr>
          <w:p w14:paraId="6D717193" w14:textId="5F102676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87</w:t>
            </w:r>
          </w:p>
        </w:tc>
        <w:tc>
          <w:tcPr>
            <w:tcW w:w="156" w:type="dxa"/>
          </w:tcPr>
          <w:p w14:paraId="341F09E4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5CB427A" w14:textId="529B0C57" w:rsidR="00F6759C" w:rsidRPr="00F6759C" w:rsidRDefault="00BE5789" w:rsidP="008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01C20336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0B01EDA3" w14:textId="4E88D79E" w:rsidR="00F6759C" w:rsidRPr="00F6759C" w:rsidRDefault="00BE5789" w:rsidP="008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6406307A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C7E93DF" w14:textId="6AE5847D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87</w:t>
            </w:r>
          </w:p>
        </w:tc>
      </w:tr>
      <w:tr w:rsidR="00F6759C" w:rsidRPr="00F6759C" w14:paraId="5A44929D" w14:textId="77777777" w:rsidTr="00B460E9">
        <w:trPr>
          <w:trHeight w:val="144"/>
        </w:trPr>
        <w:tc>
          <w:tcPr>
            <w:tcW w:w="3078" w:type="dxa"/>
          </w:tcPr>
          <w:p w14:paraId="7B4E1AB2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7E632B9A" w14:textId="638BD288" w:rsidR="00F6759C" w:rsidRPr="00F6759C" w:rsidRDefault="00BE5789" w:rsidP="008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3D8CA669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D8E089" w14:textId="1A3381BE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126</w:t>
            </w:r>
          </w:p>
        </w:tc>
        <w:tc>
          <w:tcPr>
            <w:tcW w:w="156" w:type="dxa"/>
          </w:tcPr>
          <w:p w14:paraId="362AD22B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CD92C4" w14:textId="6F86D2D8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45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6" w:type="dxa"/>
          </w:tcPr>
          <w:p w14:paraId="20842632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08BA2076" w14:textId="56C8DD38" w:rsidR="00F6759C" w:rsidRPr="00F6759C" w:rsidRDefault="00BE5789" w:rsidP="008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677C0F9A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1D6F84C1" w14:textId="04335888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58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0</w:t>
            </w:r>
          </w:p>
        </w:tc>
      </w:tr>
      <w:tr w:rsidR="00F6759C" w:rsidRPr="00F6759C" w14:paraId="3342CEF5" w14:textId="77777777" w:rsidTr="00B460E9">
        <w:trPr>
          <w:trHeight w:val="144"/>
        </w:trPr>
        <w:tc>
          <w:tcPr>
            <w:tcW w:w="3078" w:type="dxa"/>
          </w:tcPr>
          <w:p w14:paraId="13B97B36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888DA" w14:textId="1E7E86DC" w:rsidR="00F6759C" w:rsidRPr="00F6759C" w:rsidRDefault="00BE5789" w:rsidP="008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3B6702EA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79E2D" w14:textId="4F9760A9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213</w:t>
            </w:r>
          </w:p>
        </w:tc>
        <w:tc>
          <w:tcPr>
            <w:tcW w:w="156" w:type="dxa"/>
          </w:tcPr>
          <w:p w14:paraId="45AC1604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5600E" w14:textId="27D98E7F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45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6" w:type="dxa"/>
          </w:tcPr>
          <w:p w14:paraId="15D2F9AA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0BCE8" w14:textId="3CAB8EA4" w:rsidR="00F6759C" w:rsidRPr="00F6759C" w:rsidRDefault="00BE5789" w:rsidP="0081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521BFB6E" w14:textId="77777777" w:rsidR="00F6759C" w:rsidRPr="00F6759C" w:rsidRDefault="00F6759C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97B10" w14:textId="0656ABCE" w:rsidR="00F6759C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66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</w:tr>
    </w:tbl>
    <w:p w14:paraId="6A9B442C" w14:textId="5224DE9F" w:rsidR="003F7744" w:rsidRDefault="003F7744" w:rsidP="00DF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7D5F36" w14:textId="77777777" w:rsidR="003F7744" w:rsidRDefault="003F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tbl>
      <w:tblPr>
        <w:tblW w:w="8229" w:type="dxa"/>
        <w:tblInd w:w="11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864"/>
        <w:gridCol w:w="156"/>
        <w:gridCol w:w="851"/>
        <w:gridCol w:w="156"/>
        <w:gridCol w:w="934"/>
        <w:gridCol w:w="156"/>
        <w:gridCol w:w="948"/>
        <w:gridCol w:w="156"/>
        <w:gridCol w:w="930"/>
      </w:tblGrid>
      <w:tr w:rsidR="003F7744" w:rsidRPr="00F6759C" w14:paraId="7D66C49F" w14:textId="77777777" w:rsidTr="00B460E9">
        <w:trPr>
          <w:trHeight w:val="144"/>
        </w:trPr>
        <w:tc>
          <w:tcPr>
            <w:tcW w:w="3078" w:type="dxa"/>
          </w:tcPr>
          <w:p w14:paraId="6DD82DB3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195E159B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496F8C3D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763CB16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2A72FD69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87066A2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2B1E2540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  <w:gridSpan w:val="3"/>
          </w:tcPr>
          <w:p w14:paraId="3E87DE45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/>
                <w:b/>
                <w:bCs/>
                <w:sz w:val="24"/>
                <w:szCs w:val="24"/>
                <w:cs/>
              </w:rPr>
              <w:t>(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หน่วย: ล้านบาท)</w:t>
            </w:r>
          </w:p>
        </w:tc>
      </w:tr>
      <w:tr w:rsidR="003F7744" w:rsidRPr="00F6759C" w14:paraId="7D95FC65" w14:textId="77777777" w:rsidTr="00B460E9">
        <w:trPr>
          <w:trHeight w:val="144"/>
        </w:trPr>
        <w:tc>
          <w:tcPr>
            <w:tcW w:w="3078" w:type="dxa"/>
          </w:tcPr>
          <w:p w14:paraId="6A91F382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bottom w:val="single" w:sz="4" w:space="0" w:color="auto"/>
            </w:tcBorders>
          </w:tcPr>
          <w:p w14:paraId="7C37A3DB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F7744" w:rsidRPr="00F6759C" w14:paraId="1A0CC1AF" w14:textId="77777777" w:rsidTr="00B460E9">
        <w:trPr>
          <w:trHeight w:val="144"/>
        </w:trPr>
        <w:tc>
          <w:tcPr>
            <w:tcW w:w="3078" w:type="dxa"/>
          </w:tcPr>
          <w:p w14:paraId="7E00A7FF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top w:val="single" w:sz="4" w:space="0" w:color="auto"/>
            </w:tcBorders>
          </w:tcPr>
          <w:p w14:paraId="7A39E4D5" w14:textId="7DAA72CF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F7744" w:rsidRPr="00F6759C" w14:paraId="3BE40F96" w14:textId="77777777" w:rsidTr="00B460E9">
        <w:trPr>
          <w:trHeight w:val="144"/>
        </w:trPr>
        <w:tc>
          <w:tcPr>
            <w:tcW w:w="3078" w:type="dxa"/>
          </w:tcPr>
          <w:p w14:paraId="766F0540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296EAD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7C87913A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7DB489E" w14:textId="43D11CC0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327DBAA1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C6D7540" w14:textId="3D6747D5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="003F7744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="003F7744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2E37EC05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32665881" w14:textId="0ED07DBE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1B5E1ACB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4368DA1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F7744" w:rsidRPr="00F6759C" w14:paraId="2A4D22F4" w14:textId="77777777" w:rsidTr="00B460E9">
        <w:trPr>
          <w:trHeight w:val="144"/>
        </w:trPr>
        <w:tc>
          <w:tcPr>
            <w:tcW w:w="3078" w:type="dxa"/>
          </w:tcPr>
          <w:p w14:paraId="3736CCE0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29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</w:tcPr>
          <w:p w14:paraId="4C5E8FFB" w14:textId="0D6AEC37" w:rsidR="003F7744" w:rsidRPr="00F6759C" w:rsidRDefault="00224652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26825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  <w:vAlign w:val="center"/>
          </w:tcPr>
          <w:p w14:paraId="62C66B85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</w:tcPr>
          <w:p w14:paraId="7117B743" w14:textId="7B9869EF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56" w:type="dxa"/>
          </w:tcPr>
          <w:p w14:paraId="35DE7F66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3CA41D9" w14:textId="3CC30DF5" w:rsidR="003F7744" w:rsidRPr="00F6759C" w:rsidRDefault="00B06620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714CFAD8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1402894" w14:textId="31A39941" w:rsidR="003F7744" w:rsidRPr="00F6759C" w:rsidRDefault="00C26825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26825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05619634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BCBF39A" w14:textId="1FDFF4CF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97</w:t>
            </w:r>
          </w:p>
        </w:tc>
      </w:tr>
      <w:tr w:rsidR="003F7744" w:rsidRPr="00F6759C" w14:paraId="6CF07D41" w14:textId="77777777" w:rsidTr="00B460E9">
        <w:trPr>
          <w:trHeight w:val="144"/>
        </w:trPr>
        <w:tc>
          <w:tcPr>
            <w:tcW w:w="3078" w:type="dxa"/>
          </w:tcPr>
          <w:p w14:paraId="6C42B378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55EBF1B6" w14:textId="59F4B878" w:rsidR="003F7744" w:rsidRPr="00F6759C" w:rsidRDefault="00224652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26825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57A4BB57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B3EBD8" w14:textId="25A31D38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56" w:type="dxa"/>
          </w:tcPr>
          <w:p w14:paraId="426BA53F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6AF2B51" w14:textId="56EEB366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56" w:type="dxa"/>
          </w:tcPr>
          <w:p w14:paraId="791D9C90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000C2DDD" w14:textId="6C3B3238" w:rsidR="003F7744" w:rsidRPr="00F6759C" w:rsidRDefault="00C26825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26825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6E4819F9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F19697B" w14:textId="3D646C65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582</w:t>
            </w:r>
          </w:p>
        </w:tc>
      </w:tr>
      <w:tr w:rsidR="003F7744" w:rsidRPr="00F6759C" w14:paraId="48706E58" w14:textId="77777777" w:rsidTr="00B460E9">
        <w:trPr>
          <w:trHeight w:val="144"/>
        </w:trPr>
        <w:tc>
          <w:tcPr>
            <w:tcW w:w="3078" w:type="dxa"/>
          </w:tcPr>
          <w:p w14:paraId="61022431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35620" w14:textId="1C55C02B" w:rsidR="003F7744" w:rsidRPr="00F6759C" w:rsidRDefault="00224652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26825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0E7BD9CD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F4E96" w14:textId="2CFBE5B9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56" w:type="dxa"/>
          </w:tcPr>
          <w:p w14:paraId="2356A46A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E3AC4" w14:textId="2153AA9B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56" w:type="dxa"/>
          </w:tcPr>
          <w:p w14:paraId="47515D40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3373F" w14:textId="360285DB" w:rsidR="003F7744" w:rsidRPr="00F6759C" w:rsidRDefault="00C26825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26825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3A1B1AF1" w14:textId="77777777" w:rsidR="003F7744" w:rsidRPr="00F6759C" w:rsidRDefault="003F7744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56C16" w14:textId="65161F32" w:rsidR="003F7744" w:rsidRPr="00F6759C" w:rsidRDefault="00B47EFF" w:rsidP="00C2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679</w:t>
            </w:r>
          </w:p>
        </w:tc>
      </w:tr>
    </w:tbl>
    <w:p w14:paraId="693AF1FD" w14:textId="77777777" w:rsidR="00AE5C7A" w:rsidRDefault="00AE5C7A" w:rsidP="00DF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29" w:type="dxa"/>
        <w:tblInd w:w="11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864"/>
        <w:gridCol w:w="156"/>
        <w:gridCol w:w="851"/>
        <w:gridCol w:w="156"/>
        <w:gridCol w:w="934"/>
        <w:gridCol w:w="156"/>
        <w:gridCol w:w="948"/>
        <w:gridCol w:w="156"/>
        <w:gridCol w:w="930"/>
      </w:tblGrid>
      <w:tr w:rsidR="00F90C48" w:rsidRPr="00F6759C" w14:paraId="52DB18B0" w14:textId="77777777" w:rsidTr="00B460E9">
        <w:trPr>
          <w:trHeight w:val="144"/>
        </w:trPr>
        <w:tc>
          <w:tcPr>
            <w:tcW w:w="3078" w:type="dxa"/>
          </w:tcPr>
          <w:p w14:paraId="514AEBB9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424204A1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79B867F5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279092E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68620832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3E141E1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43A914CD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  <w:gridSpan w:val="3"/>
          </w:tcPr>
          <w:p w14:paraId="488FE1ED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/>
                <w:b/>
                <w:bCs/>
                <w:sz w:val="24"/>
                <w:szCs w:val="24"/>
                <w:cs/>
              </w:rPr>
              <w:t>(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หน่วย: ล้านบาท)</w:t>
            </w:r>
          </w:p>
        </w:tc>
      </w:tr>
      <w:tr w:rsidR="00F90C48" w:rsidRPr="00F6759C" w14:paraId="325EDC35" w14:textId="77777777" w:rsidTr="00B460E9">
        <w:trPr>
          <w:trHeight w:val="144"/>
        </w:trPr>
        <w:tc>
          <w:tcPr>
            <w:tcW w:w="3078" w:type="dxa"/>
          </w:tcPr>
          <w:p w14:paraId="3A4EFEBD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bottom w:val="single" w:sz="4" w:space="0" w:color="auto"/>
            </w:tcBorders>
          </w:tcPr>
          <w:p w14:paraId="038F7A98" w14:textId="1E465966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90C48" w:rsidRPr="00F6759C" w14:paraId="1B5D250D" w14:textId="77777777" w:rsidTr="00B460E9">
        <w:trPr>
          <w:trHeight w:val="144"/>
        </w:trPr>
        <w:tc>
          <w:tcPr>
            <w:tcW w:w="3078" w:type="dxa"/>
          </w:tcPr>
          <w:p w14:paraId="7C329F90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top w:val="single" w:sz="4" w:space="0" w:color="auto"/>
            </w:tcBorders>
          </w:tcPr>
          <w:p w14:paraId="3D204E00" w14:textId="05F55A58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0C48" w:rsidRPr="00F6759C" w14:paraId="7ACF812C" w14:textId="77777777" w:rsidTr="00B460E9">
        <w:trPr>
          <w:trHeight w:val="144"/>
        </w:trPr>
        <w:tc>
          <w:tcPr>
            <w:tcW w:w="3078" w:type="dxa"/>
          </w:tcPr>
          <w:p w14:paraId="5F632F66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1E476C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53A7059A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98EB917" w14:textId="3333CD32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035F8086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1D24E01" w14:textId="2E4544D2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="00F90C48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="00F90C48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7C072E1D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3A80FFC1" w14:textId="40CE7E98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01E06B34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97D666F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90C48" w:rsidRPr="00F6759C" w14:paraId="5D5AB7C5" w14:textId="77777777" w:rsidTr="00B460E9">
        <w:trPr>
          <w:trHeight w:val="144"/>
        </w:trPr>
        <w:tc>
          <w:tcPr>
            <w:tcW w:w="3078" w:type="dxa"/>
          </w:tcPr>
          <w:p w14:paraId="059B6575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29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</w:tcPr>
          <w:p w14:paraId="358FDF58" w14:textId="17C27B3F" w:rsidR="00F90C48" w:rsidRPr="00F6759C" w:rsidRDefault="00BE5789" w:rsidP="001A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  <w:vAlign w:val="center"/>
          </w:tcPr>
          <w:p w14:paraId="6B780264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</w:tcPr>
          <w:p w14:paraId="7600A4D8" w14:textId="405E9E55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83</w:t>
            </w:r>
          </w:p>
        </w:tc>
        <w:tc>
          <w:tcPr>
            <w:tcW w:w="156" w:type="dxa"/>
          </w:tcPr>
          <w:p w14:paraId="11C0EFAD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1B78768" w14:textId="2F987E63" w:rsidR="00F90C48" w:rsidRPr="00F6759C" w:rsidRDefault="00BE5789" w:rsidP="001A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68D2662A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6AA63ABD" w14:textId="5932B7EB" w:rsidR="00F90C48" w:rsidRPr="001A7AEC" w:rsidRDefault="00BE5789" w:rsidP="001A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/>
                <w:sz w:val="24"/>
                <w:szCs w:val="24"/>
              </w:rPr>
            </w:pPr>
            <w:r w:rsidRPr="001A7AEC">
              <w:rPr>
                <w:rFonts w:asciiTheme="majorBidi" w:eastAsia="MS Mincho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06284A91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2C15159" w14:textId="039453F4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83</w:t>
            </w:r>
          </w:p>
        </w:tc>
      </w:tr>
      <w:tr w:rsidR="00F90C48" w:rsidRPr="00F6759C" w14:paraId="25439258" w14:textId="77777777" w:rsidTr="00B460E9">
        <w:trPr>
          <w:trHeight w:val="144"/>
        </w:trPr>
        <w:tc>
          <w:tcPr>
            <w:tcW w:w="3078" w:type="dxa"/>
          </w:tcPr>
          <w:p w14:paraId="7C48E4BE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137C479C" w14:textId="55CCEED6" w:rsidR="00F90C48" w:rsidRPr="00F6759C" w:rsidRDefault="00BE5789" w:rsidP="001A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21D3E572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15FB9D" w14:textId="5C9F941C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121</w:t>
            </w:r>
          </w:p>
        </w:tc>
        <w:tc>
          <w:tcPr>
            <w:tcW w:w="156" w:type="dxa"/>
          </w:tcPr>
          <w:p w14:paraId="3B628E87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F029860" w14:textId="1680CDF9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4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56" w:type="dxa"/>
          </w:tcPr>
          <w:p w14:paraId="319C71B8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59C36753" w14:textId="33FD0D3C" w:rsidR="00F90C48" w:rsidRPr="001A7AEC" w:rsidRDefault="00BE5789" w:rsidP="001A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/>
                <w:sz w:val="24"/>
                <w:szCs w:val="24"/>
              </w:rPr>
            </w:pPr>
            <w:r w:rsidRPr="001A7AEC">
              <w:rPr>
                <w:rFonts w:asciiTheme="majorBidi" w:eastAsia="MS Mincho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385FBFEF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C52F310" w14:textId="17D49BE5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57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</w:tr>
      <w:tr w:rsidR="00F90C48" w:rsidRPr="00F6759C" w14:paraId="7494A359" w14:textId="77777777" w:rsidTr="00B460E9">
        <w:trPr>
          <w:trHeight w:val="144"/>
        </w:trPr>
        <w:tc>
          <w:tcPr>
            <w:tcW w:w="3078" w:type="dxa"/>
          </w:tcPr>
          <w:p w14:paraId="2C51F22B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417F0" w14:textId="6FB4D44C" w:rsidR="00F90C48" w:rsidRPr="00F6759C" w:rsidRDefault="00BE5789" w:rsidP="001A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23D7347F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5AB9B" w14:textId="2B6F7619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204</w:t>
            </w:r>
          </w:p>
        </w:tc>
        <w:tc>
          <w:tcPr>
            <w:tcW w:w="156" w:type="dxa"/>
          </w:tcPr>
          <w:p w14:paraId="7E950703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AF6A7" w14:textId="783B50CD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4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56" w:type="dxa"/>
          </w:tcPr>
          <w:p w14:paraId="0F152230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D43C9" w14:textId="718D8143" w:rsidR="00F90C48" w:rsidRPr="001A7AEC" w:rsidRDefault="00BE5789" w:rsidP="001A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/>
                <w:sz w:val="24"/>
                <w:szCs w:val="24"/>
              </w:rPr>
            </w:pPr>
            <w:r w:rsidRPr="001A7AEC">
              <w:rPr>
                <w:rFonts w:asciiTheme="majorBidi" w:eastAsia="MS Mincho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35AE4046" w14:textId="77777777" w:rsidR="00F90C48" w:rsidRPr="00F6759C" w:rsidRDefault="00F90C48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4977E" w14:textId="64C5107C" w:rsidR="00F90C48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 w:hint="cs"/>
                <w:sz w:val="24"/>
                <w:szCs w:val="24"/>
              </w:rPr>
              <w:t>65</w:t>
            </w: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</w:tr>
    </w:tbl>
    <w:p w14:paraId="578999F1" w14:textId="77777777" w:rsidR="009C3281" w:rsidRDefault="009C3281" w:rsidP="00DF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29" w:type="dxa"/>
        <w:tblInd w:w="11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864"/>
        <w:gridCol w:w="156"/>
        <w:gridCol w:w="851"/>
        <w:gridCol w:w="156"/>
        <w:gridCol w:w="934"/>
        <w:gridCol w:w="156"/>
        <w:gridCol w:w="948"/>
        <w:gridCol w:w="156"/>
        <w:gridCol w:w="930"/>
      </w:tblGrid>
      <w:tr w:rsidR="00E0340F" w:rsidRPr="00F6759C" w14:paraId="01E5B7EA" w14:textId="77777777" w:rsidTr="00B460E9">
        <w:trPr>
          <w:trHeight w:val="144"/>
        </w:trPr>
        <w:tc>
          <w:tcPr>
            <w:tcW w:w="3078" w:type="dxa"/>
          </w:tcPr>
          <w:p w14:paraId="6AAE72CB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4176B654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023D9387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F5161CF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40220BC8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52AD05E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</w:tcPr>
          <w:p w14:paraId="0688A8C1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  <w:gridSpan w:val="3"/>
          </w:tcPr>
          <w:p w14:paraId="43BE984E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/>
                <w:b/>
                <w:bCs/>
                <w:sz w:val="24"/>
                <w:szCs w:val="24"/>
                <w:cs/>
              </w:rPr>
              <w:t>(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หน่วย: ล้านบาท)</w:t>
            </w:r>
          </w:p>
        </w:tc>
      </w:tr>
      <w:tr w:rsidR="00E0340F" w:rsidRPr="00F6759C" w14:paraId="429D59B4" w14:textId="77777777" w:rsidTr="00B460E9">
        <w:trPr>
          <w:trHeight w:val="144"/>
        </w:trPr>
        <w:tc>
          <w:tcPr>
            <w:tcW w:w="3078" w:type="dxa"/>
          </w:tcPr>
          <w:p w14:paraId="64CD3BBC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bottom w:val="single" w:sz="4" w:space="0" w:color="auto"/>
            </w:tcBorders>
          </w:tcPr>
          <w:p w14:paraId="30799030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0340F" w:rsidRPr="00F6759C" w14:paraId="5CD1E7BA" w14:textId="77777777" w:rsidTr="00B460E9">
        <w:trPr>
          <w:trHeight w:val="144"/>
        </w:trPr>
        <w:tc>
          <w:tcPr>
            <w:tcW w:w="3078" w:type="dxa"/>
          </w:tcPr>
          <w:p w14:paraId="2987272F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51" w:type="dxa"/>
            <w:gridSpan w:val="9"/>
            <w:tcBorders>
              <w:top w:val="single" w:sz="4" w:space="0" w:color="auto"/>
            </w:tcBorders>
          </w:tcPr>
          <w:p w14:paraId="40F6F2EB" w14:textId="46A5B601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0340F" w:rsidRPr="00F6759C" w14:paraId="56A7139D" w14:textId="77777777" w:rsidTr="00B460E9">
        <w:trPr>
          <w:trHeight w:val="144"/>
        </w:trPr>
        <w:tc>
          <w:tcPr>
            <w:tcW w:w="3078" w:type="dxa"/>
          </w:tcPr>
          <w:p w14:paraId="7BB3B9E9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F01CB3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6E89DF02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A3D43B7" w14:textId="679D948E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5B5BA436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5B79890" w14:textId="4704671B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="00E0340F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="00E0340F"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4F64AA32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thaiDistribute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63E230DB" w14:textId="4C84D076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47EFF" w:rsidRPr="00B47EF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77792296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D30DD4F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0340F" w:rsidRPr="00F6759C" w14:paraId="2E8AB30B" w14:textId="77777777" w:rsidTr="00B460E9">
        <w:trPr>
          <w:trHeight w:val="144"/>
        </w:trPr>
        <w:tc>
          <w:tcPr>
            <w:tcW w:w="3078" w:type="dxa"/>
          </w:tcPr>
          <w:p w14:paraId="62A847DF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29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</w:tcPr>
          <w:p w14:paraId="6CDA2E0B" w14:textId="33EFC93C" w:rsidR="00E0340F" w:rsidRPr="00F6759C" w:rsidRDefault="00B06620" w:rsidP="008A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  <w:vAlign w:val="center"/>
          </w:tcPr>
          <w:p w14:paraId="09255BC1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</w:tcPr>
          <w:p w14:paraId="793DA30C" w14:textId="4AC806C7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56" w:type="dxa"/>
          </w:tcPr>
          <w:p w14:paraId="4CA4FC71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0756945" w14:textId="43916B02" w:rsidR="00E0340F" w:rsidRPr="00F6759C" w:rsidRDefault="00B06620" w:rsidP="008A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63545D52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68D0A4D" w14:textId="618DC964" w:rsidR="00E0340F" w:rsidRPr="00F6759C" w:rsidRDefault="008A7095" w:rsidP="008A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5BD0FAF2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B3800FC" w14:textId="2B47AB07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90</w:t>
            </w:r>
          </w:p>
        </w:tc>
      </w:tr>
      <w:tr w:rsidR="00E0340F" w:rsidRPr="00F6759C" w14:paraId="139F188E" w14:textId="77777777" w:rsidTr="00B460E9">
        <w:trPr>
          <w:trHeight w:val="144"/>
        </w:trPr>
        <w:tc>
          <w:tcPr>
            <w:tcW w:w="3078" w:type="dxa"/>
          </w:tcPr>
          <w:p w14:paraId="1A036B44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1036C102" w14:textId="1107DCF0" w:rsidR="00E0340F" w:rsidRPr="00F6759C" w:rsidRDefault="00B06620" w:rsidP="008A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1F973123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44C32A" w14:textId="76921AFF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56" w:type="dxa"/>
          </w:tcPr>
          <w:p w14:paraId="16FFE59F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218C38D" w14:textId="75C068A3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56" w:type="dxa"/>
          </w:tcPr>
          <w:p w14:paraId="3B12DA4E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5D4DB355" w14:textId="1773E01D" w:rsidR="00E0340F" w:rsidRPr="00F6759C" w:rsidRDefault="008A7095" w:rsidP="008A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08E5AB49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DE8B61B" w14:textId="0C3813A4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582</w:t>
            </w:r>
          </w:p>
        </w:tc>
      </w:tr>
      <w:tr w:rsidR="00E0340F" w:rsidRPr="00F6759C" w14:paraId="63D03DBE" w14:textId="77777777" w:rsidTr="00B460E9">
        <w:trPr>
          <w:trHeight w:val="144"/>
        </w:trPr>
        <w:tc>
          <w:tcPr>
            <w:tcW w:w="3078" w:type="dxa"/>
          </w:tcPr>
          <w:p w14:paraId="597DC50B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3" w:right="-25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6759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D1F72" w14:textId="75B3AA5E" w:rsidR="00E0340F" w:rsidRPr="00F6759C" w:rsidRDefault="00B06620" w:rsidP="008A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31AC3A32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16B94" w14:textId="0760476F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56" w:type="dxa"/>
          </w:tcPr>
          <w:p w14:paraId="63C8D751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9345D" w14:textId="1EF3B93D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56" w:type="dxa"/>
          </w:tcPr>
          <w:p w14:paraId="355AA9E1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20" w:lineRule="exact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3EB43" w14:textId="536989C2" w:rsidR="00E0340F" w:rsidRPr="00F6759C" w:rsidRDefault="008A7095" w:rsidP="008A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right="52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6" w:type="dxa"/>
          </w:tcPr>
          <w:p w14:paraId="4CD550F7" w14:textId="77777777" w:rsidR="00E0340F" w:rsidRPr="00F6759C" w:rsidRDefault="00E0340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spacing w:line="320" w:lineRule="exact"/>
              <w:ind w:right="-45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FF5AA" w14:textId="75BB8631" w:rsidR="00E0340F" w:rsidRPr="00F6759C" w:rsidRDefault="00B47EFF" w:rsidP="00B4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20" w:lineRule="exac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672</w:t>
            </w:r>
          </w:p>
        </w:tc>
      </w:tr>
    </w:tbl>
    <w:p w14:paraId="4714E280" w14:textId="110B6B48" w:rsidR="00B84B1A" w:rsidRPr="0070212F" w:rsidRDefault="00B84B1A" w:rsidP="00A636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hanging="72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</w:t>
      </w:r>
    </w:p>
    <w:p w14:paraId="62EE779E" w14:textId="73BC8F97" w:rsidR="000F65AD" w:rsidRPr="0070212F" w:rsidRDefault="000F65AD" w:rsidP="00D439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0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เนื่องจากเครื่องมือทางการเงินส่วนใหญ่ของกลุ่มบริษัท ซึ่งประกอบด้วย 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สินทรัพย์ทางการเงินหมุนเวียนอื่น เงินฝากธนาคารที่มีภาระค้ำประกัน เจ้าหนี้การค้าและเจ้าหนี้หมุนเวียนอื่น และหนี้สินตราสารอนุพันธ์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B97EEAB" w14:textId="1EBB3A0D" w:rsidR="00782AF5" w:rsidRPr="0070212F" w:rsidRDefault="00782AF5" w:rsidP="00D439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0" w:hanging="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CFBAE80" w14:textId="69899430" w:rsidR="004A6FB0" w:rsidRPr="0070212F" w:rsidRDefault="00782AF5" w:rsidP="00D439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0" w:hanging="3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ก)</w:t>
      </w:r>
      <w:r w:rsidRPr="0070212F">
        <w:rPr>
          <w:rFonts w:asciiTheme="majorBidi" w:hAnsiTheme="majorBidi" w:cstheme="majorBidi"/>
          <w:sz w:val="28"/>
          <w:szCs w:val="28"/>
          <w:cs/>
        </w:rPr>
        <w:tab/>
      </w:r>
      <w:r w:rsidR="004A6FB0" w:rsidRPr="0070212F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14:paraId="2E621581" w14:textId="1AA74E4E" w:rsidR="00012F08" w:rsidRPr="0070212F" w:rsidRDefault="00782AF5" w:rsidP="00D439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0" w:hanging="3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ข)</w:t>
      </w:r>
      <w:r w:rsidRPr="0070212F">
        <w:rPr>
          <w:rFonts w:asciiTheme="majorBidi" w:hAnsiTheme="majorBidi" w:cstheme="majorBidi"/>
          <w:sz w:val="28"/>
          <w:szCs w:val="28"/>
          <w:cs/>
        </w:rPr>
        <w:tab/>
      </w:r>
      <w:r w:rsidR="00012F08" w:rsidRPr="0070212F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ราสารหนี้ไทย</w:t>
      </w:r>
    </w:p>
    <w:p w14:paraId="03DFC7C4" w14:textId="2A21C20B" w:rsidR="00CE57C2" w:rsidRDefault="00782AF5" w:rsidP="00D439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0" w:hanging="3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ค)</w:t>
      </w:r>
      <w:r w:rsidRPr="0070212F">
        <w:rPr>
          <w:rFonts w:asciiTheme="majorBidi" w:hAnsiTheme="majorBidi" w:cstheme="majorBidi"/>
          <w:sz w:val="28"/>
          <w:szCs w:val="28"/>
          <w:cs/>
        </w:rPr>
        <w:tab/>
      </w:r>
      <w:r w:rsidR="00874A18" w:rsidRPr="0070212F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6C1DEA66" w14:textId="77777777" w:rsidR="00CE57C2" w:rsidRDefault="00C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8D1746" w14:textId="66DB21AF" w:rsidR="00782AF5" w:rsidRPr="0070212F" w:rsidRDefault="00782AF5" w:rsidP="00D439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0" w:hanging="3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ง)</w:t>
      </w:r>
      <w:r w:rsidRPr="0070212F">
        <w:rPr>
          <w:rFonts w:asciiTheme="majorBidi" w:hAnsiTheme="majorBidi" w:cstheme="majorBidi"/>
          <w:sz w:val="28"/>
          <w:szCs w:val="28"/>
          <w:cs/>
        </w:rPr>
        <w:tab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และอัตราแลกเปลี่ยนล่วงหน้าของเงินตราต่างประเทศ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AFF4BC6" w14:textId="1EBF1AA4" w:rsidR="004A6FB0" w:rsidRPr="0070212F" w:rsidRDefault="004A6FB0" w:rsidP="00D439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53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2488A28" w14:textId="3C7F883E" w:rsidR="00DA2AF2" w:rsidRDefault="00D87D31" w:rsidP="00D87D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87D31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</w:t>
      </w:r>
    </w:p>
    <w:p w14:paraId="45871E11" w14:textId="29FB2EBA" w:rsidR="005B5231" w:rsidRPr="0070212F" w:rsidRDefault="005B5231" w:rsidP="00856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005" w:type="dxa"/>
        <w:tblInd w:w="12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990"/>
        <w:gridCol w:w="160"/>
        <w:gridCol w:w="1010"/>
        <w:gridCol w:w="159"/>
        <w:gridCol w:w="1011"/>
        <w:gridCol w:w="159"/>
        <w:gridCol w:w="1011"/>
      </w:tblGrid>
      <w:tr w:rsidR="00522C8C" w:rsidRPr="003B29DC" w14:paraId="18D9CE00" w14:textId="77777777" w:rsidTr="00B460E9">
        <w:trPr>
          <w:tblHeader/>
        </w:trPr>
        <w:tc>
          <w:tcPr>
            <w:tcW w:w="3505" w:type="dxa"/>
          </w:tcPr>
          <w:p w14:paraId="79AA2FF5" w14:textId="77777777" w:rsidR="00522C8C" w:rsidRPr="003B29DC" w:rsidRDefault="00522C8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</w:tcPr>
          <w:p w14:paraId="10FEC50A" w14:textId="77777777" w:rsidR="00522C8C" w:rsidRPr="003B29DC" w:rsidRDefault="00522C8C" w:rsidP="00B460E9">
            <w:pPr>
              <w:pStyle w:val="BodyText"/>
              <w:tabs>
                <w:tab w:val="clear" w:pos="5387"/>
              </w:tabs>
              <w:spacing w:after="0" w:line="320" w:lineRule="exact"/>
              <w:ind w:left="-108" w:right="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9D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B29D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ล้านบาท</w:t>
            </w:r>
            <w:r w:rsidRPr="003B29D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22C8C" w:rsidRPr="003B29DC" w14:paraId="1A114AFD" w14:textId="77777777" w:rsidTr="00B460E9">
        <w:trPr>
          <w:tblHeader/>
        </w:trPr>
        <w:tc>
          <w:tcPr>
            <w:tcW w:w="3505" w:type="dxa"/>
          </w:tcPr>
          <w:p w14:paraId="76C0A6C5" w14:textId="77777777" w:rsidR="00522C8C" w:rsidRPr="003B29DC" w:rsidRDefault="00522C8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ACC6D" w14:textId="77777777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2C8C" w:rsidRPr="003B29DC" w14:paraId="34F95392" w14:textId="77777777" w:rsidTr="00B460E9">
        <w:trPr>
          <w:tblHeader/>
        </w:trPr>
        <w:tc>
          <w:tcPr>
            <w:tcW w:w="3505" w:type="dxa"/>
          </w:tcPr>
          <w:p w14:paraId="24769A23" w14:textId="77777777" w:rsidR="00522C8C" w:rsidRPr="003B29DC" w:rsidRDefault="00522C8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503FC77" w14:textId="3B2F3BFA" w:rsidR="00522C8C" w:rsidRPr="003B29DC" w:rsidRDefault="00B47EFF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22C8C" w:rsidRPr="003B29DC" w14:paraId="5EA4D785" w14:textId="77777777" w:rsidTr="00B460E9">
        <w:trPr>
          <w:tblHeader/>
        </w:trPr>
        <w:tc>
          <w:tcPr>
            <w:tcW w:w="3505" w:type="dxa"/>
          </w:tcPr>
          <w:p w14:paraId="5C07E912" w14:textId="77777777" w:rsidR="00522C8C" w:rsidRPr="003B29DC" w:rsidRDefault="00522C8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8539FF" w14:textId="32772755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B47EFF" w:rsidRPr="00B47EF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14:paraId="300EB90A" w14:textId="77777777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3FDD8076" w14:textId="6D56725D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B47EFF" w:rsidRPr="00B47EF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  <w:t>2</w:t>
            </w:r>
          </w:p>
        </w:tc>
        <w:tc>
          <w:tcPr>
            <w:tcW w:w="159" w:type="dxa"/>
            <w:vAlign w:val="bottom"/>
          </w:tcPr>
          <w:p w14:paraId="2F9601D0" w14:textId="77777777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8D06553" w14:textId="43E0C5E7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B47EFF" w:rsidRPr="00B47EF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159" w:type="dxa"/>
            <w:vAlign w:val="bottom"/>
          </w:tcPr>
          <w:p w14:paraId="5DCBF60B" w14:textId="77777777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4AAFC7A" w14:textId="77777777" w:rsidR="00522C8C" w:rsidRPr="003B29DC" w:rsidRDefault="00522C8C" w:rsidP="00B460E9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22C8C" w:rsidRPr="003B29DC" w14:paraId="47EA0361" w14:textId="77777777" w:rsidTr="00B460E9">
        <w:tc>
          <w:tcPr>
            <w:tcW w:w="3505" w:type="dxa"/>
            <w:vAlign w:val="bottom"/>
          </w:tcPr>
          <w:p w14:paraId="74ECE540" w14:textId="77777777" w:rsidR="00522C8C" w:rsidRPr="003B29DC" w:rsidRDefault="00522C8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F23C395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5A13045E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269B70CD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34433C78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27392D3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76D46A36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DFB9759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2C8C" w:rsidRPr="003B29DC" w14:paraId="1C1BDAC8" w14:textId="77777777" w:rsidTr="00B460E9">
        <w:tc>
          <w:tcPr>
            <w:tcW w:w="3505" w:type="dxa"/>
            <w:vAlign w:val="bottom"/>
          </w:tcPr>
          <w:p w14:paraId="7790761A" w14:textId="77777777" w:rsidR="00522C8C" w:rsidRPr="003B29DC" w:rsidRDefault="00522C8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14:paraId="7C0FC9CA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04BD3E73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B118330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19E2B83C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9C28993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27249396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13EAA66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2C8C" w:rsidRPr="003B29DC" w14:paraId="037CBCA0" w14:textId="77777777" w:rsidTr="00B460E9">
        <w:tc>
          <w:tcPr>
            <w:tcW w:w="3505" w:type="dxa"/>
            <w:vAlign w:val="bottom"/>
          </w:tcPr>
          <w:p w14:paraId="73A4E852" w14:textId="77777777" w:rsidR="00522C8C" w:rsidRPr="003B29DC" w:rsidRDefault="00522C8C" w:rsidP="00B460E9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990" w:type="dxa"/>
          </w:tcPr>
          <w:p w14:paraId="18717E70" w14:textId="64247657" w:rsidR="00522C8C" w:rsidRPr="003B29DC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550C50D9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54867D95" w14:textId="17112B8F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59" w:type="dxa"/>
          </w:tcPr>
          <w:p w14:paraId="468C946C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A26BE2A" w14:textId="2B4FA89B" w:rsidR="00522C8C" w:rsidRPr="00C86009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5B5A1D4F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B23478D" w14:textId="69321E45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522C8C" w:rsidRPr="003B29DC" w14:paraId="68CD2D3F" w14:textId="77777777" w:rsidTr="00B460E9">
        <w:tc>
          <w:tcPr>
            <w:tcW w:w="3505" w:type="dxa"/>
            <w:vAlign w:val="bottom"/>
          </w:tcPr>
          <w:p w14:paraId="635CF5C7" w14:textId="77777777" w:rsidR="00522C8C" w:rsidRPr="003B29DC" w:rsidRDefault="00522C8C" w:rsidP="00B460E9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หลักทรัพย์ในความต้องการของตลาด</w:t>
            </w:r>
          </w:p>
        </w:tc>
        <w:tc>
          <w:tcPr>
            <w:tcW w:w="990" w:type="dxa"/>
          </w:tcPr>
          <w:p w14:paraId="004DC138" w14:textId="75AB767B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60" w:type="dxa"/>
          </w:tcPr>
          <w:p w14:paraId="41FA205D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3B87145" w14:textId="166D7A0A" w:rsidR="00522C8C" w:rsidRPr="003B29DC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45DE31FE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7830B383" w14:textId="22D3D78D" w:rsidR="00522C8C" w:rsidRPr="00C86009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7F63AB69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DB3E10B" w14:textId="2412ED8F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522C8C" w:rsidRPr="003B29DC" w14:paraId="6C6F00BA" w14:textId="77777777" w:rsidTr="00B460E9">
        <w:tc>
          <w:tcPr>
            <w:tcW w:w="3505" w:type="dxa"/>
            <w:vAlign w:val="bottom"/>
          </w:tcPr>
          <w:p w14:paraId="224DCA51" w14:textId="77777777" w:rsidR="00522C8C" w:rsidRPr="003B29DC" w:rsidRDefault="00522C8C" w:rsidP="00B460E9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1D5745A4" w14:textId="2F6DC328" w:rsidR="00522C8C" w:rsidRPr="003B29DC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3817719B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66E16A8" w14:textId="4D56A612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59" w:type="dxa"/>
          </w:tcPr>
          <w:p w14:paraId="78681294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4B9DB92B" w14:textId="72852E80" w:rsidR="00522C8C" w:rsidRPr="00C86009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7CD574C5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3ED94B7" w14:textId="499B52DC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</w:tr>
      <w:tr w:rsidR="00522C8C" w:rsidRPr="003B29DC" w14:paraId="22CAEBDD" w14:textId="77777777" w:rsidTr="00B460E9">
        <w:tc>
          <w:tcPr>
            <w:tcW w:w="3505" w:type="dxa"/>
            <w:vAlign w:val="bottom"/>
          </w:tcPr>
          <w:p w14:paraId="797BCE03" w14:textId="77777777" w:rsidR="00522C8C" w:rsidRPr="003B29DC" w:rsidRDefault="00522C8C" w:rsidP="00B460E9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D9B3F67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67DC2510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386BE11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3365130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35D5956D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5DD23B28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5344F16" w14:textId="77777777" w:rsidR="00522C8C" w:rsidRPr="003B29DC" w:rsidRDefault="00522C8C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2C8C" w:rsidRPr="003B29DC" w14:paraId="148564CE" w14:textId="77777777" w:rsidTr="00B460E9">
        <w:tc>
          <w:tcPr>
            <w:tcW w:w="3505" w:type="dxa"/>
            <w:vAlign w:val="bottom"/>
          </w:tcPr>
          <w:p w14:paraId="5DC75433" w14:textId="77777777" w:rsidR="00522C8C" w:rsidRPr="003B29DC" w:rsidRDefault="00522C8C" w:rsidP="00B460E9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42F61D57" w14:textId="42A54B30" w:rsidR="00522C8C" w:rsidRPr="003B29DC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76D07343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5E2B751" w14:textId="17DA5C49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9" w:type="dxa"/>
          </w:tcPr>
          <w:p w14:paraId="559F8082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311CC26" w14:textId="30D34217" w:rsidR="00522C8C" w:rsidRPr="003B29DC" w:rsidRDefault="003A0B03" w:rsidP="00C86009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3CD1AE3D" w14:textId="77777777" w:rsidR="00522C8C" w:rsidRPr="003B29DC" w:rsidRDefault="00522C8C" w:rsidP="00B460E9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53162B3B" w14:textId="0BE31E16" w:rsidR="00522C8C" w:rsidRPr="003B29DC" w:rsidRDefault="00B47EFF" w:rsidP="00B460E9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14:paraId="1CB8D403" w14:textId="77777777" w:rsidR="00522C8C" w:rsidRPr="0070212F" w:rsidRDefault="00522C8C" w:rsidP="005B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8005" w:type="dxa"/>
        <w:tblInd w:w="12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990"/>
        <w:gridCol w:w="160"/>
        <w:gridCol w:w="1010"/>
        <w:gridCol w:w="159"/>
        <w:gridCol w:w="1011"/>
        <w:gridCol w:w="159"/>
        <w:gridCol w:w="1011"/>
      </w:tblGrid>
      <w:tr w:rsidR="003B29DC" w:rsidRPr="003B29DC" w14:paraId="14EAC80C" w14:textId="77777777" w:rsidTr="008D30E8">
        <w:trPr>
          <w:tblHeader/>
        </w:trPr>
        <w:tc>
          <w:tcPr>
            <w:tcW w:w="3505" w:type="dxa"/>
          </w:tcPr>
          <w:p w14:paraId="536AF716" w14:textId="77777777" w:rsidR="003B29DC" w:rsidRPr="003B29DC" w:rsidRDefault="003B29DC" w:rsidP="003B29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</w:tcPr>
          <w:p w14:paraId="4995DA76" w14:textId="50D962D4" w:rsidR="003B29DC" w:rsidRPr="003B29DC" w:rsidRDefault="003B29DC" w:rsidP="003B29DC">
            <w:pPr>
              <w:pStyle w:val="BodyText"/>
              <w:tabs>
                <w:tab w:val="clear" w:pos="5387"/>
              </w:tabs>
              <w:spacing w:after="0" w:line="320" w:lineRule="exact"/>
              <w:ind w:left="-108" w:right="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9D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B29D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:</w:t>
            </w: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ล้านบาท</w:t>
            </w:r>
            <w:r w:rsidRPr="003B29D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B5231" w:rsidRPr="003B29DC" w14:paraId="6A4115CA" w14:textId="77777777" w:rsidTr="008D30E8">
        <w:trPr>
          <w:tblHeader/>
        </w:trPr>
        <w:tc>
          <w:tcPr>
            <w:tcW w:w="3505" w:type="dxa"/>
          </w:tcPr>
          <w:p w14:paraId="332A0882" w14:textId="77777777" w:rsidR="005B5231" w:rsidRPr="003B29DC" w:rsidRDefault="005B5231" w:rsidP="003B29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521DD" w14:textId="0205165F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5556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3B29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5231" w:rsidRPr="003B29DC" w14:paraId="3E920786" w14:textId="77777777" w:rsidTr="008D30E8">
        <w:trPr>
          <w:tblHeader/>
        </w:trPr>
        <w:tc>
          <w:tcPr>
            <w:tcW w:w="3505" w:type="dxa"/>
          </w:tcPr>
          <w:p w14:paraId="5DEDE5FC" w14:textId="77777777" w:rsidR="005B5231" w:rsidRPr="003B29DC" w:rsidRDefault="005B5231" w:rsidP="003B29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0A9CDB34" w14:textId="460796D4" w:rsidR="005B5231" w:rsidRPr="003B29DC" w:rsidRDefault="00B47EFF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5B5231" w:rsidRPr="003B29DC" w14:paraId="78B89CB6" w14:textId="77777777" w:rsidTr="008D30E8">
        <w:trPr>
          <w:tblHeader/>
        </w:trPr>
        <w:tc>
          <w:tcPr>
            <w:tcW w:w="3505" w:type="dxa"/>
          </w:tcPr>
          <w:p w14:paraId="03376AE9" w14:textId="77777777" w:rsidR="005B5231" w:rsidRPr="003B29DC" w:rsidRDefault="005B5231" w:rsidP="003B29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0D2E36" w14:textId="17AFD7FB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B47EFF" w:rsidRPr="00B47EF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14:paraId="14B27EA0" w14:textId="77777777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1EB082A8" w14:textId="3AB254A3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B47EFF" w:rsidRPr="00B47EF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  <w:t>2</w:t>
            </w:r>
          </w:p>
        </w:tc>
        <w:tc>
          <w:tcPr>
            <w:tcW w:w="159" w:type="dxa"/>
            <w:vAlign w:val="bottom"/>
          </w:tcPr>
          <w:p w14:paraId="74913B49" w14:textId="77777777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29C5653" w14:textId="3D939C72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B47EFF" w:rsidRPr="00B47EF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159" w:type="dxa"/>
            <w:vAlign w:val="bottom"/>
          </w:tcPr>
          <w:p w14:paraId="42A84E26" w14:textId="77777777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DCAD0C9" w14:textId="77777777" w:rsidR="005B5231" w:rsidRPr="003B29DC" w:rsidRDefault="005B5231" w:rsidP="003B29DC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B5231" w:rsidRPr="003B29DC" w14:paraId="1C990EB6" w14:textId="77777777" w:rsidTr="008D30E8">
        <w:tc>
          <w:tcPr>
            <w:tcW w:w="3505" w:type="dxa"/>
            <w:vAlign w:val="bottom"/>
          </w:tcPr>
          <w:p w14:paraId="5D60EF52" w14:textId="77777777" w:rsidR="005B5231" w:rsidRPr="003B29DC" w:rsidRDefault="005B5231" w:rsidP="003B29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6ACA0AB5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6409AD80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251E921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7B698AD3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AFFB9D0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5F882F76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691A5FA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5231" w:rsidRPr="003B29DC" w14:paraId="161B98EC" w14:textId="77777777" w:rsidTr="008D30E8">
        <w:tc>
          <w:tcPr>
            <w:tcW w:w="3505" w:type="dxa"/>
            <w:vAlign w:val="bottom"/>
          </w:tcPr>
          <w:p w14:paraId="36D61A02" w14:textId="157CA0F3" w:rsidR="005B5231" w:rsidRPr="003B29DC" w:rsidRDefault="005B5231" w:rsidP="003B29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</w:t>
            </w:r>
            <w:r w:rsidR="007C10DC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14:paraId="4EB099EA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680D8205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941D5C0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1DB22216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55D258B8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01A26390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DD2412F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5231" w:rsidRPr="003B29DC" w14:paraId="7D5940F3" w14:textId="77777777" w:rsidTr="008D30E8">
        <w:tc>
          <w:tcPr>
            <w:tcW w:w="3505" w:type="dxa"/>
            <w:vAlign w:val="bottom"/>
          </w:tcPr>
          <w:p w14:paraId="3BC64371" w14:textId="77777777" w:rsidR="005B5231" w:rsidRPr="003B29DC" w:rsidRDefault="005B5231" w:rsidP="003B29DC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990" w:type="dxa"/>
          </w:tcPr>
          <w:p w14:paraId="4016183F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2AAD0CB1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BCCBA0B" w14:textId="7A5A18EE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59" w:type="dxa"/>
          </w:tcPr>
          <w:p w14:paraId="080A0660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03A34434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297C42A1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F14D5C2" w14:textId="32C6D705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5B5231" w:rsidRPr="003B29DC" w14:paraId="6774A12B" w14:textId="77777777" w:rsidTr="008D30E8">
        <w:tc>
          <w:tcPr>
            <w:tcW w:w="3505" w:type="dxa"/>
            <w:vAlign w:val="bottom"/>
          </w:tcPr>
          <w:p w14:paraId="641DA36F" w14:textId="77777777" w:rsidR="005B5231" w:rsidRPr="003B29DC" w:rsidRDefault="005B5231" w:rsidP="003B29DC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หลักทรัพย์ในความต้องการของตลาด</w:t>
            </w:r>
          </w:p>
        </w:tc>
        <w:tc>
          <w:tcPr>
            <w:tcW w:w="990" w:type="dxa"/>
          </w:tcPr>
          <w:p w14:paraId="6013CE96" w14:textId="73C6873B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160" w:type="dxa"/>
          </w:tcPr>
          <w:p w14:paraId="72E93498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7939ED4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754135B4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1B642FC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28349C7C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0563F9D9" w14:textId="5DDD632D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</w:tr>
      <w:tr w:rsidR="005B5231" w:rsidRPr="003B29DC" w14:paraId="1FDE7CA4" w14:textId="77777777" w:rsidTr="008D30E8">
        <w:tc>
          <w:tcPr>
            <w:tcW w:w="3505" w:type="dxa"/>
            <w:vAlign w:val="bottom"/>
          </w:tcPr>
          <w:p w14:paraId="0057D653" w14:textId="77777777" w:rsidR="005B5231" w:rsidRPr="003B29DC" w:rsidRDefault="005B5231" w:rsidP="003B29DC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44C5F09D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78AC954B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FE859CE" w14:textId="22D4FF42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59" w:type="dxa"/>
          </w:tcPr>
          <w:p w14:paraId="5FC9FB8A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2C3D6D1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0E14E92B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5341D6E9" w14:textId="2B0AB9F9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5B5231" w:rsidRPr="003B29DC" w14:paraId="02995E25" w14:textId="77777777" w:rsidTr="008D30E8">
        <w:tc>
          <w:tcPr>
            <w:tcW w:w="3505" w:type="dxa"/>
            <w:vAlign w:val="bottom"/>
          </w:tcPr>
          <w:p w14:paraId="35606ACF" w14:textId="537D810D" w:rsidR="005B5231" w:rsidRPr="003B29DC" w:rsidRDefault="005B5231" w:rsidP="003B29DC">
            <w:pPr>
              <w:pStyle w:val="1-Number"/>
              <w:spacing w:line="320" w:lineRule="exact"/>
              <w:ind w:left="84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EEE48C3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266A3835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53FB1B26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634D6F19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CABFA4F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" w:type="dxa"/>
          </w:tcPr>
          <w:p w14:paraId="5CAE7593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BE1702E" w14:textId="77777777" w:rsidR="005B5231" w:rsidRPr="003B29DC" w:rsidRDefault="005B5231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5231" w:rsidRPr="003B29DC" w14:paraId="08568AD5" w14:textId="77777777" w:rsidTr="008D30E8">
        <w:tc>
          <w:tcPr>
            <w:tcW w:w="3505" w:type="dxa"/>
            <w:vAlign w:val="bottom"/>
          </w:tcPr>
          <w:p w14:paraId="50BD6537" w14:textId="77777777" w:rsidR="005B5231" w:rsidRPr="003B29DC" w:rsidRDefault="005B5231" w:rsidP="003B29DC">
            <w:pPr>
              <w:pStyle w:val="1-Number"/>
              <w:spacing w:line="320" w:lineRule="exact"/>
              <w:ind w:left="274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9D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0CE0DC88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297906F4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30C854D" w14:textId="0B61F8FA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9" w:type="dxa"/>
          </w:tcPr>
          <w:p w14:paraId="32629977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0BA63071" w14:textId="77777777" w:rsidR="005B5231" w:rsidRPr="003B29DC" w:rsidRDefault="005B5231" w:rsidP="004103E0">
            <w:pPr>
              <w:pStyle w:val="1-Number"/>
              <w:tabs>
                <w:tab w:val="clear" w:pos="3735"/>
                <w:tab w:val="decimal" w:pos="629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B29D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019D1A19" w14:textId="77777777" w:rsidR="005B5231" w:rsidRPr="003B29DC" w:rsidRDefault="005B5231" w:rsidP="003B29DC">
            <w:pPr>
              <w:pStyle w:val="1-Number"/>
              <w:spacing w:line="320" w:lineRule="exact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02FEE9A8" w14:textId="39DC176E" w:rsidR="005B5231" w:rsidRPr="003B29DC" w:rsidRDefault="00B47EFF" w:rsidP="00485298">
            <w:pPr>
              <w:pStyle w:val="1-Number"/>
              <w:tabs>
                <w:tab w:val="clear" w:pos="3735"/>
                <w:tab w:val="decimal" w:pos="805"/>
              </w:tabs>
              <w:spacing w:line="320" w:lineRule="exact"/>
              <w:ind w:right="0" w:hanging="5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14:paraId="4477CA6B" w14:textId="77777777" w:rsidR="00E71161" w:rsidRDefault="00E71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61D7A4E" w14:textId="3475D76A" w:rsidR="005211E6" w:rsidRDefault="005211E6" w:rsidP="00A10EA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hanging="72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B47EFF" w:rsidRPr="00B47EFF">
        <w:rPr>
          <w:rFonts w:asciiTheme="majorBidi" w:hAnsiTheme="majorBidi" w:cstheme="majorBidi"/>
          <w:sz w:val="28"/>
          <w:szCs w:val="28"/>
        </w:rPr>
        <w:t>3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W w:w="8047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936"/>
        <w:gridCol w:w="149"/>
        <w:gridCol w:w="932"/>
      </w:tblGrid>
      <w:tr w:rsidR="00962C44" w:rsidRPr="0062282F" w14:paraId="3EA638E7" w14:textId="77777777" w:rsidTr="00962C44">
        <w:tc>
          <w:tcPr>
            <w:tcW w:w="6030" w:type="dxa"/>
          </w:tcPr>
          <w:p w14:paraId="5465BF43" w14:textId="77777777" w:rsidR="00962C44" w:rsidRPr="0062282F" w:rsidRDefault="00962C44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17" w:type="dxa"/>
            <w:gridSpan w:val="3"/>
          </w:tcPr>
          <w:p w14:paraId="5E675EA1" w14:textId="77777777" w:rsidR="00962C44" w:rsidRPr="0062282F" w:rsidRDefault="00962C44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6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2282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(หน่วย: พันบาท)</w:t>
            </w:r>
          </w:p>
        </w:tc>
      </w:tr>
      <w:tr w:rsidR="00962C44" w:rsidRPr="0062282F" w14:paraId="27B03FC0" w14:textId="77777777" w:rsidTr="00962C44">
        <w:tc>
          <w:tcPr>
            <w:tcW w:w="6030" w:type="dxa"/>
          </w:tcPr>
          <w:p w14:paraId="09E1DDC6" w14:textId="77777777" w:rsidR="00962C44" w:rsidRPr="0062282F" w:rsidRDefault="00962C44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67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17" w:type="dxa"/>
            <w:gridSpan w:val="3"/>
          </w:tcPr>
          <w:p w14:paraId="39059EF7" w14:textId="77777777" w:rsidR="00962C44" w:rsidRPr="0062282F" w:rsidRDefault="00962C44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/>
                <w:sz w:val="24"/>
                <w:szCs w:val="24"/>
              </w:rPr>
            </w:pPr>
            <w:r w:rsidRPr="0062282F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t>งบการเงินรวมและ</w:t>
            </w:r>
            <w:r w:rsidRPr="0062282F">
              <w:rPr>
                <w:rFonts w:asciiTheme="majorBidi" w:eastAsia="Cordia New" w:hAnsiTheme="majorBidi" w:cstheme="majorBidi"/>
                <w:bCs/>
                <w:sz w:val="24"/>
                <w:szCs w:val="24"/>
                <w:cs/>
              </w:rPr>
              <w:br/>
              <w:t>งบการเงินเฉพาะกิจการ</w:t>
            </w:r>
          </w:p>
        </w:tc>
      </w:tr>
      <w:tr w:rsidR="00962C44" w:rsidRPr="0062282F" w14:paraId="200946D0" w14:textId="77777777" w:rsidTr="00962C44">
        <w:tc>
          <w:tcPr>
            <w:tcW w:w="6030" w:type="dxa"/>
          </w:tcPr>
          <w:p w14:paraId="2F8A704F" w14:textId="77777777" w:rsidR="00962C44" w:rsidRPr="0062282F" w:rsidRDefault="00962C44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034C15" w14:textId="6BEADE2A" w:rsidR="00962C44" w:rsidRPr="0062282F" w:rsidRDefault="00B47EF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328AA31D" w14:textId="77777777" w:rsidR="00962C44" w:rsidRPr="0062282F" w:rsidRDefault="00962C44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BA04F27" w14:textId="19926ED8" w:rsidR="00962C44" w:rsidRPr="0062282F" w:rsidRDefault="00B47EF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  <w:r w:rsidRPr="00B47EFF">
              <w:rPr>
                <w:rFonts w:asciiTheme="majorBidi" w:eastAsia="Cordia New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F22A63" w:rsidRPr="0062282F" w14:paraId="1C9C9C90" w14:textId="77777777" w:rsidTr="00B460E9">
        <w:tc>
          <w:tcPr>
            <w:tcW w:w="6030" w:type="dxa"/>
            <w:vAlign w:val="bottom"/>
          </w:tcPr>
          <w:p w14:paraId="1EEE6385" w14:textId="1F9566E7" w:rsidR="00F22A63" w:rsidRPr="0062282F" w:rsidRDefault="00F22A63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36" w:type="dxa"/>
            <w:vAlign w:val="bottom"/>
          </w:tcPr>
          <w:p w14:paraId="3A6CA382" w14:textId="392CA850" w:rsidR="00F22A63" w:rsidRPr="0062282F" w:rsidRDefault="00F22A63" w:rsidP="0062282F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74C982EC" w14:textId="77777777" w:rsidR="00F22A63" w:rsidRPr="0062282F" w:rsidRDefault="00F22A63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1B0899F" w14:textId="7E34584E" w:rsidR="00F22A63" w:rsidRPr="0062282F" w:rsidRDefault="00F22A63" w:rsidP="0062282F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282F" w:rsidRPr="0062282F" w14:paraId="235A588E" w14:textId="77777777" w:rsidTr="00B460E9">
        <w:tc>
          <w:tcPr>
            <w:tcW w:w="6030" w:type="dxa"/>
            <w:vAlign w:val="bottom"/>
          </w:tcPr>
          <w:p w14:paraId="3F2F0745" w14:textId="41996A55" w:rsidR="0062282F" w:rsidRPr="0062282F" w:rsidRDefault="0062282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5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วันต้นปี</w:t>
            </w:r>
          </w:p>
        </w:tc>
        <w:tc>
          <w:tcPr>
            <w:tcW w:w="936" w:type="dxa"/>
          </w:tcPr>
          <w:p w14:paraId="0A36BC6F" w14:textId="469191A6" w:rsidR="0062282F" w:rsidRPr="0062282F" w:rsidRDefault="0062282F" w:rsidP="0062282F">
            <w:pPr>
              <w:pStyle w:val="1-Number"/>
              <w:tabs>
                <w:tab w:val="clear" w:pos="3735"/>
                <w:tab w:val="decimal" w:pos="623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  <w:vAlign w:val="bottom"/>
          </w:tcPr>
          <w:p w14:paraId="70E7A40C" w14:textId="77777777" w:rsidR="0062282F" w:rsidRPr="0062282F" w:rsidRDefault="0062282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18D4345" w14:textId="10BC5730" w:rsidR="0062282F" w:rsidRPr="0062282F" w:rsidRDefault="00B47EFF" w:rsidP="0062282F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282F" w:rsidRPr="006228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</w:tr>
      <w:tr w:rsidR="0062282F" w:rsidRPr="0062282F" w14:paraId="109A45FE" w14:textId="77777777" w:rsidTr="00B460E9">
        <w:tc>
          <w:tcPr>
            <w:tcW w:w="6030" w:type="dxa"/>
            <w:vAlign w:val="bottom"/>
          </w:tcPr>
          <w:p w14:paraId="5C03F2B0" w14:textId="3591247C" w:rsidR="0062282F" w:rsidRPr="0062282F" w:rsidRDefault="0062282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82F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ขาดทุนสุทธิที่รับรู้ในกำไรขาดทุนเบ็ดเสร็จอื่น</w:t>
            </w:r>
            <w:r w:rsidRPr="0062282F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 w:rsidRPr="0062282F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36" w:type="dxa"/>
          </w:tcPr>
          <w:p w14:paraId="1E822AA3" w14:textId="598D7AEC" w:rsidR="0062282F" w:rsidRPr="0062282F" w:rsidRDefault="0062282F" w:rsidP="0062282F">
            <w:pPr>
              <w:pStyle w:val="1-Number"/>
              <w:tabs>
                <w:tab w:val="clear" w:pos="3735"/>
                <w:tab w:val="decimal" w:pos="623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  <w:vAlign w:val="bottom"/>
          </w:tcPr>
          <w:p w14:paraId="02AA5F2C" w14:textId="77777777" w:rsidR="0062282F" w:rsidRPr="0062282F" w:rsidRDefault="0062282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D11D80D" w14:textId="7F0C5DCA" w:rsidR="0062282F" w:rsidRPr="0062282F" w:rsidRDefault="0062282F" w:rsidP="0062282F">
            <w:pPr>
              <w:pStyle w:val="1-Number"/>
              <w:tabs>
                <w:tab w:val="clear" w:pos="3735"/>
                <w:tab w:val="decimal" w:pos="80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228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7EFF" w:rsidRPr="00B47EFF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Pr="0062282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2282F" w:rsidRPr="0062282F" w14:paraId="02E62BA4" w14:textId="77777777" w:rsidTr="00B460E9">
        <w:tc>
          <w:tcPr>
            <w:tcW w:w="6030" w:type="dxa"/>
          </w:tcPr>
          <w:p w14:paraId="097BCE89" w14:textId="01195382" w:rsidR="0062282F" w:rsidRPr="0062282F" w:rsidRDefault="0062282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5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วันสิ้นปี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DAF0627" w14:textId="23B1A5F9" w:rsidR="0062282F" w:rsidRPr="0062282F" w:rsidRDefault="0062282F" w:rsidP="0062282F">
            <w:pPr>
              <w:pStyle w:val="1-Number"/>
              <w:tabs>
                <w:tab w:val="clear" w:pos="3735"/>
                <w:tab w:val="decimal" w:pos="623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  <w:vAlign w:val="bottom"/>
          </w:tcPr>
          <w:p w14:paraId="6E8C02B2" w14:textId="77777777" w:rsidR="0062282F" w:rsidRPr="0062282F" w:rsidRDefault="0062282F" w:rsidP="0062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ordia New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062AD" w14:textId="3BD17A53" w:rsidR="0062282F" w:rsidRPr="0062282F" w:rsidRDefault="0062282F" w:rsidP="0062282F">
            <w:pPr>
              <w:pStyle w:val="1-Number"/>
              <w:tabs>
                <w:tab w:val="clear" w:pos="3735"/>
                <w:tab w:val="decimal" w:pos="623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2282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</w:tbl>
    <w:p w14:paraId="6DE91183" w14:textId="423D9875" w:rsidR="00346CC0" w:rsidRPr="0070212F" w:rsidRDefault="00346CC0" w:rsidP="0060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ตราสารทุนที่กำหนดให้วัดมูลค่าด้วยมูลค่ายุติธรรมผ่านกำไรขาดทุนเบ็ดเสร็จอื่นเป็นเงินลงทุนในตราสารทุนของบริษัทที่ไม่ใช่บริษัทจดทะเบียน</w:t>
      </w:r>
    </w:p>
    <w:p w14:paraId="71DCDCF8" w14:textId="3BF5D328" w:rsidR="00B84B1A" w:rsidRPr="0070212F" w:rsidRDefault="00B84B1A" w:rsidP="003F47BD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7" w:hanging="547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 xml:space="preserve">การบริหารจัดการทุน </w:t>
      </w:r>
    </w:p>
    <w:p w14:paraId="79244A7F" w14:textId="4E078F7E" w:rsidR="00782AF5" w:rsidRPr="0070212F" w:rsidRDefault="00513703" w:rsidP="003C33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</w:rPr>
        <w:tab/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วัตถุประสงค์ในการบริหารจัดการทุนที่สำคัญของ</w:t>
      </w:r>
      <w:r w:rsidR="007375B9"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82AF5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คือ</w:t>
      </w:r>
      <w:r w:rsidR="00D91AA6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C37BD3" w:rsidRPr="007021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4B1A" w:rsidRPr="0070212F">
        <w:rPr>
          <w:rFonts w:asciiTheme="majorBidi" w:hAnsiTheme="majorBidi" w:cstheme="majorBidi"/>
          <w:sz w:val="28"/>
          <w:szCs w:val="28"/>
          <w:cs/>
        </w:rPr>
        <w:t>และเสริมสร้างมูลค่าให้กับผู้ถือหุ้น</w:t>
      </w:r>
    </w:p>
    <w:p w14:paraId="411601EA" w14:textId="04EDFDB7" w:rsidR="00F326C8" w:rsidRDefault="00B84B1A" w:rsidP="003C33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12F">
        <w:rPr>
          <w:rFonts w:asciiTheme="majorBidi" w:hAnsiTheme="majorBidi" w:cstheme="majorBidi"/>
          <w:sz w:val="28"/>
          <w:szCs w:val="28"/>
          <w:cs/>
        </w:rPr>
        <w:t>ณ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254738" w:rsidRPr="007021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="0022665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226653" w:rsidRPr="0070212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2568</w:t>
      </w:r>
      <w:r w:rsidR="00226653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F423A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="00F423A3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กลุ่มบริษัทมีอัตราส่วนหนี้สินต่อทุนเท่ากับ</w:t>
      </w:r>
      <w:r w:rsidR="00442172">
        <w:rPr>
          <w:rFonts w:asciiTheme="majorBidi" w:hAnsiTheme="majorBidi" w:hint="cs"/>
          <w:sz w:val="28"/>
          <w:szCs w:val="28"/>
          <w:cs/>
        </w:rPr>
        <w:t xml:space="preserve"> </w:t>
      </w:r>
      <w:r w:rsidR="00B47EFF" w:rsidRPr="00B47EFF">
        <w:rPr>
          <w:rFonts w:asciiTheme="majorBidi" w:hAnsiTheme="majorBidi"/>
          <w:sz w:val="28"/>
          <w:szCs w:val="28"/>
        </w:rPr>
        <w:t>0</w:t>
      </w:r>
      <w:r w:rsidR="00442172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/>
          <w:sz w:val="28"/>
          <w:szCs w:val="28"/>
        </w:rPr>
        <w:t>41</w:t>
      </w:r>
      <w:r w:rsidR="00442172">
        <w:rPr>
          <w:rFonts w:asciiTheme="majorBidi" w:hAnsiTheme="majorBidi"/>
          <w:sz w:val="28"/>
          <w:szCs w:val="28"/>
          <w:cs/>
        </w:rPr>
        <w:t>:</w:t>
      </w:r>
      <w:r w:rsidR="00B47EFF" w:rsidRPr="00B47EFF">
        <w:rPr>
          <w:rFonts w:asciiTheme="majorBidi" w:hAnsiTheme="majorBidi"/>
          <w:sz w:val="28"/>
          <w:szCs w:val="28"/>
        </w:rPr>
        <w:t>1</w:t>
      </w:r>
      <w:r w:rsidR="0031572C"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0A631B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47EFF" w:rsidRPr="00B47EFF">
        <w:rPr>
          <w:rFonts w:asciiTheme="majorBidi" w:hAnsiTheme="majorBidi" w:cstheme="majorBidi"/>
          <w:sz w:val="28"/>
          <w:szCs w:val="28"/>
        </w:rPr>
        <w:t>0</w:t>
      </w:r>
      <w:r w:rsidR="00DA2D36" w:rsidRPr="0070212F">
        <w:rPr>
          <w:rFonts w:asciiTheme="majorBidi" w:hAnsiTheme="majorBidi"/>
          <w:sz w:val="28"/>
          <w:szCs w:val="28"/>
          <w:cs/>
        </w:rPr>
        <w:t>.</w:t>
      </w:r>
      <w:r w:rsidR="00B47EFF" w:rsidRPr="00B47EFF">
        <w:rPr>
          <w:rFonts w:asciiTheme="majorBidi" w:hAnsiTheme="majorBidi" w:cstheme="majorBidi"/>
          <w:sz w:val="28"/>
          <w:szCs w:val="28"/>
        </w:rPr>
        <w:t>38</w:t>
      </w:r>
      <w:r w:rsidR="00DA2D36" w:rsidRPr="0070212F">
        <w:rPr>
          <w:rFonts w:asciiTheme="majorBidi" w:hAnsiTheme="majorBidi"/>
          <w:sz w:val="28"/>
          <w:szCs w:val="28"/>
          <w:cs/>
        </w:rPr>
        <w:t>:</w:t>
      </w:r>
      <w:r w:rsidR="00B47EFF" w:rsidRPr="00B47EFF">
        <w:rPr>
          <w:rFonts w:asciiTheme="majorBidi" w:hAnsiTheme="majorBidi" w:cstheme="majorBidi"/>
          <w:sz w:val="28"/>
          <w:szCs w:val="28"/>
        </w:rPr>
        <w:t>1</w:t>
      </w:r>
      <w:r w:rsidR="000A631B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</w:p>
    <w:p w14:paraId="1ED19170" w14:textId="77777777" w:rsidR="00F326C8" w:rsidRDefault="00F32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EEAAD9" w14:textId="785BC8D8" w:rsidR="00117F8D" w:rsidRPr="0070212F" w:rsidRDefault="00117F8D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การจัดประเภทรายการใหม่</w:t>
      </w:r>
    </w:p>
    <w:p w14:paraId="32585A93" w14:textId="537CC99C" w:rsidR="00117F8D" w:rsidRPr="0070212F" w:rsidRDefault="00117F8D" w:rsidP="0009304C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รายการบางรายการ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ในงบฐานะการเงิน ณ 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Pr="0070212F">
        <w:rPr>
          <w:rFonts w:asciiTheme="majorBidi" w:hAnsiTheme="majorBidi" w:cstheme="majorBidi"/>
          <w:sz w:val="28"/>
          <w:szCs w:val="28"/>
          <w:cs/>
        </w:rPr>
        <w:t xml:space="preserve"> และงบกำไรขาดทุนเบ็ดเสร็จสำหรับ</w:t>
      </w:r>
      <w:r w:rsidR="008D12D2" w:rsidRPr="0070212F">
        <w:rPr>
          <w:rFonts w:asciiTheme="majorBidi" w:hAnsiTheme="majorBidi" w:cstheme="majorBidi"/>
          <w:sz w:val="28"/>
          <w:szCs w:val="28"/>
          <w:cs/>
        </w:rPr>
        <w:t>ปี</w:t>
      </w:r>
      <w:r w:rsidRPr="0070212F">
        <w:rPr>
          <w:rFonts w:asciiTheme="majorBidi" w:hAnsiTheme="majorBidi" w:cstheme="majorBidi"/>
          <w:sz w:val="28"/>
          <w:szCs w:val="28"/>
          <w:cs/>
        </w:rPr>
        <w:t>สิ้นสุดวัน</w:t>
      </w:r>
      <w:r w:rsidR="00CB3E81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CB3E81">
        <w:rPr>
          <w:rFonts w:asciiTheme="majorBidi" w:hAnsiTheme="majorBidi" w:cstheme="majorBidi"/>
          <w:sz w:val="28"/>
          <w:szCs w:val="28"/>
        </w:rPr>
        <w:br/>
      </w:r>
      <w:r w:rsidR="00B47EFF" w:rsidRPr="00B47EFF">
        <w:rPr>
          <w:rFonts w:asciiTheme="majorBidi" w:hAnsiTheme="majorBidi" w:cstheme="majorBidi"/>
          <w:sz w:val="28"/>
          <w:szCs w:val="28"/>
        </w:rPr>
        <w:t>31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="008D12D2" w:rsidRPr="0070212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7EFF" w:rsidRPr="00B47EFF">
        <w:rPr>
          <w:rFonts w:asciiTheme="majorBidi" w:hAnsiTheme="majorBidi" w:cstheme="majorBidi"/>
          <w:sz w:val="28"/>
          <w:szCs w:val="28"/>
        </w:rPr>
        <w:t>2567</w:t>
      </w:r>
      <w:r w:rsidRPr="0070212F">
        <w:rPr>
          <w:rFonts w:asciiTheme="majorBidi" w:hAnsiTheme="majorBidi"/>
          <w:sz w:val="28"/>
          <w:szCs w:val="28"/>
          <w:cs/>
        </w:rPr>
        <w:t xml:space="preserve"> </w:t>
      </w:r>
      <w:r w:rsidRPr="0070212F">
        <w:rPr>
          <w:rFonts w:asciiTheme="majorBidi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การจัดประเภทรายการดังกล่าวไม่มีผลกระทบต่อสินทรัพย์หมุนเวียน สินทรัพย์ไม่หมุนเวียน หนี้สินหมุนเวียน หนี้สินไม่หมุนเวียน ส่วนของผู้ถือหุ้น และกำไร (ขาดทุน) เบ็ดเสร็จรวม ตามที่ได้รายงานไว้ การจัดประเภทรายการใหม่มีดังต่อไปนี้</w:t>
      </w:r>
    </w:p>
    <w:tbl>
      <w:tblPr>
        <w:tblW w:w="4636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4"/>
        <w:gridCol w:w="1996"/>
        <w:gridCol w:w="1810"/>
        <w:gridCol w:w="1270"/>
        <w:gridCol w:w="123"/>
        <w:gridCol w:w="1269"/>
      </w:tblGrid>
      <w:tr w:rsidR="00117F8D" w:rsidRPr="00A230CE" w14:paraId="095AC155" w14:textId="77777777" w:rsidTr="00117F8D">
        <w:trPr>
          <w:trHeight w:val="20"/>
        </w:trPr>
        <w:tc>
          <w:tcPr>
            <w:tcW w:w="5000" w:type="pct"/>
            <w:gridSpan w:val="6"/>
          </w:tcPr>
          <w:p w14:paraId="029781CA" w14:textId="76D80366" w:rsidR="00117F8D" w:rsidRPr="00A230CE" w:rsidRDefault="00117F8D" w:rsidP="00A230C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230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(หน่วย: </w:t>
            </w:r>
            <w:r w:rsidR="00C33113" w:rsidRPr="00A230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Pr="00A230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117F8D" w:rsidRPr="00A230CE" w14:paraId="73E50298" w14:textId="77777777" w:rsidTr="00DE43B7">
        <w:trPr>
          <w:trHeight w:val="20"/>
        </w:trPr>
        <w:tc>
          <w:tcPr>
            <w:tcW w:w="1227" w:type="pct"/>
          </w:tcPr>
          <w:p w14:paraId="79B78E07" w14:textId="77777777" w:rsidR="00117F8D" w:rsidRPr="00A230CE" w:rsidRDefault="00117F8D" w:rsidP="00A230CE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64" w:type="pct"/>
          </w:tcPr>
          <w:p w14:paraId="11D0A390" w14:textId="77777777" w:rsidR="00117F8D" w:rsidRPr="00A230CE" w:rsidRDefault="00117F8D" w:rsidP="00A230CE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C1F8DC7" w14:textId="77777777" w:rsidR="00117F8D" w:rsidRPr="00A230CE" w:rsidRDefault="00117F8D" w:rsidP="00A230CE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056" w:type="pct"/>
          </w:tcPr>
          <w:p w14:paraId="318EC331" w14:textId="77777777" w:rsidR="00117F8D" w:rsidRPr="00A230CE" w:rsidRDefault="00117F8D" w:rsidP="00A230C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4CE2F59C" w14:textId="77777777" w:rsidR="00117F8D" w:rsidRPr="00A230CE" w:rsidRDefault="00117F8D" w:rsidP="00A230C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741" w:type="pct"/>
          </w:tcPr>
          <w:p w14:paraId="39F52E19" w14:textId="77777777" w:rsidR="00117F8D" w:rsidRPr="00A230CE" w:rsidRDefault="00117F8D" w:rsidP="00A230C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0DF6596A" w14:textId="77777777" w:rsidR="00117F8D" w:rsidRPr="00A230CE" w:rsidRDefault="00117F8D" w:rsidP="00A230C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3ED0F34D" w14:textId="77777777" w:rsidR="00117F8D" w:rsidRPr="00A230CE" w:rsidRDefault="00117F8D" w:rsidP="00A230C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0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112A8DC" w14:textId="77777777" w:rsidR="00117F8D" w:rsidRPr="00A230CE" w:rsidRDefault="00117F8D" w:rsidP="00A230C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230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17F8D" w:rsidRPr="00A230CE" w14:paraId="62AF82BE" w14:textId="77777777" w:rsidTr="00DE43B7">
        <w:trPr>
          <w:trHeight w:val="126"/>
        </w:trPr>
        <w:tc>
          <w:tcPr>
            <w:tcW w:w="3447" w:type="pct"/>
            <w:gridSpan w:val="3"/>
          </w:tcPr>
          <w:p w14:paraId="33A17908" w14:textId="213687C7" w:rsidR="00117F8D" w:rsidRPr="00A230CE" w:rsidRDefault="00117F8D" w:rsidP="00A230CE">
            <w:pPr>
              <w:spacing w:line="320" w:lineRule="exact"/>
              <w:ind w:left="169" w:right="80" w:hanging="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งบฐานะการเงิน ณ วันที่ </w:t>
            </w:r>
            <w:r w:rsidR="00B47EFF" w:rsidRPr="00B47E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47EFF" w:rsidRPr="00B47E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41" w:type="pct"/>
          </w:tcPr>
          <w:p w14:paraId="54ACEC77" w14:textId="77777777" w:rsidR="00117F8D" w:rsidRPr="00A230CE" w:rsidRDefault="00117F8D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</w:tcPr>
          <w:p w14:paraId="08F872CA" w14:textId="77777777" w:rsidR="00117F8D" w:rsidRPr="00A230CE" w:rsidRDefault="00117F8D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3E5875E4" w14:textId="77777777" w:rsidR="00117F8D" w:rsidRPr="00A230CE" w:rsidRDefault="00117F8D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33113" w:rsidRPr="00A230CE" w14:paraId="5A36BFAE" w14:textId="77777777" w:rsidTr="00DE43B7">
        <w:trPr>
          <w:trHeight w:val="20"/>
        </w:trPr>
        <w:tc>
          <w:tcPr>
            <w:tcW w:w="1227" w:type="pct"/>
          </w:tcPr>
          <w:p w14:paraId="0237A7D7" w14:textId="6C1296D3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เงินฝากประจำครบกำหนดภายใน </w:t>
            </w:r>
            <w:r w:rsidR="00B47EFF" w:rsidRPr="00B47EFF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4" w:type="pct"/>
          </w:tcPr>
          <w:p w14:paraId="2C2E9D67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6" w:type="pct"/>
          </w:tcPr>
          <w:p w14:paraId="1359380A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1" w:type="pct"/>
          </w:tcPr>
          <w:p w14:paraId="60C783EA" w14:textId="27FBC53A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72" w:type="pct"/>
          </w:tcPr>
          <w:p w14:paraId="611C8F42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1FB0BC5B" w14:textId="60CF1728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</w:tr>
      <w:tr w:rsidR="00C33113" w:rsidRPr="00A230CE" w14:paraId="5CB5377C" w14:textId="77777777" w:rsidTr="00DE43B7">
        <w:trPr>
          <w:trHeight w:val="20"/>
        </w:trPr>
        <w:tc>
          <w:tcPr>
            <w:tcW w:w="1227" w:type="pct"/>
          </w:tcPr>
          <w:p w14:paraId="01646123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64" w:type="pct"/>
          </w:tcPr>
          <w:p w14:paraId="02EF36EA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56" w:type="pct"/>
          </w:tcPr>
          <w:p w14:paraId="2E1A4F28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</w:tcPr>
          <w:p w14:paraId="425B6D96" w14:textId="4EEAA5E0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72" w:type="pct"/>
          </w:tcPr>
          <w:p w14:paraId="4887D996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1EB33998" w14:textId="3020484D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</w:tr>
      <w:tr w:rsidR="00C33113" w:rsidRPr="00A230CE" w14:paraId="37E34503" w14:textId="77777777" w:rsidTr="00DE43B7">
        <w:trPr>
          <w:trHeight w:val="20"/>
        </w:trPr>
        <w:tc>
          <w:tcPr>
            <w:tcW w:w="1227" w:type="pct"/>
          </w:tcPr>
          <w:p w14:paraId="2F1E83E3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164" w:type="pct"/>
          </w:tcPr>
          <w:p w14:paraId="40B66E43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56" w:type="pct"/>
          </w:tcPr>
          <w:p w14:paraId="31B0CF2A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</w:tcPr>
          <w:p w14:paraId="67085B64" w14:textId="5817C443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72" w:type="pct"/>
          </w:tcPr>
          <w:p w14:paraId="46A70310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102D60B2" w14:textId="2EFF97B3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C33113" w:rsidRPr="00A230CE" w14:paraId="755A745C" w14:textId="77777777" w:rsidTr="00DE43B7">
        <w:trPr>
          <w:trHeight w:val="20"/>
        </w:trPr>
        <w:tc>
          <w:tcPr>
            <w:tcW w:w="1227" w:type="pct"/>
          </w:tcPr>
          <w:p w14:paraId="24DB4E59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64" w:type="pct"/>
          </w:tcPr>
          <w:p w14:paraId="0C596009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56" w:type="pct"/>
          </w:tcPr>
          <w:p w14:paraId="5BC5F97B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</w:tcPr>
          <w:p w14:paraId="5500D712" w14:textId="146BEAE2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72" w:type="pct"/>
          </w:tcPr>
          <w:p w14:paraId="1C47C341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081A55CE" w14:textId="1F00190C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</w:tr>
      <w:tr w:rsidR="00C33113" w:rsidRPr="00A230CE" w14:paraId="76CCC7E4" w14:textId="77777777" w:rsidTr="00DE43B7">
        <w:trPr>
          <w:trHeight w:val="20"/>
        </w:trPr>
        <w:tc>
          <w:tcPr>
            <w:tcW w:w="1227" w:type="pct"/>
          </w:tcPr>
          <w:p w14:paraId="2A2ED3ED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1164" w:type="pct"/>
          </w:tcPr>
          <w:p w14:paraId="6184F127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1056" w:type="pct"/>
          </w:tcPr>
          <w:p w14:paraId="44245F00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</w:tcPr>
          <w:p w14:paraId="425D6A2D" w14:textId="277A5FEA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72" w:type="pct"/>
          </w:tcPr>
          <w:p w14:paraId="14BF1EC3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030BCD39" w14:textId="4E96EACE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</w:tr>
      <w:tr w:rsidR="00C33113" w:rsidRPr="00A230CE" w14:paraId="190C9365" w14:textId="77777777" w:rsidTr="00DE43B7">
        <w:trPr>
          <w:trHeight w:val="20"/>
        </w:trPr>
        <w:tc>
          <w:tcPr>
            <w:tcW w:w="1227" w:type="pct"/>
          </w:tcPr>
          <w:p w14:paraId="291D5AE9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ลูกหนี้การค้าไม่หมุนเวียน </w:t>
            </w:r>
            <w:r w:rsidRPr="00A230CE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64" w:type="pct"/>
          </w:tcPr>
          <w:p w14:paraId="66356865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056" w:type="pct"/>
          </w:tcPr>
          <w:p w14:paraId="29F2DD09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741" w:type="pct"/>
          </w:tcPr>
          <w:p w14:paraId="65165CC9" w14:textId="544225B4" w:rsidR="00C33113" w:rsidRPr="002F4A13" w:rsidRDefault="00C33113" w:rsidP="002F4A13">
            <w:pPr>
              <w:pStyle w:val="1-Number"/>
              <w:tabs>
                <w:tab w:val="clear" w:pos="3735"/>
                <w:tab w:val="decimal" w:pos="91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F4A1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pct"/>
          </w:tcPr>
          <w:p w14:paraId="25F285E7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6407C48F" w14:textId="79CB8CAD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</w:tr>
      <w:tr w:rsidR="00C33113" w:rsidRPr="00A230CE" w14:paraId="5D7371C1" w14:textId="77777777" w:rsidTr="00DE43B7">
        <w:trPr>
          <w:trHeight w:val="20"/>
        </w:trPr>
        <w:tc>
          <w:tcPr>
            <w:tcW w:w="1227" w:type="pct"/>
          </w:tcPr>
          <w:p w14:paraId="127F3D52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ลูกหนี้ไม่หมุนเวียนอื่น -    เงินค้างรับจากตราสารหนี้</w:t>
            </w:r>
          </w:p>
        </w:tc>
        <w:tc>
          <w:tcPr>
            <w:tcW w:w="1164" w:type="pct"/>
          </w:tcPr>
          <w:p w14:paraId="36602C09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A230CE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- </w:t>
            </w: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เงินค้างรับจากตราสารหนี้</w:t>
            </w:r>
          </w:p>
        </w:tc>
        <w:tc>
          <w:tcPr>
            <w:tcW w:w="1056" w:type="pct"/>
          </w:tcPr>
          <w:p w14:paraId="2286266B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741" w:type="pct"/>
          </w:tcPr>
          <w:p w14:paraId="0F7CA5D9" w14:textId="1E61DF44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72" w:type="pct"/>
          </w:tcPr>
          <w:p w14:paraId="3BF33A8B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7D19AF9F" w14:textId="579D6B87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</w:tr>
      <w:tr w:rsidR="00C33113" w:rsidRPr="00A230CE" w14:paraId="5F93DDBF" w14:textId="77777777" w:rsidTr="00DE43B7">
        <w:trPr>
          <w:trHeight w:val="20"/>
        </w:trPr>
        <w:tc>
          <w:tcPr>
            <w:tcW w:w="1227" w:type="pct"/>
          </w:tcPr>
          <w:p w14:paraId="30DFD0DB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64" w:type="pct"/>
          </w:tcPr>
          <w:p w14:paraId="155C2FF0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56" w:type="pct"/>
          </w:tcPr>
          <w:p w14:paraId="0CA7BD84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1" w:type="pct"/>
          </w:tcPr>
          <w:p w14:paraId="1A1E34B1" w14:textId="35CEA1C4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72" w:type="pct"/>
          </w:tcPr>
          <w:p w14:paraId="13D82592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66261F83" w14:textId="29A3EDC8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  <w:tr w:rsidR="00C33113" w:rsidRPr="00A230CE" w14:paraId="0CB7E901" w14:textId="77777777" w:rsidTr="00DE43B7">
        <w:trPr>
          <w:trHeight w:val="20"/>
        </w:trPr>
        <w:tc>
          <w:tcPr>
            <w:tcW w:w="1227" w:type="pct"/>
          </w:tcPr>
          <w:p w14:paraId="46AEDD93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  <w:p w14:paraId="3D772D8A" w14:textId="77777777" w:rsidR="00C33113" w:rsidRPr="00A230CE" w:rsidRDefault="00C33113" w:rsidP="00A230CE">
            <w:pPr>
              <w:spacing w:line="320" w:lineRule="exact"/>
              <w:ind w:left="267" w:right="80" w:hanging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ในการรื้อถอน</w:t>
            </w:r>
          </w:p>
        </w:tc>
        <w:tc>
          <w:tcPr>
            <w:tcW w:w="1164" w:type="pct"/>
          </w:tcPr>
          <w:p w14:paraId="201AD882" w14:textId="77777777" w:rsidR="00C33113" w:rsidRPr="00A230CE" w:rsidRDefault="00C33113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56" w:type="pct"/>
          </w:tcPr>
          <w:p w14:paraId="40F0B0BE" w14:textId="77777777" w:rsidR="00C33113" w:rsidRPr="00A230CE" w:rsidRDefault="00C33113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  <w:p w14:paraId="6CB947BB" w14:textId="77777777" w:rsidR="00C33113" w:rsidRPr="00A230CE" w:rsidRDefault="00C33113" w:rsidP="00A230CE">
            <w:pPr>
              <w:spacing w:line="320" w:lineRule="exact"/>
              <w:ind w:left="267" w:right="80" w:hanging="4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ในการรื้อถอน</w:t>
            </w:r>
          </w:p>
        </w:tc>
        <w:tc>
          <w:tcPr>
            <w:tcW w:w="741" w:type="pct"/>
          </w:tcPr>
          <w:p w14:paraId="1B01C18E" w14:textId="4D932C1C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72" w:type="pct"/>
          </w:tcPr>
          <w:p w14:paraId="2D6B185D" w14:textId="77777777" w:rsidR="00C33113" w:rsidRPr="00A230CE" w:rsidRDefault="00C33113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00926EF9" w14:textId="2CC93E8D" w:rsidR="00C33113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33113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17F8D" w:rsidRPr="00A230CE" w14:paraId="50C90CA1" w14:textId="77777777" w:rsidTr="00DE43B7">
        <w:trPr>
          <w:trHeight w:val="20"/>
        </w:trPr>
        <w:tc>
          <w:tcPr>
            <w:tcW w:w="1227" w:type="pct"/>
          </w:tcPr>
          <w:p w14:paraId="067274BB" w14:textId="77777777" w:rsidR="00117F8D" w:rsidRPr="00A230CE" w:rsidRDefault="00117F8D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pct"/>
          </w:tcPr>
          <w:p w14:paraId="6FF4CCBC" w14:textId="77777777" w:rsidR="00117F8D" w:rsidRPr="00A230CE" w:rsidRDefault="00117F8D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6" w:type="pct"/>
          </w:tcPr>
          <w:p w14:paraId="1D5F4398" w14:textId="77777777" w:rsidR="00117F8D" w:rsidRPr="00A230CE" w:rsidRDefault="00117F8D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1" w:type="pct"/>
          </w:tcPr>
          <w:p w14:paraId="6AB0E0AE" w14:textId="77777777" w:rsidR="00117F8D" w:rsidRPr="002F4A13" w:rsidRDefault="00117F8D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</w:tcPr>
          <w:p w14:paraId="1EA85179" w14:textId="77777777" w:rsidR="00117F8D" w:rsidRPr="00A230CE" w:rsidRDefault="00117F8D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3A4A55C4" w14:textId="77777777" w:rsidR="00117F8D" w:rsidRPr="002F4A13" w:rsidRDefault="00117F8D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7F8D" w:rsidRPr="00A230CE" w14:paraId="35A25CF0" w14:textId="77777777" w:rsidTr="00DE43B7">
        <w:trPr>
          <w:trHeight w:val="20"/>
        </w:trPr>
        <w:tc>
          <w:tcPr>
            <w:tcW w:w="3447" w:type="pct"/>
            <w:gridSpan w:val="3"/>
          </w:tcPr>
          <w:p w14:paraId="4BF660D1" w14:textId="5F0FAA3B" w:rsidR="00117F8D" w:rsidRPr="00A230CE" w:rsidRDefault="00117F8D" w:rsidP="00A230CE">
            <w:pPr>
              <w:spacing w:line="320" w:lineRule="exact"/>
              <w:ind w:left="169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  <w:r w:rsidR="00CE596B"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="00B3585C" w:rsidRPr="00A230CE">
              <w:rPr>
                <w:rFonts w:asciiTheme="majorBidi" w:eastAsia="MS Mincho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47EFF" w:rsidRPr="00B47E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B3585C" w:rsidRPr="00A230CE">
              <w:rPr>
                <w:rFonts w:asciiTheme="majorBidi" w:eastAsia="MS Mincho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E596B" w:rsidRPr="00A230C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47EFF" w:rsidRPr="00B47E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41" w:type="pct"/>
          </w:tcPr>
          <w:p w14:paraId="45ED1415" w14:textId="77777777" w:rsidR="00117F8D" w:rsidRPr="002F4A13" w:rsidRDefault="00117F8D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</w:tcPr>
          <w:p w14:paraId="33284185" w14:textId="77777777" w:rsidR="00117F8D" w:rsidRPr="00A230CE" w:rsidRDefault="00117F8D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2A6667A1" w14:textId="77777777" w:rsidR="00117F8D" w:rsidRPr="002F4A13" w:rsidRDefault="00117F8D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7F8D" w:rsidRPr="00A230CE" w14:paraId="24ABC1E9" w14:textId="77777777" w:rsidTr="00DE43B7">
        <w:trPr>
          <w:trHeight w:val="20"/>
        </w:trPr>
        <w:tc>
          <w:tcPr>
            <w:tcW w:w="1227" w:type="pct"/>
          </w:tcPr>
          <w:p w14:paraId="30D427AC" w14:textId="77777777" w:rsidR="00117F8D" w:rsidRPr="00A230CE" w:rsidRDefault="00117F8D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164" w:type="pct"/>
          </w:tcPr>
          <w:p w14:paraId="5602CC12" w14:textId="77777777" w:rsidR="00117F8D" w:rsidRPr="00A230CE" w:rsidRDefault="00117F8D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056" w:type="pct"/>
          </w:tcPr>
          <w:p w14:paraId="445BBF88" w14:textId="77777777" w:rsidR="00117F8D" w:rsidRPr="00A230CE" w:rsidRDefault="00117F8D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230C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41" w:type="pct"/>
          </w:tcPr>
          <w:p w14:paraId="0ECF9AF4" w14:textId="4F247F8A" w:rsidR="00117F8D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7831F4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2" w:type="pct"/>
          </w:tcPr>
          <w:p w14:paraId="4D782E40" w14:textId="77777777" w:rsidR="00117F8D" w:rsidRPr="00A230CE" w:rsidRDefault="00117F8D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16931C27" w14:textId="03489A81" w:rsidR="00117F8D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7831F4" w:rsidRPr="002F4A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DE43B7" w:rsidRPr="00A230CE" w14:paraId="42950AB7" w14:textId="77777777" w:rsidTr="00DE43B7">
        <w:trPr>
          <w:trHeight w:val="20"/>
        </w:trPr>
        <w:tc>
          <w:tcPr>
            <w:tcW w:w="1227" w:type="pct"/>
          </w:tcPr>
          <w:p w14:paraId="15014030" w14:textId="3FEBEC85" w:rsidR="00DE43B7" w:rsidRPr="00A230CE" w:rsidRDefault="0071000D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1000D">
              <w:rPr>
                <w:rFonts w:asciiTheme="majorBidi" w:eastAsia="MS Mincho" w:hAnsiTheme="majorBidi"/>
                <w:sz w:val="24"/>
                <w:szCs w:val="24"/>
                <w:cs/>
              </w:rPr>
              <w:t>ขาดทุนจากการด้อยค่า</w:t>
            </w:r>
            <w:r>
              <w:rPr>
                <w:rFonts w:asciiTheme="majorBidi" w:eastAsia="MS Mincho" w:hAnsiTheme="majorBidi"/>
                <w:sz w:val="24"/>
                <w:szCs w:val="24"/>
                <w:cs/>
              </w:rPr>
              <w:br/>
            </w:r>
            <w:r w:rsidRPr="0071000D">
              <w:rPr>
                <w:rFonts w:asciiTheme="majorBidi" w:eastAsia="MS Mincho" w:hAnsiTheme="majorBidi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164" w:type="pct"/>
          </w:tcPr>
          <w:p w14:paraId="6C082EF4" w14:textId="0EDCFE07" w:rsidR="00DE43B7" w:rsidRPr="00A230CE" w:rsidRDefault="00E847CE" w:rsidP="00A230CE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847CE">
              <w:rPr>
                <w:rFonts w:asciiTheme="majorBidi" w:eastAsia="MS Mincho" w:hAnsi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6" w:type="pct"/>
          </w:tcPr>
          <w:p w14:paraId="10FE255A" w14:textId="3AA48BD5" w:rsidR="00DE43B7" w:rsidRPr="00A230CE" w:rsidRDefault="00E847CE" w:rsidP="00A230CE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741" w:type="pct"/>
          </w:tcPr>
          <w:p w14:paraId="00EBB7F4" w14:textId="7FDB7331" w:rsidR="00DE43B7" w:rsidRPr="002F4A13" w:rsidRDefault="00691721" w:rsidP="00EC4BE5">
            <w:pPr>
              <w:pStyle w:val="1-Number"/>
              <w:tabs>
                <w:tab w:val="clear" w:pos="3735"/>
                <w:tab w:val="decimal" w:pos="91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pct"/>
          </w:tcPr>
          <w:p w14:paraId="6DFCBF57" w14:textId="77777777" w:rsidR="00DE43B7" w:rsidRPr="00A230CE" w:rsidRDefault="00DE43B7" w:rsidP="00A230CE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40" w:type="pct"/>
          </w:tcPr>
          <w:p w14:paraId="14455330" w14:textId="4B63247C" w:rsidR="00DE43B7" w:rsidRPr="002F4A13" w:rsidRDefault="00B47EFF" w:rsidP="002F4A13">
            <w:pPr>
              <w:pStyle w:val="1-Number"/>
              <w:tabs>
                <w:tab w:val="clear" w:pos="3735"/>
                <w:tab w:val="decimal" w:pos="1098"/>
              </w:tabs>
              <w:spacing w:line="320" w:lineRule="exact"/>
              <w:ind w:left="8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EF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997A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EFF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</w:tbl>
    <w:p w14:paraId="3B4C4D4B" w14:textId="028BEA2C" w:rsidR="00B84B1A" w:rsidRPr="0070212F" w:rsidRDefault="00B84B1A" w:rsidP="00EA2BBE">
      <w:pPr>
        <w:pStyle w:val="a1"/>
        <w:numPr>
          <w:ilvl w:val="0"/>
          <w:numId w:val="28"/>
        </w:numPr>
        <w:tabs>
          <w:tab w:val="clear" w:pos="360"/>
          <w:tab w:val="clear" w:pos="720"/>
          <w:tab w:val="clear" w:pos="1080"/>
        </w:tabs>
        <w:spacing w:before="360"/>
        <w:ind w:left="540" w:hanging="540"/>
        <w:jc w:val="both"/>
        <w:rPr>
          <w:rFonts w:asciiTheme="majorBidi" w:hAnsiTheme="majorBidi"/>
          <w:b/>
          <w:bCs/>
          <w:cs/>
        </w:rPr>
      </w:pPr>
      <w:r w:rsidRPr="0070212F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793E10D5" w14:textId="5FF9DD62" w:rsidR="0045270B" w:rsidRPr="0070212F" w:rsidRDefault="00513703" w:rsidP="00E16D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70212F">
        <w:rPr>
          <w:rFonts w:asciiTheme="majorBidi" w:hAnsiTheme="majorBidi" w:cstheme="majorBidi"/>
          <w:sz w:val="28"/>
          <w:szCs w:val="28"/>
        </w:rPr>
        <w:tab/>
      </w:r>
      <w:r w:rsidR="0066044D" w:rsidRPr="0070212F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งบการเงินนี้ได้รับอนุมัติให้ออกโดยคณะกรรมการ</w:t>
      </w:r>
      <w:r w:rsidR="007601F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6044D" w:rsidRPr="0070212F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B47EFF" w:rsidRPr="00B47EFF">
        <w:rPr>
          <w:rFonts w:asciiTheme="majorBidi" w:hAnsiTheme="majorBidi" w:cstheme="majorBidi"/>
          <w:sz w:val="28"/>
          <w:szCs w:val="28"/>
        </w:rPr>
        <w:t>26</w:t>
      </w:r>
      <w:r w:rsidR="0066044D" w:rsidRPr="0070212F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B47EFF" w:rsidRPr="00B47EFF">
        <w:rPr>
          <w:rFonts w:asciiTheme="majorBidi" w:hAnsiTheme="majorBidi" w:cstheme="majorBidi"/>
          <w:sz w:val="28"/>
          <w:szCs w:val="28"/>
        </w:rPr>
        <w:t>2569</w:t>
      </w:r>
    </w:p>
    <w:sectPr w:rsidR="0045270B" w:rsidRPr="0070212F" w:rsidSect="00CF10E4">
      <w:headerReference w:type="default" r:id="rId14"/>
      <w:footerReference w:type="default" r:id="rId15"/>
      <w:pgSz w:w="11909" w:h="16834" w:code="9"/>
      <w:pgMar w:top="1440" w:right="1224" w:bottom="720" w:left="1440" w:header="864" w:footer="432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517A9" w14:textId="77777777" w:rsidR="006F6E50" w:rsidRDefault="006F6E50">
      <w:r>
        <w:separator/>
      </w:r>
    </w:p>
  </w:endnote>
  <w:endnote w:type="continuationSeparator" w:id="0">
    <w:p w14:paraId="150C3779" w14:textId="77777777" w:rsidR="006F6E50" w:rsidRDefault="006F6E50">
      <w:r>
        <w:continuationSeparator/>
      </w:r>
    </w:p>
  </w:endnote>
  <w:endnote w:type="continuationNotice" w:id="1">
    <w:p w14:paraId="1D0FC4C6" w14:textId="77777777" w:rsidR="006F6E50" w:rsidRDefault="006F6E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92DA0" w14:textId="0A57A06B" w:rsidR="00A76F6C" w:rsidRPr="00D170D1" w:rsidRDefault="00A76F6C" w:rsidP="00E14551">
    <w:pPr>
      <w:pStyle w:val="Footer"/>
      <w:spacing w:line="240" w:lineRule="auto"/>
      <w:jc w:val="right"/>
      <w:rPr>
        <w:noProof/>
        <w:sz w:val="16"/>
        <w:szCs w:val="16"/>
        <w:lang w:val="en-US"/>
      </w:rPr>
    </w:pPr>
    <w:r w:rsidRPr="00D170D1">
      <w:rPr>
        <w:noProof/>
        <w:sz w:val="16"/>
        <w:szCs w:val="16"/>
        <w:lang w:val="en-US"/>
      </w:rPr>
      <w:fldChar w:fldCharType="begin"/>
    </w:r>
    <w:r w:rsidRPr="00D170D1">
      <w:rPr>
        <w:noProof/>
        <w:sz w:val="16"/>
        <w:szCs w:val="16"/>
        <w:lang w:val="en-US"/>
      </w:rPr>
      <w:instrText xml:space="preserve"> FILENAME \</w:instrText>
    </w:r>
    <w:r w:rsidRPr="00D170D1">
      <w:rPr>
        <w:noProof/>
        <w:sz w:val="16"/>
        <w:szCs w:val="16"/>
        <w:cs/>
        <w:lang w:val="en-US"/>
      </w:rPr>
      <w:instrText xml:space="preserve">* </w:instrText>
    </w:r>
    <w:r w:rsidRPr="00D170D1">
      <w:rPr>
        <w:noProof/>
        <w:sz w:val="16"/>
        <w:szCs w:val="16"/>
        <w:lang w:val="en-US"/>
      </w:rPr>
      <w:instrText xml:space="preserve">MERGEFORMAT </w:instrText>
    </w:r>
    <w:r w:rsidRPr="00D170D1">
      <w:rPr>
        <w:noProof/>
        <w:sz w:val="16"/>
        <w:szCs w:val="16"/>
        <w:lang w:val="en-US"/>
      </w:rPr>
      <w:fldChar w:fldCharType="separate"/>
    </w:r>
    <w:r w:rsidR="00CB3E81">
      <w:rPr>
        <w:noProof/>
        <w:sz w:val="16"/>
        <w:szCs w:val="16"/>
        <w:lang w:val="en-US"/>
      </w:rPr>
      <w:t>RSP68Y</w:t>
    </w:r>
    <w:r w:rsidR="00CB3E81">
      <w:rPr>
        <w:noProof/>
        <w:sz w:val="16"/>
        <w:szCs w:val="16"/>
        <w:cs/>
        <w:lang w:val="en-US"/>
      </w:rPr>
      <w:t>.</w:t>
    </w:r>
    <w:r w:rsidR="00CB3E81">
      <w:rPr>
        <w:noProof/>
        <w:sz w:val="16"/>
        <w:szCs w:val="16"/>
        <w:lang w:val="en-US"/>
      </w:rPr>
      <w:t>docx</w:t>
    </w:r>
    <w:r w:rsidRPr="00D170D1">
      <w:rPr>
        <w:noProof/>
        <w:sz w:val="16"/>
        <w:szCs w:val="16"/>
        <w:lang w:val="en-US"/>
      </w:rPr>
      <w:fldChar w:fldCharType="end"/>
    </w:r>
    <w:r w:rsidRPr="00D170D1">
      <w:rPr>
        <w:noProof/>
        <w:sz w:val="16"/>
        <w:szCs w:val="16"/>
        <w:cs/>
        <w:lang w:val="en-US"/>
      </w:rPr>
      <w:t xml:space="preserve">  /  </w:t>
    </w:r>
    <w:r w:rsidRPr="00D170D1">
      <w:rPr>
        <w:noProof/>
        <w:sz w:val="16"/>
        <w:szCs w:val="16"/>
        <w:lang w:val="en-US"/>
      </w:rPr>
      <w:fldChar w:fldCharType="begin"/>
    </w:r>
    <w:r w:rsidRPr="00D170D1">
      <w:rPr>
        <w:noProof/>
        <w:sz w:val="16"/>
        <w:szCs w:val="16"/>
        <w:lang w:val="en-US"/>
      </w:rPr>
      <w:instrText xml:space="preserve"> DATE \@ </w:instrText>
    </w:r>
    <w:r w:rsidRPr="00D170D1">
      <w:rPr>
        <w:noProof/>
        <w:sz w:val="16"/>
        <w:szCs w:val="16"/>
        <w:cs/>
        <w:lang w:val="en-US"/>
      </w:rPr>
      <w:instrText>"</w:instrText>
    </w:r>
    <w:r w:rsidRPr="00D170D1">
      <w:rPr>
        <w:noProof/>
        <w:sz w:val="16"/>
        <w:szCs w:val="16"/>
        <w:lang w:val="en-US"/>
      </w:rPr>
      <w:instrText>dd</w:instrText>
    </w:r>
    <w:r w:rsidRPr="00D170D1">
      <w:rPr>
        <w:noProof/>
        <w:sz w:val="16"/>
        <w:szCs w:val="16"/>
        <w:cs/>
        <w:lang w:val="en-US"/>
      </w:rPr>
      <w:instrText>/</w:instrText>
    </w:r>
    <w:r w:rsidRPr="00D170D1">
      <w:rPr>
        <w:noProof/>
        <w:sz w:val="16"/>
        <w:szCs w:val="16"/>
        <w:lang w:val="en-US"/>
      </w:rPr>
      <w:instrText>MM</w:instrText>
    </w:r>
    <w:r w:rsidRPr="00D170D1">
      <w:rPr>
        <w:noProof/>
        <w:sz w:val="16"/>
        <w:szCs w:val="16"/>
        <w:cs/>
        <w:lang w:val="en-US"/>
      </w:rPr>
      <w:instrText>/</w:instrText>
    </w:r>
    <w:r w:rsidRPr="00D170D1">
      <w:rPr>
        <w:noProof/>
        <w:sz w:val="16"/>
        <w:szCs w:val="16"/>
        <w:lang w:val="en-US"/>
      </w:rPr>
      <w:instrText>yyyy</w:instrText>
    </w:r>
    <w:r w:rsidRPr="00D170D1">
      <w:rPr>
        <w:noProof/>
        <w:sz w:val="16"/>
        <w:szCs w:val="16"/>
        <w:cs/>
        <w:lang w:val="en-US"/>
      </w:rPr>
      <w:instrText xml:space="preserve">" </w:instrText>
    </w:r>
    <w:r w:rsidRPr="00D170D1">
      <w:rPr>
        <w:noProof/>
        <w:sz w:val="16"/>
        <w:szCs w:val="16"/>
        <w:lang w:val="en-US"/>
      </w:rPr>
      <w:fldChar w:fldCharType="separate"/>
    </w:r>
    <w:r w:rsidR="00B95F29">
      <w:rPr>
        <w:noProof/>
        <w:sz w:val="16"/>
        <w:szCs w:val="16"/>
        <w:lang w:val="en-US"/>
      </w:rPr>
      <w:t>26/02/2026</w:t>
    </w:r>
    <w:r w:rsidRPr="00D170D1">
      <w:rPr>
        <w:noProof/>
        <w:sz w:val="16"/>
        <w:szCs w:val="16"/>
        <w:lang w:val="en-US"/>
      </w:rPr>
      <w:fldChar w:fldCharType="end"/>
    </w:r>
    <w:r w:rsidRPr="00D170D1">
      <w:rPr>
        <w:noProof/>
        <w:sz w:val="16"/>
        <w:szCs w:val="16"/>
        <w:cs/>
        <w:lang w:val="en-US"/>
      </w:rPr>
      <w:t xml:space="preserve">  /  </w:t>
    </w:r>
    <w:r w:rsidRPr="00D170D1">
      <w:rPr>
        <w:noProof/>
        <w:sz w:val="16"/>
        <w:szCs w:val="16"/>
        <w:lang w:val="en-US"/>
      </w:rPr>
      <w:fldChar w:fldCharType="begin"/>
    </w:r>
    <w:r w:rsidRPr="00D170D1">
      <w:rPr>
        <w:noProof/>
        <w:sz w:val="16"/>
        <w:szCs w:val="16"/>
        <w:lang w:val="en-US"/>
      </w:rPr>
      <w:instrText xml:space="preserve"> DATE \@ </w:instrText>
    </w:r>
    <w:r w:rsidRPr="00D170D1">
      <w:rPr>
        <w:noProof/>
        <w:sz w:val="16"/>
        <w:szCs w:val="16"/>
        <w:cs/>
        <w:lang w:val="en-US"/>
      </w:rPr>
      <w:instrText>"</w:instrText>
    </w:r>
    <w:r w:rsidRPr="00D170D1">
      <w:rPr>
        <w:noProof/>
        <w:sz w:val="16"/>
        <w:szCs w:val="16"/>
        <w:lang w:val="en-US"/>
      </w:rPr>
      <w:instrText>HH</w:instrText>
    </w:r>
    <w:r w:rsidRPr="00D170D1">
      <w:rPr>
        <w:noProof/>
        <w:sz w:val="16"/>
        <w:szCs w:val="16"/>
        <w:cs/>
        <w:lang w:val="en-US"/>
      </w:rPr>
      <w:instrText>:</w:instrText>
    </w:r>
    <w:r w:rsidRPr="00D170D1">
      <w:rPr>
        <w:noProof/>
        <w:sz w:val="16"/>
        <w:szCs w:val="16"/>
        <w:lang w:val="en-US"/>
      </w:rPr>
      <w:instrText>mm</w:instrText>
    </w:r>
    <w:r w:rsidRPr="00D170D1">
      <w:rPr>
        <w:noProof/>
        <w:sz w:val="16"/>
        <w:szCs w:val="16"/>
        <w:cs/>
        <w:lang w:val="en-US"/>
      </w:rPr>
      <w:instrText xml:space="preserve">" </w:instrText>
    </w:r>
    <w:r w:rsidRPr="00D170D1">
      <w:rPr>
        <w:noProof/>
        <w:sz w:val="16"/>
        <w:szCs w:val="16"/>
        <w:lang w:val="en-US"/>
      </w:rPr>
      <w:fldChar w:fldCharType="separate"/>
    </w:r>
    <w:r w:rsidR="00B95F29">
      <w:rPr>
        <w:noProof/>
        <w:sz w:val="16"/>
        <w:szCs w:val="16"/>
        <w:lang w:val="en-US"/>
      </w:rPr>
      <w:t>18:41</w:t>
    </w:r>
    <w:r w:rsidRPr="00D170D1">
      <w:rPr>
        <w:noProof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3658A" w14:textId="6ABB6122" w:rsidR="00BF43E5" w:rsidRPr="00BF43E5" w:rsidRDefault="00BF43E5" w:rsidP="00BF4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4E169" w14:textId="77777777" w:rsidR="006F6E50" w:rsidRDefault="006F6E50">
      <w:r>
        <w:separator/>
      </w:r>
    </w:p>
  </w:footnote>
  <w:footnote w:type="continuationSeparator" w:id="0">
    <w:p w14:paraId="471BFFEC" w14:textId="77777777" w:rsidR="006F6E50" w:rsidRDefault="006F6E50">
      <w:r>
        <w:continuationSeparator/>
      </w:r>
    </w:p>
  </w:footnote>
  <w:footnote w:type="continuationNotice" w:id="1">
    <w:p w14:paraId="65038B97" w14:textId="77777777" w:rsidR="006F6E50" w:rsidRDefault="006F6E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6ACAC" w14:textId="2C47A92E" w:rsidR="00A76F6C" w:rsidRPr="00CF10E4" w:rsidRDefault="00A76F6C" w:rsidP="00CF10E4">
    <w:pPr>
      <w:pStyle w:val="Header"/>
      <w:spacing w:line="240" w:lineRule="auto"/>
      <w:jc w:val="center"/>
      <w:rPr>
        <w:rFonts w:asciiTheme="majorBidi" w:hAnsiTheme="majorBidi" w:cstheme="majorBidi"/>
        <w:b/>
        <w:bCs/>
        <w:sz w:val="28"/>
        <w:szCs w:val="28"/>
        <w:cs/>
      </w:rPr>
    </w:pPr>
  </w:p>
  <w:p w14:paraId="05CB0553" w14:textId="084236F9" w:rsidR="00A76F6C" w:rsidRPr="00E66AFD" w:rsidRDefault="00A76F6C" w:rsidP="00E66AFD">
    <w:pPr>
      <w:pStyle w:val="Header"/>
      <w:spacing w:line="280" w:lineRule="exact"/>
      <w:jc w:val="center"/>
      <w:rPr>
        <w:rFonts w:asciiTheme="majorBidi" w:hAnsiTheme="majorBidi" w:cstheme="majorBidi"/>
        <w:sz w:val="28"/>
        <w:szCs w:val="28"/>
      </w:rPr>
    </w:pPr>
  </w:p>
  <w:p w14:paraId="04EFBD47" w14:textId="77777777" w:rsidR="00A76F6C" w:rsidRPr="00E66AFD" w:rsidRDefault="00A76F6C" w:rsidP="00E66AFD">
    <w:pPr>
      <w:pStyle w:val="Header"/>
      <w:spacing w:line="280" w:lineRule="exact"/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84EA6" w14:textId="38C06EF4" w:rsidR="00A76F6C" w:rsidRPr="004F0D32" w:rsidRDefault="00A76F6C">
    <w:pPr>
      <w:pStyle w:val="Header"/>
      <w:jc w:val="center"/>
      <w:rPr>
        <w:rFonts w:asciiTheme="majorBidi" w:hAnsiTheme="majorBidi" w:cstheme="majorBidi"/>
        <w:sz w:val="28"/>
        <w:szCs w:val="28"/>
        <w:cs/>
      </w:rPr>
    </w:pPr>
    <w:r w:rsidRPr="004F0D32">
      <w:rPr>
        <w:rFonts w:asciiTheme="majorBidi" w:hAnsiTheme="majorBidi" w:cstheme="majorBidi"/>
        <w:sz w:val="28"/>
        <w:szCs w:val="28"/>
        <w:cs/>
      </w:rPr>
      <w:t>ร่าง</w:t>
    </w:r>
  </w:p>
  <w:p w14:paraId="78F3F587" w14:textId="0F1E3133" w:rsidR="00A76F6C" w:rsidRPr="00620D2D" w:rsidRDefault="00A76F6C" w:rsidP="004F0D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rPr>
        <w:rFonts w:asciiTheme="majorBidi" w:hAnsiTheme="majorBidi" w:cstheme="majorBidi"/>
        <w:b/>
        <w:bCs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6DCDD" w14:textId="3360557A" w:rsidR="00CF10E4" w:rsidRPr="00CF10E4" w:rsidRDefault="00CF10E4" w:rsidP="00CF10E4">
    <w:pPr>
      <w:pStyle w:val="Header"/>
      <w:spacing w:line="240" w:lineRule="auto"/>
      <w:jc w:val="center"/>
      <w:rPr>
        <w:rFonts w:asciiTheme="majorBidi" w:hAnsiTheme="majorBidi" w:cstheme="majorBidi"/>
        <w:b/>
        <w:bCs/>
        <w:sz w:val="24"/>
        <w:szCs w:val="24"/>
        <w:cs/>
      </w:rPr>
    </w:pPr>
  </w:p>
  <w:p w14:paraId="2AC3D1C5" w14:textId="1B3D8445" w:rsidR="00CF10E4" w:rsidRPr="00CF10E4" w:rsidRDefault="00CF10E4" w:rsidP="00E66AFD">
    <w:pPr>
      <w:pStyle w:val="Header"/>
      <w:spacing w:line="280" w:lineRule="exact"/>
      <w:jc w:val="center"/>
      <w:rPr>
        <w:rFonts w:ascii="Times New Roman" w:hAnsi="Times New Roman" w:cs="Times New Roman"/>
        <w:sz w:val="22"/>
        <w:szCs w:val="22"/>
      </w:rPr>
    </w:pPr>
    <w:r w:rsidRPr="00CF10E4">
      <w:rPr>
        <w:rFonts w:ascii="Times New Roman" w:hAnsi="Times New Roman" w:cs="Times New Roman"/>
        <w:sz w:val="22"/>
        <w:szCs w:val="22"/>
      </w:rPr>
      <w:fldChar w:fldCharType="begin"/>
    </w:r>
    <w:r w:rsidRPr="00CF10E4">
      <w:rPr>
        <w:rFonts w:ascii="Times New Roman" w:hAnsi="Times New Roman" w:cs="Times New Roman"/>
        <w:sz w:val="22"/>
        <w:szCs w:val="22"/>
      </w:rPr>
      <w:instrText xml:space="preserve"> PAGE   \</w:instrText>
    </w:r>
    <w:r w:rsidRPr="00CF10E4">
      <w:rPr>
        <w:rFonts w:ascii="Times New Roman" w:hAnsi="Times New Roman"/>
        <w:sz w:val="22"/>
        <w:szCs w:val="22"/>
        <w:cs/>
      </w:rPr>
      <w:instrText xml:space="preserve">* </w:instrText>
    </w:r>
    <w:r w:rsidRPr="00CF10E4">
      <w:rPr>
        <w:rFonts w:ascii="Times New Roman" w:hAnsi="Times New Roman" w:cs="Times New Roman"/>
        <w:sz w:val="22"/>
        <w:szCs w:val="22"/>
      </w:rPr>
      <w:instrText xml:space="preserve">MERGEFORMAT </w:instrText>
    </w:r>
    <w:r w:rsidRPr="00CF10E4">
      <w:rPr>
        <w:rFonts w:ascii="Times New Roman" w:hAnsi="Times New Roman" w:cs="Times New Roman"/>
        <w:sz w:val="22"/>
        <w:szCs w:val="22"/>
      </w:rPr>
      <w:fldChar w:fldCharType="separate"/>
    </w:r>
    <w:r w:rsidR="00B95F29">
      <w:rPr>
        <w:rFonts w:ascii="Times New Roman" w:hAnsi="Times New Roman" w:cs="Times New Roman"/>
        <w:noProof/>
        <w:sz w:val="22"/>
        <w:szCs w:val="22"/>
      </w:rPr>
      <w:t>2</w:t>
    </w:r>
    <w:r w:rsidRPr="00CF10E4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355330FC" w14:textId="77777777" w:rsidR="00CF10E4" w:rsidRPr="00E66AFD" w:rsidRDefault="00CF10E4" w:rsidP="00E66AFD">
    <w:pPr>
      <w:pStyle w:val="Header"/>
      <w:spacing w:line="280" w:lineRule="exact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A708B"/>
    <w:multiLevelType w:val="hybridMultilevel"/>
    <w:tmpl w:val="81BA65F6"/>
    <w:lvl w:ilvl="0" w:tplc="5AD64EBA">
      <w:start w:val="1"/>
      <w:numFmt w:val="decimal"/>
      <w:lvlText w:val="17.%1"/>
      <w:lvlJc w:val="left"/>
      <w:pPr>
        <w:ind w:left="126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14570469"/>
    <w:multiLevelType w:val="hybridMultilevel"/>
    <w:tmpl w:val="50DC7656"/>
    <w:lvl w:ilvl="0" w:tplc="543C1C60">
      <w:start w:val="1"/>
      <w:numFmt w:val="decimal"/>
      <w:lvlText w:val="29.%1"/>
      <w:lvlJc w:val="left"/>
      <w:pPr>
        <w:ind w:left="126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7" w:hanging="360"/>
      </w:pPr>
    </w:lvl>
    <w:lvl w:ilvl="2" w:tplc="FFFFFFFF" w:tentative="1">
      <w:start w:val="1"/>
      <w:numFmt w:val="lowerRoman"/>
      <w:lvlText w:val="%3."/>
      <w:lvlJc w:val="right"/>
      <w:pPr>
        <w:ind w:left="2707" w:hanging="180"/>
      </w:pPr>
    </w:lvl>
    <w:lvl w:ilvl="3" w:tplc="FFFFFFFF" w:tentative="1">
      <w:start w:val="1"/>
      <w:numFmt w:val="decimal"/>
      <w:lvlText w:val="%4."/>
      <w:lvlJc w:val="left"/>
      <w:pPr>
        <w:ind w:left="3427" w:hanging="360"/>
      </w:pPr>
    </w:lvl>
    <w:lvl w:ilvl="4" w:tplc="FFFFFFFF" w:tentative="1">
      <w:start w:val="1"/>
      <w:numFmt w:val="lowerLetter"/>
      <w:lvlText w:val="%5."/>
      <w:lvlJc w:val="left"/>
      <w:pPr>
        <w:ind w:left="4147" w:hanging="360"/>
      </w:pPr>
    </w:lvl>
    <w:lvl w:ilvl="5" w:tplc="FFFFFFFF" w:tentative="1">
      <w:start w:val="1"/>
      <w:numFmt w:val="lowerRoman"/>
      <w:lvlText w:val="%6."/>
      <w:lvlJc w:val="right"/>
      <w:pPr>
        <w:ind w:left="4867" w:hanging="180"/>
      </w:pPr>
    </w:lvl>
    <w:lvl w:ilvl="6" w:tplc="FFFFFFFF" w:tentative="1">
      <w:start w:val="1"/>
      <w:numFmt w:val="decimal"/>
      <w:lvlText w:val="%7."/>
      <w:lvlJc w:val="left"/>
      <w:pPr>
        <w:ind w:left="5587" w:hanging="360"/>
      </w:pPr>
    </w:lvl>
    <w:lvl w:ilvl="7" w:tplc="FFFFFFFF" w:tentative="1">
      <w:start w:val="1"/>
      <w:numFmt w:val="lowerLetter"/>
      <w:lvlText w:val="%8."/>
      <w:lvlJc w:val="left"/>
      <w:pPr>
        <w:ind w:left="6307" w:hanging="360"/>
      </w:pPr>
    </w:lvl>
    <w:lvl w:ilvl="8" w:tplc="FFFFFFFF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3313BA"/>
    <w:multiLevelType w:val="hybridMultilevel"/>
    <w:tmpl w:val="6DE8ED2A"/>
    <w:lvl w:ilvl="0" w:tplc="E6247C4C">
      <w:start w:val="1"/>
      <w:numFmt w:val="decimal"/>
      <w:lvlText w:val="23.%1"/>
      <w:lvlJc w:val="left"/>
      <w:pPr>
        <w:ind w:left="126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7" w:hanging="360"/>
      </w:pPr>
    </w:lvl>
    <w:lvl w:ilvl="2" w:tplc="FFFFFFFF" w:tentative="1">
      <w:start w:val="1"/>
      <w:numFmt w:val="lowerRoman"/>
      <w:lvlText w:val="%3."/>
      <w:lvlJc w:val="right"/>
      <w:pPr>
        <w:ind w:left="2707" w:hanging="180"/>
      </w:pPr>
    </w:lvl>
    <w:lvl w:ilvl="3" w:tplc="FFFFFFFF" w:tentative="1">
      <w:start w:val="1"/>
      <w:numFmt w:val="decimal"/>
      <w:lvlText w:val="%4."/>
      <w:lvlJc w:val="left"/>
      <w:pPr>
        <w:ind w:left="3427" w:hanging="360"/>
      </w:pPr>
    </w:lvl>
    <w:lvl w:ilvl="4" w:tplc="FFFFFFFF" w:tentative="1">
      <w:start w:val="1"/>
      <w:numFmt w:val="lowerLetter"/>
      <w:lvlText w:val="%5."/>
      <w:lvlJc w:val="left"/>
      <w:pPr>
        <w:ind w:left="4147" w:hanging="360"/>
      </w:pPr>
    </w:lvl>
    <w:lvl w:ilvl="5" w:tplc="FFFFFFFF" w:tentative="1">
      <w:start w:val="1"/>
      <w:numFmt w:val="lowerRoman"/>
      <w:lvlText w:val="%6."/>
      <w:lvlJc w:val="right"/>
      <w:pPr>
        <w:ind w:left="4867" w:hanging="180"/>
      </w:pPr>
    </w:lvl>
    <w:lvl w:ilvl="6" w:tplc="FFFFFFFF" w:tentative="1">
      <w:start w:val="1"/>
      <w:numFmt w:val="decimal"/>
      <w:lvlText w:val="%7."/>
      <w:lvlJc w:val="left"/>
      <w:pPr>
        <w:ind w:left="5587" w:hanging="360"/>
      </w:pPr>
    </w:lvl>
    <w:lvl w:ilvl="7" w:tplc="FFFFFFFF" w:tentative="1">
      <w:start w:val="1"/>
      <w:numFmt w:val="lowerLetter"/>
      <w:lvlText w:val="%8."/>
      <w:lvlJc w:val="left"/>
      <w:pPr>
        <w:ind w:left="6307" w:hanging="360"/>
      </w:pPr>
    </w:lvl>
    <w:lvl w:ilvl="8" w:tplc="FFFFFFFF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28B2FB6"/>
    <w:multiLevelType w:val="hybridMultilevel"/>
    <w:tmpl w:val="56648FF2"/>
    <w:lvl w:ilvl="0" w:tplc="5AD64EBA">
      <w:start w:val="1"/>
      <w:numFmt w:val="decimal"/>
      <w:lvlText w:val="17.%1"/>
      <w:lvlJc w:val="left"/>
      <w:pPr>
        <w:ind w:left="1267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1E2C59"/>
    <w:multiLevelType w:val="hybridMultilevel"/>
    <w:tmpl w:val="3D36D4C6"/>
    <w:lvl w:ilvl="0" w:tplc="B358E41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43B93FA5"/>
    <w:multiLevelType w:val="hybridMultilevel"/>
    <w:tmpl w:val="FD96237A"/>
    <w:lvl w:ilvl="0" w:tplc="9612D8FC">
      <w:start w:val="4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444C7"/>
    <w:multiLevelType w:val="hybridMultilevel"/>
    <w:tmpl w:val="37A4F8A2"/>
    <w:lvl w:ilvl="0" w:tplc="48E60BD4">
      <w:start w:val="34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C792253"/>
    <w:multiLevelType w:val="multilevel"/>
    <w:tmpl w:val="94EA436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5"/>
  </w:num>
  <w:num w:numId="14">
    <w:abstractNumId w:val="16"/>
  </w:num>
  <w:num w:numId="15">
    <w:abstractNumId w:val="20"/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6"/>
  </w:num>
  <w:num w:numId="19">
    <w:abstractNumId w:val="23"/>
  </w:num>
  <w:num w:numId="20">
    <w:abstractNumId w:val="22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9"/>
  </w:num>
  <w:num w:numId="26">
    <w:abstractNumId w:val="16"/>
  </w:num>
  <w:num w:numId="27">
    <w:abstractNumId w:val="21"/>
  </w:num>
  <w:num w:numId="28">
    <w:abstractNumId w:val="27"/>
  </w:num>
  <w:num w:numId="29">
    <w:abstractNumId w:val="17"/>
  </w:num>
  <w:num w:numId="30">
    <w:abstractNumId w:val="15"/>
  </w:num>
  <w:num w:numId="31">
    <w:abstractNumId w:val="10"/>
  </w:num>
  <w:num w:numId="32">
    <w:abstractNumId w:val="14"/>
  </w:num>
  <w:num w:numId="33">
    <w:abstractNumId w:val="11"/>
  </w:num>
  <w:num w:numId="34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125"/>
    <w:rsid w:val="00000079"/>
    <w:rsid w:val="00000501"/>
    <w:rsid w:val="000006B5"/>
    <w:rsid w:val="00001081"/>
    <w:rsid w:val="000014A0"/>
    <w:rsid w:val="00001669"/>
    <w:rsid w:val="00001846"/>
    <w:rsid w:val="00001B13"/>
    <w:rsid w:val="00001B35"/>
    <w:rsid w:val="00001B91"/>
    <w:rsid w:val="000022E7"/>
    <w:rsid w:val="00002367"/>
    <w:rsid w:val="000027EC"/>
    <w:rsid w:val="00002A4F"/>
    <w:rsid w:val="00002AC6"/>
    <w:rsid w:val="00002CD3"/>
    <w:rsid w:val="00003635"/>
    <w:rsid w:val="00003A90"/>
    <w:rsid w:val="00003DA8"/>
    <w:rsid w:val="00003E4E"/>
    <w:rsid w:val="000042A8"/>
    <w:rsid w:val="000042FF"/>
    <w:rsid w:val="000047F7"/>
    <w:rsid w:val="00004BCE"/>
    <w:rsid w:val="00004EC5"/>
    <w:rsid w:val="000050E6"/>
    <w:rsid w:val="0000584E"/>
    <w:rsid w:val="000060BF"/>
    <w:rsid w:val="000060FE"/>
    <w:rsid w:val="000064BC"/>
    <w:rsid w:val="00006630"/>
    <w:rsid w:val="00006950"/>
    <w:rsid w:val="00006AD1"/>
    <w:rsid w:val="00006F40"/>
    <w:rsid w:val="00007014"/>
    <w:rsid w:val="00007288"/>
    <w:rsid w:val="000074C6"/>
    <w:rsid w:val="0000761C"/>
    <w:rsid w:val="000077D4"/>
    <w:rsid w:val="0000791E"/>
    <w:rsid w:val="0000792B"/>
    <w:rsid w:val="00007AC1"/>
    <w:rsid w:val="00007AEB"/>
    <w:rsid w:val="0001015E"/>
    <w:rsid w:val="00010332"/>
    <w:rsid w:val="00010C3A"/>
    <w:rsid w:val="00011167"/>
    <w:rsid w:val="000113D7"/>
    <w:rsid w:val="00011476"/>
    <w:rsid w:val="00011506"/>
    <w:rsid w:val="00012446"/>
    <w:rsid w:val="000125D5"/>
    <w:rsid w:val="000127FD"/>
    <w:rsid w:val="00012A6B"/>
    <w:rsid w:val="00012F08"/>
    <w:rsid w:val="00013227"/>
    <w:rsid w:val="0001353E"/>
    <w:rsid w:val="000135F3"/>
    <w:rsid w:val="00013701"/>
    <w:rsid w:val="0001375B"/>
    <w:rsid w:val="00013E20"/>
    <w:rsid w:val="00014234"/>
    <w:rsid w:val="00014451"/>
    <w:rsid w:val="0001457C"/>
    <w:rsid w:val="00014632"/>
    <w:rsid w:val="000147A5"/>
    <w:rsid w:val="00014A93"/>
    <w:rsid w:val="000156FC"/>
    <w:rsid w:val="000172AF"/>
    <w:rsid w:val="00017397"/>
    <w:rsid w:val="0001741B"/>
    <w:rsid w:val="000177A0"/>
    <w:rsid w:val="00017AFF"/>
    <w:rsid w:val="00017BD6"/>
    <w:rsid w:val="00017EC9"/>
    <w:rsid w:val="0002006D"/>
    <w:rsid w:val="000200FA"/>
    <w:rsid w:val="000202E4"/>
    <w:rsid w:val="00020337"/>
    <w:rsid w:val="00020530"/>
    <w:rsid w:val="00020737"/>
    <w:rsid w:val="00020F42"/>
    <w:rsid w:val="00021875"/>
    <w:rsid w:val="00021A44"/>
    <w:rsid w:val="00021BE9"/>
    <w:rsid w:val="00021C19"/>
    <w:rsid w:val="00022672"/>
    <w:rsid w:val="00022676"/>
    <w:rsid w:val="00022B04"/>
    <w:rsid w:val="00022C73"/>
    <w:rsid w:val="00022E7B"/>
    <w:rsid w:val="000230E1"/>
    <w:rsid w:val="000230E7"/>
    <w:rsid w:val="000233DA"/>
    <w:rsid w:val="000234F8"/>
    <w:rsid w:val="00023599"/>
    <w:rsid w:val="000238FC"/>
    <w:rsid w:val="0002398C"/>
    <w:rsid w:val="00023B97"/>
    <w:rsid w:val="00023D63"/>
    <w:rsid w:val="000242CC"/>
    <w:rsid w:val="00024345"/>
    <w:rsid w:val="000243C5"/>
    <w:rsid w:val="00024AEE"/>
    <w:rsid w:val="00024C7B"/>
    <w:rsid w:val="00024CE7"/>
    <w:rsid w:val="00024D98"/>
    <w:rsid w:val="00024FDF"/>
    <w:rsid w:val="00024FF2"/>
    <w:rsid w:val="0002509B"/>
    <w:rsid w:val="000256D2"/>
    <w:rsid w:val="00025ABC"/>
    <w:rsid w:val="00025E38"/>
    <w:rsid w:val="00025FCB"/>
    <w:rsid w:val="0002608E"/>
    <w:rsid w:val="00026262"/>
    <w:rsid w:val="0002682B"/>
    <w:rsid w:val="0002688C"/>
    <w:rsid w:val="00026972"/>
    <w:rsid w:val="0002701E"/>
    <w:rsid w:val="000276E2"/>
    <w:rsid w:val="000300D1"/>
    <w:rsid w:val="000301DF"/>
    <w:rsid w:val="0003045D"/>
    <w:rsid w:val="000304B3"/>
    <w:rsid w:val="000304E3"/>
    <w:rsid w:val="000310D4"/>
    <w:rsid w:val="0003112B"/>
    <w:rsid w:val="00031855"/>
    <w:rsid w:val="000318EC"/>
    <w:rsid w:val="00031F58"/>
    <w:rsid w:val="0003219D"/>
    <w:rsid w:val="000324C7"/>
    <w:rsid w:val="000328FA"/>
    <w:rsid w:val="00032B8B"/>
    <w:rsid w:val="00032BB8"/>
    <w:rsid w:val="00032BEA"/>
    <w:rsid w:val="0003304E"/>
    <w:rsid w:val="000330D1"/>
    <w:rsid w:val="00033235"/>
    <w:rsid w:val="00033450"/>
    <w:rsid w:val="0003360F"/>
    <w:rsid w:val="0003391A"/>
    <w:rsid w:val="00034287"/>
    <w:rsid w:val="00034338"/>
    <w:rsid w:val="0003517C"/>
    <w:rsid w:val="00035204"/>
    <w:rsid w:val="0003562F"/>
    <w:rsid w:val="0003566A"/>
    <w:rsid w:val="00035756"/>
    <w:rsid w:val="00035771"/>
    <w:rsid w:val="00035B17"/>
    <w:rsid w:val="00035B18"/>
    <w:rsid w:val="00035C17"/>
    <w:rsid w:val="00035CEE"/>
    <w:rsid w:val="00035D4D"/>
    <w:rsid w:val="00035D99"/>
    <w:rsid w:val="00037261"/>
    <w:rsid w:val="0003751C"/>
    <w:rsid w:val="0003767A"/>
    <w:rsid w:val="00037AD9"/>
    <w:rsid w:val="00040470"/>
    <w:rsid w:val="000404C4"/>
    <w:rsid w:val="00040565"/>
    <w:rsid w:val="00040574"/>
    <w:rsid w:val="000405A7"/>
    <w:rsid w:val="0004089E"/>
    <w:rsid w:val="00040C65"/>
    <w:rsid w:val="00040D27"/>
    <w:rsid w:val="00040D7D"/>
    <w:rsid w:val="00040E68"/>
    <w:rsid w:val="00040F3D"/>
    <w:rsid w:val="00040FA0"/>
    <w:rsid w:val="000413BF"/>
    <w:rsid w:val="0004154A"/>
    <w:rsid w:val="00041981"/>
    <w:rsid w:val="00041AED"/>
    <w:rsid w:val="00041C98"/>
    <w:rsid w:val="00041DA2"/>
    <w:rsid w:val="00042399"/>
    <w:rsid w:val="00042F16"/>
    <w:rsid w:val="00043338"/>
    <w:rsid w:val="00043430"/>
    <w:rsid w:val="000434E4"/>
    <w:rsid w:val="0004367D"/>
    <w:rsid w:val="000439B6"/>
    <w:rsid w:val="00043A78"/>
    <w:rsid w:val="00043B52"/>
    <w:rsid w:val="00043FAD"/>
    <w:rsid w:val="00044134"/>
    <w:rsid w:val="00044449"/>
    <w:rsid w:val="00044665"/>
    <w:rsid w:val="00044DB0"/>
    <w:rsid w:val="00045474"/>
    <w:rsid w:val="00045638"/>
    <w:rsid w:val="00045A3A"/>
    <w:rsid w:val="00046155"/>
    <w:rsid w:val="0004658A"/>
    <w:rsid w:val="00046CCF"/>
    <w:rsid w:val="00046E65"/>
    <w:rsid w:val="00046E8B"/>
    <w:rsid w:val="00047751"/>
    <w:rsid w:val="00047875"/>
    <w:rsid w:val="00047DCC"/>
    <w:rsid w:val="000502C8"/>
    <w:rsid w:val="00050637"/>
    <w:rsid w:val="000506CC"/>
    <w:rsid w:val="00050792"/>
    <w:rsid w:val="00051378"/>
    <w:rsid w:val="000517C4"/>
    <w:rsid w:val="00051821"/>
    <w:rsid w:val="00051A05"/>
    <w:rsid w:val="00051B08"/>
    <w:rsid w:val="00051D9C"/>
    <w:rsid w:val="0005251B"/>
    <w:rsid w:val="00052743"/>
    <w:rsid w:val="00052D3F"/>
    <w:rsid w:val="00052E56"/>
    <w:rsid w:val="00052E86"/>
    <w:rsid w:val="00052F6C"/>
    <w:rsid w:val="00053FF9"/>
    <w:rsid w:val="00054A7A"/>
    <w:rsid w:val="00054B09"/>
    <w:rsid w:val="00054E0B"/>
    <w:rsid w:val="00055093"/>
    <w:rsid w:val="00055834"/>
    <w:rsid w:val="0005591A"/>
    <w:rsid w:val="00055C59"/>
    <w:rsid w:val="0005609B"/>
    <w:rsid w:val="0005620A"/>
    <w:rsid w:val="000562B5"/>
    <w:rsid w:val="000569E6"/>
    <w:rsid w:val="00056A06"/>
    <w:rsid w:val="00056D1F"/>
    <w:rsid w:val="00057109"/>
    <w:rsid w:val="000571A5"/>
    <w:rsid w:val="0005749C"/>
    <w:rsid w:val="00057524"/>
    <w:rsid w:val="000576DF"/>
    <w:rsid w:val="000577C1"/>
    <w:rsid w:val="00057AFA"/>
    <w:rsid w:val="00057C56"/>
    <w:rsid w:val="00057D17"/>
    <w:rsid w:val="00057D64"/>
    <w:rsid w:val="00057E94"/>
    <w:rsid w:val="00057EC1"/>
    <w:rsid w:val="0006088C"/>
    <w:rsid w:val="000608F6"/>
    <w:rsid w:val="00060F86"/>
    <w:rsid w:val="0006111D"/>
    <w:rsid w:val="00061208"/>
    <w:rsid w:val="00061EE6"/>
    <w:rsid w:val="00061F85"/>
    <w:rsid w:val="0006286B"/>
    <w:rsid w:val="00063255"/>
    <w:rsid w:val="000632EC"/>
    <w:rsid w:val="000636D2"/>
    <w:rsid w:val="00063BB9"/>
    <w:rsid w:val="00063E0F"/>
    <w:rsid w:val="0006400F"/>
    <w:rsid w:val="0006402E"/>
    <w:rsid w:val="000642BB"/>
    <w:rsid w:val="000644B1"/>
    <w:rsid w:val="00064706"/>
    <w:rsid w:val="0006479F"/>
    <w:rsid w:val="00064A07"/>
    <w:rsid w:val="00065B40"/>
    <w:rsid w:val="00065C46"/>
    <w:rsid w:val="0006616C"/>
    <w:rsid w:val="00066865"/>
    <w:rsid w:val="000668BE"/>
    <w:rsid w:val="00066973"/>
    <w:rsid w:val="000669B1"/>
    <w:rsid w:val="00066B88"/>
    <w:rsid w:val="00066F48"/>
    <w:rsid w:val="00067071"/>
    <w:rsid w:val="00067495"/>
    <w:rsid w:val="000674E8"/>
    <w:rsid w:val="00067523"/>
    <w:rsid w:val="00067A91"/>
    <w:rsid w:val="00067C1F"/>
    <w:rsid w:val="000702EE"/>
    <w:rsid w:val="00070517"/>
    <w:rsid w:val="00070540"/>
    <w:rsid w:val="00070B88"/>
    <w:rsid w:val="00070BF1"/>
    <w:rsid w:val="00070CB5"/>
    <w:rsid w:val="00070F83"/>
    <w:rsid w:val="00071580"/>
    <w:rsid w:val="000715AD"/>
    <w:rsid w:val="000715C4"/>
    <w:rsid w:val="00071923"/>
    <w:rsid w:val="00071BB0"/>
    <w:rsid w:val="00071FA6"/>
    <w:rsid w:val="0007203F"/>
    <w:rsid w:val="0007223F"/>
    <w:rsid w:val="0007225B"/>
    <w:rsid w:val="00072485"/>
    <w:rsid w:val="00072553"/>
    <w:rsid w:val="0007308D"/>
    <w:rsid w:val="0007309F"/>
    <w:rsid w:val="0007442F"/>
    <w:rsid w:val="00074BF3"/>
    <w:rsid w:val="0007514B"/>
    <w:rsid w:val="00075471"/>
    <w:rsid w:val="00075549"/>
    <w:rsid w:val="0007569D"/>
    <w:rsid w:val="00075D88"/>
    <w:rsid w:val="00075D97"/>
    <w:rsid w:val="0007605E"/>
    <w:rsid w:val="000760BF"/>
    <w:rsid w:val="000769C0"/>
    <w:rsid w:val="00076BBA"/>
    <w:rsid w:val="00076E22"/>
    <w:rsid w:val="0007709E"/>
    <w:rsid w:val="000770B7"/>
    <w:rsid w:val="0007714D"/>
    <w:rsid w:val="00077429"/>
    <w:rsid w:val="000774F1"/>
    <w:rsid w:val="00077E42"/>
    <w:rsid w:val="00080197"/>
    <w:rsid w:val="00080818"/>
    <w:rsid w:val="00080AF0"/>
    <w:rsid w:val="000812B7"/>
    <w:rsid w:val="00081941"/>
    <w:rsid w:val="000819CF"/>
    <w:rsid w:val="000819FB"/>
    <w:rsid w:val="00082391"/>
    <w:rsid w:val="000828A6"/>
    <w:rsid w:val="00082EB6"/>
    <w:rsid w:val="000830FE"/>
    <w:rsid w:val="00083513"/>
    <w:rsid w:val="00083B41"/>
    <w:rsid w:val="000841B9"/>
    <w:rsid w:val="000847B2"/>
    <w:rsid w:val="00084983"/>
    <w:rsid w:val="00084B24"/>
    <w:rsid w:val="00084D19"/>
    <w:rsid w:val="00084FA9"/>
    <w:rsid w:val="00084FE7"/>
    <w:rsid w:val="000855A0"/>
    <w:rsid w:val="00085769"/>
    <w:rsid w:val="000858B8"/>
    <w:rsid w:val="0008590B"/>
    <w:rsid w:val="000859BB"/>
    <w:rsid w:val="00085C31"/>
    <w:rsid w:val="00085CD2"/>
    <w:rsid w:val="00085D01"/>
    <w:rsid w:val="00085FC3"/>
    <w:rsid w:val="00085FDC"/>
    <w:rsid w:val="00086288"/>
    <w:rsid w:val="000865A9"/>
    <w:rsid w:val="000865AB"/>
    <w:rsid w:val="0008678E"/>
    <w:rsid w:val="000867AC"/>
    <w:rsid w:val="00086928"/>
    <w:rsid w:val="00087607"/>
    <w:rsid w:val="00087724"/>
    <w:rsid w:val="00087C0E"/>
    <w:rsid w:val="00087C35"/>
    <w:rsid w:val="00087D0C"/>
    <w:rsid w:val="00087EDF"/>
    <w:rsid w:val="0009020E"/>
    <w:rsid w:val="0009044E"/>
    <w:rsid w:val="0009071B"/>
    <w:rsid w:val="00090A4B"/>
    <w:rsid w:val="00090C10"/>
    <w:rsid w:val="00090E2A"/>
    <w:rsid w:val="00090F3C"/>
    <w:rsid w:val="0009100D"/>
    <w:rsid w:val="000910F8"/>
    <w:rsid w:val="0009127C"/>
    <w:rsid w:val="00091301"/>
    <w:rsid w:val="0009154F"/>
    <w:rsid w:val="000917D9"/>
    <w:rsid w:val="00091D00"/>
    <w:rsid w:val="00091D3D"/>
    <w:rsid w:val="00091F94"/>
    <w:rsid w:val="00092164"/>
    <w:rsid w:val="0009223D"/>
    <w:rsid w:val="0009232B"/>
    <w:rsid w:val="00092A9F"/>
    <w:rsid w:val="00092F3F"/>
    <w:rsid w:val="00092FF6"/>
    <w:rsid w:val="0009304C"/>
    <w:rsid w:val="00093214"/>
    <w:rsid w:val="000934F7"/>
    <w:rsid w:val="00093658"/>
    <w:rsid w:val="0009366A"/>
    <w:rsid w:val="00093673"/>
    <w:rsid w:val="0009376D"/>
    <w:rsid w:val="000940ED"/>
    <w:rsid w:val="000941E0"/>
    <w:rsid w:val="00094BB0"/>
    <w:rsid w:val="00094ED3"/>
    <w:rsid w:val="000958F4"/>
    <w:rsid w:val="000959E7"/>
    <w:rsid w:val="00095C18"/>
    <w:rsid w:val="00095E95"/>
    <w:rsid w:val="0009647B"/>
    <w:rsid w:val="00096493"/>
    <w:rsid w:val="00096596"/>
    <w:rsid w:val="000965B1"/>
    <w:rsid w:val="0009660C"/>
    <w:rsid w:val="00096A85"/>
    <w:rsid w:val="000979AA"/>
    <w:rsid w:val="000979E7"/>
    <w:rsid w:val="00097D24"/>
    <w:rsid w:val="00097FA7"/>
    <w:rsid w:val="000A01E1"/>
    <w:rsid w:val="000A0495"/>
    <w:rsid w:val="000A0583"/>
    <w:rsid w:val="000A086A"/>
    <w:rsid w:val="000A0D95"/>
    <w:rsid w:val="000A1169"/>
    <w:rsid w:val="000A127A"/>
    <w:rsid w:val="000A12F5"/>
    <w:rsid w:val="000A1783"/>
    <w:rsid w:val="000A1B3F"/>
    <w:rsid w:val="000A1C41"/>
    <w:rsid w:val="000A1E3F"/>
    <w:rsid w:val="000A1EFA"/>
    <w:rsid w:val="000A282C"/>
    <w:rsid w:val="000A2A64"/>
    <w:rsid w:val="000A2C89"/>
    <w:rsid w:val="000A2EB2"/>
    <w:rsid w:val="000A316C"/>
    <w:rsid w:val="000A33CE"/>
    <w:rsid w:val="000A3B29"/>
    <w:rsid w:val="000A4013"/>
    <w:rsid w:val="000A4126"/>
    <w:rsid w:val="000A420E"/>
    <w:rsid w:val="000A4297"/>
    <w:rsid w:val="000A4369"/>
    <w:rsid w:val="000A46D2"/>
    <w:rsid w:val="000A4A59"/>
    <w:rsid w:val="000A4D34"/>
    <w:rsid w:val="000A4E44"/>
    <w:rsid w:val="000A53EE"/>
    <w:rsid w:val="000A583A"/>
    <w:rsid w:val="000A591F"/>
    <w:rsid w:val="000A61AE"/>
    <w:rsid w:val="000A631B"/>
    <w:rsid w:val="000A642C"/>
    <w:rsid w:val="000A64CF"/>
    <w:rsid w:val="000A66EF"/>
    <w:rsid w:val="000A6781"/>
    <w:rsid w:val="000A67D9"/>
    <w:rsid w:val="000A6A6E"/>
    <w:rsid w:val="000A6CD8"/>
    <w:rsid w:val="000A6D43"/>
    <w:rsid w:val="000A7862"/>
    <w:rsid w:val="000A7AFB"/>
    <w:rsid w:val="000A7B89"/>
    <w:rsid w:val="000A7F7D"/>
    <w:rsid w:val="000B03FD"/>
    <w:rsid w:val="000B07FA"/>
    <w:rsid w:val="000B0A02"/>
    <w:rsid w:val="000B0AAB"/>
    <w:rsid w:val="000B0BC6"/>
    <w:rsid w:val="000B1077"/>
    <w:rsid w:val="000B108F"/>
    <w:rsid w:val="000B11CF"/>
    <w:rsid w:val="000B1241"/>
    <w:rsid w:val="000B134D"/>
    <w:rsid w:val="000B1566"/>
    <w:rsid w:val="000B1728"/>
    <w:rsid w:val="000B1821"/>
    <w:rsid w:val="000B1B11"/>
    <w:rsid w:val="000B1E66"/>
    <w:rsid w:val="000B2480"/>
    <w:rsid w:val="000B3918"/>
    <w:rsid w:val="000B3920"/>
    <w:rsid w:val="000B3CA2"/>
    <w:rsid w:val="000B3E93"/>
    <w:rsid w:val="000B418F"/>
    <w:rsid w:val="000B4426"/>
    <w:rsid w:val="000B4840"/>
    <w:rsid w:val="000B4951"/>
    <w:rsid w:val="000B4EA1"/>
    <w:rsid w:val="000B59C1"/>
    <w:rsid w:val="000B5AEA"/>
    <w:rsid w:val="000B5B49"/>
    <w:rsid w:val="000B5EA8"/>
    <w:rsid w:val="000B6345"/>
    <w:rsid w:val="000B674A"/>
    <w:rsid w:val="000B6833"/>
    <w:rsid w:val="000B6B6D"/>
    <w:rsid w:val="000B6EEC"/>
    <w:rsid w:val="000B71E3"/>
    <w:rsid w:val="000B7291"/>
    <w:rsid w:val="000C05C9"/>
    <w:rsid w:val="000C08A9"/>
    <w:rsid w:val="000C0B9D"/>
    <w:rsid w:val="000C0EAB"/>
    <w:rsid w:val="000C12E1"/>
    <w:rsid w:val="000C12F6"/>
    <w:rsid w:val="000C1C81"/>
    <w:rsid w:val="000C2135"/>
    <w:rsid w:val="000C2154"/>
    <w:rsid w:val="000C233F"/>
    <w:rsid w:val="000C23C5"/>
    <w:rsid w:val="000C288D"/>
    <w:rsid w:val="000C28B0"/>
    <w:rsid w:val="000C2B55"/>
    <w:rsid w:val="000C2BCF"/>
    <w:rsid w:val="000C2EE3"/>
    <w:rsid w:val="000C30C9"/>
    <w:rsid w:val="000C32CD"/>
    <w:rsid w:val="000C38CC"/>
    <w:rsid w:val="000C3A38"/>
    <w:rsid w:val="000C3FAD"/>
    <w:rsid w:val="000C41D1"/>
    <w:rsid w:val="000C41E1"/>
    <w:rsid w:val="000C4A9A"/>
    <w:rsid w:val="000C4B5C"/>
    <w:rsid w:val="000C5274"/>
    <w:rsid w:val="000C548D"/>
    <w:rsid w:val="000C5539"/>
    <w:rsid w:val="000C5641"/>
    <w:rsid w:val="000C5E1D"/>
    <w:rsid w:val="000C6299"/>
    <w:rsid w:val="000C6331"/>
    <w:rsid w:val="000C63A7"/>
    <w:rsid w:val="000C6632"/>
    <w:rsid w:val="000C6906"/>
    <w:rsid w:val="000C702C"/>
    <w:rsid w:val="000C717F"/>
    <w:rsid w:val="000C761F"/>
    <w:rsid w:val="000C7BA1"/>
    <w:rsid w:val="000D0955"/>
    <w:rsid w:val="000D0D4E"/>
    <w:rsid w:val="000D0F30"/>
    <w:rsid w:val="000D14D1"/>
    <w:rsid w:val="000D16D7"/>
    <w:rsid w:val="000D1873"/>
    <w:rsid w:val="000D18E1"/>
    <w:rsid w:val="000D1CC3"/>
    <w:rsid w:val="000D1D37"/>
    <w:rsid w:val="000D1D9B"/>
    <w:rsid w:val="000D2121"/>
    <w:rsid w:val="000D2254"/>
    <w:rsid w:val="000D2526"/>
    <w:rsid w:val="000D2D10"/>
    <w:rsid w:val="000D2D2F"/>
    <w:rsid w:val="000D339F"/>
    <w:rsid w:val="000D35FF"/>
    <w:rsid w:val="000D3609"/>
    <w:rsid w:val="000D366C"/>
    <w:rsid w:val="000D39CA"/>
    <w:rsid w:val="000D3A42"/>
    <w:rsid w:val="000D4195"/>
    <w:rsid w:val="000D41CA"/>
    <w:rsid w:val="000D420B"/>
    <w:rsid w:val="000D4847"/>
    <w:rsid w:val="000D498A"/>
    <w:rsid w:val="000D4BC5"/>
    <w:rsid w:val="000D5029"/>
    <w:rsid w:val="000D5444"/>
    <w:rsid w:val="000D547C"/>
    <w:rsid w:val="000D558A"/>
    <w:rsid w:val="000D5C46"/>
    <w:rsid w:val="000D5CB4"/>
    <w:rsid w:val="000D5CE8"/>
    <w:rsid w:val="000D60F7"/>
    <w:rsid w:val="000D6161"/>
    <w:rsid w:val="000D64C7"/>
    <w:rsid w:val="000D6680"/>
    <w:rsid w:val="000D7378"/>
    <w:rsid w:val="000D7455"/>
    <w:rsid w:val="000D7781"/>
    <w:rsid w:val="000D79D9"/>
    <w:rsid w:val="000D7B23"/>
    <w:rsid w:val="000D7E86"/>
    <w:rsid w:val="000E03E2"/>
    <w:rsid w:val="000E09FB"/>
    <w:rsid w:val="000E0E75"/>
    <w:rsid w:val="000E0F73"/>
    <w:rsid w:val="000E11B0"/>
    <w:rsid w:val="000E15AE"/>
    <w:rsid w:val="000E1971"/>
    <w:rsid w:val="000E1DF1"/>
    <w:rsid w:val="000E1F85"/>
    <w:rsid w:val="000E2513"/>
    <w:rsid w:val="000E2601"/>
    <w:rsid w:val="000E27BB"/>
    <w:rsid w:val="000E29AD"/>
    <w:rsid w:val="000E2D5F"/>
    <w:rsid w:val="000E2ED0"/>
    <w:rsid w:val="000E3375"/>
    <w:rsid w:val="000E337A"/>
    <w:rsid w:val="000E34DC"/>
    <w:rsid w:val="000E38D3"/>
    <w:rsid w:val="000E3993"/>
    <w:rsid w:val="000E3D75"/>
    <w:rsid w:val="000E4162"/>
    <w:rsid w:val="000E4527"/>
    <w:rsid w:val="000E46E3"/>
    <w:rsid w:val="000E490D"/>
    <w:rsid w:val="000E4959"/>
    <w:rsid w:val="000E4AE3"/>
    <w:rsid w:val="000E52A7"/>
    <w:rsid w:val="000E5348"/>
    <w:rsid w:val="000E5371"/>
    <w:rsid w:val="000E55F4"/>
    <w:rsid w:val="000E56BB"/>
    <w:rsid w:val="000E5CF8"/>
    <w:rsid w:val="000E5D67"/>
    <w:rsid w:val="000E6432"/>
    <w:rsid w:val="000E6A19"/>
    <w:rsid w:val="000E6F28"/>
    <w:rsid w:val="000E7087"/>
    <w:rsid w:val="000E73D9"/>
    <w:rsid w:val="000E7427"/>
    <w:rsid w:val="000E7786"/>
    <w:rsid w:val="000E78B6"/>
    <w:rsid w:val="000F05DE"/>
    <w:rsid w:val="000F09EB"/>
    <w:rsid w:val="000F1027"/>
    <w:rsid w:val="000F169D"/>
    <w:rsid w:val="000F20A2"/>
    <w:rsid w:val="000F2360"/>
    <w:rsid w:val="000F2599"/>
    <w:rsid w:val="000F2A14"/>
    <w:rsid w:val="000F2AD9"/>
    <w:rsid w:val="000F2ADE"/>
    <w:rsid w:val="000F2DFF"/>
    <w:rsid w:val="000F30E1"/>
    <w:rsid w:val="000F3174"/>
    <w:rsid w:val="000F3271"/>
    <w:rsid w:val="000F350B"/>
    <w:rsid w:val="000F3E7F"/>
    <w:rsid w:val="000F43C7"/>
    <w:rsid w:val="000F4404"/>
    <w:rsid w:val="000F4696"/>
    <w:rsid w:val="000F4FD0"/>
    <w:rsid w:val="000F538A"/>
    <w:rsid w:val="000F53BD"/>
    <w:rsid w:val="000F56A4"/>
    <w:rsid w:val="000F59B8"/>
    <w:rsid w:val="000F5B3D"/>
    <w:rsid w:val="000F5B81"/>
    <w:rsid w:val="000F64C9"/>
    <w:rsid w:val="000F651E"/>
    <w:rsid w:val="000F65AD"/>
    <w:rsid w:val="000F686B"/>
    <w:rsid w:val="000F6A63"/>
    <w:rsid w:val="000F6E5C"/>
    <w:rsid w:val="000F71A4"/>
    <w:rsid w:val="000F7461"/>
    <w:rsid w:val="000F75CD"/>
    <w:rsid w:val="00100081"/>
    <w:rsid w:val="00100164"/>
    <w:rsid w:val="0010044F"/>
    <w:rsid w:val="001006C9"/>
    <w:rsid w:val="001008E5"/>
    <w:rsid w:val="00100CAC"/>
    <w:rsid w:val="00100DFD"/>
    <w:rsid w:val="00100E43"/>
    <w:rsid w:val="00101186"/>
    <w:rsid w:val="001016D7"/>
    <w:rsid w:val="001016DF"/>
    <w:rsid w:val="00101DB2"/>
    <w:rsid w:val="00102872"/>
    <w:rsid w:val="00102906"/>
    <w:rsid w:val="00102916"/>
    <w:rsid w:val="00102E8B"/>
    <w:rsid w:val="0010321A"/>
    <w:rsid w:val="0010349F"/>
    <w:rsid w:val="00103D3D"/>
    <w:rsid w:val="00103E2C"/>
    <w:rsid w:val="0010449B"/>
    <w:rsid w:val="0010451D"/>
    <w:rsid w:val="0010479F"/>
    <w:rsid w:val="0010490F"/>
    <w:rsid w:val="00104C36"/>
    <w:rsid w:val="00104FFC"/>
    <w:rsid w:val="00105139"/>
    <w:rsid w:val="00105296"/>
    <w:rsid w:val="0010573C"/>
    <w:rsid w:val="0010581F"/>
    <w:rsid w:val="00105A8D"/>
    <w:rsid w:val="00105C12"/>
    <w:rsid w:val="00105CC8"/>
    <w:rsid w:val="001063BA"/>
    <w:rsid w:val="00106532"/>
    <w:rsid w:val="00106777"/>
    <w:rsid w:val="001068E9"/>
    <w:rsid w:val="001070A4"/>
    <w:rsid w:val="0010748D"/>
    <w:rsid w:val="001075CD"/>
    <w:rsid w:val="0010768A"/>
    <w:rsid w:val="001076EF"/>
    <w:rsid w:val="00107704"/>
    <w:rsid w:val="001079D9"/>
    <w:rsid w:val="00107B42"/>
    <w:rsid w:val="00107BCB"/>
    <w:rsid w:val="00107D12"/>
    <w:rsid w:val="001106C7"/>
    <w:rsid w:val="001107B2"/>
    <w:rsid w:val="00111070"/>
    <w:rsid w:val="00111951"/>
    <w:rsid w:val="00111BAF"/>
    <w:rsid w:val="00111E23"/>
    <w:rsid w:val="0011224D"/>
    <w:rsid w:val="00112398"/>
    <w:rsid w:val="001125F3"/>
    <w:rsid w:val="001127F5"/>
    <w:rsid w:val="0011339B"/>
    <w:rsid w:val="00113539"/>
    <w:rsid w:val="001137BE"/>
    <w:rsid w:val="00113C7D"/>
    <w:rsid w:val="00113E44"/>
    <w:rsid w:val="00113F8D"/>
    <w:rsid w:val="00114AD2"/>
    <w:rsid w:val="00114B77"/>
    <w:rsid w:val="00115887"/>
    <w:rsid w:val="00115B17"/>
    <w:rsid w:val="00115CE8"/>
    <w:rsid w:val="00115D8F"/>
    <w:rsid w:val="00115EAD"/>
    <w:rsid w:val="00116347"/>
    <w:rsid w:val="00116C2B"/>
    <w:rsid w:val="001171E7"/>
    <w:rsid w:val="00117A15"/>
    <w:rsid w:val="00117B49"/>
    <w:rsid w:val="00117F8D"/>
    <w:rsid w:val="00120111"/>
    <w:rsid w:val="001201FC"/>
    <w:rsid w:val="001203C7"/>
    <w:rsid w:val="00120807"/>
    <w:rsid w:val="00120894"/>
    <w:rsid w:val="00120DEA"/>
    <w:rsid w:val="00121087"/>
    <w:rsid w:val="00121D5C"/>
    <w:rsid w:val="00121FBD"/>
    <w:rsid w:val="001221FE"/>
    <w:rsid w:val="001224BE"/>
    <w:rsid w:val="00122A2A"/>
    <w:rsid w:val="00123055"/>
    <w:rsid w:val="0012307E"/>
    <w:rsid w:val="001231E4"/>
    <w:rsid w:val="0012320E"/>
    <w:rsid w:val="0012324B"/>
    <w:rsid w:val="00123372"/>
    <w:rsid w:val="0012367D"/>
    <w:rsid w:val="001236E4"/>
    <w:rsid w:val="00123B89"/>
    <w:rsid w:val="00123E64"/>
    <w:rsid w:val="001242A4"/>
    <w:rsid w:val="00124910"/>
    <w:rsid w:val="00124AB9"/>
    <w:rsid w:val="00124B37"/>
    <w:rsid w:val="0012529A"/>
    <w:rsid w:val="00125A5A"/>
    <w:rsid w:val="00125B40"/>
    <w:rsid w:val="00125C56"/>
    <w:rsid w:val="00125DFD"/>
    <w:rsid w:val="00126209"/>
    <w:rsid w:val="0012642C"/>
    <w:rsid w:val="00126784"/>
    <w:rsid w:val="00126ACC"/>
    <w:rsid w:val="00127169"/>
    <w:rsid w:val="00127307"/>
    <w:rsid w:val="00127614"/>
    <w:rsid w:val="001278BE"/>
    <w:rsid w:val="00127B18"/>
    <w:rsid w:val="00127B56"/>
    <w:rsid w:val="00127E75"/>
    <w:rsid w:val="00127F9B"/>
    <w:rsid w:val="00130328"/>
    <w:rsid w:val="001304BB"/>
    <w:rsid w:val="00130CBF"/>
    <w:rsid w:val="001310DC"/>
    <w:rsid w:val="0013193C"/>
    <w:rsid w:val="0013197A"/>
    <w:rsid w:val="00131999"/>
    <w:rsid w:val="00131A82"/>
    <w:rsid w:val="00131B8B"/>
    <w:rsid w:val="00131D0F"/>
    <w:rsid w:val="00131EFC"/>
    <w:rsid w:val="00132A79"/>
    <w:rsid w:val="00132FB8"/>
    <w:rsid w:val="001330E6"/>
    <w:rsid w:val="0013331A"/>
    <w:rsid w:val="00133462"/>
    <w:rsid w:val="001334C7"/>
    <w:rsid w:val="00133701"/>
    <w:rsid w:val="00133725"/>
    <w:rsid w:val="0013397B"/>
    <w:rsid w:val="00133E2E"/>
    <w:rsid w:val="001341A0"/>
    <w:rsid w:val="001342D6"/>
    <w:rsid w:val="0013469B"/>
    <w:rsid w:val="00134706"/>
    <w:rsid w:val="001348E4"/>
    <w:rsid w:val="00134B08"/>
    <w:rsid w:val="00134D3E"/>
    <w:rsid w:val="00134D70"/>
    <w:rsid w:val="001350C4"/>
    <w:rsid w:val="001355D3"/>
    <w:rsid w:val="00135889"/>
    <w:rsid w:val="00135D5E"/>
    <w:rsid w:val="00135F94"/>
    <w:rsid w:val="00136209"/>
    <w:rsid w:val="00136580"/>
    <w:rsid w:val="0013706E"/>
    <w:rsid w:val="001370D6"/>
    <w:rsid w:val="001370EF"/>
    <w:rsid w:val="00137105"/>
    <w:rsid w:val="0013714A"/>
    <w:rsid w:val="0013732A"/>
    <w:rsid w:val="00137685"/>
    <w:rsid w:val="00137D33"/>
    <w:rsid w:val="00140051"/>
    <w:rsid w:val="00140284"/>
    <w:rsid w:val="001403FE"/>
    <w:rsid w:val="0014079D"/>
    <w:rsid w:val="00140944"/>
    <w:rsid w:val="00140A15"/>
    <w:rsid w:val="00140B2E"/>
    <w:rsid w:val="00140F0E"/>
    <w:rsid w:val="001410CF"/>
    <w:rsid w:val="001410FD"/>
    <w:rsid w:val="00141693"/>
    <w:rsid w:val="001417E2"/>
    <w:rsid w:val="001417FF"/>
    <w:rsid w:val="001418D0"/>
    <w:rsid w:val="001419C7"/>
    <w:rsid w:val="00141BFB"/>
    <w:rsid w:val="00141C94"/>
    <w:rsid w:val="00141CA6"/>
    <w:rsid w:val="00141D5D"/>
    <w:rsid w:val="00141EC9"/>
    <w:rsid w:val="001422BE"/>
    <w:rsid w:val="001430B5"/>
    <w:rsid w:val="0014342B"/>
    <w:rsid w:val="001436FC"/>
    <w:rsid w:val="00143A1E"/>
    <w:rsid w:val="00143C3A"/>
    <w:rsid w:val="00143EEE"/>
    <w:rsid w:val="00144464"/>
    <w:rsid w:val="001444FF"/>
    <w:rsid w:val="00144773"/>
    <w:rsid w:val="00144791"/>
    <w:rsid w:val="00144B0E"/>
    <w:rsid w:val="00144DB3"/>
    <w:rsid w:val="0014517D"/>
    <w:rsid w:val="001451AD"/>
    <w:rsid w:val="001453D6"/>
    <w:rsid w:val="00145507"/>
    <w:rsid w:val="001459D0"/>
    <w:rsid w:val="00145BDD"/>
    <w:rsid w:val="00145EDA"/>
    <w:rsid w:val="00145FEE"/>
    <w:rsid w:val="00146008"/>
    <w:rsid w:val="001462EC"/>
    <w:rsid w:val="0014670F"/>
    <w:rsid w:val="0014671F"/>
    <w:rsid w:val="00146997"/>
    <w:rsid w:val="00146B4D"/>
    <w:rsid w:val="00146D3B"/>
    <w:rsid w:val="001476E6"/>
    <w:rsid w:val="001479A8"/>
    <w:rsid w:val="001479FA"/>
    <w:rsid w:val="00147BBD"/>
    <w:rsid w:val="00147D00"/>
    <w:rsid w:val="00150076"/>
    <w:rsid w:val="001506CA"/>
    <w:rsid w:val="00150733"/>
    <w:rsid w:val="00150743"/>
    <w:rsid w:val="001507A0"/>
    <w:rsid w:val="00150850"/>
    <w:rsid w:val="00150B30"/>
    <w:rsid w:val="00150D66"/>
    <w:rsid w:val="00150E51"/>
    <w:rsid w:val="00150E74"/>
    <w:rsid w:val="00151179"/>
    <w:rsid w:val="001513CB"/>
    <w:rsid w:val="00151610"/>
    <w:rsid w:val="001516E0"/>
    <w:rsid w:val="0015177B"/>
    <w:rsid w:val="001517EF"/>
    <w:rsid w:val="00151B9E"/>
    <w:rsid w:val="00151D1B"/>
    <w:rsid w:val="00151D79"/>
    <w:rsid w:val="0015234D"/>
    <w:rsid w:val="00152392"/>
    <w:rsid w:val="00152534"/>
    <w:rsid w:val="001529B2"/>
    <w:rsid w:val="00152D11"/>
    <w:rsid w:val="00152EA7"/>
    <w:rsid w:val="00153017"/>
    <w:rsid w:val="00153239"/>
    <w:rsid w:val="0015325C"/>
    <w:rsid w:val="00153413"/>
    <w:rsid w:val="001534F5"/>
    <w:rsid w:val="00153846"/>
    <w:rsid w:val="0015385A"/>
    <w:rsid w:val="0015391A"/>
    <w:rsid w:val="0015396C"/>
    <w:rsid w:val="00153A6D"/>
    <w:rsid w:val="00153B80"/>
    <w:rsid w:val="00153F27"/>
    <w:rsid w:val="00154349"/>
    <w:rsid w:val="0015523E"/>
    <w:rsid w:val="0015543E"/>
    <w:rsid w:val="0015555D"/>
    <w:rsid w:val="001557EA"/>
    <w:rsid w:val="00155A6B"/>
    <w:rsid w:val="00155AD1"/>
    <w:rsid w:val="00155DFF"/>
    <w:rsid w:val="0015611C"/>
    <w:rsid w:val="00156153"/>
    <w:rsid w:val="0015619E"/>
    <w:rsid w:val="001566B1"/>
    <w:rsid w:val="0015682E"/>
    <w:rsid w:val="00157AAB"/>
    <w:rsid w:val="00157D9C"/>
    <w:rsid w:val="00157F4E"/>
    <w:rsid w:val="0016039A"/>
    <w:rsid w:val="00160516"/>
    <w:rsid w:val="0016061C"/>
    <w:rsid w:val="0016089C"/>
    <w:rsid w:val="0016096B"/>
    <w:rsid w:val="001609D2"/>
    <w:rsid w:val="00160B94"/>
    <w:rsid w:val="0016134A"/>
    <w:rsid w:val="001614A2"/>
    <w:rsid w:val="00161E05"/>
    <w:rsid w:val="00162239"/>
    <w:rsid w:val="001622F9"/>
    <w:rsid w:val="0016245F"/>
    <w:rsid w:val="00162789"/>
    <w:rsid w:val="00162811"/>
    <w:rsid w:val="00162AD0"/>
    <w:rsid w:val="00162C87"/>
    <w:rsid w:val="00162CF3"/>
    <w:rsid w:val="00162DF0"/>
    <w:rsid w:val="00163831"/>
    <w:rsid w:val="00163882"/>
    <w:rsid w:val="00163CC0"/>
    <w:rsid w:val="00163D62"/>
    <w:rsid w:val="00163D8D"/>
    <w:rsid w:val="00164182"/>
    <w:rsid w:val="001643F4"/>
    <w:rsid w:val="0016475A"/>
    <w:rsid w:val="001647B0"/>
    <w:rsid w:val="0016493C"/>
    <w:rsid w:val="00164A3D"/>
    <w:rsid w:val="00165736"/>
    <w:rsid w:val="001659E7"/>
    <w:rsid w:val="00165FB9"/>
    <w:rsid w:val="0016617E"/>
    <w:rsid w:val="0016642C"/>
    <w:rsid w:val="00166658"/>
    <w:rsid w:val="0016674B"/>
    <w:rsid w:val="00166845"/>
    <w:rsid w:val="00166F36"/>
    <w:rsid w:val="001671C4"/>
    <w:rsid w:val="00167217"/>
    <w:rsid w:val="001673DC"/>
    <w:rsid w:val="0016755D"/>
    <w:rsid w:val="0016778A"/>
    <w:rsid w:val="00167C30"/>
    <w:rsid w:val="001702BB"/>
    <w:rsid w:val="00170588"/>
    <w:rsid w:val="001706A9"/>
    <w:rsid w:val="00170713"/>
    <w:rsid w:val="001707C2"/>
    <w:rsid w:val="001709E3"/>
    <w:rsid w:val="00170AEE"/>
    <w:rsid w:val="00170D20"/>
    <w:rsid w:val="00170E43"/>
    <w:rsid w:val="00171217"/>
    <w:rsid w:val="001712C0"/>
    <w:rsid w:val="00171BA1"/>
    <w:rsid w:val="00171EF9"/>
    <w:rsid w:val="001721D8"/>
    <w:rsid w:val="00172426"/>
    <w:rsid w:val="0017247A"/>
    <w:rsid w:val="001725EA"/>
    <w:rsid w:val="00172661"/>
    <w:rsid w:val="00172D1F"/>
    <w:rsid w:val="00172F8A"/>
    <w:rsid w:val="001735B2"/>
    <w:rsid w:val="00174051"/>
    <w:rsid w:val="00174321"/>
    <w:rsid w:val="001743D8"/>
    <w:rsid w:val="001748C0"/>
    <w:rsid w:val="00174C38"/>
    <w:rsid w:val="00174E97"/>
    <w:rsid w:val="00174EC3"/>
    <w:rsid w:val="00175691"/>
    <w:rsid w:val="0017582E"/>
    <w:rsid w:val="00175CBE"/>
    <w:rsid w:val="001760EB"/>
    <w:rsid w:val="0017619D"/>
    <w:rsid w:val="0017662D"/>
    <w:rsid w:val="00176822"/>
    <w:rsid w:val="00176EC7"/>
    <w:rsid w:val="00177572"/>
    <w:rsid w:val="0017793D"/>
    <w:rsid w:val="00180553"/>
    <w:rsid w:val="00180598"/>
    <w:rsid w:val="0018065C"/>
    <w:rsid w:val="00180848"/>
    <w:rsid w:val="00180A05"/>
    <w:rsid w:val="00180A2C"/>
    <w:rsid w:val="00180A42"/>
    <w:rsid w:val="00180A6C"/>
    <w:rsid w:val="00180AB9"/>
    <w:rsid w:val="00180B35"/>
    <w:rsid w:val="00180DC6"/>
    <w:rsid w:val="00180E3D"/>
    <w:rsid w:val="001812ED"/>
    <w:rsid w:val="00181574"/>
    <w:rsid w:val="0018164C"/>
    <w:rsid w:val="001819CF"/>
    <w:rsid w:val="00181EAC"/>
    <w:rsid w:val="00181F06"/>
    <w:rsid w:val="00182BC8"/>
    <w:rsid w:val="00182D21"/>
    <w:rsid w:val="00182D71"/>
    <w:rsid w:val="00182F75"/>
    <w:rsid w:val="00182FD2"/>
    <w:rsid w:val="00183211"/>
    <w:rsid w:val="00183481"/>
    <w:rsid w:val="001835BA"/>
    <w:rsid w:val="001835E8"/>
    <w:rsid w:val="00183FE1"/>
    <w:rsid w:val="001842B5"/>
    <w:rsid w:val="001846EE"/>
    <w:rsid w:val="00184B71"/>
    <w:rsid w:val="00184CDC"/>
    <w:rsid w:val="0018500F"/>
    <w:rsid w:val="0018517F"/>
    <w:rsid w:val="00185A0C"/>
    <w:rsid w:val="00186071"/>
    <w:rsid w:val="0018614C"/>
    <w:rsid w:val="001867E0"/>
    <w:rsid w:val="00186A38"/>
    <w:rsid w:val="00186B4F"/>
    <w:rsid w:val="00187318"/>
    <w:rsid w:val="001873E6"/>
    <w:rsid w:val="00187A99"/>
    <w:rsid w:val="00190E15"/>
    <w:rsid w:val="001912F7"/>
    <w:rsid w:val="0019165F"/>
    <w:rsid w:val="00191CF3"/>
    <w:rsid w:val="001920E1"/>
    <w:rsid w:val="001926AA"/>
    <w:rsid w:val="00192E82"/>
    <w:rsid w:val="001937BC"/>
    <w:rsid w:val="00193865"/>
    <w:rsid w:val="001952EA"/>
    <w:rsid w:val="001953A8"/>
    <w:rsid w:val="0019582D"/>
    <w:rsid w:val="00195C04"/>
    <w:rsid w:val="00195D24"/>
    <w:rsid w:val="00195D45"/>
    <w:rsid w:val="00195F9B"/>
    <w:rsid w:val="001960F9"/>
    <w:rsid w:val="00196187"/>
    <w:rsid w:val="001963E8"/>
    <w:rsid w:val="00196524"/>
    <w:rsid w:val="001968CB"/>
    <w:rsid w:val="0019715D"/>
    <w:rsid w:val="001971A8"/>
    <w:rsid w:val="001975DE"/>
    <w:rsid w:val="001977C2"/>
    <w:rsid w:val="00197853"/>
    <w:rsid w:val="001A010A"/>
    <w:rsid w:val="001A0474"/>
    <w:rsid w:val="001A0E1D"/>
    <w:rsid w:val="001A0E28"/>
    <w:rsid w:val="001A0EB1"/>
    <w:rsid w:val="001A110B"/>
    <w:rsid w:val="001A1273"/>
    <w:rsid w:val="001A14A2"/>
    <w:rsid w:val="001A1813"/>
    <w:rsid w:val="001A18BD"/>
    <w:rsid w:val="001A1BD2"/>
    <w:rsid w:val="001A1D8B"/>
    <w:rsid w:val="001A2019"/>
    <w:rsid w:val="001A21B3"/>
    <w:rsid w:val="001A240E"/>
    <w:rsid w:val="001A2714"/>
    <w:rsid w:val="001A2EC9"/>
    <w:rsid w:val="001A2EFF"/>
    <w:rsid w:val="001A2FF4"/>
    <w:rsid w:val="001A327A"/>
    <w:rsid w:val="001A3502"/>
    <w:rsid w:val="001A35A3"/>
    <w:rsid w:val="001A36A3"/>
    <w:rsid w:val="001A3CB5"/>
    <w:rsid w:val="001A3CD9"/>
    <w:rsid w:val="001A3DA2"/>
    <w:rsid w:val="001A3FA9"/>
    <w:rsid w:val="001A432B"/>
    <w:rsid w:val="001A4615"/>
    <w:rsid w:val="001A485B"/>
    <w:rsid w:val="001A491D"/>
    <w:rsid w:val="001A4E86"/>
    <w:rsid w:val="001A4EA2"/>
    <w:rsid w:val="001A5484"/>
    <w:rsid w:val="001A5E3E"/>
    <w:rsid w:val="001A5F84"/>
    <w:rsid w:val="001A60A2"/>
    <w:rsid w:val="001A64B1"/>
    <w:rsid w:val="001A672B"/>
    <w:rsid w:val="001A6B71"/>
    <w:rsid w:val="001A6F81"/>
    <w:rsid w:val="001A736B"/>
    <w:rsid w:val="001A73C3"/>
    <w:rsid w:val="001A7AEC"/>
    <w:rsid w:val="001A7E38"/>
    <w:rsid w:val="001B006F"/>
    <w:rsid w:val="001B007B"/>
    <w:rsid w:val="001B00A3"/>
    <w:rsid w:val="001B02A6"/>
    <w:rsid w:val="001B034D"/>
    <w:rsid w:val="001B09B7"/>
    <w:rsid w:val="001B0BC0"/>
    <w:rsid w:val="001B0C7B"/>
    <w:rsid w:val="001B129E"/>
    <w:rsid w:val="001B1922"/>
    <w:rsid w:val="001B1FBE"/>
    <w:rsid w:val="001B21E3"/>
    <w:rsid w:val="001B252B"/>
    <w:rsid w:val="001B2790"/>
    <w:rsid w:val="001B2DD9"/>
    <w:rsid w:val="001B3863"/>
    <w:rsid w:val="001B3E43"/>
    <w:rsid w:val="001B422E"/>
    <w:rsid w:val="001B4E9C"/>
    <w:rsid w:val="001B519F"/>
    <w:rsid w:val="001B5583"/>
    <w:rsid w:val="001B58BA"/>
    <w:rsid w:val="001B61E9"/>
    <w:rsid w:val="001B646B"/>
    <w:rsid w:val="001B65EA"/>
    <w:rsid w:val="001B66A7"/>
    <w:rsid w:val="001B67B7"/>
    <w:rsid w:val="001B6827"/>
    <w:rsid w:val="001B68CF"/>
    <w:rsid w:val="001B6952"/>
    <w:rsid w:val="001B6B47"/>
    <w:rsid w:val="001B6CFF"/>
    <w:rsid w:val="001B7113"/>
    <w:rsid w:val="001B73FC"/>
    <w:rsid w:val="001B7AFD"/>
    <w:rsid w:val="001C00F4"/>
    <w:rsid w:val="001C07F7"/>
    <w:rsid w:val="001C1146"/>
    <w:rsid w:val="001C1AA7"/>
    <w:rsid w:val="001C1AF4"/>
    <w:rsid w:val="001C1F54"/>
    <w:rsid w:val="001C20B4"/>
    <w:rsid w:val="001C282B"/>
    <w:rsid w:val="001C389A"/>
    <w:rsid w:val="001C3A4B"/>
    <w:rsid w:val="001C3B69"/>
    <w:rsid w:val="001C4126"/>
    <w:rsid w:val="001C4315"/>
    <w:rsid w:val="001C4409"/>
    <w:rsid w:val="001C494E"/>
    <w:rsid w:val="001C4C08"/>
    <w:rsid w:val="001C4D64"/>
    <w:rsid w:val="001C4F53"/>
    <w:rsid w:val="001C4FCB"/>
    <w:rsid w:val="001C5457"/>
    <w:rsid w:val="001C560F"/>
    <w:rsid w:val="001C571E"/>
    <w:rsid w:val="001C5B51"/>
    <w:rsid w:val="001C5CD9"/>
    <w:rsid w:val="001C5D3D"/>
    <w:rsid w:val="001C64C3"/>
    <w:rsid w:val="001C6A32"/>
    <w:rsid w:val="001C6B26"/>
    <w:rsid w:val="001C6BA7"/>
    <w:rsid w:val="001C7D22"/>
    <w:rsid w:val="001C7D60"/>
    <w:rsid w:val="001C7F8F"/>
    <w:rsid w:val="001C7F94"/>
    <w:rsid w:val="001D0104"/>
    <w:rsid w:val="001D0310"/>
    <w:rsid w:val="001D03E7"/>
    <w:rsid w:val="001D052C"/>
    <w:rsid w:val="001D0DE4"/>
    <w:rsid w:val="001D0EC6"/>
    <w:rsid w:val="001D1648"/>
    <w:rsid w:val="001D187E"/>
    <w:rsid w:val="001D1B7E"/>
    <w:rsid w:val="001D220D"/>
    <w:rsid w:val="001D2EC9"/>
    <w:rsid w:val="001D343D"/>
    <w:rsid w:val="001D3BBB"/>
    <w:rsid w:val="001D3D4E"/>
    <w:rsid w:val="001D4257"/>
    <w:rsid w:val="001D42B6"/>
    <w:rsid w:val="001D4738"/>
    <w:rsid w:val="001D4786"/>
    <w:rsid w:val="001D47DE"/>
    <w:rsid w:val="001D4AA1"/>
    <w:rsid w:val="001D4C12"/>
    <w:rsid w:val="001D5283"/>
    <w:rsid w:val="001D5B19"/>
    <w:rsid w:val="001D6182"/>
    <w:rsid w:val="001D635B"/>
    <w:rsid w:val="001D6732"/>
    <w:rsid w:val="001D70DB"/>
    <w:rsid w:val="001D7214"/>
    <w:rsid w:val="001D7464"/>
    <w:rsid w:val="001D747C"/>
    <w:rsid w:val="001D756D"/>
    <w:rsid w:val="001D7A63"/>
    <w:rsid w:val="001E0502"/>
    <w:rsid w:val="001E080E"/>
    <w:rsid w:val="001E0D6B"/>
    <w:rsid w:val="001E1821"/>
    <w:rsid w:val="001E1851"/>
    <w:rsid w:val="001E18A4"/>
    <w:rsid w:val="001E1C5E"/>
    <w:rsid w:val="001E1CE0"/>
    <w:rsid w:val="001E2A42"/>
    <w:rsid w:val="001E3BC7"/>
    <w:rsid w:val="001E3C46"/>
    <w:rsid w:val="001E3DEA"/>
    <w:rsid w:val="001E40E4"/>
    <w:rsid w:val="001E44BB"/>
    <w:rsid w:val="001E52C0"/>
    <w:rsid w:val="001E5393"/>
    <w:rsid w:val="001E561B"/>
    <w:rsid w:val="001E5CCB"/>
    <w:rsid w:val="001E60B5"/>
    <w:rsid w:val="001E658D"/>
    <w:rsid w:val="001E66F0"/>
    <w:rsid w:val="001E66FC"/>
    <w:rsid w:val="001E6A65"/>
    <w:rsid w:val="001E6EC2"/>
    <w:rsid w:val="001E6FAE"/>
    <w:rsid w:val="001E70B5"/>
    <w:rsid w:val="001E72F5"/>
    <w:rsid w:val="001E744D"/>
    <w:rsid w:val="001E7756"/>
    <w:rsid w:val="001E7AE9"/>
    <w:rsid w:val="001E7D99"/>
    <w:rsid w:val="001E7DFA"/>
    <w:rsid w:val="001F0095"/>
    <w:rsid w:val="001F038E"/>
    <w:rsid w:val="001F0421"/>
    <w:rsid w:val="001F069F"/>
    <w:rsid w:val="001F0A21"/>
    <w:rsid w:val="001F16B4"/>
    <w:rsid w:val="001F1FEF"/>
    <w:rsid w:val="001F2182"/>
    <w:rsid w:val="001F2656"/>
    <w:rsid w:val="001F2666"/>
    <w:rsid w:val="001F2991"/>
    <w:rsid w:val="001F3BC9"/>
    <w:rsid w:val="001F3F91"/>
    <w:rsid w:val="001F40DE"/>
    <w:rsid w:val="001F4113"/>
    <w:rsid w:val="001F411D"/>
    <w:rsid w:val="001F4146"/>
    <w:rsid w:val="001F4E75"/>
    <w:rsid w:val="001F4F4E"/>
    <w:rsid w:val="001F57DB"/>
    <w:rsid w:val="001F5C21"/>
    <w:rsid w:val="001F6177"/>
    <w:rsid w:val="001F6935"/>
    <w:rsid w:val="001F6A33"/>
    <w:rsid w:val="001F6E4D"/>
    <w:rsid w:val="001F7554"/>
    <w:rsid w:val="001F7A27"/>
    <w:rsid w:val="001F7CE2"/>
    <w:rsid w:val="001F7E5B"/>
    <w:rsid w:val="001F7F4F"/>
    <w:rsid w:val="001F7F6F"/>
    <w:rsid w:val="0020001D"/>
    <w:rsid w:val="002003F5"/>
    <w:rsid w:val="002005E0"/>
    <w:rsid w:val="00200710"/>
    <w:rsid w:val="00200E55"/>
    <w:rsid w:val="00201092"/>
    <w:rsid w:val="002017E4"/>
    <w:rsid w:val="00201867"/>
    <w:rsid w:val="0020196F"/>
    <w:rsid w:val="00201B8C"/>
    <w:rsid w:val="00201E0F"/>
    <w:rsid w:val="00202257"/>
    <w:rsid w:val="00202699"/>
    <w:rsid w:val="00202766"/>
    <w:rsid w:val="0020286A"/>
    <w:rsid w:val="00202A1D"/>
    <w:rsid w:val="00202A42"/>
    <w:rsid w:val="00202DF4"/>
    <w:rsid w:val="002031B7"/>
    <w:rsid w:val="002036F6"/>
    <w:rsid w:val="00203983"/>
    <w:rsid w:val="00203F77"/>
    <w:rsid w:val="00204795"/>
    <w:rsid w:val="002048D1"/>
    <w:rsid w:val="00204AEC"/>
    <w:rsid w:val="00204B1E"/>
    <w:rsid w:val="00204F33"/>
    <w:rsid w:val="00204F95"/>
    <w:rsid w:val="00204FB1"/>
    <w:rsid w:val="00205044"/>
    <w:rsid w:val="00205809"/>
    <w:rsid w:val="0020584A"/>
    <w:rsid w:val="00205863"/>
    <w:rsid w:val="00205C53"/>
    <w:rsid w:val="00205CD0"/>
    <w:rsid w:val="00206016"/>
    <w:rsid w:val="002060E1"/>
    <w:rsid w:val="0020631D"/>
    <w:rsid w:val="002065EE"/>
    <w:rsid w:val="00206BD7"/>
    <w:rsid w:val="00206DFD"/>
    <w:rsid w:val="00207059"/>
    <w:rsid w:val="00207270"/>
    <w:rsid w:val="002072B2"/>
    <w:rsid w:val="002076E8"/>
    <w:rsid w:val="002076EF"/>
    <w:rsid w:val="00207857"/>
    <w:rsid w:val="00207A59"/>
    <w:rsid w:val="00207C2B"/>
    <w:rsid w:val="00207F3A"/>
    <w:rsid w:val="002101BC"/>
    <w:rsid w:val="002102C5"/>
    <w:rsid w:val="00210B1A"/>
    <w:rsid w:val="00210B6E"/>
    <w:rsid w:val="00210C18"/>
    <w:rsid w:val="00210DA1"/>
    <w:rsid w:val="002114C5"/>
    <w:rsid w:val="00211560"/>
    <w:rsid w:val="00211CD0"/>
    <w:rsid w:val="00211DEC"/>
    <w:rsid w:val="00212077"/>
    <w:rsid w:val="0021208E"/>
    <w:rsid w:val="00212636"/>
    <w:rsid w:val="002129A8"/>
    <w:rsid w:val="00212F0F"/>
    <w:rsid w:val="00212F98"/>
    <w:rsid w:val="0021310C"/>
    <w:rsid w:val="0021343C"/>
    <w:rsid w:val="002134D4"/>
    <w:rsid w:val="00213E3A"/>
    <w:rsid w:val="00214390"/>
    <w:rsid w:val="002143A2"/>
    <w:rsid w:val="00214826"/>
    <w:rsid w:val="00214E6D"/>
    <w:rsid w:val="00215500"/>
    <w:rsid w:val="002155A2"/>
    <w:rsid w:val="00215B25"/>
    <w:rsid w:val="00215E24"/>
    <w:rsid w:val="00215FBE"/>
    <w:rsid w:val="00216009"/>
    <w:rsid w:val="0021647C"/>
    <w:rsid w:val="002166A8"/>
    <w:rsid w:val="00216B2A"/>
    <w:rsid w:val="00216BB3"/>
    <w:rsid w:val="00216D7C"/>
    <w:rsid w:val="00216D86"/>
    <w:rsid w:val="00217D63"/>
    <w:rsid w:val="00217F08"/>
    <w:rsid w:val="0022041F"/>
    <w:rsid w:val="002204B0"/>
    <w:rsid w:val="00220C6F"/>
    <w:rsid w:val="002211F5"/>
    <w:rsid w:val="0022160D"/>
    <w:rsid w:val="002216E3"/>
    <w:rsid w:val="0022186B"/>
    <w:rsid w:val="00221C28"/>
    <w:rsid w:val="0022211C"/>
    <w:rsid w:val="0022227A"/>
    <w:rsid w:val="00222309"/>
    <w:rsid w:val="0022233B"/>
    <w:rsid w:val="00222510"/>
    <w:rsid w:val="0022273E"/>
    <w:rsid w:val="00222A86"/>
    <w:rsid w:val="00222C2D"/>
    <w:rsid w:val="00222C48"/>
    <w:rsid w:val="00222CF9"/>
    <w:rsid w:val="002230DF"/>
    <w:rsid w:val="00223172"/>
    <w:rsid w:val="00223727"/>
    <w:rsid w:val="00223882"/>
    <w:rsid w:val="00223C44"/>
    <w:rsid w:val="00223E86"/>
    <w:rsid w:val="002242C0"/>
    <w:rsid w:val="00224652"/>
    <w:rsid w:val="00224A97"/>
    <w:rsid w:val="00224CBF"/>
    <w:rsid w:val="00224DC4"/>
    <w:rsid w:val="00225545"/>
    <w:rsid w:val="00225677"/>
    <w:rsid w:val="00225CF7"/>
    <w:rsid w:val="00225ECE"/>
    <w:rsid w:val="0022610C"/>
    <w:rsid w:val="002262A0"/>
    <w:rsid w:val="00226653"/>
    <w:rsid w:val="002266DA"/>
    <w:rsid w:val="0022696B"/>
    <w:rsid w:val="00226EEA"/>
    <w:rsid w:val="00227211"/>
    <w:rsid w:val="002278BF"/>
    <w:rsid w:val="002279BB"/>
    <w:rsid w:val="00227C93"/>
    <w:rsid w:val="00227E72"/>
    <w:rsid w:val="00227F00"/>
    <w:rsid w:val="00227F40"/>
    <w:rsid w:val="00227F77"/>
    <w:rsid w:val="0023025C"/>
    <w:rsid w:val="0023038D"/>
    <w:rsid w:val="002307A9"/>
    <w:rsid w:val="002310BB"/>
    <w:rsid w:val="002310F1"/>
    <w:rsid w:val="00231361"/>
    <w:rsid w:val="0023171A"/>
    <w:rsid w:val="002319ED"/>
    <w:rsid w:val="00231A36"/>
    <w:rsid w:val="00231C2D"/>
    <w:rsid w:val="00231C6F"/>
    <w:rsid w:val="00231FA6"/>
    <w:rsid w:val="00232235"/>
    <w:rsid w:val="00232439"/>
    <w:rsid w:val="00232472"/>
    <w:rsid w:val="0023250F"/>
    <w:rsid w:val="00232994"/>
    <w:rsid w:val="00232C13"/>
    <w:rsid w:val="00232D61"/>
    <w:rsid w:val="002330AB"/>
    <w:rsid w:val="0023344D"/>
    <w:rsid w:val="00233542"/>
    <w:rsid w:val="002342B1"/>
    <w:rsid w:val="0023446B"/>
    <w:rsid w:val="00234632"/>
    <w:rsid w:val="002349C9"/>
    <w:rsid w:val="002349E3"/>
    <w:rsid w:val="00234F17"/>
    <w:rsid w:val="00234F65"/>
    <w:rsid w:val="00235029"/>
    <w:rsid w:val="002350C7"/>
    <w:rsid w:val="0023514B"/>
    <w:rsid w:val="00235373"/>
    <w:rsid w:val="00235503"/>
    <w:rsid w:val="00235713"/>
    <w:rsid w:val="00235755"/>
    <w:rsid w:val="00235765"/>
    <w:rsid w:val="00235C5B"/>
    <w:rsid w:val="00235DC2"/>
    <w:rsid w:val="00236426"/>
    <w:rsid w:val="00236641"/>
    <w:rsid w:val="00236C35"/>
    <w:rsid w:val="00236DBB"/>
    <w:rsid w:val="00237031"/>
    <w:rsid w:val="00237478"/>
    <w:rsid w:val="002374E3"/>
    <w:rsid w:val="00237C20"/>
    <w:rsid w:val="002400C1"/>
    <w:rsid w:val="002407E0"/>
    <w:rsid w:val="00240B31"/>
    <w:rsid w:val="00240D9F"/>
    <w:rsid w:val="00240EC3"/>
    <w:rsid w:val="00241820"/>
    <w:rsid w:val="00241E86"/>
    <w:rsid w:val="00242985"/>
    <w:rsid w:val="00242DF0"/>
    <w:rsid w:val="00242FD3"/>
    <w:rsid w:val="0024344A"/>
    <w:rsid w:val="002434F0"/>
    <w:rsid w:val="002435C7"/>
    <w:rsid w:val="00243876"/>
    <w:rsid w:val="00243BD2"/>
    <w:rsid w:val="002445FD"/>
    <w:rsid w:val="002446FB"/>
    <w:rsid w:val="00244768"/>
    <w:rsid w:val="00244E55"/>
    <w:rsid w:val="00244FAD"/>
    <w:rsid w:val="00245168"/>
    <w:rsid w:val="0024559E"/>
    <w:rsid w:val="00245D9D"/>
    <w:rsid w:val="00245E4F"/>
    <w:rsid w:val="0024620E"/>
    <w:rsid w:val="0024671C"/>
    <w:rsid w:val="002467F6"/>
    <w:rsid w:val="00246991"/>
    <w:rsid w:val="00246FC9"/>
    <w:rsid w:val="00246FEB"/>
    <w:rsid w:val="002471B5"/>
    <w:rsid w:val="00247357"/>
    <w:rsid w:val="00247390"/>
    <w:rsid w:val="002477A9"/>
    <w:rsid w:val="0024783B"/>
    <w:rsid w:val="002478C7"/>
    <w:rsid w:val="0025061B"/>
    <w:rsid w:val="0025065D"/>
    <w:rsid w:val="002508D3"/>
    <w:rsid w:val="00250A22"/>
    <w:rsid w:val="0025185E"/>
    <w:rsid w:val="00251909"/>
    <w:rsid w:val="00251ACF"/>
    <w:rsid w:val="00251AEF"/>
    <w:rsid w:val="00251BF2"/>
    <w:rsid w:val="00251C99"/>
    <w:rsid w:val="0025258A"/>
    <w:rsid w:val="002529F1"/>
    <w:rsid w:val="00252FB1"/>
    <w:rsid w:val="00253F95"/>
    <w:rsid w:val="002544B9"/>
    <w:rsid w:val="00254543"/>
    <w:rsid w:val="00254738"/>
    <w:rsid w:val="0025484C"/>
    <w:rsid w:val="00254ACA"/>
    <w:rsid w:val="00254CE6"/>
    <w:rsid w:val="0025502B"/>
    <w:rsid w:val="00255644"/>
    <w:rsid w:val="002557AE"/>
    <w:rsid w:val="0025595C"/>
    <w:rsid w:val="00255977"/>
    <w:rsid w:val="00255CC2"/>
    <w:rsid w:val="002561D2"/>
    <w:rsid w:val="00256630"/>
    <w:rsid w:val="00256DAE"/>
    <w:rsid w:val="00256EFB"/>
    <w:rsid w:val="0025748F"/>
    <w:rsid w:val="0025771D"/>
    <w:rsid w:val="00257A3D"/>
    <w:rsid w:val="00260371"/>
    <w:rsid w:val="0026080B"/>
    <w:rsid w:val="00260B56"/>
    <w:rsid w:val="00260F1E"/>
    <w:rsid w:val="00260FD1"/>
    <w:rsid w:val="0026124F"/>
    <w:rsid w:val="002612E7"/>
    <w:rsid w:val="002614E3"/>
    <w:rsid w:val="00261A95"/>
    <w:rsid w:val="00261CDB"/>
    <w:rsid w:val="00261E67"/>
    <w:rsid w:val="0026203A"/>
    <w:rsid w:val="00262298"/>
    <w:rsid w:val="00262731"/>
    <w:rsid w:val="00262764"/>
    <w:rsid w:val="002627A4"/>
    <w:rsid w:val="002628BB"/>
    <w:rsid w:val="00262991"/>
    <w:rsid w:val="00262B96"/>
    <w:rsid w:val="00262FF3"/>
    <w:rsid w:val="00263422"/>
    <w:rsid w:val="0026344F"/>
    <w:rsid w:val="002638E4"/>
    <w:rsid w:val="00263EAA"/>
    <w:rsid w:val="0026421B"/>
    <w:rsid w:val="002646C0"/>
    <w:rsid w:val="00264946"/>
    <w:rsid w:val="00264C96"/>
    <w:rsid w:val="002651E2"/>
    <w:rsid w:val="002659D0"/>
    <w:rsid w:val="00265D93"/>
    <w:rsid w:val="00265E5B"/>
    <w:rsid w:val="00265F05"/>
    <w:rsid w:val="00266151"/>
    <w:rsid w:val="002662DD"/>
    <w:rsid w:val="00266DC3"/>
    <w:rsid w:val="00267D91"/>
    <w:rsid w:val="002701DC"/>
    <w:rsid w:val="00270605"/>
    <w:rsid w:val="002707D0"/>
    <w:rsid w:val="00270828"/>
    <w:rsid w:val="00270894"/>
    <w:rsid w:val="00270943"/>
    <w:rsid w:val="002709C9"/>
    <w:rsid w:val="00270B30"/>
    <w:rsid w:val="00270CA4"/>
    <w:rsid w:val="00270E42"/>
    <w:rsid w:val="00271137"/>
    <w:rsid w:val="0027129E"/>
    <w:rsid w:val="00271E48"/>
    <w:rsid w:val="00272014"/>
    <w:rsid w:val="002720C2"/>
    <w:rsid w:val="0027271D"/>
    <w:rsid w:val="00272D44"/>
    <w:rsid w:val="00272D8F"/>
    <w:rsid w:val="002733B5"/>
    <w:rsid w:val="00273B2F"/>
    <w:rsid w:val="00273B4D"/>
    <w:rsid w:val="00273C1C"/>
    <w:rsid w:val="00273FA2"/>
    <w:rsid w:val="00274710"/>
    <w:rsid w:val="002747A1"/>
    <w:rsid w:val="0027527C"/>
    <w:rsid w:val="002752C4"/>
    <w:rsid w:val="00275A6E"/>
    <w:rsid w:val="00275B21"/>
    <w:rsid w:val="00275DDE"/>
    <w:rsid w:val="002762E5"/>
    <w:rsid w:val="0027630C"/>
    <w:rsid w:val="00276B5B"/>
    <w:rsid w:val="00276EB7"/>
    <w:rsid w:val="0027724D"/>
    <w:rsid w:val="002773DF"/>
    <w:rsid w:val="00277652"/>
    <w:rsid w:val="002778BA"/>
    <w:rsid w:val="00280485"/>
    <w:rsid w:val="002805A2"/>
    <w:rsid w:val="00280750"/>
    <w:rsid w:val="00280C67"/>
    <w:rsid w:val="00280CB8"/>
    <w:rsid w:val="00280F28"/>
    <w:rsid w:val="00280F91"/>
    <w:rsid w:val="002813E1"/>
    <w:rsid w:val="0028168F"/>
    <w:rsid w:val="00281841"/>
    <w:rsid w:val="00281CC7"/>
    <w:rsid w:val="00282519"/>
    <w:rsid w:val="002829CE"/>
    <w:rsid w:val="00282A05"/>
    <w:rsid w:val="00282A94"/>
    <w:rsid w:val="00282DCB"/>
    <w:rsid w:val="00283088"/>
    <w:rsid w:val="0028311E"/>
    <w:rsid w:val="00283606"/>
    <w:rsid w:val="00283AEA"/>
    <w:rsid w:val="00283F08"/>
    <w:rsid w:val="0028424F"/>
    <w:rsid w:val="002846A0"/>
    <w:rsid w:val="00284CD7"/>
    <w:rsid w:val="00284D92"/>
    <w:rsid w:val="00284F9C"/>
    <w:rsid w:val="00285944"/>
    <w:rsid w:val="00285B4A"/>
    <w:rsid w:val="00285F89"/>
    <w:rsid w:val="00286C38"/>
    <w:rsid w:val="00287235"/>
    <w:rsid w:val="00287266"/>
    <w:rsid w:val="00287471"/>
    <w:rsid w:val="00287878"/>
    <w:rsid w:val="00287EDF"/>
    <w:rsid w:val="00290340"/>
    <w:rsid w:val="00290787"/>
    <w:rsid w:val="00290989"/>
    <w:rsid w:val="00290C97"/>
    <w:rsid w:val="00290CAF"/>
    <w:rsid w:val="00290E40"/>
    <w:rsid w:val="00290EED"/>
    <w:rsid w:val="00291C15"/>
    <w:rsid w:val="00291DE3"/>
    <w:rsid w:val="0029235F"/>
    <w:rsid w:val="00292CBA"/>
    <w:rsid w:val="00292DE0"/>
    <w:rsid w:val="00292E4C"/>
    <w:rsid w:val="00292FA9"/>
    <w:rsid w:val="00293657"/>
    <w:rsid w:val="002939DF"/>
    <w:rsid w:val="00293A9A"/>
    <w:rsid w:val="00293B3A"/>
    <w:rsid w:val="00293F55"/>
    <w:rsid w:val="002945EF"/>
    <w:rsid w:val="002947C7"/>
    <w:rsid w:val="00294CD3"/>
    <w:rsid w:val="00294E3E"/>
    <w:rsid w:val="00294EC4"/>
    <w:rsid w:val="00294EE4"/>
    <w:rsid w:val="00294F6C"/>
    <w:rsid w:val="00295003"/>
    <w:rsid w:val="00295069"/>
    <w:rsid w:val="002950EC"/>
    <w:rsid w:val="002952E9"/>
    <w:rsid w:val="0029582B"/>
    <w:rsid w:val="002958B9"/>
    <w:rsid w:val="00295A20"/>
    <w:rsid w:val="00295E37"/>
    <w:rsid w:val="00295EE1"/>
    <w:rsid w:val="00295F37"/>
    <w:rsid w:val="00296482"/>
    <w:rsid w:val="00296818"/>
    <w:rsid w:val="00296A76"/>
    <w:rsid w:val="00296A8B"/>
    <w:rsid w:val="00296DB2"/>
    <w:rsid w:val="00297412"/>
    <w:rsid w:val="00297534"/>
    <w:rsid w:val="00297806"/>
    <w:rsid w:val="002978AD"/>
    <w:rsid w:val="00297C31"/>
    <w:rsid w:val="00297C62"/>
    <w:rsid w:val="002A0715"/>
    <w:rsid w:val="002A0779"/>
    <w:rsid w:val="002A079E"/>
    <w:rsid w:val="002A0DB6"/>
    <w:rsid w:val="002A0FA0"/>
    <w:rsid w:val="002A10DD"/>
    <w:rsid w:val="002A11EC"/>
    <w:rsid w:val="002A1528"/>
    <w:rsid w:val="002A1A88"/>
    <w:rsid w:val="002A1A8B"/>
    <w:rsid w:val="002A1B36"/>
    <w:rsid w:val="002A1DCF"/>
    <w:rsid w:val="002A1E2A"/>
    <w:rsid w:val="002A1F5B"/>
    <w:rsid w:val="002A1FF0"/>
    <w:rsid w:val="002A24E7"/>
    <w:rsid w:val="002A2E1E"/>
    <w:rsid w:val="002A2FAE"/>
    <w:rsid w:val="002A300C"/>
    <w:rsid w:val="002A37E7"/>
    <w:rsid w:val="002A3C2B"/>
    <w:rsid w:val="002A3C35"/>
    <w:rsid w:val="002A3C40"/>
    <w:rsid w:val="002A3D96"/>
    <w:rsid w:val="002A3EB2"/>
    <w:rsid w:val="002A42D2"/>
    <w:rsid w:val="002A47FB"/>
    <w:rsid w:val="002A49A6"/>
    <w:rsid w:val="002A4B0C"/>
    <w:rsid w:val="002A5190"/>
    <w:rsid w:val="002A5392"/>
    <w:rsid w:val="002A53D9"/>
    <w:rsid w:val="002A56F2"/>
    <w:rsid w:val="002A58D8"/>
    <w:rsid w:val="002A5A89"/>
    <w:rsid w:val="002A5C01"/>
    <w:rsid w:val="002A616B"/>
    <w:rsid w:val="002A61BC"/>
    <w:rsid w:val="002A6321"/>
    <w:rsid w:val="002A63D5"/>
    <w:rsid w:val="002A6D7B"/>
    <w:rsid w:val="002A6E14"/>
    <w:rsid w:val="002A7121"/>
    <w:rsid w:val="002A7167"/>
    <w:rsid w:val="002A72B4"/>
    <w:rsid w:val="002A772A"/>
    <w:rsid w:val="002A77B5"/>
    <w:rsid w:val="002A7D01"/>
    <w:rsid w:val="002A7E9D"/>
    <w:rsid w:val="002B0108"/>
    <w:rsid w:val="002B06AF"/>
    <w:rsid w:val="002B06DA"/>
    <w:rsid w:val="002B0941"/>
    <w:rsid w:val="002B0A9B"/>
    <w:rsid w:val="002B0D64"/>
    <w:rsid w:val="002B1102"/>
    <w:rsid w:val="002B1B68"/>
    <w:rsid w:val="002B1EEA"/>
    <w:rsid w:val="002B2452"/>
    <w:rsid w:val="002B2D67"/>
    <w:rsid w:val="002B2E09"/>
    <w:rsid w:val="002B2E5F"/>
    <w:rsid w:val="002B3519"/>
    <w:rsid w:val="002B35F9"/>
    <w:rsid w:val="002B3A81"/>
    <w:rsid w:val="002B3CB9"/>
    <w:rsid w:val="002B3D9D"/>
    <w:rsid w:val="002B402A"/>
    <w:rsid w:val="002B481A"/>
    <w:rsid w:val="002B4C23"/>
    <w:rsid w:val="002B52D0"/>
    <w:rsid w:val="002B602A"/>
    <w:rsid w:val="002B60C2"/>
    <w:rsid w:val="002B6240"/>
    <w:rsid w:val="002B6677"/>
    <w:rsid w:val="002B66BD"/>
    <w:rsid w:val="002B7023"/>
    <w:rsid w:val="002B7176"/>
    <w:rsid w:val="002B7262"/>
    <w:rsid w:val="002B7917"/>
    <w:rsid w:val="002B79BC"/>
    <w:rsid w:val="002B7DA2"/>
    <w:rsid w:val="002B7E0A"/>
    <w:rsid w:val="002C0166"/>
    <w:rsid w:val="002C028A"/>
    <w:rsid w:val="002C0EFB"/>
    <w:rsid w:val="002C144E"/>
    <w:rsid w:val="002C15F5"/>
    <w:rsid w:val="002C1DA6"/>
    <w:rsid w:val="002C26F1"/>
    <w:rsid w:val="002C29E9"/>
    <w:rsid w:val="002C35E3"/>
    <w:rsid w:val="002C3C34"/>
    <w:rsid w:val="002C3F04"/>
    <w:rsid w:val="002C4338"/>
    <w:rsid w:val="002C4672"/>
    <w:rsid w:val="002C48A0"/>
    <w:rsid w:val="002C4916"/>
    <w:rsid w:val="002C4964"/>
    <w:rsid w:val="002C4B2C"/>
    <w:rsid w:val="002C5059"/>
    <w:rsid w:val="002C59ED"/>
    <w:rsid w:val="002C5A8D"/>
    <w:rsid w:val="002C5AFB"/>
    <w:rsid w:val="002C5C74"/>
    <w:rsid w:val="002C5DA0"/>
    <w:rsid w:val="002C5DAA"/>
    <w:rsid w:val="002C5FCA"/>
    <w:rsid w:val="002C606B"/>
    <w:rsid w:val="002C6104"/>
    <w:rsid w:val="002C6137"/>
    <w:rsid w:val="002C6381"/>
    <w:rsid w:val="002C63EF"/>
    <w:rsid w:val="002C64B0"/>
    <w:rsid w:val="002C690B"/>
    <w:rsid w:val="002C73A9"/>
    <w:rsid w:val="002C74B5"/>
    <w:rsid w:val="002C75F3"/>
    <w:rsid w:val="002C7C34"/>
    <w:rsid w:val="002D014A"/>
    <w:rsid w:val="002D02A1"/>
    <w:rsid w:val="002D039C"/>
    <w:rsid w:val="002D0637"/>
    <w:rsid w:val="002D0833"/>
    <w:rsid w:val="002D08EE"/>
    <w:rsid w:val="002D1066"/>
    <w:rsid w:val="002D1179"/>
    <w:rsid w:val="002D1691"/>
    <w:rsid w:val="002D175F"/>
    <w:rsid w:val="002D1D75"/>
    <w:rsid w:val="002D222A"/>
    <w:rsid w:val="002D22E2"/>
    <w:rsid w:val="002D28AB"/>
    <w:rsid w:val="002D2D99"/>
    <w:rsid w:val="002D2FB3"/>
    <w:rsid w:val="002D3033"/>
    <w:rsid w:val="002D35DF"/>
    <w:rsid w:val="002D3600"/>
    <w:rsid w:val="002D40C6"/>
    <w:rsid w:val="002D45C0"/>
    <w:rsid w:val="002D4A0B"/>
    <w:rsid w:val="002D4F11"/>
    <w:rsid w:val="002D5314"/>
    <w:rsid w:val="002D5357"/>
    <w:rsid w:val="002D5373"/>
    <w:rsid w:val="002D53F5"/>
    <w:rsid w:val="002D5493"/>
    <w:rsid w:val="002D56E1"/>
    <w:rsid w:val="002D5AE3"/>
    <w:rsid w:val="002D5D71"/>
    <w:rsid w:val="002D5F37"/>
    <w:rsid w:val="002D5F91"/>
    <w:rsid w:val="002D6C7B"/>
    <w:rsid w:val="002D6F16"/>
    <w:rsid w:val="002D7090"/>
    <w:rsid w:val="002D72F1"/>
    <w:rsid w:val="002D735E"/>
    <w:rsid w:val="002D75A5"/>
    <w:rsid w:val="002D760C"/>
    <w:rsid w:val="002D771A"/>
    <w:rsid w:val="002D7B35"/>
    <w:rsid w:val="002D7DF5"/>
    <w:rsid w:val="002E0123"/>
    <w:rsid w:val="002E01CB"/>
    <w:rsid w:val="002E03B3"/>
    <w:rsid w:val="002E0501"/>
    <w:rsid w:val="002E054F"/>
    <w:rsid w:val="002E0684"/>
    <w:rsid w:val="002E0AF4"/>
    <w:rsid w:val="002E1AB5"/>
    <w:rsid w:val="002E1B8F"/>
    <w:rsid w:val="002E1B9D"/>
    <w:rsid w:val="002E1BD4"/>
    <w:rsid w:val="002E1F57"/>
    <w:rsid w:val="002E282F"/>
    <w:rsid w:val="002E2918"/>
    <w:rsid w:val="002E2C30"/>
    <w:rsid w:val="002E358F"/>
    <w:rsid w:val="002E37A3"/>
    <w:rsid w:val="002E3A09"/>
    <w:rsid w:val="002E3A8C"/>
    <w:rsid w:val="002E3C38"/>
    <w:rsid w:val="002E4031"/>
    <w:rsid w:val="002E4148"/>
    <w:rsid w:val="002E43D9"/>
    <w:rsid w:val="002E46F3"/>
    <w:rsid w:val="002E495B"/>
    <w:rsid w:val="002E4A5A"/>
    <w:rsid w:val="002E4C83"/>
    <w:rsid w:val="002E4F37"/>
    <w:rsid w:val="002E5630"/>
    <w:rsid w:val="002E5ADD"/>
    <w:rsid w:val="002E5F4C"/>
    <w:rsid w:val="002E5FFA"/>
    <w:rsid w:val="002E6009"/>
    <w:rsid w:val="002E654D"/>
    <w:rsid w:val="002E6611"/>
    <w:rsid w:val="002E66CD"/>
    <w:rsid w:val="002E7022"/>
    <w:rsid w:val="002E7089"/>
    <w:rsid w:val="002E7283"/>
    <w:rsid w:val="002E7416"/>
    <w:rsid w:val="002E7A4C"/>
    <w:rsid w:val="002E7BA3"/>
    <w:rsid w:val="002E7DA1"/>
    <w:rsid w:val="002F001B"/>
    <w:rsid w:val="002F0250"/>
    <w:rsid w:val="002F0568"/>
    <w:rsid w:val="002F07FC"/>
    <w:rsid w:val="002F09A1"/>
    <w:rsid w:val="002F0D3C"/>
    <w:rsid w:val="002F0E9B"/>
    <w:rsid w:val="002F1FD7"/>
    <w:rsid w:val="002F223D"/>
    <w:rsid w:val="002F246A"/>
    <w:rsid w:val="002F247F"/>
    <w:rsid w:val="002F2535"/>
    <w:rsid w:val="002F28AA"/>
    <w:rsid w:val="002F28D6"/>
    <w:rsid w:val="002F2C03"/>
    <w:rsid w:val="002F2D74"/>
    <w:rsid w:val="002F2DD4"/>
    <w:rsid w:val="002F3566"/>
    <w:rsid w:val="002F36AF"/>
    <w:rsid w:val="002F3745"/>
    <w:rsid w:val="002F3DD5"/>
    <w:rsid w:val="002F3F51"/>
    <w:rsid w:val="002F4178"/>
    <w:rsid w:val="002F4600"/>
    <w:rsid w:val="002F47D7"/>
    <w:rsid w:val="002F4A13"/>
    <w:rsid w:val="002F4F3F"/>
    <w:rsid w:val="002F4FBC"/>
    <w:rsid w:val="002F5120"/>
    <w:rsid w:val="002F541E"/>
    <w:rsid w:val="002F5696"/>
    <w:rsid w:val="002F59FC"/>
    <w:rsid w:val="002F5B65"/>
    <w:rsid w:val="002F6239"/>
    <w:rsid w:val="002F650B"/>
    <w:rsid w:val="002F662E"/>
    <w:rsid w:val="002F6B11"/>
    <w:rsid w:val="002F6CE6"/>
    <w:rsid w:val="002F72A2"/>
    <w:rsid w:val="002F7769"/>
    <w:rsid w:val="002F77D3"/>
    <w:rsid w:val="002F7B8C"/>
    <w:rsid w:val="002F7EA0"/>
    <w:rsid w:val="003000D7"/>
    <w:rsid w:val="003002A0"/>
    <w:rsid w:val="00300407"/>
    <w:rsid w:val="003008C6"/>
    <w:rsid w:val="0030096A"/>
    <w:rsid w:val="00300ABC"/>
    <w:rsid w:val="00300BE4"/>
    <w:rsid w:val="00301976"/>
    <w:rsid w:val="003022E6"/>
    <w:rsid w:val="003023CE"/>
    <w:rsid w:val="003029AA"/>
    <w:rsid w:val="00302CCE"/>
    <w:rsid w:val="00302F52"/>
    <w:rsid w:val="0030344F"/>
    <w:rsid w:val="00303A86"/>
    <w:rsid w:val="00303B55"/>
    <w:rsid w:val="00303F4B"/>
    <w:rsid w:val="00303F7C"/>
    <w:rsid w:val="00304673"/>
    <w:rsid w:val="00304C47"/>
    <w:rsid w:val="00304DBA"/>
    <w:rsid w:val="00304FAE"/>
    <w:rsid w:val="003053F9"/>
    <w:rsid w:val="0030626A"/>
    <w:rsid w:val="00306318"/>
    <w:rsid w:val="00306971"/>
    <w:rsid w:val="00306D1B"/>
    <w:rsid w:val="00306F2C"/>
    <w:rsid w:val="00306F7F"/>
    <w:rsid w:val="00306FDB"/>
    <w:rsid w:val="003073DB"/>
    <w:rsid w:val="00307877"/>
    <w:rsid w:val="00307CBB"/>
    <w:rsid w:val="00307D11"/>
    <w:rsid w:val="00307D96"/>
    <w:rsid w:val="003104D6"/>
    <w:rsid w:val="00310739"/>
    <w:rsid w:val="003107A0"/>
    <w:rsid w:val="003108B8"/>
    <w:rsid w:val="00310DD9"/>
    <w:rsid w:val="00311650"/>
    <w:rsid w:val="003116C0"/>
    <w:rsid w:val="003124E7"/>
    <w:rsid w:val="003127B7"/>
    <w:rsid w:val="00312950"/>
    <w:rsid w:val="00312BF2"/>
    <w:rsid w:val="003130F3"/>
    <w:rsid w:val="00313194"/>
    <w:rsid w:val="00313260"/>
    <w:rsid w:val="00313607"/>
    <w:rsid w:val="00313756"/>
    <w:rsid w:val="003137F2"/>
    <w:rsid w:val="00313E2F"/>
    <w:rsid w:val="003142A3"/>
    <w:rsid w:val="003146CE"/>
    <w:rsid w:val="00314C46"/>
    <w:rsid w:val="00314C57"/>
    <w:rsid w:val="003150FB"/>
    <w:rsid w:val="00315121"/>
    <w:rsid w:val="0031572C"/>
    <w:rsid w:val="0031578E"/>
    <w:rsid w:val="00315B98"/>
    <w:rsid w:val="00316164"/>
    <w:rsid w:val="00316ABD"/>
    <w:rsid w:val="00316B8B"/>
    <w:rsid w:val="00316ED1"/>
    <w:rsid w:val="00317728"/>
    <w:rsid w:val="003178E6"/>
    <w:rsid w:val="00317A55"/>
    <w:rsid w:val="00317C7A"/>
    <w:rsid w:val="003200EA"/>
    <w:rsid w:val="00320189"/>
    <w:rsid w:val="0032049D"/>
    <w:rsid w:val="003206A0"/>
    <w:rsid w:val="003207CF"/>
    <w:rsid w:val="0032138C"/>
    <w:rsid w:val="00321455"/>
    <w:rsid w:val="00321970"/>
    <w:rsid w:val="00321BB2"/>
    <w:rsid w:val="00322184"/>
    <w:rsid w:val="00322766"/>
    <w:rsid w:val="00322F0C"/>
    <w:rsid w:val="00323B1B"/>
    <w:rsid w:val="00323CDC"/>
    <w:rsid w:val="00323E71"/>
    <w:rsid w:val="0032433D"/>
    <w:rsid w:val="00324382"/>
    <w:rsid w:val="00324405"/>
    <w:rsid w:val="003244B9"/>
    <w:rsid w:val="003244E3"/>
    <w:rsid w:val="0032479B"/>
    <w:rsid w:val="0032490C"/>
    <w:rsid w:val="00324CB2"/>
    <w:rsid w:val="00325125"/>
    <w:rsid w:val="003251FE"/>
    <w:rsid w:val="003252CD"/>
    <w:rsid w:val="00325494"/>
    <w:rsid w:val="00326036"/>
    <w:rsid w:val="00326086"/>
    <w:rsid w:val="0032637B"/>
    <w:rsid w:val="00326406"/>
    <w:rsid w:val="0032648F"/>
    <w:rsid w:val="003264FA"/>
    <w:rsid w:val="003268FA"/>
    <w:rsid w:val="00326B29"/>
    <w:rsid w:val="00326F4A"/>
    <w:rsid w:val="00327528"/>
    <w:rsid w:val="00327C47"/>
    <w:rsid w:val="00330069"/>
    <w:rsid w:val="00330484"/>
    <w:rsid w:val="00330616"/>
    <w:rsid w:val="003306C9"/>
    <w:rsid w:val="00330B95"/>
    <w:rsid w:val="00330E0C"/>
    <w:rsid w:val="00331162"/>
    <w:rsid w:val="003313E0"/>
    <w:rsid w:val="0033192D"/>
    <w:rsid w:val="00331AA2"/>
    <w:rsid w:val="00331AC5"/>
    <w:rsid w:val="00331D44"/>
    <w:rsid w:val="00332007"/>
    <w:rsid w:val="0033224B"/>
    <w:rsid w:val="003325A5"/>
    <w:rsid w:val="00332600"/>
    <w:rsid w:val="00333296"/>
    <w:rsid w:val="003334BF"/>
    <w:rsid w:val="00333C88"/>
    <w:rsid w:val="00334048"/>
    <w:rsid w:val="0033477F"/>
    <w:rsid w:val="00334A17"/>
    <w:rsid w:val="00334DD4"/>
    <w:rsid w:val="0033503A"/>
    <w:rsid w:val="00335278"/>
    <w:rsid w:val="0033589C"/>
    <w:rsid w:val="00335AEF"/>
    <w:rsid w:val="00335C61"/>
    <w:rsid w:val="00335DE7"/>
    <w:rsid w:val="00336015"/>
    <w:rsid w:val="0033620D"/>
    <w:rsid w:val="0033626E"/>
    <w:rsid w:val="003366CA"/>
    <w:rsid w:val="003366D7"/>
    <w:rsid w:val="00336845"/>
    <w:rsid w:val="00336A45"/>
    <w:rsid w:val="00336BBA"/>
    <w:rsid w:val="00336E80"/>
    <w:rsid w:val="00337112"/>
    <w:rsid w:val="00337616"/>
    <w:rsid w:val="00337808"/>
    <w:rsid w:val="003378D1"/>
    <w:rsid w:val="00337B8A"/>
    <w:rsid w:val="00337D12"/>
    <w:rsid w:val="00337F9B"/>
    <w:rsid w:val="00337FA1"/>
    <w:rsid w:val="003404F1"/>
    <w:rsid w:val="003409CD"/>
    <w:rsid w:val="00340D87"/>
    <w:rsid w:val="0034161F"/>
    <w:rsid w:val="0034177D"/>
    <w:rsid w:val="00341A87"/>
    <w:rsid w:val="00341B4C"/>
    <w:rsid w:val="00341C92"/>
    <w:rsid w:val="003422A2"/>
    <w:rsid w:val="00342670"/>
    <w:rsid w:val="00342C2E"/>
    <w:rsid w:val="00342F57"/>
    <w:rsid w:val="00343156"/>
    <w:rsid w:val="00343856"/>
    <w:rsid w:val="0034393D"/>
    <w:rsid w:val="00344C25"/>
    <w:rsid w:val="00344ED6"/>
    <w:rsid w:val="00345377"/>
    <w:rsid w:val="00345397"/>
    <w:rsid w:val="00345791"/>
    <w:rsid w:val="00345802"/>
    <w:rsid w:val="003458E1"/>
    <w:rsid w:val="00345EDF"/>
    <w:rsid w:val="003463DF"/>
    <w:rsid w:val="00346646"/>
    <w:rsid w:val="0034669E"/>
    <w:rsid w:val="00346B42"/>
    <w:rsid w:val="00346CC0"/>
    <w:rsid w:val="003472E5"/>
    <w:rsid w:val="00347418"/>
    <w:rsid w:val="00347D30"/>
    <w:rsid w:val="00347D49"/>
    <w:rsid w:val="0035051A"/>
    <w:rsid w:val="00350D09"/>
    <w:rsid w:val="00351645"/>
    <w:rsid w:val="003517F1"/>
    <w:rsid w:val="00351C4E"/>
    <w:rsid w:val="00351D1F"/>
    <w:rsid w:val="00351EA2"/>
    <w:rsid w:val="003520E5"/>
    <w:rsid w:val="00352208"/>
    <w:rsid w:val="003524AA"/>
    <w:rsid w:val="003527EC"/>
    <w:rsid w:val="00352FB3"/>
    <w:rsid w:val="003533E7"/>
    <w:rsid w:val="00353671"/>
    <w:rsid w:val="00353706"/>
    <w:rsid w:val="00353C7F"/>
    <w:rsid w:val="00353DF6"/>
    <w:rsid w:val="0035418D"/>
    <w:rsid w:val="00354700"/>
    <w:rsid w:val="00354793"/>
    <w:rsid w:val="00354A5F"/>
    <w:rsid w:val="00354A90"/>
    <w:rsid w:val="00354C50"/>
    <w:rsid w:val="0035515D"/>
    <w:rsid w:val="003555DF"/>
    <w:rsid w:val="0035568C"/>
    <w:rsid w:val="0035587C"/>
    <w:rsid w:val="003559D2"/>
    <w:rsid w:val="00355BF1"/>
    <w:rsid w:val="00355F5A"/>
    <w:rsid w:val="003561D2"/>
    <w:rsid w:val="0035689B"/>
    <w:rsid w:val="003568F4"/>
    <w:rsid w:val="00356B1E"/>
    <w:rsid w:val="00356CDD"/>
    <w:rsid w:val="00356D2F"/>
    <w:rsid w:val="00357083"/>
    <w:rsid w:val="00357518"/>
    <w:rsid w:val="003600D9"/>
    <w:rsid w:val="0036087D"/>
    <w:rsid w:val="003609D4"/>
    <w:rsid w:val="003609EE"/>
    <w:rsid w:val="003616B5"/>
    <w:rsid w:val="0036184E"/>
    <w:rsid w:val="00361CC6"/>
    <w:rsid w:val="00361EDF"/>
    <w:rsid w:val="00361F5B"/>
    <w:rsid w:val="003625BC"/>
    <w:rsid w:val="0036297B"/>
    <w:rsid w:val="00362F0A"/>
    <w:rsid w:val="003632B4"/>
    <w:rsid w:val="003633CA"/>
    <w:rsid w:val="00363532"/>
    <w:rsid w:val="00363A73"/>
    <w:rsid w:val="00363A76"/>
    <w:rsid w:val="00363D93"/>
    <w:rsid w:val="00363E6E"/>
    <w:rsid w:val="00363F3D"/>
    <w:rsid w:val="00364277"/>
    <w:rsid w:val="00364850"/>
    <w:rsid w:val="00364A0E"/>
    <w:rsid w:val="00364B9E"/>
    <w:rsid w:val="00364C58"/>
    <w:rsid w:val="00364E78"/>
    <w:rsid w:val="00365048"/>
    <w:rsid w:val="00365554"/>
    <w:rsid w:val="00365590"/>
    <w:rsid w:val="003656CB"/>
    <w:rsid w:val="00365CED"/>
    <w:rsid w:val="00366318"/>
    <w:rsid w:val="00366575"/>
    <w:rsid w:val="003666FE"/>
    <w:rsid w:val="00366966"/>
    <w:rsid w:val="00366A88"/>
    <w:rsid w:val="00366D5D"/>
    <w:rsid w:val="00367044"/>
    <w:rsid w:val="00367382"/>
    <w:rsid w:val="0036779F"/>
    <w:rsid w:val="003677AD"/>
    <w:rsid w:val="00367825"/>
    <w:rsid w:val="0036784C"/>
    <w:rsid w:val="00367AE9"/>
    <w:rsid w:val="00367E78"/>
    <w:rsid w:val="00367EAB"/>
    <w:rsid w:val="003700DB"/>
    <w:rsid w:val="00370791"/>
    <w:rsid w:val="00370D61"/>
    <w:rsid w:val="0037118B"/>
    <w:rsid w:val="003714F3"/>
    <w:rsid w:val="00371509"/>
    <w:rsid w:val="00371622"/>
    <w:rsid w:val="00371B62"/>
    <w:rsid w:val="00371BB3"/>
    <w:rsid w:val="00371C40"/>
    <w:rsid w:val="00371E41"/>
    <w:rsid w:val="00371FB2"/>
    <w:rsid w:val="00372860"/>
    <w:rsid w:val="00372B23"/>
    <w:rsid w:val="00372EFB"/>
    <w:rsid w:val="003731DA"/>
    <w:rsid w:val="00373683"/>
    <w:rsid w:val="00373A32"/>
    <w:rsid w:val="0037408B"/>
    <w:rsid w:val="0037422C"/>
    <w:rsid w:val="00374963"/>
    <w:rsid w:val="00374B47"/>
    <w:rsid w:val="00374C20"/>
    <w:rsid w:val="00374D62"/>
    <w:rsid w:val="00374DD9"/>
    <w:rsid w:val="0037519D"/>
    <w:rsid w:val="003751E5"/>
    <w:rsid w:val="00375353"/>
    <w:rsid w:val="00375431"/>
    <w:rsid w:val="003755F8"/>
    <w:rsid w:val="003758BA"/>
    <w:rsid w:val="00375A99"/>
    <w:rsid w:val="00375A9D"/>
    <w:rsid w:val="00375E78"/>
    <w:rsid w:val="00376105"/>
    <w:rsid w:val="00376497"/>
    <w:rsid w:val="00376A7D"/>
    <w:rsid w:val="00376E0B"/>
    <w:rsid w:val="00376FAF"/>
    <w:rsid w:val="0037702C"/>
    <w:rsid w:val="003775CF"/>
    <w:rsid w:val="0037761E"/>
    <w:rsid w:val="00377683"/>
    <w:rsid w:val="00377766"/>
    <w:rsid w:val="00377888"/>
    <w:rsid w:val="00377D05"/>
    <w:rsid w:val="003801A9"/>
    <w:rsid w:val="00380284"/>
    <w:rsid w:val="0038052D"/>
    <w:rsid w:val="003807A2"/>
    <w:rsid w:val="003807E5"/>
    <w:rsid w:val="003809E9"/>
    <w:rsid w:val="00380A2F"/>
    <w:rsid w:val="00380CDC"/>
    <w:rsid w:val="0038123A"/>
    <w:rsid w:val="003815A4"/>
    <w:rsid w:val="003817BA"/>
    <w:rsid w:val="00381AB0"/>
    <w:rsid w:val="00381C77"/>
    <w:rsid w:val="00381DA2"/>
    <w:rsid w:val="00382580"/>
    <w:rsid w:val="00382A16"/>
    <w:rsid w:val="00382BC5"/>
    <w:rsid w:val="003835C2"/>
    <w:rsid w:val="003840D6"/>
    <w:rsid w:val="00384244"/>
    <w:rsid w:val="003844EA"/>
    <w:rsid w:val="003845D1"/>
    <w:rsid w:val="003847C8"/>
    <w:rsid w:val="003849B0"/>
    <w:rsid w:val="00384B30"/>
    <w:rsid w:val="00384CED"/>
    <w:rsid w:val="003853EA"/>
    <w:rsid w:val="003853EB"/>
    <w:rsid w:val="00385478"/>
    <w:rsid w:val="00385490"/>
    <w:rsid w:val="00385710"/>
    <w:rsid w:val="00385E41"/>
    <w:rsid w:val="00385E4F"/>
    <w:rsid w:val="003860FB"/>
    <w:rsid w:val="0038620D"/>
    <w:rsid w:val="00386609"/>
    <w:rsid w:val="003867F2"/>
    <w:rsid w:val="00386919"/>
    <w:rsid w:val="00387126"/>
    <w:rsid w:val="00387131"/>
    <w:rsid w:val="0038719C"/>
    <w:rsid w:val="003877A5"/>
    <w:rsid w:val="00387B82"/>
    <w:rsid w:val="00387CAB"/>
    <w:rsid w:val="00387E3A"/>
    <w:rsid w:val="003906FD"/>
    <w:rsid w:val="00390A03"/>
    <w:rsid w:val="00390ED1"/>
    <w:rsid w:val="00390FA3"/>
    <w:rsid w:val="003910BD"/>
    <w:rsid w:val="00391219"/>
    <w:rsid w:val="003912C7"/>
    <w:rsid w:val="00391799"/>
    <w:rsid w:val="00391853"/>
    <w:rsid w:val="00391A6F"/>
    <w:rsid w:val="00391DAE"/>
    <w:rsid w:val="00392130"/>
    <w:rsid w:val="003921FA"/>
    <w:rsid w:val="00392298"/>
    <w:rsid w:val="00392A1C"/>
    <w:rsid w:val="00392D13"/>
    <w:rsid w:val="003933C2"/>
    <w:rsid w:val="00393456"/>
    <w:rsid w:val="0039352C"/>
    <w:rsid w:val="00393554"/>
    <w:rsid w:val="003939BE"/>
    <w:rsid w:val="00393A3D"/>
    <w:rsid w:val="00393F26"/>
    <w:rsid w:val="0039461A"/>
    <w:rsid w:val="003947E1"/>
    <w:rsid w:val="00394C86"/>
    <w:rsid w:val="00395094"/>
    <w:rsid w:val="00395150"/>
    <w:rsid w:val="00395437"/>
    <w:rsid w:val="00395547"/>
    <w:rsid w:val="003956C8"/>
    <w:rsid w:val="00395A3C"/>
    <w:rsid w:val="003960C6"/>
    <w:rsid w:val="0039610C"/>
    <w:rsid w:val="0039653A"/>
    <w:rsid w:val="00396A55"/>
    <w:rsid w:val="00396C4D"/>
    <w:rsid w:val="003972DF"/>
    <w:rsid w:val="00397459"/>
    <w:rsid w:val="0039776C"/>
    <w:rsid w:val="00397886"/>
    <w:rsid w:val="00397A0F"/>
    <w:rsid w:val="00397B00"/>
    <w:rsid w:val="00397B4A"/>
    <w:rsid w:val="00397C07"/>
    <w:rsid w:val="00397EF8"/>
    <w:rsid w:val="00397FE9"/>
    <w:rsid w:val="003A00FA"/>
    <w:rsid w:val="003A067F"/>
    <w:rsid w:val="003A0B03"/>
    <w:rsid w:val="003A0F93"/>
    <w:rsid w:val="003A0FCD"/>
    <w:rsid w:val="003A16D1"/>
    <w:rsid w:val="003A1C73"/>
    <w:rsid w:val="003A1E8A"/>
    <w:rsid w:val="003A216C"/>
    <w:rsid w:val="003A2674"/>
    <w:rsid w:val="003A2978"/>
    <w:rsid w:val="003A301F"/>
    <w:rsid w:val="003A323C"/>
    <w:rsid w:val="003A32D9"/>
    <w:rsid w:val="003A3845"/>
    <w:rsid w:val="003A3FC6"/>
    <w:rsid w:val="003A3FE6"/>
    <w:rsid w:val="003A407F"/>
    <w:rsid w:val="003A40E9"/>
    <w:rsid w:val="003A438F"/>
    <w:rsid w:val="003A43D6"/>
    <w:rsid w:val="003A48BE"/>
    <w:rsid w:val="003A4A0F"/>
    <w:rsid w:val="003A4AEF"/>
    <w:rsid w:val="003A4BB0"/>
    <w:rsid w:val="003A4C55"/>
    <w:rsid w:val="003A4F14"/>
    <w:rsid w:val="003A4F81"/>
    <w:rsid w:val="003A4F9F"/>
    <w:rsid w:val="003A5453"/>
    <w:rsid w:val="003A5505"/>
    <w:rsid w:val="003A5592"/>
    <w:rsid w:val="003A6624"/>
    <w:rsid w:val="003A6750"/>
    <w:rsid w:val="003A67E1"/>
    <w:rsid w:val="003A7363"/>
    <w:rsid w:val="003A750A"/>
    <w:rsid w:val="003A7964"/>
    <w:rsid w:val="003A7A83"/>
    <w:rsid w:val="003A7BE0"/>
    <w:rsid w:val="003B0697"/>
    <w:rsid w:val="003B0D2D"/>
    <w:rsid w:val="003B0F5A"/>
    <w:rsid w:val="003B147B"/>
    <w:rsid w:val="003B195F"/>
    <w:rsid w:val="003B1C50"/>
    <w:rsid w:val="003B1D6B"/>
    <w:rsid w:val="003B20C8"/>
    <w:rsid w:val="003B265D"/>
    <w:rsid w:val="003B2894"/>
    <w:rsid w:val="003B29DC"/>
    <w:rsid w:val="003B2AEB"/>
    <w:rsid w:val="003B2ED1"/>
    <w:rsid w:val="003B3136"/>
    <w:rsid w:val="003B35E4"/>
    <w:rsid w:val="003B3ACF"/>
    <w:rsid w:val="003B3DF3"/>
    <w:rsid w:val="003B3EF3"/>
    <w:rsid w:val="003B41D3"/>
    <w:rsid w:val="003B43E3"/>
    <w:rsid w:val="003B4C68"/>
    <w:rsid w:val="003B5397"/>
    <w:rsid w:val="003B54FC"/>
    <w:rsid w:val="003B55BB"/>
    <w:rsid w:val="003B5A2C"/>
    <w:rsid w:val="003B5C0A"/>
    <w:rsid w:val="003B5F83"/>
    <w:rsid w:val="003B60DB"/>
    <w:rsid w:val="003B6227"/>
    <w:rsid w:val="003B62B3"/>
    <w:rsid w:val="003B677D"/>
    <w:rsid w:val="003B6994"/>
    <w:rsid w:val="003B6BBF"/>
    <w:rsid w:val="003B6C73"/>
    <w:rsid w:val="003B6D00"/>
    <w:rsid w:val="003B6E27"/>
    <w:rsid w:val="003B73CD"/>
    <w:rsid w:val="003B762C"/>
    <w:rsid w:val="003B7837"/>
    <w:rsid w:val="003B786F"/>
    <w:rsid w:val="003B78C8"/>
    <w:rsid w:val="003C00C1"/>
    <w:rsid w:val="003C0167"/>
    <w:rsid w:val="003C0172"/>
    <w:rsid w:val="003C04AC"/>
    <w:rsid w:val="003C0BBC"/>
    <w:rsid w:val="003C0D48"/>
    <w:rsid w:val="003C0E2C"/>
    <w:rsid w:val="003C160D"/>
    <w:rsid w:val="003C18FB"/>
    <w:rsid w:val="003C1D67"/>
    <w:rsid w:val="003C23D9"/>
    <w:rsid w:val="003C25E3"/>
    <w:rsid w:val="003C2F22"/>
    <w:rsid w:val="003C31B3"/>
    <w:rsid w:val="003C331B"/>
    <w:rsid w:val="003C3E9C"/>
    <w:rsid w:val="003C4A0A"/>
    <w:rsid w:val="003C4EBB"/>
    <w:rsid w:val="003C5257"/>
    <w:rsid w:val="003C542D"/>
    <w:rsid w:val="003C56D4"/>
    <w:rsid w:val="003C5710"/>
    <w:rsid w:val="003C596C"/>
    <w:rsid w:val="003C5B0A"/>
    <w:rsid w:val="003C5B55"/>
    <w:rsid w:val="003C5C34"/>
    <w:rsid w:val="003C5C98"/>
    <w:rsid w:val="003C5FB8"/>
    <w:rsid w:val="003C630E"/>
    <w:rsid w:val="003C63CA"/>
    <w:rsid w:val="003C6408"/>
    <w:rsid w:val="003C643A"/>
    <w:rsid w:val="003C6703"/>
    <w:rsid w:val="003C71F1"/>
    <w:rsid w:val="003D004C"/>
    <w:rsid w:val="003D03A3"/>
    <w:rsid w:val="003D0402"/>
    <w:rsid w:val="003D0B34"/>
    <w:rsid w:val="003D0FFD"/>
    <w:rsid w:val="003D1072"/>
    <w:rsid w:val="003D11E1"/>
    <w:rsid w:val="003D12A3"/>
    <w:rsid w:val="003D1327"/>
    <w:rsid w:val="003D14B2"/>
    <w:rsid w:val="003D1539"/>
    <w:rsid w:val="003D1810"/>
    <w:rsid w:val="003D1E5C"/>
    <w:rsid w:val="003D1EC9"/>
    <w:rsid w:val="003D2610"/>
    <w:rsid w:val="003D2B37"/>
    <w:rsid w:val="003D2CE5"/>
    <w:rsid w:val="003D2EA6"/>
    <w:rsid w:val="003D2F8B"/>
    <w:rsid w:val="003D3264"/>
    <w:rsid w:val="003D3B39"/>
    <w:rsid w:val="003D3BFA"/>
    <w:rsid w:val="003D3D4B"/>
    <w:rsid w:val="003D425C"/>
    <w:rsid w:val="003D4B6B"/>
    <w:rsid w:val="003D602D"/>
    <w:rsid w:val="003D641F"/>
    <w:rsid w:val="003D6738"/>
    <w:rsid w:val="003D6A0D"/>
    <w:rsid w:val="003D6B54"/>
    <w:rsid w:val="003D6C13"/>
    <w:rsid w:val="003D6E8B"/>
    <w:rsid w:val="003D76E4"/>
    <w:rsid w:val="003D78C6"/>
    <w:rsid w:val="003D7C61"/>
    <w:rsid w:val="003E01E2"/>
    <w:rsid w:val="003E03D4"/>
    <w:rsid w:val="003E044E"/>
    <w:rsid w:val="003E0B0B"/>
    <w:rsid w:val="003E0D38"/>
    <w:rsid w:val="003E0E2F"/>
    <w:rsid w:val="003E0EEC"/>
    <w:rsid w:val="003E1345"/>
    <w:rsid w:val="003E1534"/>
    <w:rsid w:val="003E1826"/>
    <w:rsid w:val="003E19A8"/>
    <w:rsid w:val="003E2013"/>
    <w:rsid w:val="003E202F"/>
    <w:rsid w:val="003E231D"/>
    <w:rsid w:val="003E2790"/>
    <w:rsid w:val="003E28E4"/>
    <w:rsid w:val="003E2963"/>
    <w:rsid w:val="003E2B64"/>
    <w:rsid w:val="003E2E82"/>
    <w:rsid w:val="003E35A5"/>
    <w:rsid w:val="003E3E58"/>
    <w:rsid w:val="003E3E6A"/>
    <w:rsid w:val="003E3F2E"/>
    <w:rsid w:val="003E3FC1"/>
    <w:rsid w:val="003E4252"/>
    <w:rsid w:val="003E4503"/>
    <w:rsid w:val="003E46EC"/>
    <w:rsid w:val="003E4706"/>
    <w:rsid w:val="003E49B6"/>
    <w:rsid w:val="003E4CC1"/>
    <w:rsid w:val="003E4EE9"/>
    <w:rsid w:val="003E4F24"/>
    <w:rsid w:val="003E5C00"/>
    <w:rsid w:val="003E5D7C"/>
    <w:rsid w:val="003E5DB3"/>
    <w:rsid w:val="003E5EF1"/>
    <w:rsid w:val="003E6198"/>
    <w:rsid w:val="003E61A6"/>
    <w:rsid w:val="003E6248"/>
    <w:rsid w:val="003E63B7"/>
    <w:rsid w:val="003E63DE"/>
    <w:rsid w:val="003E6729"/>
    <w:rsid w:val="003E6857"/>
    <w:rsid w:val="003E6D6E"/>
    <w:rsid w:val="003E7129"/>
    <w:rsid w:val="003E7337"/>
    <w:rsid w:val="003E77B2"/>
    <w:rsid w:val="003F0252"/>
    <w:rsid w:val="003F089A"/>
    <w:rsid w:val="003F09F1"/>
    <w:rsid w:val="003F0B24"/>
    <w:rsid w:val="003F170F"/>
    <w:rsid w:val="003F177C"/>
    <w:rsid w:val="003F19A6"/>
    <w:rsid w:val="003F21CC"/>
    <w:rsid w:val="003F22E1"/>
    <w:rsid w:val="003F273C"/>
    <w:rsid w:val="003F2AD7"/>
    <w:rsid w:val="003F2C95"/>
    <w:rsid w:val="003F2FB2"/>
    <w:rsid w:val="003F3011"/>
    <w:rsid w:val="003F3200"/>
    <w:rsid w:val="003F322D"/>
    <w:rsid w:val="003F39D8"/>
    <w:rsid w:val="003F3DB7"/>
    <w:rsid w:val="003F3DDD"/>
    <w:rsid w:val="003F3F3D"/>
    <w:rsid w:val="003F4126"/>
    <w:rsid w:val="003F44FE"/>
    <w:rsid w:val="003F466D"/>
    <w:rsid w:val="003F475B"/>
    <w:rsid w:val="003F47BD"/>
    <w:rsid w:val="003F4BA2"/>
    <w:rsid w:val="003F52BB"/>
    <w:rsid w:val="003F5521"/>
    <w:rsid w:val="003F55FD"/>
    <w:rsid w:val="003F5FAE"/>
    <w:rsid w:val="003F5FF3"/>
    <w:rsid w:val="003F6588"/>
    <w:rsid w:val="003F6677"/>
    <w:rsid w:val="003F6941"/>
    <w:rsid w:val="003F69FF"/>
    <w:rsid w:val="003F6B6E"/>
    <w:rsid w:val="003F714C"/>
    <w:rsid w:val="003F762A"/>
    <w:rsid w:val="003F7744"/>
    <w:rsid w:val="003F7A72"/>
    <w:rsid w:val="003F7D70"/>
    <w:rsid w:val="004000F7"/>
    <w:rsid w:val="00400B75"/>
    <w:rsid w:val="004013F8"/>
    <w:rsid w:val="004018F2"/>
    <w:rsid w:val="00401C79"/>
    <w:rsid w:val="00401C98"/>
    <w:rsid w:val="00401EA8"/>
    <w:rsid w:val="00402294"/>
    <w:rsid w:val="004027FB"/>
    <w:rsid w:val="00402960"/>
    <w:rsid w:val="00403284"/>
    <w:rsid w:val="0040328F"/>
    <w:rsid w:val="004032A3"/>
    <w:rsid w:val="0040341C"/>
    <w:rsid w:val="0040373B"/>
    <w:rsid w:val="00403744"/>
    <w:rsid w:val="00404684"/>
    <w:rsid w:val="00404CC9"/>
    <w:rsid w:val="00404D0E"/>
    <w:rsid w:val="00404EA8"/>
    <w:rsid w:val="00404EE1"/>
    <w:rsid w:val="004053CE"/>
    <w:rsid w:val="00405A02"/>
    <w:rsid w:val="00405AFF"/>
    <w:rsid w:val="00405D2F"/>
    <w:rsid w:val="00405EDA"/>
    <w:rsid w:val="00406003"/>
    <w:rsid w:val="00406101"/>
    <w:rsid w:val="00406102"/>
    <w:rsid w:val="00406A4A"/>
    <w:rsid w:val="0040714C"/>
    <w:rsid w:val="00407196"/>
    <w:rsid w:val="0040724B"/>
    <w:rsid w:val="004076BE"/>
    <w:rsid w:val="00410272"/>
    <w:rsid w:val="0041038F"/>
    <w:rsid w:val="004103E0"/>
    <w:rsid w:val="004107DE"/>
    <w:rsid w:val="00410B97"/>
    <w:rsid w:val="00410E0C"/>
    <w:rsid w:val="00410EA8"/>
    <w:rsid w:val="00411035"/>
    <w:rsid w:val="00411F97"/>
    <w:rsid w:val="00412136"/>
    <w:rsid w:val="00412236"/>
    <w:rsid w:val="004126A7"/>
    <w:rsid w:val="00412B0B"/>
    <w:rsid w:val="00413049"/>
    <w:rsid w:val="0041328D"/>
    <w:rsid w:val="00413462"/>
    <w:rsid w:val="004134A8"/>
    <w:rsid w:val="00413BFD"/>
    <w:rsid w:val="00413D14"/>
    <w:rsid w:val="00414097"/>
    <w:rsid w:val="004140B7"/>
    <w:rsid w:val="0041432F"/>
    <w:rsid w:val="0041457C"/>
    <w:rsid w:val="00415317"/>
    <w:rsid w:val="004154B7"/>
    <w:rsid w:val="0041587F"/>
    <w:rsid w:val="00415BD7"/>
    <w:rsid w:val="00415D35"/>
    <w:rsid w:val="00415DDA"/>
    <w:rsid w:val="00415E30"/>
    <w:rsid w:val="00415FE5"/>
    <w:rsid w:val="00416799"/>
    <w:rsid w:val="004167E1"/>
    <w:rsid w:val="00416A77"/>
    <w:rsid w:val="00416C48"/>
    <w:rsid w:val="00417268"/>
    <w:rsid w:val="004175AA"/>
    <w:rsid w:val="00417A5D"/>
    <w:rsid w:val="00417CCA"/>
    <w:rsid w:val="00417EC5"/>
    <w:rsid w:val="004204C6"/>
    <w:rsid w:val="00420654"/>
    <w:rsid w:val="00420806"/>
    <w:rsid w:val="00420820"/>
    <w:rsid w:val="00420949"/>
    <w:rsid w:val="00420AF9"/>
    <w:rsid w:val="004212F2"/>
    <w:rsid w:val="00421804"/>
    <w:rsid w:val="00421AD6"/>
    <w:rsid w:val="004221FC"/>
    <w:rsid w:val="004223B5"/>
    <w:rsid w:val="004223C3"/>
    <w:rsid w:val="00422756"/>
    <w:rsid w:val="00422E70"/>
    <w:rsid w:val="0042359E"/>
    <w:rsid w:val="00423AA4"/>
    <w:rsid w:val="00423B03"/>
    <w:rsid w:val="00423E09"/>
    <w:rsid w:val="00424877"/>
    <w:rsid w:val="00424AE9"/>
    <w:rsid w:val="00424C8C"/>
    <w:rsid w:val="00424CB5"/>
    <w:rsid w:val="00424E59"/>
    <w:rsid w:val="00425C60"/>
    <w:rsid w:val="00425D58"/>
    <w:rsid w:val="00425F23"/>
    <w:rsid w:val="00425F4A"/>
    <w:rsid w:val="004263AB"/>
    <w:rsid w:val="004263B9"/>
    <w:rsid w:val="004264EF"/>
    <w:rsid w:val="0042662B"/>
    <w:rsid w:val="00426675"/>
    <w:rsid w:val="004267A2"/>
    <w:rsid w:val="00426830"/>
    <w:rsid w:val="00426B44"/>
    <w:rsid w:val="00426CE4"/>
    <w:rsid w:val="0042708F"/>
    <w:rsid w:val="004272FC"/>
    <w:rsid w:val="0043003E"/>
    <w:rsid w:val="00430312"/>
    <w:rsid w:val="0043062E"/>
    <w:rsid w:val="0043078E"/>
    <w:rsid w:val="00430C9A"/>
    <w:rsid w:val="00430D54"/>
    <w:rsid w:val="00430D9B"/>
    <w:rsid w:val="00430F7D"/>
    <w:rsid w:val="00431099"/>
    <w:rsid w:val="00431121"/>
    <w:rsid w:val="00431186"/>
    <w:rsid w:val="0043129E"/>
    <w:rsid w:val="004312A3"/>
    <w:rsid w:val="00431560"/>
    <w:rsid w:val="00431658"/>
    <w:rsid w:val="004318E4"/>
    <w:rsid w:val="00431A9E"/>
    <w:rsid w:val="00431B8F"/>
    <w:rsid w:val="00431BBA"/>
    <w:rsid w:val="00431E04"/>
    <w:rsid w:val="00431F2B"/>
    <w:rsid w:val="004322A5"/>
    <w:rsid w:val="004325E4"/>
    <w:rsid w:val="0043261B"/>
    <w:rsid w:val="0043264F"/>
    <w:rsid w:val="00432903"/>
    <w:rsid w:val="00432B16"/>
    <w:rsid w:val="00432B4D"/>
    <w:rsid w:val="00432DCE"/>
    <w:rsid w:val="0043353B"/>
    <w:rsid w:val="00433AA2"/>
    <w:rsid w:val="00433F51"/>
    <w:rsid w:val="004341F8"/>
    <w:rsid w:val="0043421D"/>
    <w:rsid w:val="004342F9"/>
    <w:rsid w:val="004346C1"/>
    <w:rsid w:val="00434A92"/>
    <w:rsid w:val="00434D5B"/>
    <w:rsid w:val="004353D6"/>
    <w:rsid w:val="004356DA"/>
    <w:rsid w:val="004359E9"/>
    <w:rsid w:val="00435C3D"/>
    <w:rsid w:val="00435F61"/>
    <w:rsid w:val="004361BF"/>
    <w:rsid w:val="0043637F"/>
    <w:rsid w:val="004368DC"/>
    <w:rsid w:val="00436977"/>
    <w:rsid w:val="00436DEB"/>
    <w:rsid w:val="00436E01"/>
    <w:rsid w:val="00436F8C"/>
    <w:rsid w:val="00436F9F"/>
    <w:rsid w:val="00437357"/>
    <w:rsid w:val="00437A82"/>
    <w:rsid w:val="00437D79"/>
    <w:rsid w:val="00437FAD"/>
    <w:rsid w:val="00440575"/>
    <w:rsid w:val="0044065C"/>
    <w:rsid w:val="004406A2"/>
    <w:rsid w:val="0044074C"/>
    <w:rsid w:val="00440B71"/>
    <w:rsid w:val="00440C05"/>
    <w:rsid w:val="00440D50"/>
    <w:rsid w:val="00440D90"/>
    <w:rsid w:val="00440E2F"/>
    <w:rsid w:val="00440FF9"/>
    <w:rsid w:val="0044169B"/>
    <w:rsid w:val="00441721"/>
    <w:rsid w:val="00441B39"/>
    <w:rsid w:val="00441C91"/>
    <w:rsid w:val="00441D00"/>
    <w:rsid w:val="00441D95"/>
    <w:rsid w:val="00442172"/>
    <w:rsid w:val="00442318"/>
    <w:rsid w:val="004423EE"/>
    <w:rsid w:val="00442790"/>
    <w:rsid w:val="004427C9"/>
    <w:rsid w:val="0044283D"/>
    <w:rsid w:val="0044288E"/>
    <w:rsid w:val="00442A8C"/>
    <w:rsid w:val="00442BBF"/>
    <w:rsid w:val="00442F06"/>
    <w:rsid w:val="004430D3"/>
    <w:rsid w:val="0044394E"/>
    <w:rsid w:val="004439C9"/>
    <w:rsid w:val="00443C32"/>
    <w:rsid w:val="004441BC"/>
    <w:rsid w:val="00444306"/>
    <w:rsid w:val="004446C5"/>
    <w:rsid w:val="00444A23"/>
    <w:rsid w:val="004452B9"/>
    <w:rsid w:val="004465F1"/>
    <w:rsid w:val="00446B05"/>
    <w:rsid w:val="00446CE1"/>
    <w:rsid w:val="00446F07"/>
    <w:rsid w:val="004471BC"/>
    <w:rsid w:val="00447A13"/>
    <w:rsid w:val="00447CAC"/>
    <w:rsid w:val="00447F51"/>
    <w:rsid w:val="00447F74"/>
    <w:rsid w:val="004504B4"/>
    <w:rsid w:val="00450529"/>
    <w:rsid w:val="00450739"/>
    <w:rsid w:val="004509B9"/>
    <w:rsid w:val="00450FC0"/>
    <w:rsid w:val="00451389"/>
    <w:rsid w:val="00451560"/>
    <w:rsid w:val="0045183A"/>
    <w:rsid w:val="00451A80"/>
    <w:rsid w:val="00451F5F"/>
    <w:rsid w:val="00452667"/>
    <w:rsid w:val="0045270B"/>
    <w:rsid w:val="00452CF3"/>
    <w:rsid w:val="00452D4B"/>
    <w:rsid w:val="004535B1"/>
    <w:rsid w:val="00453CC4"/>
    <w:rsid w:val="004540FF"/>
    <w:rsid w:val="004542E9"/>
    <w:rsid w:val="004546B7"/>
    <w:rsid w:val="00454F07"/>
    <w:rsid w:val="00455E45"/>
    <w:rsid w:val="00456657"/>
    <w:rsid w:val="00456796"/>
    <w:rsid w:val="004568AD"/>
    <w:rsid w:val="00456972"/>
    <w:rsid w:val="00456D9A"/>
    <w:rsid w:val="00456EE9"/>
    <w:rsid w:val="00457146"/>
    <w:rsid w:val="004571D4"/>
    <w:rsid w:val="004571D5"/>
    <w:rsid w:val="004573C5"/>
    <w:rsid w:val="004577F3"/>
    <w:rsid w:val="004578EF"/>
    <w:rsid w:val="00457DD7"/>
    <w:rsid w:val="004601F0"/>
    <w:rsid w:val="004604B0"/>
    <w:rsid w:val="0046053A"/>
    <w:rsid w:val="00460977"/>
    <w:rsid w:val="00460E92"/>
    <w:rsid w:val="00461407"/>
    <w:rsid w:val="004619F9"/>
    <w:rsid w:val="00461A44"/>
    <w:rsid w:val="00461D56"/>
    <w:rsid w:val="00462033"/>
    <w:rsid w:val="00462365"/>
    <w:rsid w:val="00462782"/>
    <w:rsid w:val="0046278A"/>
    <w:rsid w:val="00462E11"/>
    <w:rsid w:val="004631CF"/>
    <w:rsid w:val="004635C4"/>
    <w:rsid w:val="00463EC0"/>
    <w:rsid w:val="004642FF"/>
    <w:rsid w:val="00464341"/>
    <w:rsid w:val="00464771"/>
    <w:rsid w:val="00464F47"/>
    <w:rsid w:val="00465EEC"/>
    <w:rsid w:val="004664A8"/>
    <w:rsid w:val="004668D1"/>
    <w:rsid w:val="00466B59"/>
    <w:rsid w:val="00466FA5"/>
    <w:rsid w:val="00466FD6"/>
    <w:rsid w:val="004670FB"/>
    <w:rsid w:val="004673BE"/>
    <w:rsid w:val="00467F0D"/>
    <w:rsid w:val="004700C8"/>
    <w:rsid w:val="004700E1"/>
    <w:rsid w:val="004703C7"/>
    <w:rsid w:val="00470480"/>
    <w:rsid w:val="00470501"/>
    <w:rsid w:val="00470600"/>
    <w:rsid w:val="00470679"/>
    <w:rsid w:val="004706A0"/>
    <w:rsid w:val="00470854"/>
    <w:rsid w:val="00470D00"/>
    <w:rsid w:val="00471071"/>
    <w:rsid w:val="004715D7"/>
    <w:rsid w:val="004716E5"/>
    <w:rsid w:val="00471A20"/>
    <w:rsid w:val="0047213C"/>
    <w:rsid w:val="0047214C"/>
    <w:rsid w:val="004728F9"/>
    <w:rsid w:val="0047298C"/>
    <w:rsid w:val="00472BA2"/>
    <w:rsid w:val="00472F0B"/>
    <w:rsid w:val="00473496"/>
    <w:rsid w:val="00473687"/>
    <w:rsid w:val="004737B1"/>
    <w:rsid w:val="00473C7F"/>
    <w:rsid w:val="00473EA7"/>
    <w:rsid w:val="00473F08"/>
    <w:rsid w:val="00474118"/>
    <w:rsid w:val="004741C9"/>
    <w:rsid w:val="0047487B"/>
    <w:rsid w:val="00474B0C"/>
    <w:rsid w:val="00474DCA"/>
    <w:rsid w:val="00474EF0"/>
    <w:rsid w:val="004750EA"/>
    <w:rsid w:val="00475321"/>
    <w:rsid w:val="00475721"/>
    <w:rsid w:val="0047575A"/>
    <w:rsid w:val="0047576A"/>
    <w:rsid w:val="00475861"/>
    <w:rsid w:val="00476077"/>
    <w:rsid w:val="00476107"/>
    <w:rsid w:val="00476824"/>
    <w:rsid w:val="0047689F"/>
    <w:rsid w:val="00476F84"/>
    <w:rsid w:val="00477409"/>
    <w:rsid w:val="00477733"/>
    <w:rsid w:val="00477FD2"/>
    <w:rsid w:val="00480290"/>
    <w:rsid w:val="00480713"/>
    <w:rsid w:val="004807F6"/>
    <w:rsid w:val="004808D7"/>
    <w:rsid w:val="00480A6F"/>
    <w:rsid w:val="00480E46"/>
    <w:rsid w:val="00481142"/>
    <w:rsid w:val="004813FB"/>
    <w:rsid w:val="00481724"/>
    <w:rsid w:val="00481756"/>
    <w:rsid w:val="00481B90"/>
    <w:rsid w:val="004827C2"/>
    <w:rsid w:val="00482E92"/>
    <w:rsid w:val="00482EEF"/>
    <w:rsid w:val="00482FF6"/>
    <w:rsid w:val="00483384"/>
    <w:rsid w:val="0048350B"/>
    <w:rsid w:val="004835A4"/>
    <w:rsid w:val="00483D18"/>
    <w:rsid w:val="004843FF"/>
    <w:rsid w:val="0048446E"/>
    <w:rsid w:val="00484846"/>
    <w:rsid w:val="00484CD4"/>
    <w:rsid w:val="00484DF3"/>
    <w:rsid w:val="00485084"/>
    <w:rsid w:val="00485298"/>
    <w:rsid w:val="004855E8"/>
    <w:rsid w:val="00485772"/>
    <w:rsid w:val="00485A3F"/>
    <w:rsid w:val="00485D83"/>
    <w:rsid w:val="00485E43"/>
    <w:rsid w:val="00486295"/>
    <w:rsid w:val="0048649E"/>
    <w:rsid w:val="004866DE"/>
    <w:rsid w:val="004868AF"/>
    <w:rsid w:val="00486B6B"/>
    <w:rsid w:val="00486BAA"/>
    <w:rsid w:val="00487031"/>
    <w:rsid w:val="004870A1"/>
    <w:rsid w:val="0048769A"/>
    <w:rsid w:val="00487764"/>
    <w:rsid w:val="00487B2F"/>
    <w:rsid w:val="00487BBC"/>
    <w:rsid w:val="00487DF5"/>
    <w:rsid w:val="004900BE"/>
    <w:rsid w:val="00490645"/>
    <w:rsid w:val="00490AED"/>
    <w:rsid w:val="004913DD"/>
    <w:rsid w:val="004914C4"/>
    <w:rsid w:val="00491FD6"/>
    <w:rsid w:val="004923A8"/>
    <w:rsid w:val="00492B48"/>
    <w:rsid w:val="00492F06"/>
    <w:rsid w:val="00493264"/>
    <w:rsid w:val="004934C1"/>
    <w:rsid w:val="00493D93"/>
    <w:rsid w:val="00494527"/>
    <w:rsid w:val="00494B8A"/>
    <w:rsid w:val="0049569A"/>
    <w:rsid w:val="004958D4"/>
    <w:rsid w:val="004959C1"/>
    <w:rsid w:val="00495C5D"/>
    <w:rsid w:val="0049618D"/>
    <w:rsid w:val="004967A6"/>
    <w:rsid w:val="004967AD"/>
    <w:rsid w:val="00496868"/>
    <w:rsid w:val="004968A1"/>
    <w:rsid w:val="00496D12"/>
    <w:rsid w:val="00496E35"/>
    <w:rsid w:val="00496E89"/>
    <w:rsid w:val="00496EE6"/>
    <w:rsid w:val="0049745B"/>
    <w:rsid w:val="00497573"/>
    <w:rsid w:val="00497746"/>
    <w:rsid w:val="00497FA0"/>
    <w:rsid w:val="00497FB1"/>
    <w:rsid w:val="004A0037"/>
    <w:rsid w:val="004A03CA"/>
    <w:rsid w:val="004A05CC"/>
    <w:rsid w:val="004A0A00"/>
    <w:rsid w:val="004A0F3A"/>
    <w:rsid w:val="004A109B"/>
    <w:rsid w:val="004A10BB"/>
    <w:rsid w:val="004A1377"/>
    <w:rsid w:val="004A14E7"/>
    <w:rsid w:val="004A1ED1"/>
    <w:rsid w:val="004A2016"/>
    <w:rsid w:val="004A2114"/>
    <w:rsid w:val="004A213D"/>
    <w:rsid w:val="004A2241"/>
    <w:rsid w:val="004A2564"/>
    <w:rsid w:val="004A3199"/>
    <w:rsid w:val="004A31E1"/>
    <w:rsid w:val="004A3333"/>
    <w:rsid w:val="004A3393"/>
    <w:rsid w:val="004A4127"/>
    <w:rsid w:val="004A49D7"/>
    <w:rsid w:val="004A505C"/>
    <w:rsid w:val="004A5266"/>
    <w:rsid w:val="004A5F19"/>
    <w:rsid w:val="004A6C5E"/>
    <w:rsid w:val="004A6CF5"/>
    <w:rsid w:val="004A6D23"/>
    <w:rsid w:val="004A6FB0"/>
    <w:rsid w:val="004A72E6"/>
    <w:rsid w:val="004A74A8"/>
    <w:rsid w:val="004A74E2"/>
    <w:rsid w:val="004A7903"/>
    <w:rsid w:val="004A7C14"/>
    <w:rsid w:val="004A7D0C"/>
    <w:rsid w:val="004A7EE1"/>
    <w:rsid w:val="004B038E"/>
    <w:rsid w:val="004B074B"/>
    <w:rsid w:val="004B0872"/>
    <w:rsid w:val="004B0C6C"/>
    <w:rsid w:val="004B1079"/>
    <w:rsid w:val="004B11E0"/>
    <w:rsid w:val="004B15FF"/>
    <w:rsid w:val="004B18B9"/>
    <w:rsid w:val="004B1E82"/>
    <w:rsid w:val="004B1E87"/>
    <w:rsid w:val="004B1EEB"/>
    <w:rsid w:val="004B2841"/>
    <w:rsid w:val="004B289E"/>
    <w:rsid w:val="004B28F8"/>
    <w:rsid w:val="004B2A56"/>
    <w:rsid w:val="004B2CC1"/>
    <w:rsid w:val="004B2CE1"/>
    <w:rsid w:val="004B3040"/>
    <w:rsid w:val="004B394A"/>
    <w:rsid w:val="004B3AEC"/>
    <w:rsid w:val="004B3B41"/>
    <w:rsid w:val="004B434F"/>
    <w:rsid w:val="004B4547"/>
    <w:rsid w:val="004B48A1"/>
    <w:rsid w:val="004B503A"/>
    <w:rsid w:val="004B538B"/>
    <w:rsid w:val="004B54A1"/>
    <w:rsid w:val="004B550D"/>
    <w:rsid w:val="004B581F"/>
    <w:rsid w:val="004B5826"/>
    <w:rsid w:val="004B584A"/>
    <w:rsid w:val="004B5A0E"/>
    <w:rsid w:val="004B5B5D"/>
    <w:rsid w:val="004B5BCE"/>
    <w:rsid w:val="004B699D"/>
    <w:rsid w:val="004B6AAC"/>
    <w:rsid w:val="004B6B84"/>
    <w:rsid w:val="004B6C18"/>
    <w:rsid w:val="004B6C65"/>
    <w:rsid w:val="004B7C19"/>
    <w:rsid w:val="004B7F7F"/>
    <w:rsid w:val="004C00FC"/>
    <w:rsid w:val="004C0567"/>
    <w:rsid w:val="004C0981"/>
    <w:rsid w:val="004C0C6B"/>
    <w:rsid w:val="004C0D80"/>
    <w:rsid w:val="004C15D1"/>
    <w:rsid w:val="004C166C"/>
    <w:rsid w:val="004C1836"/>
    <w:rsid w:val="004C19AD"/>
    <w:rsid w:val="004C1C72"/>
    <w:rsid w:val="004C21B2"/>
    <w:rsid w:val="004C244A"/>
    <w:rsid w:val="004C2CA3"/>
    <w:rsid w:val="004C31D1"/>
    <w:rsid w:val="004C329A"/>
    <w:rsid w:val="004C38F0"/>
    <w:rsid w:val="004C394C"/>
    <w:rsid w:val="004C3BDB"/>
    <w:rsid w:val="004C4284"/>
    <w:rsid w:val="004C42CF"/>
    <w:rsid w:val="004C4410"/>
    <w:rsid w:val="004C4793"/>
    <w:rsid w:val="004C4AA8"/>
    <w:rsid w:val="004C4E01"/>
    <w:rsid w:val="004C50F6"/>
    <w:rsid w:val="004C52AE"/>
    <w:rsid w:val="004C6283"/>
    <w:rsid w:val="004C6330"/>
    <w:rsid w:val="004C64C5"/>
    <w:rsid w:val="004C654F"/>
    <w:rsid w:val="004C67B4"/>
    <w:rsid w:val="004C6DE6"/>
    <w:rsid w:val="004C6E9F"/>
    <w:rsid w:val="004C7629"/>
    <w:rsid w:val="004C76B1"/>
    <w:rsid w:val="004C7AEB"/>
    <w:rsid w:val="004C7B06"/>
    <w:rsid w:val="004C7CDE"/>
    <w:rsid w:val="004C7D72"/>
    <w:rsid w:val="004C7E55"/>
    <w:rsid w:val="004C7F80"/>
    <w:rsid w:val="004C7FD1"/>
    <w:rsid w:val="004D0957"/>
    <w:rsid w:val="004D0B78"/>
    <w:rsid w:val="004D0C37"/>
    <w:rsid w:val="004D112D"/>
    <w:rsid w:val="004D15D5"/>
    <w:rsid w:val="004D16F8"/>
    <w:rsid w:val="004D17B4"/>
    <w:rsid w:val="004D1C73"/>
    <w:rsid w:val="004D1E8F"/>
    <w:rsid w:val="004D2001"/>
    <w:rsid w:val="004D20DB"/>
    <w:rsid w:val="004D256B"/>
    <w:rsid w:val="004D296A"/>
    <w:rsid w:val="004D2B3D"/>
    <w:rsid w:val="004D2E2C"/>
    <w:rsid w:val="004D3517"/>
    <w:rsid w:val="004D36FA"/>
    <w:rsid w:val="004D38E6"/>
    <w:rsid w:val="004D3A6A"/>
    <w:rsid w:val="004D3AEB"/>
    <w:rsid w:val="004D3CB6"/>
    <w:rsid w:val="004D3DEB"/>
    <w:rsid w:val="004D3DF4"/>
    <w:rsid w:val="004D3E5A"/>
    <w:rsid w:val="004D409E"/>
    <w:rsid w:val="004D41F6"/>
    <w:rsid w:val="004D42DD"/>
    <w:rsid w:val="004D4556"/>
    <w:rsid w:val="004D476B"/>
    <w:rsid w:val="004D484B"/>
    <w:rsid w:val="004D4C0E"/>
    <w:rsid w:val="004D4DB1"/>
    <w:rsid w:val="004D4DEA"/>
    <w:rsid w:val="004D4F1C"/>
    <w:rsid w:val="004D5072"/>
    <w:rsid w:val="004D53DD"/>
    <w:rsid w:val="004D5525"/>
    <w:rsid w:val="004D570A"/>
    <w:rsid w:val="004D5C37"/>
    <w:rsid w:val="004D7271"/>
    <w:rsid w:val="004D7D3E"/>
    <w:rsid w:val="004E0665"/>
    <w:rsid w:val="004E087B"/>
    <w:rsid w:val="004E08AE"/>
    <w:rsid w:val="004E08BE"/>
    <w:rsid w:val="004E0B97"/>
    <w:rsid w:val="004E0E5A"/>
    <w:rsid w:val="004E1310"/>
    <w:rsid w:val="004E19FB"/>
    <w:rsid w:val="004E1FCC"/>
    <w:rsid w:val="004E200F"/>
    <w:rsid w:val="004E244B"/>
    <w:rsid w:val="004E2979"/>
    <w:rsid w:val="004E29CD"/>
    <w:rsid w:val="004E2AD3"/>
    <w:rsid w:val="004E2EAC"/>
    <w:rsid w:val="004E33A2"/>
    <w:rsid w:val="004E36E8"/>
    <w:rsid w:val="004E3836"/>
    <w:rsid w:val="004E39B7"/>
    <w:rsid w:val="004E4038"/>
    <w:rsid w:val="004E4110"/>
    <w:rsid w:val="004E4961"/>
    <w:rsid w:val="004E49F1"/>
    <w:rsid w:val="004E4A99"/>
    <w:rsid w:val="004E4C15"/>
    <w:rsid w:val="004E4FC6"/>
    <w:rsid w:val="004E5279"/>
    <w:rsid w:val="004E54F8"/>
    <w:rsid w:val="004E55F6"/>
    <w:rsid w:val="004E5603"/>
    <w:rsid w:val="004E56FA"/>
    <w:rsid w:val="004E5D16"/>
    <w:rsid w:val="004E5E5C"/>
    <w:rsid w:val="004E5EB6"/>
    <w:rsid w:val="004E613A"/>
    <w:rsid w:val="004E67D9"/>
    <w:rsid w:val="004E6AFF"/>
    <w:rsid w:val="004E7AC7"/>
    <w:rsid w:val="004E7F55"/>
    <w:rsid w:val="004F0360"/>
    <w:rsid w:val="004F065E"/>
    <w:rsid w:val="004F0A3C"/>
    <w:rsid w:val="004F0D32"/>
    <w:rsid w:val="004F0D7B"/>
    <w:rsid w:val="004F11F1"/>
    <w:rsid w:val="004F156E"/>
    <w:rsid w:val="004F1640"/>
    <w:rsid w:val="004F16C1"/>
    <w:rsid w:val="004F179F"/>
    <w:rsid w:val="004F1FDE"/>
    <w:rsid w:val="004F20B6"/>
    <w:rsid w:val="004F2514"/>
    <w:rsid w:val="004F2593"/>
    <w:rsid w:val="004F2781"/>
    <w:rsid w:val="004F288A"/>
    <w:rsid w:val="004F2E9F"/>
    <w:rsid w:val="004F3269"/>
    <w:rsid w:val="004F3494"/>
    <w:rsid w:val="004F376A"/>
    <w:rsid w:val="004F38F7"/>
    <w:rsid w:val="004F3E6D"/>
    <w:rsid w:val="004F3F4D"/>
    <w:rsid w:val="004F4193"/>
    <w:rsid w:val="004F48A4"/>
    <w:rsid w:val="004F511A"/>
    <w:rsid w:val="004F528F"/>
    <w:rsid w:val="004F56AC"/>
    <w:rsid w:val="004F588F"/>
    <w:rsid w:val="004F5F26"/>
    <w:rsid w:val="004F63E0"/>
    <w:rsid w:val="004F6E8A"/>
    <w:rsid w:val="004F6F0F"/>
    <w:rsid w:val="004F7178"/>
    <w:rsid w:val="004F7405"/>
    <w:rsid w:val="004F7600"/>
    <w:rsid w:val="004F7717"/>
    <w:rsid w:val="004F7C58"/>
    <w:rsid w:val="00500722"/>
    <w:rsid w:val="0050077C"/>
    <w:rsid w:val="005008AA"/>
    <w:rsid w:val="00500DE9"/>
    <w:rsid w:val="00500FC8"/>
    <w:rsid w:val="0050111B"/>
    <w:rsid w:val="00501154"/>
    <w:rsid w:val="005015F8"/>
    <w:rsid w:val="00501615"/>
    <w:rsid w:val="0050181F"/>
    <w:rsid w:val="00501900"/>
    <w:rsid w:val="00501B14"/>
    <w:rsid w:val="00501C0A"/>
    <w:rsid w:val="00501D2B"/>
    <w:rsid w:val="0050205E"/>
    <w:rsid w:val="0050207A"/>
    <w:rsid w:val="0050245C"/>
    <w:rsid w:val="00502516"/>
    <w:rsid w:val="005026C1"/>
    <w:rsid w:val="005027FE"/>
    <w:rsid w:val="005031EE"/>
    <w:rsid w:val="00503404"/>
    <w:rsid w:val="00503417"/>
    <w:rsid w:val="005035FA"/>
    <w:rsid w:val="00503947"/>
    <w:rsid w:val="0050443B"/>
    <w:rsid w:val="005048F2"/>
    <w:rsid w:val="00505869"/>
    <w:rsid w:val="00505FD2"/>
    <w:rsid w:val="00506245"/>
    <w:rsid w:val="00506520"/>
    <w:rsid w:val="0050674B"/>
    <w:rsid w:val="00506D19"/>
    <w:rsid w:val="005072DD"/>
    <w:rsid w:val="005073F4"/>
    <w:rsid w:val="005075CA"/>
    <w:rsid w:val="00507D59"/>
    <w:rsid w:val="00507D60"/>
    <w:rsid w:val="00507F0E"/>
    <w:rsid w:val="00507F21"/>
    <w:rsid w:val="00510BD0"/>
    <w:rsid w:val="00510D08"/>
    <w:rsid w:val="00510D3D"/>
    <w:rsid w:val="00511097"/>
    <w:rsid w:val="00511291"/>
    <w:rsid w:val="00511959"/>
    <w:rsid w:val="00511AFB"/>
    <w:rsid w:val="00511C29"/>
    <w:rsid w:val="00511C99"/>
    <w:rsid w:val="00511E14"/>
    <w:rsid w:val="00511EDB"/>
    <w:rsid w:val="00511FF8"/>
    <w:rsid w:val="0051251A"/>
    <w:rsid w:val="005125B2"/>
    <w:rsid w:val="00513041"/>
    <w:rsid w:val="005132AC"/>
    <w:rsid w:val="0051359E"/>
    <w:rsid w:val="005136B0"/>
    <w:rsid w:val="00513703"/>
    <w:rsid w:val="005139EA"/>
    <w:rsid w:val="005144F5"/>
    <w:rsid w:val="00514876"/>
    <w:rsid w:val="00514BE8"/>
    <w:rsid w:val="0051544C"/>
    <w:rsid w:val="00515673"/>
    <w:rsid w:val="00515976"/>
    <w:rsid w:val="00516265"/>
    <w:rsid w:val="00516396"/>
    <w:rsid w:val="0051652A"/>
    <w:rsid w:val="005165FB"/>
    <w:rsid w:val="00516632"/>
    <w:rsid w:val="00516756"/>
    <w:rsid w:val="00516808"/>
    <w:rsid w:val="00516914"/>
    <w:rsid w:val="005169AC"/>
    <w:rsid w:val="00516D8F"/>
    <w:rsid w:val="00516F4F"/>
    <w:rsid w:val="005170D5"/>
    <w:rsid w:val="00517310"/>
    <w:rsid w:val="005179CE"/>
    <w:rsid w:val="00517F21"/>
    <w:rsid w:val="00517F3D"/>
    <w:rsid w:val="0052001B"/>
    <w:rsid w:val="00520468"/>
    <w:rsid w:val="00521043"/>
    <w:rsid w:val="005211B0"/>
    <w:rsid w:val="005211E6"/>
    <w:rsid w:val="005212D6"/>
    <w:rsid w:val="005215FE"/>
    <w:rsid w:val="005216DA"/>
    <w:rsid w:val="00521BE9"/>
    <w:rsid w:val="00522062"/>
    <w:rsid w:val="005220E2"/>
    <w:rsid w:val="00522497"/>
    <w:rsid w:val="00522597"/>
    <w:rsid w:val="00522C8C"/>
    <w:rsid w:val="005233BB"/>
    <w:rsid w:val="00523800"/>
    <w:rsid w:val="00523DED"/>
    <w:rsid w:val="0052401C"/>
    <w:rsid w:val="00524417"/>
    <w:rsid w:val="00524A1C"/>
    <w:rsid w:val="00524E39"/>
    <w:rsid w:val="005259AE"/>
    <w:rsid w:val="00525F4D"/>
    <w:rsid w:val="00526D62"/>
    <w:rsid w:val="005271C0"/>
    <w:rsid w:val="005275D2"/>
    <w:rsid w:val="005277C5"/>
    <w:rsid w:val="005277D0"/>
    <w:rsid w:val="00527871"/>
    <w:rsid w:val="00527E7E"/>
    <w:rsid w:val="00530021"/>
    <w:rsid w:val="0053022F"/>
    <w:rsid w:val="00530615"/>
    <w:rsid w:val="00530921"/>
    <w:rsid w:val="005309EC"/>
    <w:rsid w:val="00530D29"/>
    <w:rsid w:val="00530EF5"/>
    <w:rsid w:val="00530FD8"/>
    <w:rsid w:val="005316DA"/>
    <w:rsid w:val="00531CA9"/>
    <w:rsid w:val="00531FEB"/>
    <w:rsid w:val="0053231B"/>
    <w:rsid w:val="0053240D"/>
    <w:rsid w:val="00532668"/>
    <w:rsid w:val="005326CF"/>
    <w:rsid w:val="005328C4"/>
    <w:rsid w:val="00532B6B"/>
    <w:rsid w:val="00532F95"/>
    <w:rsid w:val="00533642"/>
    <w:rsid w:val="0053364F"/>
    <w:rsid w:val="00533A14"/>
    <w:rsid w:val="00533EEE"/>
    <w:rsid w:val="00534028"/>
    <w:rsid w:val="005340C3"/>
    <w:rsid w:val="00534395"/>
    <w:rsid w:val="005346B9"/>
    <w:rsid w:val="005349B3"/>
    <w:rsid w:val="00534D0E"/>
    <w:rsid w:val="0053545E"/>
    <w:rsid w:val="00535827"/>
    <w:rsid w:val="00535CE1"/>
    <w:rsid w:val="00535D3C"/>
    <w:rsid w:val="00535F23"/>
    <w:rsid w:val="00536081"/>
    <w:rsid w:val="00536140"/>
    <w:rsid w:val="00536169"/>
    <w:rsid w:val="005361C4"/>
    <w:rsid w:val="0053680D"/>
    <w:rsid w:val="00536813"/>
    <w:rsid w:val="00536CC9"/>
    <w:rsid w:val="00536F8F"/>
    <w:rsid w:val="00536F94"/>
    <w:rsid w:val="0053784F"/>
    <w:rsid w:val="005378FC"/>
    <w:rsid w:val="00537953"/>
    <w:rsid w:val="00537A80"/>
    <w:rsid w:val="00540692"/>
    <w:rsid w:val="00540C1F"/>
    <w:rsid w:val="00540D5D"/>
    <w:rsid w:val="00540F35"/>
    <w:rsid w:val="005410ED"/>
    <w:rsid w:val="00541421"/>
    <w:rsid w:val="00541EF4"/>
    <w:rsid w:val="00542200"/>
    <w:rsid w:val="00542328"/>
    <w:rsid w:val="005423E7"/>
    <w:rsid w:val="005429C6"/>
    <w:rsid w:val="00542C48"/>
    <w:rsid w:val="005430F7"/>
    <w:rsid w:val="005431E5"/>
    <w:rsid w:val="005432C5"/>
    <w:rsid w:val="00543D57"/>
    <w:rsid w:val="00543D8B"/>
    <w:rsid w:val="00543E52"/>
    <w:rsid w:val="005443B5"/>
    <w:rsid w:val="005443F0"/>
    <w:rsid w:val="00544407"/>
    <w:rsid w:val="0054444C"/>
    <w:rsid w:val="005446A6"/>
    <w:rsid w:val="005446C2"/>
    <w:rsid w:val="005449FF"/>
    <w:rsid w:val="00544A07"/>
    <w:rsid w:val="00544BA3"/>
    <w:rsid w:val="00544BB3"/>
    <w:rsid w:val="005456BD"/>
    <w:rsid w:val="00545907"/>
    <w:rsid w:val="00545950"/>
    <w:rsid w:val="00545DCD"/>
    <w:rsid w:val="00545F33"/>
    <w:rsid w:val="0054615D"/>
    <w:rsid w:val="005467AD"/>
    <w:rsid w:val="00546DB7"/>
    <w:rsid w:val="0054797D"/>
    <w:rsid w:val="00547A02"/>
    <w:rsid w:val="00547B2F"/>
    <w:rsid w:val="00547D64"/>
    <w:rsid w:val="0055002C"/>
    <w:rsid w:val="005502B8"/>
    <w:rsid w:val="005508A7"/>
    <w:rsid w:val="00550B41"/>
    <w:rsid w:val="0055119A"/>
    <w:rsid w:val="005511E8"/>
    <w:rsid w:val="00551D68"/>
    <w:rsid w:val="00552358"/>
    <w:rsid w:val="005525A0"/>
    <w:rsid w:val="00552727"/>
    <w:rsid w:val="0055275E"/>
    <w:rsid w:val="005527ED"/>
    <w:rsid w:val="00552BA5"/>
    <w:rsid w:val="00553CB7"/>
    <w:rsid w:val="00553F18"/>
    <w:rsid w:val="0055445C"/>
    <w:rsid w:val="0055472D"/>
    <w:rsid w:val="00554AD4"/>
    <w:rsid w:val="00554DC4"/>
    <w:rsid w:val="00554FBB"/>
    <w:rsid w:val="00555005"/>
    <w:rsid w:val="00555142"/>
    <w:rsid w:val="005552A8"/>
    <w:rsid w:val="00555346"/>
    <w:rsid w:val="005554CA"/>
    <w:rsid w:val="0055555D"/>
    <w:rsid w:val="005556F7"/>
    <w:rsid w:val="00555931"/>
    <w:rsid w:val="005559FE"/>
    <w:rsid w:val="00555A20"/>
    <w:rsid w:val="00555B11"/>
    <w:rsid w:val="005563FA"/>
    <w:rsid w:val="005565DF"/>
    <w:rsid w:val="00556CC7"/>
    <w:rsid w:val="00556FEC"/>
    <w:rsid w:val="005577B8"/>
    <w:rsid w:val="00557A0F"/>
    <w:rsid w:val="00557DF1"/>
    <w:rsid w:val="00557EE1"/>
    <w:rsid w:val="00557F06"/>
    <w:rsid w:val="005600DB"/>
    <w:rsid w:val="005601C3"/>
    <w:rsid w:val="005602DF"/>
    <w:rsid w:val="005605AB"/>
    <w:rsid w:val="005609D6"/>
    <w:rsid w:val="00560B89"/>
    <w:rsid w:val="00561095"/>
    <w:rsid w:val="005613D0"/>
    <w:rsid w:val="00561892"/>
    <w:rsid w:val="005620C9"/>
    <w:rsid w:val="00562284"/>
    <w:rsid w:val="00562655"/>
    <w:rsid w:val="00562670"/>
    <w:rsid w:val="0056290D"/>
    <w:rsid w:val="00562F2D"/>
    <w:rsid w:val="00563804"/>
    <w:rsid w:val="00563B5B"/>
    <w:rsid w:val="00563E74"/>
    <w:rsid w:val="0056418B"/>
    <w:rsid w:val="00564259"/>
    <w:rsid w:val="005649AE"/>
    <w:rsid w:val="00564ED0"/>
    <w:rsid w:val="005650A8"/>
    <w:rsid w:val="0056640F"/>
    <w:rsid w:val="00566449"/>
    <w:rsid w:val="00566907"/>
    <w:rsid w:val="00566A32"/>
    <w:rsid w:val="00566DFE"/>
    <w:rsid w:val="00566EBF"/>
    <w:rsid w:val="00567352"/>
    <w:rsid w:val="00567BD6"/>
    <w:rsid w:val="00567E3D"/>
    <w:rsid w:val="0057004C"/>
    <w:rsid w:val="005703EB"/>
    <w:rsid w:val="00570663"/>
    <w:rsid w:val="005708CC"/>
    <w:rsid w:val="00570EC1"/>
    <w:rsid w:val="0057199F"/>
    <w:rsid w:val="005720DE"/>
    <w:rsid w:val="005726F4"/>
    <w:rsid w:val="00572EFE"/>
    <w:rsid w:val="005731B1"/>
    <w:rsid w:val="005733B4"/>
    <w:rsid w:val="0057381F"/>
    <w:rsid w:val="00573BFB"/>
    <w:rsid w:val="00573FD2"/>
    <w:rsid w:val="005741F0"/>
    <w:rsid w:val="005743E2"/>
    <w:rsid w:val="00574543"/>
    <w:rsid w:val="00575011"/>
    <w:rsid w:val="0057539D"/>
    <w:rsid w:val="00575476"/>
    <w:rsid w:val="00575631"/>
    <w:rsid w:val="005757AA"/>
    <w:rsid w:val="00575CC8"/>
    <w:rsid w:val="00575FD3"/>
    <w:rsid w:val="005761D2"/>
    <w:rsid w:val="00576201"/>
    <w:rsid w:val="00576222"/>
    <w:rsid w:val="005762C1"/>
    <w:rsid w:val="00576375"/>
    <w:rsid w:val="00576A03"/>
    <w:rsid w:val="00576F6D"/>
    <w:rsid w:val="00577111"/>
    <w:rsid w:val="00577B4C"/>
    <w:rsid w:val="00577E6D"/>
    <w:rsid w:val="005803EB"/>
    <w:rsid w:val="005804B7"/>
    <w:rsid w:val="0058062F"/>
    <w:rsid w:val="00580B27"/>
    <w:rsid w:val="00581192"/>
    <w:rsid w:val="0058152A"/>
    <w:rsid w:val="0058154A"/>
    <w:rsid w:val="005815C7"/>
    <w:rsid w:val="0058178A"/>
    <w:rsid w:val="005817BE"/>
    <w:rsid w:val="005817D8"/>
    <w:rsid w:val="0058192A"/>
    <w:rsid w:val="005819B3"/>
    <w:rsid w:val="00581C23"/>
    <w:rsid w:val="00581DB1"/>
    <w:rsid w:val="00581DBC"/>
    <w:rsid w:val="00581EE8"/>
    <w:rsid w:val="00581F51"/>
    <w:rsid w:val="00582048"/>
    <w:rsid w:val="00582111"/>
    <w:rsid w:val="005821CB"/>
    <w:rsid w:val="00582C64"/>
    <w:rsid w:val="00583AD0"/>
    <w:rsid w:val="00583D34"/>
    <w:rsid w:val="00584176"/>
    <w:rsid w:val="00584519"/>
    <w:rsid w:val="00584621"/>
    <w:rsid w:val="0058487D"/>
    <w:rsid w:val="005852B7"/>
    <w:rsid w:val="0058573C"/>
    <w:rsid w:val="00585B91"/>
    <w:rsid w:val="00585DC5"/>
    <w:rsid w:val="00586592"/>
    <w:rsid w:val="005868F9"/>
    <w:rsid w:val="00586FCB"/>
    <w:rsid w:val="00587164"/>
    <w:rsid w:val="005872A5"/>
    <w:rsid w:val="00587AF5"/>
    <w:rsid w:val="00587C8E"/>
    <w:rsid w:val="00587DE2"/>
    <w:rsid w:val="00587E16"/>
    <w:rsid w:val="00587F3A"/>
    <w:rsid w:val="00590491"/>
    <w:rsid w:val="0059057F"/>
    <w:rsid w:val="005908A5"/>
    <w:rsid w:val="00590921"/>
    <w:rsid w:val="00590AB3"/>
    <w:rsid w:val="0059104E"/>
    <w:rsid w:val="0059108A"/>
    <w:rsid w:val="0059157C"/>
    <w:rsid w:val="00592355"/>
    <w:rsid w:val="005935A8"/>
    <w:rsid w:val="0059365F"/>
    <w:rsid w:val="00593773"/>
    <w:rsid w:val="00593FB1"/>
    <w:rsid w:val="00594585"/>
    <w:rsid w:val="005945B2"/>
    <w:rsid w:val="00594693"/>
    <w:rsid w:val="00594C67"/>
    <w:rsid w:val="00595016"/>
    <w:rsid w:val="005951AF"/>
    <w:rsid w:val="005953D9"/>
    <w:rsid w:val="00595526"/>
    <w:rsid w:val="0059570D"/>
    <w:rsid w:val="00595D3A"/>
    <w:rsid w:val="00596C42"/>
    <w:rsid w:val="00596FD5"/>
    <w:rsid w:val="00597265"/>
    <w:rsid w:val="00597312"/>
    <w:rsid w:val="0059777B"/>
    <w:rsid w:val="00597937"/>
    <w:rsid w:val="00597B28"/>
    <w:rsid w:val="005A0355"/>
    <w:rsid w:val="005A0741"/>
    <w:rsid w:val="005A0769"/>
    <w:rsid w:val="005A0BF5"/>
    <w:rsid w:val="005A0C25"/>
    <w:rsid w:val="005A0EBD"/>
    <w:rsid w:val="005A12BB"/>
    <w:rsid w:val="005A19D9"/>
    <w:rsid w:val="005A1A9E"/>
    <w:rsid w:val="005A1CE7"/>
    <w:rsid w:val="005A232B"/>
    <w:rsid w:val="005A2DC9"/>
    <w:rsid w:val="005A3134"/>
    <w:rsid w:val="005A31B5"/>
    <w:rsid w:val="005A3468"/>
    <w:rsid w:val="005A3A88"/>
    <w:rsid w:val="005A3E24"/>
    <w:rsid w:val="005A3ED9"/>
    <w:rsid w:val="005A3FA3"/>
    <w:rsid w:val="005A465D"/>
    <w:rsid w:val="005A4703"/>
    <w:rsid w:val="005A4F02"/>
    <w:rsid w:val="005A5631"/>
    <w:rsid w:val="005A574B"/>
    <w:rsid w:val="005A57B7"/>
    <w:rsid w:val="005A58A6"/>
    <w:rsid w:val="005A6047"/>
    <w:rsid w:val="005A60FC"/>
    <w:rsid w:val="005A636C"/>
    <w:rsid w:val="005A6716"/>
    <w:rsid w:val="005A68FF"/>
    <w:rsid w:val="005A6A4E"/>
    <w:rsid w:val="005A6B48"/>
    <w:rsid w:val="005A6BC4"/>
    <w:rsid w:val="005A7268"/>
    <w:rsid w:val="005A7447"/>
    <w:rsid w:val="005A74FE"/>
    <w:rsid w:val="005A7980"/>
    <w:rsid w:val="005A7A87"/>
    <w:rsid w:val="005A7C6C"/>
    <w:rsid w:val="005A7CC8"/>
    <w:rsid w:val="005A7EBF"/>
    <w:rsid w:val="005B04C9"/>
    <w:rsid w:val="005B05CA"/>
    <w:rsid w:val="005B119D"/>
    <w:rsid w:val="005B14DD"/>
    <w:rsid w:val="005B1521"/>
    <w:rsid w:val="005B162D"/>
    <w:rsid w:val="005B17BA"/>
    <w:rsid w:val="005B17D7"/>
    <w:rsid w:val="005B1B67"/>
    <w:rsid w:val="005B1F31"/>
    <w:rsid w:val="005B22C6"/>
    <w:rsid w:val="005B25B8"/>
    <w:rsid w:val="005B2894"/>
    <w:rsid w:val="005B329B"/>
    <w:rsid w:val="005B34D2"/>
    <w:rsid w:val="005B36DD"/>
    <w:rsid w:val="005B394D"/>
    <w:rsid w:val="005B3C2B"/>
    <w:rsid w:val="005B458B"/>
    <w:rsid w:val="005B4626"/>
    <w:rsid w:val="005B4661"/>
    <w:rsid w:val="005B4B24"/>
    <w:rsid w:val="005B4CBB"/>
    <w:rsid w:val="005B5231"/>
    <w:rsid w:val="005B54D9"/>
    <w:rsid w:val="005B58E2"/>
    <w:rsid w:val="005B6117"/>
    <w:rsid w:val="005B6199"/>
    <w:rsid w:val="005B62C7"/>
    <w:rsid w:val="005B6421"/>
    <w:rsid w:val="005B656C"/>
    <w:rsid w:val="005B6649"/>
    <w:rsid w:val="005B670C"/>
    <w:rsid w:val="005B6FC7"/>
    <w:rsid w:val="005B7180"/>
    <w:rsid w:val="005B72F7"/>
    <w:rsid w:val="005B7585"/>
    <w:rsid w:val="005B75CD"/>
    <w:rsid w:val="005C020E"/>
    <w:rsid w:val="005C02E2"/>
    <w:rsid w:val="005C03D6"/>
    <w:rsid w:val="005C07B6"/>
    <w:rsid w:val="005C0DA5"/>
    <w:rsid w:val="005C1379"/>
    <w:rsid w:val="005C18AA"/>
    <w:rsid w:val="005C1AF2"/>
    <w:rsid w:val="005C1E79"/>
    <w:rsid w:val="005C25D4"/>
    <w:rsid w:val="005C25DD"/>
    <w:rsid w:val="005C271B"/>
    <w:rsid w:val="005C281D"/>
    <w:rsid w:val="005C2CEB"/>
    <w:rsid w:val="005C2F2C"/>
    <w:rsid w:val="005C342A"/>
    <w:rsid w:val="005C38A3"/>
    <w:rsid w:val="005C3BEB"/>
    <w:rsid w:val="005C3CA6"/>
    <w:rsid w:val="005C3DBD"/>
    <w:rsid w:val="005C3F11"/>
    <w:rsid w:val="005C4165"/>
    <w:rsid w:val="005C4242"/>
    <w:rsid w:val="005C48C4"/>
    <w:rsid w:val="005C49F7"/>
    <w:rsid w:val="005C4AD3"/>
    <w:rsid w:val="005C4AD5"/>
    <w:rsid w:val="005C4CB2"/>
    <w:rsid w:val="005C4EBD"/>
    <w:rsid w:val="005C52F1"/>
    <w:rsid w:val="005C56FA"/>
    <w:rsid w:val="005C5CB7"/>
    <w:rsid w:val="005C616E"/>
    <w:rsid w:val="005C6506"/>
    <w:rsid w:val="005C6855"/>
    <w:rsid w:val="005C68DC"/>
    <w:rsid w:val="005C6913"/>
    <w:rsid w:val="005C6A3F"/>
    <w:rsid w:val="005C6B6E"/>
    <w:rsid w:val="005C7047"/>
    <w:rsid w:val="005C721A"/>
    <w:rsid w:val="005C7365"/>
    <w:rsid w:val="005D024D"/>
    <w:rsid w:val="005D09FB"/>
    <w:rsid w:val="005D0A5E"/>
    <w:rsid w:val="005D0E7F"/>
    <w:rsid w:val="005D173E"/>
    <w:rsid w:val="005D1853"/>
    <w:rsid w:val="005D2AC9"/>
    <w:rsid w:val="005D2C94"/>
    <w:rsid w:val="005D42E3"/>
    <w:rsid w:val="005D4835"/>
    <w:rsid w:val="005D4AC9"/>
    <w:rsid w:val="005D4BCD"/>
    <w:rsid w:val="005D4F18"/>
    <w:rsid w:val="005D4FD6"/>
    <w:rsid w:val="005D503C"/>
    <w:rsid w:val="005D554F"/>
    <w:rsid w:val="005D5565"/>
    <w:rsid w:val="005D5763"/>
    <w:rsid w:val="005D57A7"/>
    <w:rsid w:val="005D587B"/>
    <w:rsid w:val="005D5BD8"/>
    <w:rsid w:val="005D5F86"/>
    <w:rsid w:val="005D613B"/>
    <w:rsid w:val="005D6538"/>
    <w:rsid w:val="005D6B9C"/>
    <w:rsid w:val="005D6CBA"/>
    <w:rsid w:val="005D7075"/>
    <w:rsid w:val="005E0135"/>
    <w:rsid w:val="005E06A0"/>
    <w:rsid w:val="005E0710"/>
    <w:rsid w:val="005E085B"/>
    <w:rsid w:val="005E0A02"/>
    <w:rsid w:val="005E0BB0"/>
    <w:rsid w:val="005E0BB9"/>
    <w:rsid w:val="005E0D8F"/>
    <w:rsid w:val="005E1898"/>
    <w:rsid w:val="005E1B0A"/>
    <w:rsid w:val="005E1B45"/>
    <w:rsid w:val="005E2A8C"/>
    <w:rsid w:val="005E351C"/>
    <w:rsid w:val="005E3913"/>
    <w:rsid w:val="005E3963"/>
    <w:rsid w:val="005E3BC2"/>
    <w:rsid w:val="005E3F05"/>
    <w:rsid w:val="005E3FDA"/>
    <w:rsid w:val="005E40B7"/>
    <w:rsid w:val="005E4132"/>
    <w:rsid w:val="005E41DD"/>
    <w:rsid w:val="005E44F4"/>
    <w:rsid w:val="005E4921"/>
    <w:rsid w:val="005E4BC0"/>
    <w:rsid w:val="005E4D7D"/>
    <w:rsid w:val="005E4FA2"/>
    <w:rsid w:val="005E500C"/>
    <w:rsid w:val="005E50B2"/>
    <w:rsid w:val="005E54BD"/>
    <w:rsid w:val="005E575F"/>
    <w:rsid w:val="005E5920"/>
    <w:rsid w:val="005E5976"/>
    <w:rsid w:val="005E5D01"/>
    <w:rsid w:val="005E5D46"/>
    <w:rsid w:val="005E6048"/>
    <w:rsid w:val="005E6330"/>
    <w:rsid w:val="005E6A43"/>
    <w:rsid w:val="005E6ADE"/>
    <w:rsid w:val="005E6BBC"/>
    <w:rsid w:val="005E7ACD"/>
    <w:rsid w:val="005E7B9A"/>
    <w:rsid w:val="005E7BA6"/>
    <w:rsid w:val="005F03E9"/>
    <w:rsid w:val="005F0B76"/>
    <w:rsid w:val="005F1015"/>
    <w:rsid w:val="005F1085"/>
    <w:rsid w:val="005F1190"/>
    <w:rsid w:val="005F1441"/>
    <w:rsid w:val="005F16F4"/>
    <w:rsid w:val="005F17DC"/>
    <w:rsid w:val="005F1950"/>
    <w:rsid w:val="005F1A43"/>
    <w:rsid w:val="005F21A7"/>
    <w:rsid w:val="005F27A8"/>
    <w:rsid w:val="005F27DE"/>
    <w:rsid w:val="005F2AB8"/>
    <w:rsid w:val="005F2E23"/>
    <w:rsid w:val="005F306A"/>
    <w:rsid w:val="005F316B"/>
    <w:rsid w:val="005F3690"/>
    <w:rsid w:val="005F374F"/>
    <w:rsid w:val="005F3FAA"/>
    <w:rsid w:val="005F419E"/>
    <w:rsid w:val="005F4589"/>
    <w:rsid w:val="005F461B"/>
    <w:rsid w:val="005F4721"/>
    <w:rsid w:val="005F4A1F"/>
    <w:rsid w:val="005F4CFB"/>
    <w:rsid w:val="005F4EA0"/>
    <w:rsid w:val="005F529F"/>
    <w:rsid w:val="005F5426"/>
    <w:rsid w:val="005F57C5"/>
    <w:rsid w:val="005F5888"/>
    <w:rsid w:val="005F5926"/>
    <w:rsid w:val="005F59A8"/>
    <w:rsid w:val="005F5A82"/>
    <w:rsid w:val="005F5B4A"/>
    <w:rsid w:val="005F5FDB"/>
    <w:rsid w:val="005F6534"/>
    <w:rsid w:val="005F6611"/>
    <w:rsid w:val="005F6D40"/>
    <w:rsid w:val="005F7640"/>
    <w:rsid w:val="005F769C"/>
    <w:rsid w:val="005F7A5F"/>
    <w:rsid w:val="005F7DA4"/>
    <w:rsid w:val="005F7DB6"/>
    <w:rsid w:val="00600136"/>
    <w:rsid w:val="0060084B"/>
    <w:rsid w:val="00601035"/>
    <w:rsid w:val="006010B4"/>
    <w:rsid w:val="006014BB"/>
    <w:rsid w:val="00601515"/>
    <w:rsid w:val="00601698"/>
    <w:rsid w:val="0060181E"/>
    <w:rsid w:val="00602053"/>
    <w:rsid w:val="0060240B"/>
    <w:rsid w:val="00602583"/>
    <w:rsid w:val="00602926"/>
    <w:rsid w:val="006030C0"/>
    <w:rsid w:val="00603976"/>
    <w:rsid w:val="00603FB1"/>
    <w:rsid w:val="006040C9"/>
    <w:rsid w:val="006045C8"/>
    <w:rsid w:val="00604B25"/>
    <w:rsid w:val="0060534C"/>
    <w:rsid w:val="00605413"/>
    <w:rsid w:val="0060558B"/>
    <w:rsid w:val="00605A47"/>
    <w:rsid w:val="00605A67"/>
    <w:rsid w:val="00605BE6"/>
    <w:rsid w:val="00606145"/>
    <w:rsid w:val="006061DC"/>
    <w:rsid w:val="00606331"/>
    <w:rsid w:val="006067E7"/>
    <w:rsid w:val="00606971"/>
    <w:rsid w:val="006077EB"/>
    <w:rsid w:val="00607A7B"/>
    <w:rsid w:val="00607E82"/>
    <w:rsid w:val="00610261"/>
    <w:rsid w:val="00610488"/>
    <w:rsid w:val="00610862"/>
    <w:rsid w:val="00610AAB"/>
    <w:rsid w:val="006110FB"/>
    <w:rsid w:val="00611199"/>
    <w:rsid w:val="00611419"/>
    <w:rsid w:val="00611422"/>
    <w:rsid w:val="006114CB"/>
    <w:rsid w:val="006115C9"/>
    <w:rsid w:val="006116B8"/>
    <w:rsid w:val="006120A0"/>
    <w:rsid w:val="0061228F"/>
    <w:rsid w:val="006123DC"/>
    <w:rsid w:val="00612889"/>
    <w:rsid w:val="006129E2"/>
    <w:rsid w:val="00612A3A"/>
    <w:rsid w:val="00612FB9"/>
    <w:rsid w:val="006131F3"/>
    <w:rsid w:val="00613721"/>
    <w:rsid w:val="00614384"/>
    <w:rsid w:val="006143F8"/>
    <w:rsid w:val="00614ADA"/>
    <w:rsid w:val="00614C82"/>
    <w:rsid w:val="006151F4"/>
    <w:rsid w:val="00615575"/>
    <w:rsid w:val="00615882"/>
    <w:rsid w:val="00616C9E"/>
    <w:rsid w:val="00616E11"/>
    <w:rsid w:val="0061714F"/>
    <w:rsid w:val="00617585"/>
    <w:rsid w:val="00617757"/>
    <w:rsid w:val="00617CE0"/>
    <w:rsid w:val="006202FC"/>
    <w:rsid w:val="0062046B"/>
    <w:rsid w:val="006204A8"/>
    <w:rsid w:val="00620766"/>
    <w:rsid w:val="0062095A"/>
    <w:rsid w:val="0062096A"/>
    <w:rsid w:val="00620D2D"/>
    <w:rsid w:val="00621450"/>
    <w:rsid w:val="00621EA6"/>
    <w:rsid w:val="006222AA"/>
    <w:rsid w:val="006222E3"/>
    <w:rsid w:val="006225ED"/>
    <w:rsid w:val="0062282F"/>
    <w:rsid w:val="006229AE"/>
    <w:rsid w:val="00622ACA"/>
    <w:rsid w:val="00623167"/>
    <w:rsid w:val="00623438"/>
    <w:rsid w:val="006234D9"/>
    <w:rsid w:val="006237DD"/>
    <w:rsid w:val="00623F32"/>
    <w:rsid w:val="00623F33"/>
    <w:rsid w:val="00624C60"/>
    <w:rsid w:val="00624D8C"/>
    <w:rsid w:val="00624D8D"/>
    <w:rsid w:val="00624DFA"/>
    <w:rsid w:val="00624F8C"/>
    <w:rsid w:val="00625558"/>
    <w:rsid w:val="00625764"/>
    <w:rsid w:val="00625D28"/>
    <w:rsid w:val="00625DBD"/>
    <w:rsid w:val="00625F5C"/>
    <w:rsid w:val="00625F66"/>
    <w:rsid w:val="00626232"/>
    <w:rsid w:val="0062626A"/>
    <w:rsid w:val="0062696B"/>
    <w:rsid w:val="006269F0"/>
    <w:rsid w:val="006272C2"/>
    <w:rsid w:val="006277BE"/>
    <w:rsid w:val="0062787A"/>
    <w:rsid w:val="00627931"/>
    <w:rsid w:val="00627E20"/>
    <w:rsid w:val="0063016A"/>
    <w:rsid w:val="00630A16"/>
    <w:rsid w:val="00630CB1"/>
    <w:rsid w:val="00630E37"/>
    <w:rsid w:val="006311AB"/>
    <w:rsid w:val="00631952"/>
    <w:rsid w:val="00631B9C"/>
    <w:rsid w:val="00631D95"/>
    <w:rsid w:val="0063216E"/>
    <w:rsid w:val="006322EC"/>
    <w:rsid w:val="00632784"/>
    <w:rsid w:val="00632D05"/>
    <w:rsid w:val="00633847"/>
    <w:rsid w:val="00633E40"/>
    <w:rsid w:val="00633F04"/>
    <w:rsid w:val="00634302"/>
    <w:rsid w:val="0063444C"/>
    <w:rsid w:val="00634B41"/>
    <w:rsid w:val="00634BD0"/>
    <w:rsid w:val="0063570E"/>
    <w:rsid w:val="00635F9C"/>
    <w:rsid w:val="0063612F"/>
    <w:rsid w:val="006365AA"/>
    <w:rsid w:val="00636812"/>
    <w:rsid w:val="006369B5"/>
    <w:rsid w:val="00636B99"/>
    <w:rsid w:val="00636C93"/>
    <w:rsid w:val="00636CD3"/>
    <w:rsid w:val="006372C5"/>
    <w:rsid w:val="006372FE"/>
    <w:rsid w:val="006373D8"/>
    <w:rsid w:val="0063740B"/>
    <w:rsid w:val="006377BB"/>
    <w:rsid w:val="00637820"/>
    <w:rsid w:val="00637E72"/>
    <w:rsid w:val="006400B8"/>
    <w:rsid w:val="00640700"/>
    <w:rsid w:val="00640EC5"/>
    <w:rsid w:val="00641166"/>
    <w:rsid w:val="006420BA"/>
    <w:rsid w:val="006422E3"/>
    <w:rsid w:val="00642317"/>
    <w:rsid w:val="00642DAB"/>
    <w:rsid w:val="0064315B"/>
    <w:rsid w:val="00643726"/>
    <w:rsid w:val="006438D8"/>
    <w:rsid w:val="00643974"/>
    <w:rsid w:val="00643ABF"/>
    <w:rsid w:val="00643DFA"/>
    <w:rsid w:val="00643F9F"/>
    <w:rsid w:val="00644C36"/>
    <w:rsid w:val="00644F62"/>
    <w:rsid w:val="00645115"/>
    <w:rsid w:val="00645276"/>
    <w:rsid w:val="00645809"/>
    <w:rsid w:val="00645A8A"/>
    <w:rsid w:val="00645B30"/>
    <w:rsid w:val="00645FF9"/>
    <w:rsid w:val="00646181"/>
    <w:rsid w:val="00646935"/>
    <w:rsid w:val="00646C5A"/>
    <w:rsid w:val="0064705A"/>
    <w:rsid w:val="006476AE"/>
    <w:rsid w:val="00647B2A"/>
    <w:rsid w:val="00647B45"/>
    <w:rsid w:val="00647BBA"/>
    <w:rsid w:val="00647CCA"/>
    <w:rsid w:val="00647CEC"/>
    <w:rsid w:val="00647DC9"/>
    <w:rsid w:val="00647E7B"/>
    <w:rsid w:val="00647F41"/>
    <w:rsid w:val="006500CF"/>
    <w:rsid w:val="006500FF"/>
    <w:rsid w:val="00650B80"/>
    <w:rsid w:val="00650BB3"/>
    <w:rsid w:val="00650D27"/>
    <w:rsid w:val="00650D89"/>
    <w:rsid w:val="006514E0"/>
    <w:rsid w:val="0065176F"/>
    <w:rsid w:val="00651827"/>
    <w:rsid w:val="00651828"/>
    <w:rsid w:val="00652427"/>
    <w:rsid w:val="00652714"/>
    <w:rsid w:val="00652ABD"/>
    <w:rsid w:val="00652BAA"/>
    <w:rsid w:val="00652C3E"/>
    <w:rsid w:val="00652DCF"/>
    <w:rsid w:val="00652EEE"/>
    <w:rsid w:val="006532B1"/>
    <w:rsid w:val="006533D7"/>
    <w:rsid w:val="006533EA"/>
    <w:rsid w:val="0065354E"/>
    <w:rsid w:val="006537EA"/>
    <w:rsid w:val="00653D96"/>
    <w:rsid w:val="00653E02"/>
    <w:rsid w:val="00654201"/>
    <w:rsid w:val="00654477"/>
    <w:rsid w:val="006544D2"/>
    <w:rsid w:val="00654554"/>
    <w:rsid w:val="006549FA"/>
    <w:rsid w:val="006553A4"/>
    <w:rsid w:val="0065548A"/>
    <w:rsid w:val="0065588F"/>
    <w:rsid w:val="00655CC4"/>
    <w:rsid w:val="00655E26"/>
    <w:rsid w:val="00655FC2"/>
    <w:rsid w:val="006564C5"/>
    <w:rsid w:val="0065684F"/>
    <w:rsid w:val="00656941"/>
    <w:rsid w:val="006569B2"/>
    <w:rsid w:val="00656AEE"/>
    <w:rsid w:val="0065721A"/>
    <w:rsid w:val="006574B8"/>
    <w:rsid w:val="0065769F"/>
    <w:rsid w:val="00657790"/>
    <w:rsid w:val="00657CF8"/>
    <w:rsid w:val="00657D51"/>
    <w:rsid w:val="00660196"/>
    <w:rsid w:val="0066044D"/>
    <w:rsid w:val="006607ED"/>
    <w:rsid w:val="00660D63"/>
    <w:rsid w:val="0066117C"/>
    <w:rsid w:val="0066119E"/>
    <w:rsid w:val="0066124E"/>
    <w:rsid w:val="00661259"/>
    <w:rsid w:val="00661478"/>
    <w:rsid w:val="00661AAD"/>
    <w:rsid w:val="00661E3A"/>
    <w:rsid w:val="006621CD"/>
    <w:rsid w:val="00662479"/>
    <w:rsid w:val="0066271C"/>
    <w:rsid w:val="00662775"/>
    <w:rsid w:val="006628EE"/>
    <w:rsid w:val="00662BE0"/>
    <w:rsid w:val="00662D43"/>
    <w:rsid w:val="006639FB"/>
    <w:rsid w:val="00663DC5"/>
    <w:rsid w:val="00663F9D"/>
    <w:rsid w:val="006640C6"/>
    <w:rsid w:val="0066446C"/>
    <w:rsid w:val="006645CF"/>
    <w:rsid w:val="00664AA5"/>
    <w:rsid w:val="00664B6E"/>
    <w:rsid w:val="00664C6D"/>
    <w:rsid w:val="00664D89"/>
    <w:rsid w:val="0066503B"/>
    <w:rsid w:val="0066589E"/>
    <w:rsid w:val="00665C15"/>
    <w:rsid w:val="006664CE"/>
    <w:rsid w:val="00666531"/>
    <w:rsid w:val="006665CE"/>
    <w:rsid w:val="0066663A"/>
    <w:rsid w:val="006669F4"/>
    <w:rsid w:val="00666FC8"/>
    <w:rsid w:val="00667169"/>
    <w:rsid w:val="00667175"/>
    <w:rsid w:val="00667400"/>
    <w:rsid w:val="006678EE"/>
    <w:rsid w:val="00667CEC"/>
    <w:rsid w:val="00667EC4"/>
    <w:rsid w:val="0067008E"/>
    <w:rsid w:val="006700DD"/>
    <w:rsid w:val="0067057E"/>
    <w:rsid w:val="006707CA"/>
    <w:rsid w:val="00670B1C"/>
    <w:rsid w:val="00671266"/>
    <w:rsid w:val="006713B6"/>
    <w:rsid w:val="00671B7F"/>
    <w:rsid w:val="00671BD6"/>
    <w:rsid w:val="0067237A"/>
    <w:rsid w:val="0067271A"/>
    <w:rsid w:val="006729BD"/>
    <w:rsid w:val="00672AFF"/>
    <w:rsid w:val="00672BA9"/>
    <w:rsid w:val="00672C78"/>
    <w:rsid w:val="00672C8A"/>
    <w:rsid w:val="00672F69"/>
    <w:rsid w:val="00673411"/>
    <w:rsid w:val="006734AD"/>
    <w:rsid w:val="00673BF1"/>
    <w:rsid w:val="00673C6A"/>
    <w:rsid w:val="00673D1A"/>
    <w:rsid w:val="00674265"/>
    <w:rsid w:val="0067541E"/>
    <w:rsid w:val="0067553C"/>
    <w:rsid w:val="0067556B"/>
    <w:rsid w:val="0067601D"/>
    <w:rsid w:val="00676426"/>
    <w:rsid w:val="00676B83"/>
    <w:rsid w:val="00677351"/>
    <w:rsid w:val="00677928"/>
    <w:rsid w:val="00677CAE"/>
    <w:rsid w:val="00677F85"/>
    <w:rsid w:val="00680717"/>
    <w:rsid w:val="006807B2"/>
    <w:rsid w:val="006808C5"/>
    <w:rsid w:val="00681000"/>
    <w:rsid w:val="00681293"/>
    <w:rsid w:val="006818EB"/>
    <w:rsid w:val="0068251B"/>
    <w:rsid w:val="00682547"/>
    <w:rsid w:val="00683389"/>
    <w:rsid w:val="00683B53"/>
    <w:rsid w:val="00683C22"/>
    <w:rsid w:val="00683F3B"/>
    <w:rsid w:val="00684048"/>
    <w:rsid w:val="006843E7"/>
    <w:rsid w:val="00684573"/>
    <w:rsid w:val="006845E3"/>
    <w:rsid w:val="0068473A"/>
    <w:rsid w:val="006847E8"/>
    <w:rsid w:val="0068518B"/>
    <w:rsid w:val="00685680"/>
    <w:rsid w:val="00685861"/>
    <w:rsid w:val="0068665B"/>
    <w:rsid w:val="00686C34"/>
    <w:rsid w:val="00686EBB"/>
    <w:rsid w:val="00687131"/>
    <w:rsid w:val="006871C6"/>
    <w:rsid w:val="006871F7"/>
    <w:rsid w:val="0068733C"/>
    <w:rsid w:val="0068780E"/>
    <w:rsid w:val="00687AEF"/>
    <w:rsid w:val="006900D6"/>
    <w:rsid w:val="006904EC"/>
    <w:rsid w:val="006905BA"/>
    <w:rsid w:val="006905FF"/>
    <w:rsid w:val="00690DBE"/>
    <w:rsid w:val="00690FD7"/>
    <w:rsid w:val="00691342"/>
    <w:rsid w:val="006914E3"/>
    <w:rsid w:val="006915AD"/>
    <w:rsid w:val="00691721"/>
    <w:rsid w:val="006918A2"/>
    <w:rsid w:val="00691992"/>
    <w:rsid w:val="00691A48"/>
    <w:rsid w:val="006923ED"/>
    <w:rsid w:val="006923F0"/>
    <w:rsid w:val="0069253F"/>
    <w:rsid w:val="00692D47"/>
    <w:rsid w:val="006935A8"/>
    <w:rsid w:val="00693B08"/>
    <w:rsid w:val="00694736"/>
    <w:rsid w:val="006949D8"/>
    <w:rsid w:val="00694A1B"/>
    <w:rsid w:val="00694BA4"/>
    <w:rsid w:val="00694D06"/>
    <w:rsid w:val="006950AA"/>
    <w:rsid w:val="006950DB"/>
    <w:rsid w:val="006959BA"/>
    <w:rsid w:val="00695ED2"/>
    <w:rsid w:val="00695ED8"/>
    <w:rsid w:val="00695EF2"/>
    <w:rsid w:val="006960B1"/>
    <w:rsid w:val="006961AE"/>
    <w:rsid w:val="006964D2"/>
    <w:rsid w:val="00696B21"/>
    <w:rsid w:val="00696B28"/>
    <w:rsid w:val="006972A0"/>
    <w:rsid w:val="00697656"/>
    <w:rsid w:val="00697899"/>
    <w:rsid w:val="00697A3D"/>
    <w:rsid w:val="00697FA1"/>
    <w:rsid w:val="006A0264"/>
    <w:rsid w:val="006A0303"/>
    <w:rsid w:val="006A0629"/>
    <w:rsid w:val="006A0F95"/>
    <w:rsid w:val="006A0FF9"/>
    <w:rsid w:val="006A1413"/>
    <w:rsid w:val="006A1623"/>
    <w:rsid w:val="006A191B"/>
    <w:rsid w:val="006A1F63"/>
    <w:rsid w:val="006A2053"/>
    <w:rsid w:val="006A20DA"/>
    <w:rsid w:val="006A2963"/>
    <w:rsid w:val="006A2ACE"/>
    <w:rsid w:val="006A2DCD"/>
    <w:rsid w:val="006A33BC"/>
    <w:rsid w:val="006A3912"/>
    <w:rsid w:val="006A39A2"/>
    <w:rsid w:val="006A39E4"/>
    <w:rsid w:val="006A3C87"/>
    <w:rsid w:val="006A43D4"/>
    <w:rsid w:val="006A4423"/>
    <w:rsid w:val="006A48E3"/>
    <w:rsid w:val="006A4B44"/>
    <w:rsid w:val="006A4E3D"/>
    <w:rsid w:val="006A4F21"/>
    <w:rsid w:val="006A4F25"/>
    <w:rsid w:val="006A5113"/>
    <w:rsid w:val="006A53A3"/>
    <w:rsid w:val="006A592C"/>
    <w:rsid w:val="006A5BE9"/>
    <w:rsid w:val="006A5FB3"/>
    <w:rsid w:val="006A6002"/>
    <w:rsid w:val="006A6173"/>
    <w:rsid w:val="006A6330"/>
    <w:rsid w:val="006A6335"/>
    <w:rsid w:val="006A635D"/>
    <w:rsid w:val="006A6680"/>
    <w:rsid w:val="006A6880"/>
    <w:rsid w:val="006A6ABA"/>
    <w:rsid w:val="006A6CA6"/>
    <w:rsid w:val="006A6F17"/>
    <w:rsid w:val="006A7224"/>
    <w:rsid w:val="006A7279"/>
    <w:rsid w:val="006A72EB"/>
    <w:rsid w:val="006A72EE"/>
    <w:rsid w:val="006A763E"/>
    <w:rsid w:val="006A7A64"/>
    <w:rsid w:val="006B008F"/>
    <w:rsid w:val="006B0719"/>
    <w:rsid w:val="006B08FA"/>
    <w:rsid w:val="006B1033"/>
    <w:rsid w:val="006B1A16"/>
    <w:rsid w:val="006B1A24"/>
    <w:rsid w:val="006B1BA6"/>
    <w:rsid w:val="006B2182"/>
    <w:rsid w:val="006B220C"/>
    <w:rsid w:val="006B22B9"/>
    <w:rsid w:val="006B2838"/>
    <w:rsid w:val="006B2AA5"/>
    <w:rsid w:val="006B316B"/>
    <w:rsid w:val="006B326F"/>
    <w:rsid w:val="006B3294"/>
    <w:rsid w:val="006B3878"/>
    <w:rsid w:val="006B38A5"/>
    <w:rsid w:val="006B3B65"/>
    <w:rsid w:val="006B3D1A"/>
    <w:rsid w:val="006B3F33"/>
    <w:rsid w:val="006B47E5"/>
    <w:rsid w:val="006B49C2"/>
    <w:rsid w:val="006B4D92"/>
    <w:rsid w:val="006B5101"/>
    <w:rsid w:val="006B52C5"/>
    <w:rsid w:val="006B5637"/>
    <w:rsid w:val="006B611C"/>
    <w:rsid w:val="006B6138"/>
    <w:rsid w:val="006B68BE"/>
    <w:rsid w:val="006B6C1D"/>
    <w:rsid w:val="006B6D8F"/>
    <w:rsid w:val="006B6E4E"/>
    <w:rsid w:val="006B71C9"/>
    <w:rsid w:val="006B766D"/>
    <w:rsid w:val="006B7A4F"/>
    <w:rsid w:val="006C014D"/>
    <w:rsid w:val="006C05EA"/>
    <w:rsid w:val="006C085C"/>
    <w:rsid w:val="006C08D8"/>
    <w:rsid w:val="006C0BE4"/>
    <w:rsid w:val="006C0EBE"/>
    <w:rsid w:val="006C0F3A"/>
    <w:rsid w:val="006C0FB0"/>
    <w:rsid w:val="006C198C"/>
    <w:rsid w:val="006C1B80"/>
    <w:rsid w:val="006C1F68"/>
    <w:rsid w:val="006C2265"/>
    <w:rsid w:val="006C2710"/>
    <w:rsid w:val="006C2877"/>
    <w:rsid w:val="006C28D9"/>
    <w:rsid w:val="006C2B95"/>
    <w:rsid w:val="006C3970"/>
    <w:rsid w:val="006C3B3E"/>
    <w:rsid w:val="006C3D27"/>
    <w:rsid w:val="006C3E42"/>
    <w:rsid w:val="006C4160"/>
    <w:rsid w:val="006C42C7"/>
    <w:rsid w:val="006C42D2"/>
    <w:rsid w:val="006C4639"/>
    <w:rsid w:val="006C4D12"/>
    <w:rsid w:val="006C5659"/>
    <w:rsid w:val="006C5A98"/>
    <w:rsid w:val="006C6423"/>
    <w:rsid w:val="006C64F9"/>
    <w:rsid w:val="006C6B42"/>
    <w:rsid w:val="006C6F11"/>
    <w:rsid w:val="006C6FFD"/>
    <w:rsid w:val="006C70E6"/>
    <w:rsid w:val="006C7134"/>
    <w:rsid w:val="006C7573"/>
    <w:rsid w:val="006C79E4"/>
    <w:rsid w:val="006D0325"/>
    <w:rsid w:val="006D047D"/>
    <w:rsid w:val="006D0534"/>
    <w:rsid w:val="006D08B1"/>
    <w:rsid w:val="006D0AC8"/>
    <w:rsid w:val="006D0ACF"/>
    <w:rsid w:val="006D12C1"/>
    <w:rsid w:val="006D14C7"/>
    <w:rsid w:val="006D1507"/>
    <w:rsid w:val="006D1A78"/>
    <w:rsid w:val="006D1C34"/>
    <w:rsid w:val="006D1D55"/>
    <w:rsid w:val="006D1E21"/>
    <w:rsid w:val="006D1FA1"/>
    <w:rsid w:val="006D1FFD"/>
    <w:rsid w:val="006D220E"/>
    <w:rsid w:val="006D23A5"/>
    <w:rsid w:val="006D24E3"/>
    <w:rsid w:val="006D27A0"/>
    <w:rsid w:val="006D3BCC"/>
    <w:rsid w:val="006D41A3"/>
    <w:rsid w:val="006D426F"/>
    <w:rsid w:val="006D4536"/>
    <w:rsid w:val="006D47F0"/>
    <w:rsid w:val="006D48BD"/>
    <w:rsid w:val="006D4EF5"/>
    <w:rsid w:val="006D51B4"/>
    <w:rsid w:val="006D53EA"/>
    <w:rsid w:val="006D5682"/>
    <w:rsid w:val="006D5805"/>
    <w:rsid w:val="006D605C"/>
    <w:rsid w:val="006D625A"/>
    <w:rsid w:val="006D63BC"/>
    <w:rsid w:val="006D646F"/>
    <w:rsid w:val="006D6C63"/>
    <w:rsid w:val="006D6E31"/>
    <w:rsid w:val="006D705F"/>
    <w:rsid w:val="006D7569"/>
    <w:rsid w:val="006D7619"/>
    <w:rsid w:val="006D7626"/>
    <w:rsid w:val="006D78F3"/>
    <w:rsid w:val="006D7A5B"/>
    <w:rsid w:val="006D7B97"/>
    <w:rsid w:val="006D7BC6"/>
    <w:rsid w:val="006D7CB2"/>
    <w:rsid w:val="006E080B"/>
    <w:rsid w:val="006E0B92"/>
    <w:rsid w:val="006E10FC"/>
    <w:rsid w:val="006E11E9"/>
    <w:rsid w:val="006E1248"/>
    <w:rsid w:val="006E1265"/>
    <w:rsid w:val="006E16F0"/>
    <w:rsid w:val="006E1950"/>
    <w:rsid w:val="006E1A7E"/>
    <w:rsid w:val="006E1EC5"/>
    <w:rsid w:val="006E1F32"/>
    <w:rsid w:val="006E1F37"/>
    <w:rsid w:val="006E21D8"/>
    <w:rsid w:val="006E2596"/>
    <w:rsid w:val="006E2A0A"/>
    <w:rsid w:val="006E2A4A"/>
    <w:rsid w:val="006E2C0B"/>
    <w:rsid w:val="006E2D61"/>
    <w:rsid w:val="006E2EC4"/>
    <w:rsid w:val="006E31F2"/>
    <w:rsid w:val="006E332E"/>
    <w:rsid w:val="006E340C"/>
    <w:rsid w:val="006E34C6"/>
    <w:rsid w:val="006E36F1"/>
    <w:rsid w:val="006E3947"/>
    <w:rsid w:val="006E3B67"/>
    <w:rsid w:val="006E418E"/>
    <w:rsid w:val="006E4A3B"/>
    <w:rsid w:val="006E4AC3"/>
    <w:rsid w:val="006E4E73"/>
    <w:rsid w:val="006E5389"/>
    <w:rsid w:val="006E54F2"/>
    <w:rsid w:val="006E55BA"/>
    <w:rsid w:val="006E5624"/>
    <w:rsid w:val="006E5902"/>
    <w:rsid w:val="006E5D70"/>
    <w:rsid w:val="006E6091"/>
    <w:rsid w:val="006E659B"/>
    <w:rsid w:val="006E659F"/>
    <w:rsid w:val="006E6B0C"/>
    <w:rsid w:val="006E6C52"/>
    <w:rsid w:val="006E7408"/>
    <w:rsid w:val="006E742B"/>
    <w:rsid w:val="006E75B3"/>
    <w:rsid w:val="006E765C"/>
    <w:rsid w:val="006E77FE"/>
    <w:rsid w:val="006F0073"/>
    <w:rsid w:val="006F0473"/>
    <w:rsid w:val="006F095E"/>
    <w:rsid w:val="006F0A75"/>
    <w:rsid w:val="006F0B18"/>
    <w:rsid w:val="006F199E"/>
    <w:rsid w:val="006F1A71"/>
    <w:rsid w:val="006F1A88"/>
    <w:rsid w:val="006F1C1E"/>
    <w:rsid w:val="006F1CC2"/>
    <w:rsid w:val="006F1EF2"/>
    <w:rsid w:val="006F242E"/>
    <w:rsid w:val="006F2AEC"/>
    <w:rsid w:val="006F2B8C"/>
    <w:rsid w:val="006F2C09"/>
    <w:rsid w:val="006F3726"/>
    <w:rsid w:val="006F380D"/>
    <w:rsid w:val="006F4565"/>
    <w:rsid w:val="006F47AF"/>
    <w:rsid w:val="006F484B"/>
    <w:rsid w:val="006F4A05"/>
    <w:rsid w:val="006F4E2C"/>
    <w:rsid w:val="006F4E88"/>
    <w:rsid w:val="006F51D6"/>
    <w:rsid w:val="006F5755"/>
    <w:rsid w:val="006F58B1"/>
    <w:rsid w:val="006F5A7A"/>
    <w:rsid w:val="006F5AA4"/>
    <w:rsid w:val="006F5B71"/>
    <w:rsid w:val="006F5D92"/>
    <w:rsid w:val="006F5E02"/>
    <w:rsid w:val="006F5F02"/>
    <w:rsid w:val="006F62B0"/>
    <w:rsid w:val="006F62CD"/>
    <w:rsid w:val="006F6B4C"/>
    <w:rsid w:val="006F6E50"/>
    <w:rsid w:val="006F732E"/>
    <w:rsid w:val="006F733D"/>
    <w:rsid w:val="006F75AD"/>
    <w:rsid w:val="006F767E"/>
    <w:rsid w:val="006F79F8"/>
    <w:rsid w:val="006F7BD2"/>
    <w:rsid w:val="006F7C9B"/>
    <w:rsid w:val="006F7FA8"/>
    <w:rsid w:val="007003CD"/>
    <w:rsid w:val="007003E4"/>
    <w:rsid w:val="007004CC"/>
    <w:rsid w:val="0070061A"/>
    <w:rsid w:val="007013AE"/>
    <w:rsid w:val="007016B8"/>
    <w:rsid w:val="007016E7"/>
    <w:rsid w:val="00701CA1"/>
    <w:rsid w:val="00701E40"/>
    <w:rsid w:val="0070212F"/>
    <w:rsid w:val="00702219"/>
    <w:rsid w:val="00702961"/>
    <w:rsid w:val="00702E99"/>
    <w:rsid w:val="00702F7D"/>
    <w:rsid w:val="0070325D"/>
    <w:rsid w:val="007038D0"/>
    <w:rsid w:val="00703AF1"/>
    <w:rsid w:val="00703B15"/>
    <w:rsid w:val="007045EA"/>
    <w:rsid w:val="007050E7"/>
    <w:rsid w:val="007054CE"/>
    <w:rsid w:val="00705819"/>
    <w:rsid w:val="007059DF"/>
    <w:rsid w:val="00705CB3"/>
    <w:rsid w:val="007062F5"/>
    <w:rsid w:val="00706758"/>
    <w:rsid w:val="00706786"/>
    <w:rsid w:val="0070692C"/>
    <w:rsid w:val="0070732F"/>
    <w:rsid w:val="00707500"/>
    <w:rsid w:val="0071000D"/>
    <w:rsid w:val="00710606"/>
    <w:rsid w:val="00710684"/>
    <w:rsid w:val="007106E6"/>
    <w:rsid w:val="007107D6"/>
    <w:rsid w:val="00710AC7"/>
    <w:rsid w:val="00710D41"/>
    <w:rsid w:val="00710F3F"/>
    <w:rsid w:val="00710F98"/>
    <w:rsid w:val="00711017"/>
    <w:rsid w:val="0071119C"/>
    <w:rsid w:val="007112A4"/>
    <w:rsid w:val="007114F8"/>
    <w:rsid w:val="00711AE7"/>
    <w:rsid w:val="00711C55"/>
    <w:rsid w:val="0071209D"/>
    <w:rsid w:val="007122DA"/>
    <w:rsid w:val="00712614"/>
    <w:rsid w:val="00712632"/>
    <w:rsid w:val="007126EF"/>
    <w:rsid w:val="00712833"/>
    <w:rsid w:val="00712847"/>
    <w:rsid w:val="007129FD"/>
    <w:rsid w:val="0071352E"/>
    <w:rsid w:val="00713617"/>
    <w:rsid w:val="00713966"/>
    <w:rsid w:val="00713B40"/>
    <w:rsid w:val="00713C71"/>
    <w:rsid w:val="007146A2"/>
    <w:rsid w:val="007146DC"/>
    <w:rsid w:val="00714821"/>
    <w:rsid w:val="00714FBC"/>
    <w:rsid w:val="007151B2"/>
    <w:rsid w:val="00715EE8"/>
    <w:rsid w:val="007165A0"/>
    <w:rsid w:val="007166EA"/>
    <w:rsid w:val="00716D18"/>
    <w:rsid w:val="00716FA2"/>
    <w:rsid w:val="00717399"/>
    <w:rsid w:val="007176C6"/>
    <w:rsid w:val="00717E52"/>
    <w:rsid w:val="00720302"/>
    <w:rsid w:val="00720642"/>
    <w:rsid w:val="007207DC"/>
    <w:rsid w:val="00720931"/>
    <w:rsid w:val="00720B9B"/>
    <w:rsid w:val="00720CC9"/>
    <w:rsid w:val="00720CEC"/>
    <w:rsid w:val="00720F7A"/>
    <w:rsid w:val="00720F96"/>
    <w:rsid w:val="00721080"/>
    <w:rsid w:val="00721223"/>
    <w:rsid w:val="00721376"/>
    <w:rsid w:val="00721814"/>
    <w:rsid w:val="00721E54"/>
    <w:rsid w:val="007223B2"/>
    <w:rsid w:val="00722583"/>
    <w:rsid w:val="007225C5"/>
    <w:rsid w:val="007229BF"/>
    <w:rsid w:val="00722ECA"/>
    <w:rsid w:val="00722FD6"/>
    <w:rsid w:val="00723641"/>
    <w:rsid w:val="00723907"/>
    <w:rsid w:val="00723BC8"/>
    <w:rsid w:val="00723F25"/>
    <w:rsid w:val="0072411E"/>
    <w:rsid w:val="00724236"/>
    <w:rsid w:val="007245B1"/>
    <w:rsid w:val="00724BE9"/>
    <w:rsid w:val="0072541D"/>
    <w:rsid w:val="007258D6"/>
    <w:rsid w:val="007259BE"/>
    <w:rsid w:val="00725A36"/>
    <w:rsid w:val="00725C9A"/>
    <w:rsid w:val="00725F9A"/>
    <w:rsid w:val="00726307"/>
    <w:rsid w:val="00726B4B"/>
    <w:rsid w:val="00726F42"/>
    <w:rsid w:val="00726F9C"/>
    <w:rsid w:val="00726FA6"/>
    <w:rsid w:val="0072750C"/>
    <w:rsid w:val="0072753B"/>
    <w:rsid w:val="0072767B"/>
    <w:rsid w:val="00727A40"/>
    <w:rsid w:val="00727BEE"/>
    <w:rsid w:val="00727C1D"/>
    <w:rsid w:val="0073041F"/>
    <w:rsid w:val="007304AA"/>
    <w:rsid w:val="007308C2"/>
    <w:rsid w:val="00730A93"/>
    <w:rsid w:val="00730D84"/>
    <w:rsid w:val="00730F59"/>
    <w:rsid w:val="00730F6E"/>
    <w:rsid w:val="00731885"/>
    <w:rsid w:val="00731AF1"/>
    <w:rsid w:val="00731B0E"/>
    <w:rsid w:val="00731FE2"/>
    <w:rsid w:val="00731FE6"/>
    <w:rsid w:val="00732193"/>
    <w:rsid w:val="00732994"/>
    <w:rsid w:val="00732AF2"/>
    <w:rsid w:val="00732BFE"/>
    <w:rsid w:val="00732D29"/>
    <w:rsid w:val="00732F02"/>
    <w:rsid w:val="007330D4"/>
    <w:rsid w:val="007334C5"/>
    <w:rsid w:val="00733617"/>
    <w:rsid w:val="0073380A"/>
    <w:rsid w:val="00733B26"/>
    <w:rsid w:val="00733C77"/>
    <w:rsid w:val="007346CF"/>
    <w:rsid w:val="00734E9B"/>
    <w:rsid w:val="007351DB"/>
    <w:rsid w:val="00735E26"/>
    <w:rsid w:val="00735E33"/>
    <w:rsid w:val="0073621E"/>
    <w:rsid w:val="007362BE"/>
    <w:rsid w:val="00736636"/>
    <w:rsid w:val="0073691A"/>
    <w:rsid w:val="00736A35"/>
    <w:rsid w:val="00736A94"/>
    <w:rsid w:val="00736D59"/>
    <w:rsid w:val="00736D82"/>
    <w:rsid w:val="007370DD"/>
    <w:rsid w:val="007371C4"/>
    <w:rsid w:val="0073748A"/>
    <w:rsid w:val="007375B9"/>
    <w:rsid w:val="00737E7B"/>
    <w:rsid w:val="00740B60"/>
    <w:rsid w:val="00740ED4"/>
    <w:rsid w:val="00741612"/>
    <w:rsid w:val="00741BE3"/>
    <w:rsid w:val="00741C64"/>
    <w:rsid w:val="0074244D"/>
    <w:rsid w:val="007424DC"/>
    <w:rsid w:val="00742815"/>
    <w:rsid w:val="0074286F"/>
    <w:rsid w:val="007429B9"/>
    <w:rsid w:val="00742A20"/>
    <w:rsid w:val="00742A30"/>
    <w:rsid w:val="00743131"/>
    <w:rsid w:val="0074329F"/>
    <w:rsid w:val="00743351"/>
    <w:rsid w:val="00743866"/>
    <w:rsid w:val="0074387A"/>
    <w:rsid w:val="00743899"/>
    <w:rsid w:val="00743939"/>
    <w:rsid w:val="00743957"/>
    <w:rsid w:val="00743D3D"/>
    <w:rsid w:val="007440A8"/>
    <w:rsid w:val="00744227"/>
    <w:rsid w:val="007445A4"/>
    <w:rsid w:val="0074461C"/>
    <w:rsid w:val="00744803"/>
    <w:rsid w:val="007452D9"/>
    <w:rsid w:val="00745774"/>
    <w:rsid w:val="007458AC"/>
    <w:rsid w:val="00745AFE"/>
    <w:rsid w:val="007460C4"/>
    <w:rsid w:val="00746288"/>
    <w:rsid w:val="007466B4"/>
    <w:rsid w:val="00746AE4"/>
    <w:rsid w:val="00746B84"/>
    <w:rsid w:val="0074711E"/>
    <w:rsid w:val="00747266"/>
    <w:rsid w:val="0074746E"/>
    <w:rsid w:val="00747740"/>
    <w:rsid w:val="00747748"/>
    <w:rsid w:val="0074787C"/>
    <w:rsid w:val="00747935"/>
    <w:rsid w:val="00747D75"/>
    <w:rsid w:val="00747E42"/>
    <w:rsid w:val="00747EE5"/>
    <w:rsid w:val="00750132"/>
    <w:rsid w:val="00750447"/>
    <w:rsid w:val="00750451"/>
    <w:rsid w:val="00750706"/>
    <w:rsid w:val="00750838"/>
    <w:rsid w:val="007508D2"/>
    <w:rsid w:val="00750A25"/>
    <w:rsid w:val="00750B30"/>
    <w:rsid w:val="00750DCB"/>
    <w:rsid w:val="00750FA5"/>
    <w:rsid w:val="00750FFE"/>
    <w:rsid w:val="00751073"/>
    <w:rsid w:val="00751410"/>
    <w:rsid w:val="00751438"/>
    <w:rsid w:val="007514FB"/>
    <w:rsid w:val="007515E8"/>
    <w:rsid w:val="0075179F"/>
    <w:rsid w:val="007517F4"/>
    <w:rsid w:val="00751EB6"/>
    <w:rsid w:val="0075210B"/>
    <w:rsid w:val="00752509"/>
    <w:rsid w:val="0075294D"/>
    <w:rsid w:val="00752AC6"/>
    <w:rsid w:val="00752C7B"/>
    <w:rsid w:val="00752CB9"/>
    <w:rsid w:val="00752E03"/>
    <w:rsid w:val="00753110"/>
    <w:rsid w:val="007532BD"/>
    <w:rsid w:val="007532DE"/>
    <w:rsid w:val="0075374D"/>
    <w:rsid w:val="00753AE0"/>
    <w:rsid w:val="007540C0"/>
    <w:rsid w:val="007541EA"/>
    <w:rsid w:val="0075424A"/>
    <w:rsid w:val="00754B1A"/>
    <w:rsid w:val="00754CB1"/>
    <w:rsid w:val="00754D52"/>
    <w:rsid w:val="00755135"/>
    <w:rsid w:val="0075517C"/>
    <w:rsid w:val="00755586"/>
    <w:rsid w:val="00755A20"/>
    <w:rsid w:val="00755A46"/>
    <w:rsid w:val="00755B7C"/>
    <w:rsid w:val="00755EA5"/>
    <w:rsid w:val="007569F8"/>
    <w:rsid w:val="00756F12"/>
    <w:rsid w:val="00756FD4"/>
    <w:rsid w:val="00757000"/>
    <w:rsid w:val="007571AE"/>
    <w:rsid w:val="00757253"/>
    <w:rsid w:val="007573F2"/>
    <w:rsid w:val="007577C0"/>
    <w:rsid w:val="00757B43"/>
    <w:rsid w:val="00757B9A"/>
    <w:rsid w:val="00757C1B"/>
    <w:rsid w:val="00757C66"/>
    <w:rsid w:val="00760108"/>
    <w:rsid w:val="007601DD"/>
    <w:rsid w:val="007601FF"/>
    <w:rsid w:val="007603CD"/>
    <w:rsid w:val="00760412"/>
    <w:rsid w:val="00760A9E"/>
    <w:rsid w:val="00760B92"/>
    <w:rsid w:val="0076164F"/>
    <w:rsid w:val="0076167C"/>
    <w:rsid w:val="007618C4"/>
    <w:rsid w:val="00761C06"/>
    <w:rsid w:val="00761D0C"/>
    <w:rsid w:val="00761D17"/>
    <w:rsid w:val="00762400"/>
    <w:rsid w:val="00762611"/>
    <w:rsid w:val="007626D9"/>
    <w:rsid w:val="0076272B"/>
    <w:rsid w:val="007627D3"/>
    <w:rsid w:val="007630F9"/>
    <w:rsid w:val="00763492"/>
    <w:rsid w:val="0076374F"/>
    <w:rsid w:val="00763BD0"/>
    <w:rsid w:val="00763C13"/>
    <w:rsid w:val="00763E74"/>
    <w:rsid w:val="0076406E"/>
    <w:rsid w:val="0076462E"/>
    <w:rsid w:val="0076465E"/>
    <w:rsid w:val="00764882"/>
    <w:rsid w:val="007648E4"/>
    <w:rsid w:val="0076493A"/>
    <w:rsid w:val="0076520A"/>
    <w:rsid w:val="00765969"/>
    <w:rsid w:val="00765F3C"/>
    <w:rsid w:val="0076674E"/>
    <w:rsid w:val="00766923"/>
    <w:rsid w:val="00766E60"/>
    <w:rsid w:val="00770112"/>
    <w:rsid w:val="007705AF"/>
    <w:rsid w:val="0077067C"/>
    <w:rsid w:val="007707A2"/>
    <w:rsid w:val="007709DD"/>
    <w:rsid w:val="00771030"/>
    <w:rsid w:val="007714B0"/>
    <w:rsid w:val="0077153D"/>
    <w:rsid w:val="00771896"/>
    <w:rsid w:val="007720BC"/>
    <w:rsid w:val="00772546"/>
    <w:rsid w:val="00772AA9"/>
    <w:rsid w:val="00772C9F"/>
    <w:rsid w:val="00772CCF"/>
    <w:rsid w:val="00772CE6"/>
    <w:rsid w:val="00772D8E"/>
    <w:rsid w:val="00772F4E"/>
    <w:rsid w:val="00773328"/>
    <w:rsid w:val="00773828"/>
    <w:rsid w:val="00773864"/>
    <w:rsid w:val="0077398B"/>
    <w:rsid w:val="00773A50"/>
    <w:rsid w:val="00773AE4"/>
    <w:rsid w:val="00773B35"/>
    <w:rsid w:val="00774173"/>
    <w:rsid w:val="0077426A"/>
    <w:rsid w:val="007745BA"/>
    <w:rsid w:val="007747E2"/>
    <w:rsid w:val="00774888"/>
    <w:rsid w:val="00774AA0"/>
    <w:rsid w:val="00774C73"/>
    <w:rsid w:val="00775959"/>
    <w:rsid w:val="00775A8C"/>
    <w:rsid w:val="007765B3"/>
    <w:rsid w:val="0077682C"/>
    <w:rsid w:val="007768B6"/>
    <w:rsid w:val="00776A9B"/>
    <w:rsid w:val="00776BBB"/>
    <w:rsid w:val="00776D5E"/>
    <w:rsid w:val="007775E0"/>
    <w:rsid w:val="0077762A"/>
    <w:rsid w:val="00777718"/>
    <w:rsid w:val="00777DC9"/>
    <w:rsid w:val="00777E6A"/>
    <w:rsid w:val="00777FDB"/>
    <w:rsid w:val="00780038"/>
    <w:rsid w:val="00780290"/>
    <w:rsid w:val="007803D7"/>
    <w:rsid w:val="007807CD"/>
    <w:rsid w:val="007815BB"/>
    <w:rsid w:val="00781A11"/>
    <w:rsid w:val="00781B24"/>
    <w:rsid w:val="00781CBD"/>
    <w:rsid w:val="00781D1B"/>
    <w:rsid w:val="00781DA2"/>
    <w:rsid w:val="00782749"/>
    <w:rsid w:val="00782AF5"/>
    <w:rsid w:val="00782CB2"/>
    <w:rsid w:val="00782FBE"/>
    <w:rsid w:val="007831F4"/>
    <w:rsid w:val="00783416"/>
    <w:rsid w:val="0078362B"/>
    <w:rsid w:val="007837DD"/>
    <w:rsid w:val="00783AC6"/>
    <w:rsid w:val="00783CA6"/>
    <w:rsid w:val="00783D34"/>
    <w:rsid w:val="00783FCC"/>
    <w:rsid w:val="00784051"/>
    <w:rsid w:val="00784245"/>
    <w:rsid w:val="0078471E"/>
    <w:rsid w:val="0078474E"/>
    <w:rsid w:val="00784C7B"/>
    <w:rsid w:val="00784DBC"/>
    <w:rsid w:val="00784E5A"/>
    <w:rsid w:val="00785921"/>
    <w:rsid w:val="0078599D"/>
    <w:rsid w:val="00785A57"/>
    <w:rsid w:val="007860AC"/>
    <w:rsid w:val="007860DD"/>
    <w:rsid w:val="00786117"/>
    <w:rsid w:val="007862E9"/>
    <w:rsid w:val="007867FD"/>
    <w:rsid w:val="00786A4B"/>
    <w:rsid w:val="00786AD5"/>
    <w:rsid w:val="00786ADB"/>
    <w:rsid w:val="00787318"/>
    <w:rsid w:val="00787616"/>
    <w:rsid w:val="00787986"/>
    <w:rsid w:val="00787A0B"/>
    <w:rsid w:val="00787A19"/>
    <w:rsid w:val="007903E4"/>
    <w:rsid w:val="00790558"/>
    <w:rsid w:val="00790672"/>
    <w:rsid w:val="00790935"/>
    <w:rsid w:val="0079109E"/>
    <w:rsid w:val="007910C6"/>
    <w:rsid w:val="007912FB"/>
    <w:rsid w:val="00791321"/>
    <w:rsid w:val="00791336"/>
    <w:rsid w:val="007914E5"/>
    <w:rsid w:val="00791BF9"/>
    <w:rsid w:val="00791E05"/>
    <w:rsid w:val="00791ED0"/>
    <w:rsid w:val="00792041"/>
    <w:rsid w:val="007922A0"/>
    <w:rsid w:val="007923C5"/>
    <w:rsid w:val="00792497"/>
    <w:rsid w:val="00792E1A"/>
    <w:rsid w:val="00793067"/>
    <w:rsid w:val="007931F5"/>
    <w:rsid w:val="007934B7"/>
    <w:rsid w:val="007934BC"/>
    <w:rsid w:val="007935A6"/>
    <w:rsid w:val="0079364F"/>
    <w:rsid w:val="00793A39"/>
    <w:rsid w:val="007943D2"/>
    <w:rsid w:val="00794592"/>
    <w:rsid w:val="00794EEC"/>
    <w:rsid w:val="00794FB1"/>
    <w:rsid w:val="00794FC0"/>
    <w:rsid w:val="00795347"/>
    <w:rsid w:val="0079537C"/>
    <w:rsid w:val="007956C9"/>
    <w:rsid w:val="0079578C"/>
    <w:rsid w:val="007957A6"/>
    <w:rsid w:val="00795A61"/>
    <w:rsid w:val="00795B15"/>
    <w:rsid w:val="007960EE"/>
    <w:rsid w:val="0079621A"/>
    <w:rsid w:val="007963E0"/>
    <w:rsid w:val="007966A6"/>
    <w:rsid w:val="00796DC5"/>
    <w:rsid w:val="0079756B"/>
    <w:rsid w:val="00797629"/>
    <w:rsid w:val="00797959"/>
    <w:rsid w:val="00797F40"/>
    <w:rsid w:val="007A000D"/>
    <w:rsid w:val="007A005C"/>
    <w:rsid w:val="007A027D"/>
    <w:rsid w:val="007A039F"/>
    <w:rsid w:val="007A0420"/>
    <w:rsid w:val="007A05B2"/>
    <w:rsid w:val="007A079C"/>
    <w:rsid w:val="007A07FB"/>
    <w:rsid w:val="007A099B"/>
    <w:rsid w:val="007A0A6A"/>
    <w:rsid w:val="007A0A6D"/>
    <w:rsid w:val="007A0FE0"/>
    <w:rsid w:val="007A1639"/>
    <w:rsid w:val="007A1D4A"/>
    <w:rsid w:val="007A200F"/>
    <w:rsid w:val="007A23BC"/>
    <w:rsid w:val="007A2699"/>
    <w:rsid w:val="007A272C"/>
    <w:rsid w:val="007A288A"/>
    <w:rsid w:val="007A2B03"/>
    <w:rsid w:val="007A2BE9"/>
    <w:rsid w:val="007A2F2A"/>
    <w:rsid w:val="007A3024"/>
    <w:rsid w:val="007A3186"/>
    <w:rsid w:val="007A364C"/>
    <w:rsid w:val="007A3828"/>
    <w:rsid w:val="007A454A"/>
    <w:rsid w:val="007A47F7"/>
    <w:rsid w:val="007A4B34"/>
    <w:rsid w:val="007A4BED"/>
    <w:rsid w:val="007A4C5B"/>
    <w:rsid w:val="007A4F72"/>
    <w:rsid w:val="007A506C"/>
    <w:rsid w:val="007A5AAB"/>
    <w:rsid w:val="007A5BC6"/>
    <w:rsid w:val="007A5D62"/>
    <w:rsid w:val="007A5E4F"/>
    <w:rsid w:val="007A6131"/>
    <w:rsid w:val="007A61FA"/>
    <w:rsid w:val="007A7186"/>
    <w:rsid w:val="007A75A4"/>
    <w:rsid w:val="007A77D1"/>
    <w:rsid w:val="007B0091"/>
    <w:rsid w:val="007B00B3"/>
    <w:rsid w:val="007B028D"/>
    <w:rsid w:val="007B0813"/>
    <w:rsid w:val="007B093C"/>
    <w:rsid w:val="007B09B2"/>
    <w:rsid w:val="007B0B92"/>
    <w:rsid w:val="007B0C18"/>
    <w:rsid w:val="007B0ECD"/>
    <w:rsid w:val="007B13AB"/>
    <w:rsid w:val="007B18EA"/>
    <w:rsid w:val="007B191A"/>
    <w:rsid w:val="007B1997"/>
    <w:rsid w:val="007B1C2F"/>
    <w:rsid w:val="007B1F0E"/>
    <w:rsid w:val="007B2065"/>
    <w:rsid w:val="007B2888"/>
    <w:rsid w:val="007B298E"/>
    <w:rsid w:val="007B2BA3"/>
    <w:rsid w:val="007B2F0C"/>
    <w:rsid w:val="007B2FD5"/>
    <w:rsid w:val="007B3FCA"/>
    <w:rsid w:val="007B4077"/>
    <w:rsid w:val="007B42B1"/>
    <w:rsid w:val="007B43D5"/>
    <w:rsid w:val="007B440D"/>
    <w:rsid w:val="007B47FF"/>
    <w:rsid w:val="007B4A46"/>
    <w:rsid w:val="007B4CA4"/>
    <w:rsid w:val="007B4E32"/>
    <w:rsid w:val="007B5394"/>
    <w:rsid w:val="007B53E7"/>
    <w:rsid w:val="007B5637"/>
    <w:rsid w:val="007B5694"/>
    <w:rsid w:val="007B586A"/>
    <w:rsid w:val="007B58B9"/>
    <w:rsid w:val="007B5A48"/>
    <w:rsid w:val="007B5A50"/>
    <w:rsid w:val="007B660B"/>
    <w:rsid w:val="007B68D5"/>
    <w:rsid w:val="007B694E"/>
    <w:rsid w:val="007B6B02"/>
    <w:rsid w:val="007B6FE3"/>
    <w:rsid w:val="007B70D4"/>
    <w:rsid w:val="007B7105"/>
    <w:rsid w:val="007B771E"/>
    <w:rsid w:val="007C0067"/>
    <w:rsid w:val="007C051F"/>
    <w:rsid w:val="007C0A2E"/>
    <w:rsid w:val="007C0D09"/>
    <w:rsid w:val="007C0EDB"/>
    <w:rsid w:val="007C10DC"/>
    <w:rsid w:val="007C1255"/>
    <w:rsid w:val="007C16D7"/>
    <w:rsid w:val="007C186F"/>
    <w:rsid w:val="007C18DB"/>
    <w:rsid w:val="007C1A9C"/>
    <w:rsid w:val="007C1EC0"/>
    <w:rsid w:val="007C1F3F"/>
    <w:rsid w:val="007C210D"/>
    <w:rsid w:val="007C2159"/>
    <w:rsid w:val="007C237A"/>
    <w:rsid w:val="007C24E4"/>
    <w:rsid w:val="007C2B92"/>
    <w:rsid w:val="007C2B96"/>
    <w:rsid w:val="007C2C8D"/>
    <w:rsid w:val="007C31CB"/>
    <w:rsid w:val="007C373A"/>
    <w:rsid w:val="007C3937"/>
    <w:rsid w:val="007C3BBA"/>
    <w:rsid w:val="007C3C2A"/>
    <w:rsid w:val="007C42F4"/>
    <w:rsid w:val="007C5209"/>
    <w:rsid w:val="007C551C"/>
    <w:rsid w:val="007C5AD5"/>
    <w:rsid w:val="007C5D3C"/>
    <w:rsid w:val="007C6099"/>
    <w:rsid w:val="007C658B"/>
    <w:rsid w:val="007C6740"/>
    <w:rsid w:val="007C68C3"/>
    <w:rsid w:val="007C6B13"/>
    <w:rsid w:val="007C6CC0"/>
    <w:rsid w:val="007C6DF0"/>
    <w:rsid w:val="007C6F20"/>
    <w:rsid w:val="007C6FD5"/>
    <w:rsid w:val="007C7222"/>
    <w:rsid w:val="007C734D"/>
    <w:rsid w:val="007C7448"/>
    <w:rsid w:val="007C7554"/>
    <w:rsid w:val="007C769F"/>
    <w:rsid w:val="007C76D2"/>
    <w:rsid w:val="007C775D"/>
    <w:rsid w:val="007C781F"/>
    <w:rsid w:val="007C7AAD"/>
    <w:rsid w:val="007D01D5"/>
    <w:rsid w:val="007D0A23"/>
    <w:rsid w:val="007D0CEA"/>
    <w:rsid w:val="007D0D2A"/>
    <w:rsid w:val="007D10E0"/>
    <w:rsid w:val="007D1162"/>
    <w:rsid w:val="007D12F8"/>
    <w:rsid w:val="007D1510"/>
    <w:rsid w:val="007D279B"/>
    <w:rsid w:val="007D2AD1"/>
    <w:rsid w:val="007D32CB"/>
    <w:rsid w:val="007D36FC"/>
    <w:rsid w:val="007D3B60"/>
    <w:rsid w:val="007D481E"/>
    <w:rsid w:val="007D54F4"/>
    <w:rsid w:val="007D5851"/>
    <w:rsid w:val="007D5C27"/>
    <w:rsid w:val="007D5C3F"/>
    <w:rsid w:val="007D612B"/>
    <w:rsid w:val="007D6A95"/>
    <w:rsid w:val="007D6BEB"/>
    <w:rsid w:val="007D744A"/>
    <w:rsid w:val="007D78FE"/>
    <w:rsid w:val="007D7A6E"/>
    <w:rsid w:val="007E0018"/>
    <w:rsid w:val="007E05BA"/>
    <w:rsid w:val="007E0B1C"/>
    <w:rsid w:val="007E0BD6"/>
    <w:rsid w:val="007E144C"/>
    <w:rsid w:val="007E1764"/>
    <w:rsid w:val="007E189E"/>
    <w:rsid w:val="007E18D0"/>
    <w:rsid w:val="007E1BE7"/>
    <w:rsid w:val="007E1E6B"/>
    <w:rsid w:val="007E2066"/>
    <w:rsid w:val="007E25F7"/>
    <w:rsid w:val="007E2E43"/>
    <w:rsid w:val="007E3103"/>
    <w:rsid w:val="007E310B"/>
    <w:rsid w:val="007E3B47"/>
    <w:rsid w:val="007E3D0B"/>
    <w:rsid w:val="007E3E82"/>
    <w:rsid w:val="007E40E2"/>
    <w:rsid w:val="007E44D4"/>
    <w:rsid w:val="007E45F7"/>
    <w:rsid w:val="007E45F8"/>
    <w:rsid w:val="007E47A3"/>
    <w:rsid w:val="007E47EF"/>
    <w:rsid w:val="007E49F8"/>
    <w:rsid w:val="007E4A0A"/>
    <w:rsid w:val="007E4C79"/>
    <w:rsid w:val="007E544A"/>
    <w:rsid w:val="007E558D"/>
    <w:rsid w:val="007E57B4"/>
    <w:rsid w:val="007E5817"/>
    <w:rsid w:val="007E5903"/>
    <w:rsid w:val="007E5BC0"/>
    <w:rsid w:val="007E5CA2"/>
    <w:rsid w:val="007E61CC"/>
    <w:rsid w:val="007E649B"/>
    <w:rsid w:val="007E6547"/>
    <w:rsid w:val="007E6A8A"/>
    <w:rsid w:val="007E6BE3"/>
    <w:rsid w:val="007E6BF9"/>
    <w:rsid w:val="007E710F"/>
    <w:rsid w:val="007E71B5"/>
    <w:rsid w:val="007E73AA"/>
    <w:rsid w:val="007E743D"/>
    <w:rsid w:val="007E7566"/>
    <w:rsid w:val="007E76C1"/>
    <w:rsid w:val="007E79A6"/>
    <w:rsid w:val="007F03D1"/>
    <w:rsid w:val="007F05E1"/>
    <w:rsid w:val="007F08D2"/>
    <w:rsid w:val="007F11BC"/>
    <w:rsid w:val="007F13A5"/>
    <w:rsid w:val="007F161F"/>
    <w:rsid w:val="007F165D"/>
    <w:rsid w:val="007F188F"/>
    <w:rsid w:val="007F18C1"/>
    <w:rsid w:val="007F18F9"/>
    <w:rsid w:val="007F1A17"/>
    <w:rsid w:val="007F1B8F"/>
    <w:rsid w:val="007F22C6"/>
    <w:rsid w:val="007F2E59"/>
    <w:rsid w:val="007F2FA9"/>
    <w:rsid w:val="007F3D7A"/>
    <w:rsid w:val="007F3ED2"/>
    <w:rsid w:val="007F4616"/>
    <w:rsid w:val="007F4826"/>
    <w:rsid w:val="007F4922"/>
    <w:rsid w:val="007F4A38"/>
    <w:rsid w:val="007F4B19"/>
    <w:rsid w:val="007F4BAF"/>
    <w:rsid w:val="007F4D65"/>
    <w:rsid w:val="007F4E09"/>
    <w:rsid w:val="007F518B"/>
    <w:rsid w:val="007F56B6"/>
    <w:rsid w:val="007F58FD"/>
    <w:rsid w:val="007F5919"/>
    <w:rsid w:val="007F592B"/>
    <w:rsid w:val="007F59BE"/>
    <w:rsid w:val="007F59C4"/>
    <w:rsid w:val="007F5EE7"/>
    <w:rsid w:val="007F6299"/>
    <w:rsid w:val="007F62CF"/>
    <w:rsid w:val="007F64C5"/>
    <w:rsid w:val="007F6818"/>
    <w:rsid w:val="007F6994"/>
    <w:rsid w:val="007F69F0"/>
    <w:rsid w:val="007F6EE8"/>
    <w:rsid w:val="007F7BBF"/>
    <w:rsid w:val="007F7BFD"/>
    <w:rsid w:val="007F7FCA"/>
    <w:rsid w:val="00801217"/>
    <w:rsid w:val="008012EE"/>
    <w:rsid w:val="00801C61"/>
    <w:rsid w:val="00801EE3"/>
    <w:rsid w:val="0080235A"/>
    <w:rsid w:val="008023D7"/>
    <w:rsid w:val="008027D0"/>
    <w:rsid w:val="00802852"/>
    <w:rsid w:val="008029DC"/>
    <w:rsid w:val="00802E35"/>
    <w:rsid w:val="00802EEF"/>
    <w:rsid w:val="008033BD"/>
    <w:rsid w:val="00803483"/>
    <w:rsid w:val="0080351C"/>
    <w:rsid w:val="00803561"/>
    <w:rsid w:val="00803633"/>
    <w:rsid w:val="008036BD"/>
    <w:rsid w:val="008037E7"/>
    <w:rsid w:val="00803C80"/>
    <w:rsid w:val="00803FBC"/>
    <w:rsid w:val="008059DE"/>
    <w:rsid w:val="00805AF0"/>
    <w:rsid w:val="008060B9"/>
    <w:rsid w:val="00806242"/>
    <w:rsid w:val="0080636E"/>
    <w:rsid w:val="00806375"/>
    <w:rsid w:val="0080659A"/>
    <w:rsid w:val="0080672A"/>
    <w:rsid w:val="008073D8"/>
    <w:rsid w:val="008075F1"/>
    <w:rsid w:val="00807F0F"/>
    <w:rsid w:val="0081081F"/>
    <w:rsid w:val="008109D6"/>
    <w:rsid w:val="0081212D"/>
    <w:rsid w:val="0081223D"/>
    <w:rsid w:val="008130FB"/>
    <w:rsid w:val="00813354"/>
    <w:rsid w:val="0081344F"/>
    <w:rsid w:val="00813527"/>
    <w:rsid w:val="008135F0"/>
    <w:rsid w:val="00813744"/>
    <w:rsid w:val="00813B1C"/>
    <w:rsid w:val="00813D34"/>
    <w:rsid w:val="00814544"/>
    <w:rsid w:val="00814B2C"/>
    <w:rsid w:val="00814C24"/>
    <w:rsid w:val="00814CD7"/>
    <w:rsid w:val="00814DDE"/>
    <w:rsid w:val="00814F69"/>
    <w:rsid w:val="00815589"/>
    <w:rsid w:val="008155A2"/>
    <w:rsid w:val="00815801"/>
    <w:rsid w:val="00815957"/>
    <w:rsid w:val="00815965"/>
    <w:rsid w:val="00815A11"/>
    <w:rsid w:val="00815C14"/>
    <w:rsid w:val="00815C60"/>
    <w:rsid w:val="00815C7A"/>
    <w:rsid w:val="00815D25"/>
    <w:rsid w:val="0081607E"/>
    <w:rsid w:val="0081608E"/>
    <w:rsid w:val="008162B2"/>
    <w:rsid w:val="008163CD"/>
    <w:rsid w:val="00816569"/>
    <w:rsid w:val="00816686"/>
    <w:rsid w:val="00816FB9"/>
    <w:rsid w:val="00817535"/>
    <w:rsid w:val="00817BBB"/>
    <w:rsid w:val="00817C85"/>
    <w:rsid w:val="00817D5D"/>
    <w:rsid w:val="00817F4D"/>
    <w:rsid w:val="00817FA5"/>
    <w:rsid w:val="008207C4"/>
    <w:rsid w:val="00820AB9"/>
    <w:rsid w:val="00820E1E"/>
    <w:rsid w:val="008211CF"/>
    <w:rsid w:val="008215AE"/>
    <w:rsid w:val="00821864"/>
    <w:rsid w:val="00821F92"/>
    <w:rsid w:val="008220FB"/>
    <w:rsid w:val="00822FBC"/>
    <w:rsid w:val="0082356C"/>
    <w:rsid w:val="00823BCD"/>
    <w:rsid w:val="00823D2A"/>
    <w:rsid w:val="00823FC8"/>
    <w:rsid w:val="008247B2"/>
    <w:rsid w:val="008248F2"/>
    <w:rsid w:val="00824A15"/>
    <w:rsid w:val="00824A69"/>
    <w:rsid w:val="00824B87"/>
    <w:rsid w:val="00824E0D"/>
    <w:rsid w:val="008258D3"/>
    <w:rsid w:val="008259C0"/>
    <w:rsid w:val="00825B89"/>
    <w:rsid w:val="00825D55"/>
    <w:rsid w:val="00825E1E"/>
    <w:rsid w:val="00825F39"/>
    <w:rsid w:val="0082600B"/>
    <w:rsid w:val="00826197"/>
    <w:rsid w:val="00826451"/>
    <w:rsid w:val="008264B2"/>
    <w:rsid w:val="0082696E"/>
    <w:rsid w:val="00826C5A"/>
    <w:rsid w:val="00826FBA"/>
    <w:rsid w:val="0082714A"/>
    <w:rsid w:val="00827398"/>
    <w:rsid w:val="00827432"/>
    <w:rsid w:val="0082779E"/>
    <w:rsid w:val="008278DB"/>
    <w:rsid w:val="008278F5"/>
    <w:rsid w:val="00827C5B"/>
    <w:rsid w:val="00827E55"/>
    <w:rsid w:val="00827EF3"/>
    <w:rsid w:val="00830110"/>
    <w:rsid w:val="008305FD"/>
    <w:rsid w:val="008306FE"/>
    <w:rsid w:val="008307BF"/>
    <w:rsid w:val="0083089D"/>
    <w:rsid w:val="00830BBD"/>
    <w:rsid w:val="00830DB0"/>
    <w:rsid w:val="00830E02"/>
    <w:rsid w:val="00831174"/>
    <w:rsid w:val="008315E4"/>
    <w:rsid w:val="00831640"/>
    <w:rsid w:val="0083168D"/>
    <w:rsid w:val="008317D5"/>
    <w:rsid w:val="008317FD"/>
    <w:rsid w:val="00832120"/>
    <w:rsid w:val="008325AD"/>
    <w:rsid w:val="00832936"/>
    <w:rsid w:val="00832E6B"/>
    <w:rsid w:val="00832EC4"/>
    <w:rsid w:val="00832F15"/>
    <w:rsid w:val="00833222"/>
    <w:rsid w:val="008335AE"/>
    <w:rsid w:val="00833AE7"/>
    <w:rsid w:val="00833FA9"/>
    <w:rsid w:val="00833FB9"/>
    <w:rsid w:val="008341A1"/>
    <w:rsid w:val="00834674"/>
    <w:rsid w:val="008349B9"/>
    <w:rsid w:val="00834B69"/>
    <w:rsid w:val="00834F37"/>
    <w:rsid w:val="00835011"/>
    <w:rsid w:val="00835079"/>
    <w:rsid w:val="008354E2"/>
    <w:rsid w:val="0083551C"/>
    <w:rsid w:val="00835650"/>
    <w:rsid w:val="008359B8"/>
    <w:rsid w:val="00835F22"/>
    <w:rsid w:val="008360C9"/>
    <w:rsid w:val="00836689"/>
    <w:rsid w:val="00837258"/>
    <w:rsid w:val="0083752A"/>
    <w:rsid w:val="008376A3"/>
    <w:rsid w:val="00837887"/>
    <w:rsid w:val="00837A19"/>
    <w:rsid w:val="00837E83"/>
    <w:rsid w:val="00840206"/>
    <w:rsid w:val="00840AFE"/>
    <w:rsid w:val="00840B67"/>
    <w:rsid w:val="0084106A"/>
    <w:rsid w:val="00841078"/>
    <w:rsid w:val="0084196F"/>
    <w:rsid w:val="0084197B"/>
    <w:rsid w:val="00841ED8"/>
    <w:rsid w:val="00841FA3"/>
    <w:rsid w:val="00841FE5"/>
    <w:rsid w:val="00842CAA"/>
    <w:rsid w:val="00843744"/>
    <w:rsid w:val="0084382C"/>
    <w:rsid w:val="00843C5D"/>
    <w:rsid w:val="00843CBE"/>
    <w:rsid w:val="00843D02"/>
    <w:rsid w:val="00843ED6"/>
    <w:rsid w:val="00843F70"/>
    <w:rsid w:val="008446CE"/>
    <w:rsid w:val="008448A1"/>
    <w:rsid w:val="00844BB4"/>
    <w:rsid w:val="0084505C"/>
    <w:rsid w:val="008454B4"/>
    <w:rsid w:val="00845768"/>
    <w:rsid w:val="00845E88"/>
    <w:rsid w:val="0084611D"/>
    <w:rsid w:val="00846125"/>
    <w:rsid w:val="00846C17"/>
    <w:rsid w:val="00846D0C"/>
    <w:rsid w:val="00846FFD"/>
    <w:rsid w:val="0084740F"/>
    <w:rsid w:val="00847986"/>
    <w:rsid w:val="00847E60"/>
    <w:rsid w:val="00847E8F"/>
    <w:rsid w:val="00847F42"/>
    <w:rsid w:val="00850052"/>
    <w:rsid w:val="00850530"/>
    <w:rsid w:val="0085066C"/>
    <w:rsid w:val="00850697"/>
    <w:rsid w:val="00850AC1"/>
    <w:rsid w:val="0085119E"/>
    <w:rsid w:val="00851234"/>
    <w:rsid w:val="008517C2"/>
    <w:rsid w:val="008519D7"/>
    <w:rsid w:val="00851AC1"/>
    <w:rsid w:val="00851B7C"/>
    <w:rsid w:val="00851EB3"/>
    <w:rsid w:val="00851FD4"/>
    <w:rsid w:val="008521E9"/>
    <w:rsid w:val="008526E1"/>
    <w:rsid w:val="008526F4"/>
    <w:rsid w:val="008527A1"/>
    <w:rsid w:val="00852C67"/>
    <w:rsid w:val="00852F82"/>
    <w:rsid w:val="0085321D"/>
    <w:rsid w:val="008533D6"/>
    <w:rsid w:val="008534FE"/>
    <w:rsid w:val="0085359B"/>
    <w:rsid w:val="00853AF1"/>
    <w:rsid w:val="00853BCC"/>
    <w:rsid w:val="0085456B"/>
    <w:rsid w:val="0085466D"/>
    <w:rsid w:val="00854B0B"/>
    <w:rsid w:val="00854B55"/>
    <w:rsid w:val="00854FB5"/>
    <w:rsid w:val="0085538A"/>
    <w:rsid w:val="00855400"/>
    <w:rsid w:val="00855569"/>
    <w:rsid w:val="00855A7F"/>
    <w:rsid w:val="0085621D"/>
    <w:rsid w:val="00856460"/>
    <w:rsid w:val="00856654"/>
    <w:rsid w:val="00856D46"/>
    <w:rsid w:val="00856FC6"/>
    <w:rsid w:val="008572C8"/>
    <w:rsid w:val="00857A4A"/>
    <w:rsid w:val="00857AE9"/>
    <w:rsid w:val="00857D11"/>
    <w:rsid w:val="00857FAE"/>
    <w:rsid w:val="0086030B"/>
    <w:rsid w:val="00860354"/>
    <w:rsid w:val="008604E4"/>
    <w:rsid w:val="008606DC"/>
    <w:rsid w:val="008609C1"/>
    <w:rsid w:val="00860CE0"/>
    <w:rsid w:val="0086123A"/>
    <w:rsid w:val="0086131D"/>
    <w:rsid w:val="008613FB"/>
    <w:rsid w:val="008615FF"/>
    <w:rsid w:val="00861E73"/>
    <w:rsid w:val="0086224C"/>
    <w:rsid w:val="0086258E"/>
    <w:rsid w:val="008627D7"/>
    <w:rsid w:val="00862EDD"/>
    <w:rsid w:val="0086344A"/>
    <w:rsid w:val="008636B5"/>
    <w:rsid w:val="00863879"/>
    <w:rsid w:val="00863A93"/>
    <w:rsid w:val="008644BF"/>
    <w:rsid w:val="00864C8A"/>
    <w:rsid w:val="00864F6D"/>
    <w:rsid w:val="0086584E"/>
    <w:rsid w:val="00865914"/>
    <w:rsid w:val="00865D29"/>
    <w:rsid w:val="00866324"/>
    <w:rsid w:val="0086698B"/>
    <w:rsid w:val="008669AC"/>
    <w:rsid w:val="00866CF3"/>
    <w:rsid w:val="00866F9D"/>
    <w:rsid w:val="008670D6"/>
    <w:rsid w:val="00867965"/>
    <w:rsid w:val="00867ACC"/>
    <w:rsid w:val="00867C2D"/>
    <w:rsid w:val="00867E45"/>
    <w:rsid w:val="008706BB"/>
    <w:rsid w:val="008708A8"/>
    <w:rsid w:val="0087098D"/>
    <w:rsid w:val="00870C33"/>
    <w:rsid w:val="00870D44"/>
    <w:rsid w:val="00870D9D"/>
    <w:rsid w:val="00870EC1"/>
    <w:rsid w:val="008710D8"/>
    <w:rsid w:val="008711B0"/>
    <w:rsid w:val="0087122E"/>
    <w:rsid w:val="00871283"/>
    <w:rsid w:val="008713A3"/>
    <w:rsid w:val="00871557"/>
    <w:rsid w:val="0087195F"/>
    <w:rsid w:val="00871AC8"/>
    <w:rsid w:val="00871C28"/>
    <w:rsid w:val="00871EFE"/>
    <w:rsid w:val="00872058"/>
    <w:rsid w:val="008723CB"/>
    <w:rsid w:val="00872560"/>
    <w:rsid w:val="00872CBD"/>
    <w:rsid w:val="00872FD1"/>
    <w:rsid w:val="00873063"/>
    <w:rsid w:val="00873426"/>
    <w:rsid w:val="00873614"/>
    <w:rsid w:val="00873709"/>
    <w:rsid w:val="00873E54"/>
    <w:rsid w:val="00874365"/>
    <w:rsid w:val="008743CB"/>
    <w:rsid w:val="00874407"/>
    <w:rsid w:val="00874440"/>
    <w:rsid w:val="008748A5"/>
    <w:rsid w:val="008748C6"/>
    <w:rsid w:val="00874A18"/>
    <w:rsid w:val="00874CA2"/>
    <w:rsid w:val="008751E3"/>
    <w:rsid w:val="00875948"/>
    <w:rsid w:val="008759B4"/>
    <w:rsid w:val="00875A65"/>
    <w:rsid w:val="00875B6E"/>
    <w:rsid w:val="0087607C"/>
    <w:rsid w:val="008761CB"/>
    <w:rsid w:val="0087683B"/>
    <w:rsid w:val="00876BE5"/>
    <w:rsid w:val="00876D0C"/>
    <w:rsid w:val="00876EA2"/>
    <w:rsid w:val="00877491"/>
    <w:rsid w:val="00877B3A"/>
    <w:rsid w:val="00877D17"/>
    <w:rsid w:val="008800D2"/>
    <w:rsid w:val="00880685"/>
    <w:rsid w:val="00880750"/>
    <w:rsid w:val="00880820"/>
    <w:rsid w:val="00880B10"/>
    <w:rsid w:val="00880DAD"/>
    <w:rsid w:val="00880ED5"/>
    <w:rsid w:val="0088118D"/>
    <w:rsid w:val="00881341"/>
    <w:rsid w:val="00881512"/>
    <w:rsid w:val="008816B7"/>
    <w:rsid w:val="00881BBE"/>
    <w:rsid w:val="00881E67"/>
    <w:rsid w:val="0088209E"/>
    <w:rsid w:val="008821A2"/>
    <w:rsid w:val="00882B09"/>
    <w:rsid w:val="00882B7E"/>
    <w:rsid w:val="00882C01"/>
    <w:rsid w:val="00882DA2"/>
    <w:rsid w:val="0088328A"/>
    <w:rsid w:val="0088335F"/>
    <w:rsid w:val="0088366D"/>
    <w:rsid w:val="00883A65"/>
    <w:rsid w:val="00884082"/>
    <w:rsid w:val="00884143"/>
    <w:rsid w:val="00884D2B"/>
    <w:rsid w:val="00884DAC"/>
    <w:rsid w:val="00885410"/>
    <w:rsid w:val="008854AB"/>
    <w:rsid w:val="008857E7"/>
    <w:rsid w:val="00886030"/>
    <w:rsid w:val="0088633D"/>
    <w:rsid w:val="0088662B"/>
    <w:rsid w:val="00886AFB"/>
    <w:rsid w:val="00886F71"/>
    <w:rsid w:val="00887029"/>
    <w:rsid w:val="00887280"/>
    <w:rsid w:val="0088751B"/>
    <w:rsid w:val="00890004"/>
    <w:rsid w:val="008901D9"/>
    <w:rsid w:val="008905F3"/>
    <w:rsid w:val="00890902"/>
    <w:rsid w:val="00890B1C"/>
    <w:rsid w:val="00890FED"/>
    <w:rsid w:val="008912C9"/>
    <w:rsid w:val="0089194D"/>
    <w:rsid w:val="00891A94"/>
    <w:rsid w:val="008921CF"/>
    <w:rsid w:val="0089275A"/>
    <w:rsid w:val="00892BB8"/>
    <w:rsid w:val="00892D2C"/>
    <w:rsid w:val="00892F55"/>
    <w:rsid w:val="00892F6F"/>
    <w:rsid w:val="00893979"/>
    <w:rsid w:val="00893D28"/>
    <w:rsid w:val="00894399"/>
    <w:rsid w:val="00894421"/>
    <w:rsid w:val="00894546"/>
    <w:rsid w:val="0089455F"/>
    <w:rsid w:val="00894681"/>
    <w:rsid w:val="0089491E"/>
    <w:rsid w:val="00894CDA"/>
    <w:rsid w:val="00894F95"/>
    <w:rsid w:val="00894FBC"/>
    <w:rsid w:val="0089530B"/>
    <w:rsid w:val="00895365"/>
    <w:rsid w:val="0089553F"/>
    <w:rsid w:val="0089564E"/>
    <w:rsid w:val="00895B9C"/>
    <w:rsid w:val="00895BD9"/>
    <w:rsid w:val="0089615B"/>
    <w:rsid w:val="008963F2"/>
    <w:rsid w:val="00896547"/>
    <w:rsid w:val="00896801"/>
    <w:rsid w:val="0089693B"/>
    <w:rsid w:val="00896D86"/>
    <w:rsid w:val="008970C5"/>
    <w:rsid w:val="008970E8"/>
    <w:rsid w:val="0089782B"/>
    <w:rsid w:val="00897DC0"/>
    <w:rsid w:val="008A0162"/>
    <w:rsid w:val="008A04AE"/>
    <w:rsid w:val="008A092D"/>
    <w:rsid w:val="008A0BDE"/>
    <w:rsid w:val="008A1023"/>
    <w:rsid w:val="008A1165"/>
    <w:rsid w:val="008A1612"/>
    <w:rsid w:val="008A17D4"/>
    <w:rsid w:val="008A1871"/>
    <w:rsid w:val="008A1ACD"/>
    <w:rsid w:val="008A1D50"/>
    <w:rsid w:val="008A2148"/>
    <w:rsid w:val="008A249C"/>
    <w:rsid w:val="008A261A"/>
    <w:rsid w:val="008A2B94"/>
    <w:rsid w:val="008A2C2E"/>
    <w:rsid w:val="008A2CAD"/>
    <w:rsid w:val="008A2CF7"/>
    <w:rsid w:val="008A2F5F"/>
    <w:rsid w:val="008A30F7"/>
    <w:rsid w:val="008A35B5"/>
    <w:rsid w:val="008A362D"/>
    <w:rsid w:val="008A36B3"/>
    <w:rsid w:val="008A3EAD"/>
    <w:rsid w:val="008A4652"/>
    <w:rsid w:val="008A4C04"/>
    <w:rsid w:val="008A4C5F"/>
    <w:rsid w:val="008A5079"/>
    <w:rsid w:val="008A5124"/>
    <w:rsid w:val="008A539D"/>
    <w:rsid w:val="008A5A52"/>
    <w:rsid w:val="008A5FD6"/>
    <w:rsid w:val="008A6206"/>
    <w:rsid w:val="008A7095"/>
    <w:rsid w:val="008A7121"/>
    <w:rsid w:val="008A7D34"/>
    <w:rsid w:val="008B0305"/>
    <w:rsid w:val="008B050B"/>
    <w:rsid w:val="008B0E98"/>
    <w:rsid w:val="008B1235"/>
    <w:rsid w:val="008B177A"/>
    <w:rsid w:val="008B1865"/>
    <w:rsid w:val="008B1A81"/>
    <w:rsid w:val="008B20B5"/>
    <w:rsid w:val="008B2756"/>
    <w:rsid w:val="008B27CF"/>
    <w:rsid w:val="008B2889"/>
    <w:rsid w:val="008B2A57"/>
    <w:rsid w:val="008B2B0F"/>
    <w:rsid w:val="008B2DD6"/>
    <w:rsid w:val="008B3334"/>
    <w:rsid w:val="008B375A"/>
    <w:rsid w:val="008B37B9"/>
    <w:rsid w:val="008B384D"/>
    <w:rsid w:val="008B3A34"/>
    <w:rsid w:val="008B3F5B"/>
    <w:rsid w:val="008B3FBC"/>
    <w:rsid w:val="008B4012"/>
    <w:rsid w:val="008B41C8"/>
    <w:rsid w:val="008B4347"/>
    <w:rsid w:val="008B4CD8"/>
    <w:rsid w:val="008B523C"/>
    <w:rsid w:val="008B54EA"/>
    <w:rsid w:val="008B5B47"/>
    <w:rsid w:val="008B5E59"/>
    <w:rsid w:val="008B6170"/>
    <w:rsid w:val="008B6D36"/>
    <w:rsid w:val="008B6DDA"/>
    <w:rsid w:val="008B6E32"/>
    <w:rsid w:val="008B6F32"/>
    <w:rsid w:val="008B6FBE"/>
    <w:rsid w:val="008B705B"/>
    <w:rsid w:val="008B766E"/>
    <w:rsid w:val="008B7720"/>
    <w:rsid w:val="008B7764"/>
    <w:rsid w:val="008B7A01"/>
    <w:rsid w:val="008B7B56"/>
    <w:rsid w:val="008C0648"/>
    <w:rsid w:val="008C0A21"/>
    <w:rsid w:val="008C1447"/>
    <w:rsid w:val="008C1AD7"/>
    <w:rsid w:val="008C1B68"/>
    <w:rsid w:val="008C2464"/>
    <w:rsid w:val="008C2FBD"/>
    <w:rsid w:val="008C3286"/>
    <w:rsid w:val="008C37BA"/>
    <w:rsid w:val="008C3873"/>
    <w:rsid w:val="008C4019"/>
    <w:rsid w:val="008C41C0"/>
    <w:rsid w:val="008C41D4"/>
    <w:rsid w:val="008C488C"/>
    <w:rsid w:val="008C4A83"/>
    <w:rsid w:val="008C54C1"/>
    <w:rsid w:val="008C56EE"/>
    <w:rsid w:val="008C5918"/>
    <w:rsid w:val="008C5C3A"/>
    <w:rsid w:val="008C5D46"/>
    <w:rsid w:val="008C5E61"/>
    <w:rsid w:val="008C5EC3"/>
    <w:rsid w:val="008C6451"/>
    <w:rsid w:val="008C6697"/>
    <w:rsid w:val="008C671F"/>
    <w:rsid w:val="008C6D46"/>
    <w:rsid w:val="008C744E"/>
    <w:rsid w:val="008C7993"/>
    <w:rsid w:val="008C7A8E"/>
    <w:rsid w:val="008C7CF8"/>
    <w:rsid w:val="008C7E3A"/>
    <w:rsid w:val="008C7FC8"/>
    <w:rsid w:val="008D05DA"/>
    <w:rsid w:val="008D0F1B"/>
    <w:rsid w:val="008D12D2"/>
    <w:rsid w:val="008D1771"/>
    <w:rsid w:val="008D18E5"/>
    <w:rsid w:val="008D1DDC"/>
    <w:rsid w:val="008D1E56"/>
    <w:rsid w:val="008D2608"/>
    <w:rsid w:val="008D283B"/>
    <w:rsid w:val="008D2917"/>
    <w:rsid w:val="008D2DFE"/>
    <w:rsid w:val="008D30E8"/>
    <w:rsid w:val="008D38B4"/>
    <w:rsid w:val="008D3A07"/>
    <w:rsid w:val="008D3E9E"/>
    <w:rsid w:val="008D473B"/>
    <w:rsid w:val="008D500B"/>
    <w:rsid w:val="008D5517"/>
    <w:rsid w:val="008D5619"/>
    <w:rsid w:val="008D5B49"/>
    <w:rsid w:val="008D5D16"/>
    <w:rsid w:val="008D5D5F"/>
    <w:rsid w:val="008D5DBB"/>
    <w:rsid w:val="008D646D"/>
    <w:rsid w:val="008D66BB"/>
    <w:rsid w:val="008D6FC1"/>
    <w:rsid w:val="008D703D"/>
    <w:rsid w:val="008D708E"/>
    <w:rsid w:val="008D7164"/>
    <w:rsid w:val="008D7335"/>
    <w:rsid w:val="008D7665"/>
    <w:rsid w:val="008D77B8"/>
    <w:rsid w:val="008D7EEC"/>
    <w:rsid w:val="008D7F1D"/>
    <w:rsid w:val="008E03AA"/>
    <w:rsid w:val="008E0B9F"/>
    <w:rsid w:val="008E0DA2"/>
    <w:rsid w:val="008E0E13"/>
    <w:rsid w:val="008E0F57"/>
    <w:rsid w:val="008E1287"/>
    <w:rsid w:val="008E19A8"/>
    <w:rsid w:val="008E22D5"/>
    <w:rsid w:val="008E25E0"/>
    <w:rsid w:val="008E3519"/>
    <w:rsid w:val="008E357C"/>
    <w:rsid w:val="008E3ABA"/>
    <w:rsid w:val="008E3E3D"/>
    <w:rsid w:val="008E4475"/>
    <w:rsid w:val="008E4BFC"/>
    <w:rsid w:val="008E4FF1"/>
    <w:rsid w:val="008E5179"/>
    <w:rsid w:val="008E59DC"/>
    <w:rsid w:val="008E5B43"/>
    <w:rsid w:val="008E5F7D"/>
    <w:rsid w:val="008E66F4"/>
    <w:rsid w:val="008E67C0"/>
    <w:rsid w:val="008E70A1"/>
    <w:rsid w:val="008E71FC"/>
    <w:rsid w:val="008E7300"/>
    <w:rsid w:val="008E7A68"/>
    <w:rsid w:val="008E7ED5"/>
    <w:rsid w:val="008F07B8"/>
    <w:rsid w:val="008F0CC4"/>
    <w:rsid w:val="008F0DD5"/>
    <w:rsid w:val="008F0E9A"/>
    <w:rsid w:val="008F0F14"/>
    <w:rsid w:val="008F1000"/>
    <w:rsid w:val="008F136A"/>
    <w:rsid w:val="008F13F3"/>
    <w:rsid w:val="008F1AC6"/>
    <w:rsid w:val="008F1B3A"/>
    <w:rsid w:val="008F1DB2"/>
    <w:rsid w:val="008F1FDD"/>
    <w:rsid w:val="008F241F"/>
    <w:rsid w:val="008F3393"/>
    <w:rsid w:val="008F36F5"/>
    <w:rsid w:val="008F3752"/>
    <w:rsid w:val="008F384C"/>
    <w:rsid w:val="008F3BAC"/>
    <w:rsid w:val="008F431F"/>
    <w:rsid w:val="008F5144"/>
    <w:rsid w:val="008F58AF"/>
    <w:rsid w:val="008F5E37"/>
    <w:rsid w:val="008F5F11"/>
    <w:rsid w:val="008F612E"/>
    <w:rsid w:val="008F6242"/>
    <w:rsid w:val="008F6273"/>
    <w:rsid w:val="008F6438"/>
    <w:rsid w:val="008F69ED"/>
    <w:rsid w:val="008F6C40"/>
    <w:rsid w:val="008F6E3F"/>
    <w:rsid w:val="008F7026"/>
    <w:rsid w:val="008F72DC"/>
    <w:rsid w:val="008F740E"/>
    <w:rsid w:val="008F7450"/>
    <w:rsid w:val="008F74AB"/>
    <w:rsid w:val="008F74F9"/>
    <w:rsid w:val="008F7513"/>
    <w:rsid w:val="008F7525"/>
    <w:rsid w:val="008F7750"/>
    <w:rsid w:val="008F7A3B"/>
    <w:rsid w:val="008F7A55"/>
    <w:rsid w:val="008F7D1C"/>
    <w:rsid w:val="008F7FFD"/>
    <w:rsid w:val="00900355"/>
    <w:rsid w:val="00900BBE"/>
    <w:rsid w:val="00900F72"/>
    <w:rsid w:val="00901330"/>
    <w:rsid w:val="00901366"/>
    <w:rsid w:val="0090145E"/>
    <w:rsid w:val="00901625"/>
    <w:rsid w:val="0090193B"/>
    <w:rsid w:val="0090243E"/>
    <w:rsid w:val="00902858"/>
    <w:rsid w:val="00902ECE"/>
    <w:rsid w:val="00902F8A"/>
    <w:rsid w:val="0090328F"/>
    <w:rsid w:val="00903547"/>
    <w:rsid w:val="009036A4"/>
    <w:rsid w:val="00903996"/>
    <w:rsid w:val="00903C12"/>
    <w:rsid w:val="00904011"/>
    <w:rsid w:val="00904386"/>
    <w:rsid w:val="0090484F"/>
    <w:rsid w:val="00904C1A"/>
    <w:rsid w:val="0090521D"/>
    <w:rsid w:val="00905506"/>
    <w:rsid w:val="009057F2"/>
    <w:rsid w:val="00905D30"/>
    <w:rsid w:val="009062C7"/>
    <w:rsid w:val="00907591"/>
    <w:rsid w:val="00907947"/>
    <w:rsid w:val="00907E31"/>
    <w:rsid w:val="00910348"/>
    <w:rsid w:val="0091060A"/>
    <w:rsid w:val="00910629"/>
    <w:rsid w:val="00910715"/>
    <w:rsid w:val="009109E2"/>
    <w:rsid w:val="00910B4B"/>
    <w:rsid w:val="00910E15"/>
    <w:rsid w:val="00910EF2"/>
    <w:rsid w:val="0091124F"/>
    <w:rsid w:val="00912362"/>
    <w:rsid w:val="00912672"/>
    <w:rsid w:val="00912AE8"/>
    <w:rsid w:val="009139DD"/>
    <w:rsid w:val="00913A78"/>
    <w:rsid w:val="00913BEE"/>
    <w:rsid w:val="00913C49"/>
    <w:rsid w:val="00913F61"/>
    <w:rsid w:val="0091482C"/>
    <w:rsid w:val="009152C6"/>
    <w:rsid w:val="009155A7"/>
    <w:rsid w:val="00915718"/>
    <w:rsid w:val="009159EC"/>
    <w:rsid w:val="00915ADC"/>
    <w:rsid w:val="00916393"/>
    <w:rsid w:val="009164F4"/>
    <w:rsid w:val="0091697E"/>
    <w:rsid w:val="00916FA5"/>
    <w:rsid w:val="00917522"/>
    <w:rsid w:val="00917598"/>
    <w:rsid w:val="009175FB"/>
    <w:rsid w:val="0091798D"/>
    <w:rsid w:val="00917998"/>
    <w:rsid w:val="00917A6C"/>
    <w:rsid w:val="00917C18"/>
    <w:rsid w:val="00917D3D"/>
    <w:rsid w:val="00917EF4"/>
    <w:rsid w:val="009202AD"/>
    <w:rsid w:val="0092061B"/>
    <w:rsid w:val="009209F7"/>
    <w:rsid w:val="00920B47"/>
    <w:rsid w:val="00920F08"/>
    <w:rsid w:val="009216B9"/>
    <w:rsid w:val="00921740"/>
    <w:rsid w:val="009218DA"/>
    <w:rsid w:val="009219A0"/>
    <w:rsid w:val="00921B9F"/>
    <w:rsid w:val="00921DAD"/>
    <w:rsid w:val="00921E85"/>
    <w:rsid w:val="00921F7B"/>
    <w:rsid w:val="009220C1"/>
    <w:rsid w:val="00922470"/>
    <w:rsid w:val="00922503"/>
    <w:rsid w:val="00922532"/>
    <w:rsid w:val="00922766"/>
    <w:rsid w:val="0092287F"/>
    <w:rsid w:val="009229CC"/>
    <w:rsid w:val="009230FA"/>
    <w:rsid w:val="0092381B"/>
    <w:rsid w:val="00923EC5"/>
    <w:rsid w:val="0092403C"/>
    <w:rsid w:val="00924282"/>
    <w:rsid w:val="00924327"/>
    <w:rsid w:val="009244C5"/>
    <w:rsid w:val="00924C12"/>
    <w:rsid w:val="00924D80"/>
    <w:rsid w:val="00924E5F"/>
    <w:rsid w:val="009252D9"/>
    <w:rsid w:val="009258AA"/>
    <w:rsid w:val="00925A5E"/>
    <w:rsid w:val="00925A93"/>
    <w:rsid w:val="00925BF6"/>
    <w:rsid w:val="00925E2A"/>
    <w:rsid w:val="00925FDD"/>
    <w:rsid w:val="009264A3"/>
    <w:rsid w:val="00926603"/>
    <w:rsid w:val="00926CC1"/>
    <w:rsid w:val="00926D55"/>
    <w:rsid w:val="00926E4D"/>
    <w:rsid w:val="00926F39"/>
    <w:rsid w:val="00927208"/>
    <w:rsid w:val="00927411"/>
    <w:rsid w:val="009274C4"/>
    <w:rsid w:val="00927C5E"/>
    <w:rsid w:val="00927CB2"/>
    <w:rsid w:val="0093024A"/>
    <w:rsid w:val="0093041B"/>
    <w:rsid w:val="0093090B"/>
    <w:rsid w:val="00930D72"/>
    <w:rsid w:val="00931147"/>
    <w:rsid w:val="0093126B"/>
    <w:rsid w:val="0093164E"/>
    <w:rsid w:val="00931A79"/>
    <w:rsid w:val="009322AF"/>
    <w:rsid w:val="00932E18"/>
    <w:rsid w:val="009331D8"/>
    <w:rsid w:val="00933795"/>
    <w:rsid w:val="0093381A"/>
    <w:rsid w:val="009339DE"/>
    <w:rsid w:val="00933A23"/>
    <w:rsid w:val="00933D19"/>
    <w:rsid w:val="00933EB4"/>
    <w:rsid w:val="00934034"/>
    <w:rsid w:val="00934088"/>
    <w:rsid w:val="0093446F"/>
    <w:rsid w:val="00934939"/>
    <w:rsid w:val="00934984"/>
    <w:rsid w:val="00934D91"/>
    <w:rsid w:val="00934E15"/>
    <w:rsid w:val="0093505D"/>
    <w:rsid w:val="00935411"/>
    <w:rsid w:val="00935574"/>
    <w:rsid w:val="00935832"/>
    <w:rsid w:val="00935DB4"/>
    <w:rsid w:val="00936288"/>
    <w:rsid w:val="0093692E"/>
    <w:rsid w:val="0093692F"/>
    <w:rsid w:val="00936CAF"/>
    <w:rsid w:val="00936E99"/>
    <w:rsid w:val="00936E9C"/>
    <w:rsid w:val="00936EF4"/>
    <w:rsid w:val="00936F1E"/>
    <w:rsid w:val="00936FBE"/>
    <w:rsid w:val="00937882"/>
    <w:rsid w:val="00937FCC"/>
    <w:rsid w:val="009401A8"/>
    <w:rsid w:val="00940310"/>
    <w:rsid w:val="009406DF"/>
    <w:rsid w:val="00940AB1"/>
    <w:rsid w:val="00940AEE"/>
    <w:rsid w:val="00940D39"/>
    <w:rsid w:val="00940D97"/>
    <w:rsid w:val="00941073"/>
    <w:rsid w:val="009413AA"/>
    <w:rsid w:val="00942D8D"/>
    <w:rsid w:val="00942E75"/>
    <w:rsid w:val="00943176"/>
    <w:rsid w:val="009433D1"/>
    <w:rsid w:val="009433FA"/>
    <w:rsid w:val="009439E2"/>
    <w:rsid w:val="00944070"/>
    <w:rsid w:val="00944914"/>
    <w:rsid w:val="0094573B"/>
    <w:rsid w:val="0094613B"/>
    <w:rsid w:val="00946B06"/>
    <w:rsid w:val="00946B3D"/>
    <w:rsid w:val="00946C2D"/>
    <w:rsid w:val="00946C3B"/>
    <w:rsid w:val="009470F5"/>
    <w:rsid w:val="00947734"/>
    <w:rsid w:val="00947BA2"/>
    <w:rsid w:val="00947C89"/>
    <w:rsid w:val="00947DC5"/>
    <w:rsid w:val="00947E07"/>
    <w:rsid w:val="009500E9"/>
    <w:rsid w:val="00950207"/>
    <w:rsid w:val="00950408"/>
    <w:rsid w:val="0095041A"/>
    <w:rsid w:val="009509FC"/>
    <w:rsid w:val="00950BC4"/>
    <w:rsid w:val="00951691"/>
    <w:rsid w:val="00951851"/>
    <w:rsid w:val="009518D6"/>
    <w:rsid w:val="00951FE3"/>
    <w:rsid w:val="0095247D"/>
    <w:rsid w:val="00952570"/>
    <w:rsid w:val="00952824"/>
    <w:rsid w:val="00952EAD"/>
    <w:rsid w:val="00952EB0"/>
    <w:rsid w:val="00953176"/>
    <w:rsid w:val="0095328F"/>
    <w:rsid w:val="00953696"/>
    <w:rsid w:val="009536CA"/>
    <w:rsid w:val="00953DDE"/>
    <w:rsid w:val="009543E0"/>
    <w:rsid w:val="0095483E"/>
    <w:rsid w:val="00954B9D"/>
    <w:rsid w:val="00954C1E"/>
    <w:rsid w:val="00954E41"/>
    <w:rsid w:val="0095520F"/>
    <w:rsid w:val="00955262"/>
    <w:rsid w:val="009554EE"/>
    <w:rsid w:val="00955A72"/>
    <w:rsid w:val="00956708"/>
    <w:rsid w:val="009567DA"/>
    <w:rsid w:val="0095689B"/>
    <w:rsid w:val="009569E2"/>
    <w:rsid w:val="00956A87"/>
    <w:rsid w:val="00956AD2"/>
    <w:rsid w:val="00956F9C"/>
    <w:rsid w:val="009571D8"/>
    <w:rsid w:val="00957868"/>
    <w:rsid w:val="00957897"/>
    <w:rsid w:val="00957F82"/>
    <w:rsid w:val="0096002B"/>
    <w:rsid w:val="009601DC"/>
    <w:rsid w:val="009609FF"/>
    <w:rsid w:val="00960A39"/>
    <w:rsid w:val="00960C23"/>
    <w:rsid w:val="00960EE8"/>
    <w:rsid w:val="00961318"/>
    <w:rsid w:val="00962125"/>
    <w:rsid w:val="009622C8"/>
    <w:rsid w:val="00962887"/>
    <w:rsid w:val="00962AF0"/>
    <w:rsid w:val="00962C07"/>
    <w:rsid w:val="00962C44"/>
    <w:rsid w:val="00962ED8"/>
    <w:rsid w:val="00963310"/>
    <w:rsid w:val="009633F2"/>
    <w:rsid w:val="00963643"/>
    <w:rsid w:val="00963A9B"/>
    <w:rsid w:val="00963F1D"/>
    <w:rsid w:val="00964446"/>
    <w:rsid w:val="009645DB"/>
    <w:rsid w:val="00964C60"/>
    <w:rsid w:val="00964FA6"/>
    <w:rsid w:val="00965099"/>
    <w:rsid w:val="0096537B"/>
    <w:rsid w:val="00965510"/>
    <w:rsid w:val="00965513"/>
    <w:rsid w:val="00965BCA"/>
    <w:rsid w:val="00965F2D"/>
    <w:rsid w:val="00966089"/>
    <w:rsid w:val="00966226"/>
    <w:rsid w:val="0096629D"/>
    <w:rsid w:val="009668A0"/>
    <w:rsid w:val="00967045"/>
    <w:rsid w:val="0096725A"/>
    <w:rsid w:val="009672E4"/>
    <w:rsid w:val="009678EA"/>
    <w:rsid w:val="00967A13"/>
    <w:rsid w:val="00967FFE"/>
    <w:rsid w:val="00970454"/>
    <w:rsid w:val="00970BC6"/>
    <w:rsid w:val="00970CFA"/>
    <w:rsid w:val="00971243"/>
    <w:rsid w:val="009713BA"/>
    <w:rsid w:val="00971403"/>
    <w:rsid w:val="0097164A"/>
    <w:rsid w:val="009717D0"/>
    <w:rsid w:val="00971BD7"/>
    <w:rsid w:val="009721CC"/>
    <w:rsid w:val="0097245D"/>
    <w:rsid w:val="0097298E"/>
    <w:rsid w:val="00972D88"/>
    <w:rsid w:val="00972E38"/>
    <w:rsid w:val="00973186"/>
    <w:rsid w:val="0097319B"/>
    <w:rsid w:val="00973218"/>
    <w:rsid w:val="009737D0"/>
    <w:rsid w:val="00973860"/>
    <w:rsid w:val="00973CDD"/>
    <w:rsid w:val="00973D3F"/>
    <w:rsid w:val="00973E45"/>
    <w:rsid w:val="00974129"/>
    <w:rsid w:val="00974702"/>
    <w:rsid w:val="00974765"/>
    <w:rsid w:val="00974858"/>
    <w:rsid w:val="0097495E"/>
    <w:rsid w:val="00974C92"/>
    <w:rsid w:val="00975024"/>
    <w:rsid w:val="009751CC"/>
    <w:rsid w:val="00975533"/>
    <w:rsid w:val="0097587C"/>
    <w:rsid w:val="00975939"/>
    <w:rsid w:val="00975CCB"/>
    <w:rsid w:val="0097651F"/>
    <w:rsid w:val="00976797"/>
    <w:rsid w:val="009767AE"/>
    <w:rsid w:val="009768F1"/>
    <w:rsid w:val="00976915"/>
    <w:rsid w:val="00976CCC"/>
    <w:rsid w:val="00976D30"/>
    <w:rsid w:val="009770B8"/>
    <w:rsid w:val="00977197"/>
    <w:rsid w:val="0097728B"/>
    <w:rsid w:val="00977993"/>
    <w:rsid w:val="00977C95"/>
    <w:rsid w:val="00977DB2"/>
    <w:rsid w:val="00977E1D"/>
    <w:rsid w:val="00977E7E"/>
    <w:rsid w:val="00980558"/>
    <w:rsid w:val="009807A5"/>
    <w:rsid w:val="0098124E"/>
    <w:rsid w:val="009812C7"/>
    <w:rsid w:val="00981320"/>
    <w:rsid w:val="00981513"/>
    <w:rsid w:val="00981915"/>
    <w:rsid w:val="00981B31"/>
    <w:rsid w:val="00981D50"/>
    <w:rsid w:val="00982366"/>
    <w:rsid w:val="009825CD"/>
    <w:rsid w:val="00982779"/>
    <w:rsid w:val="009827ED"/>
    <w:rsid w:val="00983338"/>
    <w:rsid w:val="0098339D"/>
    <w:rsid w:val="00983B7D"/>
    <w:rsid w:val="00983BCD"/>
    <w:rsid w:val="00983CA5"/>
    <w:rsid w:val="00983E8A"/>
    <w:rsid w:val="00984498"/>
    <w:rsid w:val="00984630"/>
    <w:rsid w:val="00984854"/>
    <w:rsid w:val="00984DCD"/>
    <w:rsid w:val="00984EA0"/>
    <w:rsid w:val="009850BA"/>
    <w:rsid w:val="00985153"/>
    <w:rsid w:val="00985436"/>
    <w:rsid w:val="009854E5"/>
    <w:rsid w:val="009857E4"/>
    <w:rsid w:val="00985A06"/>
    <w:rsid w:val="00985B91"/>
    <w:rsid w:val="00985D7C"/>
    <w:rsid w:val="0098617B"/>
    <w:rsid w:val="00986CF1"/>
    <w:rsid w:val="00986D87"/>
    <w:rsid w:val="0098709D"/>
    <w:rsid w:val="00987382"/>
    <w:rsid w:val="00987491"/>
    <w:rsid w:val="00987BD2"/>
    <w:rsid w:val="00990985"/>
    <w:rsid w:val="009909C8"/>
    <w:rsid w:val="0099194C"/>
    <w:rsid w:val="009919D2"/>
    <w:rsid w:val="00991C58"/>
    <w:rsid w:val="00991D43"/>
    <w:rsid w:val="0099287D"/>
    <w:rsid w:val="009928BD"/>
    <w:rsid w:val="00992CC0"/>
    <w:rsid w:val="00993067"/>
    <w:rsid w:val="0099344B"/>
    <w:rsid w:val="00993DB4"/>
    <w:rsid w:val="00993DCA"/>
    <w:rsid w:val="00993E5F"/>
    <w:rsid w:val="00994006"/>
    <w:rsid w:val="00994A00"/>
    <w:rsid w:val="00994B4E"/>
    <w:rsid w:val="00994C6A"/>
    <w:rsid w:val="009950AA"/>
    <w:rsid w:val="009950C0"/>
    <w:rsid w:val="00995114"/>
    <w:rsid w:val="00995144"/>
    <w:rsid w:val="009956E1"/>
    <w:rsid w:val="00995854"/>
    <w:rsid w:val="00995B58"/>
    <w:rsid w:val="00995F59"/>
    <w:rsid w:val="009961E5"/>
    <w:rsid w:val="00996256"/>
    <w:rsid w:val="009966CD"/>
    <w:rsid w:val="00996905"/>
    <w:rsid w:val="0099730B"/>
    <w:rsid w:val="00997A99"/>
    <w:rsid w:val="00997AF0"/>
    <w:rsid w:val="00997E24"/>
    <w:rsid w:val="009A081E"/>
    <w:rsid w:val="009A1086"/>
    <w:rsid w:val="009A108A"/>
    <w:rsid w:val="009A10B9"/>
    <w:rsid w:val="009A13E9"/>
    <w:rsid w:val="009A1544"/>
    <w:rsid w:val="009A15E2"/>
    <w:rsid w:val="009A1792"/>
    <w:rsid w:val="009A17FC"/>
    <w:rsid w:val="009A1BF7"/>
    <w:rsid w:val="009A1D51"/>
    <w:rsid w:val="009A2BC5"/>
    <w:rsid w:val="009A38DE"/>
    <w:rsid w:val="009A3919"/>
    <w:rsid w:val="009A3DAC"/>
    <w:rsid w:val="009A4083"/>
    <w:rsid w:val="009A42D8"/>
    <w:rsid w:val="009A452A"/>
    <w:rsid w:val="009A4855"/>
    <w:rsid w:val="009A4A8E"/>
    <w:rsid w:val="009A4AAD"/>
    <w:rsid w:val="009A526E"/>
    <w:rsid w:val="009A53CF"/>
    <w:rsid w:val="009A563F"/>
    <w:rsid w:val="009A6598"/>
    <w:rsid w:val="009A65A6"/>
    <w:rsid w:val="009A65BB"/>
    <w:rsid w:val="009A669B"/>
    <w:rsid w:val="009A68AF"/>
    <w:rsid w:val="009A74F0"/>
    <w:rsid w:val="009A75C4"/>
    <w:rsid w:val="009A765F"/>
    <w:rsid w:val="009A7F50"/>
    <w:rsid w:val="009B03E9"/>
    <w:rsid w:val="009B055D"/>
    <w:rsid w:val="009B0747"/>
    <w:rsid w:val="009B08B3"/>
    <w:rsid w:val="009B0A66"/>
    <w:rsid w:val="009B0EB1"/>
    <w:rsid w:val="009B101C"/>
    <w:rsid w:val="009B12C3"/>
    <w:rsid w:val="009B1B12"/>
    <w:rsid w:val="009B1B92"/>
    <w:rsid w:val="009B2364"/>
    <w:rsid w:val="009B26CC"/>
    <w:rsid w:val="009B289C"/>
    <w:rsid w:val="009B28ED"/>
    <w:rsid w:val="009B294F"/>
    <w:rsid w:val="009B336D"/>
    <w:rsid w:val="009B362C"/>
    <w:rsid w:val="009B369F"/>
    <w:rsid w:val="009B37B0"/>
    <w:rsid w:val="009B39B4"/>
    <w:rsid w:val="009B3FD9"/>
    <w:rsid w:val="009B41C1"/>
    <w:rsid w:val="009B435C"/>
    <w:rsid w:val="009B46EE"/>
    <w:rsid w:val="009B4A26"/>
    <w:rsid w:val="009B4B23"/>
    <w:rsid w:val="009B4D3D"/>
    <w:rsid w:val="009B4F43"/>
    <w:rsid w:val="009B50C8"/>
    <w:rsid w:val="009B5748"/>
    <w:rsid w:val="009B5883"/>
    <w:rsid w:val="009B61AF"/>
    <w:rsid w:val="009B6611"/>
    <w:rsid w:val="009B7F18"/>
    <w:rsid w:val="009C00DB"/>
    <w:rsid w:val="009C03E2"/>
    <w:rsid w:val="009C0563"/>
    <w:rsid w:val="009C088D"/>
    <w:rsid w:val="009C0D9C"/>
    <w:rsid w:val="009C0F0C"/>
    <w:rsid w:val="009C11CA"/>
    <w:rsid w:val="009C13D7"/>
    <w:rsid w:val="009C2353"/>
    <w:rsid w:val="009C25DB"/>
    <w:rsid w:val="009C2755"/>
    <w:rsid w:val="009C277A"/>
    <w:rsid w:val="009C2ABD"/>
    <w:rsid w:val="009C2BFE"/>
    <w:rsid w:val="009C2C3A"/>
    <w:rsid w:val="009C3281"/>
    <w:rsid w:val="009C33FD"/>
    <w:rsid w:val="009C3BFE"/>
    <w:rsid w:val="009C3D06"/>
    <w:rsid w:val="009C3D8B"/>
    <w:rsid w:val="009C3DE8"/>
    <w:rsid w:val="009C3ED8"/>
    <w:rsid w:val="009C4031"/>
    <w:rsid w:val="009C40D4"/>
    <w:rsid w:val="009C44FB"/>
    <w:rsid w:val="009C4C1E"/>
    <w:rsid w:val="009C4FCB"/>
    <w:rsid w:val="009C5A7B"/>
    <w:rsid w:val="009C5B0B"/>
    <w:rsid w:val="009C5C5F"/>
    <w:rsid w:val="009C5CBE"/>
    <w:rsid w:val="009C5F2C"/>
    <w:rsid w:val="009C607B"/>
    <w:rsid w:val="009C627D"/>
    <w:rsid w:val="009C63D2"/>
    <w:rsid w:val="009C6CEC"/>
    <w:rsid w:val="009C71FD"/>
    <w:rsid w:val="009C7467"/>
    <w:rsid w:val="009C768F"/>
    <w:rsid w:val="009C7740"/>
    <w:rsid w:val="009C77A5"/>
    <w:rsid w:val="009C7A66"/>
    <w:rsid w:val="009C7E16"/>
    <w:rsid w:val="009D03F0"/>
    <w:rsid w:val="009D03F2"/>
    <w:rsid w:val="009D04F2"/>
    <w:rsid w:val="009D083E"/>
    <w:rsid w:val="009D094B"/>
    <w:rsid w:val="009D0B02"/>
    <w:rsid w:val="009D11AB"/>
    <w:rsid w:val="009D11FE"/>
    <w:rsid w:val="009D15C5"/>
    <w:rsid w:val="009D17ED"/>
    <w:rsid w:val="009D1F53"/>
    <w:rsid w:val="009D2188"/>
    <w:rsid w:val="009D2377"/>
    <w:rsid w:val="009D2BBA"/>
    <w:rsid w:val="009D31C5"/>
    <w:rsid w:val="009D35AF"/>
    <w:rsid w:val="009D44A3"/>
    <w:rsid w:val="009D4560"/>
    <w:rsid w:val="009D477E"/>
    <w:rsid w:val="009D4861"/>
    <w:rsid w:val="009D5038"/>
    <w:rsid w:val="009D5181"/>
    <w:rsid w:val="009D5448"/>
    <w:rsid w:val="009D5BBF"/>
    <w:rsid w:val="009D5D6E"/>
    <w:rsid w:val="009D5FE5"/>
    <w:rsid w:val="009D60FD"/>
    <w:rsid w:val="009D653F"/>
    <w:rsid w:val="009D6AAB"/>
    <w:rsid w:val="009D6DE9"/>
    <w:rsid w:val="009D79F9"/>
    <w:rsid w:val="009E00B9"/>
    <w:rsid w:val="009E04CF"/>
    <w:rsid w:val="009E0609"/>
    <w:rsid w:val="009E0713"/>
    <w:rsid w:val="009E077A"/>
    <w:rsid w:val="009E0B80"/>
    <w:rsid w:val="009E0F17"/>
    <w:rsid w:val="009E1432"/>
    <w:rsid w:val="009E15D1"/>
    <w:rsid w:val="009E1652"/>
    <w:rsid w:val="009E168F"/>
    <w:rsid w:val="009E1C8B"/>
    <w:rsid w:val="009E1DB3"/>
    <w:rsid w:val="009E21B6"/>
    <w:rsid w:val="009E2CAD"/>
    <w:rsid w:val="009E3A84"/>
    <w:rsid w:val="009E3E63"/>
    <w:rsid w:val="009E409A"/>
    <w:rsid w:val="009E41CA"/>
    <w:rsid w:val="009E42C6"/>
    <w:rsid w:val="009E43E3"/>
    <w:rsid w:val="009E4FE0"/>
    <w:rsid w:val="009E502F"/>
    <w:rsid w:val="009E5436"/>
    <w:rsid w:val="009E5509"/>
    <w:rsid w:val="009E559B"/>
    <w:rsid w:val="009E5650"/>
    <w:rsid w:val="009E56F1"/>
    <w:rsid w:val="009E573B"/>
    <w:rsid w:val="009E5878"/>
    <w:rsid w:val="009E643F"/>
    <w:rsid w:val="009E6597"/>
    <w:rsid w:val="009E6801"/>
    <w:rsid w:val="009E6ADC"/>
    <w:rsid w:val="009E73C9"/>
    <w:rsid w:val="009E77C7"/>
    <w:rsid w:val="009E7BFE"/>
    <w:rsid w:val="009E7E64"/>
    <w:rsid w:val="009E7E72"/>
    <w:rsid w:val="009F0196"/>
    <w:rsid w:val="009F0593"/>
    <w:rsid w:val="009F0AE8"/>
    <w:rsid w:val="009F0FE0"/>
    <w:rsid w:val="009F14B6"/>
    <w:rsid w:val="009F14F0"/>
    <w:rsid w:val="009F1AB7"/>
    <w:rsid w:val="009F1CDC"/>
    <w:rsid w:val="009F20E7"/>
    <w:rsid w:val="009F224E"/>
    <w:rsid w:val="009F34A1"/>
    <w:rsid w:val="009F393E"/>
    <w:rsid w:val="009F3B2E"/>
    <w:rsid w:val="009F41C5"/>
    <w:rsid w:val="009F492C"/>
    <w:rsid w:val="009F4A53"/>
    <w:rsid w:val="009F4D33"/>
    <w:rsid w:val="009F5D4A"/>
    <w:rsid w:val="009F5ED5"/>
    <w:rsid w:val="009F6065"/>
    <w:rsid w:val="009F60E0"/>
    <w:rsid w:val="009F6166"/>
    <w:rsid w:val="009F6A33"/>
    <w:rsid w:val="009F6C07"/>
    <w:rsid w:val="009F6DC7"/>
    <w:rsid w:val="009F6EAC"/>
    <w:rsid w:val="009F71FB"/>
    <w:rsid w:val="009F73F4"/>
    <w:rsid w:val="009F7C45"/>
    <w:rsid w:val="009F7F69"/>
    <w:rsid w:val="00A005D6"/>
    <w:rsid w:val="00A007E0"/>
    <w:rsid w:val="00A00869"/>
    <w:rsid w:val="00A00923"/>
    <w:rsid w:val="00A00BB3"/>
    <w:rsid w:val="00A00EF2"/>
    <w:rsid w:val="00A01B12"/>
    <w:rsid w:val="00A02497"/>
    <w:rsid w:val="00A0253B"/>
    <w:rsid w:val="00A02741"/>
    <w:rsid w:val="00A029A8"/>
    <w:rsid w:val="00A03408"/>
    <w:rsid w:val="00A03531"/>
    <w:rsid w:val="00A03916"/>
    <w:rsid w:val="00A039C4"/>
    <w:rsid w:val="00A03AC3"/>
    <w:rsid w:val="00A03C30"/>
    <w:rsid w:val="00A03E5F"/>
    <w:rsid w:val="00A0401C"/>
    <w:rsid w:val="00A04117"/>
    <w:rsid w:val="00A04143"/>
    <w:rsid w:val="00A0427E"/>
    <w:rsid w:val="00A0447C"/>
    <w:rsid w:val="00A045D8"/>
    <w:rsid w:val="00A04BCF"/>
    <w:rsid w:val="00A05093"/>
    <w:rsid w:val="00A05465"/>
    <w:rsid w:val="00A05856"/>
    <w:rsid w:val="00A0586C"/>
    <w:rsid w:val="00A05C91"/>
    <w:rsid w:val="00A05E36"/>
    <w:rsid w:val="00A05F2E"/>
    <w:rsid w:val="00A06256"/>
    <w:rsid w:val="00A066EB"/>
    <w:rsid w:val="00A06D65"/>
    <w:rsid w:val="00A070BF"/>
    <w:rsid w:val="00A0750E"/>
    <w:rsid w:val="00A07626"/>
    <w:rsid w:val="00A07B16"/>
    <w:rsid w:val="00A07BCC"/>
    <w:rsid w:val="00A102E7"/>
    <w:rsid w:val="00A10429"/>
    <w:rsid w:val="00A10488"/>
    <w:rsid w:val="00A1065A"/>
    <w:rsid w:val="00A10715"/>
    <w:rsid w:val="00A1090E"/>
    <w:rsid w:val="00A10EA2"/>
    <w:rsid w:val="00A111D2"/>
    <w:rsid w:val="00A1137E"/>
    <w:rsid w:val="00A11526"/>
    <w:rsid w:val="00A11DEA"/>
    <w:rsid w:val="00A11EC6"/>
    <w:rsid w:val="00A11EF3"/>
    <w:rsid w:val="00A12E6F"/>
    <w:rsid w:val="00A12F34"/>
    <w:rsid w:val="00A1300F"/>
    <w:rsid w:val="00A13026"/>
    <w:rsid w:val="00A13217"/>
    <w:rsid w:val="00A137DD"/>
    <w:rsid w:val="00A13FCC"/>
    <w:rsid w:val="00A140EF"/>
    <w:rsid w:val="00A14224"/>
    <w:rsid w:val="00A14360"/>
    <w:rsid w:val="00A14417"/>
    <w:rsid w:val="00A14710"/>
    <w:rsid w:val="00A149B9"/>
    <w:rsid w:val="00A14C91"/>
    <w:rsid w:val="00A14F25"/>
    <w:rsid w:val="00A15352"/>
    <w:rsid w:val="00A15454"/>
    <w:rsid w:val="00A15468"/>
    <w:rsid w:val="00A1578C"/>
    <w:rsid w:val="00A160D2"/>
    <w:rsid w:val="00A16206"/>
    <w:rsid w:val="00A167E0"/>
    <w:rsid w:val="00A16BD7"/>
    <w:rsid w:val="00A17543"/>
    <w:rsid w:val="00A175ED"/>
    <w:rsid w:val="00A178A0"/>
    <w:rsid w:val="00A17968"/>
    <w:rsid w:val="00A17B07"/>
    <w:rsid w:val="00A17BA7"/>
    <w:rsid w:val="00A17CF9"/>
    <w:rsid w:val="00A17EB5"/>
    <w:rsid w:val="00A20492"/>
    <w:rsid w:val="00A205A6"/>
    <w:rsid w:val="00A208FB"/>
    <w:rsid w:val="00A20BD0"/>
    <w:rsid w:val="00A20BE9"/>
    <w:rsid w:val="00A20D5E"/>
    <w:rsid w:val="00A212C4"/>
    <w:rsid w:val="00A21302"/>
    <w:rsid w:val="00A21636"/>
    <w:rsid w:val="00A21930"/>
    <w:rsid w:val="00A21D14"/>
    <w:rsid w:val="00A21E3F"/>
    <w:rsid w:val="00A21FB0"/>
    <w:rsid w:val="00A224A0"/>
    <w:rsid w:val="00A2254F"/>
    <w:rsid w:val="00A225D5"/>
    <w:rsid w:val="00A22A61"/>
    <w:rsid w:val="00A22BC7"/>
    <w:rsid w:val="00A22FF6"/>
    <w:rsid w:val="00A22FFF"/>
    <w:rsid w:val="00A230CE"/>
    <w:rsid w:val="00A234F7"/>
    <w:rsid w:val="00A23638"/>
    <w:rsid w:val="00A236FD"/>
    <w:rsid w:val="00A23904"/>
    <w:rsid w:val="00A23AE1"/>
    <w:rsid w:val="00A23C73"/>
    <w:rsid w:val="00A23C8A"/>
    <w:rsid w:val="00A24391"/>
    <w:rsid w:val="00A24569"/>
    <w:rsid w:val="00A246D1"/>
    <w:rsid w:val="00A24705"/>
    <w:rsid w:val="00A248D6"/>
    <w:rsid w:val="00A25374"/>
    <w:rsid w:val="00A2577C"/>
    <w:rsid w:val="00A25847"/>
    <w:rsid w:val="00A25BF6"/>
    <w:rsid w:val="00A25E37"/>
    <w:rsid w:val="00A262D7"/>
    <w:rsid w:val="00A27146"/>
    <w:rsid w:val="00A273E6"/>
    <w:rsid w:val="00A27460"/>
    <w:rsid w:val="00A2746F"/>
    <w:rsid w:val="00A27C11"/>
    <w:rsid w:val="00A27C64"/>
    <w:rsid w:val="00A27C74"/>
    <w:rsid w:val="00A27E6D"/>
    <w:rsid w:val="00A27F40"/>
    <w:rsid w:val="00A30025"/>
    <w:rsid w:val="00A3040E"/>
    <w:rsid w:val="00A30440"/>
    <w:rsid w:val="00A30A30"/>
    <w:rsid w:val="00A30BCE"/>
    <w:rsid w:val="00A30C6A"/>
    <w:rsid w:val="00A311A6"/>
    <w:rsid w:val="00A313AD"/>
    <w:rsid w:val="00A3140D"/>
    <w:rsid w:val="00A317FE"/>
    <w:rsid w:val="00A319D3"/>
    <w:rsid w:val="00A31B08"/>
    <w:rsid w:val="00A31B76"/>
    <w:rsid w:val="00A31C97"/>
    <w:rsid w:val="00A32144"/>
    <w:rsid w:val="00A3253A"/>
    <w:rsid w:val="00A325D4"/>
    <w:rsid w:val="00A3272C"/>
    <w:rsid w:val="00A32814"/>
    <w:rsid w:val="00A32825"/>
    <w:rsid w:val="00A3289D"/>
    <w:rsid w:val="00A334D8"/>
    <w:rsid w:val="00A3390E"/>
    <w:rsid w:val="00A339DE"/>
    <w:rsid w:val="00A33E70"/>
    <w:rsid w:val="00A33F24"/>
    <w:rsid w:val="00A341D1"/>
    <w:rsid w:val="00A34939"/>
    <w:rsid w:val="00A35523"/>
    <w:rsid w:val="00A36493"/>
    <w:rsid w:val="00A3656D"/>
    <w:rsid w:val="00A368D4"/>
    <w:rsid w:val="00A36A0E"/>
    <w:rsid w:val="00A36BD3"/>
    <w:rsid w:val="00A3792A"/>
    <w:rsid w:val="00A40128"/>
    <w:rsid w:val="00A40655"/>
    <w:rsid w:val="00A4075F"/>
    <w:rsid w:val="00A408D5"/>
    <w:rsid w:val="00A4098B"/>
    <w:rsid w:val="00A40D49"/>
    <w:rsid w:val="00A40F03"/>
    <w:rsid w:val="00A41034"/>
    <w:rsid w:val="00A4166E"/>
    <w:rsid w:val="00A4184B"/>
    <w:rsid w:val="00A41D84"/>
    <w:rsid w:val="00A41E09"/>
    <w:rsid w:val="00A425CD"/>
    <w:rsid w:val="00A42674"/>
    <w:rsid w:val="00A42831"/>
    <w:rsid w:val="00A42B1D"/>
    <w:rsid w:val="00A42B67"/>
    <w:rsid w:val="00A42D1D"/>
    <w:rsid w:val="00A432DD"/>
    <w:rsid w:val="00A43389"/>
    <w:rsid w:val="00A4364A"/>
    <w:rsid w:val="00A438C5"/>
    <w:rsid w:val="00A43EF8"/>
    <w:rsid w:val="00A44089"/>
    <w:rsid w:val="00A44B56"/>
    <w:rsid w:val="00A44FA8"/>
    <w:rsid w:val="00A451FD"/>
    <w:rsid w:val="00A45C27"/>
    <w:rsid w:val="00A4610C"/>
    <w:rsid w:val="00A46326"/>
    <w:rsid w:val="00A46523"/>
    <w:rsid w:val="00A470E8"/>
    <w:rsid w:val="00A4735A"/>
    <w:rsid w:val="00A47520"/>
    <w:rsid w:val="00A4760E"/>
    <w:rsid w:val="00A479FE"/>
    <w:rsid w:val="00A5044D"/>
    <w:rsid w:val="00A50962"/>
    <w:rsid w:val="00A50975"/>
    <w:rsid w:val="00A50CC6"/>
    <w:rsid w:val="00A50E70"/>
    <w:rsid w:val="00A51122"/>
    <w:rsid w:val="00A51145"/>
    <w:rsid w:val="00A511C3"/>
    <w:rsid w:val="00A5145A"/>
    <w:rsid w:val="00A51596"/>
    <w:rsid w:val="00A51762"/>
    <w:rsid w:val="00A517BA"/>
    <w:rsid w:val="00A51FE7"/>
    <w:rsid w:val="00A52397"/>
    <w:rsid w:val="00A52B13"/>
    <w:rsid w:val="00A531C3"/>
    <w:rsid w:val="00A531EC"/>
    <w:rsid w:val="00A53504"/>
    <w:rsid w:val="00A53AD1"/>
    <w:rsid w:val="00A54350"/>
    <w:rsid w:val="00A545B3"/>
    <w:rsid w:val="00A5463C"/>
    <w:rsid w:val="00A54894"/>
    <w:rsid w:val="00A54A06"/>
    <w:rsid w:val="00A54E80"/>
    <w:rsid w:val="00A555C9"/>
    <w:rsid w:val="00A55C0E"/>
    <w:rsid w:val="00A55C2A"/>
    <w:rsid w:val="00A55E13"/>
    <w:rsid w:val="00A562F7"/>
    <w:rsid w:val="00A56316"/>
    <w:rsid w:val="00A563BF"/>
    <w:rsid w:val="00A5650B"/>
    <w:rsid w:val="00A56D9A"/>
    <w:rsid w:val="00A576BA"/>
    <w:rsid w:val="00A57756"/>
    <w:rsid w:val="00A5780C"/>
    <w:rsid w:val="00A5785B"/>
    <w:rsid w:val="00A57AAD"/>
    <w:rsid w:val="00A57CEA"/>
    <w:rsid w:val="00A57F60"/>
    <w:rsid w:val="00A60254"/>
    <w:rsid w:val="00A602F0"/>
    <w:rsid w:val="00A60461"/>
    <w:rsid w:val="00A604BB"/>
    <w:rsid w:val="00A60DEE"/>
    <w:rsid w:val="00A610AD"/>
    <w:rsid w:val="00A6152B"/>
    <w:rsid w:val="00A6174C"/>
    <w:rsid w:val="00A6189B"/>
    <w:rsid w:val="00A626EE"/>
    <w:rsid w:val="00A62938"/>
    <w:rsid w:val="00A629B6"/>
    <w:rsid w:val="00A62B13"/>
    <w:rsid w:val="00A62C16"/>
    <w:rsid w:val="00A63404"/>
    <w:rsid w:val="00A63658"/>
    <w:rsid w:val="00A63DA6"/>
    <w:rsid w:val="00A64060"/>
    <w:rsid w:val="00A64313"/>
    <w:rsid w:val="00A644FD"/>
    <w:rsid w:val="00A645C4"/>
    <w:rsid w:val="00A645CF"/>
    <w:rsid w:val="00A649B3"/>
    <w:rsid w:val="00A64ADC"/>
    <w:rsid w:val="00A64C77"/>
    <w:rsid w:val="00A64CAB"/>
    <w:rsid w:val="00A64CF0"/>
    <w:rsid w:val="00A64D5B"/>
    <w:rsid w:val="00A64E2A"/>
    <w:rsid w:val="00A64EA0"/>
    <w:rsid w:val="00A6515A"/>
    <w:rsid w:val="00A65876"/>
    <w:rsid w:val="00A65ED4"/>
    <w:rsid w:val="00A6636D"/>
    <w:rsid w:val="00A663FC"/>
    <w:rsid w:val="00A66755"/>
    <w:rsid w:val="00A667C9"/>
    <w:rsid w:val="00A66832"/>
    <w:rsid w:val="00A66C38"/>
    <w:rsid w:val="00A67405"/>
    <w:rsid w:val="00A67464"/>
    <w:rsid w:val="00A675F7"/>
    <w:rsid w:val="00A67694"/>
    <w:rsid w:val="00A6790E"/>
    <w:rsid w:val="00A67BFA"/>
    <w:rsid w:val="00A70025"/>
    <w:rsid w:val="00A70172"/>
    <w:rsid w:val="00A70587"/>
    <w:rsid w:val="00A70AC2"/>
    <w:rsid w:val="00A71090"/>
    <w:rsid w:val="00A711DF"/>
    <w:rsid w:val="00A71323"/>
    <w:rsid w:val="00A717EB"/>
    <w:rsid w:val="00A71A05"/>
    <w:rsid w:val="00A71A2C"/>
    <w:rsid w:val="00A71D88"/>
    <w:rsid w:val="00A71E29"/>
    <w:rsid w:val="00A72006"/>
    <w:rsid w:val="00A726FC"/>
    <w:rsid w:val="00A72A74"/>
    <w:rsid w:val="00A72B5F"/>
    <w:rsid w:val="00A72F8F"/>
    <w:rsid w:val="00A734D2"/>
    <w:rsid w:val="00A73520"/>
    <w:rsid w:val="00A736AF"/>
    <w:rsid w:val="00A73D81"/>
    <w:rsid w:val="00A74296"/>
    <w:rsid w:val="00A7472F"/>
    <w:rsid w:val="00A74766"/>
    <w:rsid w:val="00A74931"/>
    <w:rsid w:val="00A74BF4"/>
    <w:rsid w:val="00A74D0C"/>
    <w:rsid w:val="00A75312"/>
    <w:rsid w:val="00A754EB"/>
    <w:rsid w:val="00A7556F"/>
    <w:rsid w:val="00A75745"/>
    <w:rsid w:val="00A75991"/>
    <w:rsid w:val="00A75B5A"/>
    <w:rsid w:val="00A75C98"/>
    <w:rsid w:val="00A75D1D"/>
    <w:rsid w:val="00A75DAA"/>
    <w:rsid w:val="00A75DEC"/>
    <w:rsid w:val="00A760A1"/>
    <w:rsid w:val="00A766DE"/>
    <w:rsid w:val="00A76F6C"/>
    <w:rsid w:val="00A77551"/>
    <w:rsid w:val="00A77639"/>
    <w:rsid w:val="00A778F2"/>
    <w:rsid w:val="00A7799C"/>
    <w:rsid w:val="00A77D86"/>
    <w:rsid w:val="00A800BE"/>
    <w:rsid w:val="00A8032D"/>
    <w:rsid w:val="00A8050E"/>
    <w:rsid w:val="00A80604"/>
    <w:rsid w:val="00A8069E"/>
    <w:rsid w:val="00A808B1"/>
    <w:rsid w:val="00A80AF3"/>
    <w:rsid w:val="00A80B75"/>
    <w:rsid w:val="00A80C77"/>
    <w:rsid w:val="00A80C80"/>
    <w:rsid w:val="00A80E92"/>
    <w:rsid w:val="00A811E6"/>
    <w:rsid w:val="00A8122C"/>
    <w:rsid w:val="00A81253"/>
    <w:rsid w:val="00A8165B"/>
    <w:rsid w:val="00A81B98"/>
    <w:rsid w:val="00A82093"/>
    <w:rsid w:val="00A820FF"/>
    <w:rsid w:val="00A82298"/>
    <w:rsid w:val="00A82419"/>
    <w:rsid w:val="00A8261E"/>
    <w:rsid w:val="00A826CC"/>
    <w:rsid w:val="00A82739"/>
    <w:rsid w:val="00A82782"/>
    <w:rsid w:val="00A827CC"/>
    <w:rsid w:val="00A827CD"/>
    <w:rsid w:val="00A8310D"/>
    <w:rsid w:val="00A837A7"/>
    <w:rsid w:val="00A83EC1"/>
    <w:rsid w:val="00A8411F"/>
    <w:rsid w:val="00A8480F"/>
    <w:rsid w:val="00A84A11"/>
    <w:rsid w:val="00A8558C"/>
    <w:rsid w:val="00A85A5D"/>
    <w:rsid w:val="00A85BE7"/>
    <w:rsid w:val="00A85CBB"/>
    <w:rsid w:val="00A85DF2"/>
    <w:rsid w:val="00A862F0"/>
    <w:rsid w:val="00A86FE6"/>
    <w:rsid w:val="00A87D14"/>
    <w:rsid w:val="00A87E99"/>
    <w:rsid w:val="00A87FC8"/>
    <w:rsid w:val="00A909B2"/>
    <w:rsid w:val="00A90C3A"/>
    <w:rsid w:val="00A90C92"/>
    <w:rsid w:val="00A90C97"/>
    <w:rsid w:val="00A90FD1"/>
    <w:rsid w:val="00A911AE"/>
    <w:rsid w:val="00A91338"/>
    <w:rsid w:val="00A91356"/>
    <w:rsid w:val="00A91592"/>
    <w:rsid w:val="00A916ED"/>
    <w:rsid w:val="00A91810"/>
    <w:rsid w:val="00A91A3C"/>
    <w:rsid w:val="00A91A80"/>
    <w:rsid w:val="00A91AB3"/>
    <w:rsid w:val="00A91B22"/>
    <w:rsid w:val="00A9236D"/>
    <w:rsid w:val="00A9246A"/>
    <w:rsid w:val="00A927ED"/>
    <w:rsid w:val="00A929CF"/>
    <w:rsid w:val="00A9333F"/>
    <w:rsid w:val="00A93920"/>
    <w:rsid w:val="00A93E59"/>
    <w:rsid w:val="00A93E88"/>
    <w:rsid w:val="00A9425D"/>
    <w:rsid w:val="00A9435B"/>
    <w:rsid w:val="00A944DA"/>
    <w:rsid w:val="00A9461F"/>
    <w:rsid w:val="00A94966"/>
    <w:rsid w:val="00A951D8"/>
    <w:rsid w:val="00A9542C"/>
    <w:rsid w:val="00A95619"/>
    <w:rsid w:val="00A95C2E"/>
    <w:rsid w:val="00A95CA7"/>
    <w:rsid w:val="00A9635C"/>
    <w:rsid w:val="00A96C2A"/>
    <w:rsid w:val="00A97159"/>
    <w:rsid w:val="00A9750C"/>
    <w:rsid w:val="00AA01FD"/>
    <w:rsid w:val="00AA0A00"/>
    <w:rsid w:val="00AA10A5"/>
    <w:rsid w:val="00AA11D0"/>
    <w:rsid w:val="00AA1312"/>
    <w:rsid w:val="00AA1338"/>
    <w:rsid w:val="00AA185F"/>
    <w:rsid w:val="00AA1A51"/>
    <w:rsid w:val="00AA1BA7"/>
    <w:rsid w:val="00AA1C90"/>
    <w:rsid w:val="00AA2347"/>
    <w:rsid w:val="00AA23EF"/>
    <w:rsid w:val="00AA2622"/>
    <w:rsid w:val="00AA263D"/>
    <w:rsid w:val="00AA2A21"/>
    <w:rsid w:val="00AA2A71"/>
    <w:rsid w:val="00AA2C6E"/>
    <w:rsid w:val="00AA32E8"/>
    <w:rsid w:val="00AA3429"/>
    <w:rsid w:val="00AA3796"/>
    <w:rsid w:val="00AA3AFE"/>
    <w:rsid w:val="00AA3FA9"/>
    <w:rsid w:val="00AA41ED"/>
    <w:rsid w:val="00AA4556"/>
    <w:rsid w:val="00AA46EC"/>
    <w:rsid w:val="00AA47B4"/>
    <w:rsid w:val="00AA50F9"/>
    <w:rsid w:val="00AA5239"/>
    <w:rsid w:val="00AA55E4"/>
    <w:rsid w:val="00AA581C"/>
    <w:rsid w:val="00AA59F3"/>
    <w:rsid w:val="00AA5A56"/>
    <w:rsid w:val="00AA5BB2"/>
    <w:rsid w:val="00AA5F20"/>
    <w:rsid w:val="00AA608D"/>
    <w:rsid w:val="00AA63AC"/>
    <w:rsid w:val="00AA6D2F"/>
    <w:rsid w:val="00AA7433"/>
    <w:rsid w:val="00AA755F"/>
    <w:rsid w:val="00AA7C87"/>
    <w:rsid w:val="00AA7EF2"/>
    <w:rsid w:val="00AB0064"/>
    <w:rsid w:val="00AB022C"/>
    <w:rsid w:val="00AB0496"/>
    <w:rsid w:val="00AB06A9"/>
    <w:rsid w:val="00AB0941"/>
    <w:rsid w:val="00AB0AC9"/>
    <w:rsid w:val="00AB0D71"/>
    <w:rsid w:val="00AB0F38"/>
    <w:rsid w:val="00AB103E"/>
    <w:rsid w:val="00AB15D8"/>
    <w:rsid w:val="00AB1A40"/>
    <w:rsid w:val="00AB1D35"/>
    <w:rsid w:val="00AB1E3C"/>
    <w:rsid w:val="00AB2192"/>
    <w:rsid w:val="00AB27E0"/>
    <w:rsid w:val="00AB2A08"/>
    <w:rsid w:val="00AB2F79"/>
    <w:rsid w:val="00AB3416"/>
    <w:rsid w:val="00AB3432"/>
    <w:rsid w:val="00AB3603"/>
    <w:rsid w:val="00AB3652"/>
    <w:rsid w:val="00AB40BA"/>
    <w:rsid w:val="00AB4283"/>
    <w:rsid w:val="00AB42B8"/>
    <w:rsid w:val="00AB44FB"/>
    <w:rsid w:val="00AB465C"/>
    <w:rsid w:val="00AB47D9"/>
    <w:rsid w:val="00AB4982"/>
    <w:rsid w:val="00AB4D64"/>
    <w:rsid w:val="00AB4DCF"/>
    <w:rsid w:val="00AB4DF4"/>
    <w:rsid w:val="00AB4F73"/>
    <w:rsid w:val="00AB5168"/>
    <w:rsid w:val="00AB525A"/>
    <w:rsid w:val="00AB53FB"/>
    <w:rsid w:val="00AB559E"/>
    <w:rsid w:val="00AB5D47"/>
    <w:rsid w:val="00AB6037"/>
    <w:rsid w:val="00AB62A7"/>
    <w:rsid w:val="00AB6320"/>
    <w:rsid w:val="00AB64BD"/>
    <w:rsid w:val="00AB64D1"/>
    <w:rsid w:val="00AB6599"/>
    <w:rsid w:val="00AB69E4"/>
    <w:rsid w:val="00AB6D95"/>
    <w:rsid w:val="00AB6E31"/>
    <w:rsid w:val="00AB7124"/>
    <w:rsid w:val="00AB72CB"/>
    <w:rsid w:val="00AB7386"/>
    <w:rsid w:val="00AB73AD"/>
    <w:rsid w:val="00AB763C"/>
    <w:rsid w:val="00AB77B4"/>
    <w:rsid w:val="00AB7811"/>
    <w:rsid w:val="00AB7C3E"/>
    <w:rsid w:val="00AB7FBB"/>
    <w:rsid w:val="00AC0FD5"/>
    <w:rsid w:val="00AC106E"/>
    <w:rsid w:val="00AC1276"/>
    <w:rsid w:val="00AC16CB"/>
    <w:rsid w:val="00AC1C3B"/>
    <w:rsid w:val="00AC1CA9"/>
    <w:rsid w:val="00AC1EF1"/>
    <w:rsid w:val="00AC2057"/>
    <w:rsid w:val="00AC232E"/>
    <w:rsid w:val="00AC274B"/>
    <w:rsid w:val="00AC27F3"/>
    <w:rsid w:val="00AC2BAC"/>
    <w:rsid w:val="00AC30B6"/>
    <w:rsid w:val="00AC33AB"/>
    <w:rsid w:val="00AC3717"/>
    <w:rsid w:val="00AC3BFC"/>
    <w:rsid w:val="00AC3D54"/>
    <w:rsid w:val="00AC4002"/>
    <w:rsid w:val="00AC4025"/>
    <w:rsid w:val="00AC458C"/>
    <w:rsid w:val="00AC55D8"/>
    <w:rsid w:val="00AC6037"/>
    <w:rsid w:val="00AC651C"/>
    <w:rsid w:val="00AC7158"/>
    <w:rsid w:val="00AC74BC"/>
    <w:rsid w:val="00AC76F7"/>
    <w:rsid w:val="00AC7EF5"/>
    <w:rsid w:val="00AD019E"/>
    <w:rsid w:val="00AD046D"/>
    <w:rsid w:val="00AD0970"/>
    <w:rsid w:val="00AD0A04"/>
    <w:rsid w:val="00AD0AEA"/>
    <w:rsid w:val="00AD0C94"/>
    <w:rsid w:val="00AD122D"/>
    <w:rsid w:val="00AD1775"/>
    <w:rsid w:val="00AD1873"/>
    <w:rsid w:val="00AD1A78"/>
    <w:rsid w:val="00AD1AB8"/>
    <w:rsid w:val="00AD24E7"/>
    <w:rsid w:val="00AD25D5"/>
    <w:rsid w:val="00AD29FE"/>
    <w:rsid w:val="00AD2BAF"/>
    <w:rsid w:val="00AD2CD9"/>
    <w:rsid w:val="00AD3144"/>
    <w:rsid w:val="00AD3334"/>
    <w:rsid w:val="00AD3497"/>
    <w:rsid w:val="00AD3BFD"/>
    <w:rsid w:val="00AD3DD2"/>
    <w:rsid w:val="00AD3E80"/>
    <w:rsid w:val="00AD3FE4"/>
    <w:rsid w:val="00AD430B"/>
    <w:rsid w:val="00AD4936"/>
    <w:rsid w:val="00AD4BE8"/>
    <w:rsid w:val="00AD4C01"/>
    <w:rsid w:val="00AD4D4C"/>
    <w:rsid w:val="00AD4FF1"/>
    <w:rsid w:val="00AD50D1"/>
    <w:rsid w:val="00AD56BA"/>
    <w:rsid w:val="00AD57BC"/>
    <w:rsid w:val="00AD5837"/>
    <w:rsid w:val="00AD5D0F"/>
    <w:rsid w:val="00AD5E1D"/>
    <w:rsid w:val="00AD62D3"/>
    <w:rsid w:val="00AD62F5"/>
    <w:rsid w:val="00AD66EF"/>
    <w:rsid w:val="00AD6BCC"/>
    <w:rsid w:val="00AD6E21"/>
    <w:rsid w:val="00AD73BC"/>
    <w:rsid w:val="00AD7AD7"/>
    <w:rsid w:val="00AD7D8C"/>
    <w:rsid w:val="00AD7DAD"/>
    <w:rsid w:val="00AE057F"/>
    <w:rsid w:val="00AE05BB"/>
    <w:rsid w:val="00AE0A8D"/>
    <w:rsid w:val="00AE0DB9"/>
    <w:rsid w:val="00AE0FCF"/>
    <w:rsid w:val="00AE12AC"/>
    <w:rsid w:val="00AE1664"/>
    <w:rsid w:val="00AE1724"/>
    <w:rsid w:val="00AE180B"/>
    <w:rsid w:val="00AE1A66"/>
    <w:rsid w:val="00AE1AF0"/>
    <w:rsid w:val="00AE1C7D"/>
    <w:rsid w:val="00AE1ECC"/>
    <w:rsid w:val="00AE1F83"/>
    <w:rsid w:val="00AE204D"/>
    <w:rsid w:val="00AE2213"/>
    <w:rsid w:val="00AE26BF"/>
    <w:rsid w:val="00AE2849"/>
    <w:rsid w:val="00AE2BFD"/>
    <w:rsid w:val="00AE2C84"/>
    <w:rsid w:val="00AE2D7F"/>
    <w:rsid w:val="00AE2F0D"/>
    <w:rsid w:val="00AE2F1D"/>
    <w:rsid w:val="00AE301C"/>
    <w:rsid w:val="00AE3122"/>
    <w:rsid w:val="00AE31A1"/>
    <w:rsid w:val="00AE32A3"/>
    <w:rsid w:val="00AE3530"/>
    <w:rsid w:val="00AE36D6"/>
    <w:rsid w:val="00AE39D0"/>
    <w:rsid w:val="00AE3ACF"/>
    <w:rsid w:val="00AE3EB5"/>
    <w:rsid w:val="00AE3EE9"/>
    <w:rsid w:val="00AE416D"/>
    <w:rsid w:val="00AE4346"/>
    <w:rsid w:val="00AE48CE"/>
    <w:rsid w:val="00AE48D0"/>
    <w:rsid w:val="00AE4960"/>
    <w:rsid w:val="00AE4A02"/>
    <w:rsid w:val="00AE4CF7"/>
    <w:rsid w:val="00AE5002"/>
    <w:rsid w:val="00AE50FC"/>
    <w:rsid w:val="00AE5594"/>
    <w:rsid w:val="00AE55D4"/>
    <w:rsid w:val="00AE5C7A"/>
    <w:rsid w:val="00AE5CAE"/>
    <w:rsid w:val="00AE611E"/>
    <w:rsid w:val="00AE626E"/>
    <w:rsid w:val="00AE627F"/>
    <w:rsid w:val="00AE68C4"/>
    <w:rsid w:val="00AE6AEE"/>
    <w:rsid w:val="00AE6BB1"/>
    <w:rsid w:val="00AE6C73"/>
    <w:rsid w:val="00AE6E0F"/>
    <w:rsid w:val="00AE6E3E"/>
    <w:rsid w:val="00AE6F10"/>
    <w:rsid w:val="00AE7112"/>
    <w:rsid w:val="00AE742F"/>
    <w:rsid w:val="00AE7E6A"/>
    <w:rsid w:val="00AF0440"/>
    <w:rsid w:val="00AF04A6"/>
    <w:rsid w:val="00AF0563"/>
    <w:rsid w:val="00AF0AEE"/>
    <w:rsid w:val="00AF0E38"/>
    <w:rsid w:val="00AF0FD8"/>
    <w:rsid w:val="00AF1138"/>
    <w:rsid w:val="00AF16D1"/>
    <w:rsid w:val="00AF189D"/>
    <w:rsid w:val="00AF197C"/>
    <w:rsid w:val="00AF1CC4"/>
    <w:rsid w:val="00AF2AF5"/>
    <w:rsid w:val="00AF2D9C"/>
    <w:rsid w:val="00AF2D9F"/>
    <w:rsid w:val="00AF2E0F"/>
    <w:rsid w:val="00AF30CD"/>
    <w:rsid w:val="00AF3174"/>
    <w:rsid w:val="00AF3286"/>
    <w:rsid w:val="00AF3507"/>
    <w:rsid w:val="00AF37B9"/>
    <w:rsid w:val="00AF3A40"/>
    <w:rsid w:val="00AF3BCF"/>
    <w:rsid w:val="00AF3D82"/>
    <w:rsid w:val="00AF3E3E"/>
    <w:rsid w:val="00AF47E5"/>
    <w:rsid w:val="00AF4CC4"/>
    <w:rsid w:val="00AF4F05"/>
    <w:rsid w:val="00AF5289"/>
    <w:rsid w:val="00AF547D"/>
    <w:rsid w:val="00AF56EC"/>
    <w:rsid w:val="00AF57D6"/>
    <w:rsid w:val="00AF5AA3"/>
    <w:rsid w:val="00AF5FFC"/>
    <w:rsid w:val="00AF6005"/>
    <w:rsid w:val="00AF6173"/>
    <w:rsid w:val="00AF62F4"/>
    <w:rsid w:val="00AF675A"/>
    <w:rsid w:val="00AF71B9"/>
    <w:rsid w:val="00AF71F0"/>
    <w:rsid w:val="00AF757F"/>
    <w:rsid w:val="00AF7A2F"/>
    <w:rsid w:val="00AF7BB6"/>
    <w:rsid w:val="00AF7C75"/>
    <w:rsid w:val="00AF7CDE"/>
    <w:rsid w:val="00AF7D70"/>
    <w:rsid w:val="00AF7FA1"/>
    <w:rsid w:val="00B004D1"/>
    <w:rsid w:val="00B006A9"/>
    <w:rsid w:val="00B00D77"/>
    <w:rsid w:val="00B00DBE"/>
    <w:rsid w:val="00B00FA3"/>
    <w:rsid w:val="00B01421"/>
    <w:rsid w:val="00B0195C"/>
    <w:rsid w:val="00B01C55"/>
    <w:rsid w:val="00B01E2F"/>
    <w:rsid w:val="00B02114"/>
    <w:rsid w:val="00B02124"/>
    <w:rsid w:val="00B023AC"/>
    <w:rsid w:val="00B02499"/>
    <w:rsid w:val="00B0269D"/>
    <w:rsid w:val="00B02756"/>
    <w:rsid w:val="00B027A7"/>
    <w:rsid w:val="00B027E9"/>
    <w:rsid w:val="00B02867"/>
    <w:rsid w:val="00B02A39"/>
    <w:rsid w:val="00B0318B"/>
    <w:rsid w:val="00B03251"/>
    <w:rsid w:val="00B03360"/>
    <w:rsid w:val="00B034CB"/>
    <w:rsid w:val="00B0367B"/>
    <w:rsid w:val="00B03733"/>
    <w:rsid w:val="00B03A28"/>
    <w:rsid w:val="00B03C8F"/>
    <w:rsid w:val="00B044A8"/>
    <w:rsid w:val="00B04982"/>
    <w:rsid w:val="00B053B1"/>
    <w:rsid w:val="00B05B8E"/>
    <w:rsid w:val="00B061C5"/>
    <w:rsid w:val="00B06595"/>
    <w:rsid w:val="00B06620"/>
    <w:rsid w:val="00B06CBD"/>
    <w:rsid w:val="00B06E3B"/>
    <w:rsid w:val="00B06F4E"/>
    <w:rsid w:val="00B07E7C"/>
    <w:rsid w:val="00B07E7D"/>
    <w:rsid w:val="00B10042"/>
    <w:rsid w:val="00B1007A"/>
    <w:rsid w:val="00B10307"/>
    <w:rsid w:val="00B10418"/>
    <w:rsid w:val="00B10458"/>
    <w:rsid w:val="00B10643"/>
    <w:rsid w:val="00B111C4"/>
    <w:rsid w:val="00B11239"/>
    <w:rsid w:val="00B116A1"/>
    <w:rsid w:val="00B1183D"/>
    <w:rsid w:val="00B11DAA"/>
    <w:rsid w:val="00B11E7A"/>
    <w:rsid w:val="00B1207F"/>
    <w:rsid w:val="00B122AF"/>
    <w:rsid w:val="00B123F6"/>
    <w:rsid w:val="00B128FC"/>
    <w:rsid w:val="00B12CA9"/>
    <w:rsid w:val="00B13087"/>
    <w:rsid w:val="00B131F0"/>
    <w:rsid w:val="00B134EE"/>
    <w:rsid w:val="00B13985"/>
    <w:rsid w:val="00B13DF4"/>
    <w:rsid w:val="00B13F6A"/>
    <w:rsid w:val="00B1420E"/>
    <w:rsid w:val="00B1435E"/>
    <w:rsid w:val="00B1466B"/>
    <w:rsid w:val="00B147F4"/>
    <w:rsid w:val="00B149BC"/>
    <w:rsid w:val="00B151A6"/>
    <w:rsid w:val="00B163AB"/>
    <w:rsid w:val="00B16700"/>
    <w:rsid w:val="00B167F0"/>
    <w:rsid w:val="00B16A76"/>
    <w:rsid w:val="00B175B4"/>
    <w:rsid w:val="00B17714"/>
    <w:rsid w:val="00B17FFB"/>
    <w:rsid w:val="00B20814"/>
    <w:rsid w:val="00B20FD8"/>
    <w:rsid w:val="00B2143B"/>
    <w:rsid w:val="00B214C1"/>
    <w:rsid w:val="00B21677"/>
    <w:rsid w:val="00B217E5"/>
    <w:rsid w:val="00B218DF"/>
    <w:rsid w:val="00B21BEB"/>
    <w:rsid w:val="00B21CD5"/>
    <w:rsid w:val="00B22701"/>
    <w:rsid w:val="00B22DCC"/>
    <w:rsid w:val="00B22F54"/>
    <w:rsid w:val="00B23BB8"/>
    <w:rsid w:val="00B24097"/>
    <w:rsid w:val="00B242A8"/>
    <w:rsid w:val="00B242E1"/>
    <w:rsid w:val="00B24482"/>
    <w:rsid w:val="00B24F0E"/>
    <w:rsid w:val="00B25114"/>
    <w:rsid w:val="00B251B6"/>
    <w:rsid w:val="00B25E7B"/>
    <w:rsid w:val="00B26258"/>
    <w:rsid w:val="00B26439"/>
    <w:rsid w:val="00B267F2"/>
    <w:rsid w:val="00B26989"/>
    <w:rsid w:val="00B26CED"/>
    <w:rsid w:val="00B26D6A"/>
    <w:rsid w:val="00B27541"/>
    <w:rsid w:val="00B27DFB"/>
    <w:rsid w:val="00B30528"/>
    <w:rsid w:val="00B30786"/>
    <w:rsid w:val="00B30996"/>
    <w:rsid w:val="00B309CA"/>
    <w:rsid w:val="00B3101C"/>
    <w:rsid w:val="00B3127D"/>
    <w:rsid w:val="00B315DA"/>
    <w:rsid w:val="00B3188F"/>
    <w:rsid w:val="00B31F2F"/>
    <w:rsid w:val="00B31FF0"/>
    <w:rsid w:val="00B32028"/>
    <w:rsid w:val="00B3245F"/>
    <w:rsid w:val="00B3296B"/>
    <w:rsid w:val="00B32AFE"/>
    <w:rsid w:val="00B32D73"/>
    <w:rsid w:val="00B32E7B"/>
    <w:rsid w:val="00B331D6"/>
    <w:rsid w:val="00B3325A"/>
    <w:rsid w:val="00B333C7"/>
    <w:rsid w:val="00B3354B"/>
    <w:rsid w:val="00B33986"/>
    <w:rsid w:val="00B33AC1"/>
    <w:rsid w:val="00B33B2D"/>
    <w:rsid w:val="00B33D98"/>
    <w:rsid w:val="00B34160"/>
    <w:rsid w:val="00B34315"/>
    <w:rsid w:val="00B343AD"/>
    <w:rsid w:val="00B344A5"/>
    <w:rsid w:val="00B3461C"/>
    <w:rsid w:val="00B3475B"/>
    <w:rsid w:val="00B34A54"/>
    <w:rsid w:val="00B34F51"/>
    <w:rsid w:val="00B35174"/>
    <w:rsid w:val="00B35607"/>
    <w:rsid w:val="00B3585C"/>
    <w:rsid w:val="00B35889"/>
    <w:rsid w:val="00B3623C"/>
    <w:rsid w:val="00B36661"/>
    <w:rsid w:val="00B366CB"/>
    <w:rsid w:val="00B366D7"/>
    <w:rsid w:val="00B3684B"/>
    <w:rsid w:val="00B36A9F"/>
    <w:rsid w:val="00B36C68"/>
    <w:rsid w:val="00B36E6A"/>
    <w:rsid w:val="00B36E8A"/>
    <w:rsid w:val="00B36FCF"/>
    <w:rsid w:val="00B372A5"/>
    <w:rsid w:val="00B37302"/>
    <w:rsid w:val="00B37872"/>
    <w:rsid w:val="00B378E0"/>
    <w:rsid w:val="00B37945"/>
    <w:rsid w:val="00B40390"/>
    <w:rsid w:val="00B40C32"/>
    <w:rsid w:val="00B40C6B"/>
    <w:rsid w:val="00B413D1"/>
    <w:rsid w:val="00B424DE"/>
    <w:rsid w:val="00B428AC"/>
    <w:rsid w:val="00B42907"/>
    <w:rsid w:val="00B42BA1"/>
    <w:rsid w:val="00B42BD8"/>
    <w:rsid w:val="00B42C7C"/>
    <w:rsid w:val="00B43105"/>
    <w:rsid w:val="00B43276"/>
    <w:rsid w:val="00B4340F"/>
    <w:rsid w:val="00B43728"/>
    <w:rsid w:val="00B43922"/>
    <w:rsid w:val="00B43B05"/>
    <w:rsid w:val="00B43B4C"/>
    <w:rsid w:val="00B43B98"/>
    <w:rsid w:val="00B4460C"/>
    <w:rsid w:val="00B44694"/>
    <w:rsid w:val="00B448BD"/>
    <w:rsid w:val="00B44BA7"/>
    <w:rsid w:val="00B452E0"/>
    <w:rsid w:val="00B45345"/>
    <w:rsid w:val="00B455ED"/>
    <w:rsid w:val="00B45B9A"/>
    <w:rsid w:val="00B45C01"/>
    <w:rsid w:val="00B46074"/>
    <w:rsid w:val="00B460E9"/>
    <w:rsid w:val="00B46177"/>
    <w:rsid w:val="00B461E5"/>
    <w:rsid w:val="00B46262"/>
    <w:rsid w:val="00B4631C"/>
    <w:rsid w:val="00B46727"/>
    <w:rsid w:val="00B46865"/>
    <w:rsid w:val="00B469B9"/>
    <w:rsid w:val="00B46AD7"/>
    <w:rsid w:val="00B470C7"/>
    <w:rsid w:val="00B47B10"/>
    <w:rsid w:val="00B47CDC"/>
    <w:rsid w:val="00B47EFF"/>
    <w:rsid w:val="00B5013C"/>
    <w:rsid w:val="00B507F2"/>
    <w:rsid w:val="00B50956"/>
    <w:rsid w:val="00B50E68"/>
    <w:rsid w:val="00B50FEE"/>
    <w:rsid w:val="00B51216"/>
    <w:rsid w:val="00B5175E"/>
    <w:rsid w:val="00B51F06"/>
    <w:rsid w:val="00B5210D"/>
    <w:rsid w:val="00B52281"/>
    <w:rsid w:val="00B52BF2"/>
    <w:rsid w:val="00B53686"/>
    <w:rsid w:val="00B53877"/>
    <w:rsid w:val="00B54314"/>
    <w:rsid w:val="00B546D7"/>
    <w:rsid w:val="00B54796"/>
    <w:rsid w:val="00B54B6D"/>
    <w:rsid w:val="00B54D72"/>
    <w:rsid w:val="00B550D9"/>
    <w:rsid w:val="00B551F7"/>
    <w:rsid w:val="00B555D3"/>
    <w:rsid w:val="00B5584E"/>
    <w:rsid w:val="00B55C82"/>
    <w:rsid w:val="00B56167"/>
    <w:rsid w:val="00B562A8"/>
    <w:rsid w:val="00B5636C"/>
    <w:rsid w:val="00B56379"/>
    <w:rsid w:val="00B56810"/>
    <w:rsid w:val="00B56875"/>
    <w:rsid w:val="00B56B05"/>
    <w:rsid w:val="00B56DEF"/>
    <w:rsid w:val="00B56ED6"/>
    <w:rsid w:val="00B5707F"/>
    <w:rsid w:val="00B5753E"/>
    <w:rsid w:val="00B5755D"/>
    <w:rsid w:val="00B57565"/>
    <w:rsid w:val="00B57656"/>
    <w:rsid w:val="00B57B60"/>
    <w:rsid w:val="00B57CED"/>
    <w:rsid w:val="00B57EFD"/>
    <w:rsid w:val="00B60014"/>
    <w:rsid w:val="00B607B6"/>
    <w:rsid w:val="00B60967"/>
    <w:rsid w:val="00B60BFC"/>
    <w:rsid w:val="00B61008"/>
    <w:rsid w:val="00B611A6"/>
    <w:rsid w:val="00B613AF"/>
    <w:rsid w:val="00B617DA"/>
    <w:rsid w:val="00B61B8F"/>
    <w:rsid w:val="00B61D38"/>
    <w:rsid w:val="00B61E75"/>
    <w:rsid w:val="00B6261F"/>
    <w:rsid w:val="00B62A16"/>
    <w:rsid w:val="00B63128"/>
    <w:rsid w:val="00B63584"/>
    <w:rsid w:val="00B63CD6"/>
    <w:rsid w:val="00B64115"/>
    <w:rsid w:val="00B64848"/>
    <w:rsid w:val="00B64D26"/>
    <w:rsid w:val="00B64F9C"/>
    <w:rsid w:val="00B65147"/>
    <w:rsid w:val="00B65933"/>
    <w:rsid w:val="00B660D4"/>
    <w:rsid w:val="00B663FB"/>
    <w:rsid w:val="00B66426"/>
    <w:rsid w:val="00B669B7"/>
    <w:rsid w:val="00B66D1D"/>
    <w:rsid w:val="00B675CB"/>
    <w:rsid w:val="00B67688"/>
    <w:rsid w:val="00B67989"/>
    <w:rsid w:val="00B67DC0"/>
    <w:rsid w:val="00B67F93"/>
    <w:rsid w:val="00B67FFD"/>
    <w:rsid w:val="00B70402"/>
    <w:rsid w:val="00B7080E"/>
    <w:rsid w:val="00B70C31"/>
    <w:rsid w:val="00B7136C"/>
    <w:rsid w:val="00B71443"/>
    <w:rsid w:val="00B71542"/>
    <w:rsid w:val="00B71E78"/>
    <w:rsid w:val="00B72243"/>
    <w:rsid w:val="00B72746"/>
    <w:rsid w:val="00B72930"/>
    <w:rsid w:val="00B72A23"/>
    <w:rsid w:val="00B72F6E"/>
    <w:rsid w:val="00B73375"/>
    <w:rsid w:val="00B73454"/>
    <w:rsid w:val="00B7353A"/>
    <w:rsid w:val="00B73657"/>
    <w:rsid w:val="00B73714"/>
    <w:rsid w:val="00B73967"/>
    <w:rsid w:val="00B73C2F"/>
    <w:rsid w:val="00B743AF"/>
    <w:rsid w:val="00B74AD9"/>
    <w:rsid w:val="00B74DA0"/>
    <w:rsid w:val="00B7591A"/>
    <w:rsid w:val="00B75950"/>
    <w:rsid w:val="00B760A6"/>
    <w:rsid w:val="00B76953"/>
    <w:rsid w:val="00B76DA7"/>
    <w:rsid w:val="00B77101"/>
    <w:rsid w:val="00B773FA"/>
    <w:rsid w:val="00B774CD"/>
    <w:rsid w:val="00B77594"/>
    <w:rsid w:val="00B77A31"/>
    <w:rsid w:val="00B77C50"/>
    <w:rsid w:val="00B77D13"/>
    <w:rsid w:val="00B80401"/>
    <w:rsid w:val="00B80C1B"/>
    <w:rsid w:val="00B8168C"/>
    <w:rsid w:val="00B819DD"/>
    <w:rsid w:val="00B81A3C"/>
    <w:rsid w:val="00B81B5E"/>
    <w:rsid w:val="00B81D48"/>
    <w:rsid w:val="00B81E38"/>
    <w:rsid w:val="00B81FBA"/>
    <w:rsid w:val="00B8223F"/>
    <w:rsid w:val="00B82532"/>
    <w:rsid w:val="00B82A58"/>
    <w:rsid w:val="00B82D86"/>
    <w:rsid w:val="00B82DC6"/>
    <w:rsid w:val="00B82FFA"/>
    <w:rsid w:val="00B830A3"/>
    <w:rsid w:val="00B8316C"/>
    <w:rsid w:val="00B83626"/>
    <w:rsid w:val="00B838C1"/>
    <w:rsid w:val="00B839AF"/>
    <w:rsid w:val="00B83F38"/>
    <w:rsid w:val="00B84247"/>
    <w:rsid w:val="00B8429E"/>
    <w:rsid w:val="00B84B1A"/>
    <w:rsid w:val="00B84CB6"/>
    <w:rsid w:val="00B8505A"/>
    <w:rsid w:val="00B852A9"/>
    <w:rsid w:val="00B85360"/>
    <w:rsid w:val="00B8548B"/>
    <w:rsid w:val="00B8565C"/>
    <w:rsid w:val="00B85A4B"/>
    <w:rsid w:val="00B85B5C"/>
    <w:rsid w:val="00B85F7E"/>
    <w:rsid w:val="00B86223"/>
    <w:rsid w:val="00B863A6"/>
    <w:rsid w:val="00B865BF"/>
    <w:rsid w:val="00B865C6"/>
    <w:rsid w:val="00B869F0"/>
    <w:rsid w:val="00B86CDC"/>
    <w:rsid w:val="00B86DC0"/>
    <w:rsid w:val="00B86E22"/>
    <w:rsid w:val="00B8740C"/>
    <w:rsid w:val="00B87C2C"/>
    <w:rsid w:val="00B87C4E"/>
    <w:rsid w:val="00B87D9E"/>
    <w:rsid w:val="00B9035C"/>
    <w:rsid w:val="00B9058A"/>
    <w:rsid w:val="00B90D21"/>
    <w:rsid w:val="00B90E21"/>
    <w:rsid w:val="00B9122F"/>
    <w:rsid w:val="00B916C3"/>
    <w:rsid w:val="00B91FB6"/>
    <w:rsid w:val="00B92103"/>
    <w:rsid w:val="00B92128"/>
    <w:rsid w:val="00B921B1"/>
    <w:rsid w:val="00B92371"/>
    <w:rsid w:val="00B925BC"/>
    <w:rsid w:val="00B926D0"/>
    <w:rsid w:val="00B928EA"/>
    <w:rsid w:val="00B929A7"/>
    <w:rsid w:val="00B92AB3"/>
    <w:rsid w:val="00B92B81"/>
    <w:rsid w:val="00B92E84"/>
    <w:rsid w:val="00B92F7D"/>
    <w:rsid w:val="00B932A3"/>
    <w:rsid w:val="00B93CD4"/>
    <w:rsid w:val="00B942CC"/>
    <w:rsid w:val="00B94A26"/>
    <w:rsid w:val="00B950CA"/>
    <w:rsid w:val="00B9523B"/>
    <w:rsid w:val="00B95C95"/>
    <w:rsid w:val="00B95CBB"/>
    <w:rsid w:val="00B95EAD"/>
    <w:rsid w:val="00B95F29"/>
    <w:rsid w:val="00B96161"/>
    <w:rsid w:val="00B9646F"/>
    <w:rsid w:val="00B96514"/>
    <w:rsid w:val="00B96DC3"/>
    <w:rsid w:val="00B97637"/>
    <w:rsid w:val="00B9766E"/>
    <w:rsid w:val="00B977B4"/>
    <w:rsid w:val="00B97AD3"/>
    <w:rsid w:val="00B97AEA"/>
    <w:rsid w:val="00B97D4D"/>
    <w:rsid w:val="00BA0221"/>
    <w:rsid w:val="00BA02CE"/>
    <w:rsid w:val="00BA069D"/>
    <w:rsid w:val="00BA09B1"/>
    <w:rsid w:val="00BA0CF8"/>
    <w:rsid w:val="00BA0E6C"/>
    <w:rsid w:val="00BA10AB"/>
    <w:rsid w:val="00BA12F8"/>
    <w:rsid w:val="00BA1BD1"/>
    <w:rsid w:val="00BA1F2E"/>
    <w:rsid w:val="00BA2042"/>
    <w:rsid w:val="00BA2497"/>
    <w:rsid w:val="00BA335F"/>
    <w:rsid w:val="00BA35E8"/>
    <w:rsid w:val="00BA36F5"/>
    <w:rsid w:val="00BA372C"/>
    <w:rsid w:val="00BA3FDA"/>
    <w:rsid w:val="00BA4815"/>
    <w:rsid w:val="00BA50D2"/>
    <w:rsid w:val="00BA5143"/>
    <w:rsid w:val="00BA5427"/>
    <w:rsid w:val="00BA5639"/>
    <w:rsid w:val="00BA58E3"/>
    <w:rsid w:val="00BA5995"/>
    <w:rsid w:val="00BA6437"/>
    <w:rsid w:val="00BA6831"/>
    <w:rsid w:val="00BA6A10"/>
    <w:rsid w:val="00BA7136"/>
    <w:rsid w:val="00BA7440"/>
    <w:rsid w:val="00BA75AB"/>
    <w:rsid w:val="00BA78DB"/>
    <w:rsid w:val="00BA7B70"/>
    <w:rsid w:val="00BA7D30"/>
    <w:rsid w:val="00BA7F6A"/>
    <w:rsid w:val="00BB0193"/>
    <w:rsid w:val="00BB0618"/>
    <w:rsid w:val="00BB085A"/>
    <w:rsid w:val="00BB0957"/>
    <w:rsid w:val="00BB098D"/>
    <w:rsid w:val="00BB0F00"/>
    <w:rsid w:val="00BB1007"/>
    <w:rsid w:val="00BB167D"/>
    <w:rsid w:val="00BB18E0"/>
    <w:rsid w:val="00BB1E83"/>
    <w:rsid w:val="00BB231F"/>
    <w:rsid w:val="00BB23DD"/>
    <w:rsid w:val="00BB2B18"/>
    <w:rsid w:val="00BB2CC2"/>
    <w:rsid w:val="00BB38BD"/>
    <w:rsid w:val="00BB3BA8"/>
    <w:rsid w:val="00BB40E8"/>
    <w:rsid w:val="00BB417B"/>
    <w:rsid w:val="00BB43B9"/>
    <w:rsid w:val="00BB43DC"/>
    <w:rsid w:val="00BB4617"/>
    <w:rsid w:val="00BB479B"/>
    <w:rsid w:val="00BB4A54"/>
    <w:rsid w:val="00BB4D59"/>
    <w:rsid w:val="00BB4FC8"/>
    <w:rsid w:val="00BB51DF"/>
    <w:rsid w:val="00BB52F2"/>
    <w:rsid w:val="00BB53AA"/>
    <w:rsid w:val="00BB53C9"/>
    <w:rsid w:val="00BB551A"/>
    <w:rsid w:val="00BB567D"/>
    <w:rsid w:val="00BB5AF7"/>
    <w:rsid w:val="00BB5CA0"/>
    <w:rsid w:val="00BB5CD3"/>
    <w:rsid w:val="00BB5CDB"/>
    <w:rsid w:val="00BB5DA6"/>
    <w:rsid w:val="00BB5FCA"/>
    <w:rsid w:val="00BB63F8"/>
    <w:rsid w:val="00BB6B5D"/>
    <w:rsid w:val="00BB6D6C"/>
    <w:rsid w:val="00BB6E7F"/>
    <w:rsid w:val="00BB6FC9"/>
    <w:rsid w:val="00BB70F0"/>
    <w:rsid w:val="00BB72C2"/>
    <w:rsid w:val="00BB72FC"/>
    <w:rsid w:val="00BB7C81"/>
    <w:rsid w:val="00BB7F34"/>
    <w:rsid w:val="00BB7FD3"/>
    <w:rsid w:val="00BC0161"/>
    <w:rsid w:val="00BC0600"/>
    <w:rsid w:val="00BC0686"/>
    <w:rsid w:val="00BC09F1"/>
    <w:rsid w:val="00BC0AA6"/>
    <w:rsid w:val="00BC0B1D"/>
    <w:rsid w:val="00BC1283"/>
    <w:rsid w:val="00BC1344"/>
    <w:rsid w:val="00BC1534"/>
    <w:rsid w:val="00BC155E"/>
    <w:rsid w:val="00BC1698"/>
    <w:rsid w:val="00BC1DF8"/>
    <w:rsid w:val="00BC2439"/>
    <w:rsid w:val="00BC2569"/>
    <w:rsid w:val="00BC26E6"/>
    <w:rsid w:val="00BC2C58"/>
    <w:rsid w:val="00BC2F54"/>
    <w:rsid w:val="00BC3A8B"/>
    <w:rsid w:val="00BC435C"/>
    <w:rsid w:val="00BC4410"/>
    <w:rsid w:val="00BC51D0"/>
    <w:rsid w:val="00BC5417"/>
    <w:rsid w:val="00BC54D5"/>
    <w:rsid w:val="00BC5BBB"/>
    <w:rsid w:val="00BC5D58"/>
    <w:rsid w:val="00BC60CC"/>
    <w:rsid w:val="00BC65AF"/>
    <w:rsid w:val="00BC6B47"/>
    <w:rsid w:val="00BC6B83"/>
    <w:rsid w:val="00BC6C56"/>
    <w:rsid w:val="00BC6F23"/>
    <w:rsid w:val="00BC718A"/>
    <w:rsid w:val="00BC74A8"/>
    <w:rsid w:val="00BC7519"/>
    <w:rsid w:val="00BC763A"/>
    <w:rsid w:val="00BC7673"/>
    <w:rsid w:val="00BC7856"/>
    <w:rsid w:val="00BC7989"/>
    <w:rsid w:val="00BD028D"/>
    <w:rsid w:val="00BD06F1"/>
    <w:rsid w:val="00BD0D12"/>
    <w:rsid w:val="00BD12F1"/>
    <w:rsid w:val="00BD157D"/>
    <w:rsid w:val="00BD173D"/>
    <w:rsid w:val="00BD1891"/>
    <w:rsid w:val="00BD1A3B"/>
    <w:rsid w:val="00BD1C93"/>
    <w:rsid w:val="00BD2ACF"/>
    <w:rsid w:val="00BD2F62"/>
    <w:rsid w:val="00BD3399"/>
    <w:rsid w:val="00BD3C68"/>
    <w:rsid w:val="00BD3D7B"/>
    <w:rsid w:val="00BD3F5E"/>
    <w:rsid w:val="00BD4499"/>
    <w:rsid w:val="00BD454B"/>
    <w:rsid w:val="00BD4D6A"/>
    <w:rsid w:val="00BD4F30"/>
    <w:rsid w:val="00BD4F9C"/>
    <w:rsid w:val="00BD5381"/>
    <w:rsid w:val="00BD584A"/>
    <w:rsid w:val="00BD594E"/>
    <w:rsid w:val="00BD5B46"/>
    <w:rsid w:val="00BD5FAC"/>
    <w:rsid w:val="00BD6056"/>
    <w:rsid w:val="00BD6347"/>
    <w:rsid w:val="00BD678A"/>
    <w:rsid w:val="00BD69B3"/>
    <w:rsid w:val="00BD6CC3"/>
    <w:rsid w:val="00BD7069"/>
    <w:rsid w:val="00BD7191"/>
    <w:rsid w:val="00BD721A"/>
    <w:rsid w:val="00BD7414"/>
    <w:rsid w:val="00BD7838"/>
    <w:rsid w:val="00BD7B90"/>
    <w:rsid w:val="00BD7E84"/>
    <w:rsid w:val="00BE02A0"/>
    <w:rsid w:val="00BE03EF"/>
    <w:rsid w:val="00BE0CE7"/>
    <w:rsid w:val="00BE0DDD"/>
    <w:rsid w:val="00BE0E5B"/>
    <w:rsid w:val="00BE10CA"/>
    <w:rsid w:val="00BE151A"/>
    <w:rsid w:val="00BE16E9"/>
    <w:rsid w:val="00BE1EBB"/>
    <w:rsid w:val="00BE2EE2"/>
    <w:rsid w:val="00BE2F1C"/>
    <w:rsid w:val="00BE3125"/>
    <w:rsid w:val="00BE3489"/>
    <w:rsid w:val="00BE3C26"/>
    <w:rsid w:val="00BE3D81"/>
    <w:rsid w:val="00BE490A"/>
    <w:rsid w:val="00BE4B47"/>
    <w:rsid w:val="00BE54CF"/>
    <w:rsid w:val="00BE54FC"/>
    <w:rsid w:val="00BE559A"/>
    <w:rsid w:val="00BE5726"/>
    <w:rsid w:val="00BE5789"/>
    <w:rsid w:val="00BE5E96"/>
    <w:rsid w:val="00BE6240"/>
    <w:rsid w:val="00BE62E8"/>
    <w:rsid w:val="00BE6934"/>
    <w:rsid w:val="00BE6A30"/>
    <w:rsid w:val="00BE6DA8"/>
    <w:rsid w:val="00BE6F46"/>
    <w:rsid w:val="00BE6F8B"/>
    <w:rsid w:val="00BE7347"/>
    <w:rsid w:val="00BE77D4"/>
    <w:rsid w:val="00BE7AB5"/>
    <w:rsid w:val="00BF0016"/>
    <w:rsid w:val="00BF01C5"/>
    <w:rsid w:val="00BF032E"/>
    <w:rsid w:val="00BF052E"/>
    <w:rsid w:val="00BF063E"/>
    <w:rsid w:val="00BF0842"/>
    <w:rsid w:val="00BF0965"/>
    <w:rsid w:val="00BF0ADD"/>
    <w:rsid w:val="00BF0E1F"/>
    <w:rsid w:val="00BF17C6"/>
    <w:rsid w:val="00BF1C71"/>
    <w:rsid w:val="00BF1E5A"/>
    <w:rsid w:val="00BF1FF2"/>
    <w:rsid w:val="00BF20A4"/>
    <w:rsid w:val="00BF23E9"/>
    <w:rsid w:val="00BF280C"/>
    <w:rsid w:val="00BF2BE2"/>
    <w:rsid w:val="00BF2E4B"/>
    <w:rsid w:val="00BF2FAD"/>
    <w:rsid w:val="00BF300C"/>
    <w:rsid w:val="00BF361A"/>
    <w:rsid w:val="00BF43E5"/>
    <w:rsid w:val="00BF44E0"/>
    <w:rsid w:val="00BF4A0E"/>
    <w:rsid w:val="00BF4A1F"/>
    <w:rsid w:val="00BF4B30"/>
    <w:rsid w:val="00BF4C5A"/>
    <w:rsid w:val="00BF4C62"/>
    <w:rsid w:val="00BF4EE0"/>
    <w:rsid w:val="00BF538F"/>
    <w:rsid w:val="00BF53F8"/>
    <w:rsid w:val="00BF564C"/>
    <w:rsid w:val="00BF5B64"/>
    <w:rsid w:val="00BF5BAB"/>
    <w:rsid w:val="00BF6029"/>
    <w:rsid w:val="00BF63A3"/>
    <w:rsid w:val="00BF63EB"/>
    <w:rsid w:val="00BF6444"/>
    <w:rsid w:val="00BF67C8"/>
    <w:rsid w:val="00BF6947"/>
    <w:rsid w:val="00BF6A1D"/>
    <w:rsid w:val="00BF6A50"/>
    <w:rsid w:val="00BF6D38"/>
    <w:rsid w:val="00BF6F6B"/>
    <w:rsid w:val="00BF73AE"/>
    <w:rsid w:val="00BF73E7"/>
    <w:rsid w:val="00BF7421"/>
    <w:rsid w:val="00BF76B2"/>
    <w:rsid w:val="00BF7B02"/>
    <w:rsid w:val="00BF7B44"/>
    <w:rsid w:val="00BF7F1A"/>
    <w:rsid w:val="00C00015"/>
    <w:rsid w:val="00C00A42"/>
    <w:rsid w:val="00C00B3A"/>
    <w:rsid w:val="00C00BA1"/>
    <w:rsid w:val="00C0133F"/>
    <w:rsid w:val="00C01590"/>
    <w:rsid w:val="00C018AA"/>
    <w:rsid w:val="00C019E9"/>
    <w:rsid w:val="00C023AE"/>
    <w:rsid w:val="00C027F6"/>
    <w:rsid w:val="00C0285F"/>
    <w:rsid w:val="00C02CDD"/>
    <w:rsid w:val="00C030C9"/>
    <w:rsid w:val="00C03A2A"/>
    <w:rsid w:val="00C041C8"/>
    <w:rsid w:val="00C044A3"/>
    <w:rsid w:val="00C046E4"/>
    <w:rsid w:val="00C04BAF"/>
    <w:rsid w:val="00C04C64"/>
    <w:rsid w:val="00C051AD"/>
    <w:rsid w:val="00C0577F"/>
    <w:rsid w:val="00C05F69"/>
    <w:rsid w:val="00C06063"/>
    <w:rsid w:val="00C06568"/>
    <w:rsid w:val="00C065D7"/>
    <w:rsid w:val="00C06727"/>
    <w:rsid w:val="00C0684A"/>
    <w:rsid w:val="00C06B53"/>
    <w:rsid w:val="00C06DCB"/>
    <w:rsid w:val="00C07418"/>
    <w:rsid w:val="00C074E5"/>
    <w:rsid w:val="00C07594"/>
    <w:rsid w:val="00C07765"/>
    <w:rsid w:val="00C077F9"/>
    <w:rsid w:val="00C07A59"/>
    <w:rsid w:val="00C07E00"/>
    <w:rsid w:val="00C1082D"/>
    <w:rsid w:val="00C10D88"/>
    <w:rsid w:val="00C10EF1"/>
    <w:rsid w:val="00C10FFF"/>
    <w:rsid w:val="00C11248"/>
    <w:rsid w:val="00C11791"/>
    <w:rsid w:val="00C117B3"/>
    <w:rsid w:val="00C117CF"/>
    <w:rsid w:val="00C11810"/>
    <w:rsid w:val="00C118E8"/>
    <w:rsid w:val="00C11987"/>
    <w:rsid w:val="00C11B1E"/>
    <w:rsid w:val="00C11C15"/>
    <w:rsid w:val="00C11EE8"/>
    <w:rsid w:val="00C120F8"/>
    <w:rsid w:val="00C121BB"/>
    <w:rsid w:val="00C1226C"/>
    <w:rsid w:val="00C124BB"/>
    <w:rsid w:val="00C127F2"/>
    <w:rsid w:val="00C12934"/>
    <w:rsid w:val="00C12CCD"/>
    <w:rsid w:val="00C12F99"/>
    <w:rsid w:val="00C13036"/>
    <w:rsid w:val="00C137B8"/>
    <w:rsid w:val="00C13A4D"/>
    <w:rsid w:val="00C13BFC"/>
    <w:rsid w:val="00C1438C"/>
    <w:rsid w:val="00C1489C"/>
    <w:rsid w:val="00C1538A"/>
    <w:rsid w:val="00C154CB"/>
    <w:rsid w:val="00C15901"/>
    <w:rsid w:val="00C15AA0"/>
    <w:rsid w:val="00C15BD5"/>
    <w:rsid w:val="00C16B64"/>
    <w:rsid w:val="00C170A4"/>
    <w:rsid w:val="00C170DD"/>
    <w:rsid w:val="00C172B4"/>
    <w:rsid w:val="00C1736F"/>
    <w:rsid w:val="00C17F1B"/>
    <w:rsid w:val="00C2025A"/>
    <w:rsid w:val="00C2062A"/>
    <w:rsid w:val="00C20C86"/>
    <w:rsid w:val="00C212A7"/>
    <w:rsid w:val="00C2136B"/>
    <w:rsid w:val="00C21379"/>
    <w:rsid w:val="00C21461"/>
    <w:rsid w:val="00C215B6"/>
    <w:rsid w:val="00C224DE"/>
    <w:rsid w:val="00C226E5"/>
    <w:rsid w:val="00C22892"/>
    <w:rsid w:val="00C234A7"/>
    <w:rsid w:val="00C23B46"/>
    <w:rsid w:val="00C240A5"/>
    <w:rsid w:val="00C249B4"/>
    <w:rsid w:val="00C24DB8"/>
    <w:rsid w:val="00C25158"/>
    <w:rsid w:val="00C2517E"/>
    <w:rsid w:val="00C253FB"/>
    <w:rsid w:val="00C25494"/>
    <w:rsid w:val="00C254B0"/>
    <w:rsid w:val="00C25828"/>
    <w:rsid w:val="00C258E2"/>
    <w:rsid w:val="00C25C05"/>
    <w:rsid w:val="00C2614E"/>
    <w:rsid w:val="00C265EF"/>
    <w:rsid w:val="00C26625"/>
    <w:rsid w:val="00C26649"/>
    <w:rsid w:val="00C26681"/>
    <w:rsid w:val="00C26791"/>
    <w:rsid w:val="00C26825"/>
    <w:rsid w:val="00C26A18"/>
    <w:rsid w:val="00C26ED9"/>
    <w:rsid w:val="00C2735E"/>
    <w:rsid w:val="00C2771E"/>
    <w:rsid w:val="00C27846"/>
    <w:rsid w:val="00C2785C"/>
    <w:rsid w:val="00C27DF1"/>
    <w:rsid w:val="00C30841"/>
    <w:rsid w:val="00C309C8"/>
    <w:rsid w:val="00C310C3"/>
    <w:rsid w:val="00C3147D"/>
    <w:rsid w:val="00C31C3D"/>
    <w:rsid w:val="00C31FD0"/>
    <w:rsid w:val="00C3208D"/>
    <w:rsid w:val="00C320CC"/>
    <w:rsid w:val="00C3268D"/>
    <w:rsid w:val="00C32AE1"/>
    <w:rsid w:val="00C32C42"/>
    <w:rsid w:val="00C33113"/>
    <w:rsid w:val="00C33682"/>
    <w:rsid w:val="00C337BE"/>
    <w:rsid w:val="00C33B5E"/>
    <w:rsid w:val="00C33C0C"/>
    <w:rsid w:val="00C33F8B"/>
    <w:rsid w:val="00C344E9"/>
    <w:rsid w:val="00C34E95"/>
    <w:rsid w:val="00C350D8"/>
    <w:rsid w:val="00C351C1"/>
    <w:rsid w:val="00C353BC"/>
    <w:rsid w:val="00C353DC"/>
    <w:rsid w:val="00C3541F"/>
    <w:rsid w:val="00C3553E"/>
    <w:rsid w:val="00C35943"/>
    <w:rsid w:val="00C35C8A"/>
    <w:rsid w:val="00C35D2E"/>
    <w:rsid w:val="00C35DDE"/>
    <w:rsid w:val="00C35F9C"/>
    <w:rsid w:val="00C36044"/>
    <w:rsid w:val="00C36C7F"/>
    <w:rsid w:val="00C36E20"/>
    <w:rsid w:val="00C36EFF"/>
    <w:rsid w:val="00C3707E"/>
    <w:rsid w:val="00C371E7"/>
    <w:rsid w:val="00C3730D"/>
    <w:rsid w:val="00C3765E"/>
    <w:rsid w:val="00C37BD3"/>
    <w:rsid w:val="00C37CF8"/>
    <w:rsid w:val="00C4024A"/>
    <w:rsid w:val="00C40414"/>
    <w:rsid w:val="00C40705"/>
    <w:rsid w:val="00C40779"/>
    <w:rsid w:val="00C409B5"/>
    <w:rsid w:val="00C409F9"/>
    <w:rsid w:val="00C40B0D"/>
    <w:rsid w:val="00C40DF5"/>
    <w:rsid w:val="00C41061"/>
    <w:rsid w:val="00C412DF"/>
    <w:rsid w:val="00C4157D"/>
    <w:rsid w:val="00C41837"/>
    <w:rsid w:val="00C41A25"/>
    <w:rsid w:val="00C41DEC"/>
    <w:rsid w:val="00C41EC6"/>
    <w:rsid w:val="00C421BA"/>
    <w:rsid w:val="00C422AF"/>
    <w:rsid w:val="00C42B78"/>
    <w:rsid w:val="00C42B9F"/>
    <w:rsid w:val="00C42CEE"/>
    <w:rsid w:val="00C43046"/>
    <w:rsid w:val="00C43188"/>
    <w:rsid w:val="00C437AB"/>
    <w:rsid w:val="00C44432"/>
    <w:rsid w:val="00C446D7"/>
    <w:rsid w:val="00C44BC8"/>
    <w:rsid w:val="00C45337"/>
    <w:rsid w:val="00C4582B"/>
    <w:rsid w:val="00C459FA"/>
    <w:rsid w:val="00C45C59"/>
    <w:rsid w:val="00C462BF"/>
    <w:rsid w:val="00C4661D"/>
    <w:rsid w:val="00C46622"/>
    <w:rsid w:val="00C46948"/>
    <w:rsid w:val="00C47121"/>
    <w:rsid w:val="00C4740F"/>
    <w:rsid w:val="00C47553"/>
    <w:rsid w:val="00C47A19"/>
    <w:rsid w:val="00C47C25"/>
    <w:rsid w:val="00C5001A"/>
    <w:rsid w:val="00C50347"/>
    <w:rsid w:val="00C50621"/>
    <w:rsid w:val="00C5062C"/>
    <w:rsid w:val="00C50942"/>
    <w:rsid w:val="00C50A5C"/>
    <w:rsid w:val="00C514E3"/>
    <w:rsid w:val="00C5186E"/>
    <w:rsid w:val="00C519AB"/>
    <w:rsid w:val="00C51DA4"/>
    <w:rsid w:val="00C521D7"/>
    <w:rsid w:val="00C52BBD"/>
    <w:rsid w:val="00C52E67"/>
    <w:rsid w:val="00C5373F"/>
    <w:rsid w:val="00C53BAD"/>
    <w:rsid w:val="00C5407B"/>
    <w:rsid w:val="00C540C0"/>
    <w:rsid w:val="00C542BC"/>
    <w:rsid w:val="00C54341"/>
    <w:rsid w:val="00C546BE"/>
    <w:rsid w:val="00C5470F"/>
    <w:rsid w:val="00C54784"/>
    <w:rsid w:val="00C547A8"/>
    <w:rsid w:val="00C547C2"/>
    <w:rsid w:val="00C5483E"/>
    <w:rsid w:val="00C54B81"/>
    <w:rsid w:val="00C5532F"/>
    <w:rsid w:val="00C555BA"/>
    <w:rsid w:val="00C5581F"/>
    <w:rsid w:val="00C558F2"/>
    <w:rsid w:val="00C55A3C"/>
    <w:rsid w:val="00C55B1A"/>
    <w:rsid w:val="00C55B34"/>
    <w:rsid w:val="00C5603B"/>
    <w:rsid w:val="00C562C9"/>
    <w:rsid w:val="00C56672"/>
    <w:rsid w:val="00C567FB"/>
    <w:rsid w:val="00C56937"/>
    <w:rsid w:val="00C569F0"/>
    <w:rsid w:val="00C56A7C"/>
    <w:rsid w:val="00C56E17"/>
    <w:rsid w:val="00C56FE7"/>
    <w:rsid w:val="00C573B3"/>
    <w:rsid w:val="00C57648"/>
    <w:rsid w:val="00C578E5"/>
    <w:rsid w:val="00C57FBB"/>
    <w:rsid w:val="00C6017E"/>
    <w:rsid w:val="00C60498"/>
    <w:rsid w:val="00C60993"/>
    <w:rsid w:val="00C609EA"/>
    <w:rsid w:val="00C60FEE"/>
    <w:rsid w:val="00C61369"/>
    <w:rsid w:val="00C614CA"/>
    <w:rsid w:val="00C61580"/>
    <w:rsid w:val="00C61EB2"/>
    <w:rsid w:val="00C62315"/>
    <w:rsid w:val="00C62348"/>
    <w:rsid w:val="00C62411"/>
    <w:rsid w:val="00C62651"/>
    <w:rsid w:val="00C62A5E"/>
    <w:rsid w:val="00C62A66"/>
    <w:rsid w:val="00C62BDC"/>
    <w:rsid w:val="00C632A3"/>
    <w:rsid w:val="00C632D3"/>
    <w:rsid w:val="00C6376D"/>
    <w:rsid w:val="00C637A0"/>
    <w:rsid w:val="00C63A3E"/>
    <w:rsid w:val="00C63DD3"/>
    <w:rsid w:val="00C63EF8"/>
    <w:rsid w:val="00C6401E"/>
    <w:rsid w:val="00C64270"/>
    <w:rsid w:val="00C65264"/>
    <w:rsid w:val="00C65392"/>
    <w:rsid w:val="00C65571"/>
    <w:rsid w:val="00C6560A"/>
    <w:rsid w:val="00C65884"/>
    <w:rsid w:val="00C65B91"/>
    <w:rsid w:val="00C65DD7"/>
    <w:rsid w:val="00C66105"/>
    <w:rsid w:val="00C66755"/>
    <w:rsid w:val="00C66A11"/>
    <w:rsid w:val="00C66BB9"/>
    <w:rsid w:val="00C66BBD"/>
    <w:rsid w:val="00C67207"/>
    <w:rsid w:val="00C6774F"/>
    <w:rsid w:val="00C67F3C"/>
    <w:rsid w:val="00C70341"/>
    <w:rsid w:val="00C715B4"/>
    <w:rsid w:val="00C71B62"/>
    <w:rsid w:val="00C71EE5"/>
    <w:rsid w:val="00C72075"/>
    <w:rsid w:val="00C72146"/>
    <w:rsid w:val="00C734D8"/>
    <w:rsid w:val="00C73764"/>
    <w:rsid w:val="00C73989"/>
    <w:rsid w:val="00C73A55"/>
    <w:rsid w:val="00C73D13"/>
    <w:rsid w:val="00C73ED5"/>
    <w:rsid w:val="00C7471F"/>
    <w:rsid w:val="00C74B7C"/>
    <w:rsid w:val="00C74E3A"/>
    <w:rsid w:val="00C758AB"/>
    <w:rsid w:val="00C75983"/>
    <w:rsid w:val="00C7598E"/>
    <w:rsid w:val="00C75C46"/>
    <w:rsid w:val="00C75D45"/>
    <w:rsid w:val="00C75D47"/>
    <w:rsid w:val="00C75E39"/>
    <w:rsid w:val="00C75EA1"/>
    <w:rsid w:val="00C75EDE"/>
    <w:rsid w:val="00C761A6"/>
    <w:rsid w:val="00C7651A"/>
    <w:rsid w:val="00C76FD0"/>
    <w:rsid w:val="00C7708D"/>
    <w:rsid w:val="00C77105"/>
    <w:rsid w:val="00C772EA"/>
    <w:rsid w:val="00C77354"/>
    <w:rsid w:val="00C77534"/>
    <w:rsid w:val="00C77CA0"/>
    <w:rsid w:val="00C77D3D"/>
    <w:rsid w:val="00C77DD3"/>
    <w:rsid w:val="00C77E68"/>
    <w:rsid w:val="00C80372"/>
    <w:rsid w:val="00C809C7"/>
    <w:rsid w:val="00C80BD8"/>
    <w:rsid w:val="00C810D0"/>
    <w:rsid w:val="00C81737"/>
    <w:rsid w:val="00C81C65"/>
    <w:rsid w:val="00C821DA"/>
    <w:rsid w:val="00C821FC"/>
    <w:rsid w:val="00C822E1"/>
    <w:rsid w:val="00C828AB"/>
    <w:rsid w:val="00C82917"/>
    <w:rsid w:val="00C82A67"/>
    <w:rsid w:val="00C82AFF"/>
    <w:rsid w:val="00C82CE8"/>
    <w:rsid w:val="00C82D42"/>
    <w:rsid w:val="00C831D7"/>
    <w:rsid w:val="00C8396D"/>
    <w:rsid w:val="00C839E0"/>
    <w:rsid w:val="00C83F00"/>
    <w:rsid w:val="00C84222"/>
    <w:rsid w:val="00C8445F"/>
    <w:rsid w:val="00C84477"/>
    <w:rsid w:val="00C84A6C"/>
    <w:rsid w:val="00C84CAE"/>
    <w:rsid w:val="00C84E8B"/>
    <w:rsid w:val="00C852A3"/>
    <w:rsid w:val="00C859F6"/>
    <w:rsid w:val="00C85FA3"/>
    <w:rsid w:val="00C86009"/>
    <w:rsid w:val="00C860C2"/>
    <w:rsid w:val="00C862AA"/>
    <w:rsid w:val="00C863BD"/>
    <w:rsid w:val="00C86C40"/>
    <w:rsid w:val="00C86E95"/>
    <w:rsid w:val="00C872B6"/>
    <w:rsid w:val="00C87F29"/>
    <w:rsid w:val="00C900B1"/>
    <w:rsid w:val="00C90711"/>
    <w:rsid w:val="00C909D2"/>
    <w:rsid w:val="00C90C31"/>
    <w:rsid w:val="00C90C5D"/>
    <w:rsid w:val="00C91405"/>
    <w:rsid w:val="00C91433"/>
    <w:rsid w:val="00C91736"/>
    <w:rsid w:val="00C919BC"/>
    <w:rsid w:val="00C919D6"/>
    <w:rsid w:val="00C91CA0"/>
    <w:rsid w:val="00C92339"/>
    <w:rsid w:val="00C9253C"/>
    <w:rsid w:val="00C925A0"/>
    <w:rsid w:val="00C92664"/>
    <w:rsid w:val="00C926DC"/>
    <w:rsid w:val="00C92E8A"/>
    <w:rsid w:val="00C92FA0"/>
    <w:rsid w:val="00C92FCC"/>
    <w:rsid w:val="00C93426"/>
    <w:rsid w:val="00C939AD"/>
    <w:rsid w:val="00C93BE5"/>
    <w:rsid w:val="00C942F2"/>
    <w:rsid w:val="00C94548"/>
    <w:rsid w:val="00C945BA"/>
    <w:rsid w:val="00C9463E"/>
    <w:rsid w:val="00C94939"/>
    <w:rsid w:val="00C94B9B"/>
    <w:rsid w:val="00C94C37"/>
    <w:rsid w:val="00C94DC0"/>
    <w:rsid w:val="00C94F98"/>
    <w:rsid w:val="00C9539F"/>
    <w:rsid w:val="00C954F7"/>
    <w:rsid w:val="00C95DC2"/>
    <w:rsid w:val="00C95E48"/>
    <w:rsid w:val="00C95ECB"/>
    <w:rsid w:val="00C95F12"/>
    <w:rsid w:val="00C960FA"/>
    <w:rsid w:val="00C96B5B"/>
    <w:rsid w:val="00C96C3B"/>
    <w:rsid w:val="00C96C8F"/>
    <w:rsid w:val="00C9714B"/>
    <w:rsid w:val="00C97A31"/>
    <w:rsid w:val="00C97CA3"/>
    <w:rsid w:val="00C97DF3"/>
    <w:rsid w:val="00C97EFA"/>
    <w:rsid w:val="00CA0276"/>
    <w:rsid w:val="00CA0285"/>
    <w:rsid w:val="00CA0B8C"/>
    <w:rsid w:val="00CA0D99"/>
    <w:rsid w:val="00CA0EA9"/>
    <w:rsid w:val="00CA0EEC"/>
    <w:rsid w:val="00CA13A6"/>
    <w:rsid w:val="00CA1720"/>
    <w:rsid w:val="00CA1EC7"/>
    <w:rsid w:val="00CA1EFF"/>
    <w:rsid w:val="00CA2814"/>
    <w:rsid w:val="00CA28D3"/>
    <w:rsid w:val="00CA34D9"/>
    <w:rsid w:val="00CA4275"/>
    <w:rsid w:val="00CA476C"/>
    <w:rsid w:val="00CA4783"/>
    <w:rsid w:val="00CA4B4B"/>
    <w:rsid w:val="00CA4D57"/>
    <w:rsid w:val="00CA4F64"/>
    <w:rsid w:val="00CA5491"/>
    <w:rsid w:val="00CA5F40"/>
    <w:rsid w:val="00CA6020"/>
    <w:rsid w:val="00CA60BB"/>
    <w:rsid w:val="00CA647D"/>
    <w:rsid w:val="00CA6553"/>
    <w:rsid w:val="00CA680B"/>
    <w:rsid w:val="00CA6829"/>
    <w:rsid w:val="00CA6874"/>
    <w:rsid w:val="00CA68BB"/>
    <w:rsid w:val="00CA6B64"/>
    <w:rsid w:val="00CA70F2"/>
    <w:rsid w:val="00CA71A9"/>
    <w:rsid w:val="00CA71F9"/>
    <w:rsid w:val="00CA7445"/>
    <w:rsid w:val="00CA7460"/>
    <w:rsid w:val="00CA749E"/>
    <w:rsid w:val="00CA7611"/>
    <w:rsid w:val="00CA7833"/>
    <w:rsid w:val="00CB0169"/>
    <w:rsid w:val="00CB09BE"/>
    <w:rsid w:val="00CB0A99"/>
    <w:rsid w:val="00CB0BEC"/>
    <w:rsid w:val="00CB0E64"/>
    <w:rsid w:val="00CB122E"/>
    <w:rsid w:val="00CB147D"/>
    <w:rsid w:val="00CB14E5"/>
    <w:rsid w:val="00CB1E3F"/>
    <w:rsid w:val="00CB1E9A"/>
    <w:rsid w:val="00CB20EA"/>
    <w:rsid w:val="00CB2D4E"/>
    <w:rsid w:val="00CB30B2"/>
    <w:rsid w:val="00CB33CF"/>
    <w:rsid w:val="00CB33E3"/>
    <w:rsid w:val="00CB3466"/>
    <w:rsid w:val="00CB3C29"/>
    <w:rsid w:val="00CB3CA3"/>
    <w:rsid w:val="00CB3E81"/>
    <w:rsid w:val="00CB3F3F"/>
    <w:rsid w:val="00CB4038"/>
    <w:rsid w:val="00CB4454"/>
    <w:rsid w:val="00CB46D0"/>
    <w:rsid w:val="00CB4C8F"/>
    <w:rsid w:val="00CB4D1F"/>
    <w:rsid w:val="00CB4FC5"/>
    <w:rsid w:val="00CB52C9"/>
    <w:rsid w:val="00CB5630"/>
    <w:rsid w:val="00CB5AA8"/>
    <w:rsid w:val="00CB5B6B"/>
    <w:rsid w:val="00CB62D3"/>
    <w:rsid w:val="00CB6358"/>
    <w:rsid w:val="00CB672D"/>
    <w:rsid w:val="00CB6E3B"/>
    <w:rsid w:val="00CB6EE7"/>
    <w:rsid w:val="00CB712E"/>
    <w:rsid w:val="00CB71FA"/>
    <w:rsid w:val="00CB7659"/>
    <w:rsid w:val="00CB7C59"/>
    <w:rsid w:val="00CB7CE0"/>
    <w:rsid w:val="00CC0118"/>
    <w:rsid w:val="00CC027C"/>
    <w:rsid w:val="00CC02D8"/>
    <w:rsid w:val="00CC03D2"/>
    <w:rsid w:val="00CC0749"/>
    <w:rsid w:val="00CC0932"/>
    <w:rsid w:val="00CC0ADD"/>
    <w:rsid w:val="00CC0D19"/>
    <w:rsid w:val="00CC1277"/>
    <w:rsid w:val="00CC1697"/>
    <w:rsid w:val="00CC1FCE"/>
    <w:rsid w:val="00CC254E"/>
    <w:rsid w:val="00CC25DE"/>
    <w:rsid w:val="00CC25FD"/>
    <w:rsid w:val="00CC294E"/>
    <w:rsid w:val="00CC2979"/>
    <w:rsid w:val="00CC30D6"/>
    <w:rsid w:val="00CC3420"/>
    <w:rsid w:val="00CC384E"/>
    <w:rsid w:val="00CC43B4"/>
    <w:rsid w:val="00CC44CC"/>
    <w:rsid w:val="00CC4A08"/>
    <w:rsid w:val="00CC4B91"/>
    <w:rsid w:val="00CC4BD3"/>
    <w:rsid w:val="00CC4D5D"/>
    <w:rsid w:val="00CC4E77"/>
    <w:rsid w:val="00CC512E"/>
    <w:rsid w:val="00CC571D"/>
    <w:rsid w:val="00CC602D"/>
    <w:rsid w:val="00CC664C"/>
    <w:rsid w:val="00CC679F"/>
    <w:rsid w:val="00CC6E3B"/>
    <w:rsid w:val="00CC7034"/>
    <w:rsid w:val="00CC7153"/>
    <w:rsid w:val="00CC7346"/>
    <w:rsid w:val="00CC7665"/>
    <w:rsid w:val="00CC7962"/>
    <w:rsid w:val="00CD00AF"/>
    <w:rsid w:val="00CD0289"/>
    <w:rsid w:val="00CD04E9"/>
    <w:rsid w:val="00CD09D5"/>
    <w:rsid w:val="00CD0AC2"/>
    <w:rsid w:val="00CD0B5C"/>
    <w:rsid w:val="00CD126D"/>
    <w:rsid w:val="00CD12FC"/>
    <w:rsid w:val="00CD194A"/>
    <w:rsid w:val="00CD2444"/>
    <w:rsid w:val="00CD2A7F"/>
    <w:rsid w:val="00CD2E72"/>
    <w:rsid w:val="00CD3018"/>
    <w:rsid w:val="00CD3423"/>
    <w:rsid w:val="00CD35A3"/>
    <w:rsid w:val="00CD3845"/>
    <w:rsid w:val="00CD39FC"/>
    <w:rsid w:val="00CD3A3E"/>
    <w:rsid w:val="00CD3C2C"/>
    <w:rsid w:val="00CD3E55"/>
    <w:rsid w:val="00CD4062"/>
    <w:rsid w:val="00CD4470"/>
    <w:rsid w:val="00CD455E"/>
    <w:rsid w:val="00CD4723"/>
    <w:rsid w:val="00CD4884"/>
    <w:rsid w:val="00CD4B96"/>
    <w:rsid w:val="00CD4F43"/>
    <w:rsid w:val="00CD57D1"/>
    <w:rsid w:val="00CD5870"/>
    <w:rsid w:val="00CD5AF7"/>
    <w:rsid w:val="00CD5F07"/>
    <w:rsid w:val="00CD60F3"/>
    <w:rsid w:val="00CD64F2"/>
    <w:rsid w:val="00CD6F5E"/>
    <w:rsid w:val="00CD7102"/>
    <w:rsid w:val="00CD719D"/>
    <w:rsid w:val="00CD7865"/>
    <w:rsid w:val="00CD7B29"/>
    <w:rsid w:val="00CD7D25"/>
    <w:rsid w:val="00CE0195"/>
    <w:rsid w:val="00CE0197"/>
    <w:rsid w:val="00CE0310"/>
    <w:rsid w:val="00CE0846"/>
    <w:rsid w:val="00CE08A7"/>
    <w:rsid w:val="00CE09FE"/>
    <w:rsid w:val="00CE0B57"/>
    <w:rsid w:val="00CE1104"/>
    <w:rsid w:val="00CE12BD"/>
    <w:rsid w:val="00CE15E5"/>
    <w:rsid w:val="00CE26EC"/>
    <w:rsid w:val="00CE31FC"/>
    <w:rsid w:val="00CE385C"/>
    <w:rsid w:val="00CE39FF"/>
    <w:rsid w:val="00CE3F25"/>
    <w:rsid w:val="00CE4138"/>
    <w:rsid w:val="00CE41BE"/>
    <w:rsid w:val="00CE45D9"/>
    <w:rsid w:val="00CE490A"/>
    <w:rsid w:val="00CE4EC9"/>
    <w:rsid w:val="00CE54AA"/>
    <w:rsid w:val="00CE55BB"/>
    <w:rsid w:val="00CE5727"/>
    <w:rsid w:val="00CE57C2"/>
    <w:rsid w:val="00CE596B"/>
    <w:rsid w:val="00CE5D80"/>
    <w:rsid w:val="00CE695B"/>
    <w:rsid w:val="00CE6F09"/>
    <w:rsid w:val="00CE72CE"/>
    <w:rsid w:val="00CE74E5"/>
    <w:rsid w:val="00CE7BC3"/>
    <w:rsid w:val="00CE7C31"/>
    <w:rsid w:val="00CE7C38"/>
    <w:rsid w:val="00CE7E38"/>
    <w:rsid w:val="00CE7EC7"/>
    <w:rsid w:val="00CF04B8"/>
    <w:rsid w:val="00CF04BE"/>
    <w:rsid w:val="00CF07F0"/>
    <w:rsid w:val="00CF0946"/>
    <w:rsid w:val="00CF0A0E"/>
    <w:rsid w:val="00CF0A3F"/>
    <w:rsid w:val="00CF0FB7"/>
    <w:rsid w:val="00CF107B"/>
    <w:rsid w:val="00CF10E4"/>
    <w:rsid w:val="00CF17B6"/>
    <w:rsid w:val="00CF18B5"/>
    <w:rsid w:val="00CF1E04"/>
    <w:rsid w:val="00CF2CF7"/>
    <w:rsid w:val="00CF2E16"/>
    <w:rsid w:val="00CF3193"/>
    <w:rsid w:val="00CF39D2"/>
    <w:rsid w:val="00CF3A96"/>
    <w:rsid w:val="00CF3D97"/>
    <w:rsid w:val="00CF3F69"/>
    <w:rsid w:val="00CF3F9D"/>
    <w:rsid w:val="00CF41B2"/>
    <w:rsid w:val="00CF429C"/>
    <w:rsid w:val="00CF42F8"/>
    <w:rsid w:val="00CF49EC"/>
    <w:rsid w:val="00CF4A6D"/>
    <w:rsid w:val="00CF4BA9"/>
    <w:rsid w:val="00CF4BCC"/>
    <w:rsid w:val="00CF51D3"/>
    <w:rsid w:val="00CF57F4"/>
    <w:rsid w:val="00CF5932"/>
    <w:rsid w:val="00CF62EB"/>
    <w:rsid w:val="00CF663A"/>
    <w:rsid w:val="00CF72A7"/>
    <w:rsid w:val="00CF72F3"/>
    <w:rsid w:val="00CF73B5"/>
    <w:rsid w:val="00CF78C4"/>
    <w:rsid w:val="00CF79C7"/>
    <w:rsid w:val="00CF7F71"/>
    <w:rsid w:val="00D0005F"/>
    <w:rsid w:val="00D0027A"/>
    <w:rsid w:val="00D003A4"/>
    <w:rsid w:val="00D00547"/>
    <w:rsid w:val="00D009DA"/>
    <w:rsid w:val="00D00A83"/>
    <w:rsid w:val="00D01096"/>
    <w:rsid w:val="00D01132"/>
    <w:rsid w:val="00D01164"/>
    <w:rsid w:val="00D019BF"/>
    <w:rsid w:val="00D01C60"/>
    <w:rsid w:val="00D022D4"/>
    <w:rsid w:val="00D0232F"/>
    <w:rsid w:val="00D02A0E"/>
    <w:rsid w:val="00D02A78"/>
    <w:rsid w:val="00D02ABE"/>
    <w:rsid w:val="00D03439"/>
    <w:rsid w:val="00D0395A"/>
    <w:rsid w:val="00D039DB"/>
    <w:rsid w:val="00D03CAF"/>
    <w:rsid w:val="00D0400F"/>
    <w:rsid w:val="00D04228"/>
    <w:rsid w:val="00D042BC"/>
    <w:rsid w:val="00D04494"/>
    <w:rsid w:val="00D04AFD"/>
    <w:rsid w:val="00D0578F"/>
    <w:rsid w:val="00D05E26"/>
    <w:rsid w:val="00D05F4C"/>
    <w:rsid w:val="00D0602E"/>
    <w:rsid w:val="00D065B7"/>
    <w:rsid w:val="00D06973"/>
    <w:rsid w:val="00D06A2D"/>
    <w:rsid w:val="00D06DFF"/>
    <w:rsid w:val="00D06E03"/>
    <w:rsid w:val="00D07568"/>
    <w:rsid w:val="00D07A80"/>
    <w:rsid w:val="00D07FF7"/>
    <w:rsid w:val="00D1026C"/>
    <w:rsid w:val="00D104E6"/>
    <w:rsid w:val="00D10902"/>
    <w:rsid w:val="00D10B57"/>
    <w:rsid w:val="00D10B9B"/>
    <w:rsid w:val="00D10BE3"/>
    <w:rsid w:val="00D10CD7"/>
    <w:rsid w:val="00D10D6E"/>
    <w:rsid w:val="00D10D70"/>
    <w:rsid w:val="00D1118C"/>
    <w:rsid w:val="00D111CA"/>
    <w:rsid w:val="00D1137F"/>
    <w:rsid w:val="00D113F3"/>
    <w:rsid w:val="00D11934"/>
    <w:rsid w:val="00D1198A"/>
    <w:rsid w:val="00D11BC7"/>
    <w:rsid w:val="00D11CD6"/>
    <w:rsid w:val="00D11FF1"/>
    <w:rsid w:val="00D121E2"/>
    <w:rsid w:val="00D12A40"/>
    <w:rsid w:val="00D12DD7"/>
    <w:rsid w:val="00D12F27"/>
    <w:rsid w:val="00D13143"/>
    <w:rsid w:val="00D13218"/>
    <w:rsid w:val="00D13784"/>
    <w:rsid w:val="00D1389A"/>
    <w:rsid w:val="00D13FC1"/>
    <w:rsid w:val="00D140D4"/>
    <w:rsid w:val="00D14895"/>
    <w:rsid w:val="00D14B78"/>
    <w:rsid w:val="00D1518E"/>
    <w:rsid w:val="00D156B0"/>
    <w:rsid w:val="00D1667C"/>
    <w:rsid w:val="00D16834"/>
    <w:rsid w:val="00D168EB"/>
    <w:rsid w:val="00D16971"/>
    <w:rsid w:val="00D16BE2"/>
    <w:rsid w:val="00D16DDF"/>
    <w:rsid w:val="00D16E1B"/>
    <w:rsid w:val="00D170D1"/>
    <w:rsid w:val="00D1729F"/>
    <w:rsid w:val="00D17573"/>
    <w:rsid w:val="00D17D03"/>
    <w:rsid w:val="00D200EF"/>
    <w:rsid w:val="00D20251"/>
    <w:rsid w:val="00D20461"/>
    <w:rsid w:val="00D20686"/>
    <w:rsid w:val="00D209FD"/>
    <w:rsid w:val="00D20B6C"/>
    <w:rsid w:val="00D21150"/>
    <w:rsid w:val="00D2189B"/>
    <w:rsid w:val="00D21C45"/>
    <w:rsid w:val="00D21F64"/>
    <w:rsid w:val="00D22930"/>
    <w:rsid w:val="00D233F2"/>
    <w:rsid w:val="00D234ED"/>
    <w:rsid w:val="00D23C78"/>
    <w:rsid w:val="00D23CD8"/>
    <w:rsid w:val="00D240C3"/>
    <w:rsid w:val="00D240F9"/>
    <w:rsid w:val="00D241C3"/>
    <w:rsid w:val="00D246FB"/>
    <w:rsid w:val="00D2498F"/>
    <w:rsid w:val="00D24B0B"/>
    <w:rsid w:val="00D24CC3"/>
    <w:rsid w:val="00D2574E"/>
    <w:rsid w:val="00D257F5"/>
    <w:rsid w:val="00D25832"/>
    <w:rsid w:val="00D2615C"/>
    <w:rsid w:val="00D261F3"/>
    <w:rsid w:val="00D26373"/>
    <w:rsid w:val="00D2640C"/>
    <w:rsid w:val="00D2675D"/>
    <w:rsid w:val="00D270DC"/>
    <w:rsid w:val="00D27288"/>
    <w:rsid w:val="00D27338"/>
    <w:rsid w:val="00D3061B"/>
    <w:rsid w:val="00D30E9C"/>
    <w:rsid w:val="00D30EB6"/>
    <w:rsid w:val="00D310ED"/>
    <w:rsid w:val="00D31313"/>
    <w:rsid w:val="00D31802"/>
    <w:rsid w:val="00D319A1"/>
    <w:rsid w:val="00D31B6A"/>
    <w:rsid w:val="00D32436"/>
    <w:rsid w:val="00D3275B"/>
    <w:rsid w:val="00D33284"/>
    <w:rsid w:val="00D33919"/>
    <w:rsid w:val="00D3396C"/>
    <w:rsid w:val="00D33973"/>
    <w:rsid w:val="00D33DD1"/>
    <w:rsid w:val="00D33DFB"/>
    <w:rsid w:val="00D33E42"/>
    <w:rsid w:val="00D34386"/>
    <w:rsid w:val="00D3444F"/>
    <w:rsid w:val="00D34698"/>
    <w:rsid w:val="00D34B8A"/>
    <w:rsid w:val="00D34E3C"/>
    <w:rsid w:val="00D35254"/>
    <w:rsid w:val="00D356E7"/>
    <w:rsid w:val="00D35708"/>
    <w:rsid w:val="00D3593A"/>
    <w:rsid w:val="00D365AC"/>
    <w:rsid w:val="00D36662"/>
    <w:rsid w:val="00D36D6E"/>
    <w:rsid w:val="00D36FF7"/>
    <w:rsid w:val="00D37056"/>
    <w:rsid w:val="00D373FA"/>
    <w:rsid w:val="00D378F7"/>
    <w:rsid w:val="00D37C36"/>
    <w:rsid w:val="00D37CE4"/>
    <w:rsid w:val="00D37CF7"/>
    <w:rsid w:val="00D37F5D"/>
    <w:rsid w:val="00D40146"/>
    <w:rsid w:val="00D4032C"/>
    <w:rsid w:val="00D4038B"/>
    <w:rsid w:val="00D403A9"/>
    <w:rsid w:val="00D4059B"/>
    <w:rsid w:val="00D40850"/>
    <w:rsid w:val="00D40D19"/>
    <w:rsid w:val="00D40F90"/>
    <w:rsid w:val="00D40FA9"/>
    <w:rsid w:val="00D41092"/>
    <w:rsid w:val="00D412A5"/>
    <w:rsid w:val="00D41B28"/>
    <w:rsid w:val="00D41F99"/>
    <w:rsid w:val="00D421FE"/>
    <w:rsid w:val="00D424D9"/>
    <w:rsid w:val="00D428A1"/>
    <w:rsid w:val="00D42BE1"/>
    <w:rsid w:val="00D42C37"/>
    <w:rsid w:val="00D43656"/>
    <w:rsid w:val="00D43968"/>
    <w:rsid w:val="00D43B77"/>
    <w:rsid w:val="00D44181"/>
    <w:rsid w:val="00D441A4"/>
    <w:rsid w:val="00D44313"/>
    <w:rsid w:val="00D4460E"/>
    <w:rsid w:val="00D44B12"/>
    <w:rsid w:val="00D44B27"/>
    <w:rsid w:val="00D44B4A"/>
    <w:rsid w:val="00D44B97"/>
    <w:rsid w:val="00D45207"/>
    <w:rsid w:val="00D45BF3"/>
    <w:rsid w:val="00D46002"/>
    <w:rsid w:val="00D460DE"/>
    <w:rsid w:val="00D4636B"/>
    <w:rsid w:val="00D4673E"/>
    <w:rsid w:val="00D46E0B"/>
    <w:rsid w:val="00D46E20"/>
    <w:rsid w:val="00D4712D"/>
    <w:rsid w:val="00D4715D"/>
    <w:rsid w:val="00D47295"/>
    <w:rsid w:val="00D4740C"/>
    <w:rsid w:val="00D474AA"/>
    <w:rsid w:val="00D4772C"/>
    <w:rsid w:val="00D4780D"/>
    <w:rsid w:val="00D47A16"/>
    <w:rsid w:val="00D47B7E"/>
    <w:rsid w:val="00D47C24"/>
    <w:rsid w:val="00D47E5A"/>
    <w:rsid w:val="00D50069"/>
    <w:rsid w:val="00D502F5"/>
    <w:rsid w:val="00D5044D"/>
    <w:rsid w:val="00D505C7"/>
    <w:rsid w:val="00D50A44"/>
    <w:rsid w:val="00D50AD4"/>
    <w:rsid w:val="00D50ADB"/>
    <w:rsid w:val="00D50DE9"/>
    <w:rsid w:val="00D50DEC"/>
    <w:rsid w:val="00D50EC5"/>
    <w:rsid w:val="00D50EE0"/>
    <w:rsid w:val="00D51058"/>
    <w:rsid w:val="00D5145E"/>
    <w:rsid w:val="00D51982"/>
    <w:rsid w:val="00D51AC8"/>
    <w:rsid w:val="00D5249E"/>
    <w:rsid w:val="00D527ED"/>
    <w:rsid w:val="00D52812"/>
    <w:rsid w:val="00D52976"/>
    <w:rsid w:val="00D52BCC"/>
    <w:rsid w:val="00D52E85"/>
    <w:rsid w:val="00D53072"/>
    <w:rsid w:val="00D532E1"/>
    <w:rsid w:val="00D534C0"/>
    <w:rsid w:val="00D534F9"/>
    <w:rsid w:val="00D53781"/>
    <w:rsid w:val="00D539B4"/>
    <w:rsid w:val="00D53A91"/>
    <w:rsid w:val="00D53B21"/>
    <w:rsid w:val="00D53F21"/>
    <w:rsid w:val="00D540E9"/>
    <w:rsid w:val="00D54602"/>
    <w:rsid w:val="00D547CF"/>
    <w:rsid w:val="00D54885"/>
    <w:rsid w:val="00D5498E"/>
    <w:rsid w:val="00D54DC7"/>
    <w:rsid w:val="00D550D7"/>
    <w:rsid w:val="00D552C2"/>
    <w:rsid w:val="00D55419"/>
    <w:rsid w:val="00D556C4"/>
    <w:rsid w:val="00D55DAB"/>
    <w:rsid w:val="00D560ED"/>
    <w:rsid w:val="00D56291"/>
    <w:rsid w:val="00D56622"/>
    <w:rsid w:val="00D5695E"/>
    <w:rsid w:val="00D57BC0"/>
    <w:rsid w:val="00D57BC4"/>
    <w:rsid w:val="00D601C1"/>
    <w:rsid w:val="00D605D5"/>
    <w:rsid w:val="00D61038"/>
    <w:rsid w:val="00D61443"/>
    <w:rsid w:val="00D61C92"/>
    <w:rsid w:val="00D623A4"/>
    <w:rsid w:val="00D62662"/>
    <w:rsid w:val="00D6291A"/>
    <w:rsid w:val="00D62DFB"/>
    <w:rsid w:val="00D63173"/>
    <w:rsid w:val="00D63361"/>
    <w:rsid w:val="00D638B7"/>
    <w:rsid w:val="00D638C6"/>
    <w:rsid w:val="00D63A64"/>
    <w:rsid w:val="00D63B74"/>
    <w:rsid w:val="00D63F5F"/>
    <w:rsid w:val="00D64181"/>
    <w:rsid w:val="00D64945"/>
    <w:rsid w:val="00D64D9D"/>
    <w:rsid w:val="00D65028"/>
    <w:rsid w:val="00D65504"/>
    <w:rsid w:val="00D65558"/>
    <w:rsid w:val="00D655F0"/>
    <w:rsid w:val="00D657A4"/>
    <w:rsid w:val="00D659E3"/>
    <w:rsid w:val="00D65BBC"/>
    <w:rsid w:val="00D65C41"/>
    <w:rsid w:val="00D65DC7"/>
    <w:rsid w:val="00D65E39"/>
    <w:rsid w:val="00D6600D"/>
    <w:rsid w:val="00D6627E"/>
    <w:rsid w:val="00D66293"/>
    <w:rsid w:val="00D662DD"/>
    <w:rsid w:val="00D66451"/>
    <w:rsid w:val="00D6658B"/>
    <w:rsid w:val="00D6688A"/>
    <w:rsid w:val="00D66CF7"/>
    <w:rsid w:val="00D66DDC"/>
    <w:rsid w:val="00D67276"/>
    <w:rsid w:val="00D67720"/>
    <w:rsid w:val="00D67A1C"/>
    <w:rsid w:val="00D67C1B"/>
    <w:rsid w:val="00D7011A"/>
    <w:rsid w:val="00D702CC"/>
    <w:rsid w:val="00D708AD"/>
    <w:rsid w:val="00D708B6"/>
    <w:rsid w:val="00D709A3"/>
    <w:rsid w:val="00D70AD4"/>
    <w:rsid w:val="00D7115D"/>
    <w:rsid w:val="00D71347"/>
    <w:rsid w:val="00D7208F"/>
    <w:rsid w:val="00D72217"/>
    <w:rsid w:val="00D723AE"/>
    <w:rsid w:val="00D723BF"/>
    <w:rsid w:val="00D727A1"/>
    <w:rsid w:val="00D72812"/>
    <w:rsid w:val="00D72980"/>
    <w:rsid w:val="00D72A5E"/>
    <w:rsid w:val="00D72BD9"/>
    <w:rsid w:val="00D72C43"/>
    <w:rsid w:val="00D7320E"/>
    <w:rsid w:val="00D736DA"/>
    <w:rsid w:val="00D73788"/>
    <w:rsid w:val="00D737E9"/>
    <w:rsid w:val="00D7388C"/>
    <w:rsid w:val="00D738CC"/>
    <w:rsid w:val="00D74183"/>
    <w:rsid w:val="00D7430F"/>
    <w:rsid w:val="00D7490C"/>
    <w:rsid w:val="00D74998"/>
    <w:rsid w:val="00D7523F"/>
    <w:rsid w:val="00D752EC"/>
    <w:rsid w:val="00D7540A"/>
    <w:rsid w:val="00D7550D"/>
    <w:rsid w:val="00D75CEB"/>
    <w:rsid w:val="00D75ECA"/>
    <w:rsid w:val="00D75F28"/>
    <w:rsid w:val="00D76588"/>
    <w:rsid w:val="00D7697D"/>
    <w:rsid w:val="00D76C2A"/>
    <w:rsid w:val="00D770CA"/>
    <w:rsid w:val="00D770E6"/>
    <w:rsid w:val="00D771BC"/>
    <w:rsid w:val="00D77622"/>
    <w:rsid w:val="00D77656"/>
    <w:rsid w:val="00D77BDA"/>
    <w:rsid w:val="00D805F4"/>
    <w:rsid w:val="00D807BF"/>
    <w:rsid w:val="00D809CF"/>
    <w:rsid w:val="00D80A85"/>
    <w:rsid w:val="00D80EA3"/>
    <w:rsid w:val="00D80EC5"/>
    <w:rsid w:val="00D8131E"/>
    <w:rsid w:val="00D81808"/>
    <w:rsid w:val="00D81D0C"/>
    <w:rsid w:val="00D81E2A"/>
    <w:rsid w:val="00D8219F"/>
    <w:rsid w:val="00D82B4A"/>
    <w:rsid w:val="00D82C54"/>
    <w:rsid w:val="00D82C64"/>
    <w:rsid w:val="00D82C7C"/>
    <w:rsid w:val="00D82C81"/>
    <w:rsid w:val="00D82E6D"/>
    <w:rsid w:val="00D82F00"/>
    <w:rsid w:val="00D83010"/>
    <w:rsid w:val="00D833B4"/>
    <w:rsid w:val="00D83558"/>
    <w:rsid w:val="00D83744"/>
    <w:rsid w:val="00D843D2"/>
    <w:rsid w:val="00D844E9"/>
    <w:rsid w:val="00D84711"/>
    <w:rsid w:val="00D84812"/>
    <w:rsid w:val="00D84B22"/>
    <w:rsid w:val="00D850DB"/>
    <w:rsid w:val="00D855E1"/>
    <w:rsid w:val="00D85967"/>
    <w:rsid w:val="00D85C20"/>
    <w:rsid w:val="00D860DE"/>
    <w:rsid w:val="00D86348"/>
    <w:rsid w:val="00D866D9"/>
    <w:rsid w:val="00D86BC1"/>
    <w:rsid w:val="00D86E22"/>
    <w:rsid w:val="00D87296"/>
    <w:rsid w:val="00D873EC"/>
    <w:rsid w:val="00D87901"/>
    <w:rsid w:val="00D87D31"/>
    <w:rsid w:val="00D87D4C"/>
    <w:rsid w:val="00D87E28"/>
    <w:rsid w:val="00D902B9"/>
    <w:rsid w:val="00D908CA"/>
    <w:rsid w:val="00D90B57"/>
    <w:rsid w:val="00D90CDE"/>
    <w:rsid w:val="00D90EF8"/>
    <w:rsid w:val="00D90F3B"/>
    <w:rsid w:val="00D91395"/>
    <w:rsid w:val="00D91A47"/>
    <w:rsid w:val="00D91AA6"/>
    <w:rsid w:val="00D91BD3"/>
    <w:rsid w:val="00D91DB8"/>
    <w:rsid w:val="00D91E80"/>
    <w:rsid w:val="00D91EB5"/>
    <w:rsid w:val="00D91ED9"/>
    <w:rsid w:val="00D91F61"/>
    <w:rsid w:val="00D9238D"/>
    <w:rsid w:val="00D92502"/>
    <w:rsid w:val="00D92643"/>
    <w:rsid w:val="00D92737"/>
    <w:rsid w:val="00D9282C"/>
    <w:rsid w:val="00D928E3"/>
    <w:rsid w:val="00D92966"/>
    <w:rsid w:val="00D92A78"/>
    <w:rsid w:val="00D92E0C"/>
    <w:rsid w:val="00D933C9"/>
    <w:rsid w:val="00D93862"/>
    <w:rsid w:val="00D93A63"/>
    <w:rsid w:val="00D94973"/>
    <w:rsid w:val="00D94C89"/>
    <w:rsid w:val="00D953FB"/>
    <w:rsid w:val="00D95438"/>
    <w:rsid w:val="00D95658"/>
    <w:rsid w:val="00D95AA4"/>
    <w:rsid w:val="00D95C0F"/>
    <w:rsid w:val="00D96269"/>
    <w:rsid w:val="00D963AE"/>
    <w:rsid w:val="00D966DE"/>
    <w:rsid w:val="00D966F0"/>
    <w:rsid w:val="00D96A2E"/>
    <w:rsid w:val="00D96E8B"/>
    <w:rsid w:val="00D970F2"/>
    <w:rsid w:val="00D97539"/>
    <w:rsid w:val="00D9785B"/>
    <w:rsid w:val="00D97B7B"/>
    <w:rsid w:val="00D97D60"/>
    <w:rsid w:val="00DA0224"/>
    <w:rsid w:val="00DA02E7"/>
    <w:rsid w:val="00DA036C"/>
    <w:rsid w:val="00DA05EA"/>
    <w:rsid w:val="00DA0711"/>
    <w:rsid w:val="00DA0750"/>
    <w:rsid w:val="00DA080D"/>
    <w:rsid w:val="00DA0ACD"/>
    <w:rsid w:val="00DA0F65"/>
    <w:rsid w:val="00DA112E"/>
    <w:rsid w:val="00DA1288"/>
    <w:rsid w:val="00DA1620"/>
    <w:rsid w:val="00DA18E6"/>
    <w:rsid w:val="00DA190F"/>
    <w:rsid w:val="00DA1B47"/>
    <w:rsid w:val="00DA1C19"/>
    <w:rsid w:val="00DA1E29"/>
    <w:rsid w:val="00DA200B"/>
    <w:rsid w:val="00DA2473"/>
    <w:rsid w:val="00DA28BE"/>
    <w:rsid w:val="00DA2AF2"/>
    <w:rsid w:val="00DA2C6A"/>
    <w:rsid w:val="00DA2D36"/>
    <w:rsid w:val="00DA3E9D"/>
    <w:rsid w:val="00DA3F33"/>
    <w:rsid w:val="00DA42B8"/>
    <w:rsid w:val="00DA44A9"/>
    <w:rsid w:val="00DA45FA"/>
    <w:rsid w:val="00DA474E"/>
    <w:rsid w:val="00DA47D3"/>
    <w:rsid w:val="00DA4A2C"/>
    <w:rsid w:val="00DA4DE0"/>
    <w:rsid w:val="00DA4E20"/>
    <w:rsid w:val="00DA5234"/>
    <w:rsid w:val="00DA5253"/>
    <w:rsid w:val="00DA56C2"/>
    <w:rsid w:val="00DA5889"/>
    <w:rsid w:val="00DA59B9"/>
    <w:rsid w:val="00DA5C6E"/>
    <w:rsid w:val="00DA5EF9"/>
    <w:rsid w:val="00DA5F8D"/>
    <w:rsid w:val="00DA624E"/>
    <w:rsid w:val="00DA628B"/>
    <w:rsid w:val="00DA65A5"/>
    <w:rsid w:val="00DA68E9"/>
    <w:rsid w:val="00DA6945"/>
    <w:rsid w:val="00DA7377"/>
    <w:rsid w:val="00DA77B3"/>
    <w:rsid w:val="00DA7D23"/>
    <w:rsid w:val="00DB0259"/>
    <w:rsid w:val="00DB02FC"/>
    <w:rsid w:val="00DB0413"/>
    <w:rsid w:val="00DB048E"/>
    <w:rsid w:val="00DB0665"/>
    <w:rsid w:val="00DB0A4A"/>
    <w:rsid w:val="00DB0C20"/>
    <w:rsid w:val="00DB0D43"/>
    <w:rsid w:val="00DB0F91"/>
    <w:rsid w:val="00DB12B9"/>
    <w:rsid w:val="00DB155F"/>
    <w:rsid w:val="00DB177B"/>
    <w:rsid w:val="00DB17D8"/>
    <w:rsid w:val="00DB1F3C"/>
    <w:rsid w:val="00DB1F5B"/>
    <w:rsid w:val="00DB20AC"/>
    <w:rsid w:val="00DB23C3"/>
    <w:rsid w:val="00DB2406"/>
    <w:rsid w:val="00DB295B"/>
    <w:rsid w:val="00DB2CEC"/>
    <w:rsid w:val="00DB2E64"/>
    <w:rsid w:val="00DB2FB8"/>
    <w:rsid w:val="00DB3510"/>
    <w:rsid w:val="00DB3553"/>
    <w:rsid w:val="00DB3696"/>
    <w:rsid w:val="00DB36A4"/>
    <w:rsid w:val="00DB374B"/>
    <w:rsid w:val="00DB37BB"/>
    <w:rsid w:val="00DB3C5F"/>
    <w:rsid w:val="00DB4115"/>
    <w:rsid w:val="00DB473B"/>
    <w:rsid w:val="00DB4938"/>
    <w:rsid w:val="00DB4D5A"/>
    <w:rsid w:val="00DB5129"/>
    <w:rsid w:val="00DB527D"/>
    <w:rsid w:val="00DB5827"/>
    <w:rsid w:val="00DB5B36"/>
    <w:rsid w:val="00DB5E14"/>
    <w:rsid w:val="00DB60F7"/>
    <w:rsid w:val="00DB64DE"/>
    <w:rsid w:val="00DB65E4"/>
    <w:rsid w:val="00DB6735"/>
    <w:rsid w:val="00DB688C"/>
    <w:rsid w:val="00DB6B19"/>
    <w:rsid w:val="00DB6B44"/>
    <w:rsid w:val="00DB7755"/>
    <w:rsid w:val="00DB7E25"/>
    <w:rsid w:val="00DC0367"/>
    <w:rsid w:val="00DC0B9E"/>
    <w:rsid w:val="00DC0EBA"/>
    <w:rsid w:val="00DC1134"/>
    <w:rsid w:val="00DC137D"/>
    <w:rsid w:val="00DC1438"/>
    <w:rsid w:val="00DC1808"/>
    <w:rsid w:val="00DC191D"/>
    <w:rsid w:val="00DC19E7"/>
    <w:rsid w:val="00DC1A39"/>
    <w:rsid w:val="00DC1C77"/>
    <w:rsid w:val="00DC1CE2"/>
    <w:rsid w:val="00DC229C"/>
    <w:rsid w:val="00DC22D6"/>
    <w:rsid w:val="00DC23BA"/>
    <w:rsid w:val="00DC23EB"/>
    <w:rsid w:val="00DC281B"/>
    <w:rsid w:val="00DC28E2"/>
    <w:rsid w:val="00DC2D5F"/>
    <w:rsid w:val="00DC30B0"/>
    <w:rsid w:val="00DC31A6"/>
    <w:rsid w:val="00DC34BC"/>
    <w:rsid w:val="00DC35AF"/>
    <w:rsid w:val="00DC36B7"/>
    <w:rsid w:val="00DC37F0"/>
    <w:rsid w:val="00DC388B"/>
    <w:rsid w:val="00DC38F7"/>
    <w:rsid w:val="00DC3F5E"/>
    <w:rsid w:val="00DC41C6"/>
    <w:rsid w:val="00DC4365"/>
    <w:rsid w:val="00DC43AE"/>
    <w:rsid w:val="00DC48F8"/>
    <w:rsid w:val="00DC4D85"/>
    <w:rsid w:val="00DC4F27"/>
    <w:rsid w:val="00DC558D"/>
    <w:rsid w:val="00DC56B9"/>
    <w:rsid w:val="00DC6232"/>
    <w:rsid w:val="00DC63BD"/>
    <w:rsid w:val="00DC6690"/>
    <w:rsid w:val="00DC678F"/>
    <w:rsid w:val="00DC6DA1"/>
    <w:rsid w:val="00DC713D"/>
    <w:rsid w:val="00DC7190"/>
    <w:rsid w:val="00DC766C"/>
    <w:rsid w:val="00DC7835"/>
    <w:rsid w:val="00DC7837"/>
    <w:rsid w:val="00DC7D17"/>
    <w:rsid w:val="00DD02E8"/>
    <w:rsid w:val="00DD05AC"/>
    <w:rsid w:val="00DD06AC"/>
    <w:rsid w:val="00DD0B55"/>
    <w:rsid w:val="00DD0E0B"/>
    <w:rsid w:val="00DD164D"/>
    <w:rsid w:val="00DD1701"/>
    <w:rsid w:val="00DD1804"/>
    <w:rsid w:val="00DD1A11"/>
    <w:rsid w:val="00DD1AED"/>
    <w:rsid w:val="00DD20C1"/>
    <w:rsid w:val="00DD24B1"/>
    <w:rsid w:val="00DD26A0"/>
    <w:rsid w:val="00DD26EC"/>
    <w:rsid w:val="00DD272D"/>
    <w:rsid w:val="00DD27A1"/>
    <w:rsid w:val="00DD2B0C"/>
    <w:rsid w:val="00DD2C15"/>
    <w:rsid w:val="00DD2D5E"/>
    <w:rsid w:val="00DD2EE7"/>
    <w:rsid w:val="00DD310C"/>
    <w:rsid w:val="00DD3249"/>
    <w:rsid w:val="00DD3488"/>
    <w:rsid w:val="00DD3656"/>
    <w:rsid w:val="00DD3EE0"/>
    <w:rsid w:val="00DD4130"/>
    <w:rsid w:val="00DD483D"/>
    <w:rsid w:val="00DD489A"/>
    <w:rsid w:val="00DD4992"/>
    <w:rsid w:val="00DD4A54"/>
    <w:rsid w:val="00DD4F54"/>
    <w:rsid w:val="00DD50BE"/>
    <w:rsid w:val="00DD52BE"/>
    <w:rsid w:val="00DD58F6"/>
    <w:rsid w:val="00DD6147"/>
    <w:rsid w:val="00DD67BF"/>
    <w:rsid w:val="00DD6910"/>
    <w:rsid w:val="00DD6998"/>
    <w:rsid w:val="00DD6D74"/>
    <w:rsid w:val="00DD7177"/>
    <w:rsid w:val="00DD72AB"/>
    <w:rsid w:val="00DD72C6"/>
    <w:rsid w:val="00DD771B"/>
    <w:rsid w:val="00DD7AB5"/>
    <w:rsid w:val="00DD7E1B"/>
    <w:rsid w:val="00DE0094"/>
    <w:rsid w:val="00DE01A6"/>
    <w:rsid w:val="00DE0252"/>
    <w:rsid w:val="00DE02A7"/>
    <w:rsid w:val="00DE0370"/>
    <w:rsid w:val="00DE0463"/>
    <w:rsid w:val="00DE0770"/>
    <w:rsid w:val="00DE0C9F"/>
    <w:rsid w:val="00DE0E44"/>
    <w:rsid w:val="00DE10F9"/>
    <w:rsid w:val="00DE112E"/>
    <w:rsid w:val="00DE14BA"/>
    <w:rsid w:val="00DE1C36"/>
    <w:rsid w:val="00DE20D6"/>
    <w:rsid w:val="00DE2211"/>
    <w:rsid w:val="00DE2227"/>
    <w:rsid w:val="00DE24CB"/>
    <w:rsid w:val="00DE2710"/>
    <w:rsid w:val="00DE3363"/>
    <w:rsid w:val="00DE3554"/>
    <w:rsid w:val="00DE3606"/>
    <w:rsid w:val="00DE3D5B"/>
    <w:rsid w:val="00DE3E16"/>
    <w:rsid w:val="00DE415C"/>
    <w:rsid w:val="00DE43B7"/>
    <w:rsid w:val="00DE4CBC"/>
    <w:rsid w:val="00DE4DCD"/>
    <w:rsid w:val="00DE5319"/>
    <w:rsid w:val="00DE54AE"/>
    <w:rsid w:val="00DE5557"/>
    <w:rsid w:val="00DE5A42"/>
    <w:rsid w:val="00DE5D03"/>
    <w:rsid w:val="00DE63A0"/>
    <w:rsid w:val="00DE6CFA"/>
    <w:rsid w:val="00DE6E2E"/>
    <w:rsid w:val="00DE70A6"/>
    <w:rsid w:val="00DE788A"/>
    <w:rsid w:val="00DF0120"/>
    <w:rsid w:val="00DF02D3"/>
    <w:rsid w:val="00DF035D"/>
    <w:rsid w:val="00DF0501"/>
    <w:rsid w:val="00DF0788"/>
    <w:rsid w:val="00DF0829"/>
    <w:rsid w:val="00DF08FD"/>
    <w:rsid w:val="00DF0D8F"/>
    <w:rsid w:val="00DF1061"/>
    <w:rsid w:val="00DF1090"/>
    <w:rsid w:val="00DF163E"/>
    <w:rsid w:val="00DF17C0"/>
    <w:rsid w:val="00DF1870"/>
    <w:rsid w:val="00DF190D"/>
    <w:rsid w:val="00DF1B3A"/>
    <w:rsid w:val="00DF1F23"/>
    <w:rsid w:val="00DF2105"/>
    <w:rsid w:val="00DF2215"/>
    <w:rsid w:val="00DF2273"/>
    <w:rsid w:val="00DF258A"/>
    <w:rsid w:val="00DF258B"/>
    <w:rsid w:val="00DF295C"/>
    <w:rsid w:val="00DF2C42"/>
    <w:rsid w:val="00DF33F8"/>
    <w:rsid w:val="00DF341E"/>
    <w:rsid w:val="00DF3543"/>
    <w:rsid w:val="00DF38B1"/>
    <w:rsid w:val="00DF3917"/>
    <w:rsid w:val="00DF3953"/>
    <w:rsid w:val="00DF3B1B"/>
    <w:rsid w:val="00DF3D2E"/>
    <w:rsid w:val="00DF4089"/>
    <w:rsid w:val="00DF40FC"/>
    <w:rsid w:val="00DF41CB"/>
    <w:rsid w:val="00DF4494"/>
    <w:rsid w:val="00DF499F"/>
    <w:rsid w:val="00DF4BCC"/>
    <w:rsid w:val="00DF50E0"/>
    <w:rsid w:val="00DF51B5"/>
    <w:rsid w:val="00DF571F"/>
    <w:rsid w:val="00DF5B2A"/>
    <w:rsid w:val="00DF5C91"/>
    <w:rsid w:val="00DF648C"/>
    <w:rsid w:val="00DF656A"/>
    <w:rsid w:val="00DF65AB"/>
    <w:rsid w:val="00DF6CE0"/>
    <w:rsid w:val="00DF6DF2"/>
    <w:rsid w:val="00DF6FFF"/>
    <w:rsid w:val="00DF7438"/>
    <w:rsid w:val="00DF757F"/>
    <w:rsid w:val="00DF7BBE"/>
    <w:rsid w:val="00E002C6"/>
    <w:rsid w:val="00E00CE1"/>
    <w:rsid w:val="00E00D82"/>
    <w:rsid w:val="00E01101"/>
    <w:rsid w:val="00E01115"/>
    <w:rsid w:val="00E012C8"/>
    <w:rsid w:val="00E013BD"/>
    <w:rsid w:val="00E01855"/>
    <w:rsid w:val="00E0191E"/>
    <w:rsid w:val="00E01C69"/>
    <w:rsid w:val="00E01E18"/>
    <w:rsid w:val="00E01F7B"/>
    <w:rsid w:val="00E02012"/>
    <w:rsid w:val="00E0220C"/>
    <w:rsid w:val="00E024E8"/>
    <w:rsid w:val="00E02564"/>
    <w:rsid w:val="00E02A20"/>
    <w:rsid w:val="00E02F20"/>
    <w:rsid w:val="00E02F9E"/>
    <w:rsid w:val="00E0340F"/>
    <w:rsid w:val="00E03924"/>
    <w:rsid w:val="00E03AAE"/>
    <w:rsid w:val="00E03DA2"/>
    <w:rsid w:val="00E03E82"/>
    <w:rsid w:val="00E0413E"/>
    <w:rsid w:val="00E0417D"/>
    <w:rsid w:val="00E04436"/>
    <w:rsid w:val="00E04864"/>
    <w:rsid w:val="00E04AF0"/>
    <w:rsid w:val="00E04B91"/>
    <w:rsid w:val="00E050D5"/>
    <w:rsid w:val="00E0510D"/>
    <w:rsid w:val="00E0513D"/>
    <w:rsid w:val="00E0529D"/>
    <w:rsid w:val="00E05306"/>
    <w:rsid w:val="00E055CC"/>
    <w:rsid w:val="00E056B6"/>
    <w:rsid w:val="00E059BE"/>
    <w:rsid w:val="00E06554"/>
    <w:rsid w:val="00E06598"/>
    <w:rsid w:val="00E06AE5"/>
    <w:rsid w:val="00E06B11"/>
    <w:rsid w:val="00E06ECB"/>
    <w:rsid w:val="00E071E0"/>
    <w:rsid w:val="00E07337"/>
    <w:rsid w:val="00E0756D"/>
    <w:rsid w:val="00E078BE"/>
    <w:rsid w:val="00E07C1D"/>
    <w:rsid w:val="00E07D3A"/>
    <w:rsid w:val="00E07F55"/>
    <w:rsid w:val="00E10047"/>
    <w:rsid w:val="00E102B4"/>
    <w:rsid w:val="00E1057A"/>
    <w:rsid w:val="00E10652"/>
    <w:rsid w:val="00E11088"/>
    <w:rsid w:val="00E112AF"/>
    <w:rsid w:val="00E114D8"/>
    <w:rsid w:val="00E12121"/>
    <w:rsid w:val="00E122B9"/>
    <w:rsid w:val="00E124EA"/>
    <w:rsid w:val="00E1294C"/>
    <w:rsid w:val="00E12ECE"/>
    <w:rsid w:val="00E1389E"/>
    <w:rsid w:val="00E13DAB"/>
    <w:rsid w:val="00E14153"/>
    <w:rsid w:val="00E1436D"/>
    <w:rsid w:val="00E144A1"/>
    <w:rsid w:val="00E14551"/>
    <w:rsid w:val="00E14CDE"/>
    <w:rsid w:val="00E14EC6"/>
    <w:rsid w:val="00E153B4"/>
    <w:rsid w:val="00E156C1"/>
    <w:rsid w:val="00E15716"/>
    <w:rsid w:val="00E159E6"/>
    <w:rsid w:val="00E15BEC"/>
    <w:rsid w:val="00E15C52"/>
    <w:rsid w:val="00E16225"/>
    <w:rsid w:val="00E162DE"/>
    <w:rsid w:val="00E1655D"/>
    <w:rsid w:val="00E16D2A"/>
    <w:rsid w:val="00E16E11"/>
    <w:rsid w:val="00E17011"/>
    <w:rsid w:val="00E179F8"/>
    <w:rsid w:val="00E17ACA"/>
    <w:rsid w:val="00E17B24"/>
    <w:rsid w:val="00E17F61"/>
    <w:rsid w:val="00E20319"/>
    <w:rsid w:val="00E2077D"/>
    <w:rsid w:val="00E210B8"/>
    <w:rsid w:val="00E21630"/>
    <w:rsid w:val="00E21BE8"/>
    <w:rsid w:val="00E21E28"/>
    <w:rsid w:val="00E21FAC"/>
    <w:rsid w:val="00E22526"/>
    <w:rsid w:val="00E22666"/>
    <w:rsid w:val="00E22788"/>
    <w:rsid w:val="00E2283B"/>
    <w:rsid w:val="00E22ED2"/>
    <w:rsid w:val="00E23BAD"/>
    <w:rsid w:val="00E23BC9"/>
    <w:rsid w:val="00E23EDA"/>
    <w:rsid w:val="00E23F2F"/>
    <w:rsid w:val="00E2408E"/>
    <w:rsid w:val="00E24290"/>
    <w:rsid w:val="00E2448E"/>
    <w:rsid w:val="00E24601"/>
    <w:rsid w:val="00E24A6F"/>
    <w:rsid w:val="00E24D55"/>
    <w:rsid w:val="00E24F85"/>
    <w:rsid w:val="00E251F5"/>
    <w:rsid w:val="00E253D4"/>
    <w:rsid w:val="00E257F7"/>
    <w:rsid w:val="00E25B82"/>
    <w:rsid w:val="00E25BD0"/>
    <w:rsid w:val="00E25D9D"/>
    <w:rsid w:val="00E265D3"/>
    <w:rsid w:val="00E26BF7"/>
    <w:rsid w:val="00E27679"/>
    <w:rsid w:val="00E278DD"/>
    <w:rsid w:val="00E27D2C"/>
    <w:rsid w:val="00E27D92"/>
    <w:rsid w:val="00E27F38"/>
    <w:rsid w:val="00E3011F"/>
    <w:rsid w:val="00E30499"/>
    <w:rsid w:val="00E30627"/>
    <w:rsid w:val="00E30D5A"/>
    <w:rsid w:val="00E3137A"/>
    <w:rsid w:val="00E317F4"/>
    <w:rsid w:val="00E31905"/>
    <w:rsid w:val="00E31C0E"/>
    <w:rsid w:val="00E31F2B"/>
    <w:rsid w:val="00E32391"/>
    <w:rsid w:val="00E329A5"/>
    <w:rsid w:val="00E32EA5"/>
    <w:rsid w:val="00E32FEF"/>
    <w:rsid w:val="00E3336B"/>
    <w:rsid w:val="00E33717"/>
    <w:rsid w:val="00E33785"/>
    <w:rsid w:val="00E33787"/>
    <w:rsid w:val="00E3386B"/>
    <w:rsid w:val="00E33E80"/>
    <w:rsid w:val="00E33E82"/>
    <w:rsid w:val="00E33F0B"/>
    <w:rsid w:val="00E345C9"/>
    <w:rsid w:val="00E347D6"/>
    <w:rsid w:val="00E34A5C"/>
    <w:rsid w:val="00E34B3F"/>
    <w:rsid w:val="00E3513B"/>
    <w:rsid w:val="00E35961"/>
    <w:rsid w:val="00E359AC"/>
    <w:rsid w:val="00E35A46"/>
    <w:rsid w:val="00E35AA8"/>
    <w:rsid w:val="00E36389"/>
    <w:rsid w:val="00E36DE5"/>
    <w:rsid w:val="00E36E2B"/>
    <w:rsid w:val="00E372B3"/>
    <w:rsid w:val="00E37552"/>
    <w:rsid w:val="00E37CC4"/>
    <w:rsid w:val="00E37FF3"/>
    <w:rsid w:val="00E40418"/>
    <w:rsid w:val="00E40667"/>
    <w:rsid w:val="00E407E4"/>
    <w:rsid w:val="00E40A91"/>
    <w:rsid w:val="00E40ABA"/>
    <w:rsid w:val="00E40E53"/>
    <w:rsid w:val="00E41147"/>
    <w:rsid w:val="00E412D7"/>
    <w:rsid w:val="00E41783"/>
    <w:rsid w:val="00E417C2"/>
    <w:rsid w:val="00E418B2"/>
    <w:rsid w:val="00E41B17"/>
    <w:rsid w:val="00E41CBF"/>
    <w:rsid w:val="00E41D0A"/>
    <w:rsid w:val="00E41DE8"/>
    <w:rsid w:val="00E42031"/>
    <w:rsid w:val="00E422DC"/>
    <w:rsid w:val="00E42362"/>
    <w:rsid w:val="00E42AB4"/>
    <w:rsid w:val="00E42C2C"/>
    <w:rsid w:val="00E42D05"/>
    <w:rsid w:val="00E42E5D"/>
    <w:rsid w:val="00E43179"/>
    <w:rsid w:val="00E4329E"/>
    <w:rsid w:val="00E433FF"/>
    <w:rsid w:val="00E43ACA"/>
    <w:rsid w:val="00E43D20"/>
    <w:rsid w:val="00E4450B"/>
    <w:rsid w:val="00E4454D"/>
    <w:rsid w:val="00E449C9"/>
    <w:rsid w:val="00E452CC"/>
    <w:rsid w:val="00E459E1"/>
    <w:rsid w:val="00E45CC5"/>
    <w:rsid w:val="00E47025"/>
    <w:rsid w:val="00E47242"/>
    <w:rsid w:val="00E47309"/>
    <w:rsid w:val="00E473D0"/>
    <w:rsid w:val="00E4768C"/>
    <w:rsid w:val="00E47A23"/>
    <w:rsid w:val="00E47A8A"/>
    <w:rsid w:val="00E503B5"/>
    <w:rsid w:val="00E505E5"/>
    <w:rsid w:val="00E505F8"/>
    <w:rsid w:val="00E515B1"/>
    <w:rsid w:val="00E51914"/>
    <w:rsid w:val="00E5234A"/>
    <w:rsid w:val="00E5262D"/>
    <w:rsid w:val="00E526CB"/>
    <w:rsid w:val="00E52A61"/>
    <w:rsid w:val="00E52AA4"/>
    <w:rsid w:val="00E52D0C"/>
    <w:rsid w:val="00E535B5"/>
    <w:rsid w:val="00E53B3E"/>
    <w:rsid w:val="00E54674"/>
    <w:rsid w:val="00E54722"/>
    <w:rsid w:val="00E54FF6"/>
    <w:rsid w:val="00E55217"/>
    <w:rsid w:val="00E5539D"/>
    <w:rsid w:val="00E55429"/>
    <w:rsid w:val="00E555EE"/>
    <w:rsid w:val="00E556AF"/>
    <w:rsid w:val="00E558C5"/>
    <w:rsid w:val="00E55E20"/>
    <w:rsid w:val="00E561F1"/>
    <w:rsid w:val="00E565E8"/>
    <w:rsid w:val="00E567CE"/>
    <w:rsid w:val="00E573E4"/>
    <w:rsid w:val="00E575C8"/>
    <w:rsid w:val="00E5769B"/>
    <w:rsid w:val="00E577F2"/>
    <w:rsid w:val="00E5787A"/>
    <w:rsid w:val="00E57A7E"/>
    <w:rsid w:val="00E57C1D"/>
    <w:rsid w:val="00E57E74"/>
    <w:rsid w:val="00E601EA"/>
    <w:rsid w:val="00E602E7"/>
    <w:rsid w:val="00E603FF"/>
    <w:rsid w:val="00E60D69"/>
    <w:rsid w:val="00E60FB0"/>
    <w:rsid w:val="00E6112D"/>
    <w:rsid w:val="00E61400"/>
    <w:rsid w:val="00E6154E"/>
    <w:rsid w:val="00E61820"/>
    <w:rsid w:val="00E61A70"/>
    <w:rsid w:val="00E61E3E"/>
    <w:rsid w:val="00E621AD"/>
    <w:rsid w:val="00E621F7"/>
    <w:rsid w:val="00E62303"/>
    <w:rsid w:val="00E625FC"/>
    <w:rsid w:val="00E62681"/>
    <w:rsid w:val="00E62786"/>
    <w:rsid w:val="00E62791"/>
    <w:rsid w:val="00E629EC"/>
    <w:rsid w:val="00E62E1F"/>
    <w:rsid w:val="00E62EFE"/>
    <w:rsid w:val="00E6308F"/>
    <w:rsid w:val="00E6316D"/>
    <w:rsid w:val="00E63260"/>
    <w:rsid w:val="00E632E3"/>
    <w:rsid w:val="00E6361F"/>
    <w:rsid w:val="00E63683"/>
    <w:rsid w:val="00E63940"/>
    <w:rsid w:val="00E639B0"/>
    <w:rsid w:val="00E639F3"/>
    <w:rsid w:val="00E63A6D"/>
    <w:rsid w:val="00E63FD3"/>
    <w:rsid w:val="00E6407C"/>
    <w:rsid w:val="00E640C0"/>
    <w:rsid w:val="00E64506"/>
    <w:rsid w:val="00E64963"/>
    <w:rsid w:val="00E64A76"/>
    <w:rsid w:val="00E64C2E"/>
    <w:rsid w:val="00E660B8"/>
    <w:rsid w:val="00E66497"/>
    <w:rsid w:val="00E665F4"/>
    <w:rsid w:val="00E66787"/>
    <w:rsid w:val="00E668F6"/>
    <w:rsid w:val="00E66AFD"/>
    <w:rsid w:val="00E66F60"/>
    <w:rsid w:val="00E67662"/>
    <w:rsid w:val="00E67BD4"/>
    <w:rsid w:val="00E705C0"/>
    <w:rsid w:val="00E71161"/>
    <w:rsid w:val="00E71DEE"/>
    <w:rsid w:val="00E71F8A"/>
    <w:rsid w:val="00E71FEB"/>
    <w:rsid w:val="00E72394"/>
    <w:rsid w:val="00E72478"/>
    <w:rsid w:val="00E726E3"/>
    <w:rsid w:val="00E731BF"/>
    <w:rsid w:val="00E733F9"/>
    <w:rsid w:val="00E7346C"/>
    <w:rsid w:val="00E736F3"/>
    <w:rsid w:val="00E7409F"/>
    <w:rsid w:val="00E74439"/>
    <w:rsid w:val="00E74619"/>
    <w:rsid w:val="00E74A64"/>
    <w:rsid w:val="00E74BDA"/>
    <w:rsid w:val="00E752DC"/>
    <w:rsid w:val="00E75741"/>
    <w:rsid w:val="00E75A9D"/>
    <w:rsid w:val="00E75CD8"/>
    <w:rsid w:val="00E75E88"/>
    <w:rsid w:val="00E76062"/>
    <w:rsid w:val="00E760A4"/>
    <w:rsid w:val="00E762B6"/>
    <w:rsid w:val="00E7666E"/>
    <w:rsid w:val="00E77100"/>
    <w:rsid w:val="00E77129"/>
    <w:rsid w:val="00E77670"/>
    <w:rsid w:val="00E777BD"/>
    <w:rsid w:val="00E77D98"/>
    <w:rsid w:val="00E800B9"/>
    <w:rsid w:val="00E803B8"/>
    <w:rsid w:val="00E80574"/>
    <w:rsid w:val="00E808B3"/>
    <w:rsid w:val="00E80951"/>
    <w:rsid w:val="00E80A02"/>
    <w:rsid w:val="00E81410"/>
    <w:rsid w:val="00E81AA9"/>
    <w:rsid w:val="00E81BA4"/>
    <w:rsid w:val="00E81C89"/>
    <w:rsid w:val="00E81D04"/>
    <w:rsid w:val="00E81FA6"/>
    <w:rsid w:val="00E8230E"/>
    <w:rsid w:val="00E823DD"/>
    <w:rsid w:val="00E8260A"/>
    <w:rsid w:val="00E8283D"/>
    <w:rsid w:val="00E83AA4"/>
    <w:rsid w:val="00E83E2C"/>
    <w:rsid w:val="00E8408D"/>
    <w:rsid w:val="00E8427D"/>
    <w:rsid w:val="00E84471"/>
    <w:rsid w:val="00E847CE"/>
    <w:rsid w:val="00E84CD8"/>
    <w:rsid w:val="00E84E06"/>
    <w:rsid w:val="00E8525A"/>
    <w:rsid w:val="00E855B8"/>
    <w:rsid w:val="00E85A81"/>
    <w:rsid w:val="00E85E15"/>
    <w:rsid w:val="00E85E4A"/>
    <w:rsid w:val="00E861F3"/>
    <w:rsid w:val="00E8647A"/>
    <w:rsid w:val="00E86CFF"/>
    <w:rsid w:val="00E86E34"/>
    <w:rsid w:val="00E87143"/>
    <w:rsid w:val="00E87360"/>
    <w:rsid w:val="00E87378"/>
    <w:rsid w:val="00E8761B"/>
    <w:rsid w:val="00E87A92"/>
    <w:rsid w:val="00E87E7E"/>
    <w:rsid w:val="00E90327"/>
    <w:rsid w:val="00E903E4"/>
    <w:rsid w:val="00E904DA"/>
    <w:rsid w:val="00E906AF"/>
    <w:rsid w:val="00E90E18"/>
    <w:rsid w:val="00E91E5B"/>
    <w:rsid w:val="00E92D32"/>
    <w:rsid w:val="00E92F88"/>
    <w:rsid w:val="00E932CA"/>
    <w:rsid w:val="00E9334A"/>
    <w:rsid w:val="00E93A12"/>
    <w:rsid w:val="00E93B3A"/>
    <w:rsid w:val="00E93D08"/>
    <w:rsid w:val="00E945AF"/>
    <w:rsid w:val="00E9474C"/>
    <w:rsid w:val="00E947BC"/>
    <w:rsid w:val="00E94820"/>
    <w:rsid w:val="00E94A3C"/>
    <w:rsid w:val="00E9545B"/>
    <w:rsid w:val="00E954A7"/>
    <w:rsid w:val="00E95A05"/>
    <w:rsid w:val="00E95D24"/>
    <w:rsid w:val="00E95F44"/>
    <w:rsid w:val="00E96026"/>
    <w:rsid w:val="00E9640F"/>
    <w:rsid w:val="00E96689"/>
    <w:rsid w:val="00E9695D"/>
    <w:rsid w:val="00E96A07"/>
    <w:rsid w:val="00E96C47"/>
    <w:rsid w:val="00E96E5E"/>
    <w:rsid w:val="00E975AE"/>
    <w:rsid w:val="00E976C3"/>
    <w:rsid w:val="00E978D8"/>
    <w:rsid w:val="00E97A66"/>
    <w:rsid w:val="00E97C09"/>
    <w:rsid w:val="00E97F5C"/>
    <w:rsid w:val="00EA04D2"/>
    <w:rsid w:val="00EA0832"/>
    <w:rsid w:val="00EA0AB7"/>
    <w:rsid w:val="00EA0FD0"/>
    <w:rsid w:val="00EA131E"/>
    <w:rsid w:val="00EA1888"/>
    <w:rsid w:val="00EA19AC"/>
    <w:rsid w:val="00EA1C70"/>
    <w:rsid w:val="00EA1E06"/>
    <w:rsid w:val="00EA1E5A"/>
    <w:rsid w:val="00EA2593"/>
    <w:rsid w:val="00EA2BBE"/>
    <w:rsid w:val="00EA33FC"/>
    <w:rsid w:val="00EA3443"/>
    <w:rsid w:val="00EA34FE"/>
    <w:rsid w:val="00EA3670"/>
    <w:rsid w:val="00EA3B6E"/>
    <w:rsid w:val="00EA3C8E"/>
    <w:rsid w:val="00EA6601"/>
    <w:rsid w:val="00EA67CF"/>
    <w:rsid w:val="00EA6922"/>
    <w:rsid w:val="00EA6D03"/>
    <w:rsid w:val="00EA6D24"/>
    <w:rsid w:val="00EA6FB1"/>
    <w:rsid w:val="00EA706C"/>
    <w:rsid w:val="00EA7183"/>
    <w:rsid w:val="00EA728A"/>
    <w:rsid w:val="00EA7330"/>
    <w:rsid w:val="00EA75FB"/>
    <w:rsid w:val="00EA77AB"/>
    <w:rsid w:val="00EA7C8B"/>
    <w:rsid w:val="00EA7E02"/>
    <w:rsid w:val="00EB05C1"/>
    <w:rsid w:val="00EB078E"/>
    <w:rsid w:val="00EB0AB3"/>
    <w:rsid w:val="00EB196E"/>
    <w:rsid w:val="00EB1BE2"/>
    <w:rsid w:val="00EB1CFF"/>
    <w:rsid w:val="00EB2516"/>
    <w:rsid w:val="00EB270B"/>
    <w:rsid w:val="00EB29E6"/>
    <w:rsid w:val="00EB2ADD"/>
    <w:rsid w:val="00EB3584"/>
    <w:rsid w:val="00EB35A3"/>
    <w:rsid w:val="00EB36D1"/>
    <w:rsid w:val="00EB38B2"/>
    <w:rsid w:val="00EB39B5"/>
    <w:rsid w:val="00EB3B70"/>
    <w:rsid w:val="00EB3E01"/>
    <w:rsid w:val="00EB404D"/>
    <w:rsid w:val="00EB44F3"/>
    <w:rsid w:val="00EB4741"/>
    <w:rsid w:val="00EB4806"/>
    <w:rsid w:val="00EB4C2C"/>
    <w:rsid w:val="00EB4C56"/>
    <w:rsid w:val="00EB5193"/>
    <w:rsid w:val="00EB5429"/>
    <w:rsid w:val="00EB547C"/>
    <w:rsid w:val="00EB5687"/>
    <w:rsid w:val="00EB5763"/>
    <w:rsid w:val="00EB5824"/>
    <w:rsid w:val="00EB5993"/>
    <w:rsid w:val="00EB5C12"/>
    <w:rsid w:val="00EB6099"/>
    <w:rsid w:val="00EB61E4"/>
    <w:rsid w:val="00EB669B"/>
    <w:rsid w:val="00EB6C2B"/>
    <w:rsid w:val="00EB6EA5"/>
    <w:rsid w:val="00EB6ED2"/>
    <w:rsid w:val="00EB706D"/>
    <w:rsid w:val="00EB7702"/>
    <w:rsid w:val="00EB78CF"/>
    <w:rsid w:val="00EB7C28"/>
    <w:rsid w:val="00EB7EB8"/>
    <w:rsid w:val="00EB7ECF"/>
    <w:rsid w:val="00EC113C"/>
    <w:rsid w:val="00EC160B"/>
    <w:rsid w:val="00EC1684"/>
    <w:rsid w:val="00EC1697"/>
    <w:rsid w:val="00EC18D2"/>
    <w:rsid w:val="00EC1A79"/>
    <w:rsid w:val="00EC1C1A"/>
    <w:rsid w:val="00EC1DAA"/>
    <w:rsid w:val="00EC2CDA"/>
    <w:rsid w:val="00EC2CEE"/>
    <w:rsid w:val="00EC2D3C"/>
    <w:rsid w:val="00EC317D"/>
    <w:rsid w:val="00EC3312"/>
    <w:rsid w:val="00EC361D"/>
    <w:rsid w:val="00EC3722"/>
    <w:rsid w:val="00EC3881"/>
    <w:rsid w:val="00EC3EAC"/>
    <w:rsid w:val="00EC40F5"/>
    <w:rsid w:val="00EC431D"/>
    <w:rsid w:val="00EC4485"/>
    <w:rsid w:val="00EC4BE5"/>
    <w:rsid w:val="00EC524B"/>
    <w:rsid w:val="00EC536B"/>
    <w:rsid w:val="00EC53AF"/>
    <w:rsid w:val="00EC5871"/>
    <w:rsid w:val="00EC5CD0"/>
    <w:rsid w:val="00EC5EDE"/>
    <w:rsid w:val="00EC61EB"/>
    <w:rsid w:val="00EC6456"/>
    <w:rsid w:val="00EC649C"/>
    <w:rsid w:val="00EC6BBC"/>
    <w:rsid w:val="00EC6C47"/>
    <w:rsid w:val="00EC76C6"/>
    <w:rsid w:val="00EC7889"/>
    <w:rsid w:val="00EC791C"/>
    <w:rsid w:val="00EC7E3F"/>
    <w:rsid w:val="00EC7F3C"/>
    <w:rsid w:val="00ED06AE"/>
    <w:rsid w:val="00ED0928"/>
    <w:rsid w:val="00ED14E6"/>
    <w:rsid w:val="00ED2166"/>
    <w:rsid w:val="00ED217E"/>
    <w:rsid w:val="00ED23B4"/>
    <w:rsid w:val="00ED2DC3"/>
    <w:rsid w:val="00ED3169"/>
    <w:rsid w:val="00ED31ED"/>
    <w:rsid w:val="00ED3A21"/>
    <w:rsid w:val="00ED4356"/>
    <w:rsid w:val="00ED4434"/>
    <w:rsid w:val="00ED44CD"/>
    <w:rsid w:val="00ED4880"/>
    <w:rsid w:val="00ED4A9E"/>
    <w:rsid w:val="00ED4D15"/>
    <w:rsid w:val="00ED4EDD"/>
    <w:rsid w:val="00ED50C6"/>
    <w:rsid w:val="00ED5243"/>
    <w:rsid w:val="00ED5F64"/>
    <w:rsid w:val="00ED6C9C"/>
    <w:rsid w:val="00ED71CB"/>
    <w:rsid w:val="00ED7D5C"/>
    <w:rsid w:val="00ED7E9B"/>
    <w:rsid w:val="00EE060A"/>
    <w:rsid w:val="00EE08B3"/>
    <w:rsid w:val="00EE0B73"/>
    <w:rsid w:val="00EE0CAB"/>
    <w:rsid w:val="00EE136A"/>
    <w:rsid w:val="00EE1798"/>
    <w:rsid w:val="00EE1C75"/>
    <w:rsid w:val="00EE1F18"/>
    <w:rsid w:val="00EE217E"/>
    <w:rsid w:val="00EE21E5"/>
    <w:rsid w:val="00EE2286"/>
    <w:rsid w:val="00EE29A6"/>
    <w:rsid w:val="00EE2A9E"/>
    <w:rsid w:val="00EE30F2"/>
    <w:rsid w:val="00EE365D"/>
    <w:rsid w:val="00EE37EF"/>
    <w:rsid w:val="00EE383F"/>
    <w:rsid w:val="00EE3909"/>
    <w:rsid w:val="00EE39C0"/>
    <w:rsid w:val="00EE3B73"/>
    <w:rsid w:val="00EE3C76"/>
    <w:rsid w:val="00EE401C"/>
    <w:rsid w:val="00EE41D6"/>
    <w:rsid w:val="00EE424D"/>
    <w:rsid w:val="00EE49D1"/>
    <w:rsid w:val="00EE4A26"/>
    <w:rsid w:val="00EE4A2B"/>
    <w:rsid w:val="00EE4EB0"/>
    <w:rsid w:val="00EE4FB6"/>
    <w:rsid w:val="00EE5185"/>
    <w:rsid w:val="00EE5428"/>
    <w:rsid w:val="00EE559D"/>
    <w:rsid w:val="00EE5AF0"/>
    <w:rsid w:val="00EE5AFC"/>
    <w:rsid w:val="00EE5C7D"/>
    <w:rsid w:val="00EE5DFB"/>
    <w:rsid w:val="00EE5E35"/>
    <w:rsid w:val="00EE5E52"/>
    <w:rsid w:val="00EE61DE"/>
    <w:rsid w:val="00EE63E4"/>
    <w:rsid w:val="00EE643D"/>
    <w:rsid w:val="00EE6446"/>
    <w:rsid w:val="00EE64D8"/>
    <w:rsid w:val="00EE6C83"/>
    <w:rsid w:val="00EE6F09"/>
    <w:rsid w:val="00EE741C"/>
    <w:rsid w:val="00EE7441"/>
    <w:rsid w:val="00EE7847"/>
    <w:rsid w:val="00EE7990"/>
    <w:rsid w:val="00EE7A71"/>
    <w:rsid w:val="00EE7D72"/>
    <w:rsid w:val="00EF0017"/>
    <w:rsid w:val="00EF00EC"/>
    <w:rsid w:val="00EF0164"/>
    <w:rsid w:val="00EF0367"/>
    <w:rsid w:val="00EF03C3"/>
    <w:rsid w:val="00EF082D"/>
    <w:rsid w:val="00EF0E1B"/>
    <w:rsid w:val="00EF1044"/>
    <w:rsid w:val="00EF13BD"/>
    <w:rsid w:val="00EF186C"/>
    <w:rsid w:val="00EF1C4F"/>
    <w:rsid w:val="00EF2110"/>
    <w:rsid w:val="00EF229A"/>
    <w:rsid w:val="00EF27BA"/>
    <w:rsid w:val="00EF30AD"/>
    <w:rsid w:val="00EF3219"/>
    <w:rsid w:val="00EF32D4"/>
    <w:rsid w:val="00EF3324"/>
    <w:rsid w:val="00EF347B"/>
    <w:rsid w:val="00EF368E"/>
    <w:rsid w:val="00EF3693"/>
    <w:rsid w:val="00EF39C7"/>
    <w:rsid w:val="00EF3C1A"/>
    <w:rsid w:val="00EF3CB2"/>
    <w:rsid w:val="00EF3EFC"/>
    <w:rsid w:val="00EF428E"/>
    <w:rsid w:val="00EF46F1"/>
    <w:rsid w:val="00EF4E97"/>
    <w:rsid w:val="00EF521A"/>
    <w:rsid w:val="00EF52EE"/>
    <w:rsid w:val="00EF5527"/>
    <w:rsid w:val="00EF5754"/>
    <w:rsid w:val="00EF5B5A"/>
    <w:rsid w:val="00EF5BC5"/>
    <w:rsid w:val="00EF5CAF"/>
    <w:rsid w:val="00EF5EFD"/>
    <w:rsid w:val="00EF5F23"/>
    <w:rsid w:val="00EF6565"/>
    <w:rsid w:val="00EF691E"/>
    <w:rsid w:val="00EF69BA"/>
    <w:rsid w:val="00EF6D29"/>
    <w:rsid w:val="00EF6F5D"/>
    <w:rsid w:val="00EF71CF"/>
    <w:rsid w:val="00EF732C"/>
    <w:rsid w:val="00EF73C4"/>
    <w:rsid w:val="00EF78A7"/>
    <w:rsid w:val="00EF78BE"/>
    <w:rsid w:val="00EF7A75"/>
    <w:rsid w:val="00EF7E3B"/>
    <w:rsid w:val="00F00682"/>
    <w:rsid w:val="00F00A15"/>
    <w:rsid w:val="00F00E6F"/>
    <w:rsid w:val="00F00F47"/>
    <w:rsid w:val="00F019EB"/>
    <w:rsid w:val="00F01A8C"/>
    <w:rsid w:val="00F01DA8"/>
    <w:rsid w:val="00F01FD9"/>
    <w:rsid w:val="00F02825"/>
    <w:rsid w:val="00F0285D"/>
    <w:rsid w:val="00F02B99"/>
    <w:rsid w:val="00F03137"/>
    <w:rsid w:val="00F03435"/>
    <w:rsid w:val="00F03630"/>
    <w:rsid w:val="00F0398D"/>
    <w:rsid w:val="00F04077"/>
    <w:rsid w:val="00F040BF"/>
    <w:rsid w:val="00F0417B"/>
    <w:rsid w:val="00F045F5"/>
    <w:rsid w:val="00F046A8"/>
    <w:rsid w:val="00F04A00"/>
    <w:rsid w:val="00F04F64"/>
    <w:rsid w:val="00F05777"/>
    <w:rsid w:val="00F059C3"/>
    <w:rsid w:val="00F060A2"/>
    <w:rsid w:val="00F062E4"/>
    <w:rsid w:val="00F064BE"/>
    <w:rsid w:val="00F065F9"/>
    <w:rsid w:val="00F0660B"/>
    <w:rsid w:val="00F06833"/>
    <w:rsid w:val="00F07184"/>
    <w:rsid w:val="00F07345"/>
    <w:rsid w:val="00F073BA"/>
    <w:rsid w:val="00F0761F"/>
    <w:rsid w:val="00F07A4B"/>
    <w:rsid w:val="00F07EB6"/>
    <w:rsid w:val="00F10440"/>
    <w:rsid w:val="00F106A5"/>
    <w:rsid w:val="00F108AE"/>
    <w:rsid w:val="00F11216"/>
    <w:rsid w:val="00F113A1"/>
    <w:rsid w:val="00F11C3B"/>
    <w:rsid w:val="00F1205B"/>
    <w:rsid w:val="00F123E0"/>
    <w:rsid w:val="00F12708"/>
    <w:rsid w:val="00F1283B"/>
    <w:rsid w:val="00F128E0"/>
    <w:rsid w:val="00F133AA"/>
    <w:rsid w:val="00F13723"/>
    <w:rsid w:val="00F13BE1"/>
    <w:rsid w:val="00F144A3"/>
    <w:rsid w:val="00F145D9"/>
    <w:rsid w:val="00F14DD9"/>
    <w:rsid w:val="00F15262"/>
    <w:rsid w:val="00F156A1"/>
    <w:rsid w:val="00F158E4"/>
    <w:rsid w:val="00F15A6A"/>
    <w:rsid w:val="00F15AD1"/>
    <w:rsid w:val="00F15C67"/>
    <w:rsid w:val="00F1642E"/>
    <w:rsid w:val="00F16B58"/>
    <w:rsid w:val="00F178D0"/>
    <w:rsid w:val="00F20344"/>
    <w:rsid w:val="00F2037C"/>
    <w:rsid w:val="00F20581"/>
    <w:rsid w:val="00F20601"/>
    <w:rsid w:val="00F20646"/>
    <w:rsid w:val="00F20945"/>
    <w:rsid w:val="00F20C46"/>
    <w:rsid w:val="00F20ED4"/>
    <w:rsid w:val="00F2122E"/>
    <w:rsid w:val="00F21B9B"/>
    <w:rsid w:val="00F21D7C"/>
    <w:rsid w:val="00F21FB1"/>
    <w:rsid w:val="00F22182"/>
    <w:rsid w:val="00F222D1"/>
    <w:rsid w:val="00F22744"/>
    <w:rsid w:val="00F22A63"/>
    <w:rsid w:val="00F23264"/>
    <w:rsid w:val="00F2364A"/>
    <w:rsid w:val="00F23778"/>
    <w:rsid w:val="00F23C79"/>
    <w:rsid w:val="00F24157"/>
    <w:rsid w:val="00F24224"/>
    <w:rsid w:val="00F245E0"/>
    <w:rsid w:val="00F24833"/>
    <w:rsid w:val="00F24ABF"/>
    <w:rsid w:val="00F24B95"/>
    <w:rsid w:val="00F25285"/>
    <w:rsid w:val="00F2596D"/>
    <w:rsid w:val="00F25A5D"/>
    <w:rsid w:val="00F25AC4"/>
    <w:rsid w:val="00F25B2D"/>
    <w:rsid w:val="00F25F06"/>
    <w:rsid w:val="00F26037"/>
    <w:rsid w:val="00F260B8"/>
    <w:rsid w:val="00F265FA"/>
    <w:rsid w:val="00F26BE3"/>
    <w:rsid w:val="00F26EDB"/>
    <w:rsid w:val="00F276BA"/>
    <w:rsid w:val="00F277AA"/>
    <w:rsid w:val="00F27D6A"/>
    <w:rsid w:val="00F27E19"/>
    <w:rsid w:val="00F3000C"/>
    <w:rsid w:val="00F30630"/>
    <w:rsid w:val="00F3076F"/>
    <w:rsid w:val="00F30979"/>
    <w:rsid w:val="00F30CE8"/>
    <w:rsid w:val="00F30EC3"/>
    <w:rsid w:val="00F30F2E"/>
    <w:rsid w:val="00F30FF0"/>
    <w:rsid w:val="00F310FC"/>
    <w:rsid w:val="00F3196B"/>
    <w:rsid w:val="00F31F16"/>
    <w:rsid w:val="00F31F92"/>
    <w:rsid w:val="00F32341"/>
    <w:rsid w:val="00F3234A"/>
    <w:rsid w:val="00F326C8"/>
    <w:rsid w:val="00F326F6"/>
    <w:rsid w:val="00F32B3E"/>
    <w:rsid w:val="00F32E58"/>
    <w:rsid w:val="00F33473"/>
    <w:rsid w:val="00F33983"/>
    <w:rsid w:val="00F34051"/>
    <w:rsid w:val="00F34180"/>
    <w:rsid w:val="00F34277"/>
    <w:rsid w:val="00F342D1"/>
    <w:rsid w:val="00F3440E"/>
    <w:rsid w:val="00F34589"/>
    <w:rsid w:val="00F34633"/>
    <w:rsid w:val="00F3464D"/>
    <w:rsid w:val="00F34C36"/>
    <w:rsid w:val="00F34E27"/>
    <w:rsid w:val="00F34E2B"/>
    <w:rsid w:val="00F34E39"/>
    <w:rsid w:val="00F35858"/>
    <w:rsid w:val="00F3596C"/>
    <w:rsid w:val="00F35B93"/>
    <w:rsid w:val="00F35C21"/>
    <w:rsid w:val="00F35C6E"/>
    <w:rsid w:val="00F35DF0"/>
    <w:rsid w:val="00F36BE9"/>
    <w:rsid w:val="00F36FED"/>
    <w:rsid w:val="00F371D9"/>
    <w:rsid w:val="00F372C1"/>
    <w:rsid w:val="00F3739B"/>
    <w:rsid w:val="00F377EB"/>
    <w:rsid w:val="00F37A32"/>
    <w:rsid w:val="00F37EB4"/>
    <w:rsid w:val="00F40570"/>
    <w:rsid w:val="00F410D1"/>
    <w:rsid w:val="00F41144"/>
    <w:rsid w:val="00F4122E"/>
    <w:rsid w:val="00F41455"/>
    <w:rsid w:val="00F4154B"/>
    <w:rsid w:val="00F4188C"/>
    <w:rsid w:val="00F42015"/>
    <w:rsid w:val="00F42049"/>
    <w:rsid w:val="00F423A3"/>
    <w:rsid w:val="00F423B9"/>
    <w:rsid w:val="00F42428"/>
    <w:rsid w:val="00F426CA"/>
    <w:rsid w:val="00F42700"/>
    <w:rsid w:val="00F428D0"/>
    <w:rsid w:val="00F429B1"/>
    <w:rsid w:val="00F42A81"/>
    <w:rsid w:val="00F42CB8"/>
    <w:rsid w:val="00F42D0F"/>
    <w:rsid w:val="00F42F2D"/>
    <w:rsid w:val="00F434D0"/>
    <w:rsid w:val="00F4355F"/>
    <w:rsid w:val="00F43819"/>
    <w:rsid w:val="00F43945"/>
    <w:rsid w:val="00F43EF2"/>
    <w:rsid w:val="00F44246"/>
    <w:rsid w:val="00F444CB"/>
    <w:rsid w:val="00F4472A"/>
    <w:rsid w:val="00F44735"/>
    <w:rsid w:val="00F449BC"/>
    <w:rsid w:val="00F44FEE"/>
    <w:rsid w:val="00F451C7"/>
    <w:rsid w:val="00F451D7"/>
    <w:rsid w:val="00F45267"/>
    <w:rsid w:val="00F453AD"/>
    <w:rsid w:val="00F456BD"/>
    <w:rsid w:val="00F457FD"/>
    <w:rsid w:val="00F45913"/>
    <w:rsid w:val="00F45C29"/>
    <w:rsid w:val="00F45D9C"/>
    <w:rsid w:val="00F45DD3"/>
    <w:rsid w:val="00F45E9C"/>
    <w:rsid w:val="00F464F3"/>
    <w:rsid w:val="00F47AC9"/>
    <w:rsid w:val="00F50143"/>
    <w:rsid w:val="00F501C0"/>
    <w:rsid w:val="00F501FF"/>
    <w:rsid w:val="00F50741"/>
    <w:rsid w:val="00F51195"/>
    <w:rsid w:val="00F51291"/>
    <w:rsid w:val="00F512D6"/>
    <w:rsid w:val="00F51719"/>
    <w:rsid w:val="00F51BDC"/>
    <w:rsid w:val="00F51C08"/>
    <w:rsid w:val="00F51CC2"/>
    <w:rsid w:val="00F51D0A"/>
    <w:rsid w:val="00F51D6C"/>
    <w:rsid w:val="00F51DB4"/>
    <w:rsid w:val="00F51FE8"/>
    <w:rsid w:val="00F52137"/>
    <w:rsid w:val="00F52408"/>
    <w:rsid w:val="00F524C2"/>
    <w:rsid w:val="00F52593"/>
    <w:rsid w:val="00F52CC3"/>
    <w:rsid w:val="00F52E20"/>
    <w:rsid w:val="00F52F22"/>
    <w:rsid w:val="00F53700"/>
    <w:rsid w:val="00F538EA"/>
    <w:rsid w:val="00F5398B"/>
    <w:rsid w:val="00F54067"/>
    <w:rsid w:val="00F540DF"/>
    <w:rsid w:val="00F545B2"/>
    <w:rsid w:val="00F5476E"/>
    <w:rsid w:val="00F54991"/>
    <w:rsid w:val="00F54C9C"/>
    <w:rsid w:val="00F54EDC"/>
    <w:rsid w:val="00F54F6C"/>
    <w:rsid w:val="00F54F88"/>
    <w:rsid w:val="00F55D3A"/>
    <w:rsid w:val="00F55D3E"/>
    <w:rsid w:val="00F5639C"/>
    <w:rsid w:val="00F56798"/>
    <w:rsid w:val="00F56DAC"/>
    <w:rsid w:val="00F56EAB"/>
    <w:rsid w:val="00F56F64"/>
    <w:rsid w:val="00F56F84"/>
    <w:rsid w:val="00F570EE"/>
    <w:rsid w:val="00F571FB"/>
    <w:rsid w:val="00F5765A"/>
    <w:rsid w:val="00F576DE"/>
    <w:rsid w:val="00F57754"/>
    <w:rsid w:val="00F57766"/>
    <w:rsid w:val="00F60075"/>
    <w:rsid w:val="00F608EF"/>
    <w:rsid w:val="00F60BB0"/>
    <w:rsid w:val="00F60C0B"/>
    <w:rsid w:val="00F60F18"/>
    <w:rsid w:val="00F61189"/>
    <w:rsid w:val="00F61299"/>
    <w:rsid w:val="00F6153F"/>
    <w:rsid w:val="00F61FB5"/>
    <w:rsid w:val="00F621BB"/>
    <w:rsid w:val="00F627AE"/>
    <w:rsid w:val="00F62A8F"/>
    <w:rsid w:val="00F62D14"/>
    <w:rsid w:val="00F62DE8"/>
    <w:rsid w:val="00F632CA"/>
    <w:rsid w:val="00F63676"/>
    <w:rsid w:val="00F63BF9"/>
    <w:rsid w:val="00F63CF6"/>
    <w:rsid w:val="00F64565"/>
    <w:rsid w:val="00F64847"/>
    <w:rsid w:val="00F64A5A"/>
    <w:rsid w:val="00F64AAD"/>
    <w:rsid w:val="00F64E2B"/>
    <w:rsid w:val="00F64E2F"/>
    <w:rsid w:val="00F64E6F"/>
    <w:rsid w:val="00F64E76"/>
    <w:rsid w:val="00F65021"/>
    <w:rsid w:val="00F65181"/>
    <w:rsid w:val="00F651A2"/>
    <w:rsid w:val="00F654BC"/>
    <w:rsid w:val="00F659F2"/>
    <w:rsid w:val="00F65C94"/>
    <w:rsid w:val="00F65FA2"/>
    <w:rsid w:val="00F660A5"/>
    <w:rsid w:val="00F66271"/>
    <w:rsid w:val="00F6655F"/>
    <w:rsid w:val="00F666F2"/>
    <w:rsid w:val="00F66B79"/>
    <w:rsid w:val="00F6713E"/>
    <w:rsid w:val="00F673C1"/>
    <w:rsid w:val="00F6759C"/>
    <w:rsid w:val="00F675B1"/>
    <w:rsid w:val="00F67627"/>
    <w:rsid w:val="00F67757"/>
    <w:rsid w:val="00F67CA6"/>
    <w:rsid w:val="00F67F07"/>
    <w:rsid w:val="00F702C8"/>
    <w:rsid w:val="00F70306"/>
    <w:rsid w:val="00F708E0"/>
    <w:rsid w:val="00F70EA0"/>
    <w:rsid w:val="00F71164"/>
    <w:rsid w:val="00F71743"/>
    <w:rsid w:val="00F71A47"/>
    <w:rsid w:val="00F71A72"/>
    <w:rsid w:val="00F71B96"/>
    <w:rsid w:val="00F71E84"/>
    <w:rsid w:val="00F72166"/>
    <w:rsid w:val="00F72769"/>
    <w:rsid w:val="00F72879"/>
    <w:rsid w:val="00F72900"/>
    <w:rsid w:val="00F72B19"/>
    <w:rsid w:val="00F72C0B"/>
    <w:rsid w:val="00F72C6C"/>
    <w:rsid w:val="00F72C7B"/>
    <w:rsid w:val="00F73012"/>
    <w:rsid w:val="00F73C11"/>
    <w:rsid w:val="00F73F15"/>
    <w:rsid w:val="00F7422E"/>
    <w:rsid w:val="00F7457D"/>
    <w:rsid w:val="00F749E7"/>
    <w:rsid w:val="00F74D8E"/>
    <w:rsid w:val="00F74DFF"/>
    <w:rsid w:val="00F757F2"/>
    <w:rsid w:val="00F75838"/>
    <w:rsid w:val="00F75C57"/>
    <w:rsid w:val="00F7615C"/>
    <w:rsid w:val="00F76653"/>
    <w:rsid w:val="00F766F7"/>
    <w:rsid w:val="00F76960"/>
    <w:rsid w:val="00F76A98"/>
    <w:rsid w:val="00F76B07"/>
    <w:rsid w:val="00F76BA0"/>
    <w:rsid w:val="00F76C3B"/>
    <w:rsid w:val="00F76E7F"/>
    <w:rsid w:val="00F77029"/>
    <w:rsid w:val="00F773A5"/>
    <w:rsid w:val="00F77434"/>
    <w:rsid w:val="00F77EEE"/>
    <w:rsid w:val="00F77F03"/>
    <w:rsid w:val="00F8097D"/>
    <w:rsid w:val="00F80BA0"/>
    <w:rsid w:val="00F818C2"/>
    <w:rsid w:val="00F81DCE"/>
    <w:rsid w:val="00F81FB3"/>
    <w:rsid w:val="00F82224"/>
    <w:rsid w:val="00F8241D"/>
    <w:rsid w:val="00F82B47"/>
    <w:rsid w:val="00F82E47"/>
    <w:rsid w:val="00F838E9"/>
    <w:rsid w:val="00F8390D"/>
    <w:rsid w:val="00F83F55"/>
    <w:rsid w:val="00F8402C"/>
    <w:rsid w:val="00F842BF"/>
    <w:rsid w:val="00F842D2"/>
    <w:rsid w:val="00F8430B"/>
    <w:rsid w:val="00F847E0"/>
    <w:rsid w:val="00F8494E"/>
    <w:rsid w:val="00F84D9E"/>
    <w:rsid w:val="00F86253"/>
    <w:rsid w:val="00F863AA"/>
    <w:rsid w:val="00F86935"/>
    <w:rsid w:val="00F86A01"/>
    <w:rsid w:val="00F86A77"/>
    <w:rsid w:val="00F86CB9"/>
    <w:rsid w:val="00F86CDF"/>
    <w:rsid w:val="00F86FAD"/>
    <w:rsid w:val="00F87091"/>
    <w:rsid w:val="00F87189"/>
    <w:rsid w:val="00F8720D"/>
    <w:rsid w:val="00F8783E"/>
    <w:rsid w:val="00F87D8D"/>
    <w:rsid w:val="00F9000C"/>
    <w:rsid w:val="00F90588"/>
    <w:rsid w:val="00F90632"/>
    <w:rsid w:val="00F90C48"/>
    <w:rsid w:val="00F91433"/>
    <w:rsid w:val="00F915D9"/>
    <w:rsid w:val="00F9180C"/>
    <w:rsid w:val="00F920C3"/>
    <w:rsid w:val="00F92220"/>
    <w:rsid w:val="00F92246"/>
    <w:rsid w:val="00F92D85"/>
    <w:rsid w:val="00F93363"/>
    <w:rsid w:val="00F93500"/>
    <w:rsid w:val="00F939C9"/>
    <w:rsid w:val="00F93CF1"/>
    <w:rsid w:val="00F941A0"/>
    <w:rsid w:val="00F94496"/>
    <w:rsid w:val="00F94847"/>
    <w:rsid w:val="00F94B26"/>
    <w:rsid w:val="00F94BA2"/>
    <w:rsid w:val="00F94DC1"/>
    <w:rsid w:val="00F94F88"/>
    <w:rsid w:val="00F9504C"/>
    <w:rsid w:val="00F950B4"/>
    <w:rsid w:val="00F95149"/>
    <w:rsid w:val="00F95231"/>
    <w:rsid w:val="00F953E8"/>
    <w:rsid w:val="00F955D5"/>
    <w:rsid w:val="00F955FB"/>
    <w:rsid w:val="00F957DB"/>
    <w:rsid w:val="00F95A19"/>
    <w:rsid w:val="00F95B05"/>
    <w:rsid w:val="00F95B95"/>
    <w:rsid w:val="00F95BA5"/>
    <w:rsid w:val="00F961E8"/>
    <w:rsid w:val="00F962F6"/>
    <w:rsid w:val="00F96789"/>
    <w:rsid w:val="00F968A1"/>
    <w:rsid w:val="00F969C2"/>
    <w:rsid w:val="00F96E93"/>
    <w:rsid w:val="00F975C3"/>
    <w:rsid w:val="00F97AF0"/>
    <w:rsid w:val="00F97C78"/>
    <w:rsid w:val="00F97CB5"/>
    <w:rsid w:val="00F97CD9"/>
    <w:rsid w:val="00FA001D"/>
    <w:rsid w:val="00FA0492"/>
    <w:rsid w:val="00FA0970"/>
    <w:rsid w:val="00FA097B"/>
    <w:rsid w:val="00FA0DF6"/>
    <w:rsid w:val="00FA0EF2"/>
    <w:rsid w:val="00FA1131"/>
    <w:rsid w:val="00FA1571"/>
    <w:rsid w:val="00FA221A"/>
    <w:rsid w:val="00FA24A4"/>
    <w:rsid w:val="00FA2B13"/>
    <w:rsid w:val="00FA2D15"/>
    <w:rsid w:val="00FA316B"/>
    <w:rsid w:val="00FA32AA"/>
    <w:rsid w:val="00FA378A"/>
    <w:rsid w:val="00FA38EA"/>
    <w:rsid w:val="00FA3AEC"/>
    <w:rsid w:val="00FA3D6C"/>
    <w:rsid w:val="00FA4430"/>
    <w:rsid w:val="00FA5037"/>
    <w:rsid w:val="00FA51E0"/>
    <w:rsid w:val="00FA5522"/>
    <w:rsid w:val="00FA5E35"/>
    <w:rsid w:val="00FA5F44"/>
    <w:rsid w:val="00FA623D"/>
    <w:rsid w:val="00FA6351"/>
    <w:rsid w:val="00FA6BE7"/>
    <w:rsid w:val="00FA6FAC"/>
    <w:rsid w:val="00FA7305"/>
    <w:rsid w:val="00FA77C6"/>
    <w:rsid w:val="00FA7A61"/>
    <w:rsid w:val="00FA7B0D"/>
    <w:rsid w:val="00FA7C01"/>
    <w:rsid w:val="00FA7FC9"/>
    <w:rsid w:val="00FB05F8"/>
    <w:rsid w:val="00FB0658"/>
    <w:rsid w:val="00FB078D"/>
    <w:rsid w:val="00FB0B72"/>
    <w:rsid w:val="00FB1106"/>
    <w:rsid w:val="00FB12CC"/>
    <w:rsid w:val="00FB1561"/>
    <w:rsid w:val="00FB1703"/>
    <w:rsid w:val="00FB1A9B"/>
    <w:rsid w:val="00FB1C56"/>
    <w:rsid w:val="00FB1F3C"/>
    <w:rsid w:val="00FB25C9"/>
    <w:rsid w:val="00FB2618"/>
    <w:rsid w:val="00FB291B"/>
    <w:rsid w:val="00FB2A16"/>
    <w:rsid w:val="00FB2A39"/>
    <w:rsid w:val="00FB2BBB"/>
    <w:rsid w:val="00FB2EA5"/>
    <w:rsid w:val="00FB3A85"/>
    <w:rsid w:val="00FB3E31"/>
    <w:rsid w:val="00FB3E49"/>
    <w:rsid w:val="00FB401E"/>
    <w:rsid w:val="00FB4195"/>
    <w:rsid w:val="00FB425A"/>
    <w:rsid w:val="00FB4529"/>
    <w:rsid w:val="00FB48D1"/>
    <w:rsid w:val="00FB4A0D"/>
    <w:rsid w:val="00FB4D9C"/>
    <w:rsid w:val="00FB4ED1"/>
    <w:rsid w:val="00FB5058"/>
    <w:rsid w:val="00FB509F"/>
    <w:rsid w:val="00FB51E8"/>
    <w:rsid w:val="00FB5448"/>
    <w:rsid w:val="00FB5798"/>
    <w:rsid w:val="00FB6247"/>
    <w:rsid w:val="00FB6553"/>
    <w:rsid w:val="00FB65F4"/>
    <w:rsid w:val="00FB67F6"/>
    <w:rsid w:val="00FB6B5B"/>
    <w:rsid w:val="00FB6DED"/>
    <w:rsid w:val="00FB6DF4"/>
    <w:rsid w:val="00FB6E1B"/>
    <w:rsid w:val="00FB733E"/>
    <w:rsid w:val="00FB76C4"/>
    <w:rsid w:val="00FB776A"/>
    <w:rsid w:val="00FB7AEF"/>
    <w:rsid w:val="00FC0738"/>
    <w:rsid w:val="00FC1696"/>
    <w:rsid w:val="00FC1B88"/>
    <w:rsid w:val="00FC1F49"/>
    <w:rsid w:val="00FC203C"/>
    <w:rsid w:val="00FC23DD"/>
    <w:rsid w:val="00FC2E6B"/>
    <w:rsid w:val="00FC33E5"/>
    <w:rsid w:val="00FC3889"/>
    <w:rsid w:val="00FC3BAF"/>
    <w:rsid w:val="00FC4017"/>
    <w:rsid w:val="00FC428E"/>
    <w:rsid w:val="00FC429E"/>
    <w:rsid w:val="00FC45BC"/>
    <w:rsid w:val="00FC4AA8"/>
    <w:rsid w:val="00FC4B65"/>
    <w:rsid w:val="00FC4CFA"/>
    <w:rsid w:val="00FC513C"/>
    <w:rsid w:val="00FC56C4"/>
    <w:rsid w:val="00FC5CE0"/>
    <w:rsid w:val="00FC6A1E"/>
    <w:rsid w:val="00FC6C03"/>
    <w:rsid w:val="00FC6CED"/>
    <w:rsid w:val="00FC6D7F"/>
    <w:rsid w:val="00FC76CA"/>
    <w:rsid w:val="00FC77A9"/>
    <w:rsid w:val="00FC7A14"/>
    <w:rsid w:val="00FC7CD5"/>
    <w:rsid w:val="00FC7D4A"/>
    <w:rsid w:val="00FC7F25"/>
    <w:rsid w:val="00FD0009"/>
    <w:rsid w:val="00FD00A1"/>
    <w:rsid w:val="00FD083B"/>
    <w:rsid w:val="00FD13F1"/>
    <w:rsid w:val="00FD18FA"/>
    <w:rsid w:val="00FD1A75"/>
    <w:rsid w:val="00FD1AE5"/>
    <w:rsid w:val="00FD1F99"/>
    <w:rsid w:val="00FD29C3"/>
    <w:rsid w:val="00FD2F06"/>
    <w:rsid w:val="00FD3021"/>
    <w:rsid w:val="00FD30CA"/>
    <w:rsid w:val="00FD32CA"/>
    <w:rsid w:val="00FD34D4"/>
    <w:rsid w:val="00FD3874"/>
    <w:rsid w:val="00FD3FC3"/>
    <w:rsid w:val="00FD4008"/>
    <w:rsid w:val="00FD415B"/>
    <w:rsid w:val="00FD41A8"/>
    <w:rsid w:val="00FD494A"/>
    <w:rsid w:val="00FD49C8"/>
    <w:rsid w:val="00FD49E7"/>
    <w:rsid w:val="00FD4E81"/>
    <w:rsid w:val="00FD5138"/>
    <w:rsid w:val="00FD534E"/>
    <w:rsid w:val="00FD5638"/>
    <w:rsid w:val="00FD5CCA"/>
    <w:rsid w:val="00FD5E9E"/>
    <w:rsid w:val="00FD5F50"/>
    <w:rsid w:val="00FD6835"/>
    <w:rsid w:val="00FD6851"/>
    <w:rsid w:val="00FD6874"/>
    <w:rsid w:val="00FD6A93"/>
    <w:rsid w:val="00FD6C37"/>
    <w:rsid w:val="00FD71C7"/>
    <w:rsid w:val="00FD725E"/>
    <w:rsid w:val="00FD774C"/>
    <w:rsid w:val="00FD7906"/>
    <w:rsid w:val="00FD7D48"/>
    <w:rsid w:val="00FD7D4B"/>
    <w:rsid w:val="00FE0853"/>
    <w:rsid w:val="00FE0959"/>
    <w:rsid w:val="00FE0C2D"/>
    <w:rsid w:val="00FE0F10"/>
    <w:rsid w:val="00FE181D"/>
    <w:rsid w:val="00FE19C5"/>
    <w:rsid w:val="00FE1A54"/>
    <w:rsid w:val="00FE1A75"/>
    <w:rsid w:val="00FE1EC1"/>
    <w:rsid w:val="00FE1F1B"/>
    <w:rsid w:val="00FE1FC2"/>
    <w:rsid w:val="00FE2389"/>
    <w:rsid w:val="00FE240A"/>
    <w:rsid w:val="00FE247B"/>
    <w:rsid w:val="00FE261D"/>
    <w:rsid w:val="00FE2940"/>
    <w:rsid w:val="00FE2D9F"/>
    <w:rsid w:val="00FE30FB"/>
    <w:rsid w:val="00FE3844"/>
    <w:rsid w:val="00FE389F"/>
    <w:rsid w:val="00FE3A4C"/>
    <w:rsid w:val="00FE3A5A"/>
    <w:rsid w:val="00FE3CD0"/>
    <w:rsid w:val="00FE3D35"/>
    <w:rsid w:val="00FE3EB8"/>
    <w:rsid w:val="00FE4489"/>
    <w:rsid w:val="00FE48DB"/>
    <w:rsid w:val="00FE4D7D"/>
    <w:rsid w:val="00FE4EF8"/>
    <w:rsid w:val="00FE510D"/>
    <w:rsid w:val="00FE5176"/>
    <w:rsid w:val="00FE5219"/>
    <w:rsid w:val="00FE5351"/>
    <w:rsid w:val="00FE5879"/>
    <w:rsid w:val="00FE6014"/>
    <w:rsid w:val="00FE672F"/>
    <w:rsid w:val="00FE701B"/>
    <w:rsid w:val="00FE72D5"/>
    <w:rsid w:val="00FE742C"/>
    <w:rsid w:val="00FE7641"/>
    <w:rsid w:val="00FE77DC"/>
    <w:rsid w:val="00FE7E42"/>
    <w:rsid w:val="00FE7F60"/>
    <w:rsid w:val="00FF020C"/>
    <w:rsid w:val="00FF037C"/>
    <w:rsid w:val="00FF0B03"/>
    <w:rsid w:val="00FF0F37"/>
    <w:rsid w:val="00FF1569"/>
    <w:rsid w:val="00FF1902"/>
    <w:rsid w:val="00FF1976"/>
    <w:rsid w:val="00FF1BAB"/>
    <w:rsid w:val="00FF1CCA"/>
    <w:rsid w:val="00FF2599"/>
    <w:rsid w:val="00FF264D"/>
    <w:rsid w:val="00FF2822"/>
    <w:rsid w:val="00FF2C14"/>
    <w:rsid w:val="00FF3117"/>
    <w:rsid w:val="00FF3224"/>
    <w:rsid w:val="00FF3A76"/>
    <w:rsid w:val="00FF3C32"/>
    <w:rsid w:val="00FF3D85"/>
    <w:rsid w:val="00FF3EF4"/>
    <w:rsid w:val="00FF4196"/>
    <w:rsid w:val="00FF41ED"/>
    <w:rsid w:val="00FF44D8"/>
    <w:rsid w:val="00FF4652"/>
    <w:rsid w:val="00FF5317"/>
    <w:rsid w:val="00FF586D"/>
    <w:rsid w:val="00FF58BB"/>
    <w:rsid w:val="00FF59A7"/>
    <w:rsid w:val="00FF635E"/>
    <w:rsid w:val="00FF757E"/>
    <w:rsid w:val="00FF7C5D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2127E33"/>
  <w15:docId w15:val="{A205AB8D-817B-4212-8707-08DC6DF1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9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Cordia New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3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CA74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540"/>
        <w:tab w:val="left" w:pos="900"/>
      </w:tabs>
      <w:spacing w:before="120" w:line="240" w:lineRule="auto"/>
      <w:jc w:val="thaiDistribute"/>
    </w:pPr>
    <w:rPr>
      <w:rFonts w:ascii="Angsana New" w:hAnsi="Angsana New"/>
      <w:bCs/>
      <w:i/>
      <w:iCs/>
      <w:sz w:val="30"/>
      <w:szCs w:val="30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noProof w:val="0"/>
      <w:sz w:val="32"/>
      <w:szCs w:val="32"/>
      <w:lang w:val="en-US" w:eastAsia="en-US" w:bidi="th-TH"/>
    </w:rPr>
  </w:style>
  <w:style w:type="paragraph" w:customStyle="1" w:styleId="accpolicyheading0">
    <w:name w:val="accpolicyhead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59"/>
    <w:rsid w:val="004061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4934C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934C1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link w:val="BodyText"/>
    <w:semiHidden/>
    <w:locked/>
    <w:rsid w:val="00163CC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2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8A2148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character" w:customStyle="1" w:styleId="Heading2Char">
    <w:name w:val="Heading 2 Char"/>
    <w:link w:val="Heading2"/>
    <w:rsid w:val="00A734D2"/>
    <w:rPr>
      <w:rFonts w:ascii="Arial" w:hAnsi="Arial"/>
      <w:b/>
      <w:b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F30F2E"/>
    <w:rPr>
      <w:rFonts w:ascii="Arial" w:hAnsi="Arial"/>
      <w:sz w:val="18"/>
      <w:szCs w:val="18"/>
    </w:rPr>
  </w:style>
  <w:style w:type="paragraph" w:customStyle="1" w:styleId="1-Dashseparate">
    <w:name w:val="1-Dash separate"/>
    <w:basedOn w:val="BodyText"/>
    <w:link w:val="1-Dashseparat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-108" w:right="432"/>
      <w:jc w:val="right"/>
    </w:pPr>
    <w:rPr>
      <w:rFonts w:ascii="Angsana New" w:hAnsi="Angsana New"/>
      <w:sz w:val="30"/>
      <w:szCs w:val="30"/>
    </w:rPr>
  </w:style>
  <w:style w:type="paragraph" w:customStyle="1" w:styleId="1-2NumberConsoNegative">
    <w:name w:val="1-2Number Conso Negative"/>
    <w:basedOn w:val="Normal"/>
    <w:link w:val="1-2NumberConsoNegativ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782"/>
        <w:tab w:val="left" w:pos="3735"/>
      </w:tabs>
      <w:ind w:left="-108" w:right="6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1-DashseparateChar">
    <w:name w:val="1-Dash separate Char"/>
    <w:link w:val="1-Dashseparate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2-Dashconso">
    <w:name w:val="2-Dash conso"/>
    <w:basedOn w:val="BodyText"/>
    <w:link w:val="2-DashconsoChar"/>
    <w:rsid w:val="00EA33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474"/>
      <w:jc w:val="right"/>
    </w:pPr>
    <w:rPr>
      <w:rFonts w:ascii="Angsana New" w:hAnsi="Angsana New"/>
      <w:sz w:val="30"/>
      <w:szCs w:val="30"/>
    </w:rPr>
  </w:style>
  <w:style w:type="character" w:customStyle="1" w:styleId="1-2NumberConsoNegativeChar">
    <w:name w:val="1-2Number Conso Negative Char"/>
    <w:link w:val="1-2NumberConsoNegative"/>
    <w:rsid w:val="00CF4A6D"/>
    <w:rPr>
      <w:rFonts w:ascii="Angsana New" w:hAnsi="Angsana New"/>
      <w:sz w:val="30"/>
      <w:szCs w:val="30"/>
    </w:rPr>
  </w:style>
  <w:style w:type="paragraph" w:customStyle="1" w:styleId="2-Numberconso">
    <w:name w:val="2-Number conso"/>
    <w:basedOn w:val="BodyText"/>
    <w:link w:val="2-Numberconso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EA33F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umberseperate">
    <w:name w:val="1-Number seperate"/>
    <w:basedOn w:val="2-Numberconso"/>
    <w:link w:val="1-NumberseperateChar"/>
    <w:rsid w:val="00EA33FC"/>
  </w:style>
  <w:style w:type="character" w:customStyle="1" w:styleId="2-NumberconsoChar">
    <w:name w:val="2-Number conso Char"/>
    <w:link w:val="2-Numberconso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egativeseperate">
    <w:name w:val="1-negative seperate"/>
    <w:basedOn w:val="1-Numberseperate"/>
    <w:link w:val="1-negativeseperateChar"/>
    <w:rsid w:val="00EA33FC"/>
    <w:pPr>
      <w:tabs>
        <w:tab w:val="decimal" w:pos="2087"/>
      </w:tabs>
    </w:pPr>
  </w:style>
  <w:style w:type="character" w:customStyle="1" w:styleId="1-NumberseperateChar">
    <w:name w:val="1-Number seperate Char"/>
    <w:link w:val="1-Numberseperate"/>
    <w:rsid w:val="00EA33FC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2F6C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egativeseperateChar">
    <w:name w:val="1-negative seperate Char"/>
    <w:link w:val="1-negativeseperate"/>
    <w:rsid w:val="00EA33FC"/>
    <w:rPr>
      <w:rFonts w:ascii="Angsana New" w:hAnsi="Angsana New"/>
      <w:sz w:val="30"/>
      <w:szCs w:val="30"/>
    </w:rPr>
  </w:style>
  <w:style w:type="paragraph" w:customStyle="1" w:styleId="2-Dash">
    <w:name w:val="2-Dash"/>
    <w:basedOn w:val="1-Dashseparate"/>
    <w:link w:val="2-DashChar"/>
    <w:qFormat/>
    <w:rsid w:val="002F6CE6"/>
    <w:pPr>
      <w:ind w:right="478"/>
    </w:pPr>
  </w:style>
  <w:style w:type="character" w:customStyle="1" w:styleId="1-NumberChar">
    <w:name w:val="1-Number Char"/>
    <w:link w:val="1-Number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3-Negative">
    <w:name w:val="3-Negative"/>
    <w:basedOn w:val="1-negativeseperate"/>
    <w:link w:val="3-NegativeChar"/>
    <w:qFormat/>
    <w:rsid w:val="00251C99"/>
    <w:pPr>
      <w:tabs>
        <w:tab w:val="clear" w:pos="2087"/>
        <w:tab w:val="decimal" w:pos="1665"/>
      </w:tabs>
      <w:jc w:val="left"/>
    </w:pPr>
  </w:style>
  <w:style w:type="character" w:customStyle="1" w:styleId="2-DashChar">
    <w:name w:val="2-Dash Char"/>
    <w:link w:val="2-Dash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1A0474"/>
    <w:rPr>
      <w:rFonts w:ascii="Arial" w:hAnsi="Arial"/>
      <w:sz w:val="18"/>
      <w:szCs w:val="18"/>
    </w:rPr>
  </w:style>
  <w:style w:type="character" w:customStyle="1" w:styleId="3-NegativeChar">
    <w:name w:val="3-Negative Char"/>
    <w:link w:val="3-Negative"/>
    <w:rsid w:val="00251C99"/>
    <w:rPr>
      <w:rFonts w:ascii="Angsana New" w:hAnsi="Angsana New"/>
      <w:sz w:val="30"/>
      <w:szCs w:val="30"/>
    </w:rPr>
  </w:style>
  <w:style w:type="paragraph" w:customStyle="1" w:styleId="2SNumber">
    <w:name w:val="2S.Number"/>
    <w:basedOn w:val="BodyText"/>
    <w:link w:val="2SNumberChar"/>
    <w:qFormat/>
    <w:rsid w:val="00826F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character" w:customStyle="1" w:styleId="2SNumberChar">
    <w:name w:val="2S.Number Char"/>
    <w:link w:val="2SNumber"/>
    <w:rsid w:val="00826FBA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Number">
    <w:name w:val="1.Number"/>
    <w:basedOn w:val="acctfourfigures"/>
    <w:link w:val="1NumberChar"/>
    <w:qFormat/>
    <w:rsid w:val="00BA58E3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 w:cs="Angsana New"/>
      <w:sz w:val="30"/>
      <w:szCs w:val="30"/>
    </w:rPr>
  </w:style>
  <w:style w:type="character" w:customStyle="1" w:styleId="1NumberChar">
    <w:name w:val="1.Number Char"/>
    <w:link w:val="1Number"/>
    <w:rsid w:val="00BA58E3"/>
    <w:rPr>
      <w:rFonts w:ascii="Angsana New" w:hAnsi="Angsana New"/>
      <w:sz w:val="30"/>
      <w:szCs w:val="30"/>
      <w:lang w:val="en-GB" w:bidi="ar-SA"/>
    </w:rPr>
  </w:style>
  <w:style w:type="paragraph" w:customStyle="1" w:styleId="index">
    <w:name w:val="index"/>
    <w:aliases w:val="ix"/>
    <w:basedOn w:val="BodyText"/>
    <w:rsid w:val="00C540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B11DAA"/>
    <w:rPr>
      <w:rFonts w:cs="Times New Roman"/>
      <w:sz w:val="22"/>
      <w:lang w:val="en-GB" w:bidi="ar-SA"/>
    </w:rPr>
  </w:style>
  <w:style w:type="paragraph" w:customStyle="1" w:styleId="2SDash">
    <w:name w:val="2S.Dash"/>
    <w:basedOn w:val="2SNumber"/>
    <w:link w:val="2SDashChar"/>
    <w:qFormat/>
    <w:rsid w:val="00B11DAA"/>
    <w:pPr>
      <w:tabs>
        <w:tab w:val="clear" w:pos="821"/>
        <w:tab w:val="decimal" w:pos="527"/>
      </w:tabs>
    </w:pPr>
  </w:style>
  <w:style w:type="character" w:customStyle="1" w:styleId="2SDashChar">
    <w:name w:val="2S.Dash Char"/>
    <w:link w:val="2SDash"/>
    <w:rsid w:val="00B11DAA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0819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941"/>
    <w:rPr>
      <w:sz w:val="20"/>
      <w:szCs w:val="25"/>
    </w:rPr>
  </w:style>
  <w:style w:type="character" w:customStyle="1" w:styleId="CommentTextChar">
    <w:name w:val="Comment Text Char"/>
    <w:link w:val="CommentText"/>
    <w:rsid w:val="0008194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81941"/>
    <w:rPr>
      <w:b/>
      <w:bCs/>
    </w:rPr>
  </w:style>
  <w:style w:type="character" w:customStyle="1" w:styleId="CommentSubjectChar">
    <w:name w:val="Comment Subject Char"/>
    <w:link w:val="CommentSubject"/>
    <w:rsid w:val="00081941"/>
    <w:rPr>
      <w:rFonts w:ascii="Arial" w:hAnsi="Arial"/>
      <w:b/>
      <w:bCs/>
      <w:szCs w:val="25"/>
    </w:rPr>
  </w:style>
  <w:style w:type="paragraph" w:customStyle="1" w:styleId="1Dash">
    <w:name w:val="1.Dash"/>
    <w:basedOn w:val="acctfourfigures"/>
    <w:link w:val="1DashChar"/>
    <w:qFormat/>
    <w:rsid w:val="007F18C1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 w:cs="Angsana New"/>
      <w:sz w:val="30"/>
      <w:szCs w:val="30"/>
      <w:lang w:eastAsia="en-US"/>
    </w:rPr>
  </w:style>
  <w:style w:type="character" w:customStyle="1" w:styleId="1DashChar">
    <w:name w:val="1.Dash Char"/>
    <w:link w:val="1Dash"/>
    <w:rsid w:val="007F18C1"/>
    <w:rPr>
      <w:rFonts w:ascii="Angsana New" w:hAnsi="Angsana New"/>
      <w:sz w:val="30"/>
      <w:szCs w:val="30"/>
      <w:lang w:val="en-GB" w:bidi="ar-SA"/>
    </w:rPr>
  </w:style>
  <w:style w:type="paragraph" w:styleId="List">
    <w:name w:val="List"/>
    <w:basedOn w:val="Normal"/>
    <w:rsid w:val="00D4032C"/>
    <w:pPr>
      <w:ind w:left="360" w:hanging="360"/>
      <w:contextualSpacing/>
    </w:pPr>
    <w:rPr>
      <w:szCs w:val="22"/>
    </w:rPr>
  </w:style>
  <w:style w:type="paragraph" w:styleId="BodyTextIndent3">
    <w:name w:val="Body Text Indent 3"/>
    <w:basedOn w:val="Normal"/>
    <w:link w:val="BodyTextIndent3Char"/>
    <w:rsid w:val="00F8390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8390D"/>
    <w:rPr>
      <w:rFonts w:ascii="Arial" w:hAnsi="Arial"/>
      <w:sz w:val="16"/>
    </w:rPr>
  </w:style>
  <w:style w:type="table" w:styleId="Table3Deffects3">
    <w:name w:val="Table 3D effects 3"/>
    <w:basedOn w:val="TableNormal"/>
    <w:rsid w:val="00CA47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035FA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DB0F91"/>
    <w:rPr>
      <w:rFonts w:ascii="Arial" w:hAnsi="Arial"/>
      <w:sz w:val="18"/>
      <w:szCs w:val="22"/>
    </w:rPr>
  </w:style>
  <w:style w:type="character" w:styleId="Hyperlink">
    <w:name w:val="Hyperlink"/>
    <w:rsid w:val="001B3863"/>
    <w:rPr>
      <w:color w:val="0000FF"/>
      <w:u w:val="single"/>
    </w:rPr>
  </w:style>
  <w:style w:type="paragraph" w:customStyle="1" w:styleId="paragraph">
    <w:name w:val="paragraph"/>
    <w:basedOn w:val="Normal"/>
    <w:rsid w:val="00B56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2B06DA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2B06DA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B06DA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B06DA"/>
    <w:rPr>
      <w:rFonts w:cs="Cordia New"/>
      <w:b/>
      <w:bCs/>
      <w:sz w:val="28"/>
      <w:szCs w:val="28"/>
    </w:rPr>
  </w:style>
  <w:style w:type="character" w:customStyle="1" w:styleId="Heading6Char">
    <w:name w:val="Heading 6 Char"/>
    <w:link w:val="Heading6"/>
    <w:rsid w:val="002B06DA"/>
    <w:rPr>
      <w:rFonts w:cs="Cordia New"/>
      <w:b/>
      <w:bCs/>
      <w:sz w:val="32"/>
      <w:szCs w:val="32"/>
    </w:rPr>
  </w:style>
  <w:style w:type="character" w:customStyle="1" w:styleId="Heading7Char">
    <w:name w:val="Heading 7 Char"/>
    <w:link w:val="Heading7"/>
    <w:rsid w:val="002B06DA"/>
    <w:rPr>
      <w:rFonts w:cs="Cordia New"/>
      <w:sz w:val="24"/>
      <w:szCs w:val="24"/>
    </w:rPr>
  </w:style>
  <w:style w:type="character" w:customStyle="1" w:styleId="Heading8Char">
    <w:name w:val="Heading 8 Char"/>
    <w:link w:val="Heading8"/>
    <w:rsid w:val="002B06DA"/>
    <w:rPr>
      <w:rFonts w:cs="Cordia New"/>
      <w:sz w:val="24"/>
      <w:szCs w:val="24"/>
    </w:rPr>
  </w:style>
  <w:style w:type="character" w:customStyle="1" w:styleId="Heading9Char">
    <w:name w:val="Heading 9 Char"/>
    <w:link w:val="Heading9"/>
    <w:rsid w:val="002B06DA"/>
    <w:rPr>
      <w:rFonts w:cs="Cordia New"/>
      <w:sz w:val="28"/>
      <w:szCs w:val="28"/>
    </w:rPr>
  </w:style>
  <w:style w:type="character" w:customStyle="1" w:styleId="BodyText2Char">
    <w:name w:val="Body Text 2 Char"/>
    <w:link w:val="BodyText2"/>
    <w:rsid w:val="002B06DA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2B06DA"/>
    <w:rPr>
      <w:rFonts w:ascii="Arial" w:hAnsi="Arial"/>
      <w:sz w:val="18"/>
      <w:szCs w:val="18"/>
    </w:rPr>
  </w:style>
  <w:style w:type="paragraph" w:customStyle="1" w:styleId="1">
    <w:name w:val="เนื้อเรื่อง1"/>
    <w:basedOn w:val="Normal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link w:val="BalloonText"/>
    <w:semiHidden/>
    <w:rsid w:val="002B06DA"/>
    <w:rPr>
      <w:rFonts w:ascii="Tahoma" w:hAnsi="Tahoma" w:cs="Tahoma"/>
      <w:sz w:val="16"/>
      <w:szCs w:val="16"/>
    </w:rPr>
  </w:style>
  <w:style w:type="paragraph" w:customStyle="1" w:styleId="a6">
    <w:name w:val="อักขระ อักขระ อักขระ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2B06DA"/>
    <w:rPr>
      <w:rFonts w:ascii="Arial" w:hAnsi="Arial"/>
      <w:sz w:val="18"/>
      <w:szCs w:val="18"/>
    </w:rPr>
  </w:style>
  <w:style w:type="paragraph" w:customStyle="1" w:styleId="CM1">
    <w:name w:val="CM1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  <w:style w:type="paragraph" w:customStyle="1" w:styleId="Char3">
    <w:name w:val="Char3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2B06DA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2B06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06D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2B06D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2B06DA"/>
  </w:style>
  <w:style w:type="character" w:customStyle="1" w:styleId="eop">
    <w:name w:val="eop"/>
    <w:rsid w:val="002B06DA"/>
  </w:style>
  <w:style w:type="table" w:customStyle="1" w:styleId="TableGrid4">
    <w:name w:val="Table Grid4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B06DA"/>
    <w:rPr>
      <w:sz w:val="28"/>
      <w:szCs w:val="28"/>
      <w:lang w:val="th-TH" w:eastAsia="th-TH"/>
    </w:rPr>
  </w:style>
  <w:style w:type="paragraph" w:styleId="BlockText">
    <w:name w:val="Block Text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rsid w:val="002B06DA"/>
    <w:rPr>
      <w:b/>
      <w:bCs/>
    </w:rPr>
  </w:style>
  <w:style w:type="paragraph" w:customStyle="1" w:styleId="ps-020-bullet-10">
    <w:name w:val="ps-020-bullet-10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B06DA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mbria" w:hAnsi="Cambria"/>
      <w:b w:val="0"/>
      <w:bCs w:val="0"/>
      <w:color w:val="365F91"/>
      <w:sz w:val="32"/>
      <w:szCs w:val="32"/>
      <w:u w:val="none"/>
      <w:lang w:bidi="ar-SA"/>
    </w:rPr>
  </w:style>
  <w:style w:type="character" w:customStyle="1" w:styleId="UnresolvedMention2">
    <w:name w:val="Unresolved Mention2"/>
    <w:uiPriority w:val="99"/>
    <w:semiHidden/>
    <w:unhideWhenUsed/>
    <w:rsid w:val="002B06DA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6B387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E62E1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5c099cc37291608a247524622a279e7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b2d091a41cd29b27b469be864dcc435b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918107-7bb6-4c84-a7da-6b3e4a291e72">
      <Terms xmlns="http://schemas.microsoft.com/office/infopath/2007/PartnerControls"/>
    </lcf76f155ced4ddcb4097134ff3c332f>
    <TaxCatchAll xmlns="191524f3-2114-42ca-9c62-5a230b773e9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E251D-65F6-4DF6-B1FA-5B7FCDD6F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F7A60-443C-4639-BE0D-80F3F12CA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83B74-5085-44D9-AC3A-CB193790E890}">
  <ds:schemaRefs>
    <ds:schemaRef ds:uri="http://schemas.microsoft.com/office/2006/metadata/properties"/>
    <ds:schemaRef ds:uri="http://schemas.microsoft.com/office/infopath/2007/PartnerControls"/>
    <ds:schemaRef ds:uri="80918107-7bb6-4c84-a7da-6b3e4a291e72"/>
    <ds:schemaRef ds:uri="191524f3-2114-42ca-9c62-5a230b773e91"/>
  </ds:schemaRefs>
</ds:datastoreItem>
</file>

<file path=customXml/itemProps4.xml><?xml version="1.0" encoding="utf-8"?>
<ds:datastoreItem xmlns:ds="http://schemas.openxmlformats.org/officeDocument/2006/customXml" ds:itemID="{D84AA029-0D59-4183-9646-A20DC791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22</Pages>
  <Words>10532</Words>
  <Characters>60036</Characters>
  <Application>Microsoft Office Word</Application>
  <DocSecurity>0</DocSecurity>
  <Lines>500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pakamon yingpromlikhit</dc:creator>
  <cp:keywords/>
  <dc:description/>
  <cp:lastModifiedBy>pakamon yingpromlikhit</cp:lastModifiedBy>
  <cp:revision>2</cp:revision>
  <cp:lastPrinted>2026-02-26T10:53:00Z</cp:lastPrinted>
  <dcterms:created xsi:type="dcterms:W3CDTF">2026-02-26T11:42:00Z</dcterms:created>
  <dcterms:modified xsi:type="dcterms:W3CDTF">2026-02-26T11:42:00Z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0x0101000C97D37473731645BB70E8D8FC88C15D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  <property fmtid="{D5CDD505-2E9C-101B-9397-08002B2CF9AE}" pid="15" name="Order">
    <vt:r8>3500500</vt:r8>
  </property>
  <property fmtid="{D5CDD505-2E9C-101B-9397-08002B2CF9AE}" pid="16" name="ComplianceAssetId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